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1D5439D7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bookmarkStart w:id="3" w:name="specVersion"/>
            <w:r w:rsidR="0031157F" w:rsidRPr="000334B8">
              <w:t>V1</w:t>
            </w:r>
            <w:r w:rsidR="0031157F">
              <w:t>8</w:t>
            </w:r>
            <w:r w:rsidRPr="000334B8">
              <w:t>.</w:t>
            </w:r>
            <w:r w:rsidR="00B73C14">
              <w:t>1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B73C14" w:rsidRPr="000334B8">
              <w:rPr>
                <w:sz w:val="32"/>
              </w:rPr>
              <w:t>202</w:t>
            </w:r>
            <w:r w:rsidR="00B73C14">
              <w:rPr>
                <w:sz w:val="32"/>
              </w:rPr>
              <w:t>3</w:t>
            </w:r>
            <w:r w:rsidRPr="000334B8">
              <w:rPr>
                <w:sz w:val="32"/>
              </w:rPr>
              <w:t>-</w:t>
            </w:r>
            <w:bookmarkEnd w:id="4"/>
            <w:r w:rsidR="00B73C14">
              <w:rPr>
                <w:sz w:val="32"/>
              </w:rPr>
              <w:t>03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 xml:space="preserve">Release </w:t>
            </w:r>
            <w:r w:rsidR="0031157F" w:rsidRPr="00B840AC">
              <w:rPr>
                <w:rStyle w:val="ZGSM"/>
              </w:rPr>
              <w:t>1</w:t>
            </w:r>
            <w:r w:rsidR="0031157F">
              <w:rPr>
                <w:rStyle w:val="ZGSM"/>
              </w:rPr>
              <w:t>8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Default="0031157F">
            <w:r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pt" o:ole="">
                  <v:imagedata r:id="rId9" o:title=""/>
                </v:shape>
                <o:OLEObject Type="Embed" ProgID="Word.Picture.8" ShapeID="_x0000_i1025" DrawAspect="Content" ObjectID="_1742356811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4839C0" w:rsidP="00133525">
            <w:pPr>
              <w:jc w:val="right"/>
            </w:pPr>
            <w:bookmarkStart w:id="7" w:name="logos"/>
            <w:r>
              <w:pict w14:anchorId="631770D1">
                <v:shape id="_x0000_i1026" type="#_x0000_t75" style="width:128pt;height:77pt">
                  <v:imagedata r:id="rId11" o:title="3GPP-logo_web"/>
                </v:shape>
              </w:pict>
            </w:r>
            <w:bookmarkEnd w:id="7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8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9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50029190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B73C14" w:rsidRPr="000334B8">
              <w:rPr>
                <w:noProof/>
                <w:sz w:val="18"/>
              </w:rPr>
              <w:t>202</w:t>
            </w:r>
            <w:r w:rsidR="00B73C14">
              <w:rPr>
                <w:noProof/>
                <w:sz w:val="18"/>
              </w:rPr>
              <w:t>3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14:paraId="63176836" w14:textId="77777777" w:rsidR="00E16509" w:rsidRDefault="00E16509" w:rsidP="00133525"/>
        </w:tc>
      </w:tr>
      <w:bookmarkEnd w:id="9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14:paraId="73292C8F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82</w:t>
      </w:r>
    </w:p>
    <w:p w14:paraId="0D9F631D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1</w:t>
      </w:r>
      <w:r>
        <w:rPr>
          <w:rFonts w:ascii="Calibri" w:eastAsia="Malgun Gothic" w:hAnsi="Calibri"/>
          <w:szCs w:val="22"/>
        </w:rPr>
        <w:tab/>
      </w:r>
      <w:r>
        <w:t>Scope</w:t>
      </w:r>
      <w:r>
        <w:tab/>
        <w:t>84</w:t>
      </w:r>
    </w:p>
    <w:p w14:paraId="36A9F812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2</w:t>
      </w:r>
      <w:r>
        <w:rPr>
          <w:rFonts w:ascii="Calibri" w:eastAsia="Malgun Gothic" w:hAnsi="Calibri"/>
          <w:szCs w:val="22"/>
        </w:rPr>
        <w:tab/>
      </w:r>
      <w:r>
        <w:t>References</w:t>
      </w:r>
      <w:r>
        <w:tab/>
        <w:t>84</w:t>
      </w:r>
    </w:p>
    <w:p w14:paraId="319EAEA5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3</w:t>
      </w:r>
      <w:r>
        <w:rPr>
          <w:rFonts w:ascii="Calibri" w:eastAsia="Malgun Gothic" w:hAnsi="Calibri"/>
          <w:szCs w:val="22"/>
        </w:rPr>
        <w:tab/>
      </w:r>
      <w:r>
        <w:t>Definitions, symbols and abbreviations</w:t>
      </w:r>
      <w:r>
        <w:tab/>
        <w:t>85</w:t>
      </w:r>
    </w:p>
    <w:p w14:paraId="2F9EBD3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Definitions</w:t>
      </w:r>
      <w:r>
        <w:tab/>
        <w:t>85</w:t>
      </w:r>
    </w:p>
    <w:p w14:paraId="77CCE50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86</w:t>
      </w:r>
    </w:p>
    <w:p w14:paraId="0A7C254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87</w:t>
      </w:r>
    </w:p>
    <w:p w14:paraId="57AECA8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3.4</w:t>
      </w:r>
      <w:r>
        <w:rPr>
          <w:rFonts w:ascii="Calibri" w:eastAsia="Malgun Gothic" w:hAnsi="Calibri"/>
          <w:sz w:val="22"/>
          <w:szCs w:val="22"/>
        </w:rPr>
        <w:tab/>
      </w:r>
      <w:r>
        <w:t>Test tolerances</w:t>
      </w:r>
      <w:r>
        <w:tab/>
        <w:t>90</w:t>
      </w:r>
    </w:p>
    <w:p w14:paraId="679C0CD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3.5</w:t>
      </w:r>
      <w:r>
        <w:rPr>
          <w:rFonts w:ascii="Calibri" w:eastAsia="Malgun Gothic" w:hAnsi="Calibri"/>
          <w:sz w:val="22"/>
          <w:szCs w:val="22"/>
        </w:rPr>
        <w:tab/>
      </w:r>
      <w:r>
        <w:t>Frequency bands grouping</w:t>
      </w:r>
      <w:r>
        <w:tab/>
        <w:t>90</w:t>
      </w:r>
    </w:p>
    <w:p w14:paraId="68A624C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Introduction</w:t>
      </w:r>
      <w:r>
        <w:tab/>
        <w:t>90</w:t>
      </w:r>
    </w:p>
    <w:p w14:paraId="48DD730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operating bands in FR1</w:t>
      </w:r>
      <w:r>
        <w:tab/>
        <w:t>90</w:t>
      </w:r>
    </w:p>
    <w:p w14:paraId="7292CF1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3.5.2A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operating bands for satellite access in FR1</w:t>
      </w:r>
      <w:r>
        <w:tab/>
        <w:t>91</w:t>
      </w:r>
    </w:p>
    <w:p w14:paraId="051FE01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operating bands in FR2</w:t>
      </w:r>
      <w:r>
        <w:tab/>
        <w:t>92</w:t>
      </w:r>
    </w:p>
    <w:p w14:paraId="32E42B9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3.6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in this specification version</w:t>
      </w:r>
      <w:r>
        <w:tab/>
        <w:t>92</w:t>
      </w:r>
    </w:p>
    <w:p w14:paraId="766A29C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RRC connected state requirements in DRX</w:t>
      </w:r>
      <w:r>
        <w:tab/>
        <w:t>93</w:t>
      </w:r>
    </w:p>
    <w:p w14:paraId="61D0DDC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3.6.2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Number of serving carriers</w:t>
      </w:r>
      <w:r>
        <w:tab/>
        <w:t>93</w:t>
      </w:r>
    </w:p>
    <w:p w14:paraId="24D80C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3.6.2.1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Number of serving carriers for SA</w:t>
      </w:r>
      <w:r>
        <w:tab/>
        <w:t>93</w:t>
      </w:r>
    </w:p>
    <w:p w14:paraId="0F6C3C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3.6.2.2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Number of serving carriers for EN-DC</w:t>
      </w:r>
      <w:r>
        <w:tab/>
        <w:t>93</w:t>
      </w:r>
    </w:p>
    <w:p w14:paraId="464E05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3.6.2.3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Number of serving carriers for </w:t>
      </w:r>
      <w:r w:rsidRPr="00F168CC">
        <w:rPr>
          <w:lang w:val="en-US" w:eastAsia="ko-KR"/>
        </w:rPr>
        <w:t>NE-DC</w:t>
      </w:r>
      <w:r>
        <w:tab/>
        <w:t>93</w:t>
      </w:r>
    </w:p>
    <w:p w14:paraId="3A3EC04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3.6.2.4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Number of serving carriers for </w:t>
      </w:r>
      <w:r w:rsidRPr="00F168CC">
        <w:rPr>
          <w:lang w:val="en-US" w:eastAsia="ko-KR"/>
        </w:rPr>
        <w:t>NR-DC</w:t>
      </w:r>
      <w:r>
        <w:tab/>
        <w:t>94</w:t>
      </w:r>
    </w:p>
    <w:p w14:paraId="146372D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Applicability </w:t>
      </w:r>
      <w:r>
        <w:t>for intra-band FR2</w:t>
      </w:r>
      <w:r>
        <w:tab/>
        <w:t>94</w:t>
      </w:r>
    </w:p>
    <w:p w14:paraId="463925B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Applicability for FR2 UE power classes</w:t>
      </w:r>
      <w:r>
        <w:tab/>
        <w:t>94</w:t>
      </w:r>
    </w:p>
    <w:p w14:paraId="1968397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Applicability for SDL bands</w:t>
      </w:r>
      <w:r>
        <w:tab/>
        <w:t>94</w:t>
      </w:r>
    </w:p>
    <w:p w14:paraId="4E706FB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3.6.6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NGEN-DC operation</w:t>
      </w:r>
      <w:r>
        <w:tab/>
        <w:t>94</w:t>
      </w:r>
    </w:p>
    <w:p w14:paraId="4A7B1DF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Applicability </w:t>
      </w:r>
      <w:r>
        <w:t>of QCL</w:t>
      </w:r>
      <w:r>
        <w:tab/>
        <w:t>94</w:t>
      </w:r>
    </w:p>
    <w:p w14:paraId="70388B8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3.6.9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scheduling availability</w:t>
      </w:r>
      <w:r>
        <w:tab/>
        <w:t>95</w:t>
      </w:r>
    </w:p>
    <w:p w14:paraId="444E9AB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3.6.10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measurement restrictions</w:t>
      </w:r>
      <w:r>
        <w:tab/>
        <w:t>95</w:t>
      </w:r>
    </w:p>
    <w:p w14:paraId="1692D12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3.6.11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Redcap UEs</w:t>
      </w:r>
      <w:r>
        <w:tab/>
        <w:t>95</w:t>
      </w:r>
    </w:p>
    <w:p w14:paraId="196F6BA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RRC connected state requirements in DRX</w:t>
      </w:r>
      <w:r>
        <w:tab/>
        <w:t>95</w:t>
      </w:r>
    </w:p>
    <w:p w14:paraId="628120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Applicability for FR2 Redcap UE power classes</w:t>
      </w:r>
      <w:r>
        <w:tab/>
        <w:t>95</w:t>
      </w:r>
    </w:p>
    <w:p w14:paraId="0EBD82D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3.6.11.3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Applicability </w:t>
      </w:r>
      <w:r>
        <w:t>of QCL</w:t>
      </w:r>
      <w:r>
        <w:tab/>
        <w:t>95</w:t>
      </w:r>
    </w:p>
    <w:p w14:paraId="1751806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3.6.12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Satellite Access</w:t>
      </w:r>
      <w:r>
        <w:tab/>
        <w:t>96</w:t>
      </w:r>
    </w:p>
    <w:p w14:paraId="2CB77A0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3.6.13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Applicability of requirements for FR2</w:t>
      </w:r>
      <w:r>
        <w:tab/>
        <w:t>96</w:t>
      </w:r>
    </w:p>
    <w:p w14:paraId="15D2635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3.6.14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FR2 Power Class 6</w:t>
      </w:r>
      <w:r>
        <w:tab/>
        <w:t>96</w:t>
      </w:r>
    </w:p>
    <w:p w14:paraId="433A1543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4</w:t>
      </w:r>
      <w:r>
        <w:rPr>
          <w:rFonts w:ascii="Calibri" w:eastAsia="Malgun Gothic" w:hAnsi="Calibri"/>
          <w:szCs w:val="22"/>
        </w:rPr>
        <w:tab/>
      </w:r>
      <w:r>
        <w:t>SA: RRC_IDLE state mobility</w:t>
      </w:r>
      <w:r>
        <w:tab/>
        <w:t>96</w:t>
      </w:r>
    </w:p>
    <w:p w14:paraId="264E939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>
        <w:rPr>
          <w:rFonts w:ascii="Calibri" w:eastAsia="Malgun Gothic" w:hAnsi="Calibri"/>
          <w:sz w:val="22"/>
          <w:szCs w:val="22"/>
        </w:rPr>
        <w:tab/>
      </w:r>
      <w:r>
        <w:t>Cell Selection</w:t>
      </w:r>
      <w:r>
        <w:tab/>
        <w:t>96</w:t>
      </w:r>
    </w:p>
    <w:p w14:paraId="2F7FEE8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96</w:t>
      </w:r>
    </w:p>
    <w:p w14:paraId="59EF7EF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4.2.1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Introduction</w:t>
      </w:r>
      <w:r>
        <w:tab/>
        <w:t>96</w:t>
      </w:r>
    </w:p>
    <w:p w14:paraId="53E7EC6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4.2.2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Requirements</w:t>
      </w:r>
      <w:r>
        <w:tab/>
        <w:t>97</w:t>
      </w:r>
    </w:p>
    <w:p w14:paraId="0366121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UE measurement capability</w:t>
      </w:r>
      <w:r>
        <w:tab/>
        <w:t>97</w:t>
      </w:r>
    </w:p>
    <w:p w14:paraId="7DD136A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4.2.2.2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Measurement and evaluation of serving cell</w:t>
      </w:r>
      <w:r>
        <w:tab/>
        <w:t>97</w:t>
      </w:r>
    </w:p>
    <w:p w14:paraId="5E29876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intra-frequency NR cells</w:t>
      </w:r>
      <w:r>
        <w:tab/>
        <w:t>98</w:t>
      </w:r>
    </w:p>
    <w:p w14:paraId="7A3BFD7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inter-frequency NR cells</w:t>
      </w:r>
      <w:r>
        <w:tab/>
        <w:t>100</w:t>
      </w:r>
    </w:p>
    <w:p w14:paraId="6A788F6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inter-RAT E-UTRAN cells</w:t>
      </w:r>
      <w:r>
        <w:tab/>
        <w:t>102</w:t>
      </w:r>
    </w:p>
    <w:p w14:paraId="2E2271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104</w:t>
      </w:r>
    </w:p>
    <w:p w14:paraId="7A61A6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104</w:t>
      </w:r>
    </w:p>
    <w:p w14:paraId="0F2D714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104</w:t>
      </w:r>
    </w:p>
    <w:p w14:paraId="5D5FC88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intra-frequency NR cells for UE configured with relaxed measurement criterion</w:t>
      </w:r>
      <w:r>
        <w:tab/>
        <w:t>105</w:t>
      </w:r>
    </w:p>
    <w:p w14:paraId="3E9C8F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105</w:t>
      </w:r>
    </w:p>
    <w:p w14:paraId="1741A9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criterion</w:t>
      </w:r>
      <w:r>
        <w:tab/>
        <w:t>105</w:t>
      </w:r>
    </w:p>
    <w:p w14:paraId="4D1A48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4.2.2.9.3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not-at-cell edge criterion</w:t>
      </w:r>
      <w:r>
        <w:tab/>
        <w:t>106</w:t>
      </w:r>
    </w:p>
    <w:p w14:paraId="045291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4.2.2.9.4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and not-at-cell edge criteria</w:t>
      </w:r>
      <w:r>
        <w:tab/>
        <w:t>107</w:t>
      </w:r>
    </w:p>
    <w:p w14:paraId="6EAE25B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inter-frequency NR cells for UE configured with relaxed measurement criterion</w:t>
      </w:r>
      <w:r>
        <w:tab/>
        <w:t>107</w:t>
      </w:r>
    </w:p>
    <w:p w14:paraId="29E931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lastRenderedPageBreak/>
        <w:t>4.2.2.10.1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107</w:t>
      </w:r>
    </w:p>
    <w:p w14:paraId="72227D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criterion</w:t>
      </w:r>
      <w:r>
        <w:tab/>
        <w:t>107</w:t>
      </w:r>
    </w:p>
    <w:p w14:paraId="302BF93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4.2.2.10.3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not-at-cell edge criterion</w:t>
      </w:r>
      <w:r>
        <w:tab/>
        <w:t>108</w:t>
      </w:r>
    </w:p>
    <w:p w14:paraId="2203608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4.2.2.10.4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and not-at-cell edge criterion</w:t>
      </w:r>
      <w:r>
        <w:tab/>
        <w:t>109</w:t>
      </w:r>
    </w:p>
    <w:p w14:paraId="769A2C4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inter-RAT E-UTRAN cells for UE configured with relaxed measurement criterion</w:t>
      </w:r>
      <w:r>
        <w:tab/>
        <w:t>110</w:t>
      </w:r>
    </w:p>
    <w:p w14:paraId="13A24D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110</w:t>
      </w:r>
    </w:p>
    <w:p w14:paraId="54965F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criterion</w:t>
      </w:r>
      <w:r>
        <w:tab/>
        <w:t>110</w:t>
      </w:r>
    </w:p>
    <w:p w14:paraId="27CAC5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4.2.2.11.3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with not-at-cell edge criterion</w:t>
      </w:r>
      <w:r>
        <w:tab/>
        <w:t>111</w:t>
      </w:r>
    </w:p>
    <w:p w14:paraId="28F774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4.2.2.11.4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and not-at-cell edge criterion</w:t>
      </w:r>
      <w:r>
        <w:tab/>
        <w:t>112</w:t>
      </w:r>
    </w:p>
    <w:p w14:paraId="38354DE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4.2A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when subject to CCA</w:t>
      </w:r>
      <w:r>
        <w:tab/>
        <w:t>112</w:t>
      </w:r>
    </w:p>
    <w:p w14:paraId="6FFA0C3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4.2A.1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Introduction</w:t>
      </w:r>
      <w:r>
        <w:tab/>
        <w:t>112</w:t>
      </w:r>
    </w:p>
    <w:p w14:paraId="66B301B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4.2A.2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Requirements</w:t>
      </w:r>
      <w:r>
        <w:tab/>
        <w:t>113</w:t>
      </w:r>
    </w:p>
    <w:p w14:paraId="7C5535E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4.2A.2.1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UE measurement capability</w:t>
      </w:r>
      <w:r>
        <w:tab/>
        <w:t>113</w:t>
      </w:r>
    </w:p>
    <w:p w14:paraId="6C028F4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4.2A.2.2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Measurement and evaluation when subject to CCA on the serving cell</w:t>
      </w:r>
      <w:r>
        <w:tab/>
        <w:t>113</w:t>
      </w:r>
    </w:p>
    <w:p w14:paraId="393F6A0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4.2A.2.3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intra-frequency NR cells when subject to CCA on the serving cell and target cell</w:t>
      </w:r>
      <w:r>
        <w:tab/>
        <w:t>114</w:t>
      </w:r>
    </w:p>
    <w:p w14:paraId="50D3D3F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4.2A.2.4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inter-frequency NR cells when subject to CCA on the target cell</w:t>
      </w:r>
      <w:r>
        <w:tab/>
        <w:t>115</w:t>
      </w:r>
    </w:p>
    <w:p w14:paraId="69780F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4.2A.2.5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inter-RAT E-UTRAN cells when subject to CCA on the serving cell</w:t>
      </w:r>
      <w:r>
        <w:tab/>
        <w:t>117</w:t>
      </w:r>
    </w:p>
    <w:p w14:paraId="3DF9D6D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4.2A.2.6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subject to CCA on the target cell</w:t>
      </w:r>
      <w:r>
        <w:tab/>
        <w:t>117</w:t>
      </w:r>
    </w:p>
    <w:p w14:paraId="34B2B8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4.2A.2.7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118</w:t>
      </w:r>
    </w:p>
    <w:p w14:paraId="47640A9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4.2B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RedCap</w:t>
      </w:r>
      <w:r>
        <w:tab/>
        <w:t>118</w:t>
      </w:r>
    </w:p>
    <w:p w14:paraId="63F6DD6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4.2B.1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Introduction</w:t>
      </w:r>
      <w:r>
        <w:tab/>
        <w:t>118</w:t>
      </w:r>
    </w:p>
    <w:p w14:paraId="1097B79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4.2B.2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Requirements</w:t>
      </w:r>
      <w:r>
        <w:tab/>
        <w:t>118</w:t>
      </w:r>
    </w:p>
    <w:p w14:paraId="276BF90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for RedCap</w:t>
      </w:r>
      <w:r>
        <w:tab/>
        <w:t>118</w:t>
      </w:r>
    </w:p>
    <w:p w14:paraId="743D1F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UE measurement capability for 1 Rx RedCap</w:t>
      </w:r>
      <w:r>
        <w:tab/>
        <w:t>118</w:t>
      </w:r>
    </w:p>
    <w:p w14:paraId="67F7773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UE measurement capability for 2 Rx RedCap</w:t>
      </w:r>
      <w:r>
        <w:tab/>
        <w:t>118</w:t>
      </w:r>
    </w:p>
    <w:p w14:paraId="1BA5660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 for RedCap UE</w:t>
      </w:r>
      <w:r>
        <w:tab/>
        <w:t>118</w:t>
      </w:r>
    </w:p>
    <w:p w14:paraId="3346F2D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RedCap UE</w:t>
      </w:r>
      <w:r>
        <w:tab/>
        <w:t>121</w:t>
      </w:r>
    </w:p>
    <w:p w14:paraId="43DF81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RedCap UE</w:t>
      </w:r>
      <w:r>
        <w:tab/>
        <w:t>123</w:t>
      </w:r>
    </w:p>
    <w:p w14:paraId="70821D9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RedCap UE</w:t>
      </w:r>
      <w:r>
        <w:tab/>
        <w:t>126</w:t>
      </w:r>
    </w:p>
    <w:p w14:paraId="4AB6C89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for RedCap</w:t>
      </w:r>
      <w:r>
        <w:tab/>
        <w:t>128</w:t>
      </w:r>
    </w:p>
    <w:p w14:paraId="613AC18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 for RedCap</w:t>
      </w:r>
      <w:r>
        <w:tab/>
        <w:t>128</w:t>
      </w:r>
    </w:p>
    <w:p w14:paraId="261FC62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129</w:t>
      </w:r>
    </w:p>
    <w:p w14:paraId="2C021C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UE configured with relaxed measurement criterion for RedCap</w:t>
      </w:r>
      <w:r>
        <w:tab/>
        <w:t>129</w:t>
      </w:r>
    </w:p>
    <w:p w14:paraId="681926F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129</w:t>
      </w:r>
    </w:p>
    <w:p w14:paraId="27F7C6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stationary criterion</w:t>
      </w:r>
      <w:r>
        <w:tab/>
        <w:t>130</w:t>
      </w:r>
    </w:p>
    <w:p w14:paraId="677EDD7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stationary and not-at-cell edge criteria</w:t>
      </w:r>
      <w:r>
        <w:tab/>
        <w:t>133</w:t>
      </w:r>
    </w:p>
    <w:p w14:paraId="090253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4.2B.2.9.3A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stationary and Rel-16 not at cell edge criteria</w:t>
      </w:r>
      <w:r>
        <w:tab/>
        <w:t>133</w:t>
      </w:r>
    </w:p>
    <w:p w14:paraId="3939F8F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and stationary criteria</w:t>
      </w:r>
      <w:r>
        <w:tab/>
        <w:t>134</w:t>
      </w:r>
    </w:p>
    <w:p w14:paraId="0011C9C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criterion and stationary and not-at-cell edge criteria</w:t>
      </w:r>
      <w:r>
        <w:tab/>
        <w:t>134</w:t>
      </w:r>
    </w:p>
    <w:p w14:paraId="457645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not-at-cell edge criterion and stationary and not-at-cell edge criteria</w:t>
      </w:r>
      <w:r>
        <w:tab/>
        <w:t>134</w:t>
      </w:r>
    </w:p>
    <w:p w14:paraId="655390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and not-at-cell edge criteria and stationary and notatcell edge criteria</w:t>
      </w:r>
      <w:r>
        <w:tab/>
        <w:t>134</w:t>
      </w:r>
    </w:p>
    <w:p w14:paraId="51E9635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and not-at-cell edge criteria and stationary criterion</w:t>
      </w:r>
      <w:r>
        <w:tab/>
        <w:t>135</w:t>
      </w:r>
    </w:p>
    <w:p w14:paraId="019436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criterion</w:t>
      </w:r>
      <w:r>
        <w:tab/>
        <w:t>135</w:t>
      </w:r>
    </w:p>
    <w:p w14:paraId="2DF5F4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not-at-cell edge criterion</w:t>
      </w:r>
      <w:r>
        <w:tab/>
        <w:t>138</w:t>
      </w:r>
    </w:p>
    <w:p w14:paraId="4FAA5D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and not-at-cell edge criteria</w:t>
      </w:r>
      <w:r>
        <w:tab/>
        <w:t>140</w:t>
      </w:r>
    </w:p>
    <w:p w14:paraId="55DE7F4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4.2B.2.10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140</w:t>
      </w:r>
    </w:p>
    <w:p w14:paraId="53C555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140</w:t>
      </w:r>
    </w:p>
    <w:p w14:paraId="547899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stationary criterion</w:t>
      </w:r>
      <w:r>
        <w:tab/>
        <w:t>141</w:t>
      </w:r>
    </w:p>
    <w:p w14:paraId="31AE0D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stationary not at cell edge criterion</w:t>
      </w:r>
      <w:r>
        <w:tab/>
        <w:t>143</w:t>
      </w:r>
    </w:p>
    <w:p w14:paraId="7D40F4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4.2B.2.10.3A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stationary and Rel-16 not at cell edge criterion</w:t>
      </w:r>
      <w:r>
        <w:tab/>
        <w:t>144</w:t>
      </w:r>
    </w:p>
    <w:p w14:paraId="3FE52F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and stationary criteria</w:t>
      </w:r>
      <w:r>
        <w:tab/>
        <w:t>144</w:t>
      </w:r>
    </w:p>
    <w:p w14:paraId="56558B7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and stationary not at cell edge criteria</w:t>
      </w:r>
      <w:r>
        <w:tab/>
        <w:t>145</w:t>
      </w:r>
    </w:p>
    <w:p w14:paraId="2AD37D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not-at-cell edge criterion and stationary not at cell edge criteria</w:t>
      </w:r>
      <w:r>
        <w:tab/>
        <w:t>145</w:t>
      </w:r>
    </w:p>
    <w:p w14:paraId="0E8C8A8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lastRenderedPageBreak/>
        <w:t>4.2B.2.10.7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not-at-cell edge criterion and stationary not at cell edge criteria</w:t>
      </w:r>
      <w:r>
        <w:tab/>
        <w:t>145</w:t>
      </w:r>
    </w:p>
    <w:p w14:paraId="40AABA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not-at-cell edge criterion and stationary criteria</w:t>
      </w:r>
      <w:r>
        <w:tab/>
        <w:t>145</w:t>
      </w:r>
    </w:p>
    <w:p w14:paraId="70B904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criterion</w:t>
      </w:r>
      <w:r>
        <w:tab/>
        <w:t>145</w:t>
      </w:r>
    </w:p>
    <w:p w14:paraId="04FB9E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not-at-cell edge criterion</w:t>
      </w:r>
      <w:r>
        <w:tab/>
        <w:t>148</w:t>
      </w:r>
    </w:p>
    <w:p w14:paraId="43EEDCF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and not-at-cell edge criterion</w:t>
      </w:r>
      <w:r>
        <w:tab/>
        <w:t>151</w:t>
      </w:r>
    </w:p>
    <w:p w14:paraId="3D9FBC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4.2B.2.11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151</w:t>
      </w:r>
    </w:p>
    <w:p w14:paraId="3407EE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151</w:t>
      </w:r>
    </w:p>
    <w:p w14:paraId="2F5963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stationary criterion</w:t>
      </w:r>
      <w:r>
        <w:tab/>
        <w:t>152</w:t>
      </w:r>
    </w:p>
    <w:p w14:paraId="1358C7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stationary not at cell edge criterion</w:t>
      </w:r>
      <w:r>
        <w:tab/>
        <w:t>153</w:t>
      </w:r>
    </w:p>
    <w:p w14:paraId="4FECB4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4.2B.2.11.3A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stationary and Rel-16 not at cell edge criterion</w:t>
      </w:r>
      <w:r>
        <w:tab/>
        <w:t>154</w:t>
      </w:r>
    </w:p>
    <w:p w14:paraId="46D886B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and stationary criteria</w:t>
      </w:r>
      <w:r>
        <w:tab/>
        <w:t>154</w:t>
      </w:r>
    </w:p>
    <w:p w14:paraId="7BB57C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and stationary not at cell edge criteria</w:t>
      </w:r>
      <w:r>
        <w:tab/>
        <w:t>155</w:t>
      </w:r>
    </w:p>
    <w:p w14:paraId="7C6934F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not-at-cell edge criterion and stationary not at cell edge criteria</w:t>
      </w:r>
      <w:r>
        <w:tab/>
        <w:t>155</w:t>
      </w:r>
    </w:p>
    <w:p w14:paraId="6B22D7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not-at-cell edge criterion and stationary not at cell edge criteria</w:t>
      </w:r>
      <w:r>
        <w:tab/>
        <w:t>155</w:t>
      </w:r>
    </w:p>
    <w:p w14:paraId="32A2F0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not-at-cell edge criterion and stationary criteria</w:t>
      </w:r>
      <w:r>
        <w:tab/>
        <w:t>155</w:t>
      </w:r>
    </w:p>
    <w:p w14:paraId="2FFB4D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criterion</w:t>
      </w:r>
      <w:r>
        <w:tab/>
        <w:t>155</w:t>
      </w:r>
    </w:p>
    <w:p w14:paraId="56D7CC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with not-at-cell edge criterion</w:t>
      </w:r>
      <w:r>
        <w:tab/>
        <w:t>157</w:t>
      </w:r>
    </w:p>
    <w:p w14:paraId="2FC3ED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and not-at-cell edge criterion</w:t>
      </w:r>
      <w:r>
        <w:tab/>
        <w:t>158</w:t>
      </w:r>
    </w:p>
    <w:p w14:paraId="0A84963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4.2C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NR UE for Satellite Access</w:t>
      </w:r>
      <w:r>
        <w:tab/>
        <w:t>159</w:t>
      </w:r>
    </w:p>
    <w:p w14:paraId="1B82E5E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4.2C.1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Introduction</w:t>
      </w:r>
      <w:r>
        <w:tab/>
        <w:t>159</w:t>
      </w:r>
    </w:p>
    <w:p w14:paraId="07BA1A9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4.2C.2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Requirements</w:t>
      </w:r>
      <w:r>
        <w:tab/>
        <w:t>159</w:t>
      </w:r>
    </w:p>
    <w:p w14:paraId="099C017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4.2C.2.1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UE measurement capability</w:t>
      </w:r>
      <w:r>
        <w:tab/>
        <w:t>159</w:t>
      </w:r>
    </w:p>
    <w:p w14:paraId="40F19C9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4.2C.2.2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Measurement and evaluation of serving cell</w:t>
      </w:r>
      <w:r>
        <w:tab/>
        <w:t>159</w:t>
      </w:r>
    </w:p>
    <w:p w14:paraId="1011C6B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4.2C.2.3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intra-frequency NR cells</w:t>
      </w:r>
      <w:r>
        <w:tab/>
        <w:t>160</w:t>
      </w:r>
    </w:p>
    <w:p w14:paraId="1502381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4.2C.2.4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inter-frequency NR cells</w:t>
      </w:r>
      <w:r>
        <w:tab/>
        <w:t>162</w:t>
      </w:r>
    </w:p>
    <w:p w14:paraId="112EDF1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4.2C.2.5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165</w:t>
      </w:r>
    </w:p>
    <w:p w14:paraId="4E313E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4.2C.2.6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166</w:t>
      </w:r>
    </w:p>
    <w:p w14:paraId="522B803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4.2C.2.7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intra-frequency NR cells for UE configured with relaxed measurement criterion</w:t>
      </w:r>
      <w:r>
        <w:tab/>
        <w:t>166</w:t>
      </w:r>
    </w:p>
    <w:p w14:paraId="69E1BFF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4.2C.2.</w:t>
      </w:r>
      <w:r w:rsidRPr="00F168CC">
        <w:rPr>
          <w:rFonts w:eastAsia="DengXian"/>
          <w:lang w:val="en-US"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</w:t>
      </w:r>
      <w:r w:rsidRPr="00F168CC">
        <w:rPr>
          <w:rFonts w:eastAsia="DengXian"/>
          <w:lang w:val="en-US" w:eastAsia="zh-CN"/>
        </w:rPr>
        <w:t>er</w:t>
      </w:r>
      <w:r w:rsidRPr="00F168CC">
        <w:rPr>
          <w:lang w:val="en-US" w:eastAsia="zh-CN"/>
        </w:rPr>
        <w:t>-frequency NR cells for UE configured with relaxed measurement criterion</w:t>
      </w:r>
      <w:r>
        <w:tab/>
        <w:t>166</w:t>
      </w:r>
    </w:p>
    <w:p w14:paraId="148DB98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4.2C.2.9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166</w:t>
      </w:r>
    </w:p>
    <w:p w14:paraId="1C141BC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166</w:t>
      </w:r>
    </w:p>
    <w:p w14:paraId="4A79AA8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4.3.1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166</w:t>
      </w:r>
    </w:p>
    <w:p w14:paraId="3890011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4.3.2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167</w:t>
      </w:r>
    </w:p>
    <w:p w14:paraId="0785C4F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4.3.3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167</w:t>
      </w:r>
    </w:p>
    <w:p w14:paraId="31E1FEC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4.3.4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167</w:t>
      </w:r>
    </w:p>
    <w:p w14:paraId="45F7602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4.3.5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167</w:t>
      </w:r>
    </w:p>
    <w:p w14:paraId="3E314FF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4.3C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 for Satellite Access</w:t>
      </w:r>
      <w:r>
        <w:tab/>
        <w:t>168</w:t>
      </w:r>
    </w:p>
    <w:p w14:paraId="04D5009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4.3C.1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168</w:t>
      </w:r>
    </w:p>
    <w:p w14:paraId="7A833B4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4.3C.2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168</w:t>
      </w:r>
    </w:p>
    <w:p w14:paraId="1785D7A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4.3C.3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169</w:t>
      </w:r>
    </w:p>
    <w:p w14:paraId="04AEF8D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4.3C.4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169</w:t>
      </w:r>
    </w:p>
    <w:p w14:paraId="478C008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4.3C.5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169</w:t>
      </w:r>
    </w:p>
    <w:p w14:paraId="60FE1BE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169</w:t>
      </w:r>
    </w:p>
    <w:p w14:paraId="0F806DD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169</w:t>
      </w:r>
    </w:p>
    <w:p w14:paraId="4D02A88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170</w:t>
      </w:r>
    </w:p>
    <w:p w14:paraId="7A08DB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4.4.2.1</w:t>
      </w:r>
      <w:r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170</w:t>
      </w:r>
    </w:p>
    <w:p w14:paraId="40E2326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4.4.2.2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170</w:t>
      </w:r>
    </w:p>
    <w:p w14:paraId="40B39B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4.4.2.3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171</w:t>
      </w:r>
    </w:p>
    <w:p w14:paraId="4571305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E-UTRAN inter-RAT DC candidate cells</w:t>
      </w:r>
      <w:r>
        <w:tab/>
        <w:t>172</w:t>
      </w:r>
    </w:p>
    <w:p w14:paraId="2257FBEE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lastRenderedPageBreak/>
        <w:t>5</w:t>
      </w:r>
      <w:r>
        <w:rPr>
          <w:rFonts w:ascii="Calibri" w:eastAsia="Malgun Gothic" w:hAnsi="Calibri"/>
          <w:szCs w:val="22"/>
        </w:rPr>
        <w:tab/>
      </w:r>
      <w:r>
        <w:t>SA: RRC_INACTIVE state mobility</w:t>
      </w:r>
      <w:r>
        <w:tab/>
        <w:t>173</w:t>
      </w:r>
    </w:p>
    <w:p w14:paraId="2468A52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173</w:t>
      </w:r>
    </w:p>
    <w:p w14:paraId="5D941B1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173</w:t>
      </w:r>
    </w:p>
    <w:p w14:paraId="15E0000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173</w:t>
      </w:r>
    </w:p>
    <w:p w14:paraId="4D6CADC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173</w:t>
      </w:r>
    </w:p>
    <w:p w14:paraId="5D53AA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173</w:t>
      </w:r>
    </w:p>
    <w:p w14:paraId="6DCD19F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173</w:t>
      </w:r>
    </w:p>
    <w:p w14:paraId="706A3D9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173</w:t>
      </w:r>
    </w:p>
    <w:p w14:paraId="36C8FB4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173</w:t>
      </w:r>
    </w:p>
    <w:p w14:paraId="575BD82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173</w:t>
      </w:r>
    </w:p>
    <w:p w14:paraId="797F834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174</w:t>
      </w:r>
    </w:p>
    <w:p w14:paraId="2BDCA02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5.1A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with CCA</w:t>
      </w:r>
      <w:r>
        <w:tab/>
        <w:t>174</w:t>
      </w:r>
    </w:p>
    <w:p w14:paraId="49F8ABC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174</w:t>
      </w:r>
    </w:p>
    <w:p w14:paraId="63E36A5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174</w:t>
      </w:r>
    </w:p>
    <w:p w14:paraId="2673F6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5.1A.2.1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174</w:t>
      </w:r>
    </w:p>
    <w:p w14:paraId="49B91E3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5.1A.2.2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when CCA is used on the serving cell</w:t>
      </w:r>
      <w:r>
        <w:tab/>
        <w:t>174</w:t>
      </w:r>
    </w:p>
    <w:p w14:paraId="5DC9822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5.1A.2.3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when CCA is used on the serving cell and target cell</w:t>
      </w:r>
      <w:r>
        <w:tab/>
        <w:t>174</w:t>
      </w:r>
    </w:p>
    <w:p w14:paraId="16928E9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5.1A.2.4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when CCA is used on the target cell</w:t>
      </w:r>
      <w:r>
        <w:tab/>
        <w:t>174</w:t>
      </w:r>
    </w:p>
    <w:p w14:paraId="0F745BA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5.1A.2.5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when CCA is used on the serving cell</w:t>
      </w:r>
      <w:r>
        <w:tab/>
        <w:t>174</w:t>
      </w:r>
    </w:p>
    <w:p w14:paraId="7DED86C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5.1A.2.6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CCA is used on the target cell</w:t>
      </w:r>
      <w:r>
        <w:tab/>
        <w:t>174</w:t>
      </w:r>
    </w:p>
    <w:p w14:paraId="1C58BAC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5.1A.2.7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174</w:t>
      </w:r>
    </w:p>
    <w:p w14:paraId="1302B54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5.1B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RedCap</w:t>
      </w:r>
      <w:r>
        <w:tab/>
        <w:t>175</w:t>
      </w:r>
    </w:p>
    <w:p w14:paraId="69F0E26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5.1B.1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175</w:t>
      </w:r>
    </w:p>
    <w:p w14:paraId="592A1DB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5.1B.2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175</w:t>
      </w:r>
    </w:p>
    <w:p w14:paraId="3FC324A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175</w:t>
      </w:r>
    </w:p>
    <w:p w14:paraId="3C625B2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175</w:t>
      </w:r>
    </w:p>
    <w:p w14:paraId="244FFF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176</w:t>
      </w:r>
    </w:p>
    <w:p w14:paraId="2C122F2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177</w:t>
      </w:r>
    </w:p>
    <w:p w14:paraId="50A7C7E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177</w:t>
      </w:r>
    </w:p>
    <w:p w14:paraId="4FADCA5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178</w:t>
      </w:r>
    </w:p>
    <w:p w14:paraId="5938D7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178</w:t>
      </w:r>
    </w:p>
    <w:p w14:paraId="74A3DC8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178</w:t>
      </w:r>
    </w:p>
    <w:p w14:paraId="4D50C2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UE configured with relaxed measurement criterion</w:t>
      </w:r>
      <w:r>
        <w:tab/>
        <w:t>178</w:t>
      </w:r>
    </w:p>
    <w:p w14:paraId="2E4B015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5.1B.2.10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178</w:t>
      </w:r>
    </w:p>
    <w:p w14:paraId="0E7FEB3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5.1B.2.11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178</w:t>
      </w:r>
    </w:p>
    <w:p w14:paraId="5C6F205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178</w:t>
      </w:r>
    </w:p>
    <w:p w14:paraId="2E38FD3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5.2B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 for RedCap</w:t>
      </w:r>
      <w:r>
        <w:tab/>
        <w:t>178</w:t>
      </w:r>
    </w:p>
    <w:p w14:paraId="5B568BE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5.2B.1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178</w:t>
      </w:r>
    </w:p>
    <w:p w14:paraId="224313B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5.2B.2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 for RedCap</w:t>
      </w:r>
      <w:r>
        <w:tab/>
        <w:t>179</w:t>
      </w:r>
    </w:p>
    <w:p w14:paraId="0257F65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5.2B.2.2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180</w:t>
      </w:r>
    </w:p>
    <w:p w14:paraId="0391936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180</w:t>
      </w:r>
    </w:p>
    <w:p w14:paraId="02D0108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180</w:t>
      </w:r>
    </w:p>
    <w:p w14:paraId="0316505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180</w:t>
      </w:r>
    </w:p>
    <w:p w14:paraId="0A15E81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180</w:t>
      </w:r>
    </w:p>
    <w:p w14:paraId="057692C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180</w:t>
      </w:r>
    </w:p>
    <w:p w14:paraId="30EA12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181</w:t>
      </w:r>
    </w:p>
    <w:p w14:paraId="1ED0F8C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181</w:t>
      </w:r>
    </w:p>
    <w:p w14:paraId="51E40BE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5.3C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 for Satellite Access</w:t>
      </w:r>
      <w:r>
        <w:tab/>
        <w:t>181</w:t>
      </w:r>
    </w:p>
    <w:p w14:paraId="34AA2BF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181</w:t>
      </w:r>
    </w:p>
    <w:p w14:paraId="7F65B95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181</w:t>
      </w:r>
    </w:p>
    <w:p w14:paraId="7C83F5D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181</w:t>
      </w:r>
    </w:p>
    <w:p w14:paraId="6D7A9AE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5.3C.4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181</w:t>
      </w:r>
    </w:p>
    <w:p w14:paraId="1395AED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182</w:t>
      </w:r>
    </w:p>
    <w:p w14:paraId="706151F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5.3C.6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182</w:t>
      </w:r>
    </w:p>
    <w:p w14:paraId="60930F4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182</w:t>
      </w:r>
    </w:p>
    <w:p w14:paraId="04BD213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182</w:t>
      </w:r>
    </w:p>
    <w:p w14:paraId="66B0AE7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182</w:t>
      </w:r>
    </w:p>
    <w:p w14:paraId="232324B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5.4.2.1</w:t>
      </w:r>
      <w:r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182</w:t>
      </w:r>
    </w:p>
    <w:p w14:paraId="16444D8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5.4.2.2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182</w:t>
      </w:r>
    </w:p>
    <w:p w14:paraId="555E439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5.4.2.3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182</w:t>
      </w:r>
    </w:p>
    <w:p w14:paraId="1C5345F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E-UTRAN inter-RAT DC candidate cells</w:t>
      </w:r>
      <w:r>
        <w:tab/>
        <w:t>182</w:t>
      </w:r>
    </w:p>
    <w:p w14:paraId="41AF7C8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</w:t>
      </w:r>
      <w:r>
        <w:tab/>
        <w:t>182</w:t>
      </w:r>
    </w:p>
    <w:p w14:paraId="04492D8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182</w:t>
      </w:r>
    </w:p>
    <w:p w14:paraId="066519E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</w:t>
      </w:r>
      <w:r>
        <w:tab/>
        <w:t>183</w:t>
      </w:r>
    </w:p>
    <w:p w14:paraId="6FA01FD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5.5.3</w:t>
      </w:r>
      <w:r>
        <w:rPr>
          <w:rFonts w:ascii="Calibri" w:eastAsia="Malgun Gothic" w:hAnsi="Calibri"/>
          <w:sz w:val="22"/>
          <w:szCs w:val="22"/>
        </w:rPr>
        <w:tab/>
      </w:r>
      <w:r>
        <w:t>TA validation requirements</w:t>
      </w:r>
      <w:r>
        <w:tab/>
        <w:t>183</w:t>
      </w:r>
    </w:p>
    <w:p w14:paraId="6CF2624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5.5.4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184</w:t>
      </w:r>
    </w:p>
    <w:p w14:paraId="29B142A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5.5.4.1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184</w:t>
      </w:r>
    </w:p>
    <w:p w14:paraId="1056695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5.5.4.2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184</w:t>
      </w:r>
    </w:p>
    <w:p w14:paraId="5E1502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5.5.4.3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184</w:t>
      </w:r>
    </w:p>
    <w:p w14:paraId="6701800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5.5.5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conditions for SDT</w:t>
      </w:r>
      <w:r>
        <w:tab/>
        <w:t>185</w:t>
      </w:r>
    </w:p>
    <w:p w14:paraId="3F99FDF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5.6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for positioning</w:t>
      </w:r>
      <w:r>
        <w:tab/>
        <w:t>185</w:t>
      </w:r>
    </w:p>
    <w:p w14:paraId="11B0A9A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185</w:t>
      </w:r>
    </w:p>
    <w:p w14:paraId="416912A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5.6.2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186</w:t>
      </w:r>
    </w:p>
    <w:p w14:paraId="76FC95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186</w:t>
      </w:r>
    </w:p>
    <w:p w14:paraId="53083E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186</w:t>
      </w:r>
    </w:p>
    <w:p w14:paraId="7E466D9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186</w:t>
      </w:r>
    </w:p>
    <w:p w14:paraId="6EE7E00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5.6.2.5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186</w:t>
      </w:r>
    </w:p>
    <w:p w14:paraId="508A24D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5.6.3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189</w:t>
      </w:r>
    </w:p>
    <w:p w14:paraId="5EB3294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189</w:t>
      </w:r>
    </w:p>
    <w:p w14:paraId="1A43BAA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189</w:t>
      </w:r>
    </w:p>
    <w:p w14:paraId="335D3A9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189</w:t>
      </w:r>
    </w:p>
    <w:p w14:paraId="1A9C9D9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189</w:t>
      </w:r>
    </w:p>
    <w:p w14:paraId="0556D70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190</w:t>
      </w:r>
    </w:p>
    <w:p w14:paraId="6F83858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5.6.4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192</w:t>
      </w:r>
    </w:p>
    <w:p w14:paraId="23A6540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192</w:t>
      </w:r>
    </w:p>
    <w:p w14:paraId="3EF33FA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192</w:t>
      </w:r>
    </w:p>
    <w:p w14:paraId="14DCD33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192</w:t>
      </w:r>
    </w:p>
    <w:p w14:paraId="769FA2A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192</w:t>
      </w:r>
    </w:p>
    <w:p w14:paraId="652F809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193</w:t>
      </w:r>
    </w:p>
    <w:p w14:paraId="6A64E30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5.6.5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195</w:t>
      </w:r>
    </w:p>
    <w:p w14:paraId="3B65F9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195</w:t>
      </w:r>
    </w:p>
    <w:p w14:paraId="521617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196</w:t>
      </w:r>
    </w:p>
    <w:p w14:paraId="3484310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196</w:t>
      </w:r>
    </w:p>
    <w:p w14:paraId="4E58BF6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196</w:t>
      </w:r>
    </w:p>
    <w:p w14:paraId="3DB42D5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196</w:t>
      </w:r>
    </w:p>
    <w:p w14:paraId="443CF2D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5.7</w:t>
      </w:r>
      <w:r>
        <w:rPr>
          <w:rFonts w:ascii="Calibri" w:eastAsia="Malgun Gothic" w:hAnsi="Calibri"/>
          <w:sz w:val="22"/>
          <w:szCs w:val="22"/>
        </w:rPr>
        <w:tab/>
      </w:r>
      <w:r>
        <w:t>Random access based Small Data Transmissions (RA-SDT)</w:t>
      </w:r>
      <w:r>
        <w:tab/>
        <w:t>196</w:t>
      </w:r>
    </w:p>
    <w:p w14:paraId="713C384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5.7.1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196</w:t>
      </w:r>
    </w:p>
    <w:p w14:paraId="2E48F64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5.7.2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2-step RA</w:t>
      </w:r>
      <w:r>
        <w:tab/>
        <w:t>196</w:t>
      </w:r>
    </w:p>
    <w:p w14:paraId="401C076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5.7.3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4-step RA</w:t>
      </w:r>
      <w:r>
        <w:tab/>
        <w:t>197</w:t>
      </w:r>
    </w:p>
    <w:p w14:paraId="0E5615C7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6</w:t>
      </w:r>
      <w:r>
        <w:rPr>
          <w:rFonts w:ascii="Calibri" w:eastAsia="Malgun Gothic" w:hAnsi="Calibri"/>
          <w:szCs w:val="22"/>
        </w:rPr>
        <w:tab/>
      </w:r>
      <w:r>
        <w:t>RRC_CONNECTED state mobility</w:t>
      </w:r>
      <w:r>
        <w:tab/>
        <w:t>197</w:t>
      </w:r>
    </w:p>
    <w:p w14:paraId="178E2EB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197</w:t>
      </w:r>
    </w:p>
    <w:p w14:paraId="44A2D78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Handover</w:t>
      </w:r>
      <w:r>
        <w:tab/>
        <w:t>197</w:t>
      </w:r>
    </w:p>
    <w:p w14:paraId="363346F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197</w:t>
      </w:r>
    </w:p>
    <w:p w14:paraId="68361AF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FR1 - NR FR1 Handover</w:t>
      </w:r>
      <w:r>
        <w:tab/>
        <w:t>197</w:t>
      </w:r>
    </w:p>
    <w:p w14:paraId="7EB465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197</w:t>
      </w:r>
    </w:p>
    <w:p w14:paraId="69AC39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197</w:t>
      </w:r>
    </w:p>
    <w:p w14:paraId="0F2571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FR2- NR FR1 Handover</w:t>
      </w:r>
      <w:r>
        <w:tab/>
        <w:t>198</w:t>
      </w:r>
    </w:p>
    <w:p w14:paraId="2A8DC0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198</w:t>
      </w:r>
    </w:p>
    <w:p w14:paraId="1B1B84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198</w:t>
      </w:r>
    </w:p>
    <w:p w14:paraId="09C5E5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FR2- NR FR2 Handover</w:t>
      </w:r>
      <w:r>
        <w:tab/>
        <w:t>199</w:t>
      </w:r>
    </w:p>
    <w:p w14:paraId="07F90B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6.1.1.4.1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199</w:t>
      </w:r>
    </w:p>
    <w:p w14:paraId="7832E87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199</w:t>
      </w:r>
    </w:p>
    <w:p w14:paraId="540C8A6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FR1- NR FR2 Handover</w:t>
      </w:r>
      <w:r>
        <w:tab/>
        <w:t>200</w:t>
      </w:r>
    </w:p>
    <w:p w14:paraId="00273AD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6.1.1.5.1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200</w:t>
      </w:r>
    </w:p>
    <w:p w14:paraId="7C07EE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6.1.1.5.2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200</w:t>
      </w:r>
    </w:p>
    <w:p w14:paraId="575242D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lastRenderedPageBreak/>
        <w:t>6.1.2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Handover to other RATs</w:t>
      </w:r>
      <w:r>
        <w:tab/>
        <w:t>201</w:t>
      </w:r>
    </w:p>
    <w:p w14:paraId="09DAC40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– E-UTRAN Handover</w:t>
      </w:r>
      <w:r>
        <w:tab/>
        <w:t>201</w:t>
      </w:r>
    </w:p>
    <w:p w14:paraId="289E90B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201</w:t>
      </w:r>
    </w:p>
    <w:p w14:paraId="662380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Handover delay</w:t>
      </w:r>
      <w:r>
        <w:tab/>
        <w:t>201</w:t>
      </w:r>
    </w:p>
    <w:p w14:paraId="7B12C4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Interruption time</w:t>
      </w:r>
      <w:r>
        <w:tab/>
        <w:t>201</w:t>
      </w:r>
    </w:p>
    <w:p w14:paraId="1A0FCB0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– UTRAN Handover</w:t>
      </w:r>
      <w:r>
        <w:tab/>
        <w:t>201</w:t>
      </w:r>
    </w:p>
    <w:p w14:paraId="6AECD5E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6.1.2.2.1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201</w:t>
      </w:r>
    </w:p>
    <w:p w14:paraId="1AD81E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6.1.2.2.2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202</w:t>
      </w:r>
    </w:p>
    <w:p w14:paraId="7015CA1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6.1.2.2.3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202</w:t>
      </w:r>
    </w:p>
    <w:p w14:paraId="0EF7C9A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DAPS Handover</w:t>
      </w:r>
      <w:r>
        <w:tab/>
        <w:t>202</w:t>
      </w:r>
    </w:p>
    <w:p w14:paraId="52FFBCB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202</w:t>
      </w:r>
    </w:p>
    <w:p w14:paraId="37F8C44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FR1 - NR FR1 DAPS Handover</w:t>
      </w:r>
      <w:r>
        <w:tab/>
        <w:t>203</w:t>
      </w:r>
    </w:p>
    <w:p w14:paraId="5D8DB56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6.1.3.2.1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203</w:t>
      </w:r>
    </w:p>
    <w:p w14:paraId="2075D8D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6.1.3.2.2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204</w:t>
      </w:r>
    </w:p>
    <w:p w14:paraId="640C531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FR2- NR FR1 DAPS Handover</w:t>
      </w:r>
      <w:r>
        <w:tab/>
        <w:t>205</w:t>
      </w:r>
    </w:p>
    <w:p w14:paraId="47DCB9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6.1.3.3.1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206</w:t>
      </w:r>
    </w:p>
    <w:p w14:paraId="79BBBD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6.1.3.3.2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206</w:t>
      </w:r>
    </w:p>
    <w:p w14:paraId="3271A8E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FR1- NR FR2 DAPS Handover</w:t>
      </w:r>
      <w:r>
        <w:tab/>
        <w:t>207</w:t>
      </w:r>
    </w:p>
    <w:p w14:paraId="4D6979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6.1.3.4.1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207</w:t>
      </w:r>
    </w:p>
    <w:p w14:paraId="625A12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6.1.3.4.2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207</w:t>
      </w:r>
    </w:p>
    <w:p w14:paraId="3485AFD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Conditional Handover</w:t>
      </w:r>
      <w:r>
        <w:tab/>
        <w:t>208</w:t>
      </w:r>
    </w:p>
    <w:p w14:paraId="07B6B88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208</w:t>
      </w:r>
    </w:p>
    <w:p w14:paraId="07D2A19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FR1 – NR FR1 conditional handover</w:t>
      </w:r>
      <w:r>
        <w:tab/>
        <w:t>208</w:t>
      </w:r>
    </w:p>
    <w:p w14:paraId="368EB3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FR2 – NR FR1 conditional handover</w:t>
      </w:r>
      <w:r>
        <w:tab/>
        <w:t>209</w:t>
      </w:r>
    </w:p>
    <w:p w14:paraId="1B96149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6.1.4.4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FR2 – NR FR2 conditional handover</w:t>
      </w:r>
      <w:r>
        <w:tab/>
        <w:t>209</w:t>
      </w:r>
    </w:p>
    <w:p w14:paraId="67A115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6.1.4.4.1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209</w:t>
      </w:r>
    </w:p>
    <w:p w14:paraId="29B2CF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6.1.4.4.2</w:t>
      </w:r>
      <w:r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210</w:t>
      </w:r>
    </w:p>
    <w:p w14:paraId="4BC49C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6.1.4.4.3</w:t>
      </w:r>
      <w:r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210</w:t>
      </w:r>
    </w:p>
    <w:p w14:paraId="50B73E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6.1.4.4.4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210</w:t>
      </w:r>
    </w:p>
    <w:p w14:paraId="20F39C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6.1.4.5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FR1 – NR FR2 conditional handover</w:t>
      </w:r>
      <w:r>
        <w:tab/>
        <w:t>211</w:t>
      </w:r>
    </w:p>
    <w:p w14:paraId="3CC68EE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Handover with PSCell</w:t>
      </w:r>
      <w:r>
        <w:tab/>
        <w:t>211</w:t>
      </w:r>
    </w:p>
    <w:p w14:paraId="2865B9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211</w:t>
      </w:r>
    </w:p>
    <w:p w14:paraId="6192945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Handover with PSCell from NR SA to EN-DC</w:t>
      </w:r>
      <w:r>
        <w:tab/>
        <w:t>211</w:t>
      </w:r>
    </w:p>
    <w:p w14:paraId="4F51DF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6.1.5.2.1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 xml:space="preserve">Interruption time for inter-RAT HO </w:t>
      </w:r>
      <w:r>
        <w:t>from NR to E-UTRAN</w:t>
      </w:r>
      <w:r>
        <w:tab/>
        <w:t>211</w:t>
      </w:r>
    </w:p>
    <w:p w14:paraId="12EF11B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 xml:space="preserve">PSCell addition in HO with PSCell </w:t>
      </w:r>
      <w:r>
        <w:t>for NR SA to EN-DC</w:t>
      </w:r>
      <w:r>
        <w:tab/>
        <w:t>212</w:t>
      </w:r>
    </w:p>
    <w:p w14:paraId="788857E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HO with PSCell from NE-DC to NE-DC</w:t>
      </w:r>
      <w:r>
        <w:tab/>
        <w:t>212</w:t>
      </w:r>
    </w:p>
    <w:p w14:paraId="21A1F7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F168CC">
        <w:rPr>
          <w:lang w:val="en-US" w:eastAsia="zh-CN"/>
        </w:rPr>
        <w:t>5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212</w:t>
      </w:r>
    </w:p>
    <w:p w14:paraId="5DAFA2B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F168CC">
        <w:rPr>
          <w:lang w:val="en-US" w:eastAsia="zh-CN"/>
        </w:rPr>
        <w:t>5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HO with PSCell - PCell Interruption time</w:t>
      </w:r>
      <w:r>
        <w:tab/>
        <w:t>213</w:t>
      </w:r>
    </w:p>
    <w:p w14:paraId="360346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F168CC">
        <w:rPr>
          <w:lang w:val="en-US" w:eastAsia="zh-CN"/>
        </w:rPr>
        <w:t>5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addition/change in NE-DC to NE-DC HO with PSCell</w:t>
      </w:r>
      <w:r>
        <w:tab/>
        <w:t>213</w:t>
      </w:r>
    </w:p>
    <w:p w14:paraId="36BC9F5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6.1.5.4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HO with PSCell from NR-DC to NR-DC</w:t>
      </w:r>
      <w:r>
        <w:tab/>
        <w:t>213</w:t>
      </w:r>
    </w:p>
    <w:p w14:paraId="7D39A3A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6.1.5.5</w:t>
      </w:r>
      <w:r>
        <w:rPr>
          <w:rFonts w:ascii="Calibri" w:eastAsia="Malgun Gothic" w:hAnsi="Calibri"/>
          <w:sz w:val="22"/>
          <w:szCs w:val="22"/>
        </w:rPr>
        <w:tab/>
      </w:r>
      <w:r>
        <w:t>Handover with PSCell from NR SA to EN-DC with PSCell using CCA</w:t>
      </w:r>
      <w:r>
        <w:tab/>
        <w:t>214</w:t>
      </w:r>
    </w:p>
    <w:p w14:paraId="2748D9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214</w:t>
      </w:r>
    </w:p>
    <w:p w14:paraId="30DB18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6.1.5.5.2</w:t>
      </w:r>
      <w:r>
        <w:rPr>
          <w:rFonts w:ascii="Calibri" w:eastAsia="Malgun Gothic" w:hAnsi="Calibri"/>
          <w:sz w:val="22"/>
          <w:szCs w:val="22"/>
        </w:rPr>
        <w:tab/>
      </w:r>
      <w:r>
        <w:t>NR SA to EN-DC HO with PSCell- NR to E-UTRA HO Interruption time</w:t>
      </w:r>
      <w:r>
        <w:tab/>
        <w:t>215</w:t>
      </w:r>
    </w:p>
    <w:p w14:paraId="6047D4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6.1.5.5.3</w:t>
      </w:r>
      <w:r>
        <w:rPr>
          <w:rFonts w:ascii="Calibri" w:eastAsia="Malgun Gothic" w:hAnsi="Calibri"/>
          <w:sz w:val="22"/>
          <w:szCs w:val="22"/>
        </w:rPr>
        <w:tab/>
      </w:r>
      <w:r>
        <w:t>NR SA to EN-DC HO with PSCell - NR PSCell Addition Delay requirements</w:t>
      </w:r>
      <w:r>
        <w:tab/>
        <w:t>215</w:t>
      </w:r>
    </w:p>
    <w:p w14:paraId="3EA4590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  <w:lang w:val="fi-FI"/>
        </w:rPr>
        <w:t>Void</w:t>
      </w:r>
      <w:r>
        <w:tab/>
        <w:t>216</w:t>
      </w:r>
    </w:p>
    <w:p w14:paraId="41F7693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  <w:lang w:val="fi-FI" w:eastAsia="ko-KR"/>
        </w:rPr>
        <w:t>Void</w:t>
      </w:r>
      <w:r>
        <w:tab/>
        <w:t>216</w:t>
      </w:r>
    </w:p>
    <w:p w14:paraId="4B8BFB0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fi-FI" w:eastAsia="zh-CN"/>
        </w:rPr>
        <w:t>6.1A.1.1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fi-FI" w:eastAsia="zh-CN"/>
        </w:rPr>
        <w:t>Void</w:t>
      </w:r>
      <w:r>
        <w:tab/>
        <w:t>216</w:t>
      </w:r>
    </w:p>
    <w:p w14:paraId="542A478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da-DK" w:eastAsia="zh-CN"/>
        </w:rPr>
        <w:t>6.1A.1.2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da-DK" w:eastAsia="zh-CN"/>
        </w:rPr>
        <w:t>Void</w:t>
      </w:r>
      <w:r>
        <w:tab/>
        <w:t>216</w:t>
      </w:r>
    </w:p>
    <w:p w14:paraId="75062B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fi-FI"/>
        </w:rPr>
        <w:t>6.1A.1.2.1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fi-FI"/>
        </w:rPr>
        <w:t>Void</w:t>
      </w:r>
      <w:r>
        <w:tab/>
        <w:t>216</w:t>
      </w:r>
    </w:p>
    <w:p w14:paraId="08C969A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fi-FI"/>
        </w:rPr>
        <w:t>6.1A.1.2.2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fi-FI"/>
        </w:rPr>
        <w:t>Void</w:t>
      </w:r>
      <w:r>
        <w:tab/>
        <w:t>216</w:t>
      </w:r>
    </w:p>
    <w:p w14:paraId="31E7CE5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Handover to target cell using CCA</w:t>
      </w:r>
      <w:r>
        <w:tab/>
        <w:t>216</w:t>
      </w:r>
    </w:p>
    <w:p w14:paraId="24E2C34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6.1B.1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Handover</w:t>
      </w:r>
      <w:r>
        <w:tab/>
        <w:t>216</w:t>
      </w:r>
    </w:p>
    <w:p w14:paraId="2A6B64E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6.1B.1.1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216</w:t>
      </w:r>
    </w:p>
    <w:p w14:paraId="750B868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da-DK" w:eastAsia="zh-CN"/>
        </w:rPr>
        <w:t>6.1B.1.2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da-DK" w:eastAsia="zh-CN"/>
        </w:rPr>
        <w:t>NR FR1 - NR FR1 Handover</w:t>
      </w:r>
      <w:r>
        <w:tab/>
        <w:t>217</w:t>
      </w:r>
    </w:p>
    <w:p w14:paraId="5635C0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6.1B.1.2.1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217</w:t>
      </w:r>
    </w:p>
    <w:p w14:paraId="672FF3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</w:rPr>
        <w:t>Interruption time</w:t>
      </w:r>
      <w:r>
        <w:tab/>
        <w:t>217</w:t>
      </w:r>
    </w:p>
    <w:p w14:paraId="35A4AF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6.1B.1.3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FR2-2 NR FR2-2 Handover</w:t>
      </w:r>
      <w:r>
        <w:tab/>
        <w:t>218</w:t>
      </w:r>
    </w:p>
    <w:p w14:paraId="09F772E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6.1B.1.3.1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218</w:t>
      </w:r>
    </w:p>
    <w:p w14:paraId="74FEED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6.1B.1.3.2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218</w:t>
      </w:r>
    </w:p>
    <w:p w14:paraId="72ECA69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6.1B.1.4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FR1- NR FR2-2 Handover</w:t>
      </w:r>
      <w:r>
        <w:tab/>
        <w:t>219</w:t>
      </w:r>
    </w:p>
    <w:p w14:paraId="7BC0FE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6.1B.1.4.1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219</w:t>
      </w:r>
    </w:p>
    <w:p w14:paraId="35F40F8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6.1B.1.4.2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219</w:t>
      </w:r>
    </w:p>
    <w:p w14:paraId="6F04365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6.1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220</w:t>
      </w:r>
    </w:p>
    <w:p w14:paraId="0FA6477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6.1</w:t>
      </w:r>
      <w:r w:rsidRPr="00F168CC">
        <w:rPr>
          <w:lang w:val="en-US" w:eastAsia="zh-CN"/>
        </w:rPr>
        <w:t>C</w:t>
      </w:r>
      <w:r w:rsidRPr="00F168CC">
        <w:rPr>
          <w:lang w:val="en-US"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NR </w:t>
      </w:r>
      <w:r w:rsidRPr="00F168CC">
        <w:rPr>
          <w:lang w:val="en-US" w:eastAsia="zh-CN"/>
        </w:rPr>
        <w:t xml:space="preserve">SAN </w:t>
      </w:r>
      <w:r w:rsidRPr="00F168CC">
        <w:rPr>
          <w:lang w:val="en-US" w:eastAsia="ko-KR"/>
        </w:rPr>
        <w:t>Handover</w:t>
      </w:r>
      <w:r>
        <w:tab/>
        <w:t>220</w:t>
      </w:r>
    </w:p>
    <w:p w14:paraId="79110E6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6.1C.1.1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220</w:t>
      </w:r>
    </w:p>
    <w:p w14:paraId="1E63562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6.1C.1.2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SAN FR1 – NR SAN FR1 Handover</w:t>
      </w:r>
      <w:r>
        <w:tab/>
        <w:t>220</w:t>
      </w:r>
    </w:p>
    <w:p w14:paraId="63ECAE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220</w:t>
      </w:r>
    </w:p>
    <w:p w14:paraId="09F5BF2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220</w:t>
      </w:r>
    </w:p>
    <w:p w14:paraId="33B3C7C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6.1</w:t>
      </w:r>
      <w:r w:rsidRPr="00F168CC">
        <w:rPr>
          <w:lang w:val="en-US" w:eastAsia="zh-CN"/>
        </w:rPr>
        <w:t>C</w:t>
      </w:r>
      <w:r w:rsidRPr="00F168CC">
        <w:rPr>
          <w:lang w:val="en-US" w:eastAsia="ko-KR"/>
        </w:rPr>
        <w:t>.</w:t>
      </w:r>
      <w:r w:rsidRPr="00F168C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</w:t>
      </w:r>
      <w:r w:rsidRPr="00F168CC">
        <w:rPr>
          <w:lang w:val="en-US" w:eastAsia="zh-CN"/>
        </w:rPr>
        <w:t xml:space="preserve"> SAN</w:t>
      </w:r>
      <w:r w:rsidRPr="00F168CC">
        <w:rPr>
          <w:lang w:val="en-US" w:eastAsia="ko-KR"/>
        </w:rPr>
        <w:t xml:space="preserve"> Conditional Handover</w:t>
      </w:r>
      <w:r>
        <w:tab/>
        <w:t>221</w:t>
      </w:r>
    </w:p>
    <w:p w14:paraId="13044AD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6.1C.2.1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221</w:t>
      </w:r>
    </w:p>
    <w:p w14:paraId="26B7749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6.1C.2.2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SAN FR1 – NR SAN FR1 conditional handover</w:t>
      </w:r>
      <w:r>
        <w:tab/>
        <w:t>221</w:t>
      </w:r>
    </w:p>
    <w:p w14:paraId="66FFB8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221</w:t>
      </w:r>
    </w:p>
    <w:p w14:paraId="7B5391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222</w:t>
      </w:r>
    </w:p>
    <w:p w14:paraId="500B76A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223</w:t>
      </w:r>
    </w:p>
    <w:p w14:paraId="62D2A5F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223</w:t>
      </w:r>
    </w:p>
    <w:p w14:paraId="4636371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Handover for </w:t>
      </w:r>
      <w:r w:rsidRPr="00F168CC">
        <w:rPr>
          <w:rFonts w:eastAsia="Malgun Gothic"/>
        </w:rPr>
        <w:t>RedCap</w:t>
      </w:r>
      <w:r>
        <w:tab/>
        <w:t>223</w:t>
      </w:r>
    </w:p>
    <w:p w14:paraId="28EC744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6.1D.1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Handover</w:t>
      </w:r>
      <w:r>
        <w:tab/>
        <w:t>223</w:t>
      </w:r>
    </w:p>
    <w:p w14:paraId="12368CF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6.1D.1.1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223</w:t>
      </w:r>
    </w:p>
    <w:p w14:paraId="51CB5F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sv-SE" w:eastAsia="zh-CN"/>
        </w:rPr>
        <w:t>6.1D.1.2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 w:eastAsia="zh-CN"/>
        </w:rPr>
        <w:t>NR FR1 - NR FR1 Handover</w:t>
      </w:r>
      <w:r>
        <w:tab/>
        <w:t>224</w:t>
      </w:r>
    </w:p>
    <w:p w14:paraId="021449A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sv-SE" w:eastAsia="zh-CN"/>
        </w:rPr>
        <w:t>6.1D.1.3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 w:eastAsia="zh-CN"/>
        </w:rPr>
        <w:t>NR FR2- NR FR2 Handover</w:t>
      </w:r>
      <w:r>
        <w:tab/>
        <w:t>224</w:t>
      </w:r>
    </w:p>
    <w:p w14:paraId="5F5A00A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6.1D.2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Handover to other RATs</w:t>
      </w:r>
      <w:r>
        <w:tab/>
        <w:t>224</w:t>
      </w:r>
    </w:p>
    <w:p w14:paraId="1AD7EBF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6.1D.2.1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– E-UTRAN Handover</w:t>
      </w:r>
      <w:r>
        <w:tab/>
        <w:t>224</w:t>
      </w:r>
    </w:p>
    <w:p w14:paraId="6884901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225</w:t>
      </w:r>
    </w:p>
    <w:p w14:paraId="40998E8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SA: RRC Re-establishment</w:t>
      </w:r>
      <w:r>
        <w:tab/>
        <w:t>225</w:t>
      </w:r>
    </w:p>
    <w:p w14:paraId="5DFD199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225</w:t>
      </w:r>
    </w:p>
    <w:p w14:paraId="51CBCC8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225</w:t>
      </w:r>
    </w:p>
    <w:p w14:paraId="127288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UE Re-establishment delay requirement</w:t>
      </w:r>
      <w:r>
        <w:tab/>
        <w:t>225</w:t>
      </w:r>
    </w:p>
    <w:p w14:paraId="4EE4A8D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6.2.1A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RRC Re-establishment with CCA</w:t>
      </w:r>
      <w:r>
        <w:tab/>
        <w:t>227</w:t>
      </w:r>
    </w:p>
    <w:p w14:paraId="352E7E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227</w:t>
      </w:r>
    </w:p>
    <w:p w14:paraId="53C05CA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227</w:t>
      </w:r>
    </w:p>
    <w:p w14:paraId="15AEEC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6.2.1A.2.1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UE Re-establishment with CCA delay requirement</w:t>
      </w:r>
      <w:r>
        <w:tab/>
        <w:t>227</w:t>
      </w:r>
    </w:p>
    <w:p w14:paraId="72C02E0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6.2.1B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SA: RRC Re-establishment</w:t>
      </w:r>
      <w:r>
        <w:rPr>
          <w:lang w:eastAsia="ko-KR"/>
        </w:rPr>
        <w:t xml:space="preserve"> for </w:t>
      </w:r>
      <w:r w:rsidRPr="00F168CC">
        <w:rPr>
          <w:rFonts w:eastAsia="Malgun Gothic"/>
        </w:rPr>
        <w:t>RedCap</w:t>
      </w:r>
      <w:r>
        <w:tab/>
        <w:t>229</w:t>
      </w:r>
    </w:p>
    <w:p w14:paraId="51B3629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229</w:t>
      </w:r>
    </w:p>
    <w:p w14:paraId="69D937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6.2.1B.2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229</w:t>
      </w:r>
    </w:p>
    <w:p w14:paraId="4D27C09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Random access</w:t>
      </w:r>
      <w:r>
        <w:tab/>
        <w:t>229</w:t>
      </w:r>
    </w:p>
    <w:p w14:paraId="091581D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229</w:t>
      </w:r>
    </w:p>
    <w:p w14:paraId="19229BB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230</w:t>
      </w:r>
    </w:p>
    <w:p w14:paraId="5FBBFB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230</w:t>
      </w:r>
    </w:p>
    <w:p w14:paraId="49A3465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230</w:t>
      </w:r>
    </w:p>
    <w:p w14:paraId="17CEE50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230</w:t>
      </w:r>
    </w:p>
    <w:p w14:paraId="7736155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230</w:t>
      </w:r>
    </w:p>
    <w:p w14:paraId="70DC85F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230</w:t>
      </w:r>
    </w:p>
    <w:p w14:paraId="570D125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231</w:t>
      </w:r>
    </w:p>
    <w:p w14:paraId="2B85DFA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231</w:t>
      </w:r>
    </w:p>
    <w:p w14:paraId="49E13AF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231</w:t>
      </w:r>
    </w:p>
    <w:p w14:paraId="60A106C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231</w:t>
      </w:r>
    </w:p>
    <w:p w14:paraId="1C8CE3D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231</w:t>
      </w:r>
    </w:p>
    <w:p w14:paraId="640DA51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232</w:t>
      </w:r>
    </w:p>
    <w:p w14:paraId="7A844CF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232</w:t>
      </w:r>
    </w:p>
    <w:p w14:paraId="408943C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232</w:t>
      </w:r>
    </w:p>
    <w:p w14:paraId="6CF9C4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232</w:t>
      </w:r>
    </w:p>
    <w:p w14:paraId="44F9ACE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232</w:t>
      </w:r>
    </w:p>
    <w:p w14:paraId="396A23C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233</w:t>
      </w:r>
    </w:p>
    <w:p w14:paraId="37EA922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233</w:t>
      </w:r>
    </w:p>
    <w:p w14:paraId="3CF5E9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233</w:t>
      </w:r>
    </w:p>
    <w:p w14:paraId="4113DB8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233</w:t>
      </w:r>
    </w:p>
    <w:p w14:paraId="31D8F5C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233</w:t>
      </w:r>
    </w:p>
    <w:p w14:paraId="6B58935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233</w:t>
      </w:r>
    </w:p>
    <w:p w14:paraId="4018C9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6.2.2.3.3</w:t>
      </w:r>
      <w:r>
        <w:rPr>
          <w:rFonts w:ascii="Calibri" w:eastAsia="Malgun Gothic" w:hAnsi="Calibri"/>
          <w:sz w:val="22"/>
          <w:szCs w:val="22"/>
        </w:rPr>
        <w:tab/>
      </w:r>
      <w:r>
        <w:t>UE behaviour when configured with supplementary UL</w:t>
      </w:r>
      <w:r>
        <w:tab/>
        <w:t>234</w:t>
      </w:r>
    </w:p>
    <w:p w14:paraId="11F3E7D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6.2.2A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Random access when CCA is used on target frequency</w:t>
      </w:r>
      <w:r>
        <w:tab/>
        <w:t>234</w:t>
      </w:r>
    </w:p>
    <w:p w14:paraId="5512C28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234</w:t>
      </w:r>
    </w:p>
    <w:p w14:paraId="4BBDAC8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234</w:t>
      </w:r>
    </w:p>
    <w:p w14:paraId="4691928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234</w:t>
      </w:r>
    </w:p>
    <w:p w14:paraId="59B06305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234</w:t>
      </w:r>
    </w:p>
    <w:p w14:paraId="5ED3A64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6.2.2A.2.1.2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235</w:t>
      </w:r>
    </w:p>
    <w:p w14:paraId="78A0095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235</w:t>
      </w:r>
    </w:p>
    <w:p w14:paraId="2E92B32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235</w:t>
      </w:r>
    </w:p>
    <w:p w14:paraId="4CF0D9A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235</w:t>
      </w:r>
    </w:p>
    <w:p w14:paraId="4ED9E13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235</w:t>
      </w:r>
    </w:p>
    <w:p w14:paraId="17A29C4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235</w:t>
      </w:r>
    </w:p>
    <w:p w14:paraId="545235B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236</w:t>
      </w:r>
    </w:p>
    <w:p w14:paraId="70E2C8B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236</w:t>
      </w:r>
    </w:p>
    <w:p w14:paraId="473A6F7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236</w:t>
      </w:r>
    </w:p>
    <w:p w14:paraId="27D30C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237</w:t>
      </w:r>
    </w:p>
    <w:p w14:paraId="6695AC1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237</w:t>
      </w:r>
    </w:p>
    <w:p w14:paraId="16F85FB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237</w:t>
      </w:r>
    </w:p>
    <w:p w14:paraId="517C3257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238</w:t>
      </w:r>
    </w:p>
    <w:p w14:paraId="24A4050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238</w:t>
      </w:r>
    </w:p>
    <w:p w14:paraId="4362AE9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238</w:t>
      </w:r>
    </w:p>
    <w:p w14:paraId="3BCFF1A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238</w:t>
      </w:r>
    </w:p>
    <w:p w14:paraId="3375781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238</w:t>
      </w:r>
    </w:p>
    <w:p w14:paraId="3C8DED7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6.2.2B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Random access </w:t>
      </w:r>
      <w:r>
        <w:rPr>
          <w:lang w:eastAsia="ko-KR"/>
        </w:rPr>
        <w:t xml:space="preserve">for </w:t>
      </w:r>
      <w:r w:rsidRPr="00F168CC">
        <w:rPr>
          <w:rFonts w:eastAsia="Malgun Gothic"/>
        </w:rPr>
        <w:t>RedCap</w:t>
      </w:r>
      <w:r>
        <w:tab/>
        <w:t>239</w:t>
      </w:r>
    </w:p>
    <w:p w14:paraId="2BDADA0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239</w:t>
      </w:r>
    </w:p>
    <w:p w14:paraId="05EAE7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239</w:t>
      </w:r>
    </w:p>
    <w:p w14:paraId="1FAFCE5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SA: RRC Connection Release with Redirection</w:t>
      </w:r>
      <w:r>
        <w:tab/>
        <w:t>239</w:t>
      </w:r>
    </w:p>
    <w:p w14:paraId="368CDF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239</w:t>
      </w:r>
    </w:p>
    <w:p w14:paraId="5571201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Requirements</w:t>
      </w:r>
      <w:r>
        <w:tab/>
        <w:t>240</w:t>
      </w:r>
    </w:p>
    <w:p w14:paraId="6FE913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RRC connection release with redirection to NR</w:t>
      </w:r>
      <w:r>
        <w:tab/>
        <w:t>240</w:t>
      </w:r>
    </w:p>
    <w:p w14:paraId="5BAD87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RRC connection release with redirection to E-UTRAN</w:t>
      </w:r>
      <w:r>
        <w:tab/>
        <w:t>240</w:t>
      </w:r>
    </w:p>
    <w:p w14:paraId="2B2C24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6.2.3.2.3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RRC connection release with redirection to NR carrier subject to CCA</w:t>
      </w:r>
      <w:r>
        <w:tab/>
        <w:t>241</w:t>
      </w:r>
    </w:p>
    <w:p w14:paraId="5774F40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6.2.3A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SA: RRC Connection Release with Redirection</w:t>
      </w:r>
      <w:r>
        <w:rPr>
          <w:lang w:eastAsia="ko-KR"/>
        </w:rPr>
        <w:t xml:space="preserve"> for </w:t>
      </w:r>
      <w:r w:rsidRPr="00F168CC">
        <w:rPr>
          <w:rFonts w:eastAsia="Malgun Gothic"/>
        </w:rPr>
        <w:t>RedCap</w:t>
      </w:r>
      <w:r>
        <w:tab/>
        <w:t>242</w:t>
      </w:r>
    </w:p>
    <w:p w14:paraId="3CC3231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6.2.3A.1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242</w:t>
      </w:r>
    </w:p>
    <w:p w14:paraId="2525DBB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6.2.3A.2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Requirements</w:t>
      </w:r>
      <w:r>
        <w:tab/>
        <w:t>242</w:t>
      </w:r>
    </w:p>
    <w:p w14:paraId="386A8AF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6.2.3A.2.1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RRC connection release with redirection to NR</w:t>
      </w:r>
      <w:r>
        <w:tab/>
        <w:t>242</w:t>
      </w:r>
    </w:p>
    <w:p w14:paraId="6A62FC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6.2.3A.2.2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RRC connection release with redirection to E-UTRAN</w:t>
      </w:r>
      <w:r>
        <w:tab/>
        <w:t>243</w:t>
      </w:r>
    </w:p>
    <w:p w14:paraId="728740B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243</w:t>
      </w:r>
    </w:p>
    <w:p w14:paraId="49CAAD0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</w:t>
      </w:r>
      <w:r w:rsidRPr="00F168CC">
        <w:rPr>
          <w:lang w:val="en-US" w:eastAsia="zh-CN"/>
        </w:rPr>
        <w:t>C</w:t>
      </w:r>
      <w:r w:rsidRPr="00F168CC">
        <w:rPr>
          <w:lang w:val="en-US"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SA: RRC Re-establishment for </w:t>
      </w:r>
      <w:r>
        <w:t>Satellite Access</w:t>
      </w:r>
      <w:r>
        <w:tab/>
        <w:t>243</w:t>
      </w:r>
    </w:p>
    <w:p w14:paraId="7F5DE69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243</w:t>
      </w:r>
    </w:p>
    <w:p w14:paraId="506466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243</w:t>
      </w:r>
    </w:p>
    <w:p w14:paraId="36C5E4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6.2C.1.2.1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UE Re-establishment delay requirement</w:t>
      </w:r>
      <w:r>
        <w:tab/>
        <w:t>243</w:t>
      </w:r>
    </w:p>
    <w:p w14:paraId="60CFA72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</w:t>
      </w:r>
      <w:r w:rsidRPr="00F168CC">
        <w:rPr>
          <w:lang w:val="en-US" w:eastAsia="zh-CN"/>
        </w:rPr>
        <w:t>C</w:t>
      </w:r>
      <w:r w:rsidRPr="00F168CC">
        <w:rPr>
          <w:lang w:val="en-US"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Random access for </w:t>
      </w:r>
      <w:r>
        <w:t>satellite access</w:t>
      </w:r>
      <w:r>
        <w:tab/>
        <w:t>244</w:t>
      </w:r>
    </w:p>
    <w:p w14:paraId="194C795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244</w:t>
      </w:r>
    </w:p>
    <w:p w14:paraId="25D7768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245</w:t>
      </w:r>
    </w:p>
    <w:p w14:paraId="55EA681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245</w:t>
      </w:r>
    </w:p>
    <w:p w14:paraId="1CA9094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245</w:t>
      </w:r>
    </w:p>
    <w:p w14:paraId="1BD60CD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245</w:t>
      </w:r>
    </w:p>
    <w:p w14:paraId="7DB6527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245</w:t>
      </w:r>
    </w:p>
    <w:p w14:paraId="568777D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245</w:t>
      </w:r>
    </w:p>
    <w:p w14:paraId="260CC19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245</w:t>
      </w:r>
    </w:p>
    <w:p w14:paraId="526B222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246</w:t>
      </w:r>
    </w:p>
    <w:p w14:paraId="7309443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246</w:t>
      </w:r>
    </w:p>
    <w:p w14:paraId="458C132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246</w:t>
      </w:r>
    </w:p>
    <w:p w14:paraId="29C8B3F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246</w:t>
      </w:r>
    </w:p>
    <w:p w14:paraId="13ABCB1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247</w:t>
      </w:r>
    </w:p>
    <w:p w14:paraId="409A0C9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247</w:t>
      </w:r>
    </w:p>
    <w:p w14:paraId="70E1C6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247</w:t>
      </w:r>
    </w:p>
    <w:p w14:paraId="2080B8A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247</w:t>
      </w:r>
    </w:p>
    <w:p w14:paraId="0538F2A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247</w:t>
      </w:r>
    </w:p>
    <w:p w14:paraId="74C1C08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248</w:t>
      </w:r>
    </w:p>
    <w:p w14:paraId="4804601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248</w:t>
      </w:r>
    </w:p>
    <w:p w14:paraId="6AE7838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248</w:t>
      </w:r>
    </w:p>
    <w:p w14:paraId="4EAEF50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248</w:t>
      </w:r>
    </w:p>
    <w:p w14:paraId="28FB76A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248</w:t>
      </w:r>
    </w:p>
    <w:p w14:paraId="5203750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</w:t>
      </w:r>
      <w:r w:rsidRPr="00F168CC">
        <w:rPr>
          <w:lang w:val="en-US" w:eastAsia="zh-CN"/>
        </w:rPr>
        <w:t>C</w:t>
      </w:r>
      <w:r w:rsidRPr="00F168CC">
        <w:rPr>
          <w:lang w:val="en-US"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SA: RRC Connection Release with Redirection</w:t>
      </w:r>
      <w:r w:rsidRPr="00F168CC">
        <w:rPr>
          <w:lang w:val="en-US" w:eastAsia="zh-CN"/>
        </w:rPr>
        <w:t xml:space="preserve"> for </w:t>
      </w:r>
      <w:r>
        <w:t>Satellite Access</w:t>
      </w:r>
      <w:r>
        <w:tab/>
        <w:t>248</w:t>
      </w:r>
    </w:p>
    <w:p w14:paraId="69AC71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6.2C.3.1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248</w:t>
      </w:r>
    </w:p>
    <w:p w14:paraId="179554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6.2C.3.2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Requirements</w:t>
      </w:r>
      <w:r>
        <w:tab/>
        <w:t>249</w:t>
      </w:r>
    </w:p>
    <w:p w14:paraId="56CC2D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lastRenderedPageBreak/>
        <w:t>6.2C.3.2.1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RRC connection release with redirection to NR</w:t>
      </w:r>
      <w:r>
        <w:tab/>
        <w:t>249</w:t>
      </w:r>
    </w:p>
    <w:p w14:paraId="71EFD7D8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7</w:t>
      </w:r>
      <w:r>
        <w:rPr>
          <w:rFonts w:ascii="Calibri" w:eastAsia="Malgun Gothic" w:hAnsi="Calibri"/>
          <w:szCs w:val="22"/>
        </w:rPr>
        <w:tab/>
      </w:r>
      <w:r>
        <w:t>Timing</w:t>
      </w:r>
      <w:r>
        <w:tab/>
        <w:t>250</w:t>
      </w:r>
    </w:p>
    <w:p w14:paraId="1938682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250</w:t>
      </w:r>
    </w:p>
    <w:p w14:paraId="23FFEB7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250</w:t>
      </w:r>
    </w:p>
    <w:p w14:paraId="2BFA266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250</w:t>
      </w:r>
    </w:p>
    <w:p w14:paraId="369F166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7.1.2.1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252</w:t>
      </w:r>
    </w:p>
    <w:p w14:paraId="102B4BF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7.1.2.2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252</w:t>
      </w:r>
    </w:p>
    <w:p w14:paraId="680E988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7.1.2.3</w:t>
      </w:r>
      <w:r>
        <w:rPr>
          <w:rFonts w:ascii="Calibri" w:eastAsia="Malgun Gothic" w:hAnsi="Calibri"/>
          <w:sz w:val="22"/>
          <w:szCs w:val="22"/>
        </w:rPr>
        <w:tab/>
      </w:r>
      <w:r>
        <w:t>One shot large UL timing adjustment for FR2 Power Class 6 UE</w:t>
      </w:r>
      <w:r>
        <w:tab/>
        <w:t>252</w:t>
      </w:r>
    </w:p>
    <w:p w14:paraId="12FD48C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7.1A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for RedCap</w:t>
      </w:r>
      <w:r>
        <w:tab/>
        <w:t>253</w:t>
      </w:r>
    </w:p>
    <w:p w14:paraId="19DEECA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253</w:t>
      </w:r>
    </w:p>
    <w:p w14:paraId="182A09D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253</w:t>
      </w:r>
    </w:p>
    <w:p w14:paraId="1FC7DC3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7.1A.2.1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254</w:t>
      </w:r>
    </w:p>
    <w:p w14:paraId="5157E76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7.1C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for Satellite Access</w:t>
      </w:r>
      <w:r>
        <w:tab/>
        <w:t>255</w:t>
      </w:r>
    </w:p>
    <w:p w14:paraId="3455F1F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255</w:t>
      </w:r>
    </w:p>
    <w:p w14:paraId="6030D23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7.1C.2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255</w:t>
      </w:r>
    </w:p>
    <w:p w14:paraId="4BFCA1D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7.1C.2.1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256</w:t>
      </w:r>
    </w:p>
    <w:p w14:paraId="35DA124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256</w:t>
      </w:r>
    </w:p>
    <w:p w14:paraId="09FCA8E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256</w:t>
      </w:r>
    </w:p>
    <w:p w14:paraId="3CE78D3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256</w:t>
      </w:r>
    </w:p>
    <w:p w14:paraId="1A2149C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7.2A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 for RedCap</w:t>
      </w:r>
      <w:r>
        <w:tab/>
        <w:t>257</w:t>
      </w:r>
    </w:p>
    <w:p w14:paraId="0A18261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7.2A.1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257</w:t>
      </w:r>
    </w:p>
    <w:p w14:paraId="5B7B2A0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7.2A.2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257</w:t>
      </w:r>
    </w:p>
    <w:p w14:paraId="1F086CA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7.2C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 for satellite access</w:t>
      </w:r>
      <w:r>
        <w:tab/>
        <w:t>257</w:t>
      </w:r>
    </w:p>
    <w:p w14:paraId="213CB37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7.2C.1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257</w:t>
      </w:r>
    </w:p>
    <w:p w14:paraId="30BD6E3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7.2C.2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257</w:t>
      </w:r>
    </w:p>
    <w:p w14:paraId="6E39FE3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258</w:t>
      </w:r>
    </w:p>
    <w:p w14:paraId="41DB1DD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258</w:t>
      </w:r>
    </w:p>
    <w:p w14:paraId="0E1567A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258</w:t>
      </w:r>
    </w:p>
    <w:p w14:paraId="663626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7.3.2.1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258</w:t>
      </w:r>
    </w:p>
    <w:p w14:paraId="4666EC2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7.3.2.2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258</w:t>
      </w:r>
    </w:p>
    <w:p w14:paraId="757F3C4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7.3A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RedCap</w:t>
      </w:r>
      <w:r>
        <w:tab/>
        <w:t>258</w:t>
      </w:r>
    </w:p>
    <w:p w14:paraId="2D38905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258</w:t>
      </w:r>
    </w:p>
    <w:p w14:paraId="6E07238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7.3A.2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258</w:t>
      </w:r>
    </w:p>
    <w:p w14:paraId="22EA4FB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7.3A.2.1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258</w:t>
      </w:r>
    </w:p>
    <w:p w14:paraId="1201653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7.3A.2.2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258</w:t>
      </w:r>
    </w:p>
    <w:p w14:paraId="5A94D63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satellite access</w:t>
      </w:r>
      <w:r>
        <w:tab/>
        <w:t>259</w:t>
      </w:r>
    </w:p>
    <w:p w14:paraId="1AEB7AD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259</w:t>
      </w:r>
    </w:p>
    <w:p w14:paraId="56D34E2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259</w:t>
      </w:r>
    </w:p>
    <w:p w14:paraId="036B4C0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259</w:t>
      </w:r>
    </w:p>
    <w:p w14:paraId="464F573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259</w:t>
      </w:r>
    </w:p>
    <w:p w14:paraId="6CD0DFA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>
        <w:rPr>
          <w:rFonts w:ascii="Calibri" w:eastAsia="Malgun Gothic" w:hAnsi="Calibri"/>
          <w:sz w:val="22"/>
          <w:szCs w:val="22"/>
        </w:rPr>
        <w:tab/>
      </w:r>
      <w:r>
        <w:t>Cell phase synchronization accuracy</w:t>
      </w:r>
      <w:r>
        <w:tab/>
        <w:t>259</w:t>
      </w:r>
    </w:p>
    <w:p w14:paraId="2421A06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Definition</w:t>
      </w:r>
      <w:r>
        <w:tab/>
        <w:t>259</w:t>
      </w:r>
    </w:p>
    <w:p w14:paraId="39135DD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259</w:t>
      </w:r>
    </w:p>
    <w:p w14:paraId="3704EE4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260</w:t>
      </w:r>
    </w:p>
    <w:p w14:paraId="53370C5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260</w:t>
      </w:r>
    </w:p>
    <w:p w14:paraId="01E03B1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260</w:t>
      </w:r>
    </w:p>
    <w:p w14:paraId="1246EB7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260</w:t>
      </w:r>
    </w:p>
    <w:p w14:paraId="45C5255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7.5.3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261</w:t>
      </w:r>
    </w:p>
    <w:p w14:paraId="3735EF3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</w:t>
      </w:r>
      <w:r w:rsidRPr="00F168CC">
        <w:rPr>
          <w:rFonts w:eastAsia="Malgun Gothic"/>
        </w:rPr>
        <w:t>5</w:t>
      </w:r>
      <w:r>
        <w:rPr>
          <w:lang w:eastAsia="ko-KR"/>
        </w:rPr>
        <w:t>.</w:t>
      </w:r>
      <w:r w:rsidRPr="00F168CC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261</w:t>
      </w:r>
    </w:p>
    <w:p w14:paraId="2B26F9C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262</w:t>
      </w:r>
    </w:p>
    <w:p w14:paraId="114A321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262</w:t>
      </w:r>
    </w:p>
    <w:p w14:paraId="6670AFE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</w:t>
      </w:r>
      <w:r w:rsidRPr="00F168CC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F168CC">
        <w:rPr>
          <w:rFonts w:eastAsia="Malgun Gothic"/>
          <w:lang w:eastAsia="ko-KR"/>
        </w:rPr>
        <w:t>DC</w:t>
      </w:r>
      <w:r>
        <w:tab/>
        <w:t>262</w:t>
      </w:r>
    </w:p>
    <w:p w14:paraId="0C188A4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263</w:t>
      </w:r>
    </w:p>
    <w:p w14:paraId="247CC3F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263</w:t>
      </w:r>
    </w:p>
    <w:p w14:paraId="6175D6B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264</w:t>
      </w:r>
    </w:p>
    <w:p w14:paraId="00BAB5A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264</w:t>
      </w:r>
    </w:p>
    <w:p w14:paraId="15D7574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7.6.3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264</w:t>
      </w:r>
    </w:p>
    <w:p w14:paraId="013B2A1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F168CC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265</w:t>
      </w:r>
    </w:p>
    <w:p w14:paraId="55C977C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265</w:t>
      </w:r>
    </w:p>
    <w:p w14:paraId="2D05B65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266</w:t>
      </w:r>
    </w:p>
    <w:p w14:paraId="4F314AE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F168CC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F168CC">
        <w:rPr>
          <w:rFonts w:eastAsia="Malgun Gothic"/>
          <w:lang w:eastAsia="ko-KR"/>
        </w:rPr>
        <w:t>DC</w:t>
      </w:r>
      <w:r>
        <w:tab/>
        <w:t>266</w:t>
      </w:r>
    </w:p>
    <w:p w14:paraId="3112455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7.7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i/>
          <w:lang w:val="en-US"/>
        </w:rPr>
        <w:t>deriveSSB-IndexFromCell</w:t>
      </w:r>
      <w:r>
        <w:t xml:space="preserve"> tolerance</w:t>
      </w:r>
      <w:r>
        <w:tab/>
        <w:t>267</w:t>
      </w:r>
    </w:p>
    <w:p w14:paraId="24FB363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267</w:t>
      </w:r>
    </w:p>
    <w:p w14:paraId="545C598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7.7A</w:t>
      </w:r>
      <w:r>
        <w:rPr>
          <w:rFonts w:ascii="Calibri" w:eastAsia="Malgun Gothic" w:hAnsi="Calibri"/>
          <w:sz w:val="22"/>
          <w:szCs w:val="22"/>
        </w:rPr>
        <w:tab/>
      </w:r>
      <w:r>
        <w:t>deriveSSB-IndexFromCell tolerance for RedCap</w:t>
      </w:r>
      <w:r>
        <w:tab/>
        <w:t>268</w:t>
      </w:r>
    </w:p>
    <w:p w14:paraId="75E3D06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268</w:t>
      </w:r>
    </w:p>
    <w:p w14:paraId="3FBE23D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268</w:t>
      </w:r>
    </w:p>
    <w:p w14:paraId="7C7263E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i/>
          <w:lang w:val="en-US"/>
        </w:rPr>
        <w:t>deriveSSB-IndexFromCellInter-r17</w:t>
      </w:r>
      <w:r>
        <w:t xml:space="preserve"> tolerance</w:t>
      </w:r>
      <w:r>
        <w:tab/>
        <w:t>268</w:t>
      </w:r>
    </w:p>
    <w:p w14:paraId="4B6F322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268</w:t>
      </w:r>
    </w:p>
    <w:p w14:paraId="03E362ED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8</w:t>
      </w:r>
      <w:r>
        <w:rPr>
          <w:rFonts w:ascii="Calibri" w:eastAsia="Malgun Gothic" w:hAnsi="Calibri"/>
          <w:szCs w:val="22"/>
        </w:rPr>
        <w:tab/>
      </w:r>
      <w:r>
        <w:t>Signalling characteristics</w:t>
      </w:r>
      <w:r>
        <w:tab/>
        <w:t>255</w:t>
      </w:r>
    </w:p>
    <w:p w14:paraId="4556DB6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255</w:t>
      </w:r>
    </w:p>
    <w:p w14:paraId="302B552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255</w:t>
      </w:r>
    </w:p>
    <w:p w14:paraId="096DCFF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256</w:t>
      </w:r>
    </w:p>
    <w:p w14:paraId="54D0360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256</w:t>
      </w:r>
    </w:p>
    <w:p w14:paraId="52B5C20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257</w:t>
      </w:r>
    </w:p>
    <w:p w14:paraId="21E22A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257</w:t>
      </w:r>
    </w:p>
    <w:p w14:paraId="7C9243D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261</w:t>
      </w:r>
    </w:p>
    <w:p w14:paraId="124138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8.1.2.4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SSB based radio link monitoring for UE fulfilling relaxed measurement criteria</w:t>
      </w:r>
      <w:r>
        <w:tab/>
        <w:t>261</w:t>
      </w:r>
    </w:p>
    <w:p w14:paraId="6B1D317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262</w:t>
      </w:r>
    </w:p>
    <w:p w14:paraId="59FF739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262</w:t>
      </w:r>
    </w:p>
    <w:p w14:paraId="3802BEF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263</w:t>
      </w:r>
    </w:p>
    <w:p w14:paraId="5C6543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266</w:t>
      </w:r>
    </w:p>
    <w:p w14:paraId="33CC24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8.1.3.4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CSI-RS based radio link monitoring for UE fulfilling relaxed measurement criteria</w:t>
      </w:r>
      <w:r>
        <w:tab/>
        <w:t>267</w:t>
      </w:r>
    </w:p>
    <w:p w14:paraId="39AD671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268</w:t>
      </w:r>
    </w:p>
    <w:p w14:paraId="4C592FF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268</w:t>
      </w:r>
    </w:p>
    <w:p w14:paraId="14927A5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268</w:t>
      </w:r>
    </w:p>
    <w:p w14:paraId="526D14E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269</w:t>
      </w:r>
    </w:p>
    <w:p w14:paraId="3DC6E67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269</w:t>
      </w:r>
    </w:p>
    <w:p w14:paraId="1283235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269</w:t>
      </w:r>
    </w:p>
    <w:p w14:paraId="4BEF937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269</w:t>
      </w:r>
    </w:p>
    <w:p w14:paraId="40F9851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8.1.7.4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270</w:t>
      </w:r>
    </w:p>
    <w:p w14:paraId="3F74828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8.1A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with CCA on Target Frequency</w:t>
      </w:r>
      <w:r>
        <w:tab/>
        <w:t>270</w:t>
      </w:r>
    </w:p>
    <w:p w14:paraId="73C12CF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270</w:t>
      </w:r>
    </w:p>
    <w:p w14:paraId="54E7067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271</w:t>
      </w:r>
    </w:p>
    <w:p w14:paraId="3DEF5A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8.1A.2.1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271</w:t>
      </w:r>
    </w:p>
    <w:p w14:paraId="226BAE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8.1A.2.2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272</w:t>
      </w:r>
    </w:p>
    <w:p w14:paraId="181C08B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8.1A.3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275</w:t>
      </w:r>
    </w:p>
    <w:p w14:paraId="06863B5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8.1A.4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276</w:t>
      </w:r>
    </w:p>
    <w:p w14:paraId="669ED4D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8.1A.5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276</w:t>
      </w:r>
    </w:p>
    <w:p w14:paraId="765909D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8.1A.6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276</w:t>
      </w:r>
    </w:p>
    <w:p w14:paraId="50DB31A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8.1A.6.3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FR2-2</w:t>
      </w:r>
      <w:r>
        <w:tab/>
        <w:t>276</w:t>
      </w:r>
    </w:p>
    <w:p w14:paraId="040BD41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8.1A.6.4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277</w:t>
      </w:r>
    </w:p>
    <w:p w14:paraId="54D35D3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8.1B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RedCap</w:t>
      </w:r>
      <w:r>
        <w:tab/>
        <w:t>277</w:t>
      </w:r>
    </w:p>
    <w:p w14:paraId="4BAB633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277</w:t>
      </w:r>
    </w:p>
    <w:p w14:paraId="090B02B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278</w:t>
      </w:r>
    </w:p>
    <w:p w14:paraId="0673DB0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8.1B.2.1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278</w:t>
      </w:r>
    </w:p>
    <w:p w14:paraId="25A59B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8.1B.2.2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279</w:t>
      </w:r>
    </w:p>
    <w:p w14:paraId="5D5959B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281</w:t>
      </w:r>
    </w:p>
    <w:p w14:paraId="47D3483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282</w:t>
      </w:r>
    </w:p>
    <w:p w14:paraId="0F8699E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282</w:t>
      </w:r>
    </w:p>
    <w:p w14:paraId="39CA518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8.1B.3.2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282</w:t>
      </w:r>
    </w:p>
    <w:p w14:paraId="21A5E35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8.1B.3.3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285</w:t>
      </w:r>
    </w:p>
    <w:p w14:paraId="740F1E6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8.1B.4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286</w:t>
      </w:r>
    </w:p>
    <w:p w14:paraId="030F20A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8.1B.5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286</w:t>
      </w:r>
    </w:p>
    <w:p w14:paraId="7665680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8.1B.6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286</w:t>
      </w:r>
    </w:p>
    <w:p w14:paraId="2B54FD4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8.1B.7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286</w:t>
      </w:r>
    </w:p>
    <w:p w14:paraId="7685A62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8.1B.7.1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287</w:t>
      </w:r>
    </w:p>
    <w:p w14:paraId="0044B8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8.1B.7.2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287</w:t>
      </w:r>
    </w:p>
    <w:p w14:paraId="67747F8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8.1B.7.3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287</w:t>
      </w:r>
    </w:p>
    <w:p w14:paraId="7B4C387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Satellite Access</w:t>
      </w:r>
      <w:r>
        <w:tab/>
        <w:t>287</w:t>
      </w:r>
    </w:p>
    <w:p w14:paraId="361E920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287</w:t>
      </w:r>
    </w:p>
    <w:p w14:paraId="4DD5194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288</w:t>
      </w:r>
    </w:p>
    <w:p w14:paraId="03382AA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8.1C.2.1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288</w:t>
      </w:r>
    </w:p>
    <w:p w14:paraId="1CC97C2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8.1C.2.2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289</w:t>
      </w:r>
    </w:p>
    <w:p w14:paraId="78AB8C3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8.1C.2.3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290</w:t>
      </w:r>
    </w:p>
    <w:p w14:paraId="682F6B2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290</w:t>
      </w:r>
    </w:p>
    <w:p w14:paraId="7E2FA2F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8.1C.3.1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290</w:t>
      </w:r>
    </w:p>
    <w:p w14:paraId="048AF29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8.1C.3.2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291</w:t>
      </w:r>
    </w:p>
    <w:p w14:paraId="618921D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8.1C.3.3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292</w:t>
      </w:r>
    </w:p>
    <w:p w14:paraId="64E4C5B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8.1C.4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293</w:t>
      </w:r>
    </w:p>
    <w:p w14:paraId="3781102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8.1C.5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293</w:t>
      </w:r>
    </w:p>
    <w:p w14:paraId="6D55CE3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8.1C.6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293</w:t>
      </w:r>
    </w:p>
    <w:p w14:paraId="0FD4B4E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8.1C.7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293</w:t>
      </w:r>
    </w:p>
    <w:p w14:paraId="6E2BC55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8.1C.7.1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294</w:t>
      </w:r>
    </w:p>
    <w:p w14:paraId="203DD3B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8.1C.7.2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294</w:t>
      </w:r>
    </w:p>
    <w:p w14:paraId="7EF040A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294</w:t>
      </w:r>
    </w:p>
    <w:p w14:paraId="61ECA4A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8.2.1</w:t>
      </w:r>
      <w:r>
        <w:rPr>
          <w:rFonts w:ascii="Calibri" w:eastAsia="Malgun Gothic" w:hAnsi="Calibri"/>
          <w:sz w:val="22"/>
          <w:szCs w:val="22"/>
        </w:rPr>
        <w:tab/>
      </w:r>
      <w:r>
        <w:t>EN-DC Interruption</w:t>
      </w:r>
      <w:r>
        <w:tab/>
        <w:t>294</w:t>
      </w:r>
    </w:p>
    <w:p w14:paraId="4E7562D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8.2.1.1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294</w:t>
      </w:r>
    </w:p>
    <w:p w14:paraId="085D0F6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8.2.1.2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295</w:t>
      </w:r>
    </w:p>
    <w:p w14:paraId="752562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295</w:t>
      </w:r>
    </w:p>
    <w:p w14:paraId="364A22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295</w:t>
      </w:r>
    </w:p>
    <w:p w14:paraId="55122F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295</w:t>
      </w:r>
    </w:p>
    <w:p w14:paraId="35BE9B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296</w:t>
      </w:r>
    </w:p>
    <w:p w14:paraId="6C5DE4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298</w:t>
      </w:r>
    </w:p>
    <w:p w14:paraId="69137037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298</w:t>
      </w:r>
    </w:p>
    <w:p w14:paraId="29C4E1E5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298</w:t>
      </w:r>
    </w:p>
    <w:p w14:paraId="011AE7F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CQI measurements on dormant E-UTRAN SCell</w:t>
      </w:r>
      <w:r>
        <w:tab/>
        <w:t>298</w:t>
      </w:r>
    </w:p>
    <w:p w14:paraId="00416CB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298</w:t>
      </w:r>
    </w:p>
    <w:p w14:paraId="68F439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299</w:t>
      </w:r>
    </w:p>
    <w:p w14:paraId="7C45BF0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8.2.1.2.7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Interruptions due to Active BWP switching Requirement</w:t>
      </w:r>
      <w:r>
        <w:tab/>
        <w:t>299</w:t>
      </w:r>
    </w:p>
    <w:p w14:paraId="1ABF45E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300</w:t>
      </w:r>
    </w:p>
    <w:p w14:paraId="36E91285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direct SCell activation and hibernation of E-UTRA SCell</w:t>
      </w:r>
      <w:r>
        <w:tab/>
        <w:t>300</w:t>
      </w:r>
    </w:p>
    <w:p w14:paraId="2678583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direct SCell activation</w:t>
      </w:r>
      <w:r>
        <w:tab/>
        <w:t>301</w:t>
      </w:r>
    </w:p>
    <w:p w14:paraId="71DD6F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301</w:t>
      </w:r>
    </w:p>
    <w:p w14:paraId="5714176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301</w:t>
      </w:r>
    </w:p>
    <w:p w14:paraId="38D376F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8.2.1.2.11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Interruptions due to UE-specific CBW change</w:t>
      </w:r>
      <w:r>
        <w:tab/>
        <w:t>301</w:t>
      </w:r>
    </w:p>
    <w:p w14:paraId="23875D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301</w:t>
      </w:r>
    </w:p>
    <w:p w14:paraId="1B2D63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8.2.1.2.13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E-UTRA SRS carrier based switching</w:t>
      </w:r>
      <w:r>
        <w:tab/>
        <w:t>303</w:t>
      </w:r>
    </w:p>
    <w:p w14:paraId="3744FB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8.2.1.2.14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304</w:t>
      </w:r>
    </w:p>
    <w:p w14:paraId="6C60A8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8.2.1.2.15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304</w:t>
      </w:r>
    </w:p>
    <w:p w14:paraId="53216B0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304</w:t>
      </w:r>
    </w:p>
    <w:p w14:paraId="4413652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304</w:t>
      </w:r>
    </w:p>
    <w:p w14:paraId="371D385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305</w:t>
      </w:r>
    </w:p>
    <w:p w14:paraId="7706C5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8.2.1.2.16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305</w:t>
      </w:r>
    </w:p>
    <w:p w14:paraId="59C862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8.2.1.2.17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305</w:t>
      </w:r>
    </w:p>
    <w:p w14:paraId="776AAB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8.2.1.2.18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306</w:t>
      </w:r>
    </w:p>
    <w:p w14:paraId="525214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8.2.1.2.19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307</w:t>
      </w:r>
    </w:p>
    <w:p w14:paraId="31F728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8.2.1.2.20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308</w:t>
      </w:r>
    </w:p>
    <w:p w14:paraId="71DF0AE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8.2.2</w:t>
      </w:r>
      <w:r>
        <w:rPr>
          <w:rFonts w:ascii="Calibri" w:eastAsia="Malgun Gothic" w:hAnsi="Calibri"/>
          <w:sz w:val="22"/>
          <w:szCs w:val="22"/>
        </w:rPr>
        <w:tab/>
      </w:r>
      <w:r>
        <w:t>SA: Interruptions with Standalone NR Carrier Aggregation</w:t>
      </w:r>
      <w:r>
        <w:tab/>
        <w:t>308</w:t>
      </w:r>
    </w:p>
    <w:p w14:paraId="14B2D66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308</w:t>
      </w:r>
    </w:p>
    <w:p w14:paraId="2BD8F39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8.2.2.2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309</w:t>
      </w:r>
    </w:p>
    <w:p w14:paraId="3D0568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309</w:t>
      </w:r>
    </w:p>
    <w:p w14:paraId="139094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310</w:t>
      </w:r>
    </w:p>
    <w:p w14:paraId="2CAB0F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SCC</w:t>
      </w:r>
      <w:r>
        <w:tab/>
        <w:t>311</w:t>
      </w:r>
    </w:p>
    <w:p w14:paraId="397B336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8.2.2.2.4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312</w:t>
      </w:r>
    </w:p>
    <w:p w14:paraId="466F74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8.2.2.2.5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Interruptions due to Active BWP switching Requirement</w:t>
      </w:r>
      <w:r>
        <w:tab/>
        <w:t>312</w:t>
      </w:r>
    </w:p>
    <w:p w14:paraId="3CC2C4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inter-frequency SFTD measurement</w:t>
      </w:r>
      <w:r>
        <w:tab/>
        <w:t>313</w:t>
      </w:r>
    </w:p>
    <w:p w14:paraId="17069B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315</w:t>
      </w:r>
    </w:p>
    <w:p w14:paraId="738033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8.2.2.2.8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Interruptions due to UE-specific CBW change</w:t>
      </w:r>
      <w:r>
        <w:tab/>
        <w:t>315</w:t>
      </w:r>
    </w:p>
    <w:p w14:paraId="183C43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315</w:t>
      </w:r>
    </w:p>
    <w:p w14:paraId="5AF080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8.2.2.2.10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</w:t>
      </w:r>
      <w:r>
        <w:tab/>
        <w:t>317</w:t>
      </w:r>
    </w:p>
    <w:p w14:paraId="5776008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8.2.2.2.10A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 with two transmit antenna connectors</w:t>
      </w:r>
      <w:r>
        <w:tab/>
        <w:t>317</w:t>
      </w:r>
    </w:p>
    <w:p w14:paraId="65001C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8.2.2.2.10B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318</w:t>
      </w:r>
    </w:p>
    <w:p w14:paraId="50516C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8.2.2.2.10C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bands with two transmit antenna connectors</w:t>
      </w:r>
      <w:r>
        <w:tab/>
        <w:t>318</w:t>
      </w:r>
    </w:p>
    <w:p w14:paraId="5EC7F7A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8.2.2.2.10D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Interruptions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318</w:t>
      </w:r>
    </w:p>
    <w:p w14:paraId="38755D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319</w:t>
      </w:r>
    </w:p>
    <w:p w14:paraId="098AED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319</w:t>
      </w:r>
    </w:p>
    <w:p w14:paraId="31BFB317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319</w:t>
      </w:r>
    </w:p>
    <w:p w14:paraId="224651B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320</w:t>
      </w:r>
    </w:p>
    <w:p w14:paraId="7EB8F96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320</w:t>
      </w:r>
    </w:p>
    <w:p w14:paraId="1945835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Interruptions at transitions between active and non-active during DRX</w:t>
      </w:r>
      <w:r>
        <w:tab/>
        <w:t>320</w:t>
      </w:r>
    </w:p>
    <w:p w14:paraId="1ACBA7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8.2.2.2.14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320</w:t>
      </w:r>
    </w:p>
    <w:p w14:paraId="11E965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8.2.2.2.15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320</w:t>
      </w:r>
    </w:p>
    <w:p w14:paraId="41D4E20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321</w:t>
      </w:r>
    </w:p>
    <w:p w14:paraId="1EF1153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322</w:t>
      </w:r>
    </w:p>
    <w:p w14:paraId="21C8C3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323</w:t>
      </w:r>
    </w:p>
    <w:p w14:paraId="2DFD95D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8.2.3</w:t>
      </w:r>
      <w:r>
        <w:rPr>
          <w:rFonts w:ascii="Calibri" w:eastAsia="Malgun Gothic" w:hAnsi="Calibri"/>
          <w:sz w:val="22"/>
          <w:szCs w:val="22"/>
        </w:rPr>
        <w:tab/>
      </w:r>
      <w:r>
        <w:t>NE-DC Interruptions</w:t>
      </w:r>
      <w:r>
        <w:tab/>
        <w:t>323</w:t>
      </w:r>
    </w:p>
    <w:p w14:paraId="74696A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8.2.3.1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323</w:t>
      </w:r>
    </w:p>
    <w:p w14:paraId="0B30992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8.2.3.2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324</w:t>
      </w:r>
    </w:p>
    <w:p w14:paraId="626FFB2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324</w:t>
      </w:r>
    </w:p>
    <w:p w14:paraId="7D03EC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324</w:t>
      </w:r>
    </w:p>
    <w:p w14:paraId="1A8C2E1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324</w:t>
      </w:r>
    </w:p>
    <w:p w14:paraId="0ED1218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325</w:t>
      </w:r>
    </w:p>
    <w:p w14:paraId="07FF93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326</w:t>
      </w:r>
    </w:p>
    <w:p w14:paraId="72D5166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326</w:t>
      </w:r>
    </w:p>
    <w:p w14:paraId="73CA4B55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326</w:t>
      </w:r>
    </w:p>
    <w:p w14:paraId="32B8DFE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CQI measurements on dormant E-UTRAN SCC</w:t>
      </w:r>
      <w:r>
        <w:tab/>
        <w:t>327</w:t>
      </w:r>
    </w:p>
    <w:p w14:paraId="7972B40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327</w:t>
      </w:r>
    </w:p>
    <w:p w14:paraId="4070535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328</w:t>
      </w:r>
    </w:p>
    <w:p w14:paraId="303A2DD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328</w:t>
      </w:r>
    </w:p>
    <w:p w14:paraId="42FC4C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328</w:t>
      </w:r>
    </w:p>
    <w:p w14:paraId="63FE26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329</w:t>
      </w:r>
    </w:p>
    <w:p w14:paraId="28225F8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329</w:t>
      </w:r>
    </w:p>
    <w:p w14:paraId="49B7C9E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8.2.3.2.11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Interruptions at NR SRS carrier based switching</w:t>
      </w:r>
      <w:r>
        <w:tab/>
        <w:t>329</w:t>
      </w:r>
    </w:p>
    <w:p w14:paraId="2ACAB46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Interruptions at E-UTRA SRS carrier based switching</w:t>
      </w:r>
      <w:r>
        <w:tab/>
        <w:t>330</w:t>
      </w:r>
    </w:p>
    <w:p w14:paraId="3D76F6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8.2.3.2.13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331</w:t>
      </w:r>
    </w:p>
    <w:p w14:paraId="17D30A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8.2.3.2.14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332</w:t>
      </w:r>
    </w:p>
    <w:p w14:paraId="164536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8.2.3.2.15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332</w:t>
      </w:r>
    </w:p>
    <w:p w14:paraId="78501EB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334</w:t>
      </w:r>
    </w:p>
    <w:p w14:paraId="34B7E47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8.2.3.2.18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Interruptions due to UE-specific CBW change</w:t>
      </w:r>
      <w:r>
        <w:tab/>
        <w:t>334</w:t>
      </w:r>
    </w:p>
    <w:p w14:paraId="0DC599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8.2.3.2.19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335</w:t>
      </w:r>
    </w:p>
    <w:p w14:paraId="70A47A6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8.2.4</w:t>
      </w:r>
      <w:r>
        <w:rPr>
          <w:rFonts w:ascii="Calibri" w:eastAsia="Malgun Gothic" w:hAnsi="Calibri"/>
          <w:sz w:val="22"/>
          <w:szCs w:val="22"/>
        </w:rPr>
        <w:tab/>
      </w:r>
      <w:r>
        <w:t>NR-DC: Interruptions</w:t>
      </w:r>
      <w:r>
        <w:tab/>
        <w:t>335</w:t>
      </w:r>
    </w:p>
    <w:p w14:paraId="70F7A57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8.2.4.1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335</w:t>
      </w:r>
    </w:p>
    <w:p w14:paraId="6794ACE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8.2.4.2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336</w:t>
      </w:r>
    </w:p>
    <w:p w14:paraId="4DBA54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8.2.4.2.1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336</w:t>
      </w:r>
    </w:p>
    <w:p w14:paraId="003F84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8.2.4.2.2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337</w:t>
      </w:r>
    </w:p>
    <w:p w14:paraId="1FCDED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8.2.4.2.3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338</w:t>
      </w:r>
    </w:p>
    <w:p w14:paraId="3A18138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8.2.4.2.4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338</w:t>
      </w:r>
    </w:p>
    <w:p w14:paraId="48B2FF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8.2.4.2.5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Interruptions due to Active BWP switching Requirement</w:t>
      </w:r>
      <w:r>
        <w:tab/>
        <w:t>339</w:t>
      </w:r>
    </w:p>
    <w:p w14:paraId="16099E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8.2.4.2.6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Interruptions at transitions between active and non-active during DRX</w:t>
      </w:r>
      <w:r>
        <w:tab/>
        <w:t>339</w:t>
      </w:r>
    </w:p>
    <w:p w14:paraId="0A09A82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8.2.4.2.7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339</w:t>
      </w:r>
    </w:p>
    <w:p w14:paraId="2F8436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8.2.4.2.8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340</w:t>
      </w:r>
    </w:p>
    <w:p w14:paraId="7E2073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8.2.4.2.9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340</w:t>
      </w:r>
    </w:p>
    <w:p w14:paraId="3E0A7CC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8.2.4.2.10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341</w:t>
      </w:r>
    </w:p>
    <w:p w14:paraId="336159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8.2.4.2.11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342</w:t>
      </w:r>
    </w:p>
    <w:p w14:paraId="38A4E6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8.2.4.2.12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342</w:t>
      </w:r>
    </w:p>
    <w:p w14:paraId="2918BC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8.2.4.2.13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Calibri"/>
        </w:rPr>
        <w:t xml:space="preserve"> </w:t>
      </w:r>
      <w:r>
        <w:t>Interruptions due to SCell dormancy</w:t>
      </w:r>
      <w:r>
        <w:tab/>
        <w:t>343</w:t>
      </w:r>
    </w:p>
    <w:p w14:paraId="34F923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8.2.4.2.14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343</w:t>
      </w:r>
    </w:p>
    <w:p w14:paraId="54C690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8.2.4.2.15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Interruptions at fast SCell activation</w:t>
      </w:r>
      <w:r>
        <w:tab/>
        <w:t>344</w:t>
      </w:r>
    </w:p>
    <w:p w14:paraId="60A4FF1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8.2.4.2.16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SCG activation/deactivation</w:t>
      </w:r>
      <w:r>
        <w:tab/>
        <w:t>345</w:t>
      </w:r>
    </w:p>
    <w:p w14:paraId="34DBDF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8.2.4.2.17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RRM measurements on deactivated SCG</w:t>
      </w:r>
      <w:r>
        <w:tab/>
        <w:t>345</w:t>
      </w:r>
    </w:p>
    <w:p w14:paraId="722243B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lang w:eastAsia="zh-CN"/>
        </w:rPr>
        <w:t>8.2.4.2.18 Interruptions during RLM</w:t>
      </w:r>
      <w:r w:rsidRPr="00F168CC">
        <w:rPr>
          <w:rFonts w:cs="Arial"/>
          <w:lang w:val="en-US" w:eastAsia="zh-CN"/>
        </w:rPr>
        <w:t xml:space="preserve">/BFD </w:t>
      </w:r>
      <w:r w:rsidRPr="00F168CC">
        <w:rPr>
          <w:rFonts w:cs="Arial"/>
          <w:lang w:eastAsia="zh-CN"/>
        </w:rPr>
        <w:t>measurements on deactivated PScell</w:t>
      </w:r>
      <w:r>
        <w:tab/>
        <w:t>346</w:t>
      </w:r>
    </w:p>
    <w:p w14:paraId="278C0A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8.2.4.2.19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Interruptions due to UE-specific CBW change</w:t>
      </w:r>
      <w:r>
        <w:tab/>
        <w:t>346</w:t>
      </w:r>
    </w:p>
    <w:p w14:paraId="426EA28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8.2.4.2A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346</w:t>
      </w:r>
    </w:p>
    <w:p w14:paraId="295E1A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346</w:t>
      </w:r>
    </w:p>
    <w:p w14:paraId="1A3979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346</w:t>
      </w:r>
    </w:p>
    <w:p w14:paraId="2A04C42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346</w:t>
      </w:r>
    </w:p>
    <w:p w14:paraId="13E55D0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346</w:t>
      </w:r>
    </w:p>
    <w:p w14:paraId="612F18C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346</w:t>
      </w:r>
    </w:p>
    <w:p w14:paraId="66D77E4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SCell Activation Delay Requirement for Deactivated SCell</w:t>
      </w:r>
      <w:r>
        <w:tab/>
        <w:t>346</w:t>
      </w:r>
    </w:p>
    <w:p w14:paraId="741596F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SCell Deactivation Delay Requirement for Activated SCell</w:t>
      </w:r>
      <w:r>
        <w:tab/>
        <w:t>351</w:t>
      </w:r>
    </w:p>
    <w:p w14:paraId="7B4E05C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at SCell addition</w:t>
      </w:r>
      <w:r>
        <w:tab/>
        <w:t>351</w:t>
      </w:r>
    </w:p>
    <w:p w14:paraId="7B419BF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at Handover</w:t>
      </w:r>
      <w:r>
        <w:tab/>
        <w:t>353</w:t>
      </w:r>
    </w:p>
    <w:p w14:paraId="1F08E40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SCell Activation Delay Requirement for Deactivated SCell with Multiple Downlink SCells</w:t>
      </w:r>
      <w:r>
        <w:tab/>
        <w:t>354</w:t>
      </w:r>
    </w:p>
    <w:p w14:paraId="33212BF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SCell Deactivation Delay Requirement for Activated SCell with Multiple Downlink SCells</w:t>
      </w:r>
      <w:r>
        <w:tab/>
        <w:t>358</w:t>
      </w:r>
    </w:p>
    <w:p w14:paraId="1AA0CF3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359</w:t>
      </w:r>
    </w:p>
    <w:p w14:paraId="263A501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360</w:t>
      </w:r>
    </w:p>
    <w:p w14:paraId="261E62E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8.3.12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SCell Activation Delay Requirement for Deactivated PUCCH SCell</w:t>
      </w:r>
      <w:r>
        <w:tab/>
        <w:t>361</w:t>
      </w:r>
    </w:p>
    <w:p w14:paraId="76C54A1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lang w:val="en-US" w:eastAsia="zh-CN"/>
        </w:rPr>
        <w:t>8</w:t>
      </w:r>
      <w:r w:rsidRPr="00F168CC">
        <w:rPr>
          <w:rFonts w:eastAsia="SimSun"/>
          <w:lang w:val="en-US" w:eastAsia="ko-KR"/>
        </w:rPr>
        <w:t>.</w:t>
      </w:r>
      <w:r w:rsidRPr="00F168CC">
        <w:rPr>
          <w:rFonts w:eastAsia="SimSun"/>
          <w:lang w:val="en-US" w:eastAsia="zh-CN"/>
        </w:rPr>
        <w:t>3</w:t>
      </w:r>
      <w:r w:rsidRPr="00F168CC">
        <w:rPr>
          <w:rFonts w:eastAsia="SimSun"/>
          <w:lang w:val="en-US" w:eastAsia="ko-KR"/>
        </w:rPr>
        <w:t>.13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lang w:val="en-US" w:eastAsia="zh-CN"/>
        </w:rPr>
        <w:t>SCell activation delay Requirement for Deactivated PUCCH SCell with Multiple SCells</w:t>
      </w:r>
      <w:r>
        <w:tab/>
        <w:t>364</w:t>
      </w:r>
    </w:p>
    <w:p w14:paraId="09B8AFE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  <w:lang w:eastAsia="en-US"/>
        </w:rPr>
        <w:t>8.3.13.1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lang w:eastAsia="en-US"/>
        </w:rPr>
        <w:t>Introduction</w:t>
      </w:r>
      <w:r>
        <w:tab/>
        <w:t>364</w:t>
      </w:r>
    </w:p>
    <w:p w14:paraId="0D40C62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8.3.14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SCell Deactivation Delay Requirement for Activated </w:t>
      </w:r>
      <w:r w:rsidRPr="00F168CC">
        <w:rPr>
          <w:lang w:val="en-US" w:eastAsia="zh-TW"/>
        </w:rPr>
        <w:t xml:space="preserve">PUCCH </w:t>
      </w:r>
      <w:r w:rsidRPr="00F168CC">
        <w:rPr>
          <w:lang w:val="en-US"/>
        </w:rPr>
        <w:t>SCell</w:t>
      </w:r>
      <w:r>
        <w:tab/>
        <w:t>366</w:t>
      </w:r>
    </w:p>
    <w:p w14:paraId="08FD7C9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8.3.15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SCell Deactivation Delay Requirement for Activated </w:t>
      </w:r>
      <w:r w:rsidRPr="00F168CC">
        <w:rPr>
          <w:lang w:val="en-US" w:eastAsia="zh-TW"/>
        </w:rPr>
        <w:t xml:space="preserve">PUCCH </w:t>
      </w:r>
      <w:r w:rsidRPr="00F168CC">
        <w:rPr>
          <w:lang w:val="en-US"/>
        </w:rPr>
        <w:t>SCell with Multiple Downlink SCells</w:t>
      </w:r>
      <w:r>
        <w:tab/>
        <w:t>366</w:t>
      </w:r>
    </w:p>
    <w:p w14:paraId="7FA2555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8.3.16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Fast SCell Activation Delay Requirement for Deactivated SCell</w:t>
      </w:r>
      <w:r>
        <w:tab/>
        <w:t>367</w:t>
      </w:r>
    </w:p>
    <w:p w14:paraId="11B107A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8.3A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 in Carriers with CCA</w:t>
      </w:r>
      <w:r>
        <w:tab/>
        <w:t>369</w:t>
      </w:r>
    </w:p>
    <w:p w14:paraId="4F7F871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369</w:t>
      </w:r>
    </w:p>
    <w:p w14:paraId="6A6DFC4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SCell Activation Delay Requirement for Deactivated SCell</w:t>
      </w:r>
      <w:r>
        <w:tab/>
        <w:t>370</w:t>
      </w:r>
    </w:p>
    <w:p w14:paraId="187527B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8.3A.3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SCell Deactivation Delay Requirement for Activated SCell</w:t>
      </w:r>
      <w:r>
        <w:tab/>
        <w:t>374</w:t>
      </w:r>
    </w:p>
    <w:p w14:paraId="61812FC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UL carrier RRC reconfiguration delay</w:t>
      </w:r>
      <w:r>
        <w:tab/>
        <w:t>374</w:t>
      </w:r>
    </w:p>
    <w:p w14:paraId="3411F99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374</w:t>
      </w:r>
    </w:p>
    <w:p w14:paraId="30A221E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374</w:t>
      </w:r>
    </w:p>
    <w:p w14:paraId="56FC60C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UL carrier deconfiguration delay requirement</w:t>
      </w:r>
      <w:r>
        <w:tab/>
        <w:t>375</w:t>
      </w:r>
    </w:p>
    <w:p w14:paraId="2B19B0C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8.5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</w:t>
      </w:r>
      <w:r>
        <w:tab/>
        <w:t>375</w:t>
      </w:r>
    </w:p>
    <w:p w14:paraId="139F66C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375</w:t>
      </w:r>
    </w:p>
    <w:p w14:paraId="6536F2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376</w:t>
      </w:r>
    </w:p>
    <w:p w14:paraId="07F2BB6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377</w:t>
      </w:r>
    </w:p>
    <w:p w14:paraId="060CC7E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377</w:t>
      </w:r>
    </w:p>
    <w:p w14:paraId="335D75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377</w:t>
      </w:r>
    </w:p>
    <w:p w14:paraId="237A631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380</w:t>
      </w:r>
    </w:p>
    <w:p w14:paraId="2938799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8.5.2.4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SSB based beam failure detection for UE fulfilling relaxed measurement criteria</w:t>
      </w:r>
      <w:r>
        <w:tab/>
        <w:t>381</w:t>
      </w:r>
    </w:p>
    <w:p w14:paraId="769D88F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382</w:t>
      </w:r>
    </w:p>
    <w:p w14:paraId="149B85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382</w:t>
      </w:r>
    </w:p>
    <w:p w14:paraId="2D670ED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382</w:t>
      </w:r>
    </w:p>
    <w:p w14:paraId="65B1EE4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386</w:t>
      </w:r>
    </w:p>
    <w:p w14:paraId="760F0A4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8.5.3.4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CSI-RS based beam failure detection for UE fulfilling relaxed measurement criteria</w:t>
      </w:r>
      <w:r>
        <w:tab/>
        <w:t>387</w:t>
      </w:r>
    </w:p>
    <w:p w14:paraId="3A09787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387</w:t>
      </w:r>
    </w:p>
    <w:p w14:paraId="185F5C0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388</w:t>
      </w:r>
    </w:p>
    <w:p w14:paraId="1D5B2B0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388</w:t>
      </w:r>
    </w:p>
    <w:p w14:paraId="4D8D756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388</w:t>
      </w:r>
    </w:p>
    <w:p w14:paraId="46DD67B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391</w:t>
      </w:r>
    </w:p>
    <w:p w14:paraId="36E121B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391</w:t>
      </w:r>
    </w:p>
    <w:p w14:paraId="75D7267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391</w:t>
      </w:r>
    </w:p>
    <w:p w14:paraId="59EBC44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392</w:t>
      </w:r>
    </w:p>
    <w:p w14:paraId="44D4B26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8.5.6.3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395</w:t>
      </w:r>
    </w:p>
    <w:p w14:paraId="2ECDDE0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395</w:t>
      </w:r>
    </w:p>
    <w:p w14:paraId="2ACAC7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</w:t>
      </w:r>
      <w:r w:rsidRPr="00F168CC">
        <w:rPr>
          <w:rFonts w:eastAsia="?? ??"/>
          <w:lang w:eastAsia="ja-JP"/>
        </w:rPr>
        <w:t>7</w:t>
      </w:r>
      <w:r w:rsidRPr="00F168C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?? ??"/>
        </w:rPr>
        <w:t>Scheduling availability of UE performing beam failure detection with a same subcarrier spacing as PDSCH/PDCCH on FR1</w:t>
      </w:r>
      <w:r>
        <w:tab/>
        <w:t>395</w:t>
      </w:r>
    </w:p>
    <w:p w14:paraId="4053312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396</w:t>
      </w:r>
    </w:p>
    <w:p w14:paraId="5291172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396</w:t>
      </w:r>
    </w:p>
    <w:p w14:paraId="233234A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397</w:t>
      </w:r>
    </w:p>
    <w:p w14:paraId="581A72F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397</w:t>
      </w:r>
    </w:p>
    <w:p w14:paraId="09BA0D9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397</w:t>
      </w:r>
    </w:p>
    <w:p w14:paraId="41A8C7E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397</w:t>
      </w:r>
    </w:p>
    <w:p w14:paraId="0309C58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8.5.8.3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397</w:t>
      </w:r>
    </w:p>
    <w:p w14:paraId="28EBB95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8.5.8.4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398</w:t>
      </w:r>
    </w:p>
    <w:p w14:paraId="7632FF2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398</w:t>
      </w:r>
    </w:p>
    <w:p w14:paraId="1D7347E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398</w:t>
      </w:r>
    </w:p>
    <w:p w14:paraId="6A99F60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8.5.9.2</w:t>
      </w:r>
      <w:r>
        <w:rPr>
          <w:rFonts w:ascii="Calibri" w:eastAsia="Malgun Gothic" w:hAnsi="Calibri"/>
          <w:sz w:val="22"/>
          <w:szCs w:val="22"/>
        </w:rPr>
        <w:tab/>
      </w:r>
      <w:r>
        <w:t>Requirement</w:t>
      </w:r>
      <w:r>
        <w:tab/>
        <w:t>398</w:t>
      </w:r>
    </w:p>
    <w:p w14:paraId="2F80629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8.5.10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398</w:t>
      </w:r>
    </w:p>
    <w:p w14:paraId="6B52A12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Link Recovery Procedures when CCA is used on target frequency</w:t>
      </w:r>
      <w:r>
        <w:tab/>
        <w:t>399</w:t>
      </w:r>
    </w:p>
    <w:p w14:paraId="5BFD49C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399</w:t>
      </w:r>
    </w:p>
    <w:p w14:paraId="1F03633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Requirements for SSB based beam failure detection</w:t>
      </w:r>
      <w:r>
        <w:tab/>
        <w:t>400</w:t>
      </w:r>
    </w:p>
    <w:p w14:paraId="60029A6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  <w:lang w:val="en-US"/>
        </w:rPr>
        <w:t>8.5A.2.1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400</w:t>
      </w:r>
    </w:p>
    <w:p w14:paraId="5EEA8F0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  <w:lang w:val="en-US"/>
        </w:rPr>
        <w:t>8.5A.2.2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Minimum requirement</w:t>
      </w:r>
      <w:r>
        <w:tab/>
        <w:t>400</w:t>
      </w:r>
    </w:p>
    <w:p w14:paraId="677DD40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Measurement restriction for SSB based beam failure detection</w:t>
      </w:r>
      <w:r>
        <w:tab/>
        <w:t>402</w:t>
      </w:r>
    </w:p>
    <w:p w14:paraId="613D3F7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Void</w:t>
      </w:r>
      <w:r>
        <w:tab/>
        <w:t>403</w:t>
      </w:r>
    </w:p>
    <w:p w14:paraId="05B8369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Minimum requirement for L1 indication</w:t>
      </w:r>
      <w:r>
        <w:tab/>
        <w:t>403</w:t>
      </w:r>
    </w:p>
    <w:p w14:paraId="0712CC1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Requirements for SSB based candidate beam detection</w:t>
      </w:r>
      <w:r>
        <w:tab/>
        <w:t>403</w:t>
      </w:r>
    </w:p>
    <w:p w14:paraId="772D7A8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  <w:lang w:val="en-US"/>
        </w:rPr>
        <w:t>8.5A.5.1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403</w:t>
      </w:r>
    </w:p>
    <w:p w14:paraId="26C19E6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  <w:lang w:val="en-US"/>
        </w:rPr>
        <w:t>8.5A.5.2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Minimum requirement</w:t>
      </w:r>
      <w:r>
        <w:tab/>
        <w:t>403</w:t>
      </w:r>
    </w:p>
    <w:p w14:paraId="6CE597E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Measurement restriction for SSB based candidate beam detection</w:t>
      </w:r>
      <w:r>
        <w:tab/>
        <w:t>405</w:t>
      </w:r>
    </w:p>
    <w:p w14:paraId="3F022AC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Void</w:t>
      </w:r>
      <w:r>
        <w:tab/>
        <w:t>406</w:t>
      </w:r>
    </w:p>
    <w:p w14:paraId="512FD97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Scheduling availability of UE during beam failure detection</w:t>
      </w:r>
      <w:r>
        <w:tab/>
        <w:t>406</w:t>
      </w:r>
    </w:p>
    <w:p w14:paraId="33B603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</w:t>
      </w:r>
      <w:r w:rsidRPr="00F168CC">
        <w:rPr>
          <w:lang w:val="en-US" w:eastAsia="ja-JP"/>
        </w:rPr>
        <w:t>7</w:t>
      </w:r>
      <w:r w:rsidRPr="00F168C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Scheduling availability of UE performing beam failure detection with a same subcarrier spacing as PDSCH/PDCCH</w:t>
      </w:r>
      <w:r>
        <w:tab/>
        <w:t>406</w:t>
      </w:r>
    </w:p>
    <w:p w14:paraId="68B975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</w:t>
      </w:r>
      <w:r w:rsidRPr="00F168CC">
        <w:rPr>
          <w:lang w:val="en-US" w:eastAsia="ja-JP"/>
        </w:rPr>
        <w:t>7</w:t>
      </w:r>
      <w:r w:rsidRPr="00F168C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Scheduling availability of UE performing beam failure detection with a different subcarrier spacing than PDSCH/PDCCH</w:t>
      </w:r>
      <w:r>
        <w:tab/>
        <w:t>406</w:t>
      </w:r>
    </w:p>
    <w:p w14:paraId="2DE6FA4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FR2-2</w:t>
      </w:r>
      <w:r>
        <w:tab/>
        <w:t>406</w:t>
      </w:r>
    </w:p>
    <w:p w14:paraId="111D349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FR1 or FR2-2 in case of FR1-FR2-2 inter-band CA</w:t>
      </w:r>
      <w:r>
        <w:rPr>
          <w:rFonts w:eastAsia="Malgun Gothic"/>
          <w:lang w:eastAsia="zh-CN"/>
        </w:rPr>
        <w:t xml:space="preserve"> and NR DC</w:t>
      </w:r>
      <w:r>
        <w:tab/>
        <w:t>406</w:t>
      </w:r>
    </w:p>
    <w:p w14:paraId="2878404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Scheduling availability of UE during candidate beam detection</w:t>
      </w:r>
      <w:r>
        <w:tab/>
        <w:t>406</w:t>
      </w:r>
    </w:p>
    <w:p w14:paraId="2847BEF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FR2-2</w:t>
      </w:r>
      <w:r>
        <w:tab/>
        <w:t>407</w:t>
      </w:r>
    </w:p>
    <w:p w14:paraId="6374C56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407</w:t>
      </w:r>
    </w:p>
    <w:p w14:paraId="11C6779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8.5B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 for Redcap</w:t>
      </w:r>
      <w:r>
        <w:tab/>
        <w:t>407</w:t>
      </w:r>
    </w:p>
    <w:p w14:paraId="05E7581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407</w:t>
      </w:r>
    </w:p>
    <w:p w14:paraId="172A471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 for Redcap</w:t>
      </w:r>
      <w:r>
        <w:tab/>
        <w:t>407</w:t>
      </w:r>
    </w:p>
    <w:p w14:paraId="4BF5F8B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</w:t>
      </w:r>
      <w:r>
        <w:t>B</w:t>
      </w:r>
      <w:r w:rsidRPr="00F168CC">
        <w:rPr>
          <w:rFonts w:eastAsia="?? ??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407</w:t>
      </w:r>
    </w:p>
    <w:p w14:paraId="3652BF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</w:t>
      </w:r>
      <w:r>
        <w:t>5B</w:t>
      </w:r>
      <w:r w:rsidRPr="00F168CC">
        <w:rPr>
          <w:rFonts w:eastAsia="?? ??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408</w:t>
      </w:r>
    </w:p>
    <w:p w14:paraId="1F8853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409</w:t>
      </w:r>
    </w:p>
    <w:p w14:paraId="4BFD3D0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 for Redcap</w:t>
      </w:r>
      <w:r>
        <w:tab/>
        <w:t>410</w:t>
      </w:r>
    </w:p>
    <w:p w14:paraId="4D1BF55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410</w:t>
      </w:r>
    </w:p>
    <w:p w14:paraId="449FC75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8.5B.3.2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410</w:t>
      </w:r>
    </w:p>
    <w:p w14:paraId="40B06D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8.5B.3.3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412</w:t>
      </w:r>
    </w:p>
    <w:p w14:paraId="4B5C96C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8.5B.4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 for Redcap</w:t>
      </w:r>
      <w:r>
        <w:tab/>
        <w:t>413</w:t>
      </w:r>
    </w:p>
    <w:p w14:paraId="3A12332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8.5B.5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 for Redcap</w:t>
      </w:r>
      <w:r>
        <w:tab/>
        <w:t>414</w:t>
      </w:r>
    </w:p>
    <w:p w14:paraId="6741429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8.5B.5.1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414</w:t>
      </w:r>
    </w:p>
    <w:p w14:paraId="4DA4C2D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8.5B.5.2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414</w:t>
      </w:r>
    </w:p>
    <w:p w14:paraId="44D3BB7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8.5B.5.3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416</w:t>
      </w:r>
    </w:p>
    <w:p w14:paraId="09CB029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8.5B.6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 for Redcap</w:t>
      </w:r>
      <w:r>
        <w:tab/>
        <w:t>416</w:t>
      </w:r>
    </w:p>
    <w:p w14:paraId="4C2F569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lastRenderedPageBreak/>
        <w:t>8.5B.6.1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416</w:t>
      </w:r>
    </w:p>
    <w:p w14:paraId="4F18A7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8.5B.6.2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416</w:t>
      </w:r>
    </w:p>
    <w:p w14:paraId="7FED4D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8.5B.6.3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418</w:t>
      </w:r>
    </w:p>
    <w:p w14:paraId="4DB7EEB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8.5B.7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 for Redcap</w:t>
      </w:r>
      <w:r>
        <w:tab/>
        <w:t>419</w:t>
      </w:r>
    </w:p>
    <w:p w14:paraId="244E34C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8.5B.</w:t>
      </w:r>
      <w:r w:rsidRPr="00F168CC">
        <w:rPr>
          <w:rFonts w:eastAsia="?? ??"/>
          <w:lang w:eastAsia="ja-JP"/>
        </w:rPr>
        <w:t>7</w:t>
      </w:r>
      <w:r w:rsidRPr="00F168C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?? ??"/>
        </w:rPr>
        <w:t>Scheduling availability of UE performing beam failure detection with a same subcarrier spacing as PDSCH/PDCCH on FR1</w:t>
      </w:r>
      <w:r>
        <w:tab/>
        <w:t>419</w:t>
      </w:r>
    </w:p>
    <w:p w14:paraId="674C978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419</w:t>
      </w:r>
    </w:p>
    <w:p w14:paraId="005D13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419</w:t>
      </w:r>
    </w:p>
    <w:p w14:paraId="0DBFBF4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8.5B.8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 for Redcap</w:t>
      </w:r>
      <w:r>
        <w:tab/>
        <w:t>420</w:t>
      </w:r>
    </w:p>
    <w:p w14:paraId="1018D4F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8.5B.8.1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420</w:t>
      </w:r>
    </w:p>
    <w:p w14:paraId="23AFD4D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8.5B.8.2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420</w:t>
      </w:r>
    </w:p>
    <w:p w14:paraId="2B8533D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8.5B.8.3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420</w:t>
      </w:r>
    </w:p>
    <w:p w14:paraId="3021EB0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8.5B.9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 for Redcap</w:t>
      </w:r>
      <w:r>
        <w:tab/>
        <w:t>420</w:t>
      </w:r>
    </w:p>
    <w:p w14:paraId="204299C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8.5C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 for Satellite Access</w:t>
      </w:r>
      <w:r>
        <w:tab/>
        <w:t>421</w:t>
      </w:r>
    </w:p>
    <w:p w14:paraId="361140A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421</w:t>
      </w:r>
    </w:p>
    <w:p w14:paraId="4EEA21B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421</w:t>
      </w:r>
    </w:p>
    <w:p w14:paraId="071BEAD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8.5C.2.1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421</w:t>
      </w:r>
    </w:p>
    <w:p w14:paraId="550CAB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8.5C.2.2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422</w:t>
      </w:r>
    </w:p>
    <w:p w14:paraId="6210716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8.5C.2.3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422</w:t>
      </w:r>
    </w:p>
    <w:p w14:paraId="2BDA9CB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423</w:t>
      </w:r>
    </w:p>
    <w:p w14:paraId="7CBBB3D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8.5C.3.1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423</w:t>
      </w:r>
    </w:p>
    <w:p w14:paraId="47EFD76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8.5C.3.2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423</w:t>
      </w:r>
    </w:p>
    <w:p w14:paraId="5727C4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8.5C.3.3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424</w:t>
      </w:r>
    </w:p>
    <w:p w14:paraId="2BBA22D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8.5C.4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425</w:t>
      </w:r>
    </w:p>
    <w:p w14:paraId="1ED695A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425</w:t>
      </w:r>
    </w:p>
    <w:p w14:paraId="2937E6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8.5C.5.1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425</w:t>
      </w:r>
    </w:p>
    <w:p w14:paraId="6090F89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8.5C.5.2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425</w:t>
      </w:r>
    </w:p>
    <w:p w14:paraId="349D636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8.5C.5.3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426</w:t>
      </w:r>
    </w:p>
    <w:p w14:paraId="14FBB9F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8.5C.6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427</w:t>
      </w:r>
    </w:p>
    <w:p w14:paraId="181923A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8.5C.6.1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427</w:t>
      </w:r>
    </w:p>
    <w:p w14:paraId="1778792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8.5C.6.2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427</w:t>
      </w:r>
    </w:p>
    <w:p w14:paraId="03CBD63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8.5C.6.3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428</w:t>
      </w:r>
    </w:p>
    <w:p w14:paraId="3DE491D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8.5C.7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428</w:t>
      </w:r>
    </w:p>
    <w:p w14:paraId="04BB5A2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8.5C.</w:t>
      </w:r>
      <w:r w:rsidRPr="00F168CC">
        <w:rPr>
          <w:rFonts w:eastAsia="?? ??"/>
          <w:lang w:eastAsia="ja-JP"/>
        </w:rPr>
        <w:t>7</w:t>
      </w:r>
      <w:r w:rsidRPr="00F168C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?? ??"/>
        </w:rPr>
        <w:t>Scheduling availability of UE performing beam failure detection with a same subcarrier spacing as PDSCH/PDCCH on FR1</w:t>
      </w:r>
      <w:r>
        <w:tab/>
        <w:t>428</w:t>
      </w:r>
    </w:p>
    <w:p w14:paraId="227EE98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428</w:t>
      </w:r>
    </w:p>
    <w:p w14:paraId="79D1CBF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8.5C.8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429</w:t>
      </w:r>
    </w:p>
    <w:p w14:paraId="0089A59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8.5C.8.1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429</w:t>
      </w:r>
    </w:p>
    <w:p w14:paraId="3BA3090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8.5C.8.2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429</w:t>
      </w:r>
    </w:p>
    <w:p w14:paraId="789ECDC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8.5C.9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429</w:t>
      </w:r>
    </w:p>
    <w:p w14:paraId="7F48337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</w:t>
      </w:r>
      <w:r>
        <w:tab/>
        <w:t>429</w:t>
      </w:r>
    </w:p>
    <w:p w14:paraId="0FEC1C4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429</w:t>
      </w:r>
    </w:p>
    <w:p w14:paraId="700494F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DCI and timer based BWP switch delay on a single CC</w:t>
      </w:r>
      <w:r>
        <w:tab/>
        <w:t>430</w:t>
      </w:r>
    </w:p>
    <w:p w14:paraId="7AD4DAF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8.6.2A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DCI based BWP switch delay on multiple CCs</w:t>
      </w:r>
      <w:r>
        <w:tab/>
        <w:t>431</w:t>
      </w:r>
    </w:p>
    <w:p w14:paraId="52E232E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8.6.2A.1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Simultaneous DCI based BWP switch delay on multiple CCs</w:t>
      </w:r>
      <w:r>
        <w:tab/>
        <w:t>431</w:t>
      </w:r>
    </w:p>
    <w:p w14:paraId="4AC72EF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8.6.2A.2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Non-simultaneous DCI based BWP switch delay on multiple CCs</w:t>
      </w:r>
      <w:r>
        <w:tab/>
        <w:t>433</w:t>
      </w:r>
    </w:p>
    <w:p w14:paraId="5661A74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8.6.2B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Timer based BWP switch delay on multiple CCs</w:t>
      </w:r>
      <w:r>
        <w:tab/>
        <w:t>433</w:t>
      </w:r>
    </w:p>
    <w:p w14:paraId="7B5B17B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8.6.2B.1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Simultaneous timer based BWP switch delay on multiple CCs</w:t>
      </w:r>
      <w:r>
        <w:tab/>
        <w:t>433</w:t>
      </w:r>
    </w:p>
    <w:p w14:paraId="70A8FDC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8.6.2B.2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Non-simultaneous timer based BWP switch delay on multiple CCs</w:t>
      </w:r>
      <w:r>
        <w:tab/>
        <w:t>433</w:t>
      </w:r>
    </w:p>
    <w:p w14:paraId="1E1B92C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RRC based BWP switch delay on a single CC</w:t>
      </w:r>
      <w:r>
        <w:tab/>
        <w:t>434</w:t>
      </w:r>
    </w:p>
    <w:p w14:paraId="22DAC90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435</w:t>
      </w:r>
    </w:p>
    <w:p w14:paraId="3E5E676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435</w:t>
      </w:r>
    </w:p>
    <w:p w14:paraId="46B2E40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435</w:t>
      </w:r>
    </w:p>
    <w:p w14:paraId="57E24D5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BWP switch delay on Consistent UL CCA recovery</w:t>
      </w:r>
      <w:r>
        <w:tab/>
        <w:t>436</w:t>
      </w:r>
    </w:p>
    <w:p w14:paraId="1FBEAF7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8.6A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 for RedCap</w:t>
      </w:r>
      <w:r>
        <w:tab/>
        <w:t>436</w:t>
      </w:r>
    </w:p>
    <w:p w14:paraId="715D66E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436</w:t>
      </w:r>
    </w:p>
    <w:p w14:paraId="2741987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8.6A.2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DCI and timer based BWP switch delay on a single CC</w:t>
      </w:r>
      <w:r>
        <w:tab/>
        <w:t>436</w:t>
      </w:r>
    </w:p>
    <w:p w14:paraId="1A83D4E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RRC based BWP switch delay on a single CC</w:t>
      </w:r>
      <w:r>
        <w:tab/>
        <w:t>438</w:t>
      </w:r>
    </w:p>
    <w:p w14:paraId="4E8B14B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8.6C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 for satellite access</w:t>
      </w:r>
      <w:r>
        <w:tab/>
        <w:t>438</w:t>
      </w:r>
    </w:p>
    <w:p w14:paraId="48A724F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438</w:t>
      </w:r>
    </w:p>
    <w:p w14:paraId="4F42328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8.6C.2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DCI and timer based BWP switch delay on a single CC</w:t>
      </w:r>
      <w:r>
        <w:tab/>
        <w:t>438</w:t>
      </w:r>
    </w:p>
    <w:p w14:paraId="39996F9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8.6C.3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RRC based BWP switch delay on a single CC</w:t>
      </w:r>
      <w:r>
        <w:tab/>
        <w:t>440</w:t>
      </w:r>
    </w:p>
    <w:p w14:paraId="4E5AA1B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440</w:t>
      </w:r>
    </w:p>
    <w:p w14:paraId="05FAA34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440</w:t>
      </w:r>
    </w:p>
    <w:p w14:paraId="7B55A9C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440</w:t>
      </w:r>
    </w:p>
    <w:p w14:paraId="2060690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440</w:t>
      </w:r>
    </w:p>
    <w:p w14:paraId="2DAB057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441</w:t>
      </w:r>
    </w:p>
    <w:p w14:paraId="14FE909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441</w:t>
      </w:r>
    </w:p>
    <w:p w14:paraId="04FD8DD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441</w:t>
      </w:r>
    </w:p>
    <w:p w14:paraId="0E37C95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441</w:t>
      </w:r>
    </w:p>
    <w:p w14:paraId="0D343D6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442</w:t>
      </w:r>
    </w:p>
    <w:p w14:paraId="2824DC6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</w:t>
      </w:r>
      <w:r>
        <w:tab/>
        <w:t>442</w:t>
      </w:r>
    </w:p>
    <w:p w14:paraId="2929486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442</w:t>
      </w:r>
    </w:p>
    <w:p w14:paraId="2FCB1BC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 Requirement</w:t>
      </w:r>
      <w:r>
        <w:tab/>
        <w:t>442</w:t>
      </w:r>
    </w:p>
    <w:p w14:paraId="1DF4F63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8.9A.2.1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 time</w:t>
      </w:r>
      <w:r>
        <w:tab/>
        <w:t>443</w:t>
      </w:r>
    </w:p>
    <w:p w14:paraId="59963E7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NR-DC: PSCell Addition and Release Delay in Carriers with CCA</w:t>
      </w:r>
      <w:r>
        <w:tab/>
        <w:t>443</w:t>
      </w:r>
    </w:p>
    <w:p w14:paraId="73E68A8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443</w:t>
      </w:r>
    </w:p>
    <w:p w14:paraId="6E5D6B8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PSCell Addition Delay Requirement</w:t>
      </w:r>
      <w:r>
        <w:tab/>
        <w:t>444</w:t>
      </w:r>
    </w:p>
    <w:p w14:paraId="10F4130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ko-KR"/>
        </w:rPr>
        <w:t>8.9B.3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P</w:t>
      </w:r>
      <w:r>
        <w:rPr>
          <w:rFonts w:eastAsia="Malgun Gothic"/>
          <w:lang w:eastAsia="ko-KR"/>
        </w:rPr>
        <w:t>SCell Release Delay Requirement</w:t>
      </w:r>
      <w:r>
        <w:tab/>
        <w:t>444</w:t>
      </w:r>
    </w:p>
    <w:p w14:paraId="7E8A074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val="en-US"/>
        </w:rPr>
        <w:t>Active TCI state switching delay</w:t>
      </w:r>
      <w:r>
        <w:tab/>
        <w:t>445</w:t>
      </w:r>
    </w:p>
    <w:p w14:paraId="1045D03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val="en-US"/>
        </w:rPr>
        <w:t>8.10.3A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val="en-US"/>
        </w:rPr>
        <w:t>MAC-CE based TCI state switch delay in HST FR2 scenarios</w:t>
      </w:r>
      <w:r>
        <w:tab/>
        <w:t>446</w:t>
      </w:r>
    </w:p>
    <w:p w14:paraId="6151820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DCI based </w:t>
      </w:r>
      <w:r w:rsidRPr="00F168CC">
        <w:rPr>
          <w:rFonts w:eastAsia="Malgun Gothic"/>
          <w:lang w:val="en-US"/>
        </w:rPr>
        <w:t>TCI</w:t>
      </w:r>
      <w:r w:rsidRPr="00F168CC">
        <w:rPr>
          <w:lang w:val="en-US"/>
        </w:rPr>
        <w:t xml:space="preserve"> state switch delay</w:t>
      </w:r>
      <w:r>
        <w:tab/>
        <w:t>446</w:t>
      </w:r>
    </w:p>
    <w:p w14:paraId="0EF7362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8.10.5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RRC based TCI state switch delay</w:t>
      </w:r>
      <w:r>
        <w:tab/>
        <w:t>447</w:t>
      </w:r>
    </w:p>
    <w:p w14:paraId="3CE4E1D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8.10.6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Active TCI state list update delay</w:t>
      </w:r>
      <w:r>
        <w:tab/>
        <w:t>447</w:t>
      </w:r>
    </w:p>
    <w:p w14:paraId="33B9AC8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8.10A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Active TCI state switching delay with CCA</w:t>
      </w:r>
      <w:r>
        <w:tab/>
        <w:t>447</w:t>
      </w:r>
    </w:p>
    <w:p w14:paraId="751BCD2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</w:t>
      </w:r>
      <w:r w:rsidRPr="00F168CC">
        <w:rPr>
          <w:rFonts w:eastAsia="Malgun Gothic"/>
          <w:lang w:val="en-US"/>
        </w:rPr>
        <w:t>10A</w:t>
      </w:r>
      <w:r w:rsidRPr="00F168C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447</w:t>
      </w:r>
    </w:p>
    <w:p w14:paraId="469AD19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8.10A.2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Known conditions for TCI state</w:t>
      </w:r>
      <w:r>
        <w:tab/>
        <w:t>448</w:t>
      </w:r>
    </w:p>
    <w:p w14:paraId="3C66BE0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8.10A.3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MAC-CE based TCI state switch delay</w:t>
      </w:r>
      <w:r>
        <w:tab/>
        <w:t>448</w:t>
      </w:r>
    </w:p>
    <w:p w14:paraId="4C960E2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DCI based </w:t>
      </w:r>
      <w:r w:rsidRPr="00F168CC">
        <w:rPr>
          <w:rFonts w:eastAsia="Malgun Gothic"/>
          <w:lang w:val="en-US"/>
        </w:rPr>
        <w:t>TCI</w:t>
      </w:r>
      <w:r w:rsidRPr="00F168CC">
        <w:rPr>
          <w:lang w:val="en-US"/>
        </w:rPr>
        <w:t xml:space="preserve"> state switch delay</w:t>
      </w:r>
      <w:r>
        <w:tab/>
        <w:t>449</w:t>
      </w:r>
    </w:p>
    <w:p w14:paraId="33A8E92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8.10A.5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RRC based TCI state switch delay</w:t>
      </w:r>
      <w:r>
        <w:tab/>
        <w:t>449</w:t>
      </w:r>
    </w:p>
    <w:p w14:paraId="7206070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8.10</w:t>
      </w:r>
      <w:r w:rsidRPr="00F168CC">
        <w:rPr>
          <w:lang w:val="en-US" w:eastAsia="zh-CN"/>
        </w:rPr>
        <w:t>A</w:t>
      </w:r>
      <w:r w:rsidRPr="00F168CC">
        <w:rPr>
          <w:lang w:val="en-US"/>
        </w:rPr>
        <w:t>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Active TCI state list update delay</w:t>
      </w:r>
      <w:r>
        <w:tab/>
        <w:t>450</w:t>
      </w:r>
    </w:p>
    <w:p w14:paraId="6C47E99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8.10B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switching delay for RedCap</w:t>
      </w:r>
      <w:r>
        <w:tab/>
        <w:t>450</w:t>
      </w:r>
    </w:p>
    <w:p w14:paraId="1DD9F8B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8.10B.1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450</w:t>
      </w:r>
    </w:p>
    <w:p w14:paraId="4E264AE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8.10B.2</w:t>
      </w:r>
      <w:r>
        <w:rPr>
          <w:rFonts w:ascii="Calibri" w:eastAsia="Malgun Gothic" w:hAnsi="Calibri"/>
          <w:sz w:val="22"/>
          <w:szCs w:val="22"/>
        </w:rPr>
        <w:tab/>
      </w:r>
      <w:r>
        <w:t>Known conditions for TCI state</w:t>
      </w:r>
      <w:r>
        <w:tab/>
        <w:t>450</w:t>
      </w:r>
    </w:p>
    <w:p w14:paraId="2E139CD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8.10B.3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TCI state switch delay</w:t>
      </w:r>
      <w:r>
        <w:tab/>
        <w:t>451</w:t>
      </w:r>
    </w:p>
    <w:p w14:paraId="41759F2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</w:rPr>
        <w:t>8.10B.4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DCI based </w:t>
      </w:r>
      <w:r w:rsidRPr="00F168CC">
        <w:rPr>
          <w:rFonts w:eastAsia="Malgun Gothic"/>
        </w:rPr>
        <w:t>TCI</w:t>
      </w:r>
      <w:r>
        <w:t xml:space="preserve"> state switch delay</w:t>
      </w:r>
      <w:r>
        <w:tab/>
        <w:t>451</w:t>
      </w:r>
    </w:p>
    <w:p w14:paraId="586879D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8.10B.5</w:t>
      </w:r>
      <w:r>
        <w:rPr>
          <w:rFonts w:ascii="Calibri" w:eastAsia="Malgun Gothic" w:hAnsi="Calibri"/>
          <w:sz w:val="22"/>
          <w:szCs w:val="22"/>
        </w:rPr>
        <w:tab/>
      </w:r>
      <w:r>
        <w:t>RRC based TCI state switch delay</w:t>
      </w:r>
      <w:r>
        <w:tab/>
        <w:t>452</w:t>
      </w:r>
    </w:p>
    <w:p w14:paraId="3B16BD3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8.10B.6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list update delay</w:t>
      </w:r>
      <w:r>
        <w:tab/>
        <w:t>452</w:t>
      </w:r>
    </w:p>
    <w:p w14:paraId="7265C2D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8.10C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val="en-US"/>
        </w:rPr>
        <w:t>Active TCI state switching delay for satellite access</w:t>
      </w:r>
      <w:r>
        <w:tab/>
        <w:t>453</w:t>
      </w:r>
    </w:p>
    <w:p w14:paraId="44F0A67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</w:t>
      </w:r>
      <w:r w:rsidRPr="00F168CC">
        <w:rPr>
          <w:rFonts w:eastAsia="Malgun Gothic"/>
          <w:lang w:val="en-US"/>
        </w:rPr>
        <w:t>10C</w:t>
      </w:r>
      <w:r w:rsidRPr="00F168C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453</w:t>
      </w:r>
    </w:p>
    <w:p w14:paraId="5F2F26E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8.10C.2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MAC-CE based TCI state switch delay</w:t>
      </w:r>
      <w:r>
        <w:tab/>
        <w:t>453</w:t>
      </w:r>
    </w:p>
    <w:p w14:paraId="2EF3650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val="en-US"/>
        </w:rPr>
        <w:t>8.10C.4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DCI based </w:t>
      </w:r>
      <w:r w:rsidRPr="00F168CC">
        <w:rPr>
          <w:rFonts w:eastAsia="Malgun Gothic"/>
          <w:lang w:val="en-US"/>
        </w:rPr>
        <w:t>TCI</w:t>
      </w:r>
      <w:r w:rsidRPr="00F168CC">
        <w:rPr>
          <w:lang w:val="en-US"/>
        </w:rPr>
        <w:t xml:space="preserve"> state switch delay</w:t>
      </w:r>
      <w:r>
        <w:tab/>
        <w:t>453</w:t>
      </w:r>
    </w:p>
    <w:p w14:paraId="4A7858F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8.10C.5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RRC based TCI state switch delay</w:t>
      </w:r>
      <w:r>
        <w:tab/>
        <w:t>453</w:t>
      </w:r>
    </w:p>
    <w:p w14:paraId="05FB0E1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8.10C.6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Active TCI state list update delay</w:t>
      </w:r>
      <w:r>
        <w:tab/>
        <w:t>453</w:t>
      </w:r>
    </w:p>
    <w:p w14:paraId="0B58984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8.11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PSCell Change</w:t>
      </w:r>
      <w:r>
        <w:tab/>
        <w:t>454</w:t>
      </w:r>
    </w:p>
    <w:p w14:paraId="60D74C7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8.11A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PSCell Change </w:t>
      </w:r>
      <w:r>
        <w:rPr>
          <w:rFonts w:eastAsia="Malgun Gothic"/>
          <w:lang w:eastAsia="zh-CN"/>
        </w:rPr>
        <w:t>in Carriers with CCA</w:t>
      </w:r>
      <w:r>
        <w:tab/>
        <w:t>454</w:t>
      </w:r>
    </w:p>
    <w:p w14:paraId="3E9D353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8.11B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Conditional PSCell Change</w:t>
      </w:r>
      <w:r>
        <w:tab/>
        <w:t>454</w:t>
      </w:r>
    </w:p>
    <w:p w14:paraId="300E68F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8.11B.1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Introduction</w:t>
      </w:r>
      <w:r>
        <w:tab/>
        <w:t>454</w:t>
      </w:r>
    </w:p>
    <w:p w14:paraId="33DDFFE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8.11B.2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Conditoinal PSCell Change delay</w:t>
      </w:r>
      <w:r>
        <w:tab/>
        <w:t>455</w:t>
      </w:r>
    </w:p>
    <w:p w14:paraId="66B047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8.11B.2.1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 time</w:t>
      </w:r>
      <w:r>
        <w:tab/>
        <w:t>455</w:t>
      </w:r>
    </w:p>
    <w:p w14:paraId="13BD2EA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Conditional PSCell Change </w:t>
      </w:r>
      <w:r>
        <w:rPr>
          <w:rFonts w:eastAsia="Malgun Gothic"/>
          <w:lang w:eastAsia="zh-CN"/>
        </w:rPr>
        <w:t>in Carriers with CCA</w:t>
      </w:r>
      <w:r>
        <w:tab/>
        <w:t>456</w:t>
      </w:r>
    </w:p>
    <w:p w14:paraId="5BB35BF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>Introduction</w:t>
      </w:r>
      <w:r>
        <w:tab/>
        <w:t>456</w:t>
      </w:r>
    </w:p>
    <w:p w14:paraId="0ADCCFE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>Conditi</w:t>
      </w:r>
      <w:r>
        <w:rPr>
          <w:rFonts w:eastAsia="Malgun Gothic"/>
          <w:lang w:val="en-US" w:eastAsia="zh-CN"/>
        </w:rPr>
        <w:t>o</w:t>
      </w:r>
      <w:r>
        <w:rPr>
          <w:rFonts w:eastAsia="Malgun Gothic"/>
          <w:lang w:val="en-US" w:eastAsia="ko-KR"/>
        </w:rPr>
        <w:t>nal PSCell Change delay</w:t>
      </w:r>
      <w:r>
        <w:tab/>
        <w:t>456</w:t>
      </w:r>
    </w:p>
    <w:p w14:paraId="5420A65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8.11D.2.1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Measurement time</w:t>
      </w:r>
      <w:r>
        <w:tab/>
        <w:t>457</w:t>
      </w:r>
    </w:p>
    <w:p w14:paraId="039A0DC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Uplink spatial relation switch delay</w:t>
      </w:r>
      <w:r>
        <w:tab/>
        <w:t>457</w:t>
      </w:r>
    </w:p>
    <w:p w14:paraId="480F71A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457</w:t>
      </w:r>
    </w:p>
    <w:p w14:paraId="1387A56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Known conditions for spatial relation when associated with DL-RS</w:t>
      </w:r>
      <w:r>
        <w:tab/>
        <w:t>457</w:t>
      </w:r>
    </w:p>
    <w:p w14:paraId="55E2224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MAC-CE based spatial relation switch delay</w:t>
      </w:r>
      <w:r>
        <w:tab/>
        <w:t>458</w:t>
      </w:r>
    </w:p>
    <w:p w14:paraId="5F4B172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val="en-US"/>
        </w:rPr>
        <w:lastRenderedPageBreak/>
        <w:t>8.12.4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DCI based spatial relation switch delay</w:t>
      </w:r>
      <w:r>
        <w:tab/>
        <w:t>458</w:t>
      </w:r>
    </w:p>
    <w:p w14:paraId="5EC30C1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RRC based spatial relation switch delay</w:t>
      </w:r>
      <w:r>
        <w:tab/>
        <w:t>459</w:t>
      </w:r>
    </w:p>
    <w:p w14:paraId="7BB332D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8.12A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Uplink spatial relation switch delay for RedCap</w:t>
      </w:r>
      <w:r>
        <w:tab/>
        <w:t>459</w:t>
      </w:r>
    </w:p>
    <w:p w14:paraId="24B2E25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459</w:t>
      </w:r>
    </w:p>
    <w:p w14:paraId="7DA2C55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Known conditions for spatial relation when associated with DL-RS</w:t>
      </w:r>
      <w:r>
        <w:tab/>
        <w:t>459</w:t>
      </w:r>
    </w:p>
    <w:p w14:paraId="6879F70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8.12A.3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MAC-CE based spatial relation switch delay</w:t>
      </w:r>
      <w:r>
        <w:tab/>
        <w:t>460</w:t>
      </w:r>
    </w:p>
    <w:p w14:paraId="2A0749D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val="en-US"/>
        </w:rPr>
        <w:t>8.12A.4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DCI based spatial relation switch delay</w:t>
      </w:r>
      <w:r>
        <w:tab/>
        <w:t>460</w:t>
      </w:r>
    </w:p>
    <w:p w14:paraId="74A7DB8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8.12A.5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RRC based spatial relation switch delay</w:t>
      </w:r>
      <w:r>
        <w:tab/>
        <w:t>461</w:t>
      </w:r>
    </w:p>
    <w:p w14:paraId="669E770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8.12C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Uplink spatial relation switch delay for satellite access</w:t>
      </w:r>
      <w:r>
        <w:tab/>
        <w:t>461</w:t>
      </w:r>
    </w:p>
    <w:p w14:paraId="68493A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Void</w:t>
      </w:r>
      <w:r>
        <w:tab/>
        <w:t>462</w:t>
      </w:r>
    </w:p>
    <w:p w14:paraId="5C52931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8.12C.2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Void</w:t>
      </w:r>
      <w:r>
        <w:tab/>
        <w:t>462</w:t>
      </w:r>
    </w:p>
    <w:p w14:paraId="66E1444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8.12C.3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Void</w:t>
      </w:r>
      <w:r>
        <w:tab/>
        <w:t>462</w:t>
      </w:r>
    </w:p>
    <w:p w14:paraId="6B06163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val="en-US"/>
        </w:rPr>
        <w:t>8.12C.4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Void</w:t>
      </w:r>
      <w:r>
        <w:tab/>
        <w:t>462</w:t>
      </w:r>
    </w:p>
    <w:p w14:paraId="638FFAF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8.12C.5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Void</w:t>
      </w:r>
      <w:r>
        <w:tab/>
        <w:t>462</w:t>
      </w:r>
    </w:p>
    <w:p w14:paraId="259B1F8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462</w:t>
      </w:r>
    </w:p>
    <w:p w14:paraId="4B167E4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462</w:t>
      </w:r>
    </w:p>
    <w:p w14:paraId="38F72EA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462</w:t>
      </w:r>
    </w:p>
    <w:p w14:paraId="7DC593B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8.13A</w:t>
      </w:r>
      <w:r>
        <w:rPr>
          <w:rFonts w:ascii="Calibri" w:eastAsia="Malgun Gothic" w:hAnsi="Calibri"/>
          <w:sz w:val="22"/>
          <w:szCs w:val="22"/>
        </w:rPr>
        <w:tab/>
      </w:r>
      <w:r>
        <w:t>UE-specific CBW change for RedCap</w:t>
      </w:r>
      <w:r>
        <w:tab/>
        <w:t>462</w:t>
      </w:r>
    </w:p>
    <w:p w14:paraId="1FC16FB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462</w:t>
      </w:r>
    </w:p>
    <w:p w14:paraId="5AE6651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462</w:t>
      </w:r>
    </w:p>
    <w:p w14:paraId="53C0048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for satellite access</w:t>
      </w:r>
      <w:r>
        <w:tab/>
        <w:t>463</w:t>
      </w:r>
    </w:p>
    <w:p w14:paraId="0879C61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463</w:t>
      </w:r>
    </w:p>
    <w:p w14:paraId="42B0680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463</w:t>
      </w:r>
    </w:p>
    <w:p w14:paraId="04936C9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Pathloss reference signal switching delay</w:t>
      </w:r>
      <w:r>
        <w:tab/>
        <w:t>463</w:t>
      </w:r>
    </w:p>
    <w:p w14:paraId="26B9E8D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463</w:t>
      </w:r>
    </w:p>
    <w:p w14:paraId="4525A5D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Known conditions for pathloss reference signal</w:t>
      </w:r>
      <w:r>
        <w:tab/>
        <w:t>464</w:t>
      </w:r>
    </w:p>
    <w:p w14:paraId="5057217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MAC-CE based pathloss reference signal switch delay</w:t>
      </w:r>
      <w:r>
        <w:tab/>
        <w:t>464</w:t>
      </w:r>
    </w:p>
    <w:p w14:paraId="39AC74B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8.14C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Pathloss reference signal switching delay </w:t>
      </w:r>
      <w:r>
        <w:rPr>
          <w:lang w:eastAsia="ko-KR"/>
        </w:rPr>
        <w:t>for satellite access</w:t>
      </w:r>
      <w:r>
        <w:tab/>
        <w:t>464</w:t>
      </w:r>
    </w:p>
    <w:p w14:paraId="2806E5E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8.14C.1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465</w:t>
      </w:r>
    </w:p>
    <w:p w14:paraId="2BADA83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8.14C.2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Known conditions for pathloss reference signal</w:t>
      </w:r>
      <w:r>
        <w:tab/>
        <w:t>465</w:t>
      </w:r>
    </w:p>
    <w:p w14:paraId="401AA6F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8.14C.3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MAC-CE based pathloss reference signal switch delay</w:t>
      </w:r>
      <w:r>
        <w:tab/>
        <w:t>465</w:t>
      </w:r>
    </w:p>
    <w:p w14:paraId="5983FD9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</w:t>
      </w:r>
      <w:r>
        <w:t>.</w:t>
      </w:r>
      <w:r w:rsidRPr="00F168CC">
        <w:rPr>
          <w:lang w:val="en-US" w:eastAsia="zh-CN"/>
        </w:rPr>
        <w:t>15</w:t>
      </w:r>
      <w:r>
        <w:rPr>
          <w:rFonts w:ascii="Calibri" w:eastAsia="Malgun Gothic" w:hAnsi="Calibri"/>
          <w:sz w:val="22"/>
          <w:szCs w:val="22"/>
        </w:rPr>
        <w:tab/>
      </w:r>
      <w:r>
        <w:t>Active downlink TCI state switching delay for unified TCI</w:t>
      </w:r>
      <w:r>
        <w:tab/>
        <w:t>466</w:t>
      </w:r>
    </w:p>
    <w:p w14:paraId="37A3611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</w:t>
      </w:r>
      <w:r w:rsidRPr="00F168CC">
        <w:rPr>
          <w:lang w:val="en-US" w:eastAsia="ko-KR"/>
        </w:rPr>
        <w:t>.</w:t>
      </w:r>
      <w:r w:rsidRPr="00F168CC">
        <w:rPr>
          <w:lang w:val="en-US" w:eastAsia="zh-CN"/>
        </w:rPr>
        <w:t>15</w:t>
      </w:r>
      <w:r w:rsidRPr="00F168CC">
        <w:rPr>
          <w:lang w:val="en-US" w:eastAsia="ko-KR"/>
        </w:rPr>
        <w:t>.</w:t>
      </w:r>
      <w:r w:rsidRPr="00F168C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466</w:t>
      </w:r>
    </w:p>
    <w:p w14:paraId="11D193A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8.15.4</w:t>
      </w:r>
      <w:r>
        <w:rPr>
          <w:rFonts w:ascii="Calibri" w:eastAsia="Malgun Gothic" w:hAnsi="Calibri"/>
          <w:sz w:val="22"/>
          <w:szCs w:val="22"/>
        </w:rPr>
        <w:tab/>
      </w:r>
      <w:r>
        <w:t>DCI based downlink TCI state switch delay</w:t>
      </w:r>
      <w:r>
        <w:tab/>
        <w:t>467</w:t>
      </w:r>
    </w:p>
    <w:p w14:paraId="3019C8F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8.15.5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Active Downlink TCI state list update delay</w:t>
      </w:r>
      <w:r>
        <w:tab/>
        <w:t>468</w:t>
      </w:r>
    </w:p>
    <w:p w14:paraId="683F125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</w:t>
      </w:r>
      <w:r>
        <w:t>.</w:t>
      </w:r>
      <w:r w:rsidRPr="00F168CC">
        <w:rPr>
          <w:lang w:val="en-US" w:eastAsia="zh-CN"/>
        </w:rPr>
        <w:t>16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Active </w:t>
      </w:r>
      <w:r w:rsidRPr="00F168CC">
        <w:rPr>
          <w:lang w:val="en-US" w:eastAsia="zh-CN"/>
        </w:rPr>
        <w:t>up</w:t>
      </w:r>
      <w:r>
        <w:t>link TCI state switching delay for unified TCI</w:t>
      </w:r>
      <w:r>
        <w:tab/>
        <w:t>469</w:t>
      </w:r>
    </w:p>
    <w:p w14:paraId="56AF0A9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</w:t>
      </w:r>
      <w:r w:rsidRPr="00F168CC">
        <w:rPr>
          <w:lang w:val="en-US" w:eastAsia="ko-KR"/>
        </w:rPr>
        <w:t>.</w:t>
      </w:r>
      <w:r w:rsidRPr="00F168CC">
        <w:rPr>
          <w:lang w:val="en-US" w:eastAsia="zh-CN"/>
        </w:rPr>
        <w:t>16</w:t>
      </w:r>
      <w:r w:rsidRPr="00F168CC">
        <w:rPr>
          <w:lang w:val="en-US" w:eastAsia="ko-KR"/>
        </w:rPr>
        <w:t>.</w:t>
      </w:r>
      <w:r w:rsidRPr="00F168C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469</w:t>
      </w:r>
    </w:p>
    <w:p w14:paraId="14370AA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8.16.4</w:t>
      </w:r>
      <w:r>
        <w:rPr>
          <w:rFonts w:ascii="Calibri" w:eastAsia="Malgun Gothic" w:hAnsi="Calibri"/>
          <w:sz w:val="22"/>
          <w:szCs w:val="22"/>
        </w:rPr>
        <w:tab/>
      </w:r>
      <w:r>
        <w:t>DCI based uplink TCI state switch delay</w:t>
      </w:r>
      <w:r>
        <w:tab/>
        <w:t>471</w:t>
      </w:r>
    </w:p>
    <w:p w14:paraId="1EA10F9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8.16.5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Active Uplink TCI state list update delay</w:t>
      </w:r>
      <w:r>
        <w:tab/>
        <w:t>471</w:t>
      </w:r>
    </w:p>
    <w:p w14:paraId="23E0336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8.17</w:t>
      </w:r>
      <w:r>
        <w:rPr>
          <w:rFonts w:ascii="Calibri" w:eastAsia="Malgun Gothic" w:hAnsi="Calibri"/>
          <w:sz w:val="22"/>
          <w:szCs w:val="22"/>
        </w:rPr>
        <w:tab/>
      </w:r>
      <w:r>
        <w:t>SCG Activation and Deactivation Delay</w:t>
      </w:r>
      <w:r>
        <w:tab/>
        <w:t>473</w:t>
      </w:r>
    </w:p>
    <w:p w14:paraId="6B1FDF0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473</w:t>
      </w:r>
    </w:p>
    <w:p w14:paraId="40BD45F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SCG Activation Delay Requirement</w:t>
      </w:r>
      <w:r>
        <w:tab/>
        <w:t>473</w:t>
      </w:r>
    </w:p>
    <w:p w14:paraId="38314CB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8.17.</w:t>
      </w:r>
      <w:r w:rsidRPr="00F168CC">
        <w:rPr>
          <w:rFonts w:eastAsia="SimSun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SCG Deactivation Delay Requirement</w:t>
      </w:r>
      <w:r>
        <w:tab/>
        <w:t>474</w:t>
      </w:r>
    </w:p>
    <w:p w14:paraId="5659400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8.18</w:t>
      </w:r>
      <w:r>
        <w:rPr>
          <w:rFonts w:ascii="Calibri" w:eastAsia="Malgun Gothic" w:hAnsi="Calibri"/>
          <w:sz w:val="22"/>
          <w:szCs w:val="22"/>
        </w:rPr>
        <w:tab/>
      </w:r>
      <w:r>
        <w:t>TRP specific Link Recovery Procedures</w:t>
      </w:r>
      <w:r>
        <w:tab/>
        <w:t>474</w:t>
      </w:r>
    </w:p>
    <w:p w14:paraId="38FB33A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474</w:t>
      </w:r>
    </w:p>
    <w:p w14:paraId="17FA3E7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8.18.2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TRP specific SSB based beam failure detection</w:t>
      </w:r>
      <w:r>
        <w:tab/>
        <w:t>475</w:t>
      </w:r>
    </w:p>
    <w:p w14:paraId="763BA4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475</w:t>
      </w:r>
    </w:p>
    <w:p w14:paraId="6930844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475</w:t>
      </w:r>
    </w:p>
    <w:p w14:paraId="054EA70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8.18.2.3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477</w:t>
      </w:r>
    </w:p>
    <w:p w14:paraId="356A833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8.18.3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478</w:t>
      </w:r>
    </w:p>
    <w:p w14:paraId="5238E6B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478</w:t>
      </w:r>
    </w:p>
    <w:p w14:paraId="6BF7DF7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478</w:t>
      </w:r>
    </w:p>
    <w:p w14:paraId="1F456C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480</w:t>
      </w:r>
    </w:p>
    <w:p w14:paraId="45546D0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Minimum requirement for L1 indication</w:t>
      </w:r>
      <w:r>
        <w:tab/>
        <w:t>481</w:t>
      </w:r>
    </w:p>
    <w:p w14:paraId="52E7FF4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Requirements for SSB based candidate beam detection</w:t>
      </w:r>
      <w:r>
        <w:tab/>
        <w:t>481</w:t>
      </w:r>
    </w:p>
    <w:p w14:paraId="2939678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Introduction</w:t>
      </w:r>
      <w:r>
        <w:tab/>
        <w:t>481</w:t>
      </w:r>
    </w:p>
    <w:p w14:paraId="1A44FE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Minimum requirement</w:t>
      </w:r>
      <w:r>
        <w:tab/>
        <w:t>481</w:t>
      </w:r>
    </w:p>
    <w:p w14:paraId="63D812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Measurement restriction for SSB based candidate beam detection</w:t>
      </w:r>
      <w:r>
        <w:tab/>
        <w:t>483</w:t>
      </w:r>
    </w:p>
    <w:p w14:paraId="734FCE9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Requirements for CSI-RS based candidate beam detection</w:t>
      </w:r>
      <w:r>
        <w:tab/>
        <w:t>484</w:t>
      </w:r>
    </w:p>
    <w:p w14:paraId="57B4FC0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Introduction</w:t>
      </w:r>
      <w:r>
        <w:tab/>
        <w:t>484</w:t>
      </w:r>
    </w:p>
    <w:p w14:paraId="553560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Minimum requirement</w:t>
      </w:r>
      <w:r>
        <w:tab/>
        <w:t>484</w:t>
      </w:r>
    </w:p>
    <w:p w14:paraId="7BC5CA0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Measurement restriction for CSI-RS based candidate beam detection</w:t>
      </w:r>
      <w:r>
        <w:tab/>
        <w:t>486</w:t>
      </w:r>
    </w:p>
    <w:p w14:paraId="6DE543D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lastRenderedPageBreak/>
        <w:t>8.18.7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 xml:space="preserve">Requirements for TRP specific </w:t>
      </w:r>
      <w:r w:rsidRPr="00F168CC">
        <w:rPr>
          <w:rFonts w:eastAsia="SimSun"/>
          <w:lang w:eastAsia="zh-TW"/>
        </w:rPr>
        <w:t>B</w:t>
      </w:r>
      <w:r w:rsidRPr="00F168CC">
        <w:rPr>
          <w:rFonts w:eastAsia="SimSun"/>
        </w:rPr>
        <w:t xml:space="preserve">eam </w:t>
      </w:r>
      <w:r w:rsidRPr="00F168CC">
        <w:rPr>
          <w:rFonts w:eastAsia="SimSun"/>
          <w:lang w:eastAsia="zh-TW"/>
        </w:rPr>
        <w:t>F</w:t>
      </w:r>
      <w:r w:rsidRPr="00F168CC">
        <w:rPr>
          <w:rFonts w:eastAsia="SimSun"/>
        </w:rPr>
        <w:t xml:space="preserve">ailure </w:t>
      </w:r>
      <w:r w:rsidRPr="00F168CC">
        <w:rPr>
          <w:rFonts w:eastAsia="SimSun"/>
          <w:lang w:eastAsia="zh-TW"/>
        </w:rPr>
        <w:t>R</w:t>
      </w:r>
      <w:r w:rsidRPr="00F168CC">
        <w:rPr>
          <w:rFonts w:eastAsia="SimSun"/>
        </w:rPr>
        <w:t>ecovery</w:t>
      </w:r>
      <w:r>
        <w:tab/>
        <w:t>487</w:t>
      </w:r>
    </w:p>
    <w:p w14:paraId="0F68775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Introduction</w:t>
      </w:r>
      <w:r>
        <w:tab/>
        <w:t>487</w:t>
      </w:r>
    </w:p>
    <w:p w14:paraId="35B6C4D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Requirement</w:t>
      </w:r>
      <w:r>
        <w:tab/>
        <w:t>487</w:t>
      </w:r>
    </w:p>
    <w:p w14:paraId="3FA9E7C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Scheduling availability of UE during TRP specific beam failure detection</w:t>
      </w:r>
      <w:r>
        <w:tab/>
        <w:t>488</w:t>
      </w:r>
    </w:p>
    <w:p w14:paraId="742CE9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</w:t>
      </w:r>
      <w:r w:rsidRPr="00F168CC">
        <w:rPr>
          <w:rFonts w:eastAsia="?? ??"/>
          <w:lang w:eastAsia="ja-JP"/>
        </w:rPr>
        <w:t>8</w:t>
      </w:r>
      <w:r w:rsidRPr="00F168C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?? ??"/>
        </w:rPr>
        <w:t>Scheduling availability of UE performing</w:t>
      </w:r>
      <w:r>
        <w:t xml:space="preserve"> </w:t>
      </w:r>
      <w:r w:rsidRPr="00F168CC">
        <w:rPr>
          <w:rFonts w:eastAsia="?? ??"/>
        </w:rPr>
        <w:t>TRP specific beam failure detection with a same subcarrier spacing as PDSCH/PDCCH on FR1</w:t>
      </w:r>
      <w:r>
        <w:tab/>
        <w:t>488</w:t>
      </w:r>
    </w:p>
    <w:p w14:paraId="79F9315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</w:t>
      </w:r>
      <w:r w:rsidRPr="00F168CC">
        <w:rPr>
          <w:rFonts w:eastAsia="SimSun"/>
          <w:lang w:eastAsia="ja-JP"/>
        </w:rPr>
        <w:t>8</w:t>
      </w:r>
      <w:r w:rsidRPr="00F168CC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488</w:t>
      </w:r>
    </w:p>
    <w:p w14:paraId="67E5DA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</w:t>
      </w:r>
      <w:r w:rsidRPr="00F168CC">
        <w:rPr>
          <w:rFonts w:eastAsia="SimSun"/>
          <w:lang w:eastAsia="ja-JP"/>
        </w:rPr>
        <w:t>8</w:t>
      </w:r>
      <w:r w:rsidRPr="00F168CC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Scheduling availability of UE performing TRP specific beam failure detection on FR2</w:t>
      </w:r>
      <w:r>
        <w:tab/>
        <w:t>488</w:t>
      </w:r>
    </w:p>
    <w:p w14:paraId="77FA488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</w:t>
      </w:r>
      <w:r w:rsidRPr="00F168CC">
        <w:rPr>
          <w:rFonts w:eastAsia="SimSun"/>
          <w:lang w:eastAsia="ja-JP"/>
        </w:rPr>
        <w:t>8</w:t>
      </w:r>
      <w:r w:rsidRPr="00F168CC">
        <w:rPr>
          <w:rFonts w:eastAsia="SimSu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Scheduling availability of UE performing TRP specific beam failure detection on FR1 or FR2 in case of FR1-FR2 inter-band CA</w:t>
      </w:r>
      <w:r w:rsidRPr="00F168CC">
        <w:rPr>
          <w:rFonts w:eastAsia="SimSun"/>
          <w:lang w:eastAsia="zh-CN"/>
        </w:rPr>
        <w:t xml:space="preserve"> and NR DC</w:t>
      </w:r>
      <w:r>
        <w:tab/>
        <w:t>489</w:t>
      </w:r>
    </w:p>
    <w:p w14:paraId="57BCC88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Scheduling availability of UE during</w:t>
      </w:r>
      <w:r>
        <w:t xml:space="preserve"> </w:t>
      </w:r>
      <w:r w:rsidRPr="00F168CC">
        <w:rPr>
          <w:rFonts w:eastAsia="SimSun"/>
        </w:rPr>
        <w:t>TRP specific candidate beam detection</w:t>
      </w:r>
      <w:r>
        <w:tab/>
        <w:t>489</w:t>
      </w:r>
    </w:p>
    <w:p w14:paraId="006564C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</w:t>
      </w:r>
      <w:r w:rsidRPr="00F168CC">
        <w:rPr>
          <w:rFonts w:eastAsia="SimSun"/>
        </w:rPr>
        <w:t>.18.9.1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Scheduling availability of UE performing L1-RSRP measurement with a same subcarrier spacing as PDSCH/PDCCH on FR1</w:t>
      </w:r>
      <w:r>
        <w:tab/>
        <w:t>489</w:t>
      </w:r>
    </w:p>
    <w:p w14:paraId="4CD793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Scheduling availability of UE performing L1-RSRP measurement with a different subcarrier spacing than PDSCH/PDCCH on FR1</w:t>
      </w:r>
      <w:r>
        <w:tab/>
        <w:t>489</w:t>
      </w:r>
    </w:p>
    <w:p w14:paraId="055044E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8.18.9.3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Scheduling availability of UE performing L1-RSRP measurement on FR2</w:t>
      </w:r>
      <w:r>
        <w:tab/>
        <w:t>489</w:t>
      </w:r>
    </w:p>
    <w:p w14:paraId="73701BF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8.18.9.4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Scheduling availability of UE performing L1-RSRP measurement on FR1 or FR2 in case of FR1-FR2 inter-band CA</w:t>
      </w:r>
      <w:r w:rsidRPr="00F168CC">
        <w:rPr>
          <w:rFonts w:eastAsia="SimSun"/>
          <w:lang w:eastAsia="zh-CN"/>
        </w:rPr>
        <w:t xml:space="preserve"> and NR-DC</w:t>
      </w:r>
      <w:r>
        <w:tab/>
        <w:t>490</w:t>
      </w:r>
    </w:p>
    <w:p w14:paraId="2EECFE7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8.19</w:t>
      </w:r>
      <w:r>
        <w:rPr>
          <w:rFonts w:ascii="Calibri" w:eastAsia="Malgun Gothic" w:hAnsi="Calibri"/>
          <w:sz w:val="22"/>
          <w:szCs w:val="22"/>
        </w:rPr>
        <w:tab/>
      </w:r>
      <w:r>
        <w:t>Pre-configured measurement gap activation/deactivation delay</w:t>
      </w:r>
      <w:r>
        <w:tab/>
        <w:t>490</w:t>
      </w:r>
    </w:p>
    <w:p w14:paraId="54E9DB5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</w:t>
      </w:r>
      <w:r>
        <w:t>19</w:t>
      </w:r>
      <w:r w:rsidRPr="00F168CC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490</w:t>
      </w:r>
    </w:p>
    <w:p w14:paraId="2A906B7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</w:t>
      </w:r>
      <w:r>
        <w:t>19</w:t>
      </w:r>
      <w:r w:rsidRPr="00F168CC">
        <w:rPr>
          <w:lang w:val="en-US"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Pre-configured measurement gap activation/deactivation upon DCI/timer-based BWP switch</w:t>
      </w:r>
      <w:r>
        <w:tab/>
        <w:t>490</w:t>
      </w:r>
    </w:p>
    <w:p w14:paraId="0177FD1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</w:t>
      </w:r>
      <w:r>
        <w:t>19</w:t>
      </w:r>
      <w:r w:rsidRPr="00F168CC">
        <w:rPr>
          <w:lang w:val="en-US" w:eastAsia="zh-CN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Activation/deactivation upon DCI/timer-based BWP switch delay on a single CC</w:t>
      </w:r>
      <w:r>
        <w:tab/>
        <w:t>490</w:t>
      </w:r>
    </w:p>
    <w:p w14:paraId="73361A8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8.19.3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Pre-configured measurement gap activation/deactivation upon SCell activation/deactivation</w:t>
      </w:r>
      <w:r>
        <w:tab/>
        <w:t>491</w:t>
      </w:r>
    </w:p>
    <w:p w14:paraId="7DA564F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</w:t>
      </w:r>
      <w:r>
        <w:t>19</w:t>
      </w:r>
      <w:r w:rsidRPr="00F168CC">
        <w:rPr>
          <w:lang w:val="en-US" w:eastAsia="zh-C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Pre-configured measurement gap activation/deactivation upon RRC reconfiguration</w:t>
      </w:r>
      <w:r>
        <w:tab/>
        <w:t>491</w:t>
      </w:r>
    </w:p>
    <w:p w14:paraId="4D1F6A11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9</w:t>
      </w:r>
      <w:r>
        <w:rPr>
          <w:rFonts w:ascii="Calibri" w:eastAsia="Malgun Gothic" w:hAnsi="Calibri"/>
          <w:szCs w:val="22"/>
        </w:rPr>
        <w:tab/>
      </w:r>
      <w:r>
        <w:t>Measurement Procedure</w:t>
      </w:r>
      <w:r>
        <w:tab/>
        <w:t>492</w:t>
      </w:r>
    </w:p>
    <w:p w14:paraId="4934DE4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9.1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492</w:t>
      </w:r>
    </w:p>
    <w:p w14:paraId="0C4003F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492</w:t>
      </w:r>
    </w:p>
    <w:p w14:paraId="0EE3E63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492</w:t>
      </w:r>
    </w:p>
    <w:p w14:paraId="5804295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504</w:t>
      </w:r>
    </w:p>
    <w:p w14:paraId="32B1F7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505</w:t>
      </w:r>
    </w:p>
    <w:p w14:paraId="7083B6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506</w:t>
      </w:r>
    </w:p>
    <w:p w14:paraId="080B5C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507</w:t>
      </w:r>
    </w:p>
    <w:p w14:paraId="36EAA1C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9.1.3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508</w:t>
      </w:r>
    </w:p>
    <w:p w14:paraId="624E3D1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9.1.3.1</w:t>
      </w:r>
      <w:r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</w:t>
      </w:r>
      <w:r>
        <w:tab/>
        <w:t>508</w:t>
      </w:r>
    </w:p>
    <w:p w14:paraId="6E8A92B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508</w:t>
      </w:r>
    </w:p>
    <w:p w14:paraId="552B5D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9.1.3.1b</w:t>
      </w:r>
      <w:r>
        <w:rPr>
          <w:rFonts w:ascii="Calibri" w:eastAsia="Malgun Gothic" w:hAnsi="Calibri"/>
          <w:sz w:val="22"/>
          <w:szCs w:val="22"/>
        </w:rPr>
        <w:tab/>
      </w:r>
      <w:r>
        <w:t>NE-DC: Monitoring of multiple layers using gaps</w:t>
      </w:r>
      <w:r>
        <w:tab/>
        <w:t>509</w:t>
      </w:r>
    </w:p>
    <w:p w14:paraId="7BBD740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9.1.3.1c</w:t>
      </w:r>
      <w:r>
        <w:rPr>
          <w:rFonts w:ascii="Calibri" w:eastAsia="Malgun Gothic" w:hAnsi="Calibri"/>
          <w:sz w:val="22"/>
          <w:szCs w:val="22"/>
        </w:rPr>
        <w:tab/>
      </w:r>
      <w:r>
        <w:t>NR-DC: Monitoring of multiple layers using gaps</w:t>
      </w:r>
      <w:r>
        <w:tab/>
        <w:t>509</w:t>
      </w:r>
    </w:p>
    <w:p w14:paraId="2E1A057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9.1.3.2</w:t>
      </w:r>
      <w:r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</w:t>
      </w:r>
      <w:r>
        <w:tab/>
        <w:t>510</w:t>
      </w:r>
    </w:p>
    <w:p w14:paraId="3750920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511</w:t>
      </w:r>
    </w:p>
    <w:p w14:paraId="28FFE52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9.1.3.2b</w:t>
      </w:r>
      <w:r>
        <w:rPr>
          <w:rFonts w:ascii="Calibri" w:eastAsia="Malgun Gothic" w:hAnsi="Calibri"/>
          <w:sz w:val="22"/>
          <w:szCs w:val="22"/>
        </w:rPr>
        <w:tab/>
      </w:r>
      <w:r>
        <w:t>NE-DC: Maximum allowed layers for multiple monitoring</w:t>
      </w:r>
      <w:r>
        <w:tab/>
        <w:t>511</w:t>
      </w:r>
    </w:p>
    <w:p w14:paraId="7C07AAC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9.1.3.2c</w:t>
      </w:r>
      <w:r>
        <w:rPr>
          <w:rFonts w:ascii="Calibri" w:eastAsia="Malgun Gothic" w:hAnsi="Calibri"/>
          <w:sz w:val="22"/>
          <w:szCs w:val="22"/>
        </w:rPr>
        <w:tab/>
      </w:r>
      <w:r>
        <w:t>NR-DC: Maximum allowed layers for multiple monitoring</w:t>
      </w:r>
      <w:r>
        <w:tab/>
        <w:t>512</w:t>
      </w:r>
    </w:p>
    <w:p w14:paraId="4D2EFC9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9.1A.3.2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513</w:t>
      </w:r>
    </w:p>
    <w:p w14:paraId="1E9E03F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9.1.3A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CCA</w:t>
      </w:r>
      <w:r>
        <w:tab/>
        <w:t>513</w:t>
      </w:r>
    </w:p>
    <w:p w14:paraId="2F0A773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9.1.3A.1</w:t>
      </w:r>
      <w:r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 under CCA</w:t>
      </w:r>
      <w:r>
        <w:tab/>
        <w:t>513</w:t>
      </w:r>
    </w:p>
    <w:p w14:paraId="3F8C4F1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9.1.3A.1a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CCA</w:t>
      </w:r>
      <w:r>
        <w:tab/>
        <w:t>513</w:t>
      </w:r>
    </w:p>
    <w:p w14:paraId="04C25A6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9.1.3A.2</w:t>
      </w:r>
      <w:r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 under CCA</w:t>
      </w:r>
      <w:r>
        <w:tab/>
        <w:t>513</w:t>
      </w:r>
    </w:p>
    <w:p w14:paraId="2F13EF3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9.1.3A.2a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under CCA</w:t>
      </w:r>
      <w:r>
        <w:tab/>
        <w:t>514</w:t>
      </w:r>
    </w:p>
    <w:p w14:paraId="2ACD3F9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9.1.3C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satellite access</w:t>
      </w:r>
      <w:r>
        <w:tab/>
        <w:t>514</w:t>
      </w:r>
    </w:p>
    <w:p w14:paraId="1F0C59B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9.1.3C.1a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satellite access</w:t>
      </w:r>
      <w:r>
        <w:tab/>
        <w:t>514</w:t>
      </w:r>
    </w:p>
    <w:p w14:paraId="37D9C81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9.1.3C.2a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for SAN</w:t>
      </w:r>
      <w:r>
        <w:tab/>
        <w:t>515</w:t>
      </w:r>
    </w:p>
    <w:p w14:paraId="38DE370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9.1.4</w:t>
      </w:r>
      <w:r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515</w:t>
      </w:r>
    </w:p>
    <w:p w14:paraId="3FF2007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515</w:t>
      </w:r>
    </w:p>
    <w:p w14:paraId="4209289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515</w:t>
      </w:r>
    </w:p>
    <w:p w14:paraId="7467857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9.1.5</w:t>
      </w:r>
      <w:r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519</w:t>
      </w:r>
    </w:p>
    <w:p w14:paraId="427736A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9.1.5.1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520</w:t>
      </w:r>
    </w:p>
    <w:p w14:paraId="7278DF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9.1.5.1.1</w:t>
      </w:r>
      <w:r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522</w:t>
      </w:r>
    </w:p>
    <w:p w14:paraId="2232EA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9.1.5.1.2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523</w:t>
      </w:r>
    </w:p>
    <w:p w14:paraId="166594F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9.1.5.1.3</w:t>
      </w:r>
      <w:r>
        <w:rPr>
          <w:rFonts w:ascii="Calibri" w:eastAsia="Malgun Gothic" w:hAnsi="Calibri"/>
          <w:sz w:val="22"/>
          <w:szCs w:val="22"/>
        </w:rPr>
        <w:tab/>
      </w:r>
      <w:r>
        <w:t>NR-DC mode: carrier-specific scaling factor for SSB-based and CSI-RS based L3 measurements performed outside gaps</w:t>
      </w:r>
      <w:r>
        <w:tab/>
        <w:t>524</w:t>
      </w:r>
    </w:p>
    <w:p w14:paraId="52104B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9.1.5.1.4</w:t>
      </w:r>
      <w:r>
        <w:rPr>
          <w:rFonts w:ascii="Calibri" w:eastAsia="Malgun Gothic" w:hAnsi="Calibri"/>
          <w:sz w:val="22"/>
          <w:szCs w:val="22"/>
        </w:rPr>
        <w:tab/>
      </w:r>
      <w:r>
        <w:t>NE-DC mode: carrier-specific scaling factor for SSB-based and CSI-RS based measurements performed outside gaps</w:t>
      </w:r>
      <w:r>
        <w:tab/>
        <w:t>525</w:t>
      </w:r>
    </w:p>
    <w:p w14:paraId="562C644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9.1.5.2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526</w:t>
      </w:r>
    </w:p>
    <w:p w14:paraId="0010EE2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9.1.5.2.1</w:t>
      </w:r>
      <w:r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528</w:t>
      </w:r>
    </w:p>
    <w:p w14:paraId="248C7A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9.1.5.2.2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530</w:t>
      </w:r>
    </w:p>
    <w:p w14:paraId="3C4351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532</w:t>
      </w:r>
    </w:p>
    <w:p w14:paraId="7DAA834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533</w:t>
      </w:r>
    </w:p>
    <w:p w14:paraId="117C268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9.1.5.2.5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PRS-based measurements performed within gaps</w:t>
      </w:r>
      <w:r>
        <w:tab/>
        <w:t>535</w:t>
      </w:r>
    </w:p>
    <w:p w14:paraId="62DDA3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536</w:t>
      </w:r>
    </w:p>
    <w:p w14:paraId="6BE8F0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536</w:t>
      </w:r>
    </w:p>
    <w:p w14:paraId="62531BA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9.1.5.3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NCSG</w:t>
      </w:r>
      <w:r>
        <w:tab/>
        <w:t>536</w:t>
      </w:r>
    </w:p>
    <w:p w14:paraId="2958DB1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9.1.5.3.1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measurements performed within NCSG</w:t>
      </w:r>
      <w:r>
        <w:tab/>
        <w:t>536</w:t>
      </w:r>
    </w:p>
    <w:p w14:paraId="50DAD4A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537</w:t>
      </w:r>
    </w:p>
    <w:p w14:paraId="761C104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9.1.7</w:t>
      </w:r>
      <w:r>
        <w:rPr>
          <w:rFonts w:ascii="Calibri" w:eastAsia="Malgun Gothic" w:hAnsi="Calibri"/>
          <w:sz w:val="22"/>
          <w:szCs w:val="22"/>
        </w:rPr>
        <w:tab/>
      </w:r>
      <w:r>
        <w:t>Pre-configured measurement gap</w:t>
      </w:r>
      <w:r>
        <w:tab/>
        <w:t>538</w:t>
      </w:r>
    </w:p>
    <w:p w14:paraId="2DAA8F2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538</w:t>
      </w:r>
    </w:p>
    <w:p w14:paraId="034286B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538</w:t>
      </w:r>
    </w:p>
    <w:p w14:paraId="2A37C3A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538</w:t>
      </w:r>
    </w:p>
    <w:p w14:paraId="385979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9.1.7.3.1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autonomous activation/deactivation mechanism</w:t>
      </w:r>
      <w:r>
        <w:tab/>
        <w:t>539</w:t>
      </w:r>
    </w:p>
    <w:p w14:paraId="5B9B89B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9.1.7.3.2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network-controlled activation/deactivation mechanism</w:t>
      </w:r>
      <w:r>
        <w:tab/>
        <w:t>539</w:t>
      </w:r>
    </w:p>
    <w:p w14:paraId="78FF6A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9.1.7.3.3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540</w:t>
      </w:r>
    </w:p>
    <w:p w14:paraId="79A7961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9.1.8</w:t>
      </w:r>
      <w:r>
        <w:rPr>
          <w:rFonts w:ascii="Calibri" w:eastAsia="Malgun Gothic" w:hAnsi="Calibri"/>
          <w:sz w:val="22"/>
          <w:szCs w:val="22"/>
        </w:rPr>
        <w:tab/>
      </w:r>
      <w:r>
        <w:t>Concurrent measurement gaps</w:t>
      </w:r>
      <w:r>
        <w:tab/>
        <w:t>540</w:t>
      </w:r>
    </w:p>
    <w:p w14:paraId="2D35B55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9.1.8.1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Introduction</w:t>
      </w:r>
      <w:r>
        <w:tab/>
        <w:t>540</w:t>
      </w:r>
    </w:p>
    <w:p w14:paraId="007B95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9.1.8.2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Requirements</w:t>
      </w:r>
      <w:r>
        <w:tab/>
        <w:t>540</w:t>
      </w:r>
    </w:p>
    <w:p w14:paraId="20311A6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542</w:t>
      </w:r>
    </w:p>
    <w:p w14:paraId="16CE90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542</w:t>
      </w:r>
    </w:p>
    <w:p w14:paraId="0D7AFAA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9.1.9</w:t>
      </w:r>
      <w:r>
        <w:rPr>
          <w:rFonts w:ascii="Calibri" w:eastAsia="Malgun Gothic" w:hAnsi="Calibri"/>
          <w:sz w:val="22"/>
          <w:szCs w:val="22"/>
        </w:rPr>
        <w:tab/>
      </w:r>
      <w:r>
        <w:t>Network controlled small gap</w:t>
      </w:r>
      <w:r>
        <w:tab/>
        <w:t>542</w:t>
      </w:r>
    </w:p>
    <w:p w14:paraId="41EE48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542</w:t>
      </w:r>
    </w:p>
    <w:p w14:paraId="6D6C7D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543</w:t>
      </w:r>
    </w:p>
    <w:p w14:paraId="7610402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9.1.10</w:t>
      </w:r>
      <w:r>
        <w:rPr>
          <w:rFonts w:ascii="Calibri" w:eastAsia="Malgun Gothic" w:hAnsi="Calibri"/>
          <w:sz w:val="22"/>
          <w:szCs w:val="22"/>
        </w:rPr>
        <w:tab/>
      </w:r>
      <w:r>
        <w:t>MUSIM gaps</w:t>
      </w:r>
      <w:r>
        <w:tab/>
        <w:t>545</w:t>
      </w:r>
    </w:p>
    <w:p w14:paraId="6878F25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9.1.11</w:t>
      </w:r>
      <w:r>
        <w:rPr>
          <w:rFonts w:ascii="Calibri" w:eastAsia="Malgun Gothic" w:hAnsi="Calibri"/>
          <w:sz w:val="22"/>
          <w:szCs w:val="22"/>
        </w:rPr>
        <w:tab/>
      </w:r>
      <w:r>
        <w:t>UL gap for Tx power management</w:t>
      </w:r>
      <w:r>
        <w:tab/>
        <w:t>546</w:t>
      </w:r>
    </w:p>
    <w:p w14:paraId="02F641B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9.1A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 for RedCap</w:t>
      </w:r>
      <w:r>
        <w:tab/>
        <w:t>547</w:t>
      </w:r>
    </w:p>
    <w:p w14:paraId="3C44975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547</w:t>
      </w:r>
    </w:p>
    <w:p w14:paraId="2E6FFBB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9.1A.2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547</w:t>
      </w:r>
    </w:p>
    <w:p w14:paraId="1917A08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9.1A.2.1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551</w:t>
      </w:r>
    </w:p>
    <w:p w14:paraId="3A760BB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9.1A.3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552</w:t>
      </w:r>
    </w:p>
    <w:p w14:paraId="5DAD7AC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9.1A.3.1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552</w:t>
      </w:r>
    </w:p>
    <w:p w14:paraId="634BD65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color w:val="000000"/>
        </w:rPr>
        <w:t>9.1A.3.2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552</w:t>
      </w:r>
    </w:p>
    <w:p w14:paraId="6F6AD4B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9.1A.4</w:t>
      </w:r>
      <w:r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552</w:t>
      </w:r>
    </w:p>
    <w:p w14:paraId="706E8BA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9.1A.4.1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552</w:t>
      </w:r>
    </w:p>
    <w:p w14:paraId="5BEF66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9.1A.4.2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553</w:t>
      </w:r>
    </w:p>
    <w:p w14:paraId="0A457D5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9.1A.5</w:t>
      </w:r>
      <w:r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553</w:t>
      </w:r>
    </w:p>
    <w:p w14:paraId="26E61ED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9.1A.5.1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553</w:t>
      </w:r>
    </w:p>
    <w:p w14:paraId="6538F1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9.1A.5.1.1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 measurements performed outside gaps</w:t>
      </w:r>
      <w:r>
        <w:tab/>
        <w:t>554</w:t>
      </w:r>
    </w:p>
    <w:p w14:paraId="54A2D4F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9.1A.5.2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554</w:t>
      </w:r>
    </w:p>
    <w:p w14:paraId="05D0FE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9.1A.5.2.1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 measurements performed within gaps</w:t>
      </w:r>
      <w:r>
        <w:tab/>
        <w:t>554</w:t>
      </w:r>
    </w:p>
    <w:p w14:paraId="3DBA3E0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9.1A.6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555</w:t>
      </w:r>
    </w:p>
    <w:p w14:paraId="2CEB488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9.1C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556</w:t>
      </w:r>
    </w:p>
    <w:p w14:paraId="594A015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556</w:t>
      </w:r>
    </w:p>
    <w:p w14:paraId="0721429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556</w:t>
      </w:r>
    </w:p>
    <w:p w14:paraId="22045D3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9.1C.8</w:t>
      </w:r>
      <w:r>
        <w:rPr>
          <w:rFonts w:ascii="Calibri" w:eastAsia="Malgun Gothic" w:hAnsi="Calibri"/>
          <w:sz w:val="22"/>
          <w:szCs w:val="22"/>
        </w:rPr>
        <w:tab/>
      </w:r>
      <w:r>
        <w:t>Concurrent measurement gaps for SAN</w:t>
      </w:r>
      <w:r>
        <w:tab/>
        <w:t>558</w:t>
      </w:r>
    </w:p>
    <w:p w14:paraId="1C79EAD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9.1C.8.1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Introduction</w:t>
      </w:r>
      <w:r>
        <w:tab/>
        <w:t>558</w:t>
      </w:r>
    </w:p>
    <w:p w14:paraId="0C321E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9.1C.8.2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Requirements</w:t>
      </w:r>
      <w:r>
        <w:tab/>
        <w:t>558</w:t>
      </w:r>
    </w:p>
    <w:p w14:paraId="79D6839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9.1C.8.3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559</w:t>
      </w:r>
    </w:p>
    <w:p w14:paraId="3583DF8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9.1C.8.4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559</w:t>
      </w:r>
    </w:p>
    <w:p w14:paraId="1F22E83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en-US"/>
        </w:rPr>
        <w:t>9.1C.9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en-US"/>
        </w:rPr>
        <w:t>Collision between SMTC and measurement gap for SAN</w:t>
      </w:r>
      <w:r>
        <w:tab/>
        <w:t>559</w:t>
      </w:r>
    </w:p>
    <w:p w14:paraId="1933DD0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9.1C.9.1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559</w:t>
      </w:r>
    </w:p>
    <w:p w14:paraId="75B314D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9.1C.9.2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Collision between </w:t>
      </w:r>
      <w:r>
        <w:rPr>
          <w:lang w:eastAsia="en-US"/>
        </w:rPr>
        <w:t>SMTCs and measurement gap</w:t>
      </w:r>
      <w:r>
        <w:tab/>
        <w:t>559</w:t>
      </w:r>
    </w:p>
    <w:p w14:paraId="7234020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9.1C.9.3</w:t>
      </w:r>
      <w:r>
        <w:rPr>
          <w:rFonts w:ascii="Calibri" w:eastAsia="Malgun Gothic" w:hAnsi="Calibri"/>
          <w:sz w:val="22"/>
          <w:szCs w:val="22"/>
        </w:rPr>
        <w:tab/>
      </w:r>
      <w:r>
        <w:t>Collision between multiple SMTCs on a SAN carrier</w:t>
      </w:r>
      <w:r>
        <w:tab/>
        <w:t>560</w:t>
      </w:r>
    </w:p>
    <w:p w14:paraId="503FAD8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9.2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</w:t>
      </w:r>
      <w:r>
        <w:tab/>
        <w:t>560</w:t>
      </w:r>
    </w:p>
    <w:p w14:paraId="35F0D0D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560</w:t>
      </w:r>
    </w:p>
    <w:p w14:paraId="72877AF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561</w:t>
      </w:r>
    </w:p>
    <w:p w14:paraId="5284AFB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562</w:t>
      </w:r>
    </w:p>
    <w:p w14:paraId="4756E26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562</w:t>
      </w:r>
    </w:p>
    <w:p w14:paraId="6B38E6E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562</w:t>
      </w:r>
    </w:p>
    <w:p w14:paraId="00FF296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562</w:t>
      </w:r>
    </w:p>
    <w:p w14:paraId="57E4F7A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562</w:t>
      </w:r>
    </w:p>
    <w:p w14:paraId="05FE100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562</w:t>
      </w:r>
    </w:p>
    <w:p w14:paraId="7EB97E4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562</w:t>
      </w:r>
    </w:p>
    <w:p w14:paraId="2D2DA02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9.2.5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measurements without measurement gaps</w:t>
      </w:r>
      <w:r>
        <w:tab/>
        <w:t>563</w:t>
      </w:r>
    </w:p>
    <w:p w14:paraId="4A6549C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9.2.5.1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cell identification</w:t>
      </w:r>
      <w:r>
        <w:tab/>
        <w:t>563</w:t>
      </w:r>
    </w:p>
    <w:p w14:paraId="2ACC938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568</w:t>
      </w:r>
    </w:p>
    <w:p w14:paraId="0543ED3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571</w:t>
      </w:r>
    </w:p>
    <w:p w14:paraId="19F055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571</w:t>
      </w:r>
    </w:p>
    <w:p w14:paraId="33FA1B7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571</w:t>
      </w:r>
    </w:p>
    <w:p w14:paraId="1CFDB4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572</w:t>
      </w:r>
    </w:p>
    <w:p w14:paraId="4C1391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9.2.5.3.4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573</w:t>
      </w:r>
    </w:p>
    <w:p w14:paraId="25C6FF5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9.2.5.4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Measurements between PCell and PSCell</w:t>
      </w:r>
      <w:r>
        <w:tab/>
        <w:t>574</w:t>
      </w:r>
    </w:p>
    <w:p w14:paraId="5E3F9B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574</w:t>
      </w:r>
    </w:p>
    <w:p w14:paraId="4932F7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delay</w:t>
      </w:r>
      <w:r>
        <w:tab/>
        <w:t>574</w:t>
      </w:r>
    </w:p>
    <w:p w14:paraId="43483E7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9.2.5.4.3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Reporting Delay</w:t>
      </w:r>
      <w:r>
        <w:tab/>
        <w:t>574</w:t>
      </w:r>
    </w:p>
    <w:p w14:paraId="459238D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575</w:t>
      </w:r>
    </w:p>
    <w:p w14:paraId="159BA4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9.2.6.1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575</w:t>
      </w:r>
    </w:p>
    <w:p w14:paraId="0F0F94F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575</w:t>
      </w:r>
    </w:p>
    <w:p w14:paraId="63D183F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9.2.6.3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577</w:t>
      </w:r>
    </w:p>
    <w:p w14:paraId="77BF9CB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9.2.7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579</w:t>
      </w:r>
    </w:p>
    <w:p w14:paraId="0CEB6B4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579</w:t>
      </w:r>
    </w:p>
    <w:p w14:paraId="3E802E9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581</w:t>
      </w:r>
    </w:p>
    <w:p w14:paraId="5687DA2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during intra-frequency measurement with NCSG</w:t>
      </w:r>
      <w:r>
        <w:tab/>
        <w:t>582</w:t>
      </w:r>
    </w:p>
    <w:p w14:paraId="34C8E3B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9.2A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with CCA</w:t>
      </w:r>
      <w:r>
        <w:tab/>
        <w:t>582</w:t>
      </w:r>
    </w:p>
    <w:p w14:paraId="19D472E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582</w:t>
      </w:r>
    </w:p>
    <w:p w14:paraId="064964E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583</w:t>
      </w:r>
    </w:p>
    <w:p w14:paraId="48AFFED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9.2A.3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583</w:t>
      </w:r>
    </w:p>
    <w:p w14:paraId="22CFE4D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9.2A.3.1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583</w:t>
      </w:r>
    </w:p>
    <w:p w14:paraId="1C8B773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9.2A.3.2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FR2-2</w:t>
      </w:r>
      <w:r>
        <w:tab/>
        <w:t>584</w:t>
      </w:r>
    </w:p>
    <w:p w14:paraId="2D69EBD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9.2A.4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584</w:t>
      </w:r>
    </w:p>
    <w:p w14:paraId="5388CBE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9.2A.5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585</w:t>
      </w:r>
    </w:p>
    <w:p w14:paraId="4202427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9.2A.5.2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589</w:t>
      </w:r>
    </w:p>
    <w:p w14:paraId="6BBDA7C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9.2A.5.3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591</w:t>
      </w:r>
    </w:p>
    <w:p w14:paraId="65D951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9.2A.5.3.1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592</w:t>
      </w:r>
    </w:p>
    <w:p w14:paraId="5D1D887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9.2A.5.3.2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592</w:t>
      </w:r>
    </w:p>
    <w:p w14:paraId="51085A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9.2A.5.3.3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FR2-2</w:t>
      </w:r>
      <w:r>
        <w:tab/>
        <w:t>592</w:t>
      </w:r>
    </w:p>
    <w:p w14:paraId="4872858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9.2A.6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592</w:t>
      </w:r>
    </w:p>
    <w:p w14:paraId="6C7859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9.2A.6.1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592</w:t>
      </w:r>
    </w:p>
    <w:p w14:paraId="601C4F5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9.2A.6.2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595</w:t>
      </w:r>
    </w:p>
    <w:p w14:paraId="391DD27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9.2A.7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RSSI and Channel occupancy measurements</w:t>
      </w:r>
      <w:r>
        <w:tab/>
        <w:t>596</w:t>
      </w:r>
    </w:p>
    <w:p w14:paraId="4821039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9.2A.7.1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RSSI measurements</w:t>
      </w:r>
      <w:r>
        <w:tab/>
        <w:t>596</w:t>
      </w:r>
    </w:p>
    <w:p w14:paraId="35938D3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9.2A.7.2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measurements</w:t>
      </w:r>
      <w:r>
        <w:tab/>
        <w:t>598</w:t>
      </w:r>
    </w:p>
    <w:p w14:paraId="789CB31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9.2A.7.3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 during RSSI and Channel Occupancy measurements in FR1</w:t>
      </w:r>
      <w:r>
        <w:tab/>
        <w:t>599</w:t>
      </w:r>
    </w:p>
    <w:p w14:paraId="2E8F8A3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9.2A.7.4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 during RSSI measurements in FR2-2</w:t>
      </w:r>
      <w:r>
        <w:tab/>
        <w:t>599</w:t>
      </w:r>
    </w:p>
    <w:p w14:paraId="53B557F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9.2B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for RedCap</w:t>
      </w:r>
      <w:r>
        <w:tab/>
        <w:t>600</w:t>
      </w:r>
    </w:p>
    <w:p w14:paraId="6EFD44B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600</w:t>
      </w:r>
    </w:p>
    <w:p w14:paraId="05434A4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600</w:t>
      </w:r>
    </w:p>
    <w:p w14:paraId="018629A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9.2B.3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601</w:t>
      </w:r>
    </w:p>
    <w:p w14:paraId="12F83ED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9.2B.3.1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601</w:t>
      </w:r>
    </w:p>
    <w:p w14:paraId="5890664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9.2B.3.2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601</w:t>
      </w:r>
    </w:p>
    <w:p w14:paraId="36B157E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9.2B.4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601</w:t>
      </w:r>
    </w:p>
    <w:p w14:paraId="4C86E6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9.2B.4.1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601</w:t>
      </w:r>
    </w:p>
    <w:p w14:paraId="6E54200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9.2B.4.2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601</w:t>
      </w:r>
    </w:p>
    <w:p w14:paraId="2C5D81A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9.2B.4.3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601</w:t>
      </w:r>
    </w:p>
    <w:p w14:paraId="1A44176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9.2B.5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 for RedCap</w:t>
      </w:r>
      <w:r>
        <w:tab/>
        <w:t>602</w:t>
      </w:r>
    </w:p>
    <w:p w14:paraId="41435A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9.2B.5.1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602</w:t>
      </w:r>
    </w:p>
    <w:p w14:paraId="4FFBAEB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9.2B.5.2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604</w:t>
      </w:r>
    </w:p>
    <w:p w14:paraId="056B72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9.2B.5.3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605</w:t>
      </w:r>
    </w:p>
    <w:p w14:paraId="0612DE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9.2B.5.3.1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605</w:t>
      </w:r>
    </w:p>
    <w:p w14:paraId="1CF37E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9.2B.5.3.2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606</w:t>
      </w:r>
    </w:p>
    <w:p w14:paraId="4438E3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9.2B.5.3.3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606</w:t>
      </w:r>
    </w:p>
    <w:p w14:paraId="55746AC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9.2B.5.3.4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HD-FDD bands on FR1</w:t>
      </w:r>
      <w:r>
        <w:tab/>
        <w:t>607</w:t>
      </w:r>
    </w:p>
    <w:p w14:paraId="6E31D09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9.2B.6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607</w:t>
      </w:r>
    </w:p>
    <w:p w14:paraId="081B87A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9.2B.6.1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607</w:t>
      </w:r>
    </w:p>
    <w:p w14:paraId="232FA2A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9.2B.6.2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609</w:t>
      </w:r>
    </w:p>
    <w:p w14:paraId="7580A99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9.2C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for SAN</w:t>
      </w:r>
      <w:r>
        <w:tab/>
        <w:t>609</w:t>
      </w:r>
    </w:p>
    <w:p w14:paraId="63F7623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609</w:t>
      </w:r>
    </w:p>
    <w:p w14:paraId="247FE02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610</w:t>
      </w:r>
    </w:p>
    <w:p w14:paraId="58C6070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9.2C.3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610</w:t>
      </w:r>
    </w:p>
    <w:p w14:paraId="4008D53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9.2C.3.1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610</w:t>
      </w:r>
    </w:p>
    <w:p w14:paraId="2DE7620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9.2C.4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611</w:t>
      </w:r>
    </w:p>
    <w:p w14:paraId="20A7E3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9.2C.4.1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611</w:t>
      </w:r>
    </w:p>
    <w:p w14:paraId="63C3509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9.2C.4.2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611</w:t>
      </w:r>
    </w:p>
    <w:p w14:paraId="56F7E5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9.2C.4.3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611</w:t>
      </w:r>
    </w:p>
    <w:p w14:paraId="7F21041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9.2C.5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Intra frequency measurements without measurement gaps</w:t>
      </w:r>
      <w:r>
        <w:tab/>
        <w:t>611</w:t>
      </w:r>
    </w:p>
    <w:p w14:paraId="30A7888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9.2C.5.1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Intra frequency cell identification</w:t>
      </w:r>
      <w:r>
        <w:tab/>
        <w:t>611</w:t>
      </w:r>
    </w:p>
    <w:p w14:paraId="262E761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9.2C.5.2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614</w:t>
      </w:r>
    </w:p>
    <w:p w14:paraId="5F754D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9.2C.5.3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614</w:t>
      </w:r>
    </w:p>
    <w:p w14:paraId="323034A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9.2C.5.3.1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614</w:t>
      </w:r>
    </w:p>
    <w:p w14:paraId="7E613E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9.2C.5.3.2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a neighbor cell served by a different satellite in LEO</w:t>
      </w:r>
      <w:r>
        <w:tab/>
        <w:t>614</w:t>
      </w:r>
    </w:p>
    <w:p w14:paraId="73A44E7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9.2C.6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615</w:t>
      </w:r>
    </w:p>
    <w:p w14:paraId="0163CD2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9.2C.6.1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615</w:t>
      </w:r>
    </w:p>
    <w:p w14:paraId="6CC13BF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9.2C.6.3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616</w:t>
      </w:r>
    </w:p>
    <w:p w14:paraId="4C2719F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9.3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</w:t>
      </w:r>
      <w:r>
        <w:tab/>
        <w:t>617</w:t>
      </w:r>
    </w:p>
    <w:p w14:paraId="131B57C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</w:rPr>
        <w:t>9.3.1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</w:rPr>
        <w:t>Introduction</w:t>
      </w:r>
      <w:r>
        <w:tab/>
        <w:t>617</w:t>
      </w:r>
    </w:p>
    <w:p w14:paraId="1B02E7E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618</w:t>
      </w:r>
    </w:p>
    <w:p w14:paraId="598739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9.3.2.1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618</w:t>
      </w:r>
    </w:p>
    <w:p w14:paraId="33B1C58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618</w:t>
      </w:r>
    </w:p>
    <w:p w14:paraId="45F3FD8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618</w:t>
      </w:r>
    </w:p>
    <w:p w14:paraId="3C52C9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618</w:t>
      </w:r>
    </w:p>
    <w:p w14:paraId="4F0799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618</w:t>
      </w:r>
    </w:p>
    <w:p w14:paraId="7194964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618</w:t>
      </w:r>
    </w:p>
    <w:p w14:paraId="6C54F7E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9.3.4.1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622</w:t>
      </w:r>
    </w:p>
    <w:p w14:paraId="12B847D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9.3.4.2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622</w:t>
      </w:r>
    </w:p>
    <w:p w14:paraId="42A8EFF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622</w:t>
      </w:r>
    </w:p>
    <w:p w14:paraId="660B20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9.3.5.1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623</w:t>
      </w:r>
    </w:p>
    <w:p w14:paraId="53F3C11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623</w:t>
      </w:r>
    </w:p>
    <w:p w14:paraId="49442FD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9.3.5.3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623</w:t>
      </w:r>
    </w:p>
    <w:p w14:paraId="57EBBDF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9.3.6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623</w:t>
      </w:r>
    </w:p>
    <w:p w14:paraId="09E49B4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623</w:t>
      </w:r>
    </w:p>
    <w:p w14:paraId="2225E31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623</w:t>
      </w:r>
    </w:p>
    <w:p w14:paraId="22868DB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623</w:t>
      </w:r>
    </w:p>
    <w:p w14:paraId="1EF7E94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Void</w:t>
      </w:r>
      <w:r>
        <w:tab/>
        <w:t>624</w:t>
      </w:r>
    </w:p>
    <w:p w14:paraId="27BCC79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9.3.8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</w:rPr>
        <w:t>Inter-frequency SFTD measurement requirements</w:t>
      </w:r>
      <w:r>
        <w:tab/>
        <w:t>624</w:t>
      </w:r>
    </w:p>
    <w:p w14:paraId="1041EFA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</w:rPr>
        <w:t>9.3.8.1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</w:rPr>
        <w:t>Introduction</w:t>
      </w:r>
      <w:r>
        <w:tab/>
        <w:t>624</w:t>
      </w:r>
    </w:p>
    <w:p w14:paraId="4C93C6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</w:rPr>
        <w:t>9.3.8.2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</w:rPr>
        <w:t>SFTD Measurement delay</w:t>
      </w:r>
      <w:r>
        <w:tab/>
        <w:t>624</w:t>
      </w:r>
    </w:p>
    <w:p w14:paraId="5C42D26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</w:rPr>
        <w:t>9.3.8.3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</w:rPr>
        <w:t>SFTD Measurement reporting delay</w:t>
      </w:r>
      <w:r>
        <w:tab/>
        <w:t>625</w:t>
      </w:r>
    </w:p>
    <w:p w14:paraId="0A8E99A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625</w:t>
      </w:r>
    </w:p>
    <w:p w14:paraId="1BA871A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625</w:t>
      </w:r>
    </w:p>
    <w:p w14:paraId="281D0E6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628</w:t>
      </w:r>
    </w:p>
    <w:p w14:paraId="7DBE4D1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9.3.9.3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629</w:t>
      </w:r>
    </w:p>
    <w:p w14:paraId="08A197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9.3.9.3.1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630</w:t>
      </w:r>
    </w:p>
    <w:p w14:paraId="3A4EF8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9.3.9.3.2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630</w:t>
      </w:r>
    </w:p>
    <w:p w14:paraId="0292D6D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9.3.9.3.3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630</w:t>
      </w:r>
    </w:p>
    <w:p w14:paraId="56480A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9.3.9.3.4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631</w:t>
      </w:r>
    </w:p>
    <w:p w14:paraId="24BF5DC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631</w:t>
      </w:r>
    </w:p>
    <w:p w14:paraId="5C7C675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631</w:t>
      </w:r>
    </w:p>
    <w:p w14:paraId="2B945CB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633</w:t>
      </w:r>
    </w:p>
    <w:p w14:paraId="75B61E4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during inter-frequency measurement with NCSG</w:t>
      </w:r>
      <w:r>
        <w:tab/>
        <w:t>633</w:t>
      </w:r>
    </w:p>
    <w:p w14:paraId="66B4EB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633</w:t>
      </w:r>
    </w:p>
    <w:p w14:paraId="45AC25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634</w:t>
      </w:r>
    </w:p>
    <w:p w14:paraId="78321B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635</w:t>
      </w:r>
    </w:p>
    <w:p w14:paraId="354C96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637</w:t>
      </w:r>
    </w:p>
    <w:p w14:paraId="562D2F6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9.3A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in carrier frequencies with CCA</w:t>
      </w:r>
      <w:r>
        <w:tab/>
        <w:t>637</w:t>
      </w:r>
    </w:p>
    <w:p w14:paraId="1E7F681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637</w:t>
      </w:r>
    </w:p>
    <w:p w14:paraId="18C8272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638</w:t>
      </w:r>
    </w:p>
    <w:p w14:paraId="5191AD0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9.3A.3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638</w:t>
      </w:r>
    </w:p>
    <w:p w14:paraId="5CA7941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9.3A.3.1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Requirements for FR1</w:t>
      </w:r>
      <w:r>
        <w:tab/>
        <w:t>638</w:t>
      </w:r>
    </w:p>
    <w:p w14:paraId="23E86F0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9.3A.3.2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Requirements for FR2-2</w:t>
      </w:r>
      <w:r>
        <w:tab/>
        <w:t>638</w:t>
      </w:r>
    </w:p>
    <w:p w14:paraId="26F8160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9.3A.4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cell identification</w:t>
      </w:r>
      <w:r>
        <w:tab/>
        <w:t>638</w:t>
      </w:r>
    </w:p>
    <w:p w14:paraId="1671735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9.3A.5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641</w:t>
      </w:r>
    </w:p>
    <w:p w14:paraId="1961B86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9.3A.6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Calibri"/>
        </w:rPr>
        <w:t xml:space="preserve">NR </w:t>
      </w:r>
      <w:r>
        <w:t>Inter-frequency measurements reporting requirements</w:t>
      </w:r>
      <w:r>
        <w:tab/>
        <w:t>642</w:t>
      </w:r>
    </w:p>
    <w:p w14:paraId="54ED0AC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9.3A.6.1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642</w:t>
      </w:r>
    </w:p>
    <w:p w14:paraId="24C47F8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9.3A.6.2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642</w:t>
      </w:r>
    </w:p>
    <w:p w14:paraId="215DB0E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9.3A.6.3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642</w:t>
      </w:r>
    </w:p>
    <w:p w14:paraId="2257F9E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9.3A.8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RSSI measurements</w:t>
      </w:r>
      <w:r>
        <w:tab/>
        <w:t>643</w:t>
      </w:r>
    </w:p>
    <w:p w14:paraId="241B4CB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9.3A.9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channel occupancy measurements</w:t>
      </w:r>
      <w:r>
        <w:tab/>
        <w:t>644</w:t>
      </w:r>
    </w:p>
    <w:p w14:paraId="465BDA7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9.3B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for RedCap</w:t>
      </w:r>
      <w:r>
        <w:tab/>
        <w:t>644</w:t>
      </w:r>
    </w:p>
    <w:p w14:paraId="4CD9892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</w:rPr>
        <w:t>9.3B.1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</w:rPr>
        <w:t>Introduction</w:t>
      </w:r>
      <w:r>
        <w:tab/>
        <w:t>644</w:t>
      </w:r>
    </w:p>
    <w:p w14:paraId="506EBF2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645</w:t>
      </w:r>
    </w:p>
    <w:p w14:paraId="43A756C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9.3B.3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645</w:t>
      </w:r>
    </w:p>
    <w:p w14:paraId="05B867C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9.3B.3.1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645</w:t>
      </w:r>
    </w:p>
    <w:p w14:paraId="0E714D0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9.3B.3.2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645</w:t>
      </w:r>
    </w:p>
    <w:p w14:paraId="2BA5C1D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9.3B.4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646</w:t>
      </w:r>
    </w:p>
    <w:p w14:paraId="11093D7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9.3B.5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647</w:t>
      </w:r>
    </w:p>
    <w:p w14:paraId="2A874C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9.3B.6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648</w:t>
      </w:r>
    </w:p>
    <w:p w14:paraId="238AED4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9.3B.6.1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648</w:t>
      </w:r>
    </w:p>
    <w:p w14:paraId="23BD78D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9.3B.6.2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648</w:t>
      </w:r>
    </w:p>
    <w:p w14:paraId="36D089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9.3B.6.3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648</w:t>
      </w:r>
    </w:p>
    <w:p w14:paraId="794ACB9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9.3B.7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649</w:t>
      </w:r>
    </w:p>
    <w:p w14:paraId="45710C1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9.3B.7.1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649</w:t>
      </w:r>
    </w:p>
    <w:p w14:paraId="1CE8A2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9.3B.7.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651</w:t>
      </w:r>
    </w:p>
    <w:p w14:paraId="23A51BF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9.3B.7.3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652</w:t>
      </w:r>
    </w:p>
    <w:p w14:paraId="102E74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9.3B.7.3.1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652</w:t>
      </w:r>
    </w:p>
    <w:p w14:paraId="61334F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9.3B.7.3.2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653</w:t>
      </w:r>
    </w:p>
    <w:p w14:paraId="08859B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9.3B.7.3.3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653</w:t>
      </w:r>
    </w:p>
    <w:p w14:paraId="08ABB26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9.3B.7.3.4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HD-FDD bands on FR1</w:t>
      </w:r>
      <w:r>
        <w:tab/>
        <w:t>653</w:t>
      </w:r>
    </w:p>
    <w:p w14:paraId="3DE6F92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9.3C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for SAN</w:t>
      </w:r>
      <w:r>
        <w:tab/>
        <w:t>654</w:t>
      </w:r>
    </w:p>
    <w:p w14:paraId="60F0EC5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</w:rPr>
        <w:t>9.3C.1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</w:rPr>
        <w:t>Introduction</w:t>
      </w:r>
      <w:r>
        <w:tab/>
        <w:t>654</w:t>
      </w:r>
    </w:p>
    <w:p w14:paraId="15A78EA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654</w:t>
      </w:r>
    </w:p>
    <w:p w14:paraId="5818C70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9.3C.3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654</w:t>
      </w:r>
    </w:p>
    <w:p w14:paraId="49993FD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9.3C.3.1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654</w:t>
      </w:r>
    </w:p>
    <w:p w14:paraId="17343B6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9.3C.4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655</w:t>
      </w:r>
    </w:p>
    <w:p w14:paraId="49D7E61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9.3C.5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656</w:t>
      </w:r>
    </w:p>
    <w:p w14:paraId="7AA3BE7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9.3C.6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656</w:t>
      </w:r>
    </w:p>
    <w:p w14:paraId="76D017C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9.3C.6.1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656</w:t>
      </w:r>
    </w:p>
    <w:p w14:paraId="282D210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9.3C.6.2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656</w:t>
      </w:r>
    </w:p>
    <w:p w14:paraId="665A085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9.3C.6.3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657</w:t>
      </w:r>
    </w:p>
    <w:p w14:paraId="26FF3E9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9.3C.7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657</w:t>
      </w:r>
    </w:p>
    <w:p w14:paraId="2911BF5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9.3C.7.1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657</w:t>
      </w:r>
    </w:p>
    <w:p w14:paraId="28E5355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9.3C.7.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659</w:t>
      </w:r>
    </w:p>
    <w:p w14:paraId="7C3BCC7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9.3C.7.3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659</w:t>
      </w:r>
    </w:p>
    <w:p w14:paraId="1D2052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9.3C.7.3.1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659</w:t>
      </w:r>
    </w:p>
    <w:p w14:paraId="7C19B8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9.3C.7.3.2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660</w:t>
      </w:r>
    </w:p>
    <w:p w14:paraId="01D133C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9.4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660</w:t>
      </w:r>
    </w:p>
    <w:p w14:paraId="51BC42B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660</w:t>
      </w:r>
    </w:p>
    <w:p w14:paraId="3E58562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NR − E-UTRAN FDD measurements</w:t>
      </w:r>
      <w:r>
        <w:tab/>
        <w:t>662</w:t>
      </w:r>
    </w:p>
    <w:p w14:paraId="5DECECD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662</w:t>
      </w:r>
    </w:p>
    <w:p w14:paraId="65466D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662</w:t>
      </w:r>
    </w:p>
    <w:p w14:paraId="59ECB4A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9.4.2.3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663</w:t>
      </w:r>
    </w:p>
    <w:p w14:paraId="68DACE4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665</w:t>
      </w:r>
    </w:p>
    <w:p w14:paraId="2D280C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665</w:t>
      </w:r>
    </w:p>
    <w:p w14:paraId="748699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665</w:t>
      </w:r>
    </w:p>
    <w:p w14:paraId="6ABAC2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9.4.2.4.3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666</w:t>
      </w:r>
    </w:p>
    <w:p w14:paraId="19B7FEB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NR − E-UTRAN TDD measurements</w:t>
      </w:r>
      <w:r>
        <w:tab/>
        <w:t>666</w:t>
      </w:r>
    </w:p>
    <w:p w14:paraId="42B32E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666</w:t>
      </w:r>
    </w:p>
    <w:p w14:paraId="6F14B8F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666</w:t>
      </w:r>
    </w:p>
    <w:p w14:paraId="0909A1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668</w:t>
      </w:r>
    </w:p>
    <w:p w14:paraId="5191BBF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669</w:t>
      </w:r>
    </w:p>
    <w:p w14:paraId="5EE417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669</w:t>
      </w:r>
    </w:p>
    <w:p w14:paraId="6F70A6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670</w:t>
      </w:r>
    </w:p>
    <w:p w14:paraId="4FBADB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670</w:t>
      </w:r>
    </w:p>
    <w:p w14:paraId="4E7D512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9.4.3.5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Scheduling Availability During NR − E-UTRAN TDD measurements with NCSG</w:t>
      </w:r>
      <w:r>
        <w:tab/>
        <w:t>670</w:t>
      </w:r>
    </w:p>
    <w:p w14:paraId="38A00A8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Inter-RAT RSTD measurements</w:t>
      </w:r>
      <w:r>
        <w:tab/>
        <w:t>670</w:t>
      </w:r>
    </w:p>
    <w:p w14:paraId="6EBFEAE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NR − E-UTRAN FDD RSTD measurements</w:t>
      </w:r>
      <w:r>
        <w:tab/>
        <w:t>670</w:t>
      </w:r>
    </w:p>
    <w:p w14:paraId="53A46DC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670</w:t>
      </w:r>
    </w:p>
    <w:p w14:paraId="661513E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9.4.4.1.2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671</w:t>
      </w:r>
    </w:p>
    <w:p w14:paraId="51AA96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NR − E-UTRAN TDD RSTD measurements</w:t>
      </w:r>
      <w:r>
        <w:tab/>
        <w:t>674</w:t>
      </w:r>
    </w:p>
    <w:p w14:paraId="184C90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9.4.4.2.1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674</w:t>
      </w:r>
    </w:p>
    <w:p w14:paraId="4C5BD4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9.4.4.2.2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675</w:t>
      </w:r>
    </w:p>
    <w:p w14:paraId="7A035FE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Inter-RAT E-CID measurements</w:t>
      </w:r>
      <w:r>
        <w:tab/>
        <w:t>678</w:t>
      </w:r>
    </w:p>
    <w:p w14:paraId="6E82434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9.4.5.1</w:t>
      </w:r>
      <w:r>
        <w:rPr>
          <w:rFonts w:ascii="Calibri" w:eastAsia="Malgun Gothic" w:hAnsi="Calibri"/>
          <w:sz w:val="22"/>
          <w:szCs w:val="22"/>
        </w:rPr>
        <w:tab/>
      </w:r>
      <w:r>
        <w:t>NR−E-UTRAN FDD</w:t>
      </w:r>
      <w:r w:rsidRPr="00F168CC">
        <w:rPr>
          <w:lang w:val="en-US"/>
        </w:rPr>
        <w:t xml:space="preserve"> E-CID RSRP and RSRQ measurements</w:t>
      </w:r>
      <w:r>
        <w:tab/>
        <w:t>678</w:t>
      </w:r>
    </w:p>
    <w:p w14:paraId="165B13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678</w:t>
      </w:r>
    </w:p>
    <w:p w14:paraId="3EF56A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9.4.5.1.2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678</w:t>
      </w:r>
    </w:p>
    <w:p w14:paraId="680E24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9.4.5.1.3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678</w:t>
      </w:r>
    </w:p>
    <w:p w14:paraId="0199D0B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9.4.5.2</w:t>
      </w:r>
      <w:r>
        <w:rPr>
          <w:rFonts w:ascii="Calibri" w:eastAsia="Malgun Gothic" w:hAnsi="Calibri"/>
          <w:sz w:val="22"/>
          <w:szCs w:val="22"/>
        </w:rPr>
        <w:tab/>
      </w:r>
      <w:r>
        <w:t>NR−E-UTRAN TDD</w:t>
      </w:r>
      <w:r w:rsidRPr="00F168CC">
        <w:rPr>
          <w:lang w:val="en-US"/>
        </w:rPr>
        <w:t xml:space="preserve"> E-CID RSRP and RSRQ measurements</w:t>
      </w:r>
      <w:r>
        <w:tab/>
        <w:t>678</w:t>
      </w:r>
    </w:p>
    <w:p w14:paraId="04E883A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9.4.5.2.1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678</w:t>
      </w:r>
    </w:p>
    <w:p w14:paraId="671048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9.4.5.2.2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678</w:t>
      </w:r>
    </w:p>
    <w:p w14:paraId="76AB2B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679</w:t>
      </w:r>
    </w:p>
    <w:p w14:paraId="1FAAF9B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NR − UTRAN FDD measurements</w:t>
      </w:r>
      <w:r>
        <w:tab/>
        <w:t>679</w:t>
      </w:r>
    </w:p>
    <w:p w14:paraId="7D3B534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679</w:t>
      </w:r>
    </w:p>
    <w:p w14:paraId="67F6843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9.4.6.2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679</w:t>
      </w:r>
    </w:p>
    <w:p w14:paraId="773A04A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9.4.6.3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680</w:t>
      </w:r>
    </w:p>
    <w:p w14:paraId="07D20F2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9.4.7</w:t>
      </w:r>
      <w:r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682</w:t>
      </w:r>
    </w:p>
    <w:p w14:paraId="209C2EE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9.4.7.1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682</w:t>
      </w:r>
    </w:p>
    <w:p w14:paraId="22BFFE5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9.4A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 for RedCap</w:t>
      </w:r>
      <w:r>
        <w:tab/>
        <w:t>683</w:t>
      </w:r>
    </w:p>
    <w:p w14:paraId="3A8CAF0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9.4A.1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683</w:t>
      </w:r>
    </w:p>
    <w:p w14:paraId="4222DF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NR − E-UTRAN FDD measurements</w:t>
      </w:r>
      <w:r>
        <w:tab/>
        <w:t>684</w:t>
      </w:r>
    </w:p>
    <w:p w14:paraId="4EE1600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9.4A.2.1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684</w:t>
      </w:r>
    </w:p>
    <w:p w14:paraId="372E2F8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9.4A.2.2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684</w:t>
      </w:r>
    </w:p>
    <w:p w14:paraId="01E159D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9.4A.2.3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685</w:t>
      </w:r>
    </w:p>
    <w:p w14:paraId="3D3FFE6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9.4A.2.4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686</w:t>
      </w:r>
    </w:p>
    <w:p w14:paraId="5B1037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9.4A.2.4.1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686</w:t>
      </w:r>
    </w:p>
    <w:p w14:paraId="18411C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9.4A.2.4.2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686</w:t>
      </w:r>
    </w:p>
    <w:p w14:paraId="14EBBB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9.4A.2.4.3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686</w:t>
      </w:r>
    </w:p>
    <w:p w14:paraId="328F1CF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9.4A.3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NR − E-UTRAN TDD measurements</w:t>
      </w:r>
      <w:r>
        <w:tab/>
        <w:t>687</w:t>
      </w:r>
    </w:p>
    <w:p w14:paraId="375692C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9.4A.3.1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687</w:t>
      </w:r>
    </w:p>
    <w:p w14:paraId="0F4AE4B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9.4A.3.2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687</w:t>
      </w:r>
    </w:p>
    <w:p w14:paraId="47343DC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9.4A.3.3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689</w:t>
      </w:r>
    </w:p>
    <w:p w14:paraId="3A33EA1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9.4A.3.4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690</w:t>
      </w:r>
    </w:p>
    <w:p w14:paraId="74A76D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9.4A.3.4.1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690</w:t>
      </w:r>
    </w:p>
    <w:p w14:paraId="560ECA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9.4A.3.4.2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690</w:t>
      </w:r>
    </w:p>
    <w:p w14:paraId="1079E2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9.4A.3.4.3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691</w:t>
      </w:r>
    </w:p>
    <w:p w14:paraId="2EFD412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9.4A.4</w:t>
      </w:r>
      <w:r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691</w:t>
      </w:r>
    </w:p>
    <w:p w14:paraId="44B89D9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9.4A.4.1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691</w:t>
      </w:r>
    </w:p>
    <w:p w14:paraId="798203A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9.4A.4.2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692</w:t>
      </w:r>
    </w:p>
    <w:p w14:paraId="0BD2925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9.4A.4.3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scheduling restriction</w:t>
      </w:r>
      <w:r>
        <w:tab/>
        <w:t>692</w:t>
      </w:r>
    </w:p>
    <w:p w14:paraId="2845769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9.5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</w:t>
      </w:r>
      <w:r>
        <w:tab/>
        <w:t>692</w:t>
      </w:r>
    </w:p>
    <w:p w14:paraId="0BE2536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692</w:t>
      </w:r>
    </w:p>
    <w:p w14:paraId="04A7194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693</w:t>
      </w:r>
    </w:p>
    <w:p w14:paraId="198241E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693</w:t>
      </w:r>
    </w:p>
    <w:p w14:paraId="3526940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693</w:t>
      </w:r>
    </w:p>
    <w:p w14:paraId="2409C65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694</w:t>
      </w:r>
    </w:p>
    <w:p w14:paraId="260A730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694</w:t>
      </w:r>
    </w:p>
    <w:p w14:paraId="79EBF70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694</w:t>
      </w:r>
    </w:p>
    <w:p w14:paraId="6C70FB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694</w:t>
      </w:r>
    </w:p>
    <w:p w14:paraId="455FA36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9.5.4.2</w:t>
      </w:r>
      <w:r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697</w:t>
      </w:r>
    </w:p>
    <w:p w14:paraId="010D05C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9.5.4A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701</w:t>
      </w:r>
    </w:p>
    <w:p w14:paraId="6BA38F3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9.5.4A.1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701</w:t>
      </w:r>
    </w:p>
    <w:p w14:paraId="7CB913D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701</w:t>
      </w:r>
    </w:p>
    <w:p w14:paraId="633BA1D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701</w:t>
      </w:r>
    </w:p>
    <w:p w14:paraId="01BC4A2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701</w:t>
      </w:r>
    </w:p>
    <w:p w14:paraId="2F75E24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702</w:t>
      </w:r>
    </w:p>
    <w:p w14:paraId="5877BB4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9.5.6.1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?? ??"/>
        </w:rPr>
        <w:t>Scheduling availability of UE performing L1-RSRP measurement with a same subcarrier spacing as PDSCH/PDCCH on FR1</w:t>
      </w:r>
      <w:r>
        <w:tab/>
        <w:t>702</w:t>
      </w:r>
    </w:p>
    <w:p w14:paraId="045793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702</w:t>
      </w:r>
    </w:p>
    <w:p w14:paraId="2EB68BD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703</w:t>
      </w:r>
    </w:p>
    <w:p w14:paraId="2C1F135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704</w:t>
      </w:r>
    </w:p>
    <w:p w14:paraId="3F36BE5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9.5A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under CCA</w:t>
      </w:r>
      <w:r>
        <w:tab/>
        <w:t>704</w:t>
      </w:r>
    </w:p>
    <w:p w14:paraId="3230C42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704</w:t>
      </w:r>
    </w:p>
    <w:p w14:paraId="13E10C7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705</w:t>
      </w:r>
    </w:p>
    <w:p w14:paraId="3BA903D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9.5A.3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705</w:t>
      </w:r>
    </w:p>
    <w:p w14:paraId="5E04D5D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9.5A.3.1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705</w:t>
      </w:r>
    </w:p>
    <w:p w14:paraId="7A8CCD0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9.5A.3.2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705</w:t>
      </w:r>
    </w:p>
    <w:p w14:paraId="06A1A42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9.5A.3.3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706</w:t>
      </w:r>
    </w:p>
    <w:p w14:paraId="0222A77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9.5A.4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706</w:t>
      </w:r>
    </w:p>
    <w:p w14:paraId="067F1E0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9.5A.4.1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706</w:t>
      </w:r>
    </w:p>
    <w:p w14:paraId="55B0BDC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9.5A.5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709</w:t>
      </w:r>
    </w:p>
    <w:p w14:paraId="786E539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9.5A.5.1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709</w:t>
      </w:r>
    </w:p>
    <w:p w14:paraId="3B8937D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9.5A.6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709</w:t>
      </w:r>
    </w:p>
    <w:p w14:paraId="1A2F523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9.5A.6.1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?? ??"/>
        </w:rPr>
        <w:t>Scheduling availability of UE performing L1-RSRP measurement with a same subcarrier spacing as PDSCH/PDCCH on FR1</w:t>
      </w:r>
      <w:r>
        <w:tab/>
        <w:t>709</w:t>
      </w:r>
    </w:p>
    <w:p w14:paraId="247233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9.5A.6.2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709</w:t>
      </w:r>
    </w:p>
    <w:p w14:paraId="4C3C995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in case of FR1-FR2 inter-band CA</w:t>
      </w:r>
      <w:r>
        <w:tab/>
        <w:t>709</w:t>
      </w:r>
    </w:p>
    <w:p w14:paraId="4BD3D30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FR2-2</w:t>
      </w:r>
      <w:r>
        <w:tab/>
        <w:t>709</w:t>
      </w:r>
    </w:p>
    <w:p w14:paraId="1853C2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9.5A.6.4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710</w:t>
      </w:r>
    </w:p>
    <w:p w14:paraId="60625E3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9.5B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for RedCap</w:t>
      </w:r>
      <w:r>
        <w:tab/>
        <w:t>710</w:t>
      </w:r>
    </w:p>
    <w:p w14:paraId="38C46AF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710</w:t>
      </w:r>
    </w:p>
    <w:p w14:paraId="62489EE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711</w:t>
      </w:r>
    </w:p>
    <w:p w14:paraId="1704286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9.5B.3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711</w:t>
      </w:r>
    </w:p>
    <w:p w14:paraId="158FE61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9.5B.3.1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711</w:t>
      </w:r>
    </w:p>
    <w:p w14:paraId="4C7BE4C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9.5B.3.2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712</w:t>
      </w:r>
    </w:p>
    <w:p w14:paraId="4804F5B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9.5B.3.3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712</w:t>
      </w:r>
    </w:p>
    <w:p w14:paraId="01527F1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9.5B.4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712</w:t>
      </w:r>
    </w:p>
    <w:p w14:paraId="54E3400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9.5B.4.1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712</w:t>
      </w:r>
    </w:p>
    <w:p w14:paraId="2D1BDA6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9.5B.4.2</w:t>
      </w:r>
      <w:r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714</w:t>
      </w:r>
    </w:p>
    <w:p w14:paraId="20969DE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9.5B.5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717</w:t>
      </w:r>
    </w:p>
    <w:p w14:paraId="4D3368E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9.5B.5.1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717</w:t>
      </w:r>
    </w:p>
    <w:p w14:paraId="484C27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9.5B.5.2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718</w:t>
      </w:r>
    </w:p>
    <w:p w14:paraId="2C87F19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9.5B.6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718</w:t>
      </w:r>
    </w:p>
    <w:p w14:paraId="764B2A0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9.5B.6.1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?? ??"/>
        </w:rPr>
        <w:t>Scheduling availability of UE performing L1-RSRP measurement with a same subcarrier spacing as PDSCH/PDCCH on FR1</w:t>
      </w:r>
      <w:r>
        <w:tab/>
        <w:t>718</w:t>
      </w:r>
    </w:p>
    <w:p w14:paraId="3C9947E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9.5B.6.2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718</w:t>
      </w:r>
    </w:p>
    <w:p w14:paraId="5F67790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9.5B.6.3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719</w:t>
      </w:r>
    </w:p>
    <w:p w14:paraId="1F9BBA4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9.5C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for satellite access</w:t>
      </w:r>
      <w:r>
        <w:tab/>
        <w:t>719</w:t>
      </w:r>
    </w:p>
    <w:p w14:paraId="3446AF8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719</w:t>
      </w:r>
    </w:p>
    <w:p w14:paraId="16C8B78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9.5C.3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720</w:t>
      </w:r>
    </w:p>
    <w:p w14:paraId="2D361FB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9.5C.3.1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720</w:t>
      </w:r>
    </w:p>
    <w:p w14:paraId="106CAA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9.5C.3.2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720</w:t>
      </w:r>
    </w:p>
    <w:p w14:paraId="33D48D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9.5C.3.3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720</w:t>
      </w:r>
    </w:p>
    <w:p w14:paraId="7C41205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9.5C.4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721</w:t>
      </w:r>
    </w:p>
    <w:p w14:paraId="6981F8A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9.5C.4.1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721</w:t>
      </w:r>
    </w:p>
    <w:p w14:paraId="3A2DEDA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9.5C.5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722</w:t>
      </w:r>
    </w:p>
    <w:p w14:paraId="0F03BDB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9.5C.5.1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723</w:t>
      </w:r>
    </w:p>
    <w:p w14:paraId="1D930F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9.5C.5.2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723</w:t>
      </w:r>
    </w:p>
    <w:p w14:paraId="2DBABD9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9.5C.6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723</w:t>
      </w:r>
    </w:p>
    <w:p w14:paraId="70082E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9.5C.6.1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723</w:t>
      </w:r>
    </w:p>
    <w:p w14:paraId="04E0A33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9.5C.6.2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723</w:t>
      </w:r>
    </w:p>
    <w:p w14:paraId="38E2E67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9.6</w:t>
      </w:r>
      <w:r>
        <w:rPr>
          <w:rFonts w:ascii="Calibri" w:eastAsia="Malgun Gothic" w:hAnsi="Calibri"/>
          <w:sz w:val="22"/>
          <w:szCs w:val="22"/>
        </w:rPr>
        <w:tab/>
      </w:r>
      <w:r>
        <w:t>NE-DC: Measurements</w:t>
      </w:r>
      <w:r>
        <w:tab/>
        <w:t>724</w:t>
      </w:r>
    </w:p>
    <w:p w14:paraId="73B09A3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724</w:t>
      </w:r>
    </w:p>
    <w:p w14:paraId="5918AC7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SFTD Measurements</w:t>
      </w:r>
      <w:r>
        <w:tab/>
        <w:t>724</w:t>
      </w:r>
    </w:p>
    <w:p w14:paraId="229CF0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9.6.2.1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724</w:t>
      </w:r>
    </w:p>
    <w:p w14:paraId="79B6C8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9.6.2.2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requirements</w:t>
      </w:r>
      <w:r>
        <w:tab/>
        <w:t>724</w:t>
      </w:r>
    </w:p>
    <w:p w14:paraId="744489F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9.7</w:t>
      </w:r>
      <w:r>
        <w:rPr>
          <w:rFonts w:ascii="Calibri" w:eastAsia="Malgun Gothic" w:hAnsi="Calibri"/>
          <w:sz w:val="22"/>
          <w:szCs w:val="22"/>
        </w:rPr>
        <w:tab/>
      </w:r>
      <w:r>
        <w:t>Cross Link Interference measurements</w:t>
      </w:r>
      <w:r>
        <w:tab/>
        <w:t>725</w:t>
      </w:r>
    </w:p>
    <w:p w14:paraId="046CE3A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725</w:t>
      </w:r>
    </w:p>
    <w:p w14:paraId="6066564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SRS-RSRP measurements</w:t>
      </w:r>
      <w:r>
        <w:tab/>
        <w:t>725</w:t>
      </w:r>
    </w:p>
    <w:p w14:paraId="5109E9F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725</w:t>
      </w:r>
    </w:p>
    <w:p w14:paraId="04619DB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725</w:t>
      </w:r>
    </w:p>
    <w:p w14:paraId="2FEB7DE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725</w:t>
      </w:r>
    </w:p>
    <w:p w14:paraId="784997E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9.7.2.3.1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726</w:t>
      </w:r>
    </w:p>
    <w:p w14:paraId="3A5641D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9.7.2.3.2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726</w:t>
      </w:r>
    </w:p>
    <w:p w14:paraId="1A2931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9.7.2.3.3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726</w:t>
      </w:r>
    </w:p>
    <w:p w14:paraId="39616A0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726</w:t>
      </w:r>
    </w:p>
    <w:p w14:paraId="692DF4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9.7.2.5</w:t>
      </w:r>
      <w:r>
        <w:rPr>
          <w:rFonts w:ascii="Calibri" w:eastAsia="Malgun Gothic" w:hAnsi="Calibri"/>
          <w:sz w:val="22"/>
          <w:szCs w:val="22"/>
        </w:rPr>
        <w:tab/>
      </w:r>
      <w:r>
        <w:t>SRS-RSRP measurement period</w:t>
      </w:r>
      <w:r>
        <w:tab/>
        <w:t>726</w:t>
      </w:r>
    </w:p>
    <w:p w14:paraId="22FE17F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CLI-RSSI measurements</w:t>
      </w:r>
      <w:r>
        <w:tab/>
        <w:t>727</w:t>
      </w:r>
    </w:p>
    <w:p w14:paraId="08E9B3C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727</w:t>
      </w:r>
    </w:p>
    <w:p w14:paraId="08A36F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727</w:t>
      </w:r>
    </w:p>
    <w:p w14:paraId="0107CB4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727</w:t>
      </w:r>
    </w:p>
    <w:p w14:paraId="230D3F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9.7.3.3.1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727</w:t>
      </w:r>
    </w:p>
    <w:p w14:paraId="4E3C7A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9.7.3.3.2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727</w:t>
      </w:r>
    </w:p>
    <w:p w14:paraId="012279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9.7.3.3.3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727</w:t>
      </w:r>
    </w:p>
    <w:p w14:paraId="229A58E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727</w:t>
      </w:r>
    </w:p>
    <w:p w14:paraId="1651F9E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9.7.3.5</w:t>
      </w:r>
      <w:r>
        <w:rPr>
          <w:rFonts w:ascii="Calibri" w:eastAsia="Malgun Gothic" w:hAnsi="Calibri"/>
          <w:sz w:val="22"/>
          <w:szCs w:val="22"/>
        </w:rPr>
        <w:tab/>
      </w:r>
      <w:r>
        <w:t>CLI-RSSI measurement period</w:t>
      </w:r>
      <w:r>
        <w:tab/>
        <w:t>728</w:t>
      </w:r>
    </w:p>
    <w:p w14:paraId="61EDD42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9.7.4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Scheduling availability of UE during CLI measurements</w:t>
      </w:r>
      <w:r>
        <w:tab/>
        <w:t>728</w:t>
      </w:r>
    </w:p>
    <w:p w14:paraId="7BF180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9.7.4.1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FR1</w:t>
      </w:r>
      <w:r>
        <w:tab/>
        <w:t>728</w:t>
      </w:r>
    </w:p>
    <w:p w14:paraId="7AE42E8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9.7.4.2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FR2</w:t>
      </w:r>
      <w:r>
        <w:tab/>
        <w:t>728</w:t>
      </w:r>
    </w:p>
    <w:p w14:paraId="1EDA75B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measurements for Reporting</w:t>
      </w:r>
      <w:r>
        <w:tab/>
        <w:t>729</w:t>
      </w:r>
    </w:p>
    <w:p w14:paraId="3DE2EAF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729</w:t>
      </w:r>
    </w:p>
    <w:p w14:paraId="455DA8E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9.8.2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729</w:t>
      </w:r>
    </w:p>
    <w:p w14:paraId="35257A3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9.8.3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730</w:t>
      </w:r>
    </w:p>
    <w:p w14:paraId="79CE50B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9.8.3.1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730</w:t>
      </w:r>
    </w:p>
    <w:p w14:paraId="7AFB7A4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9.8.3.2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730</w:t>
      </w:r>
    </w:p>
    <w:p w14:paraId="1C8F1B7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9.8.4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requirements</w:t>
      </w:r>
      <w:r>
        <w:tab/>
        <w:t>731</w:t>
      </w:r>
    </w:p>
    <w:p w14:paraId="391D48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9.8.4.1</w:t>
      </w:r>
      <w:r>
        <w:rPr>
          <w:rFonts w:ascii="Calibri" w:eastAsia="Malgun Gothic" w:hAnsi="Calibri"/>
          <w:sz w:val="22"/>
          <w:szCs w:val="22"/>
        </w:rPr>
        <w:tab/>
      </w:r>
      <w:r>
        <w:t>L1-SINR reporting with CSI-RS based CMR and no dedicated IMR configured</w:t>
      </w:r>
      <w:r>
        <w:tab/>
        <w:t>731</w:t>
      </w:r>
    </w:p>
    <w:p w14:paraId="337BA64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9.8.4.3</w:t>
      </w:r>
      <w:r>
        <w:rPr>
          <w:rFonts w:ascii="Calibri" w:eastAsia="Malgun Gothic" w:hAnsi="Calibri"/>
          <w:sz w:val="22"/>
          <w:szCs w:val="22"/>
        </w:rPr>
        <w:tab/>
      </w:r>
      <w:r>
        <w:t>L1-SINR reporting with CSI-RS based CMR and dedicated IMR configured</w:t>
      </w:r>
      <w:r>
        <w:tab/>
        <w:t>735</w:t>
      </w:r>
    </w:p>
    <w:p w14:paraId="29A750D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9.8.5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L1-SINR measurement</w:t>
      </w:r>
      <w:r>
        <w:tab/>
        <w:t>737</w:t>
      </w:r>
    </w:p>
    <w:p w14:paraId="12D5B19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9.8.5.1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737</w:t>
      </w:r>
    </w:p>
    <w:p w14:paraId="2B0A7AA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9.8.5.2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if CSI-RS configured for L1-SINR measurement</w:t>
      </w:r>
      <w:r>
        <w:tab/>
        <w:t>738</w:t>
      </w:r>
    </w:p>
    <w:p w14:paraId="4C10CE4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9.8.5.3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if CSI-IM configured for L1-SINR measurement</w:t>
      </w:r>
      <w:r>
        <w:tab/>
        <w:t>739</w:t>
      </w:r>
    </w:p>
    <w:p w14:paraId="3BC68A0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9.8.6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L1-SINR measurement</w:t>
      </w:r>
      <w:r>
        <w:tab/>
        <w:t>739</w:t>
      </w:r>
    </w:p>
    <w:p w14:paraId="4AAA21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9.8.6.1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same subcarrier spacing as PDSCH/PDCCH on FR1</w:t>
      </w:r>
      <w:r>
        <w:tab/>
        <w:t>739</w:t>
      </w:r>
    </w:p>
    <w:p w14:paraId="7BD91D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9.8.6.2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different subcarrier spacing than PDSCH/PDCCH on FR1</w:t>
      </w:r>
      <w:r>
        <w:tab/>
        <w:t>739</w:t>
      </w:r>
    </w:p>
    <w:p w14:paraId="5354E0F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9.8.6.4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on FR1 or FR2 in case of FR1-FR2 inter-band CA</w:t>
      </w:r>
      <w:r>
        <w:tab/>
        <w:t>740</w:t>
      </w:r>
    </w:p>
    <w:p w14:paraId="7A4789F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measurements for positioning</w:t>
      </w:r>
      <w:r>
        <w:tab/>
        <w:t>740</w:t>
      </w:r>
    </w:p>
    <w:p w14:paraId="2585D7C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740</w:t>
      </w:r>
    </w:p>
    <w:p w14:paraId="1AB4972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9.9.1.1</w:t>
      </w:r>
      <w:r>
        <w:rPr>
          <w:rFonts w:ascii="Calibri" w:eastAsia="Malgun Gothic" w:hAnsi="Calibri"/>
          <w:sz w:val="22"/>
          <w:szCs w:val="22"/>
        </w:rPr>
        <w:tab/>
      </w:r>
      <w:r>
        <w:t>General Aspects of Gap-based Measurement</w:t>
      </w:r>
      <w:r>
        <w:tab/>
        <w:t>741</w:t>
      </w:r>
    </w:p>
    <w:p w14:paraId="1D16CE0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9.9.1.2</w:t>
      </w:r>
      <w:r>
        <w:rPr>
          <w:rFonts w:ascii="Calibri" w:eastAsia="Malgun Gothic" w:hAnsi="Calibri"/>
          <w:sz w:val="22"/>
          <w:szCs w:val="22"/>
        </w:rPr>
        <w:tab/>
      </w:r>
      <w:r>
        <w:t>General Aspects of Gapless Measurement</w:t>
      </w:r>
      <w:r>
        <w:tab/>
        <w:t>741</w:t>
      </w:r>
    </w:p>
    <w:p w14:paraId="0EEA410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742</w:t>
      </w:r>
    </w:p>
    <w:p w14:paraId="4BCE622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9.9.2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743</w:t>
      </w:r>
    </w:p>
    <w:p w14:paraId="4797F7C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743</w:t>
      </w:r>
    </w:p>
    <w:p w14:paraId="2C09CBC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743</w:t>
      </w:r>
    </w:p>
    <w:p w14:paraId="0EDAC75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743</w:t>
      </w:r>
    </w:p>
    <w:p w14:paraId="7A1E23B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743</w:t>
      </w:r>
    </w:p>
    <w:p w14:paraId="714D8F9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9.9.2.4.1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744</w:t>
      </w:r>
    </w:p>
    <w:p w14:paraId="478A08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9.9.2.4.2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744</w:t>
      </w:r>
    </w:p>
    <w:p w14:paraId="156546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9.9.2.4.3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744</w:t>
      </w:r>
    </w:p>
    <w:p w14:paraId="695913C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744</w:t>
      </w:r>
    </w:p>
    <w:p w14:paraId="1958070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9.9.2.6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747</w:t>
      </w:r>
    </w:p>
    <w:p w14:paraId="611202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9.9.2.7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747</w:t>
      </w:r>
    </w:p>
    <w:p w14:paraId="0B04AD0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9.9.2.8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750</w:t>
      </w:r>
    </w:p>
    <w:p w14:paraId="4D6ED01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Requirements with both MG and PPW</w:t>
      </w:r>
      <w:r>
        <w:tab/>
        <w:t>750</w:t>
      </w:r>
    </w:p>
    <w:p w14:paraId="2F31E76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9.9.3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750</w:t>
      </w:r>
    </w:p>
    <w:p w14:paraId="2888687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750</w:t>
      </w:r>
    </w:p>
    <w:p w14:paraId="141B65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750</w:t>
      </w:r>
    </w:p>
    <w:p w14:paraId="7A1A96F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750</w:t>
      </w:r>
    </w:p>
    <w:p w14:paraId="691F62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750</w:t>
      </w:r>
    </w:p>
    <w:p w14:paraId="7420BB5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751</w:t>
      </w:r>
    </w:p>
    <w:p w14:paraId="26BFA02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753</w:t>
      </w:r>
    </w:p>
    <w:p w14:paraId="207067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756</w:t>
      </w:r>
    </w:p>
    <w:p w14:paraId="134D65C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9.9.3.8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Requirements with both MG and PPW</w:t>
      </w:r>
      <w:r>
        <w:tab/>
        <w:t>756</w:t>
      </w:r>
    </w:p>
    <w:p w14:paraId="1B452FC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9.9.4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756</w:t>
      </w:r>
    </w:p>
    <w:p w14:paraId="48467B2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9.9.4.1 Introduction</w:t>
      </w:r>
      <w:r>
        <w:tab/>
        <w:t>756</w:t>
      </w:r>
    </w:p>
    <w:p w14:paraId="52F0225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9.9.4.2 Requirements Applicability</w:t>
      </w:r>
      <w:r>
        <w:tab/>
        <w:t>756</w:t>
      </w:r>
    </w:p>
    <w:p w14:paraId="61618D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9.9.4.3 Measurement Capability</w:t>
      </w:r>
      <w:r>
        <w:tab/>
        <w:t>757</w:t>
      </w:r>
    </w:p>
    <w:p w14:paraId="76875F5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9.9.4.4 Measurement Reporting Requirements</w:t>
      </w:r>
      <w:r>
        <w:tab/>
        <w:t>757</w:t>
      </w:r>
    </w:p>
    <w:p w14:paraId="4261FBC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757</w:t>
      </w:r>
    </w:p>
    <w:p w14:paraId="4404D35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760</w:t>
      </w:r>
    </w:p>
    <w:p w14:paraId="082C867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764</w:t>
      </w:r>
    </w:p>
    <w:p w14:paraId="2F2FAFF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9.9.4.8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Requirements with both MG and PPW</w:t>
      </w:r>
      <w:r>
        <w:tab/>
        <w:t>764</w:t>
      </w:r>
    </w:p>
    <w:p w14:paraId="537D7E2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9.9.5</w:t>
      </w:r>
      <w:r>
        <w:rPr>
          <w:rFonts w:ascii="Calibri" w:eastAsia="Malgun Gothic" w:hAnsi="Calibri"/>
          <w:sz w:val="22"/>
          <w:szCs w:val="22"/>
        </w:rPr>
        <w:tab/>
      </w:r>
      <w:r>
        <w:t>E-CID measurements</w:t>
      </w:r>
      <w:r>
        <w:tab/>
        <w:t>764</w:t>
      </w:r>
    </w:p>
    <w:p w14:paraId="105E65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764</w:t>
      </w:r>
    </w:p>
    <w:p w14:paraId="10589D3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765</w:t>
      </w:r>
    </w:p>
    <w:p w14:paraId="3293FE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9.9.5.2.1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Requirements</w:t>
      </w:r>
      <w:r>
        <w:tab/>
        <w:t>765</w:t>
      </w:r>
    </w:p>
    <w:p w14:paraId="7297653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9.9.5.2.2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 Requirements</w:t>
      </w:r>
      <w:r>
        <w:tab/>
        <w:t>765</w:t>
      </w:r>
    </w:p>
    <w:p w14:paraId="3511E9D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9.9.5.2.3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765</w:t>
      </w:r>
    </w:p>
    <w:p w14:paraId="0B4472E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9.9.6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766</w:t>
      </w:r>
    </w:p>
    <w:p w14:paraId="5BF9290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766</w:t>
      </w:r>
    </w:p>
    <w:p w14:paraId="00A7462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9.9.6.2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766</w:t>
      </w:r>
    </w:p>
    <w:p w14:paraId="2C3B663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766</w:t>
      </w:r>
    </w:p>
    <w:p w14:paraId="7DCD253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9.9.6.4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766</w:t>
      </w:r>
    </w:p>
    <w:p w14:paraId="4219C77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9.9.6.5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766</w:t>
      </w:r>
    </w:p>
    <w:p w14:paraId="720735D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9.9.6.6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766</w:t>
      </w:r>
    </w:p>
    <w:p w14:paraId="19A8753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766</w:t>
      </w:r>
    </w:p>
    <w:p w14:paraId="6EA63E4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9.9.6.8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Measurements Period Requirements with both MG and PPW</w:t>
      </w:r>
      <w:r>
        <w:tab/>
        <w:t>766</w:t>
      </w:r>
    </w:p>
    <w:p w14:paraId="7AAF646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9.10</w:t>
      </w:r>
      <w:r>
        <w:rPr>
          <w:rFonts w:ascii="Calibri" w:eastAsia="Malgun Gothic" w:hAnsi="Calibri"/>
          <w:sz w:val="22"/>
          <w:szCs w:val="22"/>
        </w:rPr>
        <w:tab/>
      </w:r>
      <w:r>
        <w:t>CSI-RS based L3 measurements</w:t>
      </w:r>
      <w:r>
        <w:tab/>
        <w:t>767</w:t>
      </w:r>
    </w:p>
    <w:p w14:paraId="35ABE27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9.10.1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767</w:t>
      </w:r>
    </w:p>
    <w:p w14:paraId="1E1CC73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767</w:t>
      </w:r>
    </w:p>
    <w:p w14:paraId="5113D28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9.10.2.1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767</w:t>
      </w:r>
    </w:p>
    <w:p w14:paraId="0080C32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9.10.2.2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767</w:t>
      </w:r>
    </w:p>
    <w:p w14:paraId="66CAE8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768</w:t>
      </w:r>
    </w:p>
    <w:p w14:paraId="114F58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768</w:t>
      </w:r>
    </w:p>
    <w:p w14:paraId="2BF0E0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769</w:t>
      </w:r>
    </w:p>
    <w:p w14:paraId="52EC232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9.10.2.4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769</w:t>
      </w:r>
    </w:p>
    <w:p w14:paraId="480CBE5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769</w:t>
      </w:r>
    </w:p>
    <w:p w14:paraId="2BEE2A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9.10.2.4.2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Event-triggered Periodic Reporting</w:t>
      </w:r>
      <w:r>
        <w:tab/>
        <w:t>769</w:t>
      </w:r>
    </w:p>
    <w:p w14:paraId="6ACE36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9.10.2.4.3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769</w:t>
      </w:r>
    </w:p>
    <w:p w14:paraId="040E2A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9.10.2.5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770</w:t>
      </w:r>
    </w:p>
    <w:p w14:paraId="2E8A64E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9.10.2.6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CSI-RS based intra-frequency measurements</w:t>
      </w:r>
      <w:r>
        <w:tab/>
        <w:t>771</w:t>
      </w:r>
    </w:p>
    <w:p w14:paraId="0E4E06B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9.10.2.6.1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TDD bands</w:t>
      </w:r>
      <w:r>
        <w:tab/>
        <w:t>771</w:t>
      </w:r>
    </w:p>
    <w:p w14:paraId="6264DD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9.10.2.6.2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FR2</w:t>
      </w:r>
      <w:r>
        <w:tab/>
        <w:t>772</w:t>
      </w:r>
    </w:p>
    <w:p w14:paraId="528D4A2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9.10.3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772</w:t>
      </w:r>
    </w:p>
    <w:p w14:paraId="116255F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9.10.3.1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772</w:t>
      </w:r>
    </w:p>
    <w:p w14:paraId="0488CD7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9.10.3.2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772</w:t>
      </w:r>
    </w:p>
    <w:p w14:paraId="0F3FBEF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9.10.3.3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CSI-RS resources</w:t>
      </w:r>
      <w:r>
        <w:tab/>
        <w:t>773</w:t>
      </w:r>
    </w:p>
    <w:p w14:paraId="1B8E47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9.10.3.3.1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773</w:t>
      </w:r>
    </w:p>
    <w:p w14:paraId="3C635C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9.10.3.3.2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773</w:t>
      </w:r>
    </w:p>
    <w:p w14:paraId="4AEC0C5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9.10.3.4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Calibri"/>
        </w:rPr>
        <w:t>M</w:t>
      </w:r>
      <w:r>
        <w:t>easurements reporting requirements</w:t>
      </w:r>
      <w:r>
        <w:tab/>
        <w:t>773</w:t>
      </w:r>
    </w:p>
    <w:p w14:paraId="5CA19C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773</w:t>
      </w:r>
    </w:p>
    <w:p w14:paraId="3EFFA3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773</w:t>
      </w:r>
    </w:p>
    <w:p w14:paraId="702649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774</w:t>
      </w:r>
    </w:p>
    <w:p w14:paraId="07CE700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9.10.3.5</w:t>
      </w:r>
      <w:r>
        <w:rPr>
          <w:rFonts w:ascii="Calibri" w:eastAsia="Malgun Gothic" w:hAnsi="Calibri"/>
          <w:sz w:val="22"/>
          <w:szCs w:val="22"/>
        </w:rPr>
        <w:tab/>
      </w:r>
      <w:r>
        <w:t>Inter frequency measurements with measurement gaps</w:t>
      </w:r>
      <w:r>
        <w:tab/>
        <w:t>774</w:t>
      </w:r>
    </w:p>
    <w:p w14:paraId="15AC04B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9.11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775</w:t>
      </w:r>
    </w:p>
    <w:p w14:paraId="033DFAB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775</w:t>
      </w:r>
    </w:p>
    <w:p w14:paraId="7BC6DE5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9.11.2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776</w:t>
      </w:r>
    </w:p>
    <w:p w14:paraId="174DB15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9.11.3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777</w:t>
      </w:r>
    </w:p>
    <w:p w14:paraId="1A99247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9.11A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 for RedCap</w:t>
      </w:r>
      <w:r>
        <w:tab/>
        <w:t>777</w:t>
      </w:r>
    </w:p>
    <w:p w14:paraId="00186BC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777</w:t>
      </w:r>
    </w:p>
    <w:p w14:paraId="43EB91E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9.11A.2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777</w:t>
      </w:r>
    </w:p>
    <w:p w14:paraId="3F481D6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9.11A.3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778</w:t>
      </w:r>
    </w:p>
    <w:p w14:paraId="4C9C2C5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9.11A.4</w:t>
      </w:r>
      <w:r>
        <w:rPr>
          <w:rFonts w:ascii="Calibri" w:eastAsia="Malgun Gothic" w:hAnsi="Calibri"/>
          <w:sz w:val="22"/>
          <w:szCs w:val="22"/>
        </w:rPr>
        <w:tab/>
      </w:r>
      <w:r>
        <w:t>CGI reporting scheduling restriction</w:t>
      </w:r>
      <w:r>
        <w:tab/>
        <w:t>778</w:t>
      </w:r>
    </w:p>
    <w:p w14:paraId="1E5EDDF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9.12</w:t>
      </w:r>
      <w:r>
        <w:rPr>
          <w:rFonts w:ascii="Calibri" w:eastAsia="Malgun Gothic" w:hAnsi="Calibri"/>
          <w:sz w:val="22"/>
          <w:szCs w:val="22"/>
        </w:rPr>
        <w:tab/>
      </w:r>
      <w:r>
        <w:t>Measurement for Propagation Delay Compensation</w:t>
      </w:r>
      <w:r>
        <w:tab/>
        <w:t>779</w:t>
      </w:r>
    </w:p>
    <w:p w14:paraId="387692C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779</w:t>
      </w:r>
    </w:p>
    <w:p w14:paraId="37E945F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779</w:t>
      </w:r>
    </w:p>
    <w:p w14:paraId="0B2DE9A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779</w:t>
      </w:r>
    </w:p>
    <w:p w14:paraId="7B68713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 requirements</w:t>
      </w:r>
      <w:r>
        <w:tab/>
        <w:t>779</w:t>
      </w:r>
    </w:p>
    <w:p w14:paraId="70CD5A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9.12.4.1</w:t>
      </w:r>
      <w:r>
        <w:rPr>
          <w:rFonts w:ascii="Calibri" w:eastAsia="Malgun Gothic" w:hAnsi="Calibri"/>
          <w:sz w:val="22"/>
          <w:szCs w:val="22"/>
        </w:rPr>
        <w:tab/>
      </w:r>
      <w:r>
        <w:t>PRS Measurement Period</w:t>
      </w:r>
      <w:r>
        <w:tab/>
        <w:t>779</w:t>
      </w:r>
    </w:p>
    <w:p w14:paraId="111E472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9.12.4.2</w:t>
      </w:r>
      <w:r>
        <w:rPr>
          <w:rFonts w:ascii="Calibri" w:eastAsia="Malgun Gothic" w:hAnsi="Calibri"/>
          <w:sz w:val="22"/>
          <w:szCs w:val="22"/>
        </w:rPr>
        <w:tab/>
      </w:r>
      <w:r>
        <w:t>TRS Measurement Period</w:t>
      </w:r>
      <w:r>
        <w:tab/>
        <w:t>780</w:t>
      </w:r>
    </w:p>
    <w:p w14:paraId="519C2B7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781</w:t>
      </w:r>
    </w:p>
    <w:p w14:paraId="6F3D141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during measurement for Propagation Delay Compensation</w:t>
      </w:r>
      <w:r>
        <w:tab/>
        <w:t>781</w:t>
      </w:r>
    </w:p>
    <w:p w14:paraId="153924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Measurement restriction for measurement for Propagation Delay Compensation</w:t>
      </w:r>
      <w:r>
        <w:tab/>
        <w:t>782</w:t>
      </w:r>
    </w:p>
    <w:p w14:paraId="4C36601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13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a cell with different PCI from serving cell</w:t>
      </w:r>
      <w:r>
        <w:tab/>
        <w:t>782</w:t>
      </w:r>
    </w:p>
    <w:p w14:paraId="5D11B9B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782</w:t>
      </w:r>
    </w:p>
    <w:p w14:paraId="0C0F378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782</w:t>
      </w:r>
    </w:p>
    <w:p w14:paraId="3ED2859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783</w:t>
      </w:r>
    </w:p>
    <w:p w14:paraId="2D5BF79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9.13.3.1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783</w:t>
      </w:r>
    </w:p>
    <w:p w14:paraId="3C36B18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9.13.3.2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783</w:t>
      </w:r>
    </w:p>
    <w:p w14:paraId="1946499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9.13.3.3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783</w:t>
      </w:r>
    </w:p>
    <w:p w14:paraId="3880DCE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9.13.4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784</w:t>
      </w:r>
    </w:p>
    <w:p w14:paraId="42A7374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9.13.4.1</w:t>
      </w:r>
      <w:r>
        <w:rPr>
          <w:rFonts w:ascii="Calibri" w:eastAsia="Malgun Gothic" w:hAnsi="Calibri"/>
          <w:sz w:val="22"/>
          <w:szCs w:val="22"/>
        </w:rPr>
        <w:tab/>
      </w:r>
      <w:r>
        <w:t>Inter-cell SSB based L1-RSRP Reporting</w:t>
      </w:r>
      <w:r>
        <w:tab/>
        <w:t>784</w:t>
      </w:r>
    </w:p>
    <w:p w14:paraId="23FF67F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9.13.5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785</w:t>
      </w:r>
    </w:p>
    <w:p w14:paraId="184467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9.13.5.1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785</w:t>
      </w:r>
    </w:p>
    <w:p w14:paraId="1335A5F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9.13.6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786</w:t>
      </w:r>
    </w:p>
    <w:p w14:paraId="0C2C14E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lastRenderedPageBreak/>
        <w:t>9.13.6.1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?? ??"/>
        </w:rPr>
        <w:t>Scheduling availability of UE performing L1-RSRP measurement with a same subcarrier spacing as PDSCH/PDCCH on FR1</w:t>
      </w:r>
      <w:r>
        <w:tab/>
        <w:t>786</w:t>
      </w:r>
    </w:p>
    <w:p w14:paraId="122A89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9.13.6.2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786</w:t>
      </w:r>
    </w:p>
    <w:p w14:paraId="04DD8A7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9.13.6.3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787</w:t>
      </w:r>
    </w:p>
    <w:p w14:paraId="4214FD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9.13.6.4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787</w:t>
      </w:r>
    </w:p>
    <w:p w14:paraId="3A60FD8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9.13.6.5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in TDD bands on FR1</w:t>
      </w:r>
      <w:r>
        <w:tab/>
        <w:t>787</w:t>
      </w:r>
    </w:p>
    <w:p w14:paraId="35EAC802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10</w:t>
      </w:r>
      <w:r>
        <w:rPr>
          <w:rFonts w:ascii="Calibri" w:eastAsia="Malgun Gothic" w:hAnsi="Calibri"/>
          <w:szCs w:val="22"/>
        </w:rPr>
        <w:tab/>
      </w:r>
      <w:r>
        <w:t>Measurement Performance requirements</w:t>
      </w:r>
      <w:r>
        <w:tab/>
        <w:t>783</w:t>
      </w:r>
    </w:p>
    <w:p w14:paraId="0B07D5C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10.1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</w:t>
      </w:r>
      <w:r>
        <w:tab/>
        <w:t>783</w:t>
      </w:r>
    </w:p>
    <w:p w14:paraId="46A055E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783</w:t>
      </w:r>
    </w:p>
    <w:p w14:paraId="100D7F3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RSRP accuracy requirements for FR1</w:t>
      </w:r>
      <w:r>
        <w:tab/>
        <w:t>783</w:t>
      </w:r>
    </w:p>
    <w:p w14:paraId="70D69FE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SS-RSRP accuracy requirements</w:t>
      </w:r>
      <w:r>
        <w:tab/>
        <w:t>783</w:t>
      </w:r>
    </w:p>
    <w:p w14:paraId="74C10D7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SS-RSRP </w:t>
      </w:r>
      <w:r>
        <w:t>Accuracy</w:t>
      </w:r>
      <w:r>
        <w:tab/>
        <w:t>783</w:t>
      </w:r>
    </w:p>
    <w:p w14:paraId="2D2FC4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168CC">
        <w:rPr>
          <w:lang w:val="en-US"/>
        </w:rPr>
        <w:t xml:space="preserve">SS-RSRP </w:t>
      </w:r>
      <w:r>
        <w:t>Accuracy</w:t>
      </w:r>
      <w:r>
        <w:tab/>
        <w:t>784</w:t>
      </w:r>
    </w:p>
    <w:p w14:paraId="1C8BF3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Void</w:t>
      </w:r>
      <w:r>
        <w:tab/>
        <w:t>785</w:t>
      </w:r>
    </w:p>
    <w:p w14:paraId="3FFD00A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CSI-RSRP accuracy requirements</w:t>
      </w:r>
      <w:r>
        <w:tab/>
        <w:t>785</w:t>
      </w:r>
    </w:p>
    <w:p w14:paraId="680FEC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CSI-RSRP </w:t>
      </w:r>
      <w:r>
        <w:t>Accuracy</w:t>
      </w:r>
      <w:r>
        <w:tab/>
        <w:t>785</w:t>
      </w:r>
    </w:p>
    <w:p w14:paraId="45E91EB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168CC">
        <w:rPr>
          <w:lang w:val="en-US"/>
        </w:rPr>
        <w:t xml:space="preserve">CSI-RSRP </w:t>
      </w:r>
      <w:r>
        <w:t>Accuracy</w:t>
      </w:r>
      <w:r>
        <w:tab/>
        <w:t>786</w:t>
      </w:r>
    </w:p>
    <w:p w14:paraId="1B4B222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RSRP accuracy requirements for FR1 for CA/DC Idle Mode Measurements</w:t>
      </w:r>
      <w:r>
        <w:tab/>
        <w:t>787</w:t>
      </w:r>
    </w:p>
    <w:p w14:paraId="2C6AE2D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SS-RSRP accuracy requirements</w:t>
      </w:r>
      <w:r>
        <w:tab/>
        <w:t>787</w:t>
      </w:r>
    </w:p>
    <w:p w14:paraId="1B8CA7A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SS-RSRP </w:t>
      </w:r>
      <w:r>
        <w:t>Accuracy</w:t>
      </w:r>
      <w:r>
        <w:tab/>
        <w:t>787</w:t>
      </w:r>
    </w:p>
    <w:p w14:paraId="7E0758F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10.1.2C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RSRP accuracy requirements for FR1 SAN</w:t>
      </w:r>
      <w:r>
        <w:tab/>
        <w:t>788</w:t>
      </w:r>
    </w:p>
    <w:p w14:paraId="7AED3CF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SS-RSRP accuracy requirements</w:t>
      </w:r>
      <w:r>
        <w:tab/>
        <w:t>788</w:t>
      </w:r>
    </w:p>
    <w:p w14:paraId="7A48E1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10.1.2C.1.1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SS-RSRP </w:t>
      </w:r>
      <w:r>
        <w:t>Accuracy</w:t>
      </w:r>
      <w:r>
        <w:tab/>
        <w:t>788</w:t>
      </w:r>
    </w:p>
    <w:p w14:paraId="58F8B7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10.1.2C.1.2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168CC">
        <w:rPr>
          <w:lang w:val="en-US"/>
        </w:rPr>
        <w:t xml:space="preserve">SS-RSRP </w:t>
      </w:r>
      <w:r>
        <w:t>Accuracy</w:t>
      </w:r>
      <w:r>
        <w:tab/>
        <w:t>789</w:t>
      </w:r>
    </w:p>
    <w:p w14:paraId="58A7191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RSRP accuracy requirements for FR2</w:t>
      </w:r>
      <w:r>
        <w:tab/>
        <w:t>789</w:t>
      </w:r>
    </w:p>
    <w:p w14:paraId="1D7AFC1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SS-RSRP accuracy requirements</w:t>
      </w:r>
      <w:r>
        <w:tab/>
        <w:t>789</w:t>
      </w:r>
    </w:p>
    <w:p w14:paraId="122521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SS-RSRP </w:t>
      </w:r>
      <w:r>
        <w:t>Accuracy</w:t>
      </w:r>
      <w:r>
        <w:tab/>
        <w:t>789</w:t>
      </w:r>
    </w:p>
    <w:p w14:paraId="3583C3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10.1.3.1.2</w:t>
      </w:r>
      <w:r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790</w:t>
      </w:r>
    </w:p>
    <w:p w14:paraId="1AE1C4B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Void</w:t>
      </w:r>
      <w:r>
        <w:tab/>
        <w:t>791</w:t>
      </w:r>
    </w:p>
    <w:p w14:paraId="6243B63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CSI-RSRP accuracy requirements</w:t>
      </w:r>
      <w:r>
        <w:tab/>
        <w:t>791</w:t>
      </w:r>
    </w:p>
    <w:p w14:paraId="5AB2DF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10.1.3.3.1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CSI-RSRP </w:t>
      </w:r>
      <w:r>
        <w:t>Accuracy</w:t>
      </w:r>
      <w:r>
        <w:tab/>
        <w:t>791</w:t>
      </w:r>
    </w:p>
    <w:p w14:paraId="1B44A56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10.1.3.3.2</w:t>
      </w:r>
      <w:r>
        <w:rPr>
          <w:rFonts w:ascii="Calibri" w:eastAsia="Malgun Gothic" w:hAnsi="Calibri"/>
          <w:sz w:val="22"/>
          <w:szCs w:val="22"/>
        </w:rPr>
        <w:tab/>
      </w:r>
      <w:r>
        <w:t>Relative CSI-RSRP Accuracy</w:t>
      </w:r>
      <w:r>
        <w:tab/>
        <w:t>792</w:t>
      </w:r>
    </w:p>
    <w:p w14:paraId="3389CC9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RSRP accuracy requirements for FR2 for CA/DC Idle Mode Measurements</w:t>
      </w:r>
      <w:r>
        <w:tab/>
        <w:t>793</w:t>
      </w:r>
    </w:p>
    <w:p w14:paraId="487984F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SS-RSRP accuracy requirements</w:t>
      </w:r>
      <w:r>
        <w:tab/>
        <w:t>793</w:t>
      </w:r>
    </w:p>
    <w:p w14:paraId="78EF74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10.1.3B.1.1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SS-RSRP </w:t>
      </w:r>
      <w:r>
        <w:t>Accuracy</w:t>
      </w:r>
      <w:r>
        <w:tab/>
        <w:t>793</w:t>
      </w:r>
    </w:p>
    <w:p w14:paraId="155F460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RSRP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FR1</w:t>
      </w:r>
      <w:r>
        <w:tab/>
        <w:t>794</w:t>
      </w:r>
    </w:p>
    <w:p w14:paraId="030EC86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SS-RSRP accuracy requirements</w:t>
      </w:r>
      <w:r>
        <w:tab/>
        <w:t>794</w:t>
      </w:r>
    </w:p>
    <w:p w14:paraId="6929BD1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168CC">
        <w:rPr>
          <w:lang w:val="en-US" w:eastAsia="zh-CN"/>
        </w:rPr>
        <w:t xml:space="preserve"> in FR1</w:t>
      </w:r>
      <w:r>
        <w:tab/>
        <w:t>794</w:t>
      </w:r>
    </w:p>
    <w:p w14:paraId="0147769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795</w:t>
      </w:r>
    </w:p>
    <w:p w14:paraId="2D9C826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Void</w:t>
      </w:r>
      <w:r>
        <w:tab/>
        <w:t>796</w:t>
      </w:r>
    </w:p>
    <w:p w14:paraId="684368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CSI-RSRP accuracy requirements</w:t>
      </w:r>
      <w:r>
        <w:tab/>
        <w:t>796</w:t>
      </w:r>
    </w:p>
    <w:p w14:paraId="7D01A6D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F168CC">
        <w:rPr>
          <w:lang w:val="en-US" w:eastAsia="zh-CN"/>
        </w:rPr>
        <w:t xml:space="preserve"> in FR1</w:t>
      </w:r>
      <w:r>
        <w:tab/>
        <w:t>796</w:t>
      </w:r>
    </w:p>
    <w:p w14:paraId="436A3F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10.1.4.3.2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CS-RSRP in FR1</w:t>
      </w:r>
      <w:r>
        <w:tab/>
        <w:t>797</w:t>
      </w:r>
    </w:p>
    <w:p w14:paraId="5E0D30D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10.1.4B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RSRP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FR1</w:t>
      </w:r>
      <w:r w:rsidRPr="00F168CC">
        <w:rPr>
          <w:lang w:val="en-US"/>
        </w:rPr>
        <w:t xml:space="preserve"> for CA/DC Idle Mode Measurements</w:t>
      </w:r>
      <w:r>
        <w:tab/>
        <w:t>798</w:t>
      </w:r>
    </w:p>
    <w:p w14:paraId="3B179D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10.1.4B.1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SS-RSRP accuracy requirements</w:t>
      </w:r>
      <w:r>
        <w:tab/>
        <w:t>798</w:t>
      </w:r>
    </w:p>
    <w:p w14:paraId="13FFE3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10.1.4B.1.1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168CC">
        <w:rPr>
          <w:lang w:val="en-US" w:eastAsia="zh-CN"/>
        </w:rPr>
        <w:t xml:space="preserve"> in FR1</w:t>
      </w:r>
      <w:r>
        <w:tab/>
        <w:t>798</w:t>
      </w:r>
    </w:p>
    <w:p w14:paraId="5AB90BC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10.1.4C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RSRP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FR1</w:t>
      </w:r>
      <w:r w:rsidRPr="00F168CC">
        <w:rPr>
          <w:lang w:val="en-US"/>
        </w:rPr>
        <w:t xml:space="preserve"> SAN</w:t>
      </w:r>
      <w:r>
        <w:tab/>
        <w:t>799</w:t>
      </w:r>
    </w:p>
    <w:p w14:paraId="0804CFB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10.1.4C.1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SS-RSRP accuracy requirements</w:t>
      </w:r>
      <w:r>
        <w:tab/>
        <w:t>799</w:t>
      </w:r>
    </w:p>
    <w:p w14:paraId="3BA283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10.1.4C.1.1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168CC">
        <w:rPr>
          <w:lang w:val="en-US" w:eastAsia="zh-CN"/>
        </w:rPr>
        <w:t xml:space="preserve"> in FR1</w:t>
      </w:r>
      <w:r>
        <w:tab/>
        <w:t>799</w:t>
      </w:r>
    </w:p>
    <w:p w14:paraId="64A2E4B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10.1.4C.1.2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800</w:t>
      </w:r>
    </w:p>
    <w:p w14:paraId="582CD19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Inter-frequency RSRP accuracy requirements for FR2</w:t>
      </w:r>
      <w:r>
        <w:tab/>
        <w:t>800</w:t>
      </w:r>
    </w:p>
    <w:p w14:paraId="4A706B0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Inter-frequency SS-RSRP accuracy requirements</w:t>
      </w:r>
      <w:r>
        <w:tab/>
        <w:t>800</w:t>
      </w:r>
    </w:p>
    <w:p w14:paraId="55C71D6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Absolute SS-RSRP Accuracy</w:t>
      </w:r>
      <w:r>
        <w:tab/>
        <w:t>800</w:t>
      </w:r>
    </w:p>
    <w:p w14:paraId="52C09A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Relative SS-RSRP Accuracy</w:t>
      </w:r>
      <w:r>
        <w:tab/>
        <w:t>801</w:t>
      </w:r>
    </w:p>
    <w:p w14:paraId="41ECE65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Void</w:t>
      </w:r>
      <w:r>
        <w:tab/>
        <w:t>802</w:t>
      </w:r>
    </w:p>
    <w:p w14:paraId="384DC4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Inter-frequency CSI-RSRP accuracy requirements</w:t>
      </w:r>
      <w:r>
        <w:tab/>
        <w:t>802</w:t>
      </w:r>
    </w:p>
    <w:p w14:paraId="1A8264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10.1.5.3.1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Absolute CSI-RSRP Accuracy</w:t>
      </w:r>
      <w:r>
        <w:tab/>
        <w:t>802</w:t>
      </w:r>
    </w:p>
    <w:p w14:paraId="174DBF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10.1.5.3.2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Relative CSI-RSRP Accuracy</w:t>
      </w:r>
      <w:r>
        <w:tab/>
        <w:t>803</w:t>
      </w:r>
    </w:p>
    <w:p w14:paraId="1CC3E44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10.1.5B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Inter-frequency RSRP accuracy requirements for FR2 for CA/DC Idle Mode Measurements</w:t>
      </w:r>
      <w:r>
        <w:tab/>
        <w:t>804</w:t>
      </w:r>
    </w:p>
    <w:p w14:paraId="221A4D1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lastRenderedPageBreak/>
        <w:t>10.1.5B.1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Inter-frequency SS-RSRP accuracy requirements</w:t>
      </w:r>
      <w:r>
        <w:tab/>
        <w:t>804</w:t>
      </w:r>
    </w:p>
    <w:p w14:paraId="660C53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10.1.5B.1.1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Absolute SS-RSRP Accuracy</w:t>
      </w:r>
      <w:r>
        <w:tab/>
        <w:t>804</w:t>
      </w:r>
    </w:p>
    <w:p w14:paraId="01EC682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10.1.6</w:t>
      </w:r>
      <w:r>
        <w:rPr>
          <w:rFonts w:ascii="Calibri" w:eastAsia="Malgun Gothic" w:hAnsi="Calibri"/>
          <w:sz w:val="22"/>
          <w:szCs w:val="22"/>
        </w:rPr>
        <w:tab/>
      </w:r>
      <w:r>
        <w:t>RSRP Measurement Report Mapping</w:t>
      </w:r>
      <w:r>
        <w:tab/>
        <w:t>805</w:t>
      </w:r>
    </w:p>
    <w:p w14:paraId="6563CC3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RSRQ accuracy requirements for FR1</w:t>
      </w:r>
      <w:r>
        <w:tab/>
        <w:t>807</w:t>
      </w:r>
    </w:p>
    <w:p w14:paraId="409F7C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SS-RSRQ accuracy requirements</w:t>
      </w:r>
      <w:r w:rsidRPr="00F168CC">
        <w:rPr>
          <w:lang w:val="en-US" w:eastAsia="zh-CN"/>
        </w:rPr>
        <w:t xml:space="preserve"> in FR1</w:t>
      </w:r>
      <w:r>
        <w:tab/>
        <w:t>807</w:t>
      </w:r>
    </w:p>
    <w:p w14:paraId="4170B1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SS-RSRQ </w:t>
      </w:r>
      <w:r>
        <w:t>Accuracy in FR1</w:t>
      </w:r>
      <w:r>
        <w:tab/>
        <w:t>807</w:t>
      </w:r>
    </w:p>
    <w:p w14:paraId="1B431F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CSI-RSRQ accuracy requirements</w:t>
      </w:r>
      <w:r>
        <w:tab/>
        <w:t>808</w:t>
      </w:r>
    </w:p>
    <w:p w14:paraId="7924C40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10.1.7.2.1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CSI-RSRQ </w:t>
      </w:r>
      <w:r>
        <w:t>Accuracy</w:t>
      </w:r>
      <w:r>
        <w:tab/>
        <w:t>808</w:t>
      </w:r>
    </w:p>
    <w:p w14:paraId="12827B1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10.1.7B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RSRQ accuracy requirements for FR1 for CA/DC Idle Mode Measurements</w:t>
      </w:r>
      <w:r>
        <w:tab/>
        <w:t>809</w:t>
      </w:r>
    </w:p>
    <w:p w14:paraId="32B832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10.1.7B.1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SS-RSRQ accuracy requirements</w:t>
      </w:r>
      <w:r w:rsidRPr="00F168CC">
        <w:rPr>
          <w:lang w:val="en-US" w:eastAsia="zh-CN"/>
        </w:rPr>
        <w:t xml:space="preserve"> in FR1</w:t>
      </w:r>
      <w:r>
        <w:tab/>
        <w:t>809</w:t>
      </w:r>
    </w:p>
    <w:p w14:paraId="5F7D58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SS-RSRQ </w:t>
      </w:r>
      <w:r>
        <w:t>Accuracy in FR1</w:t>
      </w:r>
      <w:r>
        <w:tab/>
        <w:t>809</w:t>
      </w:r>
    </w:p>
    <w:p w14:paraId="66C8CDB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10.1.7C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RSRQ accuracy requirements for FR1 SAN</w:t>
      </w:r>
      <w:r>
        <w:tab/>
        <w:t>810</w:t>
      </w:r>
    </w:p>
    <w:p w14:paraId="4088D4F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10.1.7C.1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SS-RSRQ accuracy requirements</w:t>
      </w:r>
      <w:r w:rsidRPr="00F168CC">
        <w:rPr>
          <w:lang w:val="en-US" w:eastAsia="zh-CN"/>
        </w:rPr>
        <w:t xml:space="preserve"> in FR1</w:t>
      </w:r>
      <w:r>
        <w:tab/>
        <w:t>810</w:t>
      </w:r>
    </w:p>
    <w:p w14:paraId="5C5F39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SS-RSRQ </w:t>
      </w:r>
      <w:r>
        <w:t>Accuracy in FR1</w:t>
      </w:r>
      <w:r>
        <w:tab/>
        <w:t>810</w:t>
      </w:r>
    </w:p>
    <w:p w14:paraId="4C1DD8A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RSRQ accuracy requirements for FR2</w:t>
      </w:r>
      <w:r>
        <w:tab/>
        <w:t>811</w:t>
      </w:r>
    </w:p>
    <w:p w14:paraId="300D92C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10.1.8.</w:t>
      </w:r>
      <w:r w:rsidRPr="00F168C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</w:t>
      </w:r>
      <w:r w:rsidRPr="00F168CC">
        <w:rPr>
          <w:lang w:val="en-US"/>
        </w:rPr>
        <w:t xml:space="preserve">-frequency </w:t>
      </w:r>
      <w:r w:rsidRPr="00F168CC">
        <w:rPr>
          <w:lang w:val="en-US" w:eastAsia="ko-KR"/>
        </w:rPr>
        <w:t>SS-RSRQ</w:t>
      </w:r>
      <w:r w:rsidRPr="00F168CC">
        <w:rPr>
          <w:lang w:val="en-US"/>
        </w:rPr>
        <w:t xml:space="preserve"> accuracy requirements </w:t>
      </w:r>
      <w:r w:rsidRPr="00F168CC">
        <w:rPr>
          <w:lang w:val="en-US" w:eastAsia="zh-CN"/>
        </w:rPr>
        <w:t>in FR2</w:t>
      </w:r>
      <w:r>
        <w:tab/>
        <w:t>811</w:t>
      </w:r>
    </w:p>
    <w:p w14:paraId="13C5A04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SS-RSRQ </w:t>
      </w:r>
      <w:r>
        <w:t>Accuracy in FR2</w:t>
      </w:r>
      <w:r>
        <w:tab/>
        <w:t>811</w:t>
      </w:r>
    </w:p>
    <w:p w14:paraId="1FA2D3E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CSI-RSRQ accuracy requirements</w:t>
      </w:r>
      <w:r>
        <w:tab/>
        <w:t>812</w:t>
      </w:r>
    </w:p>
    <w:p w14:paraId="44A743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10.1.8.2.1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CSI-RSRQ </w:t>
      </w:r>
      <w:r>
        <w:t>Accuracy</w:t>
      </w:r>
      <w:r>
        <w:tab/>
        <w:t>812</w:t>
      </w:r>
    </w:p>
    <w:p w14:paraId="5FE463E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10.1.8B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RSRQ accuracy requirements for FR2 for CA/DC Idle Mode Measurements</w:t>
      </w:r>
      <w:r>
        <w:tab/>
        <w:t>812</w:t>
      </w:r>
    </w:p>
    <w:p w14:paraId="57D9B29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10.1.8B.</w:t>
      </w:r>
      <w:r w:rsidRPr="00F168C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</w:t>
      </w:r>
      <w:r w:rsidRPr="00F168CC">
        <w:rPr>
          <w:lang w:val="en-US"/>
        </w:rPr>
        <w:t xml:space="preserve">-frequency </w:t>
      </w:r>
      <w:r w:rsidRPr="00F168CC">
        <w:rPr>
          <w:lang w:val="en-US" w:eastAsia="ko-KR"/>
        </w:rPr>
        <w:t>SS-RSRQ</w:t>
      </w:r>
      <w:r w:rsidRPr="00F168CC">
        <w:rPr>
          <w:lang w:val="en-US"/>
        </w:rPr>
        <w:t xml:space="preserve"> accuracy requirements </w:t>
      </w:r>
      <w:r w:rsidRPr="00F168CC">
        <w:rPr>
          <w:lang w:val="en-US" w:eastAsia="zh-CN"/>
        </w:rPr>
        <w:t>in FR2</w:t>
      </w:r>
      <w:r>
        <w:tab/>
        <w:t>812</w:t>
      </w:r>
    </w:p>
    <w:p w14:paraId="55A445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SS-RSRQ </w:t>
      </w:r>
      <w:r>
        <w:t>Accuracy in FR2</w:t>
      </w:r>
      <w:r>
        <w:tab/>
        <w:t>813</w:t>
      </w:r>
    </w:p>
    <w:p w14:paraId="19FC143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Inter-frequency RSRQ accuracy requirements for </w:t>
      </w:r>
      <w:r w:rsidRPr="00F168CC">
        <w:rPr>
          <w:lang w:val="en-US" w:eastAsia="ko-KR"/>
        </w:rPr>
        <w:t>FR1</w:t>
      </w:r>
      <w:r>
        <w:tab/>
        <w:t>813</w:t>
      </w:r>
    </w:p>
    <w:p w14:paraId="76A17CE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SS-RSRQ accuracy requirements</w:t>
      </w:r>
      <w:r w:rsidRPr="00F168CC">
        <w:rPr>
          <w:lang w:val="en-US" w:eastAsia="zh-CN"/>
        </w:rPr>
        <w:t xml:space="preserve"> in FR1</w:t>
      </w:r>
      <w:r>
        <w:tab/>
        <w:t>813</w:t>
      </w:r>
    </w:p>
    <w:p w14:paraId="2C4126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10.1.9.1.1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F168CC">
        <w:rPr>
          <w:lang w:val="en-US" w:eastAsia="zh-CN"/>
        </w:rPr>
        <w:t xml:space="preserve"> in FR1</w:t>
      </w:r>
      <w:r>
        <w:tab/>
        <w:t>813</w:t>
      </w:r>
    </w:p>
    <w:p w14:paraId="5A5C7CE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814</w:t>
      </w:r>
    </w:p>
    <w:p w14:paraId="2931C4F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</w:t>
      </w:r>
      <w:r w:rsidRPr="00F168CC">
        <w:rPr>
          <w:lang w:val="en-US" w:eastAsia="zh-CN"/>
        </w:rPr>
        <w:t>er</w:t>
      </w:r>
      <w:r w:rsidRPr="00F168CC">
        <w:rPr>
          <w:lang w:val="en-US"/>
        </w:rPr>
        <w:t>-frequency CSI-RSRQ accuracy requirements</w:t>
      </w:r>
      <w:r>
        <w:tab/>
        <w:t>815</w:t>
      </w:r>
    </w:p>
    <w:p w14:paraId="755E70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10.1.9.2.1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CSI-RSRQ </w:t>
      </w:r>
      <w:r>
        <w:t>Accuracy</w:t>
      </w:r>
      <w:r>
        <w:tab/>
        <w:t>815</w:t>
      </w:r>
    </w:p>
    <w:p w14:paraId="43177B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10.1.9.2.2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168CC">
        <w:rPr>
          <w:lang w:val="en-US"/>
        </w:rPr>
        <w:t xml:space="preserve">CSI-RSRQ </w:t>
      </w:r>
      <w:r>
        <w:t>Accuracy</w:t>
      </w:r>
      <w:r>
        <w:tab/>
        <w:t>816</w:t>
      </w:r>
    </w:p>
    <w:p w14:paraId="76E873A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10.1.9B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Inter-frequency RSRQ accuracy requirements for </w:t>
      </w:r>
      <w:r w:rsidRPr="00F168CC">
        <w:rPr>
          <w:lang w:val="en-US" w:eastAsia="ko-KR"/>
        </w:rPr>
        <w:t>FR1</w:t>
      </w:r>
      <w:r w:rsidRPr="00F168CC">
        <w:rPr>
          <w:lang w:val="en-US"/>
        </w:rPr>
        <w:t xml:space="preserve"> for CA/DC Idle Mode Measurements</w:t>
      </w:r>
      <w:r>
        <w:tab/>
        <w:t>817</w:t>
      </w:r>
    </w:p>
    <w:p w14:paraId="4EA984F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10.1.9B.1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SS-RSRQ accuracy requirements</w:t>
      </w:r>
      <w:r w:rsidRPr="00F168CC">
        <w:rPr>
          <w:lang w:val="en-US" w:eastAsia="zh-CN"/>
        </w:rPr>
        <w:t xml:space="preserve"> in FR1</w:t>
      </w:r>
      <w:r>
        <w:tab/>
        <w:t>817</w:t>
      </w:r>
    </w:p>
    <w:p w14:paraId="585ED3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10.1.9B.1.1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F168CC">
        <w:rPr>
          <w:lang w:val="en-US" w:eastAsia="zh-CN"/>
        </w:rPr>
        <w:t xml:space="preserve"> in FR1</w:t>
      </w:r>
      <w:r>
        <w:tab/>
        <w:t>817</w:t>
      </w:r>
    </w:p>
    <w:p w14:paraId="48EB1C1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10.1.9C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Inter-frequency RSRQ accuracy requirements for </w:t>
      </w:r>
      <w:r w:rsidRPr="00F168CC">
        <w:rPr>
          <w:lang w:val="en-US" w:eastAsia="ko-KR"/>
        </w:rPr>
        <w:t>FR1</w:t>
      </w:r>
      <w:r w:rsidRPr="00F168CC">
        <w:rPr>
          <w:lang w:val="en-US"/>
        </w:rPr>
        <w:t xml:space="preserve"> SAN</w:t>
      </w:r>
      <w:r>
        <w:tab/>
        <w:t>818</w:t>
      </w:r>
    </w:p>
    <w:p w14:paraId="7EA1777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10.1.9C.1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SS-RSRQ accuracy requirements</w:t>
      </w:r>
      <w:r w:rsidRPr="00F168CC">
        <w:rPr>
          <w:lang w:val="en-US" w:eastAsia="zh-CN"/>
        </w:rPr>
        <w:t xml:space="preserve"> in FR1</w:t>
      </w:r>
      <w:r>
        <w:tab/>
        <w:t>818</w:t>
      </w:r>
    </w:p>
    <w:p w14:paraId="137029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10.1.9C.1.1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F168CC">
        <w:rPr>
          <w:lang w:val="en-US" w:eastAsia="zh-CN"/>
        </w:rPr>
        <w:t xml:space="preserve"> in FR1</w:t>
      </w:r>
      <w:r>
        <w:tab/>
        <w:t>818</w:t>
      </w:r>
    </w:p>
    <w:p w14:paraId="50E6B3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10.1.9C.1.2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819</w:t>
      </w:r>
    </w:p>
    <w:p w14:paraId="3D76828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RSRQ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FR2</w:t>
      </w:r>
      <w:r>
        <w:tab/>
        <w:t>820</w:t>
      </w:r>
    </w:p>
    <w:p w14:paraId="067B23D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</w:t>
      </w:r>
      <w:r>
        <w:t>0.1.10.1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SS-RSRQ accuracy requirements in FR2</w:t>
      </w:r>
      <w:r>
        <w:tab/>
        <w:t>820</w:t>
      </w:r>
    </w:p>
    <w:p w14:paraId="3D1A563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F168CC">
        <w:rPr>
          <w:lang w:val="en-US" w:eastAsia="zh-CN"/>
        </w:rPr>
        <w:t xml:space="preserve"> in FR2</w:t>
      </w:r>
      <w:r>
        <w:tab/>
        <w:t>820</w:t>
      </w:r>
    </w:p>
    <w:p w14:paraId="366AE3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820</w:t>
      </w:r>
    </w:p>
    <w:p w14:paraId="3DA9B64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</w:t>
      </w:r>
      <w:r w:rsidRPr="00F168CC">
        <w:rPr>
          <w:lang w:val="en-US" w:eastAsia="zh-CN"/>
        </w:rPr>
        <w:t>er</w:t>
      </w:r>
      <w:r w:rsidRPr="00F168CC">
        <w:rPr>
          <w:lang w:val="en-US"/>
        </w:rPr>
        <w:t>-frequency CSI-RSRQ accuracy requirements</w:t>
      </w:r>
      <w:r>
        <w:tab/>
        <w:t>821</w:t>
      </w:r>
    </w:p>
    <w:p w14:paraId="32C291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10.1.10.2.1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CSI-RSRQ </w:t>
      </w:r>
      <w:r>
        <w:t>Accuracy</w:t>
      </w:r>
      <w:r>
        <w:tab/>
        <w:t>821</w:t>
      </w:r>
    </w:p>
    <w:p w14:paraId="6D63B8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10.1.10.2.2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168CC">
        <w:rPr>
          <w:lang w:val="en-US"/>
        </w:rPr>
        <w:t xml:space="preserve">CSI-RSRQ </w:t>
      </w:r>
      <w:r>
        <w:t>Accuracy</w:t>
      </w:r>
      <w:r>
        <w:tab/>
        <w:t>822</w:t>
      </w:r>
    </w:p>
    <w:p w14:paraId="25A3934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10.1.10B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 Inter-frequency RSRQ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FR2</w:t>
      </w:r>
      <w:r w:rsidRPr="00F168CC">
        <w:rPr>
          <w:lang w:val="en-US"/>
        </w:rPr>
        <w:t xml:space="preserve"> for CA/DC Idle Mode Measurements</w:t>
      </w:r>
      <w:r>
        <w:tab/>
        <w:t>823</w:t>
      </w:r>
    </w:p>
    <w:p w14:paraId="0F561B7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10.1.10B.1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SS-RSRQ accuracy requirements</w:t>
      </w:r>
      <w:r w:rsidRPr="00F168CC">
        <w:rPr>
          <w:lang w:val="en-US" w:eastAsia="zh-CN"/>
        </w:rPr>
        <w:t xml:space="preserve"> in FR2</w:t>
      </w:r>
      <w:r>
        <w:tab/>
        <w:t>823</w:t>
      </w:r>
    </w:p>
    <w:p w14:paraId="75690DD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10.1.10B.1.1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F168CC">
        <w:rPr>
          <w:lang w:val="en-US" w:eastAsia="zh-CN"/>
        </w:rPr>
        <w:t xml:space="preserve"> in FR2</w:t>
      </w:r>
      <w:r>
        <w:tab/>
        <w:t>823</w:t>
      </w:r>
    </w:p>
    <w:p w14:paraId="5A45720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RSRQ report mapping</w:t>
      </w:r>
      <w:r>
        <w:tab/>
        <w:t>824</w:t>
      </w:r>
    </w:p>
    <w:p w14:paraId="3534974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Intra-frequency SINR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FR1</w:t>
      </w:r>
      <w:r>
        <w:tab/>
        <w:t>824</w:t>
      </w:r>
    </w:p>
    <w:p w14:paraId="3D9BD6E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SS-SINR accuracy requirements</w:t>
      </w:r>
      <w:r w:rsidRPr="00F168CC">
        <w:rPr>
          <w:lang w:val="en-US" w:eastAsia="zh-CN"/>
        </w:rPr>
        <w:t xml:space="preserve"> in FR1</w:t>
      </w:r>
      <w:r>
        <w:tab/>
        <w:t>824</w:t>
      </w:r>
    </w:p>
    <w:p w14:paraId="1E9150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SS-SINR </w:t>
      </w:r>
      <w:r>
        <w:t>Accuracy in FR1</w:t>
      </w:r>
      <w:r>
        <w:tab/>
        <w:t>824</w:t>
      </w:r>
    </w:p>
    <w:p w14:paraId="47C5BD5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CSI-SINR accuracy requirements</w:t>
      </w:r>
      <w:r w:rsidRPr="00F168CC">
        <w:rPr>
          <w:lang w:val="en-US" w:eastAsia="zh-CN"/>
        </w:rPr>
        <w:t xml:space="preserve"> in FR1</w:t>
      </w:r>
      <w:r>
        <w:tab/>
        <w:t>825</w:t>
      </w:r>
    </w:p>
    <w:p w14:paraId="07FD37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CSI-SINR </w:t>
      </w:r>
      <w:r>
        <w:t>Accuracy in FR1</w:t>
      </w:r>
      <w:r>
        <w:tab/>
        <w:t>825</w:t>
      </w:r>
    </w:p>
    <w:p w14:paraId="1851953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10.1.12C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Intra-frequency SINR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FR1</w:t>
      </w:r>
      <w:r w:rsidRPr="00F168CC">
        <w:rPr>
          <w:lang w:val="en-US"/>
        </w:rPr>
        <w:t xml:space="preserve"> SAN</w:t>
      </w:r>
      <w:r>
        <w:tab/>
        <w:t>826</w:t>
      </w:r>
    </w:p>
    <w:p w14:paraId="0CD693F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10.1.12C.1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SS-SINR accuracy requirements</w:t>
      </w:r>
      <w:r w:rsidRPr="00F168CC">
        <w:rPr>
          <w:lang w:val="en-US" w:eastAsia="zh-CN"/>
        </w:rPr>
        <w:t xml:space="preserve"> in FR1</w:t>
      </w:r>
      <w:r>
        <w:tab/>
        <w:t>826</w:t>
      </w:r>
    </w:p>
    <w:p w14:paraId="1EF604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SS-SINR </w:t>
      </w:r>
      <w:r>
        <w:t>Accuracy in FR1</w:t>
      </w:r>
      <w:r>
        <w:tab/>
        <w:t>826</w:t>
      </w:r>
    </w:p>
    <w:p w14:paraId="5F1F2EC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Intra-frequency SINR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FR2</w:t>
      </w:r>
      <w:r>
        <w:tab/>
        <w:t>827</w:t>
      </w:r>
    </w:p>
    <w:p w14:paraId="4A535E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SS-SINR accuracy requirements</w:t>
      </w:r>
      <w:r w:rsidRPr="00F168CC">
        <w:rPr>
          <w:lang w:val="en-US" w:eastAsia="zh-CN"/>
        </w:rPr>
        <w:t xml:space="preserve"> in FR2</w:t>
      </w:r>
      <w:r>
        <w:tab/>
        <w:t>827</w:t>
      </w:r>
    </w:p>
    <w:p w14:paraId="7B5430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SS-SINR </w:t>
      </w:r>
      <w:r>
        <w:t>Accuracy in FR2</w:t>
      </w:r>
      <w:r>
        <w:tab/>
        <w:t>827</w:t>
      </w:r>
    </w:p>
    <w:p w14:paraId="67E295A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CSI-SINR accuracy requirements</w:t>
      </w:r>
      <w:r w:rsidRPr="00F168CC">
        <w:rPr>
          <w:lang w:val="en-US" w:eastAsia="zh-CN"/>
        </w:rPr>
        <w:t xml:space="preserve"> in FR2</w:t>
      </w:r>
      <w:r>
        <w:tab/>
        <w:t>828</w:t>
      </w:r>
    </w:p>
    <w:p w14:paraId="7A93F0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CSI-SINR </w:t>
      </w:r>
      <w:r>
        <w:t>Accuracy in FR2</w:t>
      </w:r>
      <w:r>
        <w:tab/>
        <w:t>828</w:t>
      </w:r>
    </w:p>
    <w:p w14:paraId="1886C6D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SINR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FR1</w:t>
      </w:r>
      <w:r>
        <w:tab/>
        <w:t>828</w:t>
      </w:r>
    </w:p>
    <w:p w14:paraId="05880E9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SS-SINR accuracy requirements</w:t>
      </w:r>
      <w:r w:rsidRPr="00F168CC">
        <w:rPr>
          <w:lang w:val="en-US" w:eastAsia="zh-CN"/>
        </w:rPr>
        <w:t xml:space="preserve"> in FR1</w:t>
      </w:r>
      <w:r>
        <w:tab/>
        <w:t>828</w:t>
      </w:r>
    </w:p>
    <w:p w14:paraId="4FA465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lastRenderedPageBreak/>
        <w:t>10.1.14.1.1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168CC">
        <w:rPr>
          <w:lang w:val="en-US" w:eastAsia="zh-CN"/>
        </w:rPr>
        <w:t xml:space="preserve"> in FR1</w:t>
      </w:r>
      <w:r>
        <w:tab/>
        <w:t>828</w:t>
      </w:r>
    </w:p>
    <w:p w14:paraId="70D538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</w:t>
      </w:r>
      <w:r>
        <w:t>0.1.14.1.2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829</w:t>
      </w:r>
    </w:p>
    <w:p w14:paraId="3EF6E7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CSI-SINR accuracy requirements</w:t>
      </w:r>
      <w:r w:rsidRPr="00F168CC">
        <w:rPr>
          <w:lang w:val="en-US" w:eastAsia="zh-CN"/>
        </w:rPr>
        <w:t xml:space="preserve"> in FR1</w:t>
      </w:r>
      <w:r>
        <w:tab/>
        <w:t>830</w:t>
      </w:r>
    </w:p>
    <w:p w14:paraId="21245A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F168CC">
        <w:rPr>
          <w:lang w:val="en-US" w:eastAsia="zh-CN"/>
        </w:rPr>
        <w:t xml:space="preserve"> in FR1</w:t>
      </w:r>
      <w:r>
        <w:tab/>
        <w:t>830</w:t>
      </w:r>
    </w:p>
    <w:p w14:paraId="0AA0A2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10.1.14.2.2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FR1</w:t>
      </w:r>
      <w:r>
        <w:tab/>
        <w:t>831</w:t>
      </w:r>
    </w:p>
    <w:p w14:paraId="4F77D4C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10.1.14C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SINR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FR1</w:t>
      </w:r>
      <w:r w:rsidRPr="00F168CC">
        <w:rPr>
          <w:lang w:val="en-US"/>
        </w:rPr>
        <w:t xml:space="preserve"> SAN</w:t>
      </w:r>
      <w:r>
        <w:tab/>
        <w:t>832</w:t>
      </w:r>
    </w:p>
    <w:p w14:paraId="432AB08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10.1.14C.1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SS-SINR accuracy requirements</w:t>
      </w:r>
      <w:r w:rsidRPr="00F168CC">
        <w:rPr>
          <w:lang w:val="en-US" w:eastAsia="zh-CN"/>
        </w:rPr>
        <w:t xml:space="preserve"> in FR1</w:t>
      </w:r>
      <w:r>
        <w:tab/>
        <w:t>832</w:t>
      </w:r>
    </w:p>
    <w:p w14:paraId="57C239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10.1.14C.1.1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168CC">
        <w:rPr>
          <w:lang w:val="en-US" w:eastAsia="zh-CN"/>
        </w:rPr>
        <w:t xml:space="preserve"> in FR1</w:t>
      </w:r>
      <w:r>
        <w:tab/>
        <w:t>832</w:t>
      </w:r>
    </w:p>
    <w:p w14:paraId="512003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10.1.14C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833</w:t>
      </w:r>
    </w:p>
    <w:p w14:paraId="5420CD4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SINR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FR2</w:t>
      </w:r>
      <w:r>
        <w:tab/>
        <w:t>834</w:t>
      </w:r>
    </w:p>
    <w:p w14:paraId="096FFD4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SS-SINR accuracy requirements</w:t>
      </w:r>
      <w:r w:rsidRPr="00F168CC">
        <w:rPr>
          <w:lang w:val="en-US" w:eastAsia="zh-CN"/>
        </w:rPr>
        <w:t xml:space="preserve"> in FR2</w:t>
      </w:r>
      <w:r>
        <w:tab/>
        <w:t>834</w:t>
      </w:r>
    </w:p>
    <w:p w14:paraId="28554B0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168CC">
        <w:rPr>
          <w:lang w:val="en-US" w:eastAsia="zh-CN"/>
        </w:rPr>
        <w:t xml:space="preserve"> in FR2</w:t>
      </w:r>
      <w:r>
        <w:tab/>
        <w:t>834</w:t>
      </w:r>
    </w:p>
    <w:p w14:paraId="6B2B9C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834</w:t>
      </w:r>
    </w:p>
    <w:p w14:paraId="03197ED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CSI-SINR accuracy requirements</w:t>
      </w:r>
      <w:r w:rsidRPr="00F168CC">
        <w:rPr>
          <w:lang w:val="en-US" w:eastAsia="zh-CN"/>
        </w:rPr>
        <w:t xml:space="preserve"> in FR2</w:t>
      </w:r>
      <w:r>
        <w:tab/>
        <w:t>835</w:t>
      </w:r>
    </w:p>
    <w:p w14:paraId="0422B6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F168CC">
        <w:rPr>
          <w:lang w:val="en-US" w:eastAsia="zh-CN"/>
        </w:rPr>
        <w:t xml:space="preserve"> in FR2</w:t>
      </w:r>
      <w:r>
        <w:tab/>
        <w:t>835</w:t>
      </w:r>
    </w:p>
    <w:p w14:paraId="42CE63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836</w:t>
      </w:r>
    </w:p>
    <w:p w14:paraId="02CD0CB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SINR report mapping</w:t>
      </w:r>
      <w:r>
        <w:tab/>
        <w:t>837</w:t>
      </w:r>
    </w:p>
    <w:p w14:paraId="0F6CF15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SS-SINR and CSI-SINR measurement report mapping</w:t>
      </w:r>
      <w:r>
        <w:tab/>
        <w:t>837</w:t>
      </w:r>
    </w:p>
    <w:p w14:paraId="617366E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Power Headroom</w:t>
      </w:r>
      <w:r>
        <w:tab/>
        <w:t>838</w:t>
      </w:r>
    </w:p>
    <w:p w14:paraId="23409E8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10.1.17.1</w:t>
      </w:r>
      <w:r>
        <w:rPr>
          <w:rFonts w:ascii="Calibri" w:eastAsia="Malgun Gothic" w:hAnsi="Calibri"/>
          <w:sz w:val="22"/>
          <w:szCs w:val="22"/>
        </w:rPr>
        <w:tab/>
      </w:r>
      <w:r>
        <w:t>Power Headroom Report</w:t>
      </w:r>
      <w:r>
        <w:tab/>
        <w:t>838</w:t>
      </w:r>
    </w:p>
    <w:p w14:paraId="010DF09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10.1.17.1.1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Power Headroom Report Mapping</w:t>
      </w:r>
      <w:r>
        <w:tab/>
        <w:t>838</w:t>
      </w:r>
    </w:p>
    <w:p w14:paraId="0ED2B08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10.1.18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F168CC">
        <w:rPr>
          <w:rFonts w:cs="v4.2.0"/>
          <w:vertAlign w:val="subscript"/>
          <w:lang w:eastAsia="zh-CN"/>
        </w:rPr>
        <w:t>CMAX,c,f</w:t>
      </w:r>
      <w:r>
        <w:tab/>
        <w:t>839</w:t>
      </w:r>
    </w:p>
    <w:p w14:paraId="43CA502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10.1.18.1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839</w:t>
      </w:r>
    </w:p>
    <w:p w14:paraId="4371E73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10.1.19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L1-RSRP accuracy requirements for FR1</w:t>
      </w:r>
      <w:r>
        <w:tab/>
        <w:t>839</w:t>
      </w:r>
    </w:p>
    <w:p w14:paraId="03BFC82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10.1.19.1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SSB based L1-RSRP accuracy requirements</w:t>
      </w:r>
      <w:r>
        <w:tab/>
        <w:t>839</w:t>
      </w:r>
    </w:p>
    <w:p w14:paraId="6F6E493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10.1.19.1.1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839</w:t>
      </w:r>
    </w:p>
    <w:p w14:paraId="74FBED5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10.1.19.1.2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840</w:t>
      </w:r>
    </w:p>
    <w:p w14:paraId="7FCE0B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10.1.19.2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CSI-RS based L1-RSRP accuracy requirements</w:t>
      </w:r>
      <w:r>
        <w:tab/>
        <w:t>841</w:t>
      </w:r>
    </w:p>
    <w:p w14:paraId="1E8C200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10.1.19.2.1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841</w:t>
      </w:r>
    </w:p>
    <w:p w14:paraId="00B5D9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10.1.19.2.2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842</w:t>
      </w:r>
    </w:p>
    <w:p w14:paraId="5B621FF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10.1.19C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L1-RSRP accuracy requirements for FR1 SAN</w:t>
      </w:r>
      <w:r>
        <w:tab/>
        <w:t>843</w:t>
      </w:r>
    </w:p>
    <w:p w14:paraId="5E71B8A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10.1.19C.1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SSB based L1-RSRP accuracy requirements</w:t>
      </w:r>
      <w:r>
        <w:tab/>
        <w:t>843</w:t>
      </w:r>
    </w:p>
    <w:p w14:paraId="4BC697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10.1.19C.1.1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843</w:t>
      </w:r>
    </w:p>
    <w:p w14:paraId="1CB463C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10.1.19C.1.2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844</w:t>
      </w:r>
    </w:p>
    <w:p w14:paraId="4F64335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L1-RSRP accuracy requirements for FR2</w:t>
      </w:r>
      <w:r>
        <w:tab/>
        <w:t>844</w:t>
      </w:r>
    </w:p>
    <w:p w14:paraId="521261F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SSB based L1-RSRP accuracy requirements</w:t>
      </w:r>
      <w:r>
        <w:tab/>
        <w:t>844</w:t>
      </w:r>
    </w:p>
    <w:p w14:paraId="264597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10.1.20.1.1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844</w:t>
      </w:r>
    </w:p>
    <w:p w14:paraId="56D98C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10.1.20.1.2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845</w:t>
      </w:r>
    </w:p>
    <w:p w14:paraId="72F8F8E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CSI-RS based L1-RSRP accuracy requirements</w:t>
      </w:r>
      <w:r>
        <w:tab/>
        <w:t>846</w:t>
      </w:r>
    </w:p>
    <w:p w14:paraId="547203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10.1.20.2.1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846</w:t>
      </w:r>
    </w:p>
    <w:p w14:paraId="34ECB0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10.1.20.2.2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847</w:t>
      </w:r>
    </w:p>
    <w:p w14:paraId="7732FBA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SFTD accuracy requirements</w:t>
      </w:r>
      <w:r>
        <w:tab/>
        <w:t>848</w:t>
      </w:r>
    </w:p>
    <w:p w14:paraId="79ED963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SFTD acuracy requirements for NE-DC</w:t>
      </w:r>
      <w:r>
        <w:tab/>
        <w:t>848</w:t>
      </w:r>
    </w:p>
    <w:p w14:paraId="2AA917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SFTD acuracy requirements for NR-DC</w:t>
      </w:r>
      <w:r>
        <w:tab/>
        <w:t>850</w:t>
      </w:r>
    </w:p>
    <w:p w14:paraId="33F54B4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 frequency SFTD acuracy requirements</w:t>
      </w:r>
      <w:r>
        <w:tab/>
        <w:t>851</w:t>
      </w:r>
    </w:p>
    <w:p w14:paraId="6456AF7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CLI measurement accuracy requirements</w:t>
      </w:r>
      <w:r>
        <w:tab/>
        <w:t>852</w:t>
      </w:r>
    </w:p>
    <w:p w14:paraId="6C96A16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SRS-RSRP</w:t>
      </w:r>
      <w:r>
        <w:tab/>
        <w:t>852</w:t>
      </w:r>
    </w:p>
    <w:p w14:paraId="69B9D9B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10.1.22.1.1</w:t>
      </w:r>
      <w:r>
        <w:rPr>
          <w:rFonts w:ascii="Calibri" w:eastAsia="Malgun Gothic" w:hAnsi="Calibri"/>
          <w:sz w:val="22"/>
          <w:szCs w:val="22"/>
        </w:rPr>
        <w:tab/>
      </w:r>
      <w:r>
        <w:t>SRS</w:t>
      </w:r>
      <w:r w:rsidRPr="00F168CC">
        <w:rPr>
          <w:lang w:val="en-US"/>
        </w:rPr>
        <w:t xml:space="preserve">-RSRP </w:t>
      </w:r>
      <w:r>
        <w:t>Accuracy</w:t>
      </w:r>
      <w:r>
        <w:tab/>
        <w:t>852</w:t>
      </w:r>
    </w:p>
    <w:p w14:paraId="19E1DC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SRS-RSRP report mapping</w:t>
      </w:r>
      <w:r>
        <w:tab/>
        <w:t>854</w:t>
      </w:r>
    </w:p>
    <w:p w14:paraId="08C4D79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CLI-RSSI</w:t>
      </w:r>
      <w:r>
        <w:tab/>
        <w:t>854</w:t>
      </w:r>
    </w:p>
    <w:p w14:paraId="02906E8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10.1.22.2.1</w:t>
      </w:r>
      <w:r>
        <w:rPr>
          <w:rFonts w:ascii="Calibri" w:eastAsia="Malgun Gothic" w:hAnsi="Calibri"/>
          <w:sz w:val="22"/>
          <w:szCs w:val="22"/>
        </w:rPr>
        <w:tab/>
      </w:r>
      <w:r>
        <w:t>CLI-RSSI</w:t>
      </w:r>
      <w:r w:rsidRPr="00F168CC">
        <w:rPr>
          <w:lang w:val="en-US"/>
        </w:rPr>
        <w:t xml:space="preserve"> </w:t>
      </w:r>
      <w:r>
        <w:t>Accuracy</w:t>
      </w:r>
      <w:r>
        <w:tab/>
        <w:t>854</w:t>
      </w:r>
    </w:p>
    <w:p w14:paraId="79ED69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CLI-RSSI report mapping</w:t>
      </w:r>
      <w:r>
        <w:tab/>
        <w:t>855</w:t>
      </w:r>
    </w:p>
    <w:p w14:paraId="23E48F3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10.1.23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856</w:t>
      </w:r>
    </w:p>
    <w:p w14:paraId="1256F9E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10.1.23.1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lang w:eastAsia="en-US"/>
        </w:rPr>
        <w:t>Introduction</w:t>
      </w:r>
      <w:r>
        <w:tab/>
        <w:t>856</w:t>
      </w:r>
    </w:p>
    <w:p w14:paraId="2DBD493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10.1.23.2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856</w:t>
      </w:r>
    </w:p>
    <w:p w14:paraId="51AD9A7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10.1.23.3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863</w:t>
      </w:r>
    </w:p>
    <w:p w14:paraId="0C0BB3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10.1.23.3.1</w:t>
      </w:r>
      <w:r>
        <w:rPr>
          <w:rFonts w:ascii="Calibri" w:eastAsia="Malgun Gothic" w:hAnsi="Calibri"/>
          <w:sz w:val="22"/>
          <w:szCs w:val="22"/>
        </w:rPr>
        <w:tab/>
      </w:r>
      <w:r>
        <w:t>Absolute DL RSTD Measurement Reporting</w:t>
      </w:r>
      <w:r>
        <w:tab/>
        <w:t>863</w:t>
      </w:r>
    </w:p>
    <w:p w14:paraId="380080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10.1.23.3.2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Reporting for DL RSTD Measurement</w:t>
      </w:r>
      <w:r>
        <w:tab/>
        <w:t>865</w:t>
      </w:r>
    </w:p>
    <w:p w14:paraId="065820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10.1.23.3.3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DL RSTD</w:t>
      </w:r>
      <w:r>
        <w:tab/>
        <w:t>867</w:t>
      </w:r>
    </w:p>
    <w:p w14:paraId="7DE613D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10.1.24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869</w:t>
      </w:r>
    </w:p>
    <w:p w14:paraId="7E94360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10.1.24.1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869</w:t>
      </w:r>
    </w:p>
    <w:p w14:paraId="16E8E45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10.1.24.2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869</w:t>
      </w:r>
    </w:p>
    <w:p w14:paraId="7F8C89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10.1.24.2.1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</w:t>
      </w:r>
      <w:r>
        <w:t>bsolute PRS RSRP accuracy</w:t>
      </w:r>
      <w:r>
        <w:tab/>
        <w:t>869</w:t>
      </w:r>
    </w:p>
    <w:p w14:paraId="4D87313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10.1.24.2.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873</w:t>
      </w:r>
    </w:p>
    <w:p w14:paraId="56789A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10.1.24.3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877</w:t>
      </w:r>
    </w:p>
    <w:p w14:paraId="6BC9E4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877</w:t>
      </w:r>
    </w:p>
    <w:p w14:paraId="3B4EE6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878</w:t>
      </w:r>
    </w:p>
    <w:p w14:paraId="5CF62F4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10.1.25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880</w:t>
      </w:r>
    </w:p>
    <w:p w14:paraId="6B80C27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10.1.25.1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880</w:t>
      </w:r>
    </w:p>
    <w:p w14:paraId="45B0F28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10.1.25.2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880</w:t>
      </w:r>
    </w:p>
    <w:p w14:paraId="3054C77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10.1.25.3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890</w:t>
      </w:r>
    </w:p>
    <w:p w14:paraId="3F73D5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10.1.25.3.1</w:t>
      </w:r>
      <w:r>
        <w:rPr>
          <w:rFonts w:ascii="Calibri" w:eastAsia="Malgun Gothic" w:hAnsi="Calibri"/>
          <w:sz w:val="22"/>
          <w:szCs w:val="22"/>
        </w:rPr>
        <w:tab/>
      </w:r>
      <w:r>
        <w:t>Absolute UE Rx-Tx Measurement Report Mapping</w:t>
      </w:r>
      <w:r>
        <w:tab/>
        <w:t>890</w:t>
      </w:r>
    </w:p>
    <w:p w14:paraId="59D16F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10.1.25.3.2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UE Rx-Tx Measurement Report Mapping</w:t>
      </w:r>
      <w:r>
        <w:tab/>
        <w:t>892</w:t>
      </w:r>
    </w:p>
    <w:p w14:paraId="52A4EFF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10.1.25.3.3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UE Rx-Tx Time Difference</w:t>
      </w:r>
      <w:r>
        <w:tab/>
        <w:t>893</w:t>
      </w:r>
    </w:p>
    <w:p w14:paraId="1C96C62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FR2 P-MPR report</w:t>
      </w:r>
      <w:r>
        <w:tab/>
        <w:t>895</w:t>
      </w:r>
    </w:p>
    <w:p w14:paraId="5F3C7D7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Report mapping</w:t>
      </w:r>
      <w:r>
        <w:tab/>
        <w:t>895</w:t>
      </w:r>
    </w:p>
    <w:p w14:paraId="2EA61A0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L1-SINR accuracy requirements for FR1</w:t>
      </w:r>
      <w:r>
        <w:tab/>
        <w:t>895</w:t>
      </w:r>
    </w:p>
    <w:p w14:paraId="3540F8D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L1-SINR accuracy requirements with CSI-RS based CMR and no dedicated IMR configured</w:t>
      </w:r>
      <w:r>
        <w:tab/>
        <w:t>895</w:t>
      </w:r>
    </w:p>
    <w:p w14:paraId="18977E2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10.1.27.1.1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895</w:t>
      </w:r>
    </w:p>
    <w:p w14:paraId="06CFE9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10.1.27.1.2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896</w:t>
      </w:r>
    </w:p>
    <w:p w14:paraId="713312F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L1-SINR accuracy requirements with SSB based CMR and dedicated IMR configured</w:t>
      </w:r>
      <w:r>
        <w:tab/>
        <w:t>897</w:t>
      </w:r>
    </w:p>
    <w:p w14:paraId="4F6C413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10.1.27.2.1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897</w:t>
      </w:r>
    </w:p>
    <w:p w14:paraId="070F86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10.1.27.2.2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898</w:t>
      </w:r>
    </w:p>
    <w:p w14:paraId="799544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L1-SINR accuracy requirements with CSI-RS based CMR and dedicated IMR configured</w:t>
      </w:r>
      <w:r>
        <w:tab/>
        <w:t>900</w:t>
      </w:r>
    </w:p>
    <w:p w14:paraId="6E806E7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10.1.27.3.1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900</w:t>
      </w:r>
    </w:p>
    <w:p w14:paraId="501B89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10.1.27.3.2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902</w:t>
      </w:r>
    </w:p>
    <w:p w14:paraId="4B862A5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L1-SINR accuracy requirements for FR2</w:t>
      </w:r>
      <w:r>
        <w:tab/>
        <w:t>903</w:t>
      </w:r>
    </w:p>
    <w:p w14:paraId="75128FF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10.1.29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RSRQ accuracy requirements under CCA</w:t>
      </w:r>
      <w:r>
        <w:tab/>
        <w:t>910</w:t>
      </w:r>
    </w:p>
    <w:p w14:paraId="6429BA1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10.1.29.1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SS-RSRQ accuracy requirements in FR1</w:t>
      </w:r>
      <w:r>
        <w:tab/>
        <w:t>910</w:t>
      </w:r>
    </w:p>
    <w:p w14:paraId="2FD4E9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SS-RSRQ </w:t>
      </w:r>
      <w:r>
        <w:t>Accuracy</w:t>
      </w:r>
      <w:r>
        <w:tab/>
        <w:t>910</w:t>
      </w:r>
    </w:p>
    <w:p w14:paraId="1611E22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Inter-frequency RSRQ accuracy requirements under CCA</w:t>
      </w:r>
      <w:r>
        <w:tab/>
        <w:t>910</w:t>
      </w:r>
    </w:p>
    <w:p w14:paraId="471ECB8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10.1.30.1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SS-RSRQ accuracy requirements in FR1</w:t>
      </w:r>
      <w:r>
        <w:tab/>
        <w:t>910</w:t>
      </w:r>
    </w:p>
    <w:p w14:paraId="037241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10.1.30.1.1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910</w:t>
      </w:r>
    </w:p>
    <w:p w14:paraId="5143B3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911</w:t>
      </w:r>
    </w:p>
    <w:p w14:paraId="2D4E1B1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10.1.31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Intra-frequency SINR accuracy requirements </w:t>
      </w:r>
      <w:r w:rsidRPr="00F168CC">
        <w:rPr>
          <w:lang w:val="en-US" w:eastAsia="zh-CN"/>
        </w:rPr>
        <w:t>under CCA</w:t>
      </w:r>
      <w:r>
        <w:tab/>
        <w:t>912</w:t>
      </w:r>
    </w:p>
    <w:p w14:paraId="2871729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10.1.31.1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SS-SINR accuracy requirements in FR1</w:t>
      </w:r>
      <w:r>
        <w:tab/>
        <w:t>912</w:t>
      </w:r>
    </w:p>
    <w:p w14:paraId="234681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SS-SINR </w:t>
      </w:r>
      <w:r>
        <w:t>Accuracy</w:t>
      </w:r>
      <w:r>
        <w:tab/>
        <w:t>912</w:t>
      </w:r>
    </w:p>
    <w:p w14:paraId="62EF232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10.1.32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SINR accuracy requirements </w:t>
      </w:r>
      <w:r w:rsidRPr="00F168CC">
        <w:rPr>
          <w:lang w:val="en-US" w:eastAsia="zh-CN"/>
        </w:rPr>
        <w:t>under CCA</w:t>
      </w:r>
      <w:r>
        <w:tab/>
        <w:t>912</w:t>
      </w:r>
    </w:p>
    <w:p w14:paraId="0B23EB5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10.1.32.1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SS-SINR accuracy requirements in FR1</w:t>
      </w:r>
      <w:r>
        <w:tab/>
        <w:t>912</w:t>
      </w:r>
    </w:p>
    <w:p w14:paraId="7C08BC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10.1.32.1.1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912</w:t>
      </w:r>
    </w:p>
    <w:p w14:paraId="762BCE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913</w:t>
      </w:r>
    </w:p>
    <w:p w14:paraId="09A9749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L1-RSRP accuracy requirements under CCA</w:t>
      </w:r>
      <w:r>
        <w:tab/>
        <w:t>914</w:t>
      </w:r>
    </w:p>
    <w:p w14:paraId="44EB019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SSB based L1-RSRP accuracy requirements in FR1</w:t>
      </w:r>
      <w:r>
        <w:tab/>
        <w:t>914</w:t>
      </w:r>
    </w:p>
    <w:p w14:paraId="06A939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10.1.33.1.1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914</w:t>
      </w:r>
    </w:p>
    <w:p w14:paraId="2514904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10.1.33.1.2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914</w:t>
      </w:r>
    </w:p>
    <w:p w14:paraId="20F0F0B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RSSI measurements under CCA</w:t>
      </w:r>
      <w:r>
        <w:tab/>
        <w:t>915</w:t>
      </w:r>
    </w:p>
    <w:p w14:paraId="564FFB1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absolute RSSI measurement accuracy requirements in FR1</w:t>
      </w:r>
      <w:r>
        <w:tab/>
        <w:t>915</w:t>
      </w:r>
    </w:p>
    <w:p w14:paraId="5560944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Inter-frequency absolute RSSI measurement accuracy requirements in FR1</w:t>
      </w:r>
      <w:r>
        <w:tab/>
        <w:t>915</w:t>
      </w:r>
    </w:p>
    <w:p w14:paraId="7525F38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RSSI measurement report mapping</w:t>
      </w:r>
      <w:r>
        <w:tab/>
        <w:t>915</w:t>
      </w:r>
    </w:p>
    <w:p w14:paraId="4BFBC28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Channel occupancy measurements under CCA</w:t>
      </w:r>
      <w:r>
        <w:tab/>
        <w:t>916</w:t>
      </w:r>
    </w:p>
    <w:p w14:paraId="1461A78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10.1.35.1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 accuracy requirements in FR1</w:t>
      </w:r>
      <w:r>
        <w:tab/>
        <w:t>916</w:t>
      </w:r>
    </w:p>
    <w:p w14:paraId="0163D52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916</w:t>
      </w:r>
    </w:p>
    <w:p w14:paraId="6DF447F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RSRP accuracy requirements under CCA</w:t>
      </w:r>
      <w:r>
        <w:tab/>
        <w:t>916</w:t>
      </w:r>
    </w:p>
    <w:p w14:paraId="4F7923D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SS-RSRP accuracy requirements in FR1</w:t>
      </w:r>
      <w:r>
        <w:tab/>
        <w:t>916</w:t>
      </w:r>
    </w:p>
    <w:p w14:paraId="75620B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10.1.36.1.1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SS-RSRP </w:t>
      </w:r>
      <w:r>
        <w:t>Accuracy</w:t>
      </w:r>
      <w:r>
        <w:tab/>
        <w:t>916</w:t>
      </w:r>
    </w:p>
    <w:p w14:paraId="4D57D1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10.1.36.1.2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168CC">
        <w:rPr>
          <w:lang w:val="en-US"/>
        </w:rPr>
        <w:t xml:space="preserve">SS-RSRP </w:t>
      </w:r>
      <w:r>
        <w:t>Accuracy</w:t>
      </w:r>
      <w:r>
        <w:tab/>
        <w:t>917</w:t>
      </w:r>
    </w:p>
    <w:p w14:paraId="3D02728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10.1.37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RSRP accuracy requirements </w:t>
      </w:r>
      <w:r w:rsidRPr="00F168CC">
        <w:rPr>
          <w:lang w:val="en-US" w:eastAsia="zh-CN"/>
        </w:rPr>
        <w:t>under CCA</w:t>
      </w:r>
      <w:r>
        <w:tab/>
        <w:t>918</w:t>
      </w:r>
    </w:p>
    <w:p w14:paraId="21F000A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10.1.37.1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SS-RSRP accuracy requirements in FR1</w:t>
      </w:r>
      <w:r>
        <w:tab/>
        <w:t>918</w:t>
      </w:r>
    </w:p>
    <w:p w14:paraId="0F54EF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10.1.37.1.1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918</w:t>
      </w:r>
    </w:p>
    <w:p w14:paraId="487C0C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10.1.37.1.2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</w:t>
      </w:r>
      <w:r>
        <w:tab/>
        <w:t>918</w:t>
      </w:r>
    </w:p>
    <w:p w14:paraId="59FA605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10.1.38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PRS</w:t>
      </w:r>
      <w:r w:rsidRPr="00F168CC">
        <w:rPr>
          <w:rFonts w:eastAsia="SimSun"/>
          <w:lang w:val="en-US"/>
        </w:rPr>
        <w:t xml:space="preserve">-RSRPP </w:t>
      </w:r>
      <w:r w:rsidRPr="00F168CC">
        <w:rPr>
          <w:rFonts w:eastAsia="SimSun"/>
        </w:rPr>
        <w:t>Measurements</w:t>
      </w:r>
      <w:r>
        <w:tab/>
        <w:t>919</w:t>
      </w:r>
    </w:p>
    <w:p w14:paraId="754F42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919</w:t>
      </w:r>
    </w:p>
    <w:p w14:paraId="7CB502E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Measurement Accuracy Requirements</w:t>
      </w:r>
      <w:r>
        <w:tab/>
        <w:t>919</w:t>
      </w:r>
    </w:p>
    <w:p w14:paraId="473C48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</w:t>
      </w:r>
      <w:r>
        <w:rPr>
          <w:rFonts w:eastAsia="Malgun Gothic"/>
        </w:rPr>
        <w:t>bsolute PRS RSRP</w:t>
      </w:r>
      <w:r>
        <w:rPr>
          <w:rFonts w:eastAsia="Malgun Gothic"/>
          <w:lang w:eastAsia="zh-CN"/>
        </w:rPr>
        <w:t>P</w:t>
      </w:r>
      <w:r>
        <w:rPr>
          <w:rFonts w:eastAsia="Malgun Gothic"/>
        </w:rPr>
        <w:t xml:space="preserve"> accuracy</w:t>
      </w:r>
      <w:r>
        <w:tab/>
        <w:t>919</w:t>
      </w:r>
    </w:p>
    <w:p w14:paraId="6EA8047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10.1.38.3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Report mapping</w:t>
      </w:r>
      <w:r>
        <w:tab/>
        <w:t>923</w:t>
      </w:r>
    </w:p>
    <w:p w14:paraId="3EC000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Absolute PRS-RSRPP Measurement R</w:t>
      </w:r>
      <w:r>
        <w:rPr>
          <w:rFonts w:eastAsia="Malgun Gothic"/>
        </w:rPr>
        <w:t xml:space="preserve">eport </w:t>
      </w:r>
      <w:r>
        <w:rPr>
          <w:rFonts w:eastAsia="Malgun Gothic"/>
          <w:lang w:eastAsia="zh-CN"/>
        </w:rPr>
        <w:t>M</w:t>
      </w:r>
      <w:r>
        <w:rPr>
          <w:rFonts w:eastAsia="Malgun Gothic"/>
        </w:rPr>
        <w:t>apping</w:t>
      </w:r>
      <w:r>
        <w:tab/>
        <w:t>923</w:t>
      </w:r>
    </w:p>
    <w:p w14:paraId="66F2560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Differential Repor</w:t>
      </w:r>
      <w:r>
        <w:rPr>
          <w:rFonts w:eastAsia="Malgun Gothic"/>
          <w:lang w:eastAsia="zh-CN"/>
        </w:rPr>
        <w:t xml:space="preserve">t Mapping </w:t>
      </w:r>
      <w:r>
        <w:rPr>
          <w:rFonts w:eastAsia="Malgun Gothic"/>
        </w:rPr>
        <w:t>for PRS-RSRPP Measurement</w:t>
      </w:r>
      <w:r>
        <w:tab/>
        <w:t>924</w:t>
      </w:r>
    </w:p>
    <w:p w14:paraId="79DC2BC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i/>
          <w:iCs/>
          <w:lang w:eastAsia="en-US"/>
        </w:rPr>
        <w:t>10.1.39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UE Rx-Tx time difference measurements for RTT-based PDC</w:t>
      </w:r>
      <w:r>
        <w:tab/>
        <w:t>925</w:t>
      </w:r>
    </w:p>
    <w:p w14:paraId="0E876EB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10.1.39.1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>
        <w:rPr>
          <w:rFonts w:eastAsia="Malgun Gothic"/>
          <w:i/>
          <w:iCs/>
          <w:lang w:eastAsia="en-US"/>
        </w:rPr>
        <w:t>Introduction</w:t>
      </w:r>
      <w:r>
        <w:tab/>
        <w:t>925</w:t>
      </w:r>
    </w:p>
    <w:p w14:paraId="7CAE659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10.1.39.2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>
        <w:rPr>
          <w:rFonts w:eastAsia="Malgun Gothic"/>
          <w:i/>
          <w:iCs/>
          <w:lang w:eastAsia="en-US"/>
        </w:rPr>
        <w:t>Measurement Accuracy Requirements for PRS</w:t>
      </w:r>
      <w:r>
        <w:tab/>
        <w:t>925</w:t>
      </w:r>
    </w:p>
    <w:p w14:paraId="497B9A1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10.1.39.3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Measurement Accuracy Requirements for TRS</w:t>
      </w:r>
      <w:r>
        <w:tab/>
        <w:t>929</w:t>
      </w:r>
    </w:p>
    <w:p w14:paraId="25D3F89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en-US"/>
        </w:rPr>
        <w:t>10.1.40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Measurement Accuracy Requirements for Propagation Delay Compensation</w:t>
      </w:r>
      <w:r>
        <w:tab/>
        <w:t>932</w:t>
      </w:r>
    </w:p>
    <w:p w14:paraId="4FF5941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i/>
          <w:iCs/>
        </w:rPr>
        <w:t>10.1.40.1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Measurement Accuracy Requirements for PRS</w:t>
      </w:r>
      <w:r>
        <w:tab/>
        <w:t>932</w:t>
      </w:r>
    </w:p>
    <w:p w14:paraId="1B3E6C1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en-US"/>
        </w:rPr>
        <w:t>10.1.</w:t>
      </w:r>
      <w:r>
        <w:t>40</w:t>
      </w:r>
      <w:r>
        <w:rPr>
          <w:lang w:eastAsia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en-US"/>
        </w:rPr>
        <w:t>Measurement Accuracy Requirements for TRS</w:t>
      </w:r>
      <w:r>
        <w:tab/>
        <w:t>935</w:t>
      </w:r>
    </w:p>
    <w:p w14:paraId="44C5FB0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10.1A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for RedCap</w:t>
      </w:r>
      <w:r>
        <w:tab/>
        <w:t>938</w:t>
      </w:r>
    </w:p>
    <w:p w14:paraId="7A3D519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938</w:t>
      </w:r>
    </w:p>
    <w:p w14:paraId="1D6F808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RSRP accuracy requirements for FR1</w:t>
      </w:r>
      <w:r>
        <w:tab/>
        <w:t>938</w:t>
      </w:r>
    </w:p>
    <w:p w14:paraId="59A23B9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SS-RSRP accuracy requirements</w:t>
      </w:r>
      <w:r>
        <w:tab/>
        <w:t>938</w:t>
      </w:r>
    </w:p>
    <w:p w14:paraId="3FD40D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10.1A.2.1.1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SS-RSRP </w:t>
      </w:r>
      <w:r>
        <w:t>Accuracy</w:t>
      </w:r>
      <w:r>
        <w:tab/>
        <w:t>938</w:t>
      </w:r>
    </w:p>
    <w:p w14:paraId="45273E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10.1A.2.1.2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168CC">
        <w:rPr>
          <w:lang w:val="en-US"/>
        </w:rPr>
        <w:t xml:space="preserve">SS-RSRP </w:t>
      </w:r>
      <w:r>
        <w:t>Accuracy</w:t>
      </w:r>
      <w:r>
        <w:tab/>
        <w:t>939</w:t>
      </w:r>
    </w:p>
    <w:p w14:paraId="0D9B425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RSRP accuracy requirements for FR2</w:t>
      </w:r>
      <w:r>
        <w:tab/>
        <w:t>940</w:t>
      </w:r>
    </w:p>
    <w:p w14:paraId="184BF95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SS-RSRP accuracy requirements</w:t>
      </w:r>
      <w:r>
        <w:tab/>
        <w:t>940</w:t>
      </w:r>
    </w:p>
    <w:p w14:paraId="35AA39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SS-RSRP </w:t>
      </w:r>
      <w:r>
        <w:t>Accuracy</w:t>
      </w:r>
      <w:r>
        <w:tab/>
        <w:t>940</w:t>
      </w:r>
    </w:p>
    <w:p w14:paraId="5E767A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10.1A.3.1.2</w:t>
      </w:r>
      <w:r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940</w:t>
      </w:r>
    </w:p>
    <w:p w14:paraId="023AF59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10.1A.4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RSRP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FR1</w:t>
      </w:r>
      <w:r>
        <w:tab/>
        <w:t>940</w:t>
      </w:r>
    </w:p>
    <w:p w14:paraId="2AED17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SS-RSRP accuracy requirements</w:t>
      </w:r>
      <w:r>
        <w:tab/>
        <w:t>940</w:t>
      </w:r>
    </w:p>
    <w:p w14:paraId="64AD20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168CC">
        <w:rPr>
          <w:lang w:val="en-US" w:eastAsia="zh-CN"/>
        </w:rPr>
        <w:t xml:space="preserve"> in FR1</w:t>
      </w:r>
      <w:r>
        <w:tab/>
        <w:t>940</w:t>
      </w:r>
    </w:p>
    <w:p w14:paraId="60BE89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941</w:t>
      </w:r>
    </w:p>
    <w:p w14:paraId="08A2D42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Inter-frequency RSRP accuracy requirements for FR2</w:t>
      </w:r>
      <w:r>
        <w:tab/>
        <w:t>942</w:t>
      </w:r>
    </w:p>
    <w:p w14:paraId="69B0C4F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Inter-frequency SS-RSRP accuracy requirements</w:t>
      </w:r>
      <w:r>
        <w:tab/>
        <w:t>942</w:t>
      </w:r>
    </w:p>
    <w:p w14:paraId="3D80FC7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Absolute SS-RSRP Accuracy</w:t>
      </w:r>
      <w:r>
        <w:tab/>
        <w:t>942</w:t>
      </w:r>
    </w:p>
    <w:p w14:paraId="186144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Relative SS-RSRP Accuracy</w:t>
      </w:r>
      <w:r>
        <w:tab/>
        <w:t>942</w:t>
      </w:r>
    </w:p>
    <w:p w14:paraId="66817D5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10.1A.6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RSRQ accuracy requirements for FR1</w:t>
      </w:r>
      <w:r>
        <w:tab/>
        <w:t>942</w:t>
      </w:r>
    </w:p>
    <w:p w14:paraId="10B24A4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SS-RSRQ accuracy requirements</w:t>
      </w:r>
      <w:r w:rsidRPr="00F168CC">
        <w:rPr>
          <w:lang w:val="en-US" w:eastAsia="zh-CN"/>
        </w:rPr>
        <w:t xml:space="preserve"> in FR1</w:t>
      </w:r>
      <w:r>
        <w:tab/>
        <w:t>942</w:t>
      </w:r>
    </w:p>
    <w:p w14:paraId="22D826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SS-RSRQ </w:t>
      </w:r>
      <w:r>
        <w:t>Accuracy in FR1</w:t>
      </w:r>
      <w:r>
        <w:tab/>
        <w:t>942</w:t>
      </w:r>
    </w:p>
    <w:p w14:paraId="5956BD8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10.1A.7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RSRQ accuracy requirements for FR2</w:t>
      </w:r>
      <w:r>
        <w:tab/>
        <w:t>943</w:t>
      </w:r>
    </w:p>
    <w:p w14:paraId="6FB2B3F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10.1A.7.</w:t>
      </w:r>
      <w:r w:rsidRPr="00F168C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</w:t>
      </w:r>
      <w:r w:rsidRPr="00F168CC">
        <w:rPr>
          <w:lang w:val="en-US"/>
        </w:rPr>
        <w:t xml:space="preserve">-frequency </w:t>
      </w:r>
      <w:r w:rsidRPr="00F168CC">
        <w:rPr>
          <w:lang w:val="en-US" w:eastAsia="ko-KR"/>
        </w:rPr>
        <w:t>SS-RSRQ</w:t>
      </w:r>
      <w:r w:rsidRPr="00F168CC">
        <w:rPr>
          <w:lang w:val="en-US"/>
        </w:rPr>
        <w:t xml:space="preserve"> accuracy requirements </w:t>
      </w:r>
      <w:r w:rsidRPr="00F168CC">
        <w:rPr>
          <w:lang w:val="en-US" w:eastAsia="zh-CN"/>
        </w:rPr>
        <w:t>in FR2</w:t>
      </w:r>
      <w:r>
        <w:tab/>
        <w:t>943</w:t>
      </w:r>
    </w:p>
    <w:p w14:paraId="35AE30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SS-RSRQ </w:t>
      </w:r>
      <w:r>
        <w:t>Accuracy in FR2</w:t>
      </w:r>
      <w:r>
        <w:tab/>
        <w:t>943</w:t>
      </w:r>
    </w:p>
    <w:p w14:paraId="7676DE6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Inter-frequency RSRQ accuracy requirements for </w:t>
      </w:r>
      <w:r w:rsidRPr="00F168CC">
        <w:rPr>
          <w:lang w:val="en-US" w:eastAsia="ko-KR"/>
        </w:rPr>
        <w:t>FR1</w:t>
      </w:r>
      <w:r>
        <w:tab/>
        <w:t>943</w:t>
      </w:r>
    </w:p>
    <w:p w14:paraId="493F1AA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SS-RSRQ accuracy requirements</w:t>
      </w:r>
      <w:r w:rsidRPr="00F168CC">
        <w:rPr>
          <w:lang w:val="en-US" w:eastAsia="zh-CN"/>
        </w:rPr>
        <w:t xml:space="preserve"> in FR1</w:t>
      </w:r>
      <w:r>
        <w:tab/>
        <w:t>943</w:t>
      </w:r>
    </w:p>
    <w:p w14:paraId="14EDDDE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10.1A.8.1.1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F168CC">
        <w:rPr>
          <w:lang w:val="en-US" w:eastAsia="zh-CN"/>
        </w:rPr>
        <w:t xml:space="preserve"> in FR1</w:t>
      </w:r>
      <w:r>
        <w:tab/>
        <w:t>943</w:t>
      </w:r>
    </w:p>
    <w:p w14:paraId="046760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944</w:t>
      </w:r>
    </w:p>
    <w:p w14:paraId="0CDFB11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10.1A.9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RSRQ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FR2</w:t>
      </w:r>
      <w:r>
        <w:tab/>
        <w:t>945</w:t>
      </w:r>
    </w:p>
    <w:p w14:paraId="7C98EC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</w:t>
      </w:r>
      <w:r>
        <w:t>0.1A.9.1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SS-RSRQ accuracy requirements in FR2</w:t>
      </w:r>
      <w:r>
        <w:tab/>
        <w:t>945</w:t>
      </w:r>
    </w:p>
    <w:p w14:paraId="11BAEEA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10.1A.9.1.1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F168CC">
        <w:rPr>
          <w:lang w:val="en-US" w:eastAsia="zh-CN"/>
        </w:rPr>
        <w:t xml:space="preserve"> in FR2</w:t>
      </w:r>
      <w:r>
        <w:tab/>
        <w:t>945</w:t>
      </w:r>
    </w:p>
    <w:p w14:paraId="4B6325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945</w:t>
      </w:r>
    </w:p>
    <w:p w14:paraId="358FA67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10.1A.10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 Intra-frequency SINR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FR1</w:t>
      </w:r>
      <w:r>
        <w:tab/>
        <w:t>945</w:t>
      </w:r>
    </w:p>
    <w:p w14:paraId="62F26D9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SS-SINR accuracy requirements</w:t>
      </w:r>
      <w:r w:rsidRPr="00F168CC">
        <w:rPr>
          <w:lang w:val="en-US" w:eastAsia="zh-CN"/>
        </w:rPr>
        <w:t xml:space="preserve"> in FR1</w:t>
      </w:r>
      <w:r>
        <w:tab/>
        <w:t>945</w:t>
      </w:r>
    </w:p>
    <w:p w14:paraId="0963EA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SS-SINR </w:t>
      </w:r>
      <w:r>
        <w:t>Accuracy in FR1</w:t>
      </w:r>
      <w:r>
        <w:tab/>
        <w:t>945</w:t>
      </w:r>
    </w:p>
    <w:p w14:paraId="5939D1C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10.1A.11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Intra-frequency SINR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FR2</w:t>
      </w:r>
      <w:r>
        <w:tab/>
        <w:t>946</w:t>
      </w:r>
    </w:p>
    <w:p w14:paraId="1A31CD8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SS-SINR accuracy requirements</w:t>
      </w:r>
      <w:r w:rsidRPr="00F168CC">
        <w:rPr>
          <w:lang w:val="en-US" w:eastAsia="zh-CN"/>
        </w:rPr>
        <w:t xml:space="preserve"> in FR2</w:t>
      </w:r>
      <w:r>
        <w:tab/>
        <w:t>946</w:t>
      </w:r>
    </w:p>
    <w:p w14:paraId="03A5C4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SS-SINR </w:t>
      </w:r>
      <w:r>
        <w:t>Accuracy in FR2</w:t>
      </w:r>
      <w:r>
        <w:tab/>
        <w:t>946</w:t>
      </w:r>
    </w:p>
    <w:p w14:paraId="0975042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 xml:space="preserve">10.1A.12 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SINR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FR1</w:t>
      </w:r>
      <w:r>
        <w:tab/>
        <w:t>946</w:t>
      </w:r>
    </w:p>
    <w:p w14:paraId="692CC6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10.1A.12.1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SS-SINR accuracy requirements</w:t>
      </w:r>
      <w:r w:rsidRPr="00F168CC">
        <w:rPr>
          <w:lang w:val="en-US" w:eastAsia="zh-CN"/>
        </w:rPr>
        <w:t xml:space="preserve"> in FR1</w:t>
      </w:r>
      <w:r>
        <w:tab/>
        <w:t>946</w:t>
      </w:r>
    </w:p>
    <w:p w14:paraId="75DB106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10.1A.12.1.1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168CC">
        <w:rPr>
          <w:lang w:val="en-US" w:eastAsia="zh-CN"/>
        </w:rPr>
        <w:t xml:space="preserve"> in FR1</w:t>
      </w:r>
      <w:r>
        <w:tab/>
        <w:t>946</w:t>
      </w:r>
    </w:p>
    <w:p w14:paraId="701061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</w:t>
      </w:r>
      <w:r>
        <w:t>0.1A.12.1.2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947</w:t>
      </w:r>
    </w:p>
    <w:p w14:paraId="3F69489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10.1A.13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 Inter-frequency SINR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FR2</w:t>
      </w:r>
      <w:r>
        <w:tab/>
        <w:t>948</w:t>
      </w:r>
    </w:p>
    <w:p w14:paraId="4513446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10.1A.13.1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SS-SINR accuracy requirements</w:t>
      </w:r>
      <w:r w:rsidRPr="00F168CC">
        <w:rPr>
          <w:lang w:val="en-US" w:eastAsia="zh-CN"/>
        </w:rPr>
        <w:t xml:space="preserve"> in FR2</w:t>
      </w:r>
      <w:r>
        <w:tab/>
        <w:t>948</w:t>
      </w:r>
    </w:p>
    <w:p w14:paraId="0F3381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10.1A.13.1.1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168CC">
        <w:rPr>
          <w:lang w:val="en-US" w:eastAsia="zh-CN"/>
        </w:rPr>
        <w:t xml:space="preserve"> in FR2</w:t>
      </w:r>
      <w:r>
        <w:tab/>
        <w:t>948</w:t>
      </w:r>
    </w:p>
    <w:p w14:paraId="45F254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948</w:t>
      </w:r>
    </w:p>
    <w:p w14:paraId="7CA78EA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10.1A.14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 L1-RSRP accuracy requirements for FR1</w:t>
      </w:r>
      <w:r>
        <w:tab/>
        <w:t>948</w:t>
      </w:r>
    </w:p>
    <w:p w14:paraId="43183E5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10.1A.14.1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SSB based L1-RSRP accuracy requirements</w:t>
      </w:r>
      <w:r>
        <w:tab/>
        <w:t>948</w:t>
      </w:r>
    </w:p>
    <w:p w14:paraId="141B4BF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10.1A.14.1.1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948</w:t>
      </w:r>
    </w:p>
    <w:p w14:paraId="763E38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10.1A.14.1.2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949</w:t>
      </w:r>
    </w:p>
    <w:p w14:paraId="4C168DF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10.1A.14.2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CSI-RS based L1-RSRP accuracy requirements</w:t>
      </w:r>
      <w:r>
        <w:tab/>
        <w:t>950</w:t>
      </w:r>
    </w:p>
    <w:p w14:paraId="1850B65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10.1A.14.2.1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950</w:t>
      </w:r>
    </w:p>
    <w:p w14:paraId="6B70D6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10.1A.14.2.2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951</w:t>
      </w:r>
    </w:p>
    <w:p w14:paraId="62EBF3E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10.1A.15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 L1-RSRP accuracy requirements for FR2</w:t>
      </w:r>
      <w:r>
        <w:tab/>
        <w:t>952</w:t>
      </w:r>
    </w:p>
    <w:p w14:paraId="10F878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10.1A.15.1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SSB based L1-RSRP accuracy requirements</w:t>
      </w:r>
      <w:r>
        <w:tab/>
        <w:t>952</w:t>
      </w:r>
    </w:p>
    <w:p w14:paraId="272723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10.1A.15.1.1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952</w:t>
      </w:r>
    </w:p>
    <w:p w14:paraId="239BE8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10.1A.15.1.2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952</w:t>
      </w:r>
    </w:p>
    <w:p w14:paraId="2F27666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10.1A.15.2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CSI-RS based L1-RSRP accuracy requirements</w:t>
      </w:r>
      <w:r>
        <w:tab/>
        <w:t>952</w:t>
      </w:r>
    </w:p>
    <w:p w14:paraId="158F9B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10.1A.15.2.1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952</w:t>
      </w:r>
    </w:p>
    <w:p w14:paraId="414CD4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10.1A.15.2.2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952</w:t>
      </w:r>
    </w:p>
    <w:p w14:paraId="3B8A37B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10.2</w:t>
      </w:r>
      <w:r>
        <w:rPr>
          <w:rFonts w:ascii="Calibri" w:eastAsia="Malgun Gothic" w:hAnsi="Calibri"/>
          <w:sz w:val="22"/>
          <w:szCs w:val="22"/>
        </w:rPr>
        <w:tab/>
      </w:r>
      <w:r>
        <w:t>E-UTRAN measurements</w:t>
      </w:r>
      <w:r>
        <w:tab/>
        <w:t>953</w:t>
      </w:r>
    </w:p>
    <w:p w14:paraId="408763C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Introduction</w:t>
      </w:r>
      <w:r>
        <w:tab/>
        <w:t>953</w:t>
      </w:r>
    </w:p>
    <w:p w14:paraId="250AD6E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E-UTRAN RSRP measurements</w:t>
      </w:r>
      <w:r>
        <w:tab/>
        <w:t>953</w:t>
      </w:r>
    </w:p>
    <w:p w14:paraId="2BE2419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E-UTRAN RSRQ measurements</w:t>
      </w:r>
      <w:r>
        <w:tab/>
        <w:t>953</w:t>
      </w:r>
    </w:p>
    <w:p w14:paraId="21FA2AA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E-UTRAN RSTD measurements</w:t>
      </w:r>
      <w:r>
        <w:tab/>
        <w:t>953</w:t>
      </w:r>
    </w:p>
    <w:p w14:paraId="1541F28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10.2.5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E-UTRAN RS-SINR measurements</w:t>
      </w:r>
      <w:r>
        <w:tab/>
        <w:t>954</w:t>
      </w:r>
    </w:p>
    <w:p w14:paraId="1E01D39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10.2.6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E-UTRAN RSRP measurements </w:t>
      </w:r>
      <w:r w:rsidRPr="00F168CC">
        <w:rPr>
          <w:lang w:val="en-US"/>
        </w:rPr>
        <w:t>for CA/DC Idle Mode Measurements</w:t>
      </w:r>
      <w:r>
        <w:tab/>
        <w:t>954</w:t>
      </w:r>
    </w:p>
    <w:p w14:paraId="471E808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10.2.7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E-UTRAN RSRQ measurements </w:t>
      </w:r>
      <w:r w:rsidRPr="00F168CC">
        <w:rPr>
          <w:lang w:val="en-US"/>
        </w:rPr>
        <w:t>for CA/DC Idle Mode Measurements</w:t>
      </w:r>
      <w:r>
        <w:tab/>
        <w:t>954</w:t>
      </w:r>
    </w:p>
    <w:p w14:paraId="7835718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10.3</w:t>
      </w:r>
      <w:r>
        <w:rPr>
          <w:rFonts w:ascii="Calibri" w:eastAsia="Malgun Gothic" w:hAnsi="Calibri"/>
          <w:sz w:val="22"/>
          <w:szCs w:val="22"/>
        </w:rPr>
        <w:tab/>
      </w:r>
      <w:r>
        <w:t>UTRAN FDD Measurements</w:t>
      </w:r>
      <w:r>
        <w:tab/>
        <w:t>954</w:t>
      </w:r>
    </w:p>
    <w:p w14:paraId="3550B0D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10.3.1</w:t>
      </w:r>
      <w:r>
        <w:rPr>
          <w:rFonts w:ascii="Calibri" w:eastAsia="Malgun Gothic" w:hAnsi="Calibri"/>
          <w:sz w:val="22"/>
          <w:szCs w:val="22"/>
        </w:rPr>
        <w:tab/>
      </w:r>
      <w:r>
        <w:t>UTRAN FDD CPICH RSCP</w:t>
      </w:r>
      <w:r>
        <w:tab/>
        <w:t>955</w:t>
      </w:r>
    </w:p>
    <w:p w14:paraId="739C101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10.3.2</w:t>
      </w:r>
      <w:r>
        <w:rPr>
          <w:rFonts w:ascii="Calibri" w:eastAsia="Malgun Gothic" w:hAnsi="Calibri"/>
          <w:sz w:val="22"/>
          <w:szCs w:val="22"/>
        </w:rPr>
        <w:tab/>
      </w:r>
      <w:r>
        <w:t>UTRAN FDD CPICH Ec/No</w:t>
      </w:r>
      <w:r>
        <w:tab/>
        <w:t>955</w:t>
      </w:r>
    </w:p>
    <w:p w14:paraId="4521940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10.4</w:t>
      </w:r>
      <w:r>
        <w:rPr>
          <w:rFonts w:ascii="Calibri" w:eastAsia="Malgun Gothic" w:hAnsi="Calibri"/>
          <w:sz w:val="22"/>
          <w:szCs w:val="22"/>
        </w:rPr>
        <w:tab/>
      </w:r>
      <w:r>
        <w:t>V2X measurements</w:t>
      </w:r>
      <w:r>
        <w:tab/>
        <w:t>956</w:t>
      </w:r>
    </w:p>
    <w:p w14:paraId="343986F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Introduction</w:t>
      </w:r>
      <w:r>
        <w:tab/>
        <w:t>956</w:t>
      </w:r>
    </w:p>
    <w:p w14:paraId="1DFBC68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PSBCH-RSRP accuracy requirements for FR1</w:t>
      </w:r>
      <w:r>
        <w:tab/>
        <w:t>956</w:t>
      </w:r>
    </w:p>
    <w:p w14:paraId="5EFC6BE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10.4.2.1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F168CC">
        <w:rPr>
          <w:lang w:val="en-US"/>
        </w:rPr>
        <w:t>SBCH-RSRP</w:t>
      </w:r>
      <w:r>
        <w:t xml:space="preserve"> Absolute Accuracy</w:t>
      </w:r>
      <w:r>
        <w:tab/>
        <w:t>956</w:t>
      </w:r>
    </w:p>
    <w:p w14:paraId="14C574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10.4.2.2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F168CC">
        <w:rPr>
          <w:lang w:val="en-US"/>
        </w:rPr>
        <w:t>SBCH-RSRP</w:t>
      </w:r>
      <w:r>
        <w:t xml:space="preserve"> Relative Accuracy</w:t>
      </w:r>
      <w:r>
        <w:tab/>
        <w:t>956</w:t>
      </w:r>
    </w:p>
    <w:p w14:paraId="7611950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10.4.3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SL-RSSI Measurement Accuracy Requirements for FR1</w:t>
      </w:r>
      <w:r>
        <w:tab/>
        <w:t>957</w:t>
      </w:r>
    </w:p>
    <w:p w14:paraId="1B8F164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10.4.3</w:t>
      </w:r>
      <w:r w:rsidRPr="00F168CC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Absolute SL-RSSI Accuracy</w:t>
      </w:r>
      <w:r>
        <w:tab/>
        <w:t>957</w:t>
      </w:r>
    </w:p>
    <w:p w14:paraId="5B5712B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10.4.4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L1 SL-RSRP Measurement Accuracy Requirements for FR1</w:t>
      </w:r>
      <w:r>
        <w:tab/>
        <w:t>958</w:t>
      </w:r>
    </w:p>
    <w:p w14:paraId="3674C2C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10.4.4.1</w:t>
      </w:r>
      <w:r>
        <w:rPr>
          <w:rFonts w:ascii="Calibri" w:eastAsia="Malgun Gothic" w:hAnsi="Calibri"/>
          <w:sz w:val="22"/>
          <w:szCs w:val="22"/>
        </w:rPr>
        <w:tab/>
      </w:r>
      <w:r>
        <w:t>Absolute L1 SL-RSRP Accuracy</w:t>
      </w:r>
      <w:r>
        <w:tab/>
        <w:t>958</w:t>
      </w:r>
    </w:p>
    <w:p w14:paraId="38621CA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Discovery Signal Measurement Accuracy Requirements</w:t>
      </w:r>
      <w:r>
        <w:tab/>
        <w:t>958</w:t>
      </w:r>
    </w:p>
    <w:p w14:paraId="26F1CE8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Absolute Discovery Signal Measurement Accuracy</w:t>
      </w:r>
      <w:r>
        <w:tab/>
        <w:t>958</w:t>
      </w:r>
    </w:p>
    <w:p w14:paraId="258D73DA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11</w:t>
      </w:r>
      <w:r>
        <w:rPr>
          <w:rFonts w:ascii="Calibri" w:eastAsia="Malgun Gothic" w:hAnsi="Calibri"/>
          <w:szCs w:val="22"/>
        </w:rPr>
        <w:tab/>
      </w:r>
      <w:r>
        <w:t>Void</w:t>
      </w:r>
      <w:r>
        <w:tab/>
        <w:t>959</w:t>
      </w:r>
    </w:p>
    <w:p w14:paraId="3EA2455E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12</w:t>
      </w:r>
      <w:r>
        <w:rPr>
          <w:rFonts w:ascii="Calibri" w:eastAsia="Malgun Gothic" w:hAnsi="Calibri"/>
          <w:szCs w:val="22"/>
        </w:rPr>
        <w:tab/>
      </w:r>
      <w:r>
        <w:t>V2X Requirements</w:t>
      </w:r>
      <w:r>
        <w:tab/>
        <w:t>959</w:t>
      </w:r>
    </w:p>
    <w:p w14:paraId="724BF27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959</w:t>
      </w:r>
    </w:p>
    <w:p w14:paraId="66A114A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959</w:t>
      </w:r>
    </w:p>
    <w:p w14:paraId="4CA2DDB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959</w:t>
      </w:r>
    </w:p>
    <w:p w14:paraId="1F21213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12.2.2</w:t>
      </w:r>
      <w:r>
        <w:rPr>
          <w:rFonts w:ascii="Calibri" w:eastAsia="Malgun Gothic" w:hAnsi="Calibri"/>
          <w:sz w:val="22"/>
          <w:szCs w:val="22"/>
        </w:rPr>
        <w:tab/>
      </w:r>
      <w:r>
        <w:t>GNSS as synchronization reference source</w:t>
      </w:r>
      <w:r>
        <w:tab/>
        <w:t>959</w:t>
      </w:r>
    </w:p>
    <w:p w14:paraId="5503B2A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12.2.3</w:t>
      </w:r>
      <w:r>
        <w:rPr>
          <w:rFonts w:ascii="Calibri" w:eastAsia="Malgun Gothic" w:hAnsi="Calibri"/>
          <w:sz w:val="22"/>
          <w:szCs w:val="22"/>
        </w:rPr>
        <w:tab/>
      </w:r>
      <w:r>
        <w:t>NR Cell as synchronization reference source</w:t>
      </w:r>
      <w:r>
        <w:tab/>
        <w:t>960</w:t>
      </w:r>
    </w:p>
    <w:p w14:paraId="09E9F76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12.2.4</w:t>
      </w:r>
      <w:r>
        <w:rPr>
          <w:rFonts w:ascii="Calibri" w:eastAsia="Malgun Gothic" w:hAnsi="Calibri"/>
          <w:sz w:val="22"/>
          <w:szCs w:val="22"/>
        </w:rPr>
        <w:tab/>
      </w:r>
      <w:r>
        <w:t>E-URTAN Cell as synchronization reference source</w:t>
      </w:r>
      <w:r>
        <w:tab/>
        <w:t>960</w:t>
      </w:r>
    </w:p>
    <w:p w14:paraId="6FC412F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12.2.5</w:t>
      </w:r>
      <w:r>
        <w:rPr>
          <w:rFonts w:ascii="Calibri" w:eastAsia="Malgun Gothic" w:hAnsi="Calibri"/>
          <w:sz w:val="22"/>
          <w:szCs w:val="22"/>
        </w:rPr>
        <w:tab/>
      </w:r>
      <w:r>
        <w:t>SyncRef UE as synchronization reference source</w:t>
      </w:r>
      <w:r>
        <w:tab/>
        <w:t>960</w:t>
      </w:r>
    </w:p>
    <w:p w14:paraId="50194A1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12.3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</w:t>
      </w:r>
      <w:r>
        <w:tab/>
        <w:t>961</w:t>
      </w:r>
    </w:p>
    <w:p w14:paraId="753BB6E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961</w:t>
      </w:r>
    </w:p>
    <w:p w14:paraId="0EE4D3B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12.3.1.1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961</w:t>
      </w:r>
    </w:p>
    <w:p w14:paraId="7B9B3A5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12.3.1.2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962</w:t>
      </w:r>
    </w:p>
    <w:p w14:paraId="0D1A2F8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12.3.1.3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963</w:t>
      </w:r>
    </w:p>
    <w:p w14:paraId="409DA40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12.3.1.4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963</w:t>
      </w:r>
    </w:p>
    <w:p w14:paraId="7AA9BE6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</w:t>
      </w:r>
      <w:r w:rsidRPr="00F168CC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V2X Synchronization Reference Source</w:t>
      </w:r>
      <w:r>
        <w:tab/>
        <w:t>964</w:t>
      </w:r>
    </w:p>
    <w:p w14:paraId="5CF9B7C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12.5</w:t>
      </w:r>
      <w:r>
        <w:rPr>
          <w:rFonts w:ascii="Calibri" w:eastAsia="Malgun Gothic" w:hAnsi="Calibri"/>
          <w:sz w:val="22"/>
          <w:szCs w:val="22"/>
        </w:rPr>
        <w:tab/>
      </w:r>
      <w:r>
        <w:t>L1 SL-RSRP measurements</w:t>
      </w:r>
      <w:r>
        <w:tab/>
        <w:t>965</w:t>
      </w:r>
    </w:p>
    <w:p w14:paraId="730B2E3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965</w:t>
      </w:r>
    </w:p>
    <w:p w14:paraId="0EF902A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12.5.2</w:t>
      </w:r>
      <w:r>
        <w:rPr>
          <w:rFonts w:ascii="Calibri" w:eastAsia="Malgun Gothic" w:hAnsi="Calibri"/>
          <w:sz w:val="22"/>
          <w:szCs w:val="22"/>
        </w:rPr>
        <w:tab/>
      </w:r>
      <w:r>
        <w:t>SL-RSRP measurements</w:t>
      </w:r>
      <w:r>
        <w:tab/>
        <w:t>965</w:t>
      </w:r>
    </w:p>
    <w:p w14:paraId="01E747C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Congestion Control measurements</w:t>
      </w:r>
      <w:r>
        <w:tab/>
        <w:t>966</w:t>
      </w:r>
    </w:p>
    <w:p w14:paraId="20B9CDA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966</w:t>
      </w:r>
    </w:p>
    <w:p w14:paraId="13142FA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V2X Sidelink Communication</w:t>
      </w:r>
      <w:r>
        <w:tab/>
        <w:t>966</w:t>
      </w:r>
    </w:p>
    <w:p w14:paraId="0875074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sz w:val="22"/>
          <w:szCs w:val="22"/>
        </w:rPr>
        <w:tab/>
      </w:r>
      <w:r>
        <w:t>V2X Sidelink Communication Dropping due to synchronization source change</w:t>
      </w:r>
      <w:r>
        <w:tab/>
        <w:t>967</w:t>
      </w:r>
    </w:p>
    <w:p w14:paraId="0CA571C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12.7.3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switching between E-UTRA V2X Sidelink and NR V2X Sidelink</w:t>
      </w:r>
      <w:r>
        <w:tab/>
        <w:t>968</w:t>
      </w:r>
    </w:p>
    <w:p w14:paraId="4209EB1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12.7.4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at transitions between active and non-active during SL-DRX</w:t>
      </w:r>
      <w:r>
        <w:tab/>
        <w:t>969</w:t>
      </w:r>
    </w:p>
    <w:p w14:paraId="118C42A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12.7.5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V2X sidelink at transitions between active and non-active during DRX</w:t>
      </w:r>
      <w:r>
        <w:tab/>
        <w:t>969</w:t>
      </w:r>
    </w:p>
    <w:p w14:paraId="4CE6833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12.7.6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Interruptions to V2X sidelink </w:t>
      </w:r>
      <w:r w:rsidRPr="00F168CC">
        <w:rPr>
          <w:lang w:val="en-US" w:eastAsia="zh-CN"/>
        </w:rPr>
        <w:t>due to Active BWP switching Requirement</w:t>
      </w:r>
      <w:r>
        <w:tab/>
        <w:t>970</w:t>
      </w:r>
    </w:p>
    <w:p w14:paraId="4245DBA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12.7.7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SyncRef UE detection and/or Sensing during SL DRX off duration</w:t>
      </w:r>
      <w:r>
        <w:tab/>
        <w:t>970</w:t>
      </w:r>
    </w:p>
    <w:p w14:paraId="0D0898B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12.7.8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sidelink discovery configuration</w:t>
      </w:r>
      <w:r>
        <w:tab/>
        <w:t>970</w:t>
      </w:r>
    </w:p>
    <w:p w14:paraId="1DD798C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Reliability of GNSS signal</w:t>
      </w:r>
      <w:r>
        <w:tab/>
        <w:t>970</w:t>
      </w:r>
    </w:p>
    <w:p w14:paraId="730C93C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12.9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971</w:t>
      </w:r>
    </w:p>
    <w:p w14:paraId="448F48A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971</w:t>
      </w:r>
    </w:p>
    <w:p w14:paraId="47E35AE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971</w:t>
      </w:r>
    </w:p>
    <w:p w14:paraId="782426A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12.10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972</w:t>
      </w:r>
    </w:p>
    <w:p w14:paraId="1DEB34A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12.10.1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972</w:t>
      </w:r>
    </w:p>
    <w:p w14:paraId="6350954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12.10.2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972</w:t>
      </w:r>
    </w:p>
    <w:p w14:paraId="257AD899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 w:rsidRPr="00F168CC">
        <w:rPr>
          <w:lang w:val="en-US"/>
        </w:rPr>
        <w:t>1</w:t>
      </w:r>
      <w:r w:rsidRPr="00F168CC">
        <w:rPr>
          <w:lang w:val="en-US" w:eastAsia="zh-CN"/>
        </w:rPr>
        <w:t>3</w:t>
      </w:r>
      <w:r>
        <w:rPr>
          <w:rFonts w:ascii="Calibri" w:eastAsia="Malgun Gothic" w:hAnsi="Calibri"/>
          <w:szCs w:val="22"/>
        </w:rPr>
        <w:tab/>
      </w:r>
      <w:r w:rsidRPr="00F168CC">
        <w:rPr>
          <w:lang w:val="en-US" w:eastAsia="zh-CN"/>
        </w:rPr>
        <w:t>Measurement Performance Requirements for NR gNB</w:t>
      </w:r>
      <w:r>
        <w:tab/>
        <w:t>972</w:t>
      </w:r>
    </w:p>
    <w:p w14:paraId="74D4345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13.1</w:t>
      </w:r>
      <w:r>
        <w:rPr>
          <w:rFonts w:ascii="Calibri" w:eastAsia="Malgun Gothic" w:hAnsi="Calibri"/>
          <w:sz w:val="22"/>
          <w:szCs w:val="22"/>
        </w:rPr>
        <w:tab/>
      </w:r>
      <w:r>
        <w:t>UL-RTOA</w:t>
      </w:r>
      <w:r>
        <w:tab/>
        <w:t>972</w:t>
      </w:r>
    </w:p>
    <w:p w14:paraId="0BE8770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Report mapping</w:t>
      </w:r>
      <w:r>
        <w:tab/>
        <w:t>972</w:t>
      </w:r>
    </w:p>
    <w:p w14:paraId="702BDD0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13.1.1A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UL-RTOA</w:t>
      </w:r>
      <w:r>
        <w:tab/>
        <w:t>974</w:t>
      </w:r>
    </w:p>
    <w:p w14:paraId="5DCA3A7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13.2</w:t>
      </w:r>
      <w:r>
        <w:rPr>
          <w:rFonts w:ascii="Calibri" w:eastAsia="Malgun Gothic" w:hAnsi="Calibri"/>
          <w:sz w:val="22"/>
          <w:szCs w:val="22"/>
        </w:rPr>
        <w:tab/>
      </w:r>
      <w:r>
        <w:t>gNB Rx-Tx time difference</w:t>
      </w:r>
      <w:r>
        <w:tab/>
        <w:t>976</w:t>
      </w:r>
    </w:p>
    <w:p w14:paraId="3230DB3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Report mapping</w:t>
      </w:r>
      <w:r>
        <w:tab/>
        <w:t>976</w:t>
      </w:r>
    </w:p>
    <w:p w14:paraId="1755ADF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13.2.1A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 Additional Path Report Mapping for gNB Rx-Tx</w:t>
      </w:r>
      <w:r>
        <w:tab/>
        <w:t>978</w:t>
      </w:r>
    </w:p>
    <w:p w14:paraId="4D00657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13.2.2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980</w:t>
      </w:r>
    </w:p>
    <w:p w14:paraId="2340E2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/>
        </w:rPr>
        <w:t>Introduction</w:t>
      </w:r>
      <w:r>
        <w:tab/>
        <w:t>980</w:t>
      </w:r>
    </w:p>
    <w:p w14:paraId="0B4C1C5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</w:t>
      </w:r>
      <w:r w:rsidRPr="00F168CC">
        <w:rPr>
          <w:lang w:val="en-US" w:eastAsia="zh-CN"/>
        </w:rPr>
        <w:t>3</w:t>
      </w:r>
      <w:r w:rsidRPr="00F168CC">
        <w:rPr>
          <w:lang w:val="en-US"/>
        </w:rPr>
        <w:t>.</w:t>
      </w:r>
      <w:r w:rsidRPr="00F168CC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UL SRS RSRP measurement</w:t>
      </w:r>
      <w:r>
        <w:tab/>
        <w:t>981</w:t>
      </w:r>
    </w:p>
    <w:p w14:paraId="01E715B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</w:t>
      </w:r>
      <w:r w:rsidRPr="00F168CC">
        <w:rPr>
          <w:lang w:val="en-US" w:eastAsia="zh-CN"/>
        </w:rPr>
        <w:t>3</w:t>
      </w:r>
      <w:r w:rsidRPr="00F168CC">
        <w:rPr>
          <w:lang w:val="en-US"/>
        </w:rPr>
        <w:t>.</w:t>
      </w:r>
      <w:r w:rsidRPr="00F168CC">
        <w:rPr>
          <w:lang w:val="en-US" w:eastAsia="zh-CN"/>
        </w:rPr>
        <w:t>3</w:t>
      </w:r>
      <w:r w:rsidRPr="00F168CC">
        <w:rPr>
          <w:lang w:val="en-US"/>
        </w:rPr>
        <w:t>.</w:t>
      </w:r>
      <w:r w:rsidRPr="00F168C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Report mapping</w:t>
      </w:r>
      <w:r>
        <w:tab/>
        <w:t>981</w:t>
      </w:r>
    </w:p>
    <w:p w14:paraId="1938A92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13.3.2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982</w:t>
      </w:r>
    </w:p>
    <w:p w14:paraId="2DBD31C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982</w:t>
      </w:r>
    </w:p>
    <w:p w14:paraId="4E2C7C0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Requirements</w:t>
      </w:r>
      <w:r>
        <w:tab/>
        <w:t>982</w:t>
      </w:r>
    </w:p>
    <w:p w14:paraId="1B9E403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AoA/ZoA</w:t>
      </w:r>
      <w:r>
        <w:tab/>
        <w:t>983</w:t>
      </w:r>
    </w:p>
    <w:p w14:paraId="2111DED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Report mapping</w:t>
      </w:r>
      <w:r>
        <w:tab/>
        <w:t>983</w:t>
      </w:r>
    </w:p>
    <w:p w14:paraId="459D95D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13.5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(T</w:t>
      </w:r>
      <w:r w:rsidRPr="00F168CC">
        <w:rPr>
          <w:vertAlign w:val="subscript"/>
        </w:rPr>
        <w:t>ADV</w:t>
      </w:r>
      <w:r>
        <w:t>)</w:t>
      </w:r>
      <w:r>
        <w:tab/>
        <w:t>984</w:t>
      </w:r>
    </w:p>
    <w:p w14:paraId="4989855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Report mapping</w:t>
      </w:r>
      <w:r>
        <w:tab/>
        <w:t>984</w:t>
      </w:r>
    </w:p>
    <w:p w14:paraId="3BCD0B3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UL SRS RSRPP measurement</w:t>
      </w:r>
      <w:r>
        <w:tab/>
        <w:t>985</w:t>
      </w:r>
    </w:p>
    <w:p w14:paraId="4434D23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13.6.</w:t>
      </w:r>
      <w:r>
        <w:rPr>
          <w:rFonts w:eastAsia="Malgun Gothic"/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Report mapping</w:t>
      </w:r>
      <w:r>
        <w:tab/>
        <w:t>985</w:t>
      </w:r>
    </w:p>
    <w:p w14:paraId="3971648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13.7</w:t>
      </w:r>
      <w:r>
        <w:rPr>
          <w:rFonts w:ascii="Calibri" w:eastAsia="Malgun Gothic" w:hAnsi="Calibri"/>
          <w:sz w:val="22"/>
          <w:szCs w:val="22"/>
        </w:rPr>
        <w:tab/>
      </w:r>
      <w:r>
        <w:t>gNB Rx-Tx time difference measurements for RTT-based PDC</w:t>
      </w:r>
      <w:r>
        <w:tab/>
        <w:t>987</w:t>
      </w:r>
    </w:p>
    <w:p w14:paraId="4E2A024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Report mapping</w:t>
      </w:r>
      <w:r>
        <w:tab/>
        <w:t>987</w:t>
      </w:r>
    </w:p>
    <w:p w14:paraId="3CA748D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13.7.2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987</w:t>
      </w:r>
    </w:p>
    <w:p w14:paraId="78A17C0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13.7.2.1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987</w:t>
      </w:r>
    </w:p>
    <w:p w14:paraId="661EF26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13.7.2.2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Requirements</w:t>
      </w:r>
      <w:r>
        <w:tab/>
        <w:t>987</w:t>
      </w:r>
    </w:p>
    <w:p w14:paraId="4C472520" w14:textId="77777777" w:rsidR="004839C0" w:rsidRDefault="004839C0">
      <w:pPr>
        <w:pStyle w:val="TOC8"/>
        <w:rPr>
          <w:rFonts w:ascii="Calibri" w:eastAsia="Malgun Gothic" w:hAnsi="Calibri"/>
          <w:b w:val="0"/>
          <w:szCs w:val="22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967</w:t>
      </w:r>
    </w:p>
    <w:p w14:paraId="60681B2F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A.1</w:t>
      </w:r>
      <w:r>
        <w:rPr>
          <w:rFonts w:ascii="Calibri" w:eastAsia="Malgun Gothic" w:hAnsi="Calibri"/>
          <w:szCs w:val="22"/>
        </w:rPr>
        <w:tab/>
      </w:r>
      <w:r>
        <w:t>Purpose of annex</w:t>
      </w:r>
      <w:r>
        <w:tab/>
        <w:t>967</w:t>
      </w:r>
    </w:p>
    <w:p w14:paraId="14E7BCC2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A.2</w:t>
      </w:r>
      <w:r>
        <w:rPr>
          <w:rFonts w:ascii="Calibri" w:eastAsia="Malgun Gothic" w:hAnsi="Calibri"/>
          <w:szCs w:val="22"/>
        </w:rPr>
        <w:tab/>
      </w:r>
      <w:r>
        <w:t>Requirement classification for statistical testing</w:t>
      </w:r>
      <w:r>
        <w:tab/>
        <w:t>967</w:t>
      </w:r>
    </w:p>
    <w:p w14:paraId="19411A6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>
        <w:rPr>
          <w:rFonts w:ascii="Calibri" w:eastAsia="Malgun Gothic" w:hAnsi="Calibri"/>
          <w:sz w:val="22"/>
          <w:szCs w:val="22"/>
        </w:rPr>
        <w:tab/>
      </w:r>
      <w:r>
        <w:t>Types of requirements in TS 38.133</w:t>
      </w:r>
      <w:r>
        <w:tab/>
        <w:t>967</w:t>
      </w:r>
    </w:p>
    <w:p w14:paraId="719F60B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Time and delay requirements on UE higher layer actions</w:t>
      </w:r>
      <w:r>
        <w:tab/>
        <w:t>967</w:t>
      </w:r>
    </w:p>
    <w:p w14:paraId="0A4D871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Measurements of power levels, relative powers and time</w:t>
      </w:r>
      <w:r>
        <w:tab/>
        <w:t>967</w:t>
      </w:r>
    </w:p>
    <w:p w14:paraId="5B449C6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Implementation requirements</w:t>
      </w:r>
      <w:r>
        <w:tab/>
        <w:t>968</w:t>
      </w:r>
    </w:p>
    <w:p w14:paraId="7231F35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A.2.1.4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Physical layer timing requirements</w:t>
      </w:r>
      <w:r>
        <w:tab/>
        <w:t>968</w:t>
      </w:r>
    </w:p>
    <w:p w14:paraId="0151201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A.2.1.5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under CCA</w:t>
      </w:r>
      <w:r>
        <w:tab/>
        <w:t>968</w:t>
      </w:r>
    </w:p>
    <w:p w14:paraId="20497B03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A.3</w:t>
      </w:r>
      <w:r>
        <w:rPr>
          <w:rFonts w:ascii="Calibri" w:eastAsia="Malgun Gothic" w:hAnsi="Calibri"/>
          <w:szCs w:val="22"/>
        </w:rPr>
        <w:tab/>
      </w:r>
      <w:r>
        <w:t>RRM test configurations</w:t>
      </w:r>
      <w:r>
        <w:tab/>
        <w:t>969</w:t>
      </w:r>
    </w:p>
    <w:p w14:paraId="3E00D55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</w:t>
      </w:r>
      <w:r>
        <w:tab/>
        <w:t>969</w:t>
      </w:r>
    </w:p>
    <w:p w14:paraId="4105593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PDSCH</w:t>
      </w:r>
      <w:r>
        <w:tab/>
        <w:t>969</w:t>
      </w:r>
    </w:p>
    <w:p w14:paraId="053D47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FDD</w:t>
      </w:r>
      <w:r>
        <w:tab/>
        <w:t>969</w:t>
      </w:r>
    </w:p>
    <w:p w14:paraId="1AE2ACF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TDD</w:t>
      </w:r>
      <w:r>
        <w:tab/>
        <w:t>970</w:t>
      </w:r>
    </w:p>
    <w:p w14:paraId="0512C70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CORESET</w:t>
      </w:r>
      <w:r w:rsidRPr="00F168CC">
        <w:rPr>
          <w:snapToGrid w:val="0"/>
          <w:lang w:eastAsia="zh-CN"/>
        </w:rPr>
        <w:t xml:space="preserve"> for RMSI scheduling</w:t>
      </w:r>
      <w:r>
        <w:tab/>
        <w:t>973</w:t>
      </w:r>
    </w:p>
    <w:p w14:paraId="3C6AAA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FDD</w:t>
      </w:r>
      <w:r>
        <w:tab/>
        <w:t>973</w:t>
      </w:r>
    </w:p>
    <w:p w14:paraId="6325FC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TDD</w:t>
      </w:r>
      <w:r>
        <w:tab/>
        <w:t>974</w:t>
      </w:r>
    </w:p>
    <w:p w14:paraId="435EC3B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CORESET for RMC scheduling</w:t>
      </w:r>
      <w:r>
        <w:tab/>
        <w:t>977</w:t>
      </w:r>
    </w:p>
    <w:p w14:paraId="25864A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FDD</w:t>
      </w:r>
      <w:r>
        <w:tab/>
        <w:t>977</w:t>
      </w:r>
    </w:p>
    <w:p w14:paraId="2BF7EF7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TDD</w:t>
      </w:r>
      <w:r>
        <w:tab/>
        <w:t>978</w:t>
      </w:r>
    </w:p>
    <w:p w14:paraId="61AB092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A.3.1.4</w:t>
      </w:r>
      <w:r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981</w:t>
      </w:r>
    </w:p>
    <w:p w14:paraId="798B750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A.3.1A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under CCA</w:t>
      </w:r>
      <w:r>
        <w:tab/>
        <w:t>983</w:t>
      </w:r>
    </w:p>
    <w:p w14:paraId="7615BFD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PDSCH</w:t>
      </w:r>
      <w:r>
        <w:tab/>
        <w:t>983</w:t>
      </w:r>
    </w:p>
    <w:p w14:paraId="3B6EB38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val="sv-SE"/>
        </w:rPr>
        <w:t>A.3.1A.1.1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val="sv-SE"/>
        </w:rPr>
        <w:t>TDD</w:t>
      </w:r>
      <w:r>
        <w:tab/>
        <w:t>983</w:t>
      </w:r>
    </w:p>
    <w:p w14:paraId="20EA93C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CORESET</w:t>
      </w:r>
      <w:r w:rsidRPr="00F168CC">
        <w:rPr>
          <w:snapToGrid w:val="0"/>
          <w:lang w:eastAsia="zh-CN"/>
        </w:rPr>
        <w:t xml:space="preserve"> for RMSI scheduling</w:t>
      </w:r>
      <w:r>
        <w:tab/>
        <w:t>984</w:t>
      </w:r>
    </w:p>
    <w:p w14:paraId="6233AFD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A.3.1A.2.1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TDD</w:t>
      </w:r>
      <w:r>
        <w:tab/>
        <w:t>984</w:t>
      </w:r>
    </w:p>
    <w:p w14:paraId="73EE1C6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A.3.1A.3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CORESET for RMC scheduling</w:t>
      </w:r>
      <w:r>
        <w:tab/>
        <w:t>985</w:t>
      </w:r>
    </w:p>
    <w:p w14:paraId="10C39B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A.3.1A.3.1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TDD</w:t>
      </w:r>
      <w:r>
        <w:tab/>
        <w:t>985</w:t>
      </w:r>
    </w:p>
    <w:p w14:paraId="3B2F0E9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A.3.1A.4</w:t>
      </w:r>
      <w:r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986</w:t>
      </w:r>
    </w:p>
    <w:p w14:paraId="174FE78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A.3.1A.5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RMC burst transmission model</w:t>
      </w:r>
      <w:r>
        <w:tab/>
        <w:t>986</w:t>
      </w:r>
    </w:p>
    <w:p w14:paraId="6F72587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>
        <w:rPr>
          <w:rFonts w:ascii="Calibri" w:eastAsia="Malgun Gothic" w:hAnsi="Calibri"/>
          <w:sz w:val="22"/>
          <w:szCs w:val="22"/>
        </w:rPr>
        <w:tab/>
      </w:r>
      <w:r>
        <w:t>Generic OFDMA Channel Noise Generator (OCNG)</w:t>
      </w:r>
      <w:r>
        <w:tab/>
        <w:t>986</w:t>
      </w:r>
    </w:p>
    <w:p w14:paraId="10B7F9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OCNG pattern 1: Generic OCNG pattern for all unused REs</w:t>
      </w:r>
      <w:r>
        <w:tab/>
        <w:t>987</w:t>
      </w:r>
    </w:p>
    <w:p w14:paraId="7CFB3A1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OCNG pattern 2: Generic OCNG pattern for all unused REs for 2AoA setup</w:t>
      </w:r>
      <w:r>
        <w:tab/>
        <w:t>987</w:t>
      </w:r>
    </w:p>
    <w:p w14:paraId="4CF01AA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OCNG pattern 3: Generic OCNG pattern for unused REs in the same bandwidth as CORESET</w:t>
      </w:r>
      <w:r>
        <w:tab/>
        <w:t>988</w:t>
      </w:r>
    </w:p>
    <w:p w14:paraId="323C8A8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A.3.2.1.4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OCNG pattern 4: Generic OCNG pattern for all unused REs outside SSB slot(s)</w:t>
      </w:r>
      <w:r>
        <w:tab/>
        <w:t>988</w:t>
      </w:r>
    </w:p>
    <w:p w14:paraId="579A7C6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989</w:t>
      </w:r>
    </w:p>
    <w:p w14:paraId="5CA2AFA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>
        <w:rPr>
          <w:rFonts w:ascii="Calibri" w:eastAsia="Malgun Gothic" w:hAnsi="Calibri"/>
          <w:sz w:val="22"/>
          <w:szCs w:val="22"/>
        </w:rPr>
        <w:tab/>
      </w:r>
      <w:r>
        <w:t>Reference DRX configurations</w:t>
      </w:r>
      <w:r>
        <w:tab/>
        <w:t>989</w:t>
      </w:r>
    </w:p>
    <w:p w14:paraId="6839F47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DRX Configuration 1: DRX cycle = 40 ms and TAT = 500 ms</w:t>
      </w:r>
      <w:r>
        <w:tab/>
        <w:t>989</w:t>
      </w:r>
    </w:p>
    <w:p w14:paraId="1264155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DRX Configuration 2: DRX cycle = 640 ms and TAT = 500 ms</w:t>
      </w:r>
      <w:r>
        <w:tab/>
        <w:t>990</w:t>
      </w:r>
    </w:p>
    <w:p w14:paraId="249315C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DRX Configuration 3: DRX cycle = 40 ms and TAT = Infinity</w:t>
      </w:r>
      <w:r>
        <w:tab/>
        <w:t>990</w:t>
      </w:r>
    </w:p>
    <w:p w14:paraId="39B73A1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DRX Configuration 4: DRX cycle = 160 ms and TAT = Infinity</w:t>
      </w:r>
      <w:r>
        <w:tab/>
        <w:t>990</w:t>
      </w:r>
    </w:p>
    <w:p w14:paraId="453CC3D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A.3.3.5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DRX Configuration 5: DRX cycle = 320 ms and TAT = Infinity</w:t>
      </w:r>
      <w:r>
        <w:tab/>
        <w:t>991</w:t>
      </w:r>
    </w:p>
    <w:p w14:paraId="4733265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A.3.3.6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DRX Configuration 6: DRX cycle = 320 ms and TAT = 500 ms</w:t>
      </w:r>
      <w:r>
        <w:tab/>
        <w:t>991</w:t>
      </w:r>
    </w:p>
    <w:p w14:paraId="1052B9C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A.3.3.7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DRX Configuration 7: DRX cycle = 640 ms and TAT = Infinity</w:t>
      </w:r>
      <w:r>
        <w:tab/>
        <w:t>991</w:t>
      </w:r>
    </w:p>
    <w:p w14:paraId="50AD45B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A.3.3.8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DRX Configuration 8: DRX cycle = 320 ms and TAT = Infinity</w:t>
      </w:r>
      <w:r>
        <w:tab/>
        <w:t>992</w:t>
      </w:r>
    </w:p>
    <w:p w14:paraId="2258F33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A.3.3.9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DRX Configuration 9: DRX cycle = 40 ms and TAT = 500 ms</w:t>
      </w:r>
      <w:r>
        <w:tab/>
        <w:t>992</w:t>
      </w:r>
    </w:p>
    <w:p w14:paraId="4978895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fr-FR"/>
        </w:rPr>
        <w:t>A.3.3.10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fr-FR"/>
        </w:rPr>
        <w:t>DRX Configuration 10: DRX cycle = 640 ms and TAT = 500 ms</w:t>
      </w:r>
      <w:r>
        <w:tab/>
        <w:t>992</w:t>
      </w:r>
    </w:p>
    <w:p w14:paraId="30396CB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A.3.3.11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DRX Configuration 11: DRX cycle = 20 ms and TAT =</w:t>
      </w:r>
      <w:r w:rsidRPr="00F168CC">
        <w:rPr>
          <w:rFonts w:cs="Arial"/>
          <w:lang w:val="en-US"/>
        </w:rPr>
        <w:t xml:space="preserve"> </w:t>
      </w:r>
      <w:r w:rsidRPr="00F168CC">
        <w:rPr>
          <w:rFonts w:cs="Arial"/>
        </w:rPr>
        <w:t>Infinity</w:t>
      </w:r>
      <w:r>
        <w:tab/>
        <w:t>993</w:t>
      </w:r>
    </w:p>
    <w:p w14:paraId="260CF62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A.3.3.12</w:t>
      </w:r>
      <w:r>
        <w:rPr>
          <w:rFonts w:ascii="Calibri" w:eastAsia="Malgun Gothic" w:hAnsi="Calibri"/>
          <w:sz w:val="22"/>
          <w:szCs w:val="22"/>
        </w:rPr>
        <w:tab/>
      </w:r>
      <w:r>
        <w:t>DRX Configuration 12: DRX cycle = 640 ms and TAT = Infinity</w:t>
      </w:r>
      <w:r>
        <w:tab/>
        <w:t>993</w:t>
      </w:r>
    </w:p>
    <w:p w14:paraId="5A4C4D8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A.3.3.13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DRX Configuration X1: DRX cycle = 80 ms and TAT = Infinity</w:t>
      </w:r>
      <w:r>
        <w:tab/>
        <w:t>993</w:t>
      </w:r>
    </w:p>
    <w:p w14:paraId="3C46E43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A.3.4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Channel Bandwidths</w:t>
      </w:r>
      <w:r>
        <w:tab/>
        <w:t>994</w:t>
      </w:r>
    </w:p>
    <w:p w14:paraId="06AE30A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A.3.4.1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E-UTRA Channel Bandwidths</w:t>
      </w:r>
      <w:r>
        <w:tab/>
        <w:t>994</w:t>
      </w:r>
    </w:p>
    <w:p w14:paraId="638E521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65F0E04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A.3.4.1.2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994</w:t>
      </w:r>
    </w:p>
    <w:p w14:paraId="64D8D10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A.3.5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Synchronous and Asynchronous DC Operations</w:t>
      </w:r>
      <w:r>
        <w:tab/>
        <w:t>994</w:t>
      </w:r>
    </w:p>
    <w:p w14:paraId="6CD8773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A.3.5.1</w:t>
      </w:r>
      <w:r>
        <w:rPr>
          <w:rFonts w:ascii="Calibri" w:eastAsia="Malgun Gothic" w:hAnsi="Calibri"/>
          <w:sz w:val="22"/>
          <w:szCs w:val="22"/>
        </w:rPr>
        <w:tab/>
      </w:r>
      <w:r>
        <w:t>EN-DC Test Cases for Synchronous and Asynchronous EN-DC Operations</w:t>
      </w:r>
      <w:r>
        <w:tab/>
        <w:t>994</w:t>
      </w:r>
    </w:p>
    <w:p w14:paraId="4763AD7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56017DC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A.3.5.1.2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994</w:t>
      </w:r>
    </w:p>
    <w:p w14:paraId="1242F7D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A.3.6</w:t>
      </w:r>
      <w:r>
        <w:rPr>
          <w:rFonts w:ascii="Calibri" w:eastAsia="Malgun Gothic" w:hAnsi="Calibri"/>
          <w:sz w:val="22"/>
          <w:szCs w:val="22"/>
        </w:rPr>
        <w:tab/>
      </w:r>
      <w:r>
        <w:t>Antenna configurations</w:t>
      </w:r>
      <w:r>
        <w:tab/>
        <w:t>994</w:t>
      </w:r>
    </w:p>
    <w:p w14:paraId="2E2A9D9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Antenna configurations for FR1</w:t>
      </w:r>
      <w:r>
        <w:tab/>
        <w:t>994</w:t>
      </w:r>
    </w:p>
    <w:p w14:paraId="33EC835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Antenna connection</w:t>
      </w:r>
      <w:r w:rsidRPr="00F168CC">
        <w:rPr>
          <w:snapToGrid w:val="0"/>
          <w:lang w:eastAsia="zh-CN"/>
        </w:rPr>
        <w:t xml:space="preserve"> for 4 Rx capable UEs</w:t>
      </w:r>
      <w:r>
        <w:tab/>
        <w:t>994</w:t>
      </w:r>
    </w:p>
    <w:p w14:paraId="1376B5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A.3.6.1.1.1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4C304C2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A.3.6.1.1.2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995</w:t>
      </w:r>
    </w:p>
    <w:p w14:paraId="73E74D0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Antenna configurations for FR2</w:t>
      </w:r>
      <w:r>
        <w:tab/>
        <w:t>998</w:t>
      </w:r>
    </w:p>
    <w:p w14:paraId="0B843C2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A.3.6A</w:t>
      </w:r>
      <w:r>
        <w:rPr>
          <w:rFonts w:ascii="Calibri" w:eastAsia="Malgun Gothic" w:hAnsi="Calibri"/>
          <w:sz w:val="22"/>
          <w:szCs w:val="22"/>
        </w:rPr>
        <w:tab/>
      </w:r>
      <w:r>
        <w:t>Antenna configurations with unlicensed bands</w:t>
      </w:r>
      <w:r>
        <w:tab/>
        <w:t>998</w:t>
      </w:r>
    </w:p>
    <w:p w14:paraId="6B054A6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A.3.6A.1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Antenna configurations for FR1</w:t>
      </w:r>
      <w:r>
        <w:tab/>
        <w:t>998</w:t>
      </w:r>
    </w:p>
    <w:p w14:paraId="4504839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A.3.6A.1.1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Antenna connection</w:t>
      </w:r>
      <w:r w:rsidRPr="00F168CC">
        <w:rPr>
          <w:snapToGrid w:val="0"/>
          <w:lang w:eastAsia="zh-CN"/>
        </w:rPr>
        <w:t xml:space="preserve"> for 4 Rx capable UEs</w:t>
      </w:r>
      <w:r>
        <w:tab/>
        <w:t>998</w:t>
      </w:r>
    </w:p>
    <w:p w14:paraId="59395C5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A.3.6A.1.1.1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998</w:t>
      </w:r>
    </w:p>
    <w:p w14:paraId="0897AA8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A.3.6A.1.1.2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998</w:t>
      </w:r>
    </w:p>
    <w:p w14:paraId="3D75D6B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A.3.7</w:t>
      </w:r>
      <w:r>
        <w:rPr>
          <w:rFonts w:ascii="Calibri" w:eastAsia="Malgun Gothic" w:hAnsi="Calibri"/>
          <w:sz w:val="22"/>
          <w:szCs w:val="22"/>
        </w:rPr>
        <w:tab/>
      </w:r>
      <w:r>
        <w:t>EN-DC test setup</w:t>
      </w:r>
      <w:r>
        <w:tab/>
        <w:t>1000</w:t>
      </w:r>
    </w:p>
    <w:p w14:paraId="6CBBAE0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Introduction</w:t>
      </w:r>
      <w:r>
        <w:tab/>
        <w:t>1000</w:t>
      </w:r>
    </w:p>
    <w:p w14:paraId="77104A8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E-UTRAN Serving Cell Parameters</w:t>
      </w:r>
      <w:r>
        <w:tab/>
        <w:t>1000</w:t>
      </w:r>
    </w:p>
    <w:p w14:paraId="47085DA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A.3.7.2.1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E-UTRAN Serving Cell Parameters for Tests with NR Cell(s) in FR1</w:t>
      </w:r>
      <w:r>
        <w:tab/>
        <w:t>1000</w:t>
      </w:r>
    </w:p>
    <w:p w14:paraId="26FEDC6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A.3.7.2.2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E-UTRAN Serving Cell Parameters for Tests with NR Cell(s) in FR2</w:t>
      </w:r>
      <w:r>
        <w:tab/>
        <w:t>1001</w:t>
      </w:r>
    </w:p>
    <w:p w14:paraId="1A5AA02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A.3.7A</w:t>
      </w:r>
      <w:r>
        <w:rPr>
          <w:rFonts w:ascii="Calibri" w:eastAsia="Malgun Gothic" w:hAnsi="Calibri"/>
          <w:sz w:val="22"/>
          <w:szCs w:val="22"/>
        </w:rPr>
        <w:tab/>
      </w:r>
      <w:r>
        <w:t>NR FR1-FR2 test setup</w:t>
      </w:r>
      <w:r>
        <w:tab/>
        <w:t>1002</w:t>
      </w:r>
    </w:p>
    <w:p w14:paraId="21BFDE1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A.3.7B</w:t>
      </w:r>
      <w:r>
        <w:rPr>
          <w:rFonts w:ascii="Calibri" w:eastAsia="Malgun Gothic" w:hAnsi="Calibri"/>
          <w:sz w:val="22"/>
          <w:szCs w:val="22"/>
        </w:rPr>
        <w:tab/>
      </w:r>
      <w:r>
        <w:t>EN-DC test setup with unlicensed bands</w:t>
      </w:r>
      <w:r>
        <w:tab/>
        <w:t>1003</w:t>
      </w:r>
    </w:p>
    <w:p w14:paraId="58B859A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A.3.7B.1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Introduction</w:t>
      </w:r>
      <w:r>
        <w:tab/>
        <w:t>1003</w:t>
      </w:r>
    </w:p>
    <w:p w14:paraId="3354E73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A.3.7B.2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E-UTRAN Serving Cell Parameters</w:t>
      </w:r>
      <w:r>
        <w:tab/>
        <w:t>1003</w:t>
      </w:r>
    </w:p>
    <w:p w14:paraId="5B37DB2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A.3.7B.2.1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E-UTRAN Serving Cell Parameters for Tests with NR Cell(s) under CCA in FR1</w:t>
      </w:r>
      <w:r>
        <w:tab/>
        <w:t>1003</w:t>
      </w:r>
    </w:p>
    <w:p w14:paraId="08DEAE9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A.3.7C</w:t>
      </w:r>
      <w:r>
        <w:rPr>
          <w:rFonts w:ascii="Calibri" w:eastAsia="Malgun Gothic" w:hAnsi="Calibri"/>
          <w:sz w:val="22"/>
          <w:szCs w:val="22"/>
        </w:rPr>
        <w:tab/>
      </w:r>
      <w:r>
        <w:t>LTE-FR1/FR2 test setup</w:t>
      </w:r>
      <w:r>
        <w:tab/>
        <w:t>1004</w:t>
      </w:r>
    </w:p>
    <w:p w14:paraId="61DCF81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1004</w:t>
      </w:r>
    </w:p>
    <w:p w14:paraId="7526D31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</w:t>
      </w:r>
      <w:r w:rsidRPr="00F168CC">
        <w:rPr>
          <w:snapToGrid w:val="0"/>
          <w:lang w:eastAsia="zh-CN"/>
        </w:rPr>
        <w:t>.7D.1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Introduction</w:t>
      </w:r>
      <w:r>
        <w:tab/>
        <w:t>1004</w:t>
      </w:r>
    </w:p>
    <w:p w14:paraId="6D7CE46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</w:t>
      </w:r>
      <w:r w:rsidRPr="00F168CC">
        <w:rPr>
          <w:snapToGrid w:val="0"/>
          <w:lang w:eastAsia="zh-CN"/>
        </w:rPr>
        <w:t>.7D.2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E-UTRAN Serving Cell Parameters</w:t>
      </w:r>
      <w:r>
        <w:tab/>
        <w:t>1004</w:t>
      </w:r>
    </w:p>
    <w:p w14:paraId="6B5450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</w:t>
      </w:r>
      <w:r w:rsidRPr="00F168CC">
        <w:rPr>
          <w:snapToGrid w:val="0"/>
          <w:lang w:eastAsia="zh-CN"/>
        </w:rPr>
        <w:t>.7D.2.1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E-UTRAN Serving Cell Parameters for Tests with NR Cell(s) in FR1</w:t>
      </w:r>
      <w:r>
        <w:tab/>
        <w:t>1004</w:t>
      </w:r>
    </w:p>
    <w:p w14:paraId="1C9FAC7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</w:t>
      </w:r>
      <w:r w:rsidRPr="00F168CC">
        <w:rPr>
          <w:snapToGrid w:val="0"/>
          <w:lang w:eastAsia="zh-CN"/>
        </w:rPr>
        <w:t>.7D.2.2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E-UTRAN Serving Cell Parameters for Tests with NR Cell(s) in FR2</w:t>
      </w:r>
      <w:r>
        <w:tab/>
        <w:t>1004</w:t>
      </w:r>
    </w:p>
    <w:p w14:paraId="34A9075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1004</w:t>
      </w:r>
    </w:p>
    <w:p w14:paraId="538C26F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</w:t>
      </w:r>
      <w:r w:rsidRPr="00F168CC">
        <w:rPr>
          <w:snapToGrid w:val="0"/>
          <w:lang w:eastAsia="zh-CN"/>
        </w:rPr>
        <w:t>8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1004</w:t>
      </w:r>
    </w:p>
    <w:p w14:paraId="42C0BE8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A.3.8.</w:t>
      </w:r>
      <w:r w:rsidRPr="00F168C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PRACH configurations in FR1</w:t>
      </w:r>
      <w:r>
        <w:tab/>
        <w:t>1005</w:t>
      </w:r>
    </w:p>
    <w:p w14:paraId="775B37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</w:t>
      </w:r>
      <w:r>
        <w:tab/>
        <w:t>1005</w:t>
      </w:r>
    </w:p>
    <w:p w14:paraId="015D17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tab/>
        <w:t>1005</w:t>
      </w:r>
    </w:p>
    <w:p w14:paraId="6B516DA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3</w:t>
      </w:r>
      <w:r>
        <w:tab/>
        <w:t>1006</w:t>
      </w:r>
    </w:p>
    <w:p w14:paraId="2DE982F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4</w:t>
      </w:r>
      <w:r>
        <w:tab/>
        <w:t>1007</w:t>
      </w:r>
    </w:p>
    <w:p w14:paraId="7252A33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A.3.8.</w:t>
      </w:r>
      <w:r w:rsidRPr="00F168C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PRACH configurations in FR</w:t>
      </w:r>
      <w:r w:rsidRPr="00F168CC">
        <w:rPr>
          <w:snapToGrid w:val="0"/>
          <w:lang w:eastAsia="zh-CN"/>
        </w:rPr>
        <w:t>2</w:t>
      </w:r>
      <w:r>
        <w:tab/>
        <w:t>1008</w:t>
      </w:r>
    </w:p>
    <w:p w14:paraId="674D1CA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1</w:t>
      </w:r>
      <w:r>
        <w:tab/>
        <w:t>1008</w:t>
      </w:r>
    </w:p>
    <w:p w14:paraId="1450DCD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2</w:t>
      </w:r>
      <w:r>
        <w:tab/>
        <w:t>1009</w:t>
      </w:r>
    </w:p>
    <w:p w14:paraId="7D357B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3</w:t>
      </w:r>
      <w:r>
        <w:tab/>
        <w:t>1010</w:t>
      </w:r>
    </w:p>
    <w:p w14:paraId="07C2467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4</w:t>
      </w:r>
      <w:r>
        <w:tab/>
        <w:t>1011</w:t>
      </w:r>
    </w:p>
    <w:p w14:paraId="4316C94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1012</w:t>
      </w:r>
    </w:p>
    <w:p w14:paraId="5C33A40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</w:t>
      </w:r>
      <w:r w:rsidRPr="00F168CC">
        <w:rPr>
          <w:snapToGrid w:val="0"/>
          <w:lang w:eastAsia="zh-CN"/>
        </w:rPr>
        <w:t>8A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1012</w:t>
      </w:r>
    </w:p>
    <w:p w14:paraId="442832C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A.3.8A.</w:t>
      </w:r>
      <w:r w:rsidRPr="00F168C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PRACH configurations in FR1</w:t>
      </w:r>
      <w:r>
        <w:tab/>
        <w:t>1012</w:t>
      </w:r>
    </w:p>
    <w:p w14:paraId="552FCEE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 under CCA</w:t>
      </w:r>
      <w:r>
        <w:tab/>
        <w:t>1012</w:t>
      </w:r>
    </w:p>
    <w:p w14:paraId="26218E5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1013</w:t>
      </w:r>
    </w:p>
    <w:p w14:paraId="705EADA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A.3.9</w:t>
      </w:r>
      <w:r>
        <w:rPr>
          <w:rFonts w:ascii="Calibri" w:eastAsia="Malgun Gothic" w:hAnsi="Calibri"/>
          <w:sz w:val="22"/>
          <w:szCs w:val="22"/>
        </w:rPr>
        <w:tab/>
      </w:r>
      <w:r>
        <w:t>BWP configurations</w:t>
      </w:r>
      <w:r>
        <w:tab/>
        <w:t>1014</w:t>
      </w:r>
    </w:p>
    <w:p w14:paraId="7B3961F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Introduction</w:t>
      </w:r>
      <w:r>
        <w:tab/>
        <w:t>1014</w:t>
      </w:r>
    </w:p>
    <w:p w14:paraId="636F5F3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Downlink BWP configurations</w:t>
      </w:r>
      <w:r>
        <w:tab/>
        <w:t>1015</w:t>
      </w:r>
    </w:p>
    <w:p w14:paraId="42A5E8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Initial BWP</w:t>
      </w:r>
      <w:r>
        <w:tab/>
        <w:t>1015</w:t>
      </w:r>
    </w:p>
    <w:p w14:paraId="71C5FCB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Dedicated BWP</w:t>
      </w:r>
      <w:r>
        <w:tab/>
        <w:t>1015</w:t>
      </w:r>
    </w:p>
    <w:p w14:paraId="537CFF6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Uplink BWP configurations</w:t>
      </w:r>
      <w:r>
        <w:tab/>
        <w:t>1016</w:t>
      </w:r>
    </w:p>
    <w:p w14:paraId="7D5FD7A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Initial BWP</w:t>
      </w:r>
      <w:r>
        <w:tab/>
        <w:t>1016</w:t>
      </w:r>
    </w:p>
    <w:p w14:paraId="60E21B4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Dedicated BWP</w:t>
      </w:r>
      <w:r>
        <w:tab/>
        <w:t>1016</w:t>
      </w:r>
    </w:p>
    <w:p w14:paraId="5D3E6B2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A.3.9A</w:t>
      </w:r>
      <w:r>
        <w:rPr>
          <w:rFonts w:ascii="Calibri" w:eastAsia="Malgun Gothic" w:hAnsi="Calibri"/>
          <w:sz w:val="22"/>
          <w:szCs w:val="22"/>
        </w:rPr>
        <w:tab/>
      </w:r>
      <w:r>
        <w:t>BWP configurations for RedCap</w:t>
      </w:r>
      <w:r>
        <w:tab/>
        <w:t>1016</w:t>
      </w:r>
    </w:p>
    <w:p w14:paraId="3EA1C5F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Introduction</w:t>
      </w:r>
      <w:r>
        <w:tab/>
        <w:t>1016</w:t>
      </w:r>
    </w:p>
    <w:p w14:paraId="5F350FF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Downlink BWP configurations</w:t>
      </w:r>
      <w:r>
        <w:tab/>
        <w:t>1017</w:t>
      </w:r>
    </w:p>
    <w:p w14:paraId="11B252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A.3.9A.2.1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Dedicated BWP</w:t>
      </w:r>
      <w:r>
        <w:tab/>
        <w:t>1017</w:t>
      </w:r>
    </w:p>
    <w:p w14:paraId="0106200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A.3.9A.3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Uplink BWP configurations</w:t>
      </w:r>
      <w:r>
        <w:tab/>
        <w:t>1017</w:t>
      </w:r>
    </w:p>
    <w:p w14:paraId="630649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A.3.9A.3.2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Dedicated BWP</w:t>
      </w:r>
      <w:r>
        <w:tab/>
        <w:t>1017</w:t>
      </w:r>
    </w:p>
    <w:p w14:paraId="033372B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A.3.10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</w:t>
      </w:r>
      <w:r>
        <w:tab/>
        <w:t>1018</w:t>
      </w:r>
    </w:p>
    <w:p w14:paraId="67C48A1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A.3.10.1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1018</w:t>
      </w:r>
    </w:p>
    <w:p w14:paraId="79F30D6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in FR1: SSB allocation for SSB SCS=15 kHz in 10 MHz</w:t>
      </w:r>
      <w:r>
        <w:tab/>
        <w:t>1018</w:t>
      </w:r>
    </w:p>
    <w:p w14:paraId="7C56AA0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A.3.10.1.5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1020</w:t>
      </w:r>
    </w:p>
    <w:p w14:paraId="23C56E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A.3.10.1.6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in FR1: SSB allocation for SSB SCS=30 kHz starting from odd SFN in 40 MHz</w:t>
      </w:r>
      <w:r>
        <w:tab/>
        <w:t>1020</w:t>
      </w:r>
    </w:p>
    <w:p w14:paraId="6822EDB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A.3.10.1.7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in FR1: SSB allocation for SSB SCS=15 kHz in 10 MHz</w:t>
      </w:r>
      <w:r>
        <w:tab/>
        <w:t>1021</w:t>
      </w:r>
    </w:p>
    <w:p w14:paraId="1F06008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A.3.10.1.8</w:t>
      </w:r>
      <w:r>
        <w:rPr>
          <w:rFonts w:ascii="Calibri" w:eastAsia="Malgun Gothic" w:hAnsi="Calibri"/>
          <w:sz w:val="22"/>
          <w:szCs w:val="22"/>
        </w:rPr>
        <w:tab/>
      </w:r>
      <w:r>
        <w:t>SSB pattern 8 in FR1: SSB allocation for SSB SCS=30 kHz in 40 MHz</w:t>
      </w:r>
      <w:r>
        <w:tab/>
        <w:t>1021</w:t>
      </w:r>
    </w:p>
    <w:p w14:paraId="444F620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A.3.10.2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FR2</w:t>
      </w:r>
      <w:r>
        <w:tab/>
        <w:t>1022</w:t>
      </w:r>
    </w:p>
    <w:p w14:paraId="3471AE9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A.3.10.2.1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in FR2: SSB allocation for SSB SCS=120 kHz in 100 MHz</w:t>
      </w:r>
      <w:r>
        <w:tab/>
        <w:t>1022</w:t>
      </w:r>
    </w:p>
    <w:p w14:paraId="0842D7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A.3.10.2.2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in FR2: SSB allocation for SSB SCS=240 kHz in 100 MHz</w:t>
      </w:r>
      <w:r>
        <w:tab/>
        <w:t>1022</w:t>
      </w:r>
    </w:p>
    <w:p w14:paraId="0759E4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A.3.10.2.3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in FR2: SSB allocation for SSB SCS=120 kHz in 100 MHz</w:t>
      </w:r>
      <w:r>
        <w:tab/>
        <w:t>1023</w:t>
      </w:r>
    </w:p>
    <w:p w14:paraId="1EADCF4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A.3.10.2.4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in FR2: SSB allocation for SSB SCS=240 kHz in 100 MHz</w:t>
      </w:r>
      <w:r>
        <w:tab/>
        <w:t>1023</w:t>
      </w:r>
    </w:p>
    <w:p w14:paraId="0CF573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A.3.10.2.5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in FR2: SSB allocation for SSB SCS=120 kHz in 100 MHz</w:t>
      </w:r>
      <w:r>
        <w:tab/>
        <w:t>1024</w:t>
      </w:r>
    </w:p>
    <w:p w14:paraId="3F6AD16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A.3.10.2.6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in FR2: SSB allocation for SSB SCS=240 kHz in 100 MHz</w:t>
      </w:r>
      <w:r>
        <w:tab/>
        <w:t>1024</w:t>
      </w:r>
    </w:p>
    <w:p w14:paraId="7FF060B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A.3.10.2.7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in FR2: SSB allocation for SSB SCS=120 kHz in 100 MHz</w:t>
      </w:r>
      <w:r>
        <w:tab/>
        <w:t>1025</w:t>
      </w:r>
    </w:p>
    <w:p w14:paraId="43BC2A5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A.3.10.2.8</w:t>
      </w:r>
      <w:r>
        <w:rPr>
          <w:rFonts w:ascii="Calibri" w:eastAsia="Malgun Gothic" w:hAnsi="Calibri"/>
          <w:sz w:val="22"/>
          <w:szCs w:val="22"/>
        </w:rPr>
        <w:tab/>
      </w:r>
      <w:r>
        <w:t>SSB pattern 8 in FR2: SSB allocation for SSB SCS=240 kHz in 100 MHz</w:t>
      </w:r>
      <w:r>
        <w:tab/>
        <w:t>1025</w:t>
      </w:r>
    </w:p>
    <w:p w14:paraId="24B068C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A.3.10.2.9</w:t>
      </w:r>
      <w:r>
        <w:rPr>
          <w:rFonts w:ascii="Calibri" w:eastAsia="Malgun Gothic" w:hAnsi="Calibri"/>
          <w:sz w:val="22"/>
          <w:szCs w:val="22"/>
        </w:rPr>
        <w:tab/>
      </w:r>
      <w:r>
        <w:t>SSB pattern 9 in FR2: SSB allocation for SSB SCS=120 kHz in 100 MHz</w:t>
      </w:r>
      <w:r>
        <w:tab/>
        <w:t>1026</w:t>
      </w:r>
    </w:p>
    <w:p w14:paraId="1EB05D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A.3.10.2.10</w:t>
      </w:r>
      <w:r>
        <w:rPr>
          <w:rFonts w:ascii="Calibri" w:eastAsia="Malgun Gothic" w:hAnsi="Calibri"/>
          <w:sz w:val="22"/>
          <w:szCs w:val="22"/>
        </w:rPr>
        <w:tab/>
      </w:r>
      <w:r>
        <w:t>SSB pattern 10 in FR2: SSB allocation for SSB SCS=240 kHz in 100 MHz</w:t>
      </w:r>
      <w:r>
        <w:tab/>
        <w:t>1026</w:t>
      </w:r>
    </w:p>
    <w:p w14:paraId="6F0894B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A.3.10A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under CCA</w:t>
      </w:r>
      <w:r>
        <w:tab/>
        <w:t>1031</w:t>
      </w:r>
    </w:p>
    <w:p w14:paraId="373D284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A.3.10A.1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under CCA for FR1</w:t>
      </w:r>
      <w:r>
        <w:tab/>
        <w:t>1031</w:t>
      </w:r>
    </w:p>
    <w:p w14:paraId="403E63C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A.3.10A.1.1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under CCA for semi-static channel access: SSB allocation for SSB SCS=30kHz in 40MHz</w:t>
      </w:r>
      <w:r>
        <w:tab/>
        <w:t>1031</w:t>
      </w:r>
    </w:p>
    <w:p w14:paraId="348700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A.3.10A.1.2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under CCA for dynamic channel access: SSB allocation for SSB SCS=30kHz in 40MHz</w:t>
      </w:r>
      <w:r>
        <w:tab/>
        <w:t>1031</w:t>
      </w:r>
    </w:p>
    <w:p w14:paraId="3A391F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A.3.10A.1.3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under CCA for semi-static channel access: SSB allocation for SSB SCS=30 kHz in 40 MHz</w:t>
      </w:r>
      <w:r>
        <w:tab/>
        <w:t>1032</w:t>
      </w:r>
    </w:p>
    <w:p w14:paraId="3C7031C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A.3.10A.1.4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under CCA for dynamic channel access: SSB allocation for SSB SCS=30 kHz in 40 MHz</w:t>
      </w:r>
      <w:r>
        <w:tab/>
        <w:t>1032</w:t>
      </w:r>
    </w:p>
    <w:p w14:paraId="3732E8E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A.3.10B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RedCap</w:t>
      </w:r>
      <w:r>
        <w:tab/>
        <w:t>1033</w:t>
      </w:r>
    </w:p>
    <w:p w14:paraId="371E9E1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A.3.10B.1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1033</w:t>
      </w:r>
    </w:p>
    <w:p w14:paraId="2CA2E77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for RedCap in FR1: SSB allocation for SSB SCS=30 kHz in 20 MHz</w:t>
      </w:r>
      <w:r>
        <w:tab/>
        <w:t>1033</w:t>
      </w:r>
    </w:p>
    <w:p w14:paraId="009597C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A.3.10B.1.2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for RedCap in FR1: SSB allocation for SSB SCS=30 kHz in 20 MHz</w:t>
      </w:r>
      <w:r>
        <w:tab/>
        <w:t>1033</w:t>
      </w:r>
    </w:p>
    <w:p w14:paraId="05ED140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A.3.10B.1.3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for RedCap in FR1: SSB allocation for SSB SCS=30 kHz starting from odd SFN in 20 MHz</w:t>
      </w:r>
      <w:r>
        <w:tab/>
        <w:t>1034</w:t>
      </w:r>
    </w:p>
    <w:p w14:paraId="732501E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A.3.10B.1.4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for RedCap in FR1: SSB allocation for SSB SCS=15 kHz in 10 MHz</w:t>
      </w:r>
      <w:r>
        <w:tab/>
        <w:t>1034</w:t>
      </w:r>
    </w:p>
    <w:p w14:paraId="6DC66E8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A.3.10B.1.5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for RedCap in FR1: SSB allocation for SSB SCS=30 kHz in 20 MHz</w:t>
      </w:r>
      <w:r>
        <w:tab/>
        <w:t>1035</w:t>
      </w:r>
    </w:p>
    <w:p w14:paraId="708A7A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A.3.10B.1.6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for RedCap in FR1: SSB allocation for SSB SCS=15 kHz in 10 MHz</w:t>
      </w:r>
      <w:r>
        <w:tab/>
        <w:t>1035</w:t>
      </w:r>
    </w:p>
    <w:p w14:paraId="0B92CAA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A.3.10B.1.7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for RedCap in FR1: SSB allocation for SSB SCS=30 kHz in 20 MHz</w:t>
      </w:r>
      <w:r>
        <w:tab/>
        <w:t>1036</w:t>
      </w:r>
    </w:p>
    <w:p w14:paraId="1975FCA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A.3.10B.2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FR2</w:t>
      </w:r>
      <w:r>
        <w:tab/>
        <w:t>1036</w:t>
      </w:r>
    </w:p>
    <w:p w14:paraId="5E6985A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A.3.10B.2.1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for RedCap in FR2: SSB allocation for SSB SCS=120 kHz in 100 MHz</w:t>
      </w:r>
      <w:r>
        <w:tab/>
        <w:t>1036</w:t>
      </w:r>
    </w:p>
    <w:p w14:paraId="1139375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A.3.10B.2.2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for RedCap in FR2: SSB allocation for SSB SCS=120 kHz in 100 MHz</w:t>
      </w:r>
      <w:r>
        <w:tab/>
        <w:t>1037</w:t>
      </w:r>
    </w:p>
    <w:p w14:paraId="5B0D4FC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A.3.10B.2.3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for RedCap in FR2: SSB allocation for SSB SCS=120 kHz in 100 MHz</w:t>
      </w:r>
      <w:r>
        <w:tab/>
        <w:t>1037</w:t>
      </w:r>
    </w:p>
    <w:p w14:paraId="28BBA96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A.3.10B.2.4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for RedCap in FR2: SSB allocation for SSB SCS=240 kHz in 100 MHz</w:t>
      </w:r>
      <w:r>
        <w:tab/>
        <w:t>1038</w:t>
      </w:r>
    </w:p>
    <w:p w14:paraId="425F32F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A.3.10B.2.5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for RedCap in FR2: SSB allocation for SSB SCS=240 kHz in 100 MHz</w:t>
      </w:r>
      <w:r>
        <w:tab/>
        <w:t>1038</w:t>
      </w:r>
    </w:p>
    <w:p w14:paraId="5932A69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A.3.11</w:t>
      </w:r>
      <w:r>
        <w:rPr>
          <w:rFonts w:ascii="Calibri" w:eastAsia="Malgun Gothic" w:hAnsi="Calibri"/>
          <w:sz w:val="22"/>
          <w:szCs w:val="22"/>
        </w:rPr>
        <w:tab/>
      </w:r>
      <w:r>
        <w:t>SMTC Configurations</w:t>
      </w:r>
      <w:r>
        <w:tab/>
        <w:t>1039</w:t>
      </w:r>
    </w:p>
    <w:p w14:paraId="072EA51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1: SMTC period = 20 ms with SMTC duration = 1 ms</w:t>
      </w:r>
      <w:r>
        <w:tab/>
        <w:t>1039</w:t>
      </w:r>
    </w:p>
    <w:p w14:paraId="237F09F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2: SMTC period = 20 ms with SMTC duration = 5 ms</w:t>
      </w:r>
      <w:r>
        <w:tab/>
        <w:t>1039</w:t>
      </w:r>
    </w:p>
    <w:p w14:paraId="5BAF0B1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3: SMTC period = 160 ms with SMTC duration = 1 ms</w:t>
      </w:r>
      <w:r>
        <w:tab/>
        <w:t>1039</w:t>
      </w:r>
    </w:p>
    <w:p w14:paraId="65489B6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4: SMTC period = 20 ms with SMTC duration = 1 ms</w:t>
      </w:r>
      <w:r>
        <w:tab/>
        <w:t>1039</w:t>
      </w:r>
    </w:p>
    <w:p w14:paraId="2D7EFE3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5: SMTC period = 20 ms with SMTC duration = 5 ms</w:t>
      </w:r>
      <w:r>
        <w:tab/>
        <w:t>1040</w:t>
      </w:r>
    </w:p>
    <w:p w14:paraId="7BEC1DA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6: SMTC period = 20 ms with SMTC duration = 5 ms</w:t>
      </w:r>
      <w:r>
        <w:tab/>
        <w:t>1040</w:t>
      </w:r>
    </w:p>
    <w:p w14:paraId="2C39C7E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7: SMTC period = 20 ms with SMTC duration = 5 ms</w:t>
      </w:r>
      <w:r>
        <w:tab/>
        <w:t>1040</w:t>
      </w:r>
    </w:p>
    <w:p w14:paraId="3FB6290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A.3.11A</w:t>
      </w:r>
      <w:r>
        <w:rPr>
          <w:rFonts w:ascii="Calibri" w:eastAsia="Malgun Gothic" w:hAnsi="Calibri"/>
          <w:sz w:val="22"/>
          <w:szCs w:val="22"/>
        </w:rPr>
        <w:tab/>
      </w:r>
      <w:r>
        <w:t>SMTC Configurations for RedCap</w:t>
      </w:r>
      <w:r>
        <w:tab/>
        <w:t>1040</w:t>
      </w:r>
    </w:p>
    <w:p w14:paraId="4A4FE78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1 for RedCap: SMTC period = 40 ms with SMTC duration = 1 ms</w:t>
      </w:r>
      <w:r>
        <w:tab/>
        <w:t>1040</w:t>
      </w:r>
    </w:p>
    <w:p w14:paraId="7671E98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2 for RedCap: SMTC period = 80 ms with SMTC duration = 1 ms</w:t>
      </w:r>
      <w:r>
        <w:tab/>
        <w:t>1040</w:t>
      </w:r>
    </w:p>
    <w:p w14:paraId="0B19B95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A.3.11A.3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3 for RedCap: SMTC period = 40 ms with SMTC duration = 1 ms</w:t>
      </w:r>
      <w:r>
        <w:tab/>
        <w:t>1041</w:t>
      </w:r>
    </w:p>
    <w:p w14:paraId="74E70BE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A.3.11A.4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4 for RedCap: SMTC period = 80 ms with SMTC duration = 5 ms</w:t>
      </w:r>
      <w:r>
        <w:tab/>
        <w:t>1041</w:t>
      </w:r>
    </w:p>
    <w:p w14:paraId="5EC06E9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A.3.12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CC Configurations</w:t>
      </w:r>
      <w:r>
        <w:tab/>
        <w:t>1041</w:t>
      </w:r>
    </w:p>
    <w:p w14:paraId="175F706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A.3.12.1 EN-DC Test Cases with Different EN-DC Configurations</w:t>
      </w:r>
      <w:r>
        <w:tab/>
        <w:t>1041</w:t>
      </w:r>
    </w:p>
    <w:p w14:paraId="4367AED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A.3.12.1.1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1041</w:t>
      </w:r>
    </w:p>
    <w:p w14:paraId="7BABCB1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A.3.12.1.2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1041</w:t>
      </w:r>
    </w:p>
    <w:p w14:paraId="089A3E4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A.3.12.2</w:t>
      </w:r>
      <w:r>
        <w:rPr>
          <w:rFonts w:ascii="Calibri" w:eastAsia="Malgun Gothic" w:hAnsi="Calibri"/>
          <w:sz w:val="22"/>
          <w:szCs w:val="22"/>
        </w:rPr>
        <w:tab/>
      </w:r>
      <w:r>
        <w:t>Carrier Aggregation Test Cases with Different CA Configurations</w:t>
      </w:r>
      <w:r>
        <w:tab/>
        <w:t>1041</w:t>
      </w:r>
    </w:p>
    <w:p w14:paraId="2053908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1041</w:t>
      </w:r>
    </w:p>
    <w:p w14:paraId="40DCF62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A.3.12.2.2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1041</w:t>
      </w:r>
    </w:p>
    <w:p w14:paraId="77DCA90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A.3.13</w:t>
      </w:r>
      <w:r>
        <w:rPr>
          <w:rFonts w:ascii="Calibri" w:eastAsia="Malgun Gothic" w:hAnsi="Calibri"/>
          <w:sz w:val="22"/>
          <w:szCs w:val="22"/>
        </w:rPr>
        <w:tab/>
      </w:r>
      <w:r>
        <w:t>Test Cases in SA and EN-DC Operations</w:t>
      </w:r>
      <w:r>
        <w:tab/>
        <w:t>1042</w:t>
      </w:r>
    </w:p>
    <w:p w14:paraId="674CA65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1042</w:t>
      </w:r>
    </w:p>
    <w:p w14:paraId="02953D2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A.3.13.2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1042</w:t>
      </w:r>
    </w:p>
    <w:p w14:paraId="3258D9B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A.3.13A</w:t>
      </w:r>
      <w:r>
        <w:rPr>
          <w:rFonts w:ascii="Calibri" w:eastAsia="Malgun Gothic" w:hAnsi="Calibri"/>
          <w:sz w:val="22"/>
          <w:szCs w:val="22"/>
        </w:rPr>
        <w:tab/>
      </w:r>
      <w:r>
        <w:t>Test Cases involving E-UTRA/FR1 and FR2 carriers</w:t>
      </w:r>
      <w:r>
        <w:tab/>
        <w:t>1042</w:t>
      </w:r>
    </w:p>
    <w:p w14:paraId="15A415D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1042</w:t>
      </w:r>
    </w:p>
    <w:p w14:paraId="52E604C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A.3.13A.2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EN-DC</w:t>
      </w:r>
      <w:r>
        <w:tab/>
        <w:t>1042</w:t>
      </w:r>
    </w:p>
    <w:p w14:paraId="5D536C2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A.3.13A.3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SA</w:t>
      </w:r>
      <w:r>
        <w:tab/>
        <w:t>1043</w:t>
      </w:r>
    </w:p>
    <w:p w14:paraId="64686CF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A.3.13A.4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E-UTRA</w:t>
      </w:r>
      <w:r>
        <w:tab/>
        <w:t>1043</w:t>
      </w:r>
    </w:p>
    <w:p w14:paraId="1529B31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1044</w:t>
      </w:r>
    </w:p>
    <w:p w14:paraId="7BC89EB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1044</w:t>
      </w:r>
    </w:p>
    <w:p w14:paraId="5A7DF4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1044</w:t>
      </w:r>
    </w:p>
    <w:p w14:paraId="2D18BB1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1044</w:t>
      </w:r>
    </w:p>
    <w:p w14:paraId="28CD77B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1044</w:t>
      </w:r>
    </w:p>
    <w:p w14:paraId="6D7630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1044</w:t>
      </w:r>
    </w:p>
    <w:p w14:paraId="6A25C46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1044</w:t>
      </w:r>
    </w:p>
    <w:p w14:paraId="45EC128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A.3.14</w:t>
      </w:r>
      <w:r>
        <w:rPr>
          <w:rFonts w:ascii="Calibri" w:eastAsia="Malgun Gothic" w:hAnsi="Calibri"/>
          <w:sz w:val="22"/>
          <w:szCs w:val="22"/>
        </w:rPr>
        <w:tab/>
      </w:r>
      <w:r>
        <w:t>CSI-RS configurations</w:t>
      </w:r>
      <w:r>
        <w:tab/>
        <w:t>1045</w:t>
      </w:r>
    </w:p>
    <w:p w14:paraId="0C90D6D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A.3.14.1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1045</w:t>
      </w:r>
    </w:p>
    <w:p w14:paraId="2B8D9B6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A.3.14.2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1047</w:t>
      </w:r>
    </w:p>
    <w:p w14:paraId="728F1D2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3</w:t>
      </w:r>
      <w:r w:rsidRPr="00F168CC">
        <w:rPr>
          <w:snapToGrid w:val="0"/>
        </w:rPr>
        <w:t>.15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Angle of Arrival (AoA) for FR2 RRM test cases</w:t>
      </w:r>
      <w:r>
        <w:tab/>
        <w:t>1053</w:t>
      </w:r>
    </w:p>
    <w:p w14:paraId="775E222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3</w:t>
      </w:r>
      <w:r w:rsidRPr="00F168CC">
        <w:rPr>
          <w:snapToGrid w:val="0"/>
        </w:rPr>
        <w:t>.15.1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Setup 1: Single AoA in Rx beam peak direction</w:t>
      </w:r>
      <w:r>
        <w:tab/>
        <w:t>1053</w:t>
      </w:r>
    </w:p>
    <w:p w14:paraId="715038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3</w:t>
      </w:r>
      <w:r w:rsidRPr="00F168CC">
        <w:rPr>
          <w:snapToGrid w:val="0"/>
        </w:rPr>
        <w:t>.15.2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Setup 2: Single AoA in non Rx beam peak direction</w:t>
      </w:r>
      <w:r>
        <w:tab/>
        <w:t>1053</w:t>
      </w:r>
    </w:p>
    <w:p w14:paraId="2D90E7B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1053</w:t>
      </w:r>
    </w:p>
    <w:p w14:paraId="2B15392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1054</w:t>
      </w:r>
    </w:p>
    <w:p w14:paraId="683E94C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3</w:t>
      </w:r>
      <w:r w:rsidRPr="00F168CC">
        <w:rPr>
          <w:snapToGrid w:val="0"/>
        </w:rPr>
        <w:t>.15.3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Setup 3: 2 AoAs</w:t>
      </w:r>
      <w:r>
        <w:tab/>
        <w:t>1054</w:t>
      </w:r>
    </w:p>
    <w:p w14:paraId="43DEDA6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3</w:t>
      </w:r>
      <w:r w:rsidRPr="00F168CC">
        <w:rPr>
          <w:snapToGrid w:val="0"/>
        </w:rPr>
        <w:t>.15.4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1054</w:t>
      </w:r>
    </w:p>
    <w:p w14:paraId="576CA2A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F168C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1054</w:t>
      </w:r>
    </w:p>
    <w:p w14:paraId="7DA83A8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F168C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1054</w:t>
      </w:r>
    </w:p>
    <w:p w14:paraId="39DA3BC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A.3.16</w:t>
      </w:r>
      <w:r>
        <w:rPr>
          <w:rFonts w:ascii="Calibri" w:eastAsia="Malgun Gothic" w:hAnsi="Calibri"/>
          <w:sz w:val="22"/>
          <w:szCs w:val="22"/>
        </w:rPr>
        <w:tab/>
      </w:r>
      <w:r>
        <w:t>TCI State Configuration</w:t>
      </w:r>
      <w:r>
        <w:tab/>
        <w:t>1055</w:t>
      </w:r>
    </w:p>
    <w:p w14:paraId="043479D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1055</w:t>
      </w:r>
    </w:p>
    <w:p w14:paraId="6C33158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A.3.16.2</w:t>
      </w:r>
      <w:r>
        <w:rPr>
          <w:rFonts w:ascii="Calibri" w:eastAsia="Malgun Gothic" w:hAnsi="Calibri"/>
          <w:sz w:val="22"/>
          <w:szCs w:val="22"/>
        </w:rPr>
        <w:tab/>
      </w:r>
      <w:r>
        <w:t>TCI states</w:t>
      </w:r>
      <w:r>
        <w:tab/>
        <w:t>1055</w:t>
      </w:r>
    </w:p>
    <w:p w14:paraId="7ECECA5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A.3.16A</w:t>
      </w:r>
      <w:r>
        <w:rPr>
          <w:rFonts w:ascii="Calibri" w:eastAsia="Malgun Gothic" w:hAnsi="Calibri"/>
          <w:sz w:val="22"/>
          <w:szCs w:val="22"/>
        </w:rPr>
        <w:tab/>
      </w:r>
      <w:r>
        <w:t>Unified TCI State Configuration</w:t>
      </w:r>
      <w:r>
        <w:tab/>
        <w:t>1055</w:t>
      </w:r>
    </w:p>
    <w:p w14:paraId="5E3653A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A.3.16A.1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1055</w:t>
      </w:r>
    </w:p>
    <w:p w14:paraId="653365C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A.3.16A.2</w:t>
      </w:r>
      <w:r>
        <w:rPr>
          <w:rFonts w:ascii="Calibri" w:eastAsia="Malgun Gothic" w:hAnsi="Calibri"/>
          <w:sz w:val="22"/>
          <w:szCs w:val="22"/>
        </w:rPr>
        <w:tab/>
      </w:r>
      <w:r>
        <w:t>DLorJoint TCI states</w:t>
      </w:r>
      <w:r>
        <w:tab/>
        <w:t>1056</w:t>
      </w:r>
    </w:p>
    <w:p w14:paraId="7FD5AEF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A.3.16A.3</w:t>
      </w:r>
      <w:r>
        <w:rPr>
          <w:rFonts w:ascii="Calibri" w:eastAsia="Malgun Gothic" w:hAnsi="Calibri"/>
          <w:sz w:val="22"/>
          <w:szCs w:val="22"/>
        </w:rPr>
        <w:tab/>
      </w:r>
      <w:r>
        <w:t>UL TCI states</w:t>
      </w:r>
      <w:r>
        <w:tab/>
        <w:t>1056</w:t>
      </w:r>
    </w:p>
    <w:p w14:paraId="43A6CBE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A.3.17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of CSI-RS for tracking</w:t>
      </w:r>
      <w:r>
        <w:tab/>
        <w:t>1057</w:t>
      </w:r>
    </w:p>
    <w:p w14:paraId="70E8DBA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A.3.17.1</w:t>
      </w:r>
      <w:r>
        <w:rPr>
          <w:rFonts w:ascii="Calibri" w:eastAsia="Malgun Gothic" w:hAnsi="Calibri"/>
          <w:sz w:val="22"/>
          <w:szCs w:val="22"/>
        </w:rPr>
        <w:tab/>
      </w:r>
      <w:r>
        <w:t>Configuration of CSI-RS for tracking for FR1</w:t>
      </w:r>
      <w:r>
        <w:tab/>
        <w:t>1057</w:t>
      </w:r>
    </w:p>
    <w:p w14:paraId="303F1F6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1057</w:t>
      </w:r>
    </w:p>
    <w:p w14:paraId="00A4CA4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A.3.17.1.2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1059</w:t>
      </w:r>
    </w:p>
    <w:p w14:paraId="4CF1A69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A.3.17.2</w:t>
      </w:r>
      <w:r>
        <w:rPr>
          <w:rFonts w:ascii="Calibri" w:eastAsia="Malgun Gothic" w:hAnsi="Calibri"/>
          <w:sz w:val="22"/>
          <w:szCs w:val="22"/>
        </w:rPr>
        <w:tab/>
      </w:r>
      <w:r>
        <w:t>Configuration of CSI-RS for tracking for FR2</w:t>
      </w:r>
      <w:r>
        <w:tab/>
        <w:t>1061</w:t>
      </w:r>
    </w:p>
    <w:p w14:paraId="6D8FE42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A.3.17.2.1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1061</w:t>
      </w:r>
    </w:p>
    <w:p w14:paraId="4430FC3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A.3.18</w:t>
      </w:r>
      <w:r>
        <w:rPr>
          <w:rFonts w:ascii="Calibri" w:eastAsia="Malgun Gothic" w:hAnsi="Calibri"/>
          <w:sz w:val="22"/>
          <w:szCs w:val="22"/>
        </w:rPr>
        <w:tab/>
      </w:r>
      <w:r>
        <w:t>Additional definitions related to OTA testing for FR2 RRM test cases</w:t>
      </w:r>
      <w:r>
        <w:tab/>
        <w:t>1062</w:t>
      </w:r>
    </w:p>
    <w:p w14:paraId="2649C06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1062</w:t>
      </w:r>
    </w:p>
    <w:p w14:paraId="7666D5C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A.3.18.2</w:t>
      </w:r>
      <w:r>
        <w:rPr>
          <w:rFonts w:ascii="Calibri" w:eastAsia="Malgun Gothic" w:hAnsi="Calibri"/>
          <w:sz w:val="22"/>
          <w:szCs w:val="22"/>
        </w:rPr>
        <w:tab/>
      </w:r>
      <w:r>
        <w:t>PRACH Power Measurement</w:t>
      </w:r>
      <w:r>
        <w:tab/>
        <w:t>1062</w:t>
      </w:r>
    </w:p>
    <w:p w14:paraId="6224337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sz w:val="22"/>
          <w:szCs w:val="22"/>
        </w:rPr>
        <w:tab/>
      </w:r>
      <w:r>
        <w:t>Test applicability for DAPS handover</w:t>
      </w:r>
      <w:r>
        <w:tab/>
        <w:t>1062</w:t>
      </w:r>
    </w:p>
    <w:p w14:paraId="21D860E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1062</w:t>
      </w:r>
    </w:p>
    <w:p w14:paraId="05099E7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A.3.19.2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1062</w:t>
      </w:r>
    </w:p>
    <w:p w14:paraId="5D10DEF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A.3.20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MsgA</w:t>
      </w:r>
      <w:r w:rsidRPr="00F168CC">
        <w:rPr>
          <w:lang w:val="en-US"/>
        </w:rPr>
        <w:t xml:space="preserve"> configurations</w:t>
      </w:r>
      <w:r>
        <w:tab/>
        <w:t>1063</w:t>
      </w:r>
    </w:p>
    <w:p w14:paraId="6B46C29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val="en-US"/>
        </w:rPr>
        <w:t>A.3.20.1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1063</w:t>
      </w:r>
    </w:p>
    <w:p w14:paraId="14A3BCF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val="en-US"/>
        </w:rPr>
        <w:t>A.3.20.</w:t>
      </w:r>
      <w:r w:rsidRPr="00F168C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val="en-US"/>
        </w:rPr>
        <w:t>MsgA configurations in FR1</w:t>
      </w:r>
      <w:r>
        <w:tab/>
        <w:t>1063</w:t>
      </w:r>
    </w:p>
    <w:p w14:paraId="689482A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A.3.20.</w:t>
      </w:r>
      <w:r w:rsidRPr="00F168CC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FR1 MsgA configuration 1</w:t>
      </w:r>
      <w:r>
        <w:tab/>
        <w:t>1063</w:t>
      </w:r>
    </w:p>
    <w:p w14:paraId="246437D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A.3.20.</w:t>
      </w:r>
      <w:r w:rsidRPr="00F168CC">
        <w:rPr>
          <w:lang w:val="en-US" w:eastAsia="zh-CN"/>
        </w:rPr>
        <w:t>2</w:t>
      </w:r>
      <w:r w:rsidRPr="00F168C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FR1 MsgA configuration 2</w:t>
      </w:r>
      <w:r>
        <w:tab/>
        <w:t>1064</w:t>
      </w:r>
    </w:p>
    <w:p w14:paraId="33BF661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val="en-US"/>
        </w:rPr>
        <w:t>A.3.20.</w:t>
      </w:r>
      <w:r w:rsidRPr="00F168CC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val="en-US"/>
        </w:rPr>
        <w:t>MsgA configurations in FR</w:t>
      </w:r>
      <w:r w:rsidRPr="00F168CC">
        <w:rPr>
          <w:snapToGrid w:val="0"/>
          <w:lang w:val="en-US" w:eastAsia="zh-CN"/>
        </w:rPr>
        <w:t>2</w:t>
      </w:r>
      <w:r>
        <w:tab/>
        <w:t>1066</w:t>
      </w:r>
    </w:p>
    <w:p w14:paraId="50BD17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A.3.20.</w:t>
      </w:r>
      <w:r w:rsidRPr="00F168CC">
        <w:rPr>
          <w:lang w:val="en-US"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FR2 MsgA configuration 1</w:t>
      </w:r>
      <w:r>
        <w:tab/>
        <w:t>1066</w:t>
      </w:r>
    </w:p>
    <w:p w14:paraId="01429AC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A.3.20.</w:t>
      </w:r>
      <w:r w:rsidRPr="00F168CC">
        <w:rPr>
          <w:lang w:val="en-US"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FR2 MsgA configuration 2</w:t>
      </w:r>
      <w:r>
        <w:tab/>
        <w:t>1067</w:t>
      </w:r>
    </w:p>
    <w:p w14:paraId="73385D9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A.3.20A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MsgA</w:t>
      </w:r>
      <w:r w:rsidRPr="00F168CC">
        <w:rPr>
          <w:lang w:val="en-US"/>
        </w:rPr>
        <w:t xml:space="preserve"> configurations under CCA</w:t>
      </w:r>
      <w:r>
        <w:tab/>
        <w:t>1069</w:t>
      </w:r>
    </w:p>
    <w:p w14:paraId="546C5F6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val="en-US"/>
        </w:rPr>
        <w:t>A.3.20A.1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1069</w:t>
      </w:r>
    </w:p>
    <w:p w14:paraId="5C93B75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val="en-US"/>
        </w:rPr>
        <w:t>A.3.20A.</w:t>
      </w:r>
      <w:r w:rsidRPr="00F168C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val="en-US"/>
        </w:rPr>
        <w:t>MsgA configurations in FR1</w:t>
      </w:r>
      <w:r>
        <w:tab/>
        <w:t>1069</w:t>
      </w:r>
    </w:p>
    <w:p w14:paraId="29ECAFA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A.3.20A.</w:t>
      </w:r>
      <w:r w:rsidRPr="00F168CC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1069</w:t>
      </w:r>
    </w:p>
    <w:p w14:paraId="781ADAC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A.3.20A.</w:t>
      </w:r>
      <w:r w:rsidRPr="00F168CC">
        <w:rPr>
          <w:lang w:val="en-US" w:eastAsia="zh-CN"/>
        </w:rPr>
        <w:t>2</w:t>
      </w:r>
      <w:r w:rsidRPr="00F168C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1070</w:t>
      </w:r>
    </w:p>
    <w:p w14:paraId="3948DB7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</w:t>
      </w:r>
      <w:r w:rsidRPr="00F168CC">
        <w:rPr>
          <w:bCs/>
        </w:rPr>
        <w:t>3.21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eastAsia="zh-CN"/>
        </w:rPr>
        <w:t>V2X sidelink communication</w:t>
      </w:r>
      <w:r>
        <w:tab/>
        <w:t>1073</w:t>
      </w:r>
    </w:p>
    <w:p w14:paraId="3B183AC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1073</w:t>
      </w:r>
    </w:p>
    <w:p w14:paraId="2B938FE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1073</w:t>
      </w:r>
    </w:p>
    <w:p w14:paraId="57045FD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1077</w:t>
      </w:r>
    </w:p>
    <w:p w14:paraId="5DDCB90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A.3.21.4</w:t>
      </w:r>
      <w:r>
        <w:rPr>
          <w:rFonts w:ascii="Calibri" w:eastAsia="Malgun Gothic" w:hAnsi="Calibri"/>
          <w:sz w:val="22"/>
          <w:szCs w:val="22"/>
        </w:rPr>
        <w:tab/>
      </w:r>
      <w:r>
        <w:t>Reference SL-DRX configurations</w:t>
      </w:r>
      <w:r>
        <w:tab/>
        <w:t>1078</w:t>
      </w:r>
    </w:p>
    <w:p w14:paraId="77B3352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A.3.21.4.1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F168CC">
        <w:rPr>
          <w:lang w:val="en-US"/>
        </w:rPr>
        <w:t>DRX Configuration 1: SL-DRX cycle = 40 ms</w:t>
      </w:r>
      <w:r>
        <w:tab/>
        <w:t>1078</w:t>
      </w:r>
    </w:p>
    <w:p w14:paraId="310B23C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A.3.21.4.2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F168CC">
        <w:rPr>
          <w:lang w:val="en-US"/>
        </w:rPr>
        <w:t>DRX Configuration 2: SL-DRX cycle = 320 ms</w:t>
      </w:r>
      <w:r>
        <w:tab/>
        <w:t>1078</w:t>
      </w:r>
    </w:p>
    <w:p w14:paraId="1368B15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A.3.21.4.3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F168CC">
        <w:rPr>
          <w:lang w:val="en-US"/>
        </w:rPr>
        <w:t>DRX Configuration 3: SL-DRX cycle = 640 ms</w:t>
      </w:r>
      <w:r>
        <w:tab/>
        <w:t>1078</w:t>
      </w:r>
    </w:p>
    <w:p w14:paraId="3268DA0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A.3.22</w:t>
      </w:r>
      <w:r>
        <w:rPr>
          <w:rFonts w:ascii="Calibri" w:eastAsia="Malgun Gothic" w:hAnsi="Calibri"/>
          <w:sz w:val="22"/>
          <w:szCs w:val="22"/>
        </w:rPr>
        <w:tab/>
      </w:r>
      <w:r>
        <w:t>CSI-IM configurations</w:t>
      </w:r>
      <w:r>
        <w:tab/>
        <w:t>1078</w:t>
      </w:r>
    </w:p>
    <w:p w14:paraId="7B80526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1078</w:t>
      </w:r>
    </w:p>
    <w:p w14:paraId="04E6CEF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1079</w:t>
      </w:r>
    </w:p>
    <w:p w14:paraId="259E38B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A.3.23</w:t>
      </w:r>
      <w:r>
        <w:rPr>
          <w:rFonts w:ascii="Calibri" w:eastAsia="Malgun Gothic" w:hAnsi="Calibri"/>
          <w:sz w:val="22"/>
          <w:szCs w:val="22"/>
        </w:rPr>
        <w:tab/>
      </w:r>
      <w:r>
        <w:t>Spatial Relation Configuration</w:t>
      </w:r>
      <w:r>
        <w:tab/>
        <w:t>1080</w:t>
      </w:r>
    </w:p>
    <w:p w14:paraId="41F18DC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1080</w:t>
      </w:r>
    </w:p>
    <w:p w14:paraId="6AD9F7D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A.3.23.2</w:t>
      </w:r>
      <w:r>
        <w:rPr>
          <w:rFonts w:ascii="Calibri" w:eastAsia="Malgun Gothic" w:hAnsi="Calibri"/>
          <w:sz w:val="22"/>
          <w:szCs w:val="22"/>
        </w:rPr>
        <w:tab/>
      </w:r>
      <w:r>
        <w:t>Spatial Relation</w:t>
      </w:r>
      <w:r>
        <w:tab/>
        <w:t>1081</w:t>
      </w:r>
    </w:p>
    <w:p w14:paraId="470500E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A.3.24</w:t>
      </w:r>
      <w:r>
        <w:rPr>
          <w:rFonts w:ascii="Calibri" w:eastAsia="Malgun Gothic" w:hAnsi="Calibri"/>
          <w:sz w:val="22"/>
          <w:szCs w:val="22"/>
        </w:rPr>
        <w:tab/>
      </w:r>
      <w:r>
        <w:t>SRS configuration</w:t>
      </w:r>
      <w:r>
        <w:tab/>
        <w:t>1082</w:t>
      </w:r>
    </w:p>
    <w:p w14:paraId="2600F1B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A.3.25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Channel bandwidth (CBW) configurations</w:t>
      </w:r>
      <w:r>
        <w:tab/>
        <w:t>1084</w:t>
      </w:r>
    </w:p>
    <w:p w14:paraId="0D46CC9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A.3.25.1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DL UE specific CBW</w:t>
      </w:r>
      <w:r>
        <w:tab/>
        <w:t>1084</w:t>
      </w:r>
    </w:p>
    <w:p w14:paraId="7024343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A.3.25.2</w:t>
      </w:r>
      <w:r>
        <w:rPr>
          <w:rFonts w:ascii="Calibri" w:eastAsia="Malgun Gothic" w:hAnsi="Calibri"/>
          <w:sz w:val="22"/>
          <w:szCs w:val="22"/>
        </w:rPr>
        <w:tab/>
      </w:r>
      <w:r>
        <w:t>UL UE specific CBW</w:t>
      </w:r>
      <w:r>
        <w:tab/>
        <w:t>1085</w:t>
      </w:r>
    </w:p>
    <w:p w14:paraId="37F32C7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A.3.26</w:t>
      </w:r>
      <w:r>
        <w:rPr>
          <w:rFonts w:ascii="Calibri" w:eastAsia="Malgun Gothic" w:hAnsi="Calibri"/>
          <w:sz w:val="22"/>
          <w:szCs w:val="22"/>
        </w:rPr>
        <w:tab/>
      </w:r>
      <w:r>
        <w:t>CCA model</w:t>
      </w:r>
      <w:r>
        <w:tab/>
        <w:t>1085</w:t>
      </w:r>
    </w:p>
    <w:p w14:paraId="06FEBEC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1085</w:t>
      </w:r>
    </w:p>
    <w:p w14:paraId="75EAC74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A.3.26.2</w:t>
      </w:r>
      <w:r>
        <w:rPr>
          <w:rFonts w:ascii="Calibri" w:eastAsia="Malgun Gothic" w:hAnsi="Calibri"/>
          <w:sz w:val="22"/>
          <w:szCs w:val="22"/>
        </w:rPr>
        <w:tab/>
      </w:r>
      <w:r>
        <w:t>CCA model for operation on a carrier frequency with CCA in FR1</w:t>
      </w:r>
      <w:r>
        <w:tab/>
        <w:t>1085</w:t>
      </w:r>
    </w:p>
    <w:p w14:paraId="4AEC55A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A.3.26.2.1</w:t>
      </w:r>
      <w:r>
        <w:rPr>
          <w:rFonts w:ascii="Calibri" w:eastAsia="Malgun Gothic" w:hAnsi="Calibri"/>
          <w:sz w:val="22"/>
          <w:szCs w:val="22"/>
        </w:rPr>
        <w:tab/>
      </w:r>
      <w:r>
        <w:t>DL CCA model</w:t>
      </w:r>
      <w:r>
        <w:tab/>
        <w:t>1085</w:t>
      </w:r>
    </w:p>
    <w:p w14:paraId="679E8D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A.3.26.2.2</w:t>
      </w:r>
      <w:r>
        <w:rPr>
          <w:rFonts w:ascii="Calibri" w:eastAsia="Malgun Gothic" w:hAnsi="Calibri"/>
          <w:sz w:val="22"/>
          <w:szCs w:val="22"/>
        </w:rPr>
        <w:tab/>
      </w:r>
      <w:r>
        <w:t>UL CCA model</w:t>
      </w:r>
      <w:r>
        <w:tab/>
        <w:t>1086</w:t>
      </w:r>
    </w:p>
    <w:p w14:paraId="489C042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A.3.26.3</w:t>
      </w:r>
      <w:r>
        <w:rPr>
          <w:rFonts w:ascii="Calibri" w:eastAsia="Malgun Gothic" w:hAnsi="Calibri"/>
          <w:sz w:val="22"/>
          <w:szCs w:val="22"/>
        </w:rPr>
        <w:tab/>
      </w:r>
      <w:r>
        <w:t>CCA model for operation on a carrier frequency with CCA in FR2-2</w:t>
      </w:r>
      <w:r>
        <w:tab/>
        <w:t>1087</w:t>
      </w:r>
    </w:p>
    <w:p w14:paraId="2458BE4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A.3.26.3.1</w:t>
      </w:r>
      <w:r>
        <w:rPr>
          <w:rFonts w:ascii="Calibri" w:eastAsia="Malgun Gothic" w:hAnsi="Calibri"/>
          <w:sz w:val="22"/>
          <w:szCs w:val="22"/>
        </w:rPr>
        <w:tab/>
      </w:r>
      <w:r>
        <w:t>DL CCA model</w:t>
      </w:r>
      <w:r>
        <w:tab/>
        <w:t>1087</w:t>
      </w:r>
    </w:p>
    <w:p w14:paraId="7B87E59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A.3.26.3.2</w:t>
      </w:r>
      <w:r>
        <w:rPr>
          <w:rFonts w:ascii="Calibri" w:eastAsia="Malgun Gothic" w:hAnsi="Calibri"/>
          <w:sz w:val="22"/>
          <w:szCs w:val="22"/>
        </w:rPr>
        <w:tab/>
      </w:r>
      <w:r>
        <w:t>UL CCA model</w:t>
      </w:r>
      <w:r>
        <w:tab/>
        <w:t>1088</w:t>
      </w:r>
    </w:p>
    <w:p w14:paraId="2780604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A.3.27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at Least One Cell on a Carrier Frequency with CCA</w:t>
      </w:r>
      <w:r>
        <w:tab/>
        <w:t>1088</w:t>
      </w:r>
    </w:p>
    <w:p w14:paraId="02FA25B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A.3.27.1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1088</w:t>
      </w:r>
    </w:p>
    <w:p w14:paraId="5186820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A.3.27.2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Standalone Tests with NR SCell under CCA and All Other NR Cells in FR1</w:t>
      </w:r>
      <w:r>
        <w:tab/>
        <w:t>1088</w:t>
      </w:r>
    </w:p>
    <w:p w14:paraId="303618A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A.3.27.3</w:t>
      </w:r>
      <w:r>
        <w:rPr>
          <w:rFonts w:ascii="Calibri" w:eastAsia="Malgun Gothic" w:hAnsi="Calibri"/>
          <w:sz w:val="22"/>
          <w:szCs w:val="22"/>
        </w:rPr>
        <w:tab/>
      </w:r>
      <w:r>
        <w:t>EN-DC Tests with NR PSCell under CCA and Other NR Cells in FR1</w:t>
      </w:r>
      <w:r>
        <w:tab/>
        <w:t>1088</w:t>
      </w:r>
    </w:p>
    <w:p w14:paraId="265BFF8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A.3.27.4</w:t>
      </w:r>
      <w:r>
        <w:rPr>
          <w:rFonts w:ascii="Calibri" w:eastAsia="Malgun Gothic" w:hAnsi="Calibri"/>
          <w:sz w:val="22"/>
          <w:szCs w:val="22"/>
        </w:rPr>
        <w:tab/>
      </w:r>
      <w:r>
        <w:t>NR Standalone Tests with NR PCell under CCA and Other NR Cells in FR1</w:t>
      </w:r>
      <w:r>
        <w:tab/>
        <w:t>1089</w:t>
      </w:r>
    </w:p>
    <w:p w14:paraId="3265CCF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A.3.27.5</w:t>
      </w:r>
      <w:r>
        <w:rPr>
          <w:rFonts w:ascii="Calibri" w:eastAsia="Malgun Gothic" w:hAnsi="Calibri"/>
          <w:sz w:val="22"/>
          <w:szCs w:val="22"/>
        </w:rPr>
        <w:tab/>
      </w:r>
      <w:r>
        <w:t>E-UTRA Standalone Tests with at Least One NR Cell under CCA</w:t>
      </w:r>
      <w:r>
        <w:tab/>
        <w:t>1089</w:t>
      </w:r>
    </w:p>
    <w:p w14:paraId="0675A03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A.3.28</w:t>
      </w:r>
      <w:r>
        <w:rPr>
          <w:rFonts w:ascii="Calibri" w:eastAsia="Malgun Gothic" w:hAnsi="Calibri"/>
          <w:sz w:val="22"/>
          <w:szCs w:val="22"/>
        </w:rPr>
        <w:tab/>
      </w:r>
      <w:r>
        <w:t>Discovery Burst Transmission Window configuration under CCA</w:t>
      </w:r>
      <w:r>
        <w:tab/>
        <w:t>1089</w:t>
      </w:r>
    </w:p>
    <w:p w14:paraId="6990081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A.3.28.1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DBT Window pattern 1: DBT Window period = 20 ms with DBT Window duration = 1 ms</w:t>
      </w:r>
      <w:r>
        <w:tab/>
        <w:t>1089</w:t>
      </w:r>
    </w:p>
    <w:p w14:paraId="5593375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A.3.29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UE capable of only NR bands with shared spectrum access</w:t>
      </w:r>
      <w:r>
        <w:tab/>
        <w:t>1089</w:t>
      </w:r>
    </w:p>
    <w:p w14:paraId="0BBEEE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1089</w:t>
      </w:r>
    </w:p>
    <w:p w14:paraId="36CCD18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A.3.29.2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for UE capable of EN-DC with only NR bands with shared spectrum access</w:t>
      </w:r>
      <w:r>
        <w:tab/>
        <w:t>1089</w:t>
      </w:r>
    </w:p>
    <w:p w14:paraId="6A8F791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A.3.29.3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for UE capable of SA operation with only NR bands with shared spectrum access</w:t>
      </w:r>
      <w:r>
        <w:tab/>
        <w:t>1090</w:t>
      </w:r>
    </w:p>
    <w:p w14:paraId="1D255F0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A.3.30</w:t>
      </w:r>
      <w:r>
        <w:rPr>
          <w:rFonts w:ascii="Calibri" w:eastAsia="Malgun Gothic" w:hAnsi="Calibri"/>
          <w:sz w:val="22"/>
          <w:szCs w:val="22"/>
        </w:rPr>
        <w:tab/>
      </w:r>
      <w:r>
        <w:t>CSI-RS configurations for RRM</w:t>
      </w:r>
      <w:r>
        <w:tab/>
        <w:t>1090</w:t>
      </w:r>
    </w:p>
    <w:p w14:paraId="3DBAF95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A.3.30.1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FDD</w:t>
      </w:r>
      <w:r>
        <w:tab/>
        <w:t>1090</w:t>
      </w:r>
    </w:p>
    <w:p w14:paraId="48FD479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A.3.30.2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TDD</w:t>
      </w:r>
      <w:r>
        <w:tab/>
        <w:t>1091</w:t>
      </w:r>
    </w:p>
    <w:p w14:paraId="37B1424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A.3.31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</w:t>
      </w:r>
      <w:r>
        <w:tab/>
        <w:t>1093</w:t>
      </w:r>
    </w:p>
    <w:p w14:paraId="26487B6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A.3.31.1.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 for FR1</w:t>
      </w:r>
      <w:r>
        <w:tab/>
        <w:t>1093</w:t>
      </w:r>
    </w:p>
    <w:p w14:paraId="45B20D0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A.3.31.1.1.</w:t>
      </w:r>
      <w:r>
        <w:rPr>
          <w:rFonts w:ascii="Calibri" w:eastAsia="Malgun Gothic" w:hAnsi="Calibri"/>
          <w:sz w:val="22"/>
          <w:szCs w:val="22"/>
        </w:rPr>
        <w:tab/>
      </w:r>
      <w:r>
        <w:t>PRS pattern 1 in FR1: SCS=15 KHz</w:t>
      </w:r>
      <w:r>
        <w:tab/>
        <w:t>1093</w:t>
      </w:r>
    </w:p>
    <w:p w14:paraId="5AABC39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A.3.31.1.2.</w:t>
      </w:r>
      <w:r>
        <w:rPr>
          <w:rFonts w:ascii="Calibri" w:eastAsia="Malgun Gothic" w:hAnsi="Calibri"/>
          <w:sz w:val="22"/>
          <w:szCs w:val="22"/>
        </w:rPr>
        <w:tab/>
      </w:r>
      <w:r>
        <w:t>PRS pattern 2 in FR1: SCS=30 KHz</w:t>
      </w:r>
      <w:r>
        <w:tab/>
        <w:t>1094</w:t>
      </w:r>
    </w:p>
    <w:p w14:paraId="0A7BCBE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A.3.31.2.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 for FR2</w:t>
      </w:r>
      <w:r>
        <w:tab/>
        <w:t>1094</w:t>
      </w:r>
    </w:p>
    <w:p w14:paraId="4A4A386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A.3.31.2.1.</w:t>
      </w:r>
      <w:r>
        <w:rPr>
          <w:rFonts w:ascii="Calibri" w:eastAsia="Malgun Gothic" w:hAnsi="Calibri"/>
          <w:sz w:val="22"/>
          <w:szCs w:val="22"/>
        </w:rPr>
        <w:tab/>
      </w:r>
      <w:r>
        <w:t>PRS pattern 1 in FR2: SCS=120 KHz</w:t>
      </w:r>
      <w:r>
        <w:tab/>
        <w:t>1094</w:t>
      </w:r>
    </w:p>
    <w:p w14:paraId="1C62BF4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A.3.32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eastAsia="zh-CN"/>
        </w:rPr>
        <w:t>NR sidelink discovery</w:t>
      </w:r>
      <w:r>
        <w:tab/>
        <w:t>1094</w:t>
      </w:r>
    </w:p>
    <w:p w14:paraId="1351DEC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1094</w:t>
      </w:r>
    </w:p>
    <w:p w14:paraId="46DCC1D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Reference resource pool configurations for NR Sidelink Discovery</w:t>
      </w:r>
      <w:r>
        <w:tab/>
        <w:t>1094</w:t>
      </w:r>
    </w:p>
    <w:p w14:paraId="1E05933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A.3.32.3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1095</w:t>
      </w:r>
    </w:p>
    <w:p w14:paraId="56ECDE8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</w:rPr>
        <w:t>A.3.33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</w:rPr>
        <w:t>PRS Processing Window (PPW) configurations</w:t>
      </w:r>
      <w:r>
        <w:tab/>
        <w:t>1095</w:t>
      </w:r>
    </w:p>
    <w:p w14:paraId="5822849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A.3.34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test cases related to PRS measurements</w:t>
      </w:r>
      <w:r>
        <w:tab/>
        <w:t>1095</w:t>
      </w:r>
    </w:p>
    <w:p w14:paraId="3F4565A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1095</w:t>
      </w:r>
    </w:p>
    <w:p w14:paraId="6458A3F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A.3.34.2</w:t>
      </w:r>
      <w:r>
        <w:rPr>
          <w:rFonts w:ascii="Calibri" w:eastAsia="Malgun Gothic" w:hAnsi="Calibri"/>
          <w:sz w:val="22"/>
          <w:szCs w:val="22"/>
        </w:rPr>
        <w:tab/>
      </w:r>
      <w:r>
        <w:t>Test cases in RRC_INACTIVE state</w:t>
      </w:r>
      <w:r>
        <w:tab/>
        <w:t>1096</w:t>
      </w:r>
    </w:p>
    <w:p w14:paraId="3797D3D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A.3.34.3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PRS measurements with gaps in RRC_CONNECTED state</w:t>
      </w:r>
      <w:r>
        <w:tab/>
        <w:t>1096</w:t>
      </w:r>
    </w:p>
    <w:p w14:paraId="56A78C8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A.3.34.4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PRS measurements without gaps in RRC_CONNECTED state</w:t>
      </w:r>
      <w:r>
        <w:tab/>
        <w:t>1096</w:t>
      </w:r>
    </w:p>
    <w:p w14:paraId="74C7805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A.3.35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 for RedCap UE</w:t>
      </w:r>
      <w:r>
        <w:tab/>
        <w:t>1097</w:t>
      </w:r>
    </w:p>
    <w:p w14:paraId="2494881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1097</w:t>
      </w:r>
    </w:p>
    <w:p w14:paraId="7136A50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A.3.35.2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Principle of testing for FR1</w:t>
      </w:r>
      <w:r>
        <w:tab/>
        <w:t>1097</w:t>
      </w:r>
    </w:p>
    <w:p w14:paraId="5865542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A.3.35.3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Principle of testing for FR2</w:t>
      </w:r>
      <w:r>
        <w:tab/>
        <w:t>1097</w:t>
      </w:r>
    </w:p>
    <w:p w14:paraId="425B5EB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A.3.36</w:t>
      </w:r>
      <w:r>
        <w:rPr>
          <w:rFonts w:ascii="Calibri" w:eastAsia="Malgun Gothic" w:hAnsi="Calibri"/>
          <w:sz w:val="22"/>
          <w:szCs w:val="22"/>
        </w:rPr>
        <w:tab/>
      </w:r>
      <w:r>
        <w:t>Testing related to Satellite access</w:t>
      </w:r>
      <w:r>
        <w:tab/>
        <w:t>1097</w:t>
      </w:r>
    </w:p>
    <w:p w14:paraId="464DBC4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A.3.36.1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1097</w:t>
      </w:r>
    </w:p>
    <w:p w14:paraId="2F3C6D7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1097</w:t>
      </w:r>
    </w:p>
    <w:p w14:paraId="3C407C9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A.3.36.2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GSO and NGSO scenarios</w:t>
      </w:r>
      <w:r>
        <w:tab/>
        <w:t>1097</w:t>
      </w:r>
    </w:p>
    <w:p w14:paraId="10F8B18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A.3.36.2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different RRM requirements</w:t>
      </w:r>
      <w:r>
        <w:tab/>
        <w:t>1098</w:t>
      </w:r>
    </w:p>
    <w:p w14:paraId="2FC0625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A.3.36.3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different ephemeris formats</w:t>
      </w:r>
      <w:r>
        <w:tab/>
        <w:t>1098</w:t>
      </w:r>
    </w:p>
    <w:p w14:paraId="028A521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A.3.36.4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General </w:t>
      </w:r>
      <w:r>
        <w:rPr>
          <w:lang w:eastAsia="zh-CN"/>
        </w:rPr>
        <w:t>setup</w:t>
      </w:r>
      <w:r>
        <w:t xml:space="preserve"> for SIB19</w:t>
      </w:r>
      <w:r>
        <w:tab/>
        <w:t>1100</w:t>
      </w:r>
    </w:p>
    <w:p w14:paraId="0F7C2110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A.4</w:t>
      </w:r>
      <w:r>
        <w:rPr>
          <w:rFonts w:ascii="Calibri" w:eastAsia="Malgun Gothic" w:hAnsi="Calibri"/>
          <w:szCs w:val="22"/>
        </w:rPr>
        <w:tab/>
      </w:r>
      <w:r>
        <w:t>EN-DC tests with all NR cells in FR1</w:t>
      </w:r>
      <w:r>
        <w:tab/>
        <w:t>1096</w:t>
      </w:r>
    </w:p>
    <w:p w14:paraId="280D1B1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1096</w:t>
      </w:r>
    </w:p>
    <w:p w14:paraId="19D4F54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1096</w:t>
      </w:r>
    </w:p>
    <w:p w14:paraId="19D2A04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1096</w:t>
      </w:r>
    </w:p>
    <w:p w14:paraId="405B847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A.4.3.1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1096</w:t>
      </w:r>
    </w:p>
    <w:p w14:paraId="11F54CF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1096</w:t>
      </w:r>
    </w:p>
    <w:p w14:paraId="0A96EFC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1096</w:t>
      </w:r>
    </w:p>
    <w:p w14:paraId="5B7A9B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Random Access</w:t>
      </w:r>
      <w:r>
        <w:tab/>
        <w:t>1096</w:t>
      </w:r>
    </w:p>
    <w:p w14:paraId="09B181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PSCell in EN-DC</w:t>
      </w:r>
      <w:r>
        <w:tab/>
        <w:t>1096</w:t>
      </w:r>
    </w:p>
    <w:p w14:paraId="79D40B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 on-contention based random access test in FR1 for PSCell in EN-DC</w:t>
      </w:r>
      <w:r>
        <w:tab/>
        <w:t>1100</w:t>
      </w:r>
    </w:p>
    <w:p w14:paraId="56C6D92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PSCell in EN-DC</w:t>
      </w:r>
      <w:r>
        <w:tab/>
        <w:t>1104</w:t>
      </w:r>
    </w:p>
    <w:p w14:paraId="2586239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 on-contention based random access test in FR1 for PSCell in EN-DC</w:t>
      </w:r>
      <w:r>
        <w:tab/>
        <w:t>1108</w:t>
      </w:r>
    </w:p>
    <w:p w14:paraId="2610DB1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A.4.3.2.3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1112</w:t>
      </w:r>
    </w:p>
    <w:p w14:paraId="6FB286E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</w:t>
      </w:r>
      <w:r>
        <w:rPr>
          <w:lang w:eastAsia="zh-CN"/>
        </w:rPr>
        <w:t>3</w:t>
      </w:r>
      <w:r w:rsidRPr="00F168CC">
        <w:rPr>
          <w:rFonts w:eastAsia="MS Mincho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Handover with PSCell from EN-DC to EN-DC with known target PSCell in FR1</w:t>
      </w:r>
      <w:r>
        <w:tab/>
        <w:t>1112</w:t>
      </w:r>
    </w:p>
    <w:p w14:paraId="2EEF366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1112</w:t>
      </w:r>
    </w:p>
    <w:p w14:paraId="2A079EA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1118</w:t>
      </w:r>
    </w:p>
    <w:p w14:paraId="015F641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A.4.4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1119</w:t>
      </w:r>
    </w:p>
    <w:p w14:paraId="438E6E0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1119</w:t>
      </w:r>
    </w:p>
    <w:p w14:paraId="4A20404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A.4.4.1.1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NR UE Transmit Timing Test for FR1</w:t>
      </w:r>
      <w:r>
        <w:tab/>
        <w:t>1119</w:t>
      </w:r>
    </w:p>
    <w:p w14:paraId="524E2C5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1119</w:t>
      </w:r>
    </w:p>
    <w:p w14:paraId="1C081C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1123</w:t>
      </w:r>
    </w:p>
    <w:p w14:paraId="7E32011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1123</w:t>
      </w:r>
    </w:p>
    <w:p w14:paraId="5F60069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1123</w:t>
      </w:r>
    </w:p>
    <w:p w14:paraId="01EA0D8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A.4.4.3.1</w:t>
      </w:r>
      <w:r>
        <w:rPr>
          <w:rFonts w:ascii="Calibri" w:eastAsia="Malgun Gothic" w:hAnsi="Calibri"/>
          <w:sz w:val="22"/>
          <w:szCs w:val="22"/>
        </w:rPr>
        <w:tab/>
      </w:r>
      <w:r>
        <w:t>EN-DC FR1 timing advance adjustment accuracy</w:t>
      </w:r>
      <w:r>
        <w:tab/>
        <w:t>1123</w:t>
      </w:r>
    </w:p>
    <w:p w14:paraId="0B1698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1123</w:t>
      </w:r>
    </w:p>
    <w:p w14:paraId="7CDC2B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1123</w:t>
      </w:r>
    </w:p>
    <w:p w14:paraId="257C5E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A.4.4.3.1.3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1127</w:t>
      </w:r>
    </w:p>
    <w:p w14:paraId="2F55210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A.4.5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1127</w:t>
      </w:r>
    </w:p>
    <w:p w14:paraId="6FE19CF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1127</w:t>
      </w:r>
    </w:p>
    <w:p w14:paraId="3D5017E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non-DRX mode</w:t>
      </w:r>
      <w:r>
        <w:tab/>
        <w:t>1128</w:t>
      </w:r>
    </w:p>
    <w:p w14:paraId="44B302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1128</w:t>
      </w:r>
    </w:p>
    <w:p w14:paraId="226322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1132</w:t>
      </w:r>
    </w:p>
    <w:p w14:paraId="5034A69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non-DRX mode</w:t>
      </w:r>
      <w:r>
        <w:tab/>
        <w:t>1132</w:t>
      </w:r>
    </w:p>
    <w:p w14:paraId="0EE81E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1132</w:t>
      </w:r>
    </w:p>
    <w:p w14:paraId="79DAF2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1138</w:t>
      </w:r>
    </w:p>
    <w:p w14:paraId="5FA07FE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DRX mode</w:t>
      </w:r>
      <w:r>
        <w:tab/>
        <w:t>1138</w:t>
      </w:r>
    </w:p>
    <w:p w14:paraId="2B56AE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1138</w:t>
      </w:r>
    </w:p>
    <w:p w14:paraId="37746DC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1143</w:t>
      </w:r>
    </w:p>
    <w:p w14:paraId="08A481D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DRX mode</w:t>
      </w:r>
      <w:r>
        <w:tab/>
        <w:t>1143</w:t>
      </w:r>
    </w:p>
    <w:p w14:paraId="2A15524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1143</w:t>
      </w:r>
    </w:p>
    <w:p w14:paraId="0F01FA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1149</w:t>
      </w:r>
    </w:p>
    <w:p w14:paraId="59E0E98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EN-DC Radio Link Monitoring Out-of-sync Test for FR1 PSCell configured with CSI-RS-based RLM in non-DRX mode</w:t>
      </w:r>
      <w:r>
        <w:tab/>
        <w:t>1149</w:t>
      </w:r>
    </w:p>
    <w:p w14:paraId="246ADE5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1149</w:t>
      </w:r>
    </w:p>
    <w:p w14:paraId="32E09F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1154</w:t>
      </w:r>
    </w:p>
    <w:p w14:paraId="6E5B65A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EN-DC Radio Link Monitoring In-sync Test for FR1 PSCell configured with CSI-RS-based RLM in non-DRX mode</w:t>
      </w:r>
      <w:r>
        <w:tab/>
        <w:t>1154</w:t>
      </w:r>
    </w:p>
    <w:p w14:paraId="43587A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1154</w:t>
      </w:r>
    </w:p>
    <w:p w14:paraId="3470073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1160</w:t>
      </w:r>
    </w:p>
    <w:p w14:paraId="48D0FF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EN-DC Radio Link Monitoring Out-of-sync Test for FR1 PSCell configured with CSI-RS-based RLM in DRX mode</w:t>
      </w:r>
      <w:r>
        <w:tab/>
        <w:t>1160</w:t>
      </w:r>
    </w:p>
    <w:p w14:paraId="14D75E8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1160</w:t>
      </w:r>
    </w:p>
    <w:p w14:paraId="2552A2A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1165</w:t>
      </w:r>
    </w:p>
    <w:p w14:paraId="6E36EEA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A.4.5.1.8</w:t>
      </w:r>
      <w:r>
        <w:rPr>
          <w:rFonts w:ascii="Calibri" w:eastAsia="Malgun Gothic" w:hAnsi="Calibri"/>
          <w:sz w:val="22"/>
          <w:szCs w:val="22"/>
        </w:rPr>
        <w:tab/>
      </w:r>
      <w:r>
        <w:t>EN-DC Radio Link Monitoring In-sync Test for FR1 PSCell configured with CSI-RS-based RLM in DRX mode</w:t>
      </w:r>
      <w:r>
        <w:tab/>
        <w:t>1166</w:t>
      </w:r>
    </w:p>
    <w:p w14:paraId="4C6E84E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1166</w:t>
      </w:r>
    </w:p>
    <w:p w14:paraId="46ECDA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1171</w:t>
      </w:r>
    </w:p>
    <w:p w14:paraId="079A3D0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for UE fulfilling relaxed measurement criterion</w:t>
      </w:r>
      <w:r>
        <w:tab/>
        <w:t>1171</w:t>
      </w:r>
    </w:p>
    <w:p w14:paraId="43233D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1171</w:t>
      </w:r>
    </w:p>
    <w:p w14:paraId="39F89EA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1177</w:t>
      </w:r>
    </w:p>
    <w:p w14:paraId="11EAF9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bCs/>
        </w:rPr>
        <w:t>A.4.5.2.</w:t>
      </w:r>
      <w:r w:rsidRPr="00F168CC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synchronous EN-DC</w:t>
      </w:r>
      <w:r>
        <w:tab/>
        <w:t>1177</w:t>
      </w:r>
    </w:p>
    <w:p w14:paraId="7E66405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1177</w:t>
      </w:r>
    </w:p>
    <w:p w14:paraId="33C003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1181</w:t>
      </w:r>
    </w:p>
    <w:p w14:paraId="685DDAF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bCs/>
        </w:rPr>
        <w:t>A.4.5.2.</w:t>
      </w:r>
      <w:r w:rsidRPr="00F168C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asynchronous EN-DC</w:t>
      </w:r>
      <w:r>
        <w:tab/>
        <w:t>1181</w:t>
      </w:r>
    </w:p>
    <w:p w14:paraId="73A5D7E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1181</w:t>
      </w:r>
    </w:p>
    <w:p w14:paraId="3C5865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1185</w:t>
      </w:r>
    </w:p>
    <w:p w14:paraId="26463B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A.4.5.2.</w:t>
      </w:r>
      <w:r w:rsidRPr="00F168CC">
        <w:rPr>
          <w:bCs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synchronous EN-DC</w:t>
      </w:r>
      <w:r>
        <w:tab/>
        <w:t>1185</w:t>
      </w:r>
    </w:p>
    <w:p w14:paraId="6F71B2A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1185</w:t>
      </w:r>
    </w:p>
    <w:p w14:paraId="77E019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1190</w:t>
      </w:r>
    </w:p>
    <w:p w14:paraId="6B43B7F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A.4.5.2.4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asynchronous EN-DC</w:t>
      </w:r>
      <w:r>
        <w:tab/>
        <w:t>1191</w:t>
      </w:r>
    </w:p>
    <w:p w14:paraId="1FF5320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1191</w:t>
      </w:r>
    </w:p>
    <w:p w14:paraId="1C8E2D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1195</w:t>
      </w:r>
    </w:p>
    <w:p w14:paraId="156B259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A.4.5.2.</w:t>
      </w:r>
      <w:r w:rsidRPr="00F168CC">
        <w:rPr>
          <w:bCs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synchronous EN-DC</w:t>
      </w:r>
      <w:r>
        <w:tab/>
        <w:t>1196</w:t>
      </w:r>
    </w:p>
    <w:p w14:paraId="4A8D68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1196</w:t>
      </w:r>
    </w:p>
    <w:p w14:paraId="2DE040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1200</w:t>
      </w:r>
    </w:p>
    <w:p w14:paraId="0F14ADA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A.4.5.2.</w:t>
      </w:r>
      <w:r w:rsidRPr="00F168CC">
        <w:rPr>
          <w:bCs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asynchronous EN-DC</w:t>
      </w:r>
      <w:r>
        <w:tab/>
        <w:t>1200</w:t>
      </w:r>
    </w:p>
    <w:p w14:paraId="2755C2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1200</w:t>
      </w:r>
    </w:p>
    <w:p w14:paraId="20010D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A.4.5.2.6.2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1204</w:t>
      </w:r>
    </w:p>
    <w:p w14:paraId="635EF1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A.4.5.2.7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1204</w:t>
      </w:r>
    </w:p>
    <w:p w14:paraId="4C539D6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1204</w:t>
      </w:r>
    </w:p>
    <w:p w14:paraId="3ECA4C0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1204</w:t>
      </w:r>
    </w:p>
    <w:p w14:paraId="71D3EA6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1207</w:t>
      </w:r>
    </w:p>
    <w:p w14:paraId="69D387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interruptions at E-UTRA SRS carrier based switching</w:t>
      </w:r>
      <w:r>
        <w:tab/>
        <w:t>1208</w:t>
      </w:r>
    </w:p>
    <w:p w14:paraId="730C663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1208</w:t>
      </w:r>
    </w:p>
    <w:p w14:paraId="3DB9F0B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1211</w:t>
      </w:r>
    </w:p>
    <w:p w14:paraId="2153B6C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A.4.5.2.10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due to RRM and RLM/BFD measurements on deactivated NR PSCell</w:t>
      </w:r>
      <w:r>
        <w:tab/>
        <w:t>1212</w:t>
      </w:r>
    </w:p>
    <w:p w14:paraId="2398C4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1212</w:t>
      </w:r>
    </w:p>
    <w:p w14:paraId="36A4BCB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1215</w:t>
      </w:r>
    </w:p>
    <w:p w14:paraId="68E8D4E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  <w:lang w:eastAsia="en-US"/>
        </w:rPr>
        <w:t>A.4.5.2.11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  <w:bCs/>
          <w:lang w:eastAsia="en-US"/>
        </w:rPr>
        <w:t>E-UTRAN - NR FR1 i</w:t>
      </w:r>
      <w:r w:rsidRPr="00F168CC">
        <w:rPr>
          <w:rFonts w:eastAsia="Malgun Gothic"/>
          <w:lang w:eastAsia="en-US"/>
        </w:rPr>
        <w:t>nterruptions at NR SRS antenna port switching with 1 SRS symbol in a slot in synchronous EN-DC</w:t>
      </w:r>
      <w:r>
        <w:tab/>
        <w:t>1215</w:t>
      </w:r>
    </w:p>
    <w:p w14:paraId="473D92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eastAsia="en-US"/>
        </w:rPr>
        <w:t>A.4.5.2.11.1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eastAsia="en-US"/>
        </w:rPr>
        <w:t>Test Purpose and Environment</w:t>
      </w:r>
      <w:r>
        <w:tab/>
        <w:t>1215</w:t>
      </w:r>
    </w:p>
    <w:p w14:paraId="2029B20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eastAsia="en-US"/>
        </w:rPr>
        <w:t>A.4.5.2.11.2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eastAsia="en-US"/>
        </w:rPr>
        <w:t>Test Requirements</w:t>
      </w:r>
      <w:r>
        <w:tab/>
        <w:t>1220</w:t>
      </w:r>
    </w:p>
    <w:p w14:paraId="7AA0AB7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A.4.5.2.12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1221</w:t>
      </w:r>
    </w:p>
    <w:p w14:paraId="00DEA8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1221</w:t>
      </w:r>
    </w:p>
    <w:p w14:paraId="78F9FAB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1229</w:t>
      </w:r>
    </w:p>
    <w:p w14:paraId="29153B9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A.4.5.3.1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SCell Activation and deactivation of known SCell in FR1 for 160ms SCell measurement cycle</w:t>
      </w:r>
      <w:r>
        <w:tab/>
        <w:t>1229</w:t>
      </w:r>
    </w:p>
    <w:p w14:paraId="2E9B08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1229</w:t>
      </w:r>
    </w:p>
    <w:p w14:paraId="0C9AA8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1235</w:t>
      </w:r>
    </w:p>
    <w:p w14:paraId="24393C8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640ms SCell measurement cycle</w:t>
      </w:r>
      <w:r>
        <w:tab/>
        <w:t>1236</w:t>
      </w:r>
    </w:p>
    <w:p w14:paraId="42D37A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1236</w:t>
      </w:r>
    </w:p>
    <w:p w14:paraId="460221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5ABBE03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</w:t>
      </w:r>
      <w:r>
        <w:tab/>
        <w:t>1236</w:t>
      </w:r>
    </w:p>
    <w:p w14:paraId="7495AA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1236</w:t>
      </w:r>
    </w:p>
    <w:p w14:paraId="2CA86E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549CCD8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multiple unknown SCells in FR1 with single activation/deactivation command</w:t>
      </w:r>
      <w:r>
        <w:tab/>
        <w:t>1238</w:t>
      </w:r>
    </w:p>
    <w:p w14:paraId="1E848A8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5DC448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1240</w:t>
      </w:r>
    </w:p>
    <w:p w14:paraId="4E1935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A.4.5.3.5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Direct SCell activation at SCell addition of known SCell in FR1</w:t>
      </w:r>
      <w:r>
        <w:tab/>
        <w:t>1240</w:t>
      </w:r>
    </w:p>
    <w:p w14:paraId="382F43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1240</w:t>
      </w:r>
    </w:p>
    <w:p w14:paraId="0833621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1248</w:t>
      </w:r>
    </w:p>
    <w:p w14:paraId="3647BC0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A.4.5.3.3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Fast SCell Activation of known SCell in FR1 for 160ms SCell measurement cycle</w:t>
      </w:r>
      <w:r>
        <w:tab/>
        <w:t>1249</w:t>
      </w:r>
    </w:p>
    <w:p w14:paraId="7905AC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1249</w:t>
      </w:r>
    </w:p>
    <w:p w14:paraId="69C0B8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1253</w:t>
      </w:r>
    </w:p>
    <w:p w14:paraId="2162ED5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Fast SCell Activation of known SCell in FR1 for 640 ms SCell measurement cycle</w:t>
      </w:r>
      <w:r>
        <w:tab/>
        <w:t>1254</w:t>
      </w:r>
    </w:p>
    <w:p w14:paraId="6B38428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1254</w:t>
      </w:r>
    </w:p>
    <w:p w14:paraId="685C1A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1254</w:t>
      </w:r>
    </w:p>
    <w:p w14:paraId="3064AC3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A.4.5.4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1255</w:t>
      </w:r>
    </w:p>
    <w:p w14:paraId="2130074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A.4.5.4.1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1255</w:t>
      </w:r>
    </w:p>
    <w:p w14:paraId="4A9449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A.4.5.4.1.1 Test Purpose and Environment</w:t>
      </w:r>
      <w:r>
        <w:tab/>
        <w:t>1255</w:t>
      </w:r>
    </w:p>
    <w:p w14:paraId="35DB104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A.4.5.4.1.2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1265</w:t>
      </w:r>
    </w:p>
    <w:p w14:paraId="300BF72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1265</w:t>
      </w:r>
    </w:p>
    <w:p w14:paraId="5615E6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A.4.5.5.1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1265</w:t>
      </w:r>
    </w:p>
    <w:p w14:paraId="2142C53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1265</w:t>
      </w:r>
    </w:p>
    <w:p w14:paraId="1995C5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1271</w:t>
      </w:r>
    </w:p>
    <w:p w14:paraId="21D1062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A.4.5.5.2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1271</w:t>
      </w:r>
    </w:p>
    <w:p w14:paraId="6AE531F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1271</w:t>
      </w:r>
    </w:p>
    <w:p w14:paraId="75BA0A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1277</w:t>
      </w:r>
    </w:p>
    <w:p w14:paraId="7D3E088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A.4.5.5.3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non-DRX mode</w:t>
      </w:r>
      <w:r>
        <w:tab/>
        <w:t>1277</w:t>
      </w:r>
    </w:p>
    <w:p w14:paraId="4FD9448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1277</w:t>
      </w:r>
    </w:p>
    <w:p w14:paraId="5D27F9F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A.4.5.5.3.2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1283</w:t>
      </w:r>
    </w:p>
    <w:p w14:paraId="61AE492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A.4.5.5.4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DRX mode</w:t>
      </w:r>
      <w:r>
        <w:tab/>
        <w:t>1283</w:t>
      </w:r>
    </w:p>
    <w:p w14:paraId="7639731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1283</w:t>
      </w:r>
    </w:p>
    <w:p w14:paraId="150171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A.4.5.5.4.2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1289</w:t>
      </w:r>
    </w:p>
    <w:p w14:paraId="7372F3C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A.4.5.5.5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SCell configured with CSI-RS-based BFD and SSB-based LR in non-DRX mode</w:t>
      </w:r>
      <w:r>
        <w:tab/>
        <w:t>1289</w:t>
      </w:r>
    </w:p>
    <w:p w14:paraId="1BFE21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1289</w:t>
      </w:r>
    </w:p>
    <w:p w14:paraId="7F4EBB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A.4.5.5.5.2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1295</w:t>
      </w:r>
    </w:p>
    <w:p w14:paraId="0A78B49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A.4.5.5.6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SCell configured with CSI-RS-based BFD and SSB-based LR in DRX mode</w:t>
      </w:r>
      <w:r>
        <w:tab/>
        <w:t>1295</w:t>
      </w:r>
    </w:p>
    <w:p w14:paraId="53B3D73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1295</w:t>
      </w:r>
    </w:p>
    <w:p w14:paraId="35556B0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A.4.5.5.6.2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1302</w:t>
      </w:r>
    </w:p>
    <w:p w14:paraId="28F8791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A.4.5.5.7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FR1 PSCell configured with SSB-based BFD and LR in non-DRX mode</w:t>
      </w:r>
      <w:r>
        <w:tab/>
        <w:t>1302</w:t>
      </w:r>
    </w:p>
    <w:p w14:paraId="5F491C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A.4.5.5.7.1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Purpose and </w:t>
      </w:r>
      <w:r w:rsidRPr="00F168CC">
        <w:rPr>
          <w:snapToGrid w:val="0"/>
          <w:lang w:eastAsia="zh-CN"/>
        </w:rPr>
        <w:t>Environment</w:t>
      </w:r>
      <w:r>
        <w:tab/>
        <w:t>1302</w:t>
      </w:r>
    </w:p>
    <w:p w14:paraId="12C9C6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A.4.5.5.7.2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1308</w:t>
      </w:r>
    </w:p>
    <w:p w14:paraId="61D5ECB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A.4.5.5.8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1308</w:t>
      </w:r>
    </w:p>
    <w:p w14:paraId="66E8488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A.4.5.5.8.1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1308</w:t>
      </w:r>
    </w:p>
    <w:p w14:paraId="783462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A.4.5.5.8.2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1315</w:t>
      </w:r>
    </w:p>
    <w:p w14:paraId="0CAEE13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1316</w:t>
      </w:r>
    </w:p>
    <w:p w14:paraId="2C026A2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1316</w:t>
      </w:r>
    </w:p>
    <w:p w14:paraId="73AE061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A.4.5.6.1.1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lang w:val="en-US"/>
        </w:rPr>
        <w:t>E-UTRAN – NR PSCell FR1 DL active BWP switch in non-DRX in synchronous EN-DC</w:t>
      </w:r>
      <w:r>
        <w:tab/>
        <w:t>1316</w:t>
      </w:r>
    </w:p>
    <w:p w14:paraId="762DAB7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A.4.5.6.1.2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1321</w:t>
      </w:r>
    </w:p>
    <w:p w14:paraId="5117530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1327</w:t>
      </w:r>
    </w:p>
    <w:p w14:paraId="06D96EA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168CC">
        <w:rPr>
          <w:rFonts w:cs="Arial"/>
          <w:lang w:val="en-US"/>
        </w:rPr>
        <w:t>on multiple CCs</w:t>
      </w:r>
      <w:r>
        <w:tab/>
        <w:t>1331</w:t>
      </w:r>
    </w:p>
    <w:p w14:paraId="5E7652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A.4.5.6.3.1</w:t>
      </w:r>
      <w:r>
        <w:rPr>
          <w:rFonts w:ascii="Calibri" w:eastAsia="Malgun Gothic" w:hAnsi="Calibri"/>
          <w:sz w:val="22"/>
          <w:szCs w:val="22"/>
        </w:rPr>
        <w:tab/>
      </w:r>
      <w:r>
        <w:t>Simultaneous E-UTRAN – NR PSCell FR1 DL active BWP switch in non-DRX in EN-DC on multiple CCs</w:t>
      </w:r>
      <w:r>
        <w:tab/>
        <w:t>1331</w:t>
      </w:r>
    </w:p>
    <w:p w14:paraId="7C444EE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A.4.5.6.3.1.1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1331</w:t>
      </w:r>
    </w:p>
    <w:p w14:paraId="6393B5B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A.4.5.6.3.1.2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Requirements</w:t>
      </w:r>
      <w:r>
        <w:tab/>
        <w:t>1337</w:t>
      </w:r>
    </w:p>
    <w:p w14:paraId="34AEA6D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A.4.5.6.4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1337</w:t>
      </w:r>
    </w:p>
    <w:p w14:paraId="2B424D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A.4.5.6.4.1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 on multiple CCs</w:t>
      </w:r>
      <w:r>
        <w:tab/>
        <w:t>1337</w:t>
      </w:r>
    </w:p>
    <w:p w14:paraId="2992131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A.4.5.6.4.1.1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1337</w:t>
      </w:r>
    </w:p>
    <w:p w14:paraId="63F2EB0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A.4.5.6.4.1.2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Requirements</w:t>
      </w:r>
      <w:r>
        <w:tab/>
        <w:t>1344</w:t>
      </w:r>
    </w:p>
    <w:p w14:paraId="792FB3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A.4.5.6.4.2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1344</w:t>
      </w:r>
    </w:p>
    <w:p w14:paraId="3601546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A.4.5.6.4.2.1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1344</w:t>
      </w:r>
    </w:p>
    <w:p w14:paraId="6C10987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A.4.5.6.4.2.2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Requirements</w:t>
      </w:r>
      <w:r>
        <w:tab/>
        <w:t>1354</w:t>
      </w:r>
    </w:p>
    <w:p w14:paraId="53B5CF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A.4.5.6.5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1355</w:t>
      </w:r>
    </w:p>
    <w:p w14:paraId="00F637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A.4.5.6.5.1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single FR1 SCell outside active time</w:t>
      </w:r>
      <w:r>
        <w:tab/>
        <w:t>1355</w:t>
      </w:r>
    </w:p>
    <w:p w14:paraId="00B5338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A.4.5.6.5.1.1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1355</w:t>
      </w:r>
    </w:p>
    <w:p w14:paraId="4286D41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A.4.5.6.5.1.2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Requirements</w:t>
      </w:r>
      <w:r>
        <w:tab/>
        <w:t>1360</w:t>
      </w:r>
    </w:p>
    <w:p w14:paraId="4982E9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A.4.5.6.5.2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1360</w:t>
      </w:r>
    </w:p>
    <w:p w14:paraId="3E3C2A8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A.4.5.6.5.2.1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1360</w:t>
      </w:r>
    </w:p>
    <w:p w14:paraId="253744F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A.4.5.6.5.2.2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Requirements</w:t>
      </w:r>
      <w:r>
        <w:tab/>
        <w:t>1366</w:t>
      </w:r>
    </w:p>
    <w:p w14:paraId="545CC69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1366</w:t>
      </w:r>
    </w:p>
    <w:p w14:paraId="063B5E0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</w:t>
      </w:r>
      <w:r>
        <w:tab/>
        <w:t>1366</w:t>
      </w:r>
    </w:p>
    <w:p w14:paraId="2E9418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1366</w:t>
      </w:r>
    </w:p>
    <w:p w14:paraId="02846E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1371</w:t>
      </w:r>
    </w:p>
    <w:p w14:paraId="2D82DA4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A.4.5.8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1372</w:t>
      </w:r>
    </w:p>
    <w:p w14:paraId="0FFCEFA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1372</w:t>
      </w:r>
    </w:p>
    <w:p w14:paraId="7581941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1375</w:t>
      </w:r>
    </w:p>
    <w:p w14:paraId="071AC3F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A.4.5.9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1376</w:t>
      </w:r>
    </w:p>
    <w:p w14:paraId="28DDC38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A.4.5.9.1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FR1 NR PSCell with non-DRX in synchronous EN- DC</w:t>
      </w:r>
      <w:r>
        <w:tab/>
        <w:t>1376</w:t>
      </w:r>
    </w:p>
    <w:p w14:paraId="5EA243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  <w:snapToGrid w:val="0"/>
        </w:rPr>
        <w:t>Test Purpose and Environment</w:t>
      </w:r>
      <w:r>
        <w:tab/>
        <w:t>1376</w:t>
      </w:r>
    </w:p>
    <w:p w14:paraId="11F3D2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 xml:space="preserve">Test </w:t>
      </w:r>
      <w:r w:rsidRPr="00F168CC">
        <w:rPr>
          <w:rFonts w:eastAsia="MS Mincho"/>
          <w:snapToGrid w:val="0"/>
        </w:rPr>
        <w:t>Requirements</w:t>
      </w:r>
      <w:r>
        <w:tab/>
        <w:t>1380</w:t>
      </w:r>
    </w:p>
    <w:p w14:paraId="51D1AFA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A.4.5.10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1380</w:t>
      </w:r>
    </w:p>
    <w:p w14:paraId="744C8E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A.4.5.10.1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1380</w:t>
      </w:r>
    </w:p>
    <w:p w14:paraId="37F765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1380</w:t>
      </w:r>
    </w:p>
    <w:p w14:paraId="290B79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A.4.5.10.1.2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1384</w:t>
      </w:r>
    </w:p>
    <w:p w14:paraId="3834551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A.4.5.11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 (FR1 EN-DC)</w:t>
      </w:r>
      <w:r>
        <w:tab/>
        <w:t>1385</w:t>
      </w:r>
    </w:p>
    <w:p w14:paraId="4AB03CF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A.4.5.11.1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PSCell</w:t>
      </w:r>
      <w:r>
        <w:tab/>
        <w:t>1385</w:t>
      </w:r>
    </w:p>
    <w:p w14:paraId="6620077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1385</w:t>
      </w:r>
    </w:p>
    <w:p w14:paraId="75CAD5A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A.4.5.11.1.2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1385</w:t>
      </w:r>
    </w:p>
    <w:p w14:paraId="0173C3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A.4.5.11.1.3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1389</w:t>
      </w:r>
    </w:p>
    <w:p w14:paraId="512029A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A.4.6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1389</w:t>
      </w:r>
    </w:p>
    <w:p w14:paraId="59EB5DF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1389</w:t>
      </w:r>
    </w:p>
    <w:p w14:paraId="358182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 tests without gap under non-DRX</w:t>
      </w:r>
      <w:r>
        <w:tab/>
        <w:t>1389</w:t>
      </w:r>
    </w:p>
    <w:p w14:paraId="446C25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1389</w:t>
      </w:r>
    </w:p>
    <w:p w14:paraId="03ED7D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1389</w:t>
      </w:r>
    </w:p>
    <w:p w14:paraId="48E2CE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1393</w:t>
      </w:r>
    </w:p>
    <w:p w14:paraId="4022D86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 tests without gap under DRX</w:t>
      </w:r>
      <w:r>
        <w:tab/>
        <w:t>1393</w:t>
      </w:r>
    </w:p>
    <w:p w14:paraId="13D568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1393</w:t>
      </w:r>
    </w:p>
    <w:p w14:paraId="7D27F13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1393</w:t>
      </w:r>
    </w:p>
    <w:p w14:paraId="005DBB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1397</w:t>
      </w:r>
    </w:p>
    <w:p w14:paraId="26DBB7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 tests with per-UE gaps under non-DRX</w:t>
      </w:r>
      <w:r>
        <w:tab/>
        <w:t>1397</w:t>
      </w:r>
    </w:p>
    <w:p w14:paraId="56254F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1397</w:t>
      </w:r>
    </w:p>
    <w:p w14:paraId="705EB7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1397</w:t>
      </w:r>
    </w:p>
    <w:p w14:paraId="7CC598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1401</w:t>
      </w:r>
    </w:p>
    <w:p w14:paraId="438162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 tests with per-UE gaps under DRX</w:t>
      </w:r>
      <w:r>
        <w:tab/>
        <w:t>1401</w:t>
      </w:r>
    </w:p>
    <w:p w14:paraId="559D586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1401</w:t>
      </w:r>
    </w:p>
    <w:p w14:paraId="105498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1401</w:t>
      </w:r>
    </w:p>
    <w:p w14:paraId="187495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1405</w:t>
      </w:r>
    </w:p>
    <w:p w14:paraId="4B983F9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 tests without gap under non-DRX with SSB index reading</w:t>
      </w:r>
      <w:r>
        <w:tab/>
        <w:t>1405</w:t>
      </w:r>
    </w:p>
    <w:p w14:paraId="2ACC79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1405</w:t>
      </w:r>
    </w:p>
    <w:p w14:paraId="016C16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1405</w:t>
      </w:r>
    </w:p>
    <w:p w14:paraId="2AB00E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1407</w:t>
      </w:r>
    </w:p>
    <w:p w14:paraId="3F29EC5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 tests with SSB index reading with per-UE gaps</w:t>
      </w:r>
      <w:r>
        <w:tab/>
        <w:t>1408</w:t>
      </w:r>
    </w:p>
    <w:p w14:paraId="465BC9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1408</w:t>
      </w:r>
    </w:p>
    <w:p w14:paraId="4A44EB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1408</w:t>
      </w:r>
    </w:p>
    <w:p w14:paraId="5116F6D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1410</w:t>
      </w:r>
    </w:p>
    <w:p w14:paraId="7909122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 tests under DRX</w:t>
      </w:r>
      <w:r>
        <w:t xml:space="preserve"> </w:t>
      </w:r>
      <w:r w:rsidRPr="00F168CC">
        <w:rPr>
          <w:snapToGrid w:val="0"/>
        </w:rPr>
        <w:t>for UE configured with highSpeedMeasFlag-r16</w:t>
      </w:r>
      <w:r>
        <w:tab/>
        <w:t>1411</w:t>
      </w:r>
    </w:p>
    <w:p w14:paraId="6C0AB0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1411</w:t>
      </w:r>
    </w:p>
    <w:p w14:paraId="7125A13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1411</w:t>
      </w:r>
    </w:p>
    <w:p w14:paraId="4BA7A2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A.4.6.1.7.3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1415</w:t>
      </w:r>
    </w:p>
    <w:p w14:paraId="7908BCF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A.4.6.1.8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F168CC">
        <w:rPr>
          <w:lang w:val="en-US" w:eastAsia="zh-CN"/>
        </w:rPr>
        <w:t xml:space="preserve">n </w:t>
      </w:r>
      <w:r>
        <w:t xml:space="preserve">DRX is used for UE configured with </w:t>
      </w:r>
      <w:r w:rsidRPr="00F168CC">
        <w:rPr>
          <w:rFonts w:eastAsia="DengXian" w:cs="Arial"/>
          <w:bCs/>
          <w:i/>
          <w:lang w:eastAsia="zh-CN"/>
        </w:rPr>
        <w:t>highSpeedMeasCA-Scell-r17</w:t>
      </w:r>
      <w:r>
        <w:tab/>
        <w:t>1415</w:t>
      </w:r>
    </w:p>
    <w:p w14:paraId="5F46BE7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1415</w:t>
      </w:r>
    </w:p>
    <w:p w14:paraId="380536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1420</w:t>
      </w:r>
    </w:p>
    <w:p w14:paraId="3B179EF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1421</w:t>
      </w:r>
    </w:p>
    <w:p w14:paraId="143B722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A.4.6.2.1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1421</w:t>
      </w:r>
    </w:p>
    <w:p w14:paraId="47963F7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1421</w:t>
      </w:r>
    </w:p>
    <w:p w14:paraId="6A0EA7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1425</w:t>
      </w:r>
    </w:p>
    <w:p w14:paraId="4F29B03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A.4.6.2.2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1425</w:t>
      </w:r>
    </w:p>
    <w:p w14:paraId="0D5A52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1425</w:t>
      </w:r>
    </w:p>
    <w:p w14:paraId="5D2B13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1429</w:t>
      </w:r>
    </w:p>
    <w:p w14:paraId="5893313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A.4.6.2.3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1430</w:t>
      </w:r>
    </w:p>
    <w:p w14:paraId="21D35DE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A.4.6.2.4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1430</w:t>
      </w:r>
    </w:p>
    <w:p w14:paraId="44C526E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A.4.6.2.5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1430</w:t>
      </w:r>
    </w:p>
    <w:p w14:paraId="5A714AA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1430</w:t>
      </w:r>
    </w:p>
    <w:p w14:paraId="474A868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1434</w:t>
      </w:r>
    </w:p>
    <w:p w14:paraId="1117749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A.4.6.2.6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1434</w:t>
      </w:r>
    </w:p>
    <w:p w14:paraId="4BE050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1434</w:t>
      </w:r>
    </w:p>
    <w:p w14:paraId="778D2A9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1439</w:t>
      </w:r>
    </w:p>
    <w:p w14:paraId="7DA7361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fi-FI"/>
        </w:rPr>
        <w:t>A.4.6.2.7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fi-FI"/>
        </w:rPr>
        <w:t>Void</w:t>
      </w:r>
      <w:r>
        <w:tab/>
        <w:t>1440</w:t>
      </w:r>
    </w:p>
    <w:p w14:paraId="12D432A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fi-FI"/>
        </w:rPr>
        <w:t>A.4.6.2.8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fi-FI"/>
        </w:rPr>
        <w:t>Void</w:t>
      </w:r>
      <w:r>
        <w:tab/>
        <w:t>1440</w:t>
      </w:r>
    </w:p>
    <w:p w14:paraId="71A91AF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A.4.6.2.9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1440</w:t>
      </w:r>
    </w:p>
    <w:p w14:paraId="7F7B98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1440</w:t>
      </w:r>
    </w:p>
    <w:p w14:paraId="439CC18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1443</w:t>
      </w:r>
    </w:p>
    <w:p w14:paraId="6FB9E13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fi-FI"/>
        </w:rPr>
        <w:t>A.4.6.3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fi-FI"/>
        </w:rPr>
        <w:t>Void</w:t>
      </w:r>
      <w:r>
        <w:tab/>
        <w:t>1444</w:t>
      </w:r>
    </w:p>
    <w:p w14:paraId="4901CE2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1444</w:t>
      </w:r>
    </w:p>
    <w:p w14:paraId="654E799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A.4.6.4.1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not used</w:t>
      </w:r>
      <w:r>
        <w:tab/>
        <w:t>1444</w:t>
      </w:r>
    </w:p>
    <w:p w14:paraId="0E9C9F3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1444</w:t>
      </w:r>
    </w:p>
    <w:p w14:paraId="299565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1444</w:t>
      </w:r>
    </w:p>
    <w:p w14:paraId="63614CB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1447</w:t>
      </w:r>
    </w:p>
    <w:p w14:paraId="26C89F7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used</w:t>
      </w:r>
      <w:r>
        <w:tab/>
        <w:t>1447</w:t>
      </w:r>
    </w:p>
    <w:p w14:paraId="799B28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1447</w:t>
      </w:r>
    </w:p>
    <w:p w14:paraId="5079D2C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1448</w:t>
      </w:r>
    </w:p>
    <w:p w14:paraId="6C9842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1451</w:t>
      </w:r>
    </w:p>
    <w:p w14:paraId="2838845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not used</w:t>
      </w:r>
      <w:r>
        <w:tab/>
        <w:t>1451</w:t>
      </w:r>
    </w:p>
    <w:p w14:paraId="1B3AFC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1451</w:t>
      </w:r>
    </w:p>
    <w:p w14:paraId="40EC88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1452</w:t>
      </w:r>
    </w:p>
    <w:p w14:paraId="4D445C1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1455</w:t>
      </w:r>
    </w:p>
    <w:p w14:paraId="528DD9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A.4.6.4.4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used</w:t>
      </w:r>
      <w:r>
        <w:tab/>
        <w:t>1455</w:t>
      </w:r>
    </w:p>
    <w:p w14:paraId="26D3CE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1455</w:t>
      </w:r>
    </w:p>
    <w:p w14:paraId="26B17F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1456</w:t>
      </w:r>
    </w:p>
    <w:p w14:paraId="02850E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1458</w:t>
      </w:r>
    </w:p>
    <w:p w14:paraId="4576CF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A.4.6.4.5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SSB based L1-RSRP measurement when DRX is used for UE configured with </w:t>
      </w:r>
      <w:r w:rsidRPr="00F168CC">
        <w:rPr>
          <w:i/>
          <w:iCs/>
          <w:snapToGrid w:val="0"/>
        </w:rPr>
        <w:t>highSpeedMeasFlag-r16</w:t>
      </w:r>
      <w:r>
        <w:tab/>
        <w:t>1458</w:t>
      </w:r>
    </w:p>
    <w:p w14:paraId="79F975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1458</w:t>
      </w:r>
    </w:p>
    <w:p w14:paraId="720BC03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1459</w:t>
      </w:r>
    </w:p>
    <w:p w14:paraId="47DB12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1462</w:t>
      </w:r>
    </w:p>
    <w:p w14:paraId="3A73851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A.4.6.5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1462</w:t>
      </w:r>
    </w:p>
    <w:p w14:paraId="7CC5AAC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SRS-RSRP measurement with non-DRX</w:t>
      </w:r>
      <w:r>
        <w:tab/>
        <w:t>1462</w:t>
      </w:r>
    </w:p>
    <w:p w14:paraId="4634A16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1462</w:t>
      </w:r>
    </w:p>
    <w:p w14:paraId="6C21C1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1463</w:t>
      </w:r>
    </w:p>
    <w:p w14:paraId="6605F22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A.4.6.5.1.3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1466</w:t>
      </w:r>
    </w:p>
    <w:p w14:paraId="0D27725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CLI-RSSI measurement with non-DRX</w:t>
      </w:r>
      <w:r>
        <w:tab/>
        <w:t>1466</w:t>
      </w:r>
    </w:p>
    <w:p w14:paraId="3D5A92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1466</w:t>
      </w:r>
    </w:p>
    <w:p w14:paraId="56AB893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1467</w:t>
      </w:r>
    </w:p>
    <w:p w14:paraId="0DBCA6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A.4.6.5.2.3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1468</w:t>
      </w:r>
    </w:p>
    <w:p w14:paraId="195BB9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1473</w:t>
      </w:r>
    </w:p>
    <w:p w14:paraId="6EDB8AD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A.4.6.7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1473</w:t>
      </w:r>
    </w:p>
    <w:p w14:paraId="776B8E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SSB based CMR and dedicated IMR when DRX is used</w:t>
      </w:r>
      <w:r>
        <w:tab/>
        <w:t>1476</w:t>
      </w:r>
    </w:p>
    <w:p w14:paraId="744906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1476</w:t>
      </w:r>
    </w:p>
    <w:p w14:paraId="30875A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1476</w:t>
      </w:r>
    </w:p>
    <w:p w14:paraId="5395E3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1479</w:t>
      </w:r>
    </w:p>
    <w:p w14:paraId="383878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A.4.6.7.</w:t>
      </w:r>
      <w:r w:rsidRPr="00F168C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L1-SINR measurement </w:t>
      </w:r>
      <w:r w:rsidRPr="00F168CC">
        <w:rPr>
          <w:snapToGrid w:val="0"/>
          <w:lang w:eastAsia="zh-CN"/>
        </w:rPr>
        <w:t xml:space="preserve">with </w:t>
      </w:r>
      <w:r w:rsidRPr="00F168CC">
        <w:rPr>
          <w:snapToGrid w:val="0"/>
        </w:rPr>
        <w:t>CSI-RS based CMR and dedicated IMR configured when DRX is used</w:t>
      </w:r>
      <w:r>
        <w:tab/>
        <w:t>1479</w:t>
      </w:r>
    </w:p>
    <w:p w14:paraId="69685A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1479</w:t>
      </w:r>
    </w:p>
    <w:p w14:paraId="636C6F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A.4.6.7.3.2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1479</w:t>
      </w:r>
    </w:p>
    <w:p w14:paraId="520CBE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A.4.6.7.3.3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1481</w:t>
      </w:r>
    </w:p>
    <w:p w14:paraId="4E06D45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A.4.6.8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intra-frequency Measurement</w:t>
      </w:r>
      <w:r>
        <w:tab/>
        <w:t>1482</w:t>
      </w:r>
    </w:p>
    <w:p w14:paraId="770DA3F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 tests without gap under DRX</w:t>
      </w:r>
      <w:r>
        <w:tab/>
        <w:t>1482</w:t>
      </w:r>
    </w:p>
    <w:p w14:paraId="61580C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1482</w:t>
      </w:r>
    </w:p>
    <w:p w14:paraId="09EC247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A.4.6.8.1.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1486</w:t>
      </w:r>
    </w:p>
    <w:p w14:paraId="433ECEB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A.4.6.9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</w:t>
      </w:r>
      <w:r>
        <w:tab/>
        <w:t>1486</w:t>
      </w:r>
    </w:p>
    <w:p w14:paraId="5B8DA0F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1486</w:t>
      </w:r>
    </w:p>
    <w:p w14:paraId="636422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1486</w:t>
      </w:r>
    </w:p>
    <w:p w14:paraId="138E75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1490</w:t>
      </w:r>
    </w:p>
    <w:p w14:paraId="5B47601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A.4.7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1491</w:t>
      </w:r>
    </w:p>
    <w:p w14:paraId="5C3E7EC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1491</w:t>
      </w:r>
    </w:p>
    <w:p w14:paraId="6491FD5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1491</w:t>
      </w:r>
    </w:p>
    <w:p w14:paraId="4FAFFD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1491</w:t>
      </w:r>
    </w:p>
    <w:p w14:paraId="2DA268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1491</w:t>
      </w:r>
    </w:p>
    <w:p w14:paraId="4A7D9A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1495</w:t>
      </w:r>
    </w:p>
    <w:p w14:paraId="4F8F9A3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inter-frequency measurement accuracy with FR1 serving cell and FR1 target cell</w:t>
      </w:r>
      <w:r>
        <w:tab/>
        <w:t>1495</w:t>
      </w:r>
    </w:p>
    <w:p w14:paraId="531B23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1495</w:t>
      </w:r>
    </w:p>
    <w:p w14:paraId="53279C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1496</w:t>
      </w:r>
    </w:p>
    <w:p w14:paraId="31B5F5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1500</w:t>
      </w:r>
    </w:p>
    <w:p w14:paraId="2C87CCF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1500</w:t>
      </w:r>
    </w:p>
    <w:p w14:paraId="70D0061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1500</w:t>
      </w:r>
    </w:p>
    <w:p w14:paraId="778758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1500</w:t>
      </w:r>
    </w:p>
    <w:p w14:paraId="1E4FC2C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snapToGrid w:val="0"/>
        </w:rPr>
        <w:lastRenderedPageBreak/>
        <w:t>A.4.7.2.1.1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snapToGrid w:val="0"/>
        </w:rPr>
        <w:t>Test Purpose and Environment</w:t>
      </w:r>
      <w:r>
        <w:tab/>
        <w:t>1500</w:t>
      </w:r>
    </w:p>
    <w:p w14:paraId="74F0C1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snapToGrid w:val="0"/>
        </w:rPr>
        <w:t>A.4.7.2.1.2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snapToGrid w:val="0"/>
        </w:rPr>
        <w:t>Test Parameters</w:t>
      </w:r>
      <w:r>
        <w:tab/>
        <w:t>1501</w:t>
      </w:r>
    </w:p>
    <w:p w14:paraId="534EAB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snapToGrid w:val="0"/>
        </w:rPr>
        <w:t>A.4.7.2.1.3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snapToGrid w:val="0"/>
        </w:rPr>
        <w:t>Test Requirements</w:t>
      </w:r>
      <w:r>
        <w:tab/>
        <w:t>1506</w:t>
      </w:r>
    </w:p>
    <w:p w14:paraId="0C03F44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1506</w:t>
      </w:r>
    </w:p>
    <w:p w14:paraId="0EBFEF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A.4.7.2.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1506</w:t>
      </w:r>
    </w:p>
    <w:p w14:paraId="745DD1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1506</w:t>
      </w:r>
    </w:p>
    <w:p w14:paraId="4E4478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1511</w:t>
      </w:r>
    </w:p>
    <w:p w14:paraId="33C7519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1511</w:t>
      </w:r>
    </w:p>
    <w:p w14:paraId="0091521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Intra-frequency measurement accuracy with FR1 serving cell and FR1 target cell</w:t>
      </w:r>
      <w:r>
        <w:tab/>
        <w:t>1511</w:t>
      </w:r>
    </w:p>
    <w:p w14:paraId="62060B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1511</w:t>
      </w:r>
    </w:p>
    <w:p w14:paraId="1CF7D9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1511</w:t>
      </w:r>
    </w:p>
    <w:p w14:paraId="6B7238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A.4.7.3.1.3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1515</w:t>
      </w:r>
    </w:p>
    <w:p w14:paraId="17F2D55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1515</w:t>
      </w:r>
    </w:p>
    <w:p w14:paraId="59EF89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A.4.7.3.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1515</w:t>
      </w:r>
    </w:p>
    <w:p w14:paraId="558D23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1515</w:t>
      </w:r>
    </w:p>
    <w:p w14:paraId="22874E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1520</w:t>
      </w:r>
    </w:p>
    <w:p w14:paraId="3BEB5DF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1520</w:t>
      </w:r>
    </w:p>
    <w:p w14:paraId="4F81C4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</w:t>
      </w:r>
      <w:r>
        <w:tab/>
        <w:t>1520</w:t>
      </w:r>
    </w:p>
    <w:p w14:paraId="405093B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1520</w:t>
      </w:r>
    </w:p>
    <w:p w14:paraId="6E3FE6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1521</w:t>
      </w:r>
    </w:p>
    <w:p w14:paraId="2482D1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1524</w:t>
      </w:r>
    </w:p>
    <w:p w14:paraId="49A8048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on resource set with repetition off</w:t>
      </w:r>
      <w:r>
        <w:tab/>
        <w:t>1524</w:t>
      </w:r>
    </w:p>
    <w:p w14:paraId="4DC1A98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1524</w:t>
      </w:r>
    </w:p>
    <w:p w14:paraId="199139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1525</w:t>
      </w:r>
    </w:p>
    <w:p w14:paraId="734FD4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1528</w:t>
      </w:r>
    </w:p>
    <w:p w14:paraId="588E8B9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</w:rPr>
        <w:t>A.4.7.5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</w:rPr>
        <w:t>SFTD accuracy</w:t>
      </w:r>
      <w:r>
        <w:tab/>
        <w:t>1528</w:t>
      </w:r>
    </w:p>
    <w:p w14:paraId="6F8D1E4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A.4.7.5.1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1528</w:t>
      </w:r>
    </w:p>
    <w:p w14:paraId="13D06E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1528</w:t>
      </w:r>
    </w:p>
    <w:p w14:paraId="3E18E3E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1528</w:t>
      </w:r>
    </w:p>
    <w:p w14:paraId="5BEC9A1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A.4.7.5.1.3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1533</w:t>
      </w:r>
    </w:p>
    <w:p w14:paraId="1EE1526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A.4.7.5.2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1533</w:t>
      </w:r>
    </w:p>
    <w:p w14:paraId="4522392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A.4.7.5.3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1533</w:t>
      </w:r>
    </w:p>
    <w:p w14:paraId="4CF6F51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A.4.7.6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1533</w:t>
      </w:r>
    </w:p>
    <w:p w14:paraId="39264DF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SRS-RSRP measurement accuracy with FR1 serving cell</w:t>
      </w:r>
      <w:r>
        <w:tab/>
        <w:t>1533</w:t>
      </w:r>
    </w:p>
    <w:p w14:paraId="0D8A2D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1533</w:t>
      </w:r>
    </w:p>
    <w:p w14:paraId="09059A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1534</w:t>
      </w:r>
    </w:p>
    <w:p w14:paraId="3702747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1539</w:t>
      </w:r>
    </w:p>
    <w:p w14:paraId="743A881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CLI-RSSI measurement accuracy with FR1 serving cell</w:t>
      </w:r>
      <w:r>
        <w:tab/>
        <w:t>1539</w:t>
      </w:r>
    </w:p>
    <w:p w14:paraId="0482CCA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1539</w:t>
      </w:r>
    </w:p>
    <w:p w14:paraId="28F2838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1540</w:t>
      </w:r>
    </w:p>
    <w:p w14:paraId="7AACAFD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1543</w:t>
      </w:r>
    </w:p>
    <w:p w14:paraId="4DE327E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A.4.7.7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1543</w:t>
      </w:r>
    </w:p>
    <w:p w14:paraId="1E7F479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SSB based CMR and dedicated IMR</w:t>
      </w:r>
      <w:r>
        <w:tab/>
        <w:t>1547</w:t>
      </w:r>
    </w:p>
    <w:p w14:paraId="13EAA1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1547</w:t>
      </w:r>
    </w:p>
    <w:p w14:paraId="2B4790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1547</w:t>
      </w:r>
    </w:p>
    <w:p w14:paraId="738537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1551</w:t>
      </w:r>
    </w:p>
    <w:p w14:paraId="58AE10D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CSI-RS based CMR and dedicated IMR</w:t>
      </w:r>
      <w:r>
        <w:tab/>
        <w:t>1551</w:t>
      </w:r>
    </w:p>
    <w:p w14:paraId="28CA14D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1551</w:t>
      </w:r>
    </w:p>
    <w:p w14:paraId="6B8EC0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A.4.7.7.3.2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1551</w:t>
      </w:r>
    </w:p>
    <w:p w14:paraId="5E89DE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A.4.7.7.3.3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1554</w:t>
      </w:r>
    </w:p>
    <w:p w14:paraId="6A17F3E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A.4.7.8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1554</w:t>
      </w:r>
    </w:p>
    <w:p w14:paraId="33F5EA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A.4.7.8.1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1554</w:t>
      </w:r>
    </w:p>
    <w:p w14:paraId="7C33C4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1554</w:t>
      </w:r>
    </w:p>
    <w:p w14:paraId="690E81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A.4.7.8.1.2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1555</w:t>
      </w:r>
    </w:p>
    <w:p w14:paraId="6C9400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A.4.7.8.1.3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1560</w:t>
      </w:r>
    </w:p>
    <w:p w14:paraId="04EFD42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inter-frequency measurement accuracy with FR1 serving cell and FR1 target cell</w:t>
      </w:r>
      <w:r>
        <w:tab/>
        <w:t>1560</w:t>
      </w:r>
    </w:p>
    <w:p w14:paraId="7FAB87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1560</w:t>
      </w:r>
    </w:p>
    <w:p w14:paraId="726ED3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1560</w:t>
      </w:r>
    </w:p>
    <w:p w14:paraId="20ADCD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1565</w:t>
      </w:r>
    </w:p>
    <w:p w14:paraId="46AACF9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1565</w:t>
      </w:r>
    </w:p>
    <w:p w14:paraId="21EA463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Intra-frequency measurement accuracy with FR1 serving cell and FR1 target cell</w:t>
      </w:r>
      <w:r>
        <w:tab/>
        <w:t>1565</w:t>
      </w:r>
    </w:p>
    <w:p w14:paraId="3394A9F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A.4.7.9.1.1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1565</w:t>
      </w:r>
    </w:p>
    <w:p w14:paraId="69481CA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A.4.7.9.1.2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1565</w:t>
      </w:r>
    </w:p>
    <w:p w14:paraId="0E7F080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A.4.7.9.1.3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1570</w:t>
      </w:r>
    </w:p>
    <w:p w14:paraId="3A64EA7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1570</w:t>
      </w:r>
    </w:p>
    <w:p w14:paraId="4C828D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A.4.7.9.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1570</w:t>
      </w:r>
    </w:p>
    <w:p w14:paraId="4768095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1570</w:t>
      </w:r>
    </w:p>
    <w:p w14:paraId="7D3A843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1575</w:t>
      </w:r>
    </w:p>
    <w:p w14:paraId="48EE8A9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1575</w:t>
      </w:r>
    </w:p>
    <w:p w14:paraId="0246C8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Intra-frequency measurement accuracy with FR1 serving cell and FR1 target cell</w:t>
      </w:r>
      <w:r>
        <w:tab/>
        <w:t>1575</w:t>
      </w:r>
    </w:p>
    <w:p w14:paraId="707B19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A.4.7.10.1.1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1575</w:t>
      </w:r>
    </w:p>
    <w:p w14:paraId="3D7EEC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A.4.7.10.1.2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1576</w:t>
      </w:r>
    </w:p>
    <w:p w14:paraId="494BF3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A.4.7.10.1.3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1580</w:t>
      </w:r>
    </w:p>
    <w:p w14:paraId="01B76FD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1580</w:t>
      </w:r>
    </w:p>
    <w:p w14:paraId="754A878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A.4.7.10.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1580</w:t>
      </w:r>
    </w:p>
    <w:p w14:paraId="473F6D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1581</w:t>
      </w:r>
    </w:p>
    <w:p w14:paraId="6765A97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1585</w:t>
      </w:r>
    </w:p>
    <w:p w14:paraId="42225A2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A.4.8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1585</w:t>
      </w:r>
    </w:p>
    <w:p w14:paraId="3AEA2912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A.4A</w:t>
      </w:r>
      <w:r>
        <w:rPr>
          <w:rFonts w:ascii="Calibri" w:eastAsia="Malgun Gothic" w:hAnsi="Calibri"/>
          <w:szCs w:val="22"/>
        </w:rPr>
        <w:tab/>
      </w:r>
      <w:r>
        <w:t>NE-DC test with all NR cells in FR1</w:t>
      </w:r>
      <w:r>
        <w:tab/>
        <w:t>1586</w:t>
      </w:r>
    </w:p>
    <w:p w14:paraId="44365E4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A.4A.1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1586</w:t>
      </w:r>
    </w:p>
    <w:p w14:paraId="74CB68E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A.4A.1.1</w:t>
      </w:r>
      <w:r>
        <w:rPr>
          <w:rFonts w:ascii="Calibri" w:eastAsia="Malgun Gothic" w:hAnsi="Calibri"/>
          <w:sz w:val="22"/>
          <w:szCs w:val="22"/>
        </w:rPr>
        <w:tab/>
      </w:r>
      <w:r>
        <w:t>E-UTRAN PSCell addition</w:t>
      </w:r>
      <w:r>
        <w:tab/>
        <w:t>1586</w:t>
      </w:r>
    </w:p>
    <w:p w14:paraId="3A83B4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A.4A.1.1.1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1586</w:t>
      </w:r>
    </w:p>
    <w:p w14:paraId="69C056F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A.4A.1.1.2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1590</w:t>
      </w:r>
    </w:p>
    <w:p w14:paraId="12D41E8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Active BWP switch</w:t>
      </w:r>
      <w:r>
        <w:tab/>
        <w:t>1591</w:t>
      </w:r>
    </w:p>
    <w:p w14:paraId="6EA4567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A.4A.1.2.1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F168CC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F168CC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F168CC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1591</w:t>
      </w:r>
    </w:p>
    <w:p w14:paraId="319523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A.4A.</w:t>
      </w:r>
      <w:r>
        <w:t>1</w:t>
      </w:r>
      <w:r w:rsidRPr="00F168CC">
        <w:rPr>
          <w:rFonts w:eastAsia="MS Mincho"/>
        </w:rPr>
        <w:t>.</w:t>
      </w:r>
      <w:r>
        <w:t>2</w:t>
      </w:r>
      <w:r w:rsidRPr="00F168CC">
        <w:rPr>
          <w:rFonts w:eastAsia="MS Mincho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1591</w:t>
      </w:r>
    </w:p>
    <w:p w14:paraId="4188D8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Requirements</w:t>
      </w:r>
      <w:r>
        <w:tab/>
        <w:t>1595</w:t>
      </w:r>
    </w:p>
    <w:p w14:paraId="39EE89C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A.4A.1.3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1596</w:t>
      </w:r>
    </w:p>
    <w:p w14:paraId="0F291C1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A.4A.1.3.1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1596</w:t>
      </w:r>
    </w:p>
    <w:p w14:paraId="37288FE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A.4A.1.3.2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1600</w:t>
      </w:r>
    </w:p>
    <w:p w14:paraId="2A25651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A.4A.1.4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Handover with PSCell from NE-DC to NE-DC with unknown target PSCell</w:t>
      </w:r>
      <w:r>
        <w:tab/>
        <w:t>1601</w:t>
      </w:r>
    </w:p>
    <w:p w14:paraId="77A2EFF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A.4A.1.4.1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1601</w:t>
      </w:r>
    </w:p>
    <w:p w14:paraId="40DD298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A.4A.1.4.2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1601</w:t>
      </w:r>
    </w:p>
    <w:p w14:paraId="7F8E120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1606</w:t>
      </w:r>
    </w:p>
    <w:p w14:paraId="085774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>
        <w:t>4A.1.4.3.1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 for NR HO</w:t>
      </w:r>
      <w:r>
        <w:tab/>
        <w:t>1606</w:t>
      </w:r>
    </w:p>
    <w:p w14:paraId="1E2CCF9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A.4A.1.4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 for LTE PSCell Change</w:t>
      </w:r>
      <w:r>
        <w:tab/>
        <w:t>1606</w:t>
      </w:r>
    </w:p>
    <w:p w14:paraId="382559A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A.4A.2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1607</w:t>
      </w:r>
    </w:p>
    <w:p w14:paraId="0BED4E8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A.4A.2.1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1607</w:t>
      </w:r>
    </w:p>
    <w:p w14:paraId="29EAA2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A.4A.2.1.1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1607</w:t>
      </w:r>
    </w:p>
    <w:p w14:paraId="2970B1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A.4A.2.1.1.1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</w:t>
      </w:r>
      <w:r>
        <w:tab/>
        <w:t>1607</w:t>
      </w:r>
    </w:p>
    <w:p w14:paraId="63537A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A.4A.2.1.1.2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Environment</w:t>
      </w:r>
      <w:r>
        <w:tab/>
        <w:t>1607</w:t>
      </w:r>
    </w:p>
    <w:p w14:paraId="149D49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A.4A.2.1.1.3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1610</w:t>
      </w:r>
    </w:p>
    <w:p w14:paraId="7109411B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1611</w:t>
      </w:r>
    </w:p>
    <w:p w14:paraId="0B13958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1611</w:t>
      </w:r>
    </w:p>
    <w:p w14:paraId="095C4B7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1611</w:t>
      </w:r>
    </w:p>
    <w:p w14:paraId="34C7CB8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1611</w:t>
      </w:r>
    </w:p>
    <w:p w14:paraId="6FD7D5D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A.5.3.1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1611</w:t>
      </w:r>
    </w:p>
    <w:p w14:paraId="4633136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1611</w:t>
      </w:r>
    </w:p>
    <w:p w14:paraId="307C847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1611</w:t>
      </w:r>
    </w:p>
    <w:p w14:paraId="33F3144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Random Access</w:t>
      </w:r>
      <w:r>
        <w:tab/>
        <w:t>1611</w:t>
      </w:r>
    </w:p>
    <w:p w14:paraId="0F5E17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1611</w:t>
      </w:r>
    </w:p>
    <w:p w14:paraId="27C3E0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1614</w:t>
      </w:r>
    </w:p>
    <w:p w14:paraId="2093DD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1620</w:t>
      </w:r>
    </w:p>
    <w:p w14:paraId="639EDCF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1623</w:t>
      </w:r>
    </w:p>
    <w:p w14:paraId="608F0C4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A.5.3.2.3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1627</w:t>
      </w:r>
    </w:p>
    <w:p w14:paraId="6AD7BE6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A.5.3.3</w:t>
      </w:r>
      <w:r>
        <w:rPr>
          <w:rFonts w:ascii="Calibri" w:eastAsia="Malgun Gothic" w:hAnsi="Calibri"/>
          <w:sz w:val="22"/>
          <w:szCs w:val="22"/>
        </w:rPr>
        <w:tab/>
      </w:r>
      <w:r>
        <w:t>Handover with PSCell with known FR2 target PSCell</w:t>
      </w:r>
      <w:r>
        <w:tab/>
        <w:t>1627</w:t>
      </w:r>
    </w:p>
    <w:p w14:paraId="71AFC2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1627</w:t>
      </w:r>
    </w:p>
    <w:p w14:paraId="7ECCDB5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1631</w:t>
      </w:r>
    </w:p>
    <w:p w14:paraId="140766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A.5.5.3.3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of known SCell in FR2</w:t>
      </w:r>
      <w:r>
        <w:tab/>
        <w:t>1632</w:t>
      </w:r>
    </w:p>
    <w:p w14:paraId="7AFDE5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1632</w:t>
      </w:r>
    </w:p>
    <w:p w14:paraId="7953EB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1635</w:t>
      </w:r>
    </w:p>
    <w:p w14:paraId="237712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A.5.5.3.4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of unknown SCell in FR2</w:t>
      </w:r>
      <w:r>
        <w:tab/>
        <w:t>1636</w:t>
      </w:r>
    </w:p>
    <w:p w14:paraId="2A036E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1636</w:t>
      </w:r>
    </w:p>
    <w:p w14:paraId="60A866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1639</w:t>
      </w:r>
    </w:p>
    <w:p w14:paraId="37640A7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A.5.5.3.5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Multiple SCell activation and deactivation of one known PUCCH SCell and one unknown SCell in FR2</w:t>
      </w:r>
      <w:r>
        <w:tab/>
        <w:t>1640</w:t>
      </w:r>
    </w:p>
    <w:p w14:paraId="13F31DD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1640</w:t>
      </w:r>
    </w:p>
    <w:p w14:paraId="70CCEF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1643</w:t>
      </w:r>
    </w:p>
    <w:p w14:paraId="0116F53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A.5.5.3.6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PUCCH SCell and unknown DL SCell in FR2 in non-DRX</w:t>
      </w:r>
      <w:r>
        <w:tab/>
        <w:t>1644</w:t>
      </w:r>
    </w:p>
    <w:p w14:paraId="68C91B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1644</w:t>
      </w:r>
    </w:p>
    <w:p w14:paraId="0627B7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1647</w:t>
      </w:r>
    </w:p>
    <w:p w14:paraId="3CBB613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A.5.4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1648</w:t>
      </w:r>
    </w:p>
    <w:p w14:paraId="7B8D65C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1648</w:t>
      </w:r>
    </w:p>
    <w:p w14:paraId="7A8570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1648</w:t>
      </w:r>
    </w:p>
    <w:p w14:paraId="6C42AB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1648</w:t>
      </w:r>
    </w:p>
    <w:p w14:paraId="54A8C1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1651</w:t>
      </w:r>
    </w:p>
    <w:p w14:paraId="69180D7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1652</w:t>
      </w:r>
    </w:p>
    <w:p w14:paraId="5ACA0E0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1652</w:t>
      </w:r>
    </w:p>
    <w:p w14:paraId="14894D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A.5.4.3.1 EN-DC FR2 timing advance adjustment accuracy</w:t>
      </w:r>
      <w:r>
        <w:tab/>
        <w:t>1652</w:t>
      </w:r>
    </w:p>
    <w:p w14:paraId="7278C0D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A.5.4.3.1.1 Test Purpose and Environment</w:t>
      </w:r>
      <w:r>
        <w:tab/>
        <w:t>1652</w:t>
      </w:r>
    </w:p>
    <w:p w14:paraId="1D8A45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A.5.4.3.1.2 Test Parameters</w:t>
      </w:r>
      <w:r>
        <w:tab/>
        <w:t>1652</w:t>
      </w:r>
    </w:p>
    <w:p w14:paraId="5C88F5C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1656</w:t>
      </w:r>
    </w:p>
    <w:p w14:paraId="0D4A4B4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A.5.5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1656</w:t>
      </w:r>
    </w:p>
    <w:p w14:paraId="7637D20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1656</w:t>
      </w:r>
    </w:p>
    <w:p w14:paraId="5680C5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non-DRX mode</w:t>
      </w:r>
      <w:r>
        <w:tab/>
        <w:t>1656</w:t>
      </w:r>
    </w:p>
    <w:p w14:paraId="252F89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1656</w:t>
      </w:r>
    </w:p>
    <w:p w14:paraId="2BB349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1660</w:t>
      </w:r>
    </w:p>
    <w:p w14:paraId="1813ECF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non-DRX mode</w:t>
      </w:r>
      <w:r>
        <w:tab/>
        <w:t>1661</w:t>
      </w:r>
    </w:p>
    <w:p w14:paraId="4F7716A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1661</w:t>
      </w:r>
    </w:p>
    <w:p w14:paraId="26ABCF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1664</w:t>
      </w:r>
    </w:p>
    <w:p w14:paraId="2852460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DRX mode</w:t>
      </w:r>
      <w:r>
        <w:tab/>
        <w:t>1665</w:t>
      </w:r>
    </w:p>
    <w:p w14:paraId="77552D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1665</w:t>
      </w:r>
    </w:p>
    <w:p w14:paraId="19CD87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1669</w:t>
      </w:r>
    </w:p>
    <w:p w14:paraId="7CDD8C0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DRX mode</w:t>
      </w:r>
      <w:r>
        <w:tab/>
        <w:t>1669</w:t>
      </w:r>
    </w:p>
    <w:p w14:paraId="5A5169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1669</w:t>
      </w:r>
    </w:p>
    <w:p w14:paraId="004135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1673</w:t>
      </w:r>
    </w:p>
    <w:p w14:paraId="60A275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EN-DC Radio Link Monitoring Out-of-sync Test for FR2 PSCell configured with CSI-RS-based RLM in non-DRX mode</w:t>
      </w:r>
      <w:r>
        <w:tab/>
        <w:t>1673</w:t>
      </w:r>
    </w:p>
    <w:p w14:paraId="5384EA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EN-DC Radio Link Monitoring In-sync Test for FR2 PSCell configured with CSI-RS-based RLM in non-DRX mode</w:t>
      </w:r>
      <w:r>
        <w:tab/>
        <w:t>1677</w:t>
      </w:r>
    </w:p>
    <w:p w14:paraId="2D19D3C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EN-DC Radio Link Monitoring Out-of-sync Test for FR2 PSCell configured with CSI-RS-based RLM in DRX mode</w:t>
      </w:r>
      <w:r>
        <w:tab/>
        <w:t>1681</w:t>
      </w:r>
    </w:p>
    <w:p w14:paraId="52DDB7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EN-DC Radio Link Monitoring In-sync Test for FR2 PSCell configured with CSI-RS-based RLM in DRX mode</w:t>
      </w:r>
      <w:r>
        <w:tab/>
        <w:t>1686</w:t>
      </w:r>
    </w:p>
    <w:p w14:paraId="1EE41CF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1690</w:t>
      </w:r>
    </w:p>
    <w:p w14:paraId="3038DF1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A.5.5.1.9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Radio Link Monitoring UE Scheduling Restrictions on FR2</w:t>
      </w:r>
      <w:r>
        <w:tab/>
        <w:t>1691</w:t>
      </w:r>
    </w:p>
    <w:p w14:paraId="10D4472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1691</w:t>
      </w:r>
    </w:p>
    <w:p w14:paraId="3AB9B6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A.5.5.1.9.2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1693</w:t>
      </w:r>
    </w:p>
    <w:p w14:paraId="01AA5D5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A.5.5.1.10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for UE fulfilling relaxed measurement criterion</w:t>
      </w:r>
      <w:r>
        <w:tab/>
        <w:t>1693</w:t>
      </w:r>
    </w:p>
    <w:p w14:paraId="7FCB86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A.5.5.1.10.1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1693</w:t>
      </w:r>
    </w:p>
    <w:p w14:paraId="3DF4E4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A.5.5.1.10.2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1696</w:t>
      </w:r>
    </w:p>
    <w:p w14:paraId="76EFDB3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1696</w:t>
      </w:r>
    </w:p>
    <w:p w14:paraId="6ABACF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synchronous EN-DC</w:t>
      </w:r>
      <w:r>
        <w:tab/>
        <w:t>1696</w:t>
      </w:r>
    </w:p>
    <w:p w14:paraId="1BAFF8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1696</w:t>
      </w:r>
    </w:p>
    <w:p w14:paraId="48D253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1699</w:t>
      </w:r>
    </w:p>
    <w:p w14:paraId="47CB400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A.5.5.2.2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asynchronous EN-DC</w:t>
      </w:r>
      <w:r>
        <w:tab/>
        <w:t>1699</w:t>
      </w:r>
    </w:p>
    <w:p w14:paraId="5B64F5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1699</w:t>
      </w:r>
    </w:p>
    <w:p w14:paraId="4B21CA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1702</w:t>
      </w:r>
    </w:p>
    <w:p w14:paraId="6A5715F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A.5.5.2.</w:t>
      </w:r>
      <w:r w:rsidRPr="00F168CC">
        <w:rPr>
          <w:rFonts w:cs="Arial"/>
          <w:bCs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synchronous EN-DC</w:t>
      </w:r>
      <w:r>
        <w:tab/>
        <w:t>1702</w:t>
      </w:r>
    </w:p>
    <w:p w14:paraId="29F18B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F168CC">
        <w:rPr>
          <w:rFonts w:cs="Arial"/>
        </w:rPr>
        <w:t>3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1702</w:t>
      </w:r>
    </w:p>
    <w:p w14:paraId="327BDC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A.5.5.2.</w:t>
      </w:r>
      <w:r w:rsidRPr="00F168CC">
        <w:rPr>
          <w:rFonts w:cs="Arial"/>
          <w:bCs/>
        </w:rPr>
        <w:t>3</w:t>
      </w:r>
      <w:r w:rsidRPr="00F168CC">
        <w:rPr>
          <w:rFonts w:eastAsia="MS Mincho"/>
          <w:bCs/>
        </w:rPr>
        <w:t>.</w:t>
      </w:r>
      <w:r w:rsidRPr="00F168C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1706</w:t>
      </w:r>
    </w:p>
    <w:p w14:paraId="54C70E6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A.5.5.2.</w:t>
      </w:r>
      <w:r w:rsidRPr="00F168CC">
        <w:rPr>
          <w:rFonts w:cs="Arial"/>
          <w:bCs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asynchronous EN-DC</w:t>
      </w:r>
      <w:r>
        <w:tab/>
        <w:t>1706</w:t>
      </w:r>
    </w:p>
    <w:p w14:paraId="7380D24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F168CC">
        <w:rPr>
          <w:rFonts w:cs="Arial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1706</w:t>
      </w:r>
    </w:p>
    <w:p w14:paraId="300F92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A.5.5.2.</w:t>
      </w:r>
      <w:r w:rsidRPr="00F168CC">
        <w:rPr>
          <w:rFonts w:cs="Arial"/>
          <w:bCs/>
        </w:rPr>
        <w:t>4</w:t>
      </w:r>
      <w:r w:rsidRPr="00F168CC">
        <w:rPr>
          <w:rFonts w:eastAsia="MS Mincho"/>
          <w:bCs/>
        </w:rPr>
        <w:t>.</w:t>
      </w:r>
      <w:r w:rsidRPr="00F168C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1709</w:t>
      </w:r>
    </w:p>
    <w:p w14:paraId="6065FFE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A.5.5.2.</w:t>
      </w:r>
      <w:r w:rsidRPr="00F168CC">
        <w:rPr>
          <w:rFonts w:cs="Arial"/>
          <w:bCs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synchronous EN-DC</w:t>
      </w:r>
      <w:r>
        <w:tab/>
        <w:t>1710</w:t>
      </w:r>
    </w:p>
    <w:p w14:paraId="44186F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F168CC">
        <w:rPr>
          <w:rFonts w:cs="Arial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1710</w:t>
      </w:r>
    </w:p>
    <w:p w14:paraId="78676A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A.5.5.2.</w:t>
      </w:r>
      <w:r w:rsidRPr="00F168CC">
        <w:rPr>
          <w:rFonts w:cs="Arial"/>
          <w:bCs/>
        </w:rPr>
        <w:t>5</w:t>
      </w:r>
      <w:r w:rsidRPr="00F168CC">
        <w:rPr>
          <w:rFonts w:eastAsia="MS Mincho"/>
          <w:bCs/>
        </w:rPr>
        <w:t>.</w:t>
      </w:r>
      <w:r w:rsidRPr="00F168C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1713</w:t>
      </w:r>
    </w:p>
    <w:p w14:paraId="327C1AB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A.5.5.2.</w:t>
      </w:r>
      <w:r w:rsidRPr="00F168CC">
        <w:rPr>
          <w:rFonts w:cs="Arial"/>
          <w:bCs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asynchronous EN-DC</w:t>
      </w:r>
      <w:r>
        <w:tab/>
        <w:t>1713</w:t>
      </w:r>
    </w:p>
    <w:p w14:paraId="5E18FA4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F168CC">
        <w:rPr>
          <w:rFonts w:cs="Arial"/>
        </w:rPr>
        <w:t>6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1713</w:t>
      </w:r>
    </w:p>
    <w:p w14:paraId="7F473B6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A.5.5.2.</w:t>
      </w:r>
      <w:r w:rsidRPr="00F168CC">
        <w:rPr>
          <w:rFonts w:cs="Arial"/>
          <w:bCs/>
        </w:rPr>
        <w:t>6</w:t>
      </w:r>
      <w:r w:rsidRPr="00F168CC">
        <w:rPr>
          <w:rFonts w:eastAsia="MS Mincho"/>
          <w:bCs/>
        </w:rPr>
        <w:t>.</w:t>
      </w:r>
      <w:r w:rsidRPr="00F168C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1716</w:t>
      </w:r>
    </w:p>
    <w:p w14:paraId="6ABFD48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E-UTRA SRS carrier based switching</w:t>
      </w:r>
      <w:r>
        <w:tab/>
        <w:t>1716</w:t>
      </w:r>
    </w:p>
    <w:p w14:paraId="5C49630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1716</w:t>
      </w:r>
    </w:p>
    <w:p w14:paraId="066A27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1720</w:t>
      </w:r>
    </w:p>
    <w:p w14:paraId="3183701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A.5.5.2.8 </w:t>
      </w:r>
      <w:r w:rsidRPr="00F168CC">
        <w:rPr>
          <w:lang w:val="en-US"/>
        </w:rPr>
        <w:t>E-UTRAN – NR FR2 interruptions at NR SRS carrier based switching</w:t>
      </w:r>
      <w:r>
        <w:tab/>
        <w:t>1720</w:t>
      </w:r>
    </w:p>
    <w:p w14:paraId="1A6F70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A.5.5.2.8.1 Test Purpose and Environment</w:t>
      </w:r>
      <w:r>
        <w:tab/>
        <w:t>1720</w:t>
      </w:r>
    </w:p>
    <w:p w14:paraId="40456C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A.5.5.2.8.3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1722</w:t>
      </w:r>
    </w:p>
    <w:p w14:paraId="4260B39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1722</w:t>
      </w:r>
    </w:p>
    <w:p w14:paraId="12D72F3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 intra-band</w:t>
      </w:r>
      <w:r>
        <w:tab/>
        <w:t>1722</w:t>
      </w:r>
    </w:p>
    <w:p w14:paraId="643BAF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1722</w:t>
      </w:r>
    </w:p>
    <w:p w14:paraId="60D4C6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1724</w:t>
      </w:r>
    </w:p>
    <w:p w14:paraId="5DCC69A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160ms SCell measurement cycle</w:t>
      </w:r>
      <w:r>
        <w:tab/>
        <w:t>1724</w:t>
      </w:r>
    </w:p>
    <w:p w14:paraId="05FF39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1724</w:t>
      </w:r>
    </w:p>
    <w:p w14:paraId="2B520A1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1728</w:t>
      </w:r>
    </w:p>
    <w:p w14:paraId="055AB85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1728</w:t>
      </w:r>
    </w:p>
    <w:p w14:paraId="045F28E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1728</w:t>
      </w:r>
    </w:p>
    <w:p w14:paraId="51B1792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</w:t>
      </w:r>
      <w:r>
        <w:tab/>
        <w:t>1728</w:t>
      </w:r>
    </w:p>
    <w:p w14:paraId="208135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1728</w:t>
      </w:r>
    </w:p>
    <w:p w14:paraId="17F3AD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1732</w:t>
      </w:r>
    </w:p>
    <w:p w14:paraId="7A4352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A.5.5.3.6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Multiple SCell Activation and deactivation of one unknown SCell and one known SCell in FR2</w:t>
      </w:r>
      <w:r>
        <w:tab/>
        <w:t>1733</w:t>
      </w:r>
    </w:p>
    <w:p w14:paraId="03CF0B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1733</w:t>
      </w:r>
    </w:p>
    <w:p w14:paraId="3906981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1736</w:t>
      </w:r>
    </w:p>
    <w:p w14:paraId="4D067C4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PMingLiU"/>
        </w:rPr>
        <w:t>A.5.5.3.7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PMingLiU"/>
          <w:lang w:eastAsia="zh-TW"/>
        </w:rPr>
        <w:t xml:space="preserve">Direct </w:t>
      </w:r>
      <w:r w:rsidRPr="00F168CC">
        <w:rPr>
          <w:rFonts w:eastAsia="PMingLiU"/>
        </w:rPr>
        <w:t>SCell activation at SCell addition of known SCell in FR2</w:t>
      </w:r>
      <w:r>
        <w:tab/>
        <w:t>1737</w:t>
      </w:r>
    </w:p>
    <w:p w14:paraId="0CDAB7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PMingLiU"/>
        </w:rPr>
        <w:t>A.5.5.3.7.1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PMingLiU"/>
        </w:rPr>
        <w:t>Test Purpose and Environment</w:t>
      </w:r>
      <w:r>
        <w:tab/>
        <w:t>1737</w:t>
      </w:r>
    </w:p>
    <w:p w14:paraId="3DC3CE1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PMingLiU"/>
          <w:lang w:eastAsia="zh-CN"/>
        </w:rPr>
        <w:t>Test Requirements</w:t>
      </w:r>
      <w:r>
        <w:tab/>
        <w:t>1740</w:t>
      </w:r>
    </w:p>
    <w:p w14:paraId="1BC72FF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A.5.5.3.8</w:t>
      </w:r>
      <w:r>
        <w:rPr>
          <w:rFonts w:ascii="Calibri" w:eastAsia="Malgun Gothic" w:hAnsi="Calibri"/>
          <w:sz w:val="22"/>
          <w:szCs w:val="22"/>
        </w:rPr>
        <w:tab/>
      </w:r>
      <w:r>
        <w:t>Fast SCell Activation of SCell in FR2 intra-band</w:t>
      </w:r>
      <w:r>
        <w:tab/>
        <w:t>1740</w:t>
      </w:r>
    </w:p>
    <w:p w14:paraId="4386D8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1740</w:t>
      </w:r>
    </w:p>
    <w:p w14:paraId="2723668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1744</w:t>
      </w:r>
    </w:p>
    <w:p w14:paraId="1420D08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1745</w:t>
      </w:r>
    </w:p>
    <w:p w14:paraId="49ECF7E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1745</w:t>
      </w:r>
    </w:p>
    <w:p w14:paraId="22EF347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A.5.5.5.1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non-DRX mode</w:t>
      </w:r>
      <w:r>
        <w:tab/>
        <w:t>1745</w:t>
      </w:r>
    </w:p>
    <w:p w14:paraId="4DBD2B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1745</w:t>
      </w:r>
    </w:p>
    <w:p w14:paraId="6D2E24A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1749</w:t>
      </w:r>
    </w:p>
    <w:p w14:paraId="1E41FE0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A.5.5.5.2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DRX mode</w:t>
      </w:r>
      <w:r>
        <w:tab/>
        <w:t>1750</w:t>
      </w:r>
    </w:p>
    <w:p w14:paraId="64BC26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1750</w:t>
      </w:r>
    </w:p>
    <w:p w14:paraId="21234D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1754</w:t>
      </w:r>
    </w:p>
    <w:p w14:paraId="625A4A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A.5.5.5.3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non-DRX mode</w:t>
      </w:r>
      <w:r>
        <w:tab/>
        <w:t>1755</w:t>
      </w:r>
    </w:p>
    <w:p w14:paraId="3CEE0E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1755</w:t>
      </w:r>
    </w:p>
    <w:p w14:paraId="13B8DD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A.5.5.5.3.2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1759</w:t>
      </w:r>
    </w:p>
    <w:p w14:paraId="3608EF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A.5.5.5.4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DRX mode</w:t>
      </w:r>
      <w:r>
        <w:tab/>
        <w:t>1760</w:t>
      </w:r>
    </w:p>
    <w:p w14:paraId="0FCF01B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1760</w:t>
      </w:r>
    </w:p>
    <w:p w14:paraId="13812A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A.5.5.5.4.2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1764</w:t>
      </w:r>
    </w:p>
    <w:p w14:paraId="5D4C82C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A.5.5.5.5</w:t>
      </w:r>
      <w:r>
        <w:rPr>
          <w:rFonts w:ascii="Calibri" w:eastAsia="Malgun Gothic" w:hAnsi="Calibri"/>
          <w:sz w:val="22"/>
          <w:szCs w:val="22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1765</w:t>
      </w:r>
    </w:p>
    <w:p w14:paraId="5B42F4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1765</w:t>
      </w:r>
    </w:p>
    <w:p w14:paraId="32A6C58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A.5.5.5.5.2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1769</w:t>
      </w:r>
    </w:p>
    <w:p w14:paraId="42F5533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A.5.5.5.6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non-DRX mode</w:t>
      </w:r>
      <w:r>
        <w:tab/>
        <w:t>1770</w:t>
      </w:r>
    </w:p>
    <w:p w14:paraId="588555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1770</w:t>
      </w:r>
    </w:p>
    <w:p w14:paraId="0E3362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A.5.5.5.6.2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1774</w:t>
      </w:r>
    </w:p>
    <w:p w14:paraId="6453AE0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A.5.5.5.7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DRX mode</w:t>
      </w:r>
      <w:r>
        <w:tab/>
        <w:t>1775</w:t>
      </w:r>
    </w:p>
    <w:p w14:paraId="79478EB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1775</w:t>
      </w:r>
    </w:p>
    <w:p w14:paraId="493A01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A.5.5.5.7.2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1779</w:t>
      </w:r>
    </w:p>
    <w:p w14:paraId="516500A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A.5.5.5.8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FR2 PSCell configured with CSI-RS-based BFD and LR in DRX mode</w:t>
      </w:r>
      <w:r>
        <w:tab/>
        <w:t>1780</w:t>
      </w:r>
    </w:p>
    <w:p w14:paraId="2AD6C9F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A.5.5.5.8.1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1780</w:t>
      </w:r>
    </w:p>
    <w:p w14:paraId="0D0E73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A.5.5.5.8.2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1785</w:t>
      </w:r>
    </w:p>
    <w:p w14:paraId="7E7E4BD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lang w:eastAsia="zh-CN"/>
        </w:rPr>
        <w:t>A.5.5.5.9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Beam Failure Detection and Link Recovery Test for FR2 PSCell configured with SSB-based BFD and LR in DRX </w:t>
      </w:r>
      <w:r w:rsidRPr="00F168CC">
        <w:rPr>
          <w:lang w:val="en-US"/>
        </w:rPr>
        <w:t>mode for UE fulfilling relaxed measurement criterion</w:t>
      </w:r>
      <w:r>
        <w:tab/>
        <w:t>1785</w:t>
      </w:r>
    </w:p>
    <w:p w14:paraId="4E30E1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A.5.5.5.9.1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1785</w:t>
      </w:r>
    </w:p>
    <w:p w14:paraId="4438AC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A.5.5.5.9.</w:t>
      </w:r>
      <w:r w:rsidRPr="00F168CC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1789</w:t>
      </w:r>
    </w:p>
    <w:p w14:paraId="4D4B7A6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1789</w:t>
      </w:r>
    </w:p>
    <w:p w14:paraId="63A3105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1789</w:t>
      </w:r>
    </w:p>
    <w:p w14:paraId="01B6B46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A.5.5.6.1.1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E-UTRAN – NR </w:t>
      </w:r>
      <w:r w:rsidRPr="00F168CC">
        <w:rPr>
          <w:rFonts w:cs="Arial"/>
          <w:lang w:val="en-US"/>
        </w:rPr>
        <w:t xml:space="preserve">PSCell </w:t>
      </w:r>
      <w:r w:rsidRPr="00F168CC">
        <w:rPr>
          <w:rFonts w:cs="Arial"/>
        </w:rPr>
        <w:t>FR2 DL active BWP switch with non-DRX in synchronous EN-DC</w:t>
      </w:r>
      <w:r>
        <w:tab/>
        <w:t>1789</w:t>
      </w:r>
    </w:p>
    <w:p w14:paraId="59344C67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A.5.5.6.1.1.1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1789</w:t>
      </w:r>
    </w:p>
    <w:p w14:paraId="4663FBF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rFonts w:eastAsia="MS Mincho"/>
          <w:bCs/>
        </w:rPr>
        <w:t>5.5.6.1.1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1793</w:t>
      </w:r>
    </w:p>
    <w:p w14:paraId="04C5F6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A.5.5.6.1.2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with FR2 SCell DL active BWP switch in non-DRX in synchronous EN-DC</w:t>
      </w:r>
      <w:r>
        <w:tab/>
        <w:t>1793</w:t>
      </w:r>
    </w:p>
    <w:p w14:paraId="398D14D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1798</w:t>
      </w:r>
    </w:p>
    <w:p w14:paraId="74662F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A.5.5.6.2.1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DL active BWP switch with non-DRX in synchronous EN-DC</w:t>
      </w:r>
      <w:r>
        <w:tab/>
        <w:t>1798</w:t>
      </w:r>
    </w:p>
    <w:p w14:paraId="0F431EA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A.5.5.6.3 </w:t>
      </w:r>
      <w:r w:rsidRPr="00F168C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168CC">
        <w:rPr>
          <w:rFonts w:cs="Arial"/>
          <w:lang w:val="en-US"/>
        </w:rPr>
        <w:t>on multiple CCs</w:t>
      </w:r>
      <w:r>
        <w:tab/>
        <w:t>1802</w:t>
      </w:r>
    </w:p>
    <w:p w14:paraId="1CFB221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A.5.5.6.3.1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E-UTRAN – NR </w:t>
      </w:r>
      <w:r w:rsidRPr="00F168CC">
        <w:rPr>
          <w:rFonts w:cs="Arial"/>
          <w:lang w:val="en-US"/>
        </w:rPr>
        <w:t xml:space="preserve">PSCell </w:t>
      </w:r>
      <w:r w:rsidRPr="00F168CC">
        <w:rPr>
          <w:rFonts w:cs="Arial"/>
        </w:rPr>
        <w:t>FR2 and NR SCell FR2 DL active BWP switch on multiple CCs in synchronous EN-DC</w:t>
      </w:r>
      <w:r>
        <w:tab/>
        <w:t>1802</w:t>
      </w:r>
    </w:p>
    <w:p w14:paraId="695896A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A.5.5.6.3.1.1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1802</w:t>
      </w:r>
    </w:p>
    <w:p w14:paraId="0697DED5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A.5.5.6.3.1.2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1806</w:t>
      </w:r>
    </w:p>
    <w:p w14:paraId="0B4C4F4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1806</w:t>
      </w:r>
    </w:p>
    <w:p w14:paraId="0989E5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A.5.5.6.4.1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E-UTRAN – NR FR2 PSCell SCell dormancy switch of single FR2 SCell inside active time</w:t>
      </w:r>
      <w:r>
        <w:tab/>
        <w:t>1806</w:t>
      </w:r>
    </w:p>
    <w:p w14:paraId="0A2CCAA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1806</w:t>
      </w:r>
    </w:p>
    <w:p w14:paraId="7366380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1810</w:t>
      </w:r>
    </w:p>
    <w:p w14:paraId="338192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1810</w:t>
      </w:r>
    </w:p>
    <w:p w14:paraId="0CE8DBE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1810</w:t>
      </w:r>
    </w:p>
    <w:p w14:paraId="5C48C6D7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Test Requirements</w:t>
      </w:r>
      <w:r>
        <w:tab/>
        <w:t>1817</w:t>
      </w:r>
    </w:p>
    <w:p w14:paraId="6F0120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A.5.5.6.5</w:t>
      </w:r>
      <w:r>
        <w:rPr>
          <w:rFonts w:ascii="Calibri" w:eastAsia="Malgun Gothic" w:hAnsi="Calibri"/>
          <w:sz w:val="22"/>
          <w:szCs w:val="22"/>
        </w:rPr>
        <w:tab/>
      </w:r>
      <w:r>
        <w:t>Simultaneous RRC-based Active BWP Switch on multiple CCs</w:t>
      </w:r>
      <w:r>
        <w:tab/>
        <w:t>1817</w:t>
      </w:r>
    </w:p>
    <w:p w14:paraId="194740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A.5.5.6.5.1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 and NR SCell FR2 DL active BWP switch on multiple CCs with non-DRX in synchronous EN-DC</w:t>
      </w:r>
      <w:r>
        <w:tab/>
        <w:t>1817</w:t>
      </w:r>
    </w:p>
    <w:p w14:paraId="5D80B06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1820</w:t>
      </w:r>
    </w:p>
    <w:p w14:paraId="2CFD435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1820</w:t>
      </w:r>
    </w:p>
    <w:p w14:paraId="0B0CBF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1820</w:t>
      </w:r>
    </w:p>
    <w:p w14:paraId="03180D7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1823</w:t>
      </w:r>
    </w:p>
    <w:p w14:paraId="4CC869E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A.5.5.8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1824</w:t>
      </w:r>
    </w:p>
    <w:p w14:paraId="3F9402E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A.5.5.8.1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1824</w:t>
      </w:r>
    </w:p>
    <w:p w14:paraId="2C3F96E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A.5.5.8.1.1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E-UTRAN – NR </w:t>
      </w:r>
      <w:r w:rsidRPr="00F168CC">
        <w:rPr>
          <w:rFonts w:cs="Arial"/>
          <w:lang w:val="en-US"/>
        </w:rPr>
        <w:t xml:space="preserve">PSCell </w:t>
      </w:r>
      <w:r w:rsidRPr="00F168CC">
        <w:rPr>
          <w:rFonts w:cs="Arial"/>
        </w:rPr>
        <w:t>FR2 active TCI state switch for a known TCI state</w:t>
      </w:r>
      <w:r>
        <w:tab/>
        <w:t>1824</w:t>
      </w:r>
    </w:p>
    <w:p w14:paraId="1E8C1C7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A.5.5.8.1.1.1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1824</w:t>
      </w:r>
    </w:p>
    <w:p w14:paraId="002CDC3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A.5.5.8</w:t>
      </w:r>
      <w:r w:rsidRPr="00F168CC">
        <w:rPr>
          <w:rFonts w:eastAsia="MS Mincho"/>
          <w:bCs/>
        </w:rPr>
        <w:t>.1.1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1827</w:t>
      </w:r>
    </w:p>
    <w:p w14:paraId="5408314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A.5.5.8.2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1827</w:t>
      </w:r>
    </w:p>
    <w:p w14:paraId="59570C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A.5.5.8.2.1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E-UTRAN – NR </w:t>
      </w:r>
      <w:r w:rsidRPr="00F168CC">
        <w:rPr>
          <w:rFonts w:cs="Arial"/>
          <w:lang w:val="en-US"/>
        </w:rPr>
        <w:t xml:space="preserve">PSCell </w:t>
      </w:r>
      <w:r w:rsidRPr="00F168CC">
        <w:rPr>
          <w:rFonts w:cs="Arial"/>
        </w:rPr>
        <w:t>FR2 active TCI state switch for a known TCI state</w:t>
      </w:r>
      <w:r>
        <w:tab/>
        <w:t>1827</w:t>
      </w:r>
    </w:p>
    <w:p w14:paraId="7B82546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A.5.5.8.2.1.1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1827</w:t>
      </w:r>
    </w:p>
    <w:p w14:paraId="51EBEC1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A.5.5.8.2</w:t>
      </w:r>
      <w:r w:rsidRPr="00F168CC">
        <w:rPr>
          <w:rFonts w:eastAsia="MS Mincho"/>
          <w:bCs/>
        </w:rPr>
        <w:t>.1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1831</w:t>
      </w:r>
    </w:p>
    <w:p w14:paraId="62CD536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A.5.5.9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1831</w:t>
      </w:r>
    </w:p>
    <w:p w14:paraId="7A0635F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A.5.5.9.1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uplink spatial relation switch</w:t>
      </w:r>
      <w:r>
        <w:tab/>
        <w:t>1831</w:t>
      </w:r>
    </w:p>
    <w:p w14:paraId="5B5230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A.5.5.9.1.1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>E-UTRAN – NR PSCell FR2 uplink spatial relation switch for a known spatial relation</w:t>
      </w:r>
      <w:r>
        <w:tab/>
        <w:t>1831</w:t>
      </w:r>
    </w:p>
    <w:p w14:paraId="7B16003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A.5.5.9.1.1.1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1831</w:t>
      </w:r>
    </w:p>
    <w:p w14:paraId="1613A3D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A.5.5.9</w:t>
      </w:r>
      <w:r w:rsidRPr="00F168CC">
        <w:rPr>
          <w:rFonts w:eastAsia="MS Mincho"/>
          <w:bCs/>
        </w:rPr>
        <w:t>.1.1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1834</w:t>
      </w:r>
    </w:p>
    <w:p w14:paraId="0A82134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1834</w:t>
      </w:r>
    </w:p>
    <w:p w14:paraId="3B2960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A.5.5.9.2.1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E-UTRAN – NR </w:t>
      </w:r>
      <w:r w:rsidRPr="00F168CC">
        <w:rPr>
          <w:rFonts w:cs="Arial"/>
          <w:lang w:val="en-US"/>
        </w:rPr>
        <w:t xml:space="preserve">PSCell </w:t>
      </w:r>
      <w:r w:rsidRPr="00F168CC">
        <w:rPr>
          <w:rFonts w:cs="Arial"/>
        </w:rPr>
        <w:t>FR2 spatial relation switch associated with a known DL-RS</w:t>
      </w:r>
      <w:r>
        <w:tab/>
        <w:t>1834</w:t>
      </w:r>
    </w:p>
    <w:p w14:paraId="3D644DA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A.5.5.9.2.1.1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1834</w:t>
      </w:r>
    </w:p>
    <w:p w14:paraId="4C049BC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A.5.5.9.2</w:t>
      </w:r>
      <w:r w:rsidRPr="00F168CC">
        <w:rPr>
          <w:rFonts w:eastAsia="MS Mincho"/>
          <w:bCs/>
        </w:rPr>
        <w:t>.1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1837</w:t>
      </w:r>
    </w:p>
    <w:p w14:paraId="67D9B28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1837</w:t>
      </w:r>
    </w:p>
    <w:p w14:paraId="25A3DC7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FR2 NR PSCell</w:t>
      </w:r>
      <w:r>
        <w:tab/>
        <w:t>1837</w:t>
      </w:r>
    </w:p>
    <w:p w14:paraId="1A4C68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1837</w:t>
      </w:r>
    </w:p>
    <w:p w14:paraId="0061A3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1840</w:t>
      </w:r>
    </w:p>
    <w:p w14:paraId="3CCF7AC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1841</w:t>
      </w:r>
    </w:p>
    <w:p w14:paraId="7EA536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MAC-CE based active </w:t>
      </w:r>
      <w:r w:rsidRPr="00F168CC">
        <w:rPr>
          <w:rFonts w:eastAsia="SimSun"/>
          <w:lang w:val="en-US" w:eastAsia="zh-CN"/>
        </w:rPr>
        <w:t xml:space="preserve">joint </w:t>
      </w:r>
      <w:r>
        <w:t>TCI state switch</w:t>
      </w:r>
      <w:r>
        <w:tab/>
        <w:t>1841</w:t>
      </w:r>
    </w:p>
    <w:p w14:paraId="2326B7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A.5.5.11.1.1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E-UTRAN – NR PSCell FR2 active </w:t>
      </w:r>
      <w:r w:rsidRPr="00F168CC">
        <w:rPr>
          <w:rFonts w:eastAsia="SimSun" w:cs="Arial"/>
          <w:lang w:val="en-US" w:eastAsia="zh-CN"/>
        </w:rPr>
        <w:t xml:space="preserve">joint </w:t>
      </w:r>
      <w:r w:rsidRPr="00F168CC">
        <w:rPr>
          <w:rFonts w:cs="Arial"/>
        </w:rPr>
        <w:t>TCI state switch for a known TCI state</w:t>
      </w:r>
      <w:r>
        <w:tab/>
        <w:t>1841</w:t>
      </w:r>
    </w:p>
    <w:p w14:paraId="1F49C03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A.5.5.11.1.1.1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1841</w:t>
      </w:r>
    </w:p>
    <w:p w14:paraId="6B5F20C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PMingLiU"/>
        </w:rPr>
        <w:t>A.5.5.11.1.1.</w:t>
      </w:r>
      <w:r w:rsidRPr="00F168CC">
        <w:rPr>
          <w:rFonts w:eastAsia="PMingLiU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PMingLiU"/>
        </w:rPr>
        <w:t xml:space="preserve">Test </w:t>
      </w:r>
      <w:r w:rsidRPr="00F168CC">
        <w:rPr>
          <w:rFonts w:eastAsia="PMingLiU"/>
          <w:lang w:val="en-US" w:eastAsia="zh-CN"/>
        </w:rPr>
        <w:t>parameters</w:t>
      </w:r>
      <w:r>
        <w:tab/>
        <w:t>1841</w:t>
      </w:r>
    </w:p>
    <w:p w14:paraId="3B7900E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PMingLiU"/>
        </w:rPr>
        <w:t>A.5.5.11.1.1.</w:t>
      </w:r>
      <w:r w:rsidRPr="00F168CC">
        <w:rPr>
          <w:rFonts w:eastAsia="PMingLiU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PMingLiU"/>
        </w:rPr>
        <w:t xml:space="preserve">Test </w:t>
      </w:r>
      <w:r w:rsidRPr="00F168CC">
        <w:rPr>
          <w:rFonts w:eastAsia="PMingLiU"/>
          <w:lang w:val="en-US" w:eastAsia="zh-CN"/>
        </w:rPr>
        <w:t>Requirements</w:t>
      </w:r>
      <w:r>
        <w:tab/>
        <w:t>1844</w:t>
      </w:r>
    </w:p>
    <w:p w14:paraId="2C2487F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A.5.5.11.2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uplink TCI state switch</w:t>
      </w:r>
      <w:r>
        <w:tab/>
        <w:t>1844</w:t>
      </w:r>
    </w:p>
    <w:p w14:paraId="1080033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A.5.5.11.2.1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1844</w:t>
      </w:r>
    </w:p>
    <w:p w14:paraId="1A08269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A.5.5.11.2.1.1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1844</w:t>
      </w:r>
    </w:p>
    <w:p w14:paraId="45BCCE3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A.5.5.11.2.1.2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parameters</w:t>
      </w:r>
      <w:r>
        <w:tab/>
        <w:t>1845</w:t>
      </w:r>
    </w:p>
    <w:p w14:paraId="773ED9C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A.5.5.11.2.1.3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1847</w:t>
      </w:r>
    </w:p>
    <w:p w14:paraId="4135BF6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A.5.5.11.3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downlink TCI state switch</w:t>
      </w:r>
      <w:r>
        <w:tab/>
        <w:t>1847</w:t>
      </w:r>
    </w:p>
    <w:p w14:paraId="45FC7B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A.5.5.11.3.1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E-UTRAN – NR </w:t>
      </w:r>
      <w:r w:rsidRPr="00F168CC">
        <w:rPr>
          <w:rFonts w:cs="Arial"/>
          <w:lang w:val="en-US"/>
        </w:rPr>
        <w:t xml:space="preserve">PSCell </w:t>
      </w:r>
      <w:r w:rsidRPr="00F168CC">
        <w:rPr>
          <w:rFonts w:cs="Arial"/>
        </w:rPr>
        <w:t>FR2 downlink TCI state switch to cell with additional PCI for a known TCI state</w:t>
      </w:r>
      <w:r>
        <w:tab/>
        <w:t>1847</w:t>
      </w:r>
    </w:p>
    <w:p w14:paraId="02228575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A.5.5.11.3.1.1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1847</w:t>
      </w:r>
    </w:p>
    <w:p w14:paraId="01667D8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A.5.5.11.3.1.2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1848</w:t>
      </w:r>
    </w:p>
    <w:p w14:paraId="53EB257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A.5.5.11.3</w:t>
      </w:r>
      <w:r w:rsidRPr="00F168CC">
        <w:rPr>
          <w:rFonts w:eastAsia="MS Mincho"/>
          <w:bCs/>
        </w:rPr>
        <w:t>.1</w:t>
      </w:r>
      <w:r w:rsidRPr="00F168C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1852</w:t>
      </w:r>
    </w:p>
    <w:p w14:paraId="7F0A6E7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A.5.5.12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1852</w:t>
      </w:r>
    </w:p>
    <w:p w14:paraId="4E3CC9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A.5.5.12.1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1852</w:t>
      </w:r>
    </w:p>
    <w:p w14:paraId="0D0D566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1852</w:t>
      </w:r>
    </w:p>
    <w:p w14:paraId="53B7A28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A.5.5.12.1.2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1855</w:t>
      </w:r>
    </w:p>
    <w:p w14:paraId="46E1EB7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A.5.5.13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</w:t>
      </w:r>
      <w:r>
        <w:tab/>
        <w:t>1856</w:t>
      </w:r>
    </w:p>
    <w:p w14:paraId="6413A57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A.5.5.13.1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1856</w:t>
      </w:r>
    </w:p>
    <w:p w14:paraId="60C0F4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1856</w:t>
      </w:r>
    </w:p>
    <w:p w14:paraId="657DD8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1859</w:t>
      </w:r>
    </w:p>
    <w:p w14:paraId="27D5BBB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A.5.6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1860</w:t>
      </w:r>
    </w:p>
    <w:p w14:paraId="4D90462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1860</w:t>
      </w:r>
    </w:p>
    <w:p w14:paraId="32DF659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EN-DC event triggered reporting </w:t>
      </w:r>
      <w:r w:rsidRPr="00F168CC">
        <w:rPr>
          <w:snapToGrid w:val="0"/>
          <w:lang w:eastAsia="zh-CN"/>
        </w:rPr>
        <w:t>test without gap under non-DRX</w:t>
      </w:r>
      <w:r>
        <w:tab/>
        <w:t>1860</w:t>
      </w:r>
    </w:p>
    <w:p w14:paraId="3F4900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1860</w:t>
      </w:r>
    </w:p>
    <w:p w14:paraId="6E9808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1863</w:t>
      </w:r>
    </w:p>
    <w:p w14:paraId="5989F32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</w:t>
      </w:r>
      <w:r w:rsidRPr="00F168C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</w:t>
      </w:r>
      <w:r w:rsidRPr="00F168CC">
        <w:rPr>
          <w:snapToGrid w:val="0"/>
          <w:lang w:eastAsia="zh-CN"/>
        </w:rPr>
        <w:t xml:space="preserve"> test without gap under DRX</w:t>
      </w:r>
      <w:r>
        <w:tab/>
        <w:t>1863</w:t>
      </w:r>
    </w:p>
    <w:p w14:paraId="1C4220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1863</w:t>
      </w:r>
    </w:p>
    <w:p w14:paraId="2FDCCF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1865</w:t>
      </w:r>
    </w:p>
    <w:p w14:paraId="4516482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</w:t>
      </w:r>
      <w:r w:rsidRPr="00F168CC">
        <w:rPr>
          <w:snapToGrid w:val="0"/>
          <w:lang w:eastAsia="zh-CN"/>
        </w:rPr>
        <w:t xml:space="preserve"> test with per-UE gaps under non-DRX</w:t>
      </w:r>
      <w:r>
        <w:tab/>
        <w:t>1866</w:t>
      </w:r>
    </w:p>
    <w:p w14:paraId="02DAD2E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1866</w:t>
      </w:r>
    </w:p>
    <w:p w14:paraId="1FD93CB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1870</w:t>
      </w:r>
    </w:p>
    <w:p w14:paraId="6BF9E6D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</w:t>
      </w:r>
      <w:r w:rsidRPr="00F168CC">
        <w:rPr>
          <w:snapToGrid w:val="0"/>
          <w:lang w:eastAsia="zh-CN"/>
        </w:rPr>
        <w:t xml:space="preserve"> test with per-UE gaps under DRX</w:t>
      </w:r>
      <w:r>
        <w:tab/>
        <w:t>1870</w:t>
      </w:r>
    </w:p>
    <w:p w14:paraId="6D1961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1870</w:t>
      </w:r>
    </w:p>
    <w:p w14:paraId="01B9A49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1873</w:t>
      </w:r>
    </w:p>
    <w:p w14:paraId="49EB694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1874</w:t>
      </w:r>
    </w:p>
    <w:p w14:paraId="6731B1E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A.5.6.2.1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1874</w:t>
      </w:r>
    </w:p>
    <w:p w14:paraId="7882490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1874</w:t>
      </w:r>
    </w:p>
    <w:p w14:paraId="39394D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1877</w:t>
      </w:r>
    </w:p>
    <w:p w14:paraId="666559C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A.5.6.2.2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1877</w:t>
      </w:r>
    </w:p>
    <w:p w14:paraId="5932447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1877</w:t>
      </w:r>
    </w:p>
    <w:p w14:paraId="787A72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1881</w:t>
      </w:r>
    </w:p>
    <w:p w14:paraId="0C91664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A.5.6.2.3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1881</w:t>
      </w:r>
    </w:p>
    <w:p w14:paraId="410D77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A.5.6.2.3.1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1881</w:t>
      </w:r>
    </w:p>
    <w:p w14:paraId="3CB03A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1885</w:t>
      </w:r>
    </w:p>
    <w:p w14:paraId="4FB4EE5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A.5.6.2.4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1885</w:t>
      </w:r>
    </w:p>
    <w:p w14:paraId="6B298F6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1885</w:t>
      </w:r>
    </w:p>
    <w:p w14:paraId="347005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1889</w:t>
      </w:r>
    </w:p>
    <w:p w14:paraId="487F272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A.5.6.2.5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1889</w:t>
      </w:r>
    </w:p>
    <w:p w14:paraId="510D018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1889</w:t>
      </w:r>
    </w:p>
    <w:p w14:paraId="7B0102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1894</w:t>
      </w:r>
    </w:p>
    <w:p w14:paraId="70BE03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A.5.6.2.6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1894</w:t>
      </w:r>
    </w:p>
    <w:p w14:paraId="44A07A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1894</w:t>
      </w:r>
    </w:p>
    <w:p w14:paraId="5B916B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1898</w:t>
      </w:r>
    </w:p>
    <w:p w14:paraId="74DA66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A.5.6.2.7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1898</w:t>
      </w:r>
    </w:p>
    <w:p w14:paraId="79A522E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1898</w:t>
      </w:r>
    </w:p>
    <w:p w14:paraId="4F39C1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1903</w:t>
      </w:r>
    </w:p>
    <w:p w14:paraId="75B0F42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A.5.6.2.8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1903</w:t>
      </w:r>
    </w:p>
    <w:p w14:paraId="20937E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1903</w:t>
      </w:r>
    </w:p>
    <w:p w14:paraId="5575F5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1908</w:t>
      </w:r>
    </w:p>
    <w:p w14:paraId="2967FCD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1909</w:t>
      </w:r>
    </w:p>
    <w:p w14:paraId="155C382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not used</w:t>
      </w:r>
      <w:r>
        <w:tab/>
        <w:t>1909</w:t>
      </w:r>
    </w:p>
    <w:p w14:paraId="0DE2D4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1909</w:t>
      </w:r>
    </w:p>
    <w:p w14:paraId="51FC7C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1909</w:t>
      </w:r>
    </w:p>
    <w:p w14:paraId="5E4F22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1911</w:t>
      </w:r>
    </w:p>
    <w:p w14:paraId="1CEFFCA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used</w:t>
      </w:r>
      <w:r>
        <w:tab/>
        <w:t>1911</w:t>
      </w:r>
    </w:p>
    <w:p w14:paraId="3DBCC38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1911</w:t>
      </w:r>
    </w:p>
    <w:p w14:paraId="0DA4D2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1912</w:t>
      </w:r>
    </w:p>
    <w:p w14:paraId="0735F4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1914</w:t>
      </w:r>
    </w:p>
    <w:p w14:paraId="3BDEA58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not used</w:t>
      </w:r>
      <w:r>
        <w:tab/>
        <w:t>1914</w:t>
      </w:r>
    </w:p>
    <w:p w14:paraId="6781EE3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1914</w:t>
      </w:r>
    </w:p>
    <w:p w14:paraId="7E9D4FB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1915</w:t>
      </w:r>
    </w:p>
    <w:p w14:paraId="7408B4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1917</w:t>
      </w:r>
    </w:p>
    <w:p w14:paraId="0CF86DF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used</w:t>
      </w:r>
      <w:r>
        <w:tab/>
        <w:t>1917</w:t>
      </w:r>
    </w:p>
    <w:p w14:paraId="319E9D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1917</w:t>
      </w:r>
    </w:p>
    <w:p w14:paraId="2D0487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1918</w:t>
      </w:r>
    </w:p>
    <w:p w14:paraId="21D8E4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1920</w:t>
      </w:r>
    </w:p>
    <w:p w14:paraId="18C6106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A.5.6.4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1921</w:t>
      </w:r>
    </w:p>
    <w:p w14:paraId="01711FC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SRS-RSRP measurement with DRX</w:t>
      </w:r>
      <w:r>
        <w:tab/>
        <w:t>1921</w:t>
      </w:r>
    </w:p>
    <w:p w14:paraId="6BDE05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1921</w:t>
      </w:r>
    </w:p>
    <w:p w14:paraId="3F857C9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1921</w:t>
      </w:r>
    </w:p>
    <w:p w14:paraId="7F091BF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A.5.6.4.1.3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1923</w:t>
      </w:r>
    </w:p>
    <w:p w14:paraId="1B83E48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CLI-RSSI measurement with DRX</w:t>
      </w:r>
      <w:r>
        <w:tab/>
        <w:t>1923</w:t>
      </w:r>
    </w:p>
    <w:p w14:paraId="2DE1B4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1923</w:t>
      </w:r>
    </w:p>
    <w:p w14:paraId="46D58C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1924</w:t>
      </w:r>
    </w:p>
    <w:p w14:paraId="096BBA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A.5.6.4.2.3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1926</w:t>
      </w:r>
    </w:p>
    <w:p w14:paraId="04D8D56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A.5.6.5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with autonomous gaps</w:t>
      </w:r>
      <w:r>
        <w:tab/>
        <w:t>1926</w:t>
      </w:r>
    </w:p>
    <w:p w14:paraId="0D80A26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A.5.6.5.1 </w:t>
      </w:r>
      <w:r>
        <w:rPr>
          <w:rFonts w:ascii="Calibri" w:eastAsia="Malgun Gothic" w:hAnsi="Calibri"/>
          <w:sz w:val="22"/>
          <w:szCs w:val="22"/>
        </w:rPr>
        <w:tab/>
      </w:r>
      <w:r>
        <w:t>EN-DC inter-frequency CGI identification of NR neighbor cell in FR2</w:t>
      </w:r>
      <w:r>
        <w:tab/>
        <w:t>1926</w:t>
      </w:r>
    </w:p>
    <w:p w14:paraId="1AE3CB5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1926</w:t>
      </w:r>
    </w:p>
    <w:p w14:paraId="2FFBEA9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1929</w:t>
      </w:r>
    </w:p>
    <w:p w14:paraId="6E62BE7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A.5.6.6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1930</w:t>
      </w:r>
    </w:p>
    <w:p w14:paraId="5D3132B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SSB based CMR and dedicated IMR when DRX is not used</w:t>
      </w:r>
      <w:r>
        <w:tab/>
        <w:t>1932</w:t>
      </w:r>
    </w:p>
    <w:p w14:paraId="4372A6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1932</w:t>
      </w:r>
    </w:p>
    <w:p w14:paraId="206328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1933</w:t>
      </w:r>
    </w:p>
    <w:p w14:paraId="17071E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1936</w:t>
      </w:r>
    </w:p>
    <w:p w14:paraId="0717DA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A.5.6.6.</w:t>
      </w:r>
      <w:r w:rsidRPr="00F168C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</w:t>
      </w:r>
      <w:r w:rsidRPr="00F168CC">
        <w:rPr>
          <w:snapToGrid w:val="0"/>
          <w:lang w:eastAsia="zh-CN"/>
        </w:rPr>
        <w:t xml:space="preserve"> with</w:t>
      </w:r>
      <w:r w:rsidRPr="00F168CC">
        <w:rPr>
          <w:snapToGrid w:val="0"/>
        </w:rPr>
        <w:t xml:space="preserve"> CSI-RS based CMR and dedicated IMR configured when DRX is not used</w:t>
      </w:r>
      <w:r>
        <w:tab/>
        <w:t>1936</w:t>
      </w:r>
    </w:p>
    <w:p w14:paraId="3927E4D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1936</w:t>
      </w:r>
    </w:p>
    <w:p w14:paraId="4A828D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1937</w:t>
      </w:r>
    </w:p>
    <w:p w14:paraId="0D6DFF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1939</w:t>
      </w:r>
    </w:p>
    <w:p w14:paraId="4FFC997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A.5.6.7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Intra-frequency Measurements</w:t>
      </w:r>
      <w:r>
        <w:tab/>
        <w:t>1939</w:t>
      </w:r>
    </w:p>
    <w:p w14:paraId="2897890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EN-DC event triggered reporting </w:t>
      </w:r>
      <w:r w:rsidRPr="00F168CC">
        <w:rPr>
          <w:snapToGrid w:val="0"/>
          <w:lang w:eastAsia="zh-CN"/>
        </w:rPr>
        <w:t>test without gap under non-DRX</w:t>
      </w:r>
      <w:r>
        <w:tab/>
        <w:t>1939</w:t>
      </w:r>
    </w:p>
    <w:p w14:paraId="58717B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A.5.6.7.1.1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1939</w:t>
      </w:r>
    </w:p>
    <w:p w14:paraId="1488D9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A.5.6.7.1.2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1942</w:t>
      </w:r>
    </w:p>
    <w:p w14:paraId="611CA5D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A.5.6.8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1942</w:t>
      </w:r>
    </w:p>
    <w:p w14:paraId="2313466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A.5.6.8.1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NR FR2 cell when DRX is used</w:t>
      </w:r>
      <w:r>
        <w:tab/>
        <w:t>1942</w:t>
      </w:r>
    </w:p>
    <w:p w14:paraId="357FDB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1942</w:t>
      </w:r>
    </w:p>
    <w:p w14:paraId="0508CC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1947</w:t>
      </w:r>
    </w:p>
    <w:p w14:paraId="3D9950D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A.5.7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1947</w:t>
      </w:r>
    </w:p>
    <w:p w14:paraId="3DBE3C5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1947</w:t>
      </w:r>
    </w:p>
    <w:p w14:paraId="461E9E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intra-frequency case measurement accuracy with FR2 serving cell and FR2 target cell</w:t>
      </w:r>
      <w:r>
        <w:tab/>
        <w:t>1947</w:t>
      </w:r>
    </w:p>
    <w:p w14:paraId="1FC07C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1947</w:t>
      </w:r>
    </w:p>
    <w:p w14:paraId="3684080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1948</w:t>
      </w:r>
    </w:p>
    <w:p w14:paraId="0235B0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1950</w:t>
      </w:r>
    </w:p>
    <w:p w14:paraId="60C750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inter-frequency case measurement accuracy with FR2 serving cell and FR2 target cell</w:t>
      </w:r>
      <w:r>
        <w:tab/>
        <w:t>1951</w:t>
      </w:r>
    </w:p>
    <w:p w14:paraId="59701F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1951</w:t>
      </w:r>
    </w:p>
    <w:p w14:paraId="3D7A0E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1951</w:t>
      </w:r>
    </w:p>
    <w:p w14:paraId="0E9961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1955</w:t>
      </w:r>
    </w:p>
    <w:p w14:paraId="2D39439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inter-frequency measurement accuracy with FR1 serving cell and FR2 target cell</w:t>
      </w:r>
      <w:r>
        <w:tab/>
        <w:t>1956</w:t>
      </w:r>
    </w:p>
    <w:p w14:paraId="08E3D0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1956</w:t>
      </w:r>
    </w:p>
    <w:p w14:paraId="26C3938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1956</w:t>
      </w:r>
    </w:p>
    <w:p w14:paraId="37FE61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A.5.7.1.3.3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1959</w:t>
      </w:r>
    </w:p>
    <w:p w14:paraId="34F9E5B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1960</w:t>
      </w:r>
    </w:p>
    <w:p w14:paraId="71ED54F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A.5.7.2.1</w:t>
      </w:r>
      <w:r>
        <w:rPr>
          <w:rFonts w:ascii="Calibri" w:eastAsia="Malgun Gothic" w:hAnsi="Calibri"/>
          <w:sz w:val="22"/>
          <w:szCs w:val="22"/>
        </w:rPr>
        <w:tab/>
      </w:r>
      <w:r>
        <w:t>EN-DC Intra-frequency measurement accuracy with FR2 serving cell and FR2 TDD target cell</w:t>
      </w:r>
      <w:r>
        <w:tab/>
        <w:t>1960</w:t>
      </w:r>
    </w:p>
    <w:p w14:paraId="38E1AB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1960</w:t>
      </w:r>
    </w:p>
    <w:p w14:paraId="4480F0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1960</w:t>
      </w:r>
    </w:p>
    <w:p w14:paraId="21847E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1963</w:t>
      </w:r>
    </w:p>
    <w:p w14:paraId="72F025A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1963</w:t>
      </w:r>
    </w:p>
    <w:p w14:paraId="01E235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5</w:t>
      </w:r>
      <w:r w:rsidRPr="00F168CC">
        <w:rPr>
          <w:snapToGrid w:val="0"/>
        </w:rPr>
        <w:t>.7.2.2.1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1963</w:t>
      </w:r>
    </w:p>
    <w:p w14:paraId="5E3190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1963</w:t>
      </w:r>
    </w:p>
    <w:p w14:paraId="2E720B0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1965</w:t>
      </w:r>
    </w:p>
    <w:p w14:paraId="681D739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1966</w:t>
      </w:r>
    </w:p>
    <w:p w14:paraId="4CE756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1966</w:t>
      </w:r>
    </w:p>
    <w:p w14:paraId="61F6B0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1966</w:t>
      </w:r>
    </w:p>
    <w:p w14:paraId="4FED62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1966</w:t>
      </w:r>
    </w:p>
    <w:p w14:paraId="60E9183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1969</w:t>
      </w:r>
    </w:p>
    <w:p w14:paraId="695249D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1969</w:t>
      </w:r>
    </w:p>
    <w:p w14:paraId="14E7E43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1969</w:t>
      </w:r>
    </w:p>
    <w:p w14:paraId="1F2A2E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1969</w:t>
      </w:r>
    </w:p>
    <w:p w14:paraId="303D30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1971</w:t>
      </w:r>
    </w:p>
    <w:p w14:paraId="366D3F6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1971</w:t>
      </w:r>
    </w:p>
    <w:p w14:paraId="182545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</w:t>
      </w:r>
      <w:r>
        <w:tab/>
        <w:t>1971</w:t>
      </w:r>
    </w:p>
    <w:p w14:paraId="68EFDF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1971</w:t>
      </w:r>
    </w:p>
    <w:p w14:paraId="556145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1972</w:t>
      </w:r>
    </w:p>
    <w:p w14:paraId="0FA5A8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1974</w:t>
      </w:r>
    </w:p>
    <w:p w14:paraId="61505C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on resource set with repetition off</w:t>
      </w:r>
      <w:r>
        <w:tab/>
        <w:t>1975</w:t>
      </w:r>
    </w:p>
    <w:p w14:paraId="62ED36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1975</w:t>
      </w:r>
    </w:p>
    <w:p w14:paraId="41635F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1975</w:t>
      </w:r>
    </w:p>
    <w:p w14:paraId="1C50B8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1977</w:t>
      </w:r>
    </w:p>
    <w:p w14:paraId="5FC03A0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A.5.7.5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1978</w:t>
      </w:r>
    </w:p>
    <w:p w14:paraId="6C7E6E1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SRS-RSRP measurement accuracy with FR2 serving cell</w:t>
      </w:r>
      <w:r>
        <w:tab/>
        <w:t>1978</w:t>
      </w:r>
    </w:p>
    <w:p w14:paraId="495148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1978</w:t>
      </w:r>
    </w:p>
    <w:p w14:paraId="4E4459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1978</w:t>
      </w:r>
    </w:p>
    <w:p w14:paraId="2F304F3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1981</w:t>
      </w:r>
    </w:p>
    <w:p w14:paraId="6B5B818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CLI-RSSI measurement accuracy with FR2 serving cell</w:t>
      </w:r>
      <w:r>
        <w:tab/>
        <w:t>1982</w:t>
      </w:r>
    </w:p>
    <w:p w14:paraId="30856A7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1982</w:t>
      </w:r>
    </w:p>
    <w:p w14:paraId="09514C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1982</w:t>
      </w:r>
    </w:p>
    <w:p w14:paraId="0EF7DB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1984</w:t>
      </w:r>
    </w:p>
    <w:p w14:paraId="55A89B4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A.5.7.6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1985</w:t>
      </w:r>
    </w:p>
    <w:p w14:paraId="405956E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SSB based CMR and dedicated IMR</w:t>
      </w:r>
      <w:r>
        <w:tab/>
        <w:t>1988</w:t>
      </w:r>
    </w:p>
    <w:p w14:paraId="3E685FB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1988</w:t>
      </w:r>
    </w:p>
    <w:p w14:paraId="452BFFD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1988</w:t>
      </w:r>
    </w:p>
    <w:p w14:paraId="44029C3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A.5.7.6.2.3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1990</w:t>
      </w:r>
    </w:p>
    <w:p w14:paraId="332FE4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CSI-RS based CMR and dedicated IMR</w:t>
      </w:r>
      <w:r>
        <w:tab/>
        <w:t>1991</w:t>
      </w:r>
    </w:p>
    <w:p w14:paraId="4F54C8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1991</w:t>
      </w:r>
    </w:p>
    <w:p w14:paraId="02AE71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1991</w:t>
      </w:r>
    </w:p>
    <w:p w14:paraId="7941C67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1993</w:t>
      </w:r>
    </w:p>
    <w:p w14:paraId="6B68F1E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A.5.7.7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1994</w:t>
      </w:r>
    </w:p>
    <w:p w14:paraId="3415B7F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intra-frequency case measurement accuracy with FR2 serving cell and FR2 target cell</w:t>
      </w:r>
      <w:r>
        <w:tab/>
        <w:t>1994</w:t>
      </w:r>
    </w:p>
    <w:p w14:paraId="404022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1994</w:t>
      </w:r>
    </w:p>
    <w:p w14:paraId="7786CD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1994</w:t>
      </w:r>
    </w:p>
    <w:p w14:paraId="0987B24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1996</w:t>
      </w:r>
    </w:p>
    <w:p w14:paraId="35CFE9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inter-frequency case measurement accuracy with FR2 serving cell and FR2 target cell</w:t>
      </w:r>
      <w:r>
        <w:tab/>
        <w:t>1997</w:t>
      </w:r>
    </w:p>
    <w:p w14:paraId="0450B40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1997</w:t>
      </w:r>
    </w:p>
    <w:p w14:paraId="27183D7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1997</w:t>
      </w:r>
    </w:p>
    <w:p w14:paraId="67FA3F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2001</w:t>
      </w:r>
    </w:p>
    <w:p w14:paraId="066C232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2002</w:t>
      </w:r>
    </w:p>
    <w:p w14:paraId="7D8C914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Intra-frequency measurement accuracy with FR2 serving cell and FR2 target cell</w:t>
      </w:r>
      <w:r>
        <w:tab/>
        <w:t>2002</w:t>
      </w:r>
    </w:p>
    <w:p w14:paraId="14AE97B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A.5.7.8.1.1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2002</w:t>
      </w:r>
    </w:p>
    <w:p w14:paraId="08FF9E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A.5.7.8.1.2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2002</w:t>
      </w:r>
    </w:p>
    <w:p w14:paraId="5168C0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A.5.7.8.1.3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2004</w:t>
      </w:r>
    </w:p>
    <w:p w14:paraId="3AB731E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2004</w:t>
      </w:r>
    </w:p>
    <w:p w14:paraId="210184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A.5.7.8.2.1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2004</w:t>
      </w:r>
    </w:p>
    <w:p w14:paraId="5241C4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2004</w:t>
      </w:r>
    </w:p>
    <w:p w14:paraId="400DF5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2006</w:t>
      </w:r>
    </w:p>
    <w:p w14:paraId="729DEAE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2006</w:t>
      </w:r>
    </w:p>
    <w:p w14:paraId="2F48EAD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2006</w:t>
      </w:r>
    </w:p>
    <w:p w14:paraId="1B672F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A.5.7.9.1.1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2006</w:t>
      </w:r>
    </w:p>
    <w:p w14:paraId="60A092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A.5.7.9.1.2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2006</w:t>
      </w:r>
    </w:p>
    <w:p w14:paraId="0B28B9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A.5.7.9.1.3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2009</w:t>
      </w:r>
    </w:p>
    <w:p w14:paraId="34696F6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2009</w:t>
      </w:r>
    </w:p>
    <w:p w14:paraId="4BE3BF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A.5.7.9.2.1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2009</w:t>
      </w:r>
    </w:p>
    <w:p w14:paraId="7B2425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A.5.7.9.2.2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2009</w:t>
      </w:r>
    </w:p>
    <w:p w14:paraId="34C4E3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2012</w:t>
      </w:r>
    </w:p>
    <w:p w14:paraId="006A370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A.5.8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2012</w:t>
      </w:r>
    </w:p>
    <w:p w14:paraId="05CEA9AB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A.6</w:t>
      </w:r>
      <w:r>
        <w:rPr>
          <w:rFonts w:ascii="Calibri" w:eastAsia="Malgun Gothic" w:hAnsi="Calibri"/>
          <w:szCs w:val="22"/>
        </w:rPr>
        <w:tab/>
      </w:r>
      <w:r>
        <w:t>NR standalone tests with all NR cells in FR1</w:t>
      </w:r>
      <w:r>
        <w:tab/>
        <w:t>2005</w:t>
      </w:r>
    </w:p>
    <w:p w14:paraId="644FC49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A.6.1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2005</w:t>
      </w:r>
    </w:p>
    <w:p w14:paraId="63358E0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2005</w:t>
      </w:r>
    </w:p>
    <w:p w14:paraId="1897AEB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2005</w:t>
      </w:r>
    </w:p>
    <w:p w14:paraId="0E157C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2005</w:t>
      </w:r>
    </w:p>
    <w:p w14:paraId="695980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2005</w:t>
      </w:r>
    </w:p>
    <w:p w14:paraId="29B0F6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2009</w:t>
      </w:r>
    </w:p>
    <w:p w14:paraId="04EA752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2009</w:t>
      </w:r>
    </w:p>
    <w:p w14:paraId="319D7D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2009</w:t>
      </w:r>
    </w:p>
    <w:p w14:paraId="01DB45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2009</w:t>
      </w:r>
    </w:p>
    <w:p w14:paraId="53FBFD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2013</w:t>
      </w:r>
    </w:p>
    <w:p w14:paraId="0529439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low mobility</w:t>
      </w:r>
      <w:r w:rsidRPr="00F168CC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2013</w:t>
      </w:r>
    </w:p>
    <w:p w14:paraId="1B128F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2013</w:t>
      </w:r>
    </w:p>
    <w:p w14:paraId="32051E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2013</w:t>
      </w:r>
    </w:p>
    <w:p w14:paraId="096D78F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2018</w:t>
      </w:r>
    </w:p>
    <w:p w14:paraId="47C58F9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2018</w:t>
      </w:r>
    </w:p>
    <w:p w14:paraId="012360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2018</w:t>
      </w:r>
    </w:p>
    <w:p w14:paraId="453E34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2018</w:t>
      </w:r>
    </w:p>
    <w:p w14:paraId="7E6019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2021</w:t>
      </w:r>
    </w:p>
    <w:p w14:paraId="47B22CE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2021</w:t>
      </w:r>
    </w:p>
    <w:p w14:paraId="1971B9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2021</w:t>
      </w:r>
    </w:p>
    <w:p w14:paraId="3AE9B2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2021</w:t>
      </w:r>
    </w:p>
    <w:p w14:paraId="32762C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2026</w:t>
      </w:r>
    </w:p>
    <w:p w14:paraId="7A8E0B5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2026</w:t>
      </w:r>
    </w:p>
    <w:p w14:paraId="3656F1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A.6.1.1.6.1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2026</w:t>
      </w:r>
    </w:p>
    <w:p w14:paraId="408E2C7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2027</w:t>
      </w:r>
    </w:p>
    <w:p w14:paraId="294D660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2031</w:t>
      </w:r>
    </w:p>
    <w:p w14:paraId="194F80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eastAsia="zh-CN"/>
        </w:rPr>
        <w:t xml:space="preserve">Cell reselection to FR1 intra-frequency NR case </w:t>
      </w:r>
      <w:r w:rsidRPr="00F168CC">
        <w:rPr>
          <w:rFonts w:eastAsia="Malgun Gothic"/>
        </w:rPr>
        <w:t xml:space="preserve">for UE configured with </w:t>
      </w:r>
      <w:r w:rsidRPr="00F168CC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2032</w:t>
      </w:r>
    </w:p>
    <w:p w14:paraId="1A032D3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eastAsia="zh-CN"/>
        </w:rPr>
        <w:t>A.6.1.1.7.1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eastAsia="zh-CN"/>
        </w:rPr>
        <w:t>Test Purpose and Environment</w:t>
      </w:r>
      <w:r>
        <w:tab/>
        <w:t>2032</w:t>
      </w:r>
    </w:p>
    <w:p w14:paraId="06EA4C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eastAsia="zh-CN"/>
        </w:rPr>
        <w:t>A.6.1.1.7.2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eastAsia="zh-CN"/>
        </w:rPr>
        <w:t>Test Parameters</w:t>
      </w:r>
      <w:r>
        <w:tab/>
        <w:t>2032</w:t>
      </w:r>
    </w:p>
    <w:p w14:paraId="659338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eastAsia="zh-CN"/>
        </w:rPr>
        <w:t>A.6.1.1.7.3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eastAsia="zh-CN"/>
        </w:rPr>
        <w:t>Test Requirements</w:t>
      </w:r>
      <w:r>
        <w:tab/>
        <w:t>2035</w:t>
      </w:r>
    </w:p>
    <w:p w14:paraId="5BD9A0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F168CC">
        <w:rPr>
          <w:i/>
          <w:iCs/>
          <w:lang w:eastAsia="zh-CN"/>
        </w:rPr>
        <w:t>highSpeedMeasInterFreq-r17</w:t>
      </w:r>
      <w:r>
        <w:tab/>
        <w:t>2035</w:t>
      </w:r>
    </w:p>
    <w:p w14:paraId="46E51E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2035</w:t>
      </w:r>
    </w:p>
    <w:p w14:paraId="5ECB17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2035</w:t>
      </w:r>
    </w:p>
    <w:p w14:paraId="303F2C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2039</w:t>
      </w:r>
    </w:p>
    <w:p w14:paraId="0294629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A.6.1.2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cell re-selection</w:t>
      </w:r>
      <w:r>
        <w:tab/>
        <w:t>2039</w:t>
      </w:r>
    </w:p>
    <w:p w14:paraId="119801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2039</w:t>
      </w:r>
    </w:p>
    <w:p w14:paraId="0F80098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2039</w:t>
      </w:r>
    </w:p>
    <w:p w14:paraId="3DFACE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2039</w:t>
      </w:r>
    </w:p>
    <w:p w14:paraId="59BE7C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2042</w:t>
      </w:r>
    </w:p>
    <w:p w14:paraId="7BB41BD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2043</w:t>
      </w:r>
    </w:p>
    <w:p w14:paraId="479D274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2043</w:t>
      </w:r>
    </w:p>
    <w:p w14:paraId="72F99C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2043</w:t>
      </w:r>
    </w:p>
    <w:p w14:paraId="6CEDFB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2046</w:t>
      </w:r>
    </w:p>
    <w:p w14:paraId="00E7B2A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A.6.1.2.3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low mobility relaxed measurement criterion</w:t>
      </w:r>
      <w:r>
        <w:tab/>
        <w:t>2047</w:t>
      </w:r>
    </w:p>
    <w:p w14:paraId="53BDA9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2047</w:t>
      </w:r>
    </w:p>
    <w:p w14:paraId="2E2EB8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2047</w:t>
      </w:r>
    </w:p>
    <w:p w14:paraId="516C0C7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2050</w:t>
      </w:r>
    </w:p>
    <w:p w14:paraId="3927E18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lower priority E-UTRAN for </w:t>
      </w:r>
      <w:r w:rsidRPr="00F168CC">
        <w:rPr>
          <w:lang w:val="en-US" w:eastAsia="zh-CN"/>
        </w:rPr>
        <w:t>UE fulfilling not-at-cell edge relaxed measurement criterion</w:t>
      </w:r>
      <w:r>
        <w:tab/>
        <w:t>2051</w:t>
      </w:r>
    </w:p>
    <w:p w14:paraId="4A0351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2051</w:t>
      </w:r>
    </w:p>
    <w:p w14:paraId="7C4A5B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2051</w:t>
      </w:r>
    </w:p>
    <w:p w14:paraId="4B95274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2054</w:t>
      </w:r>
    </w:p>
    <w:p w14:paraId="3410589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2055</w:t>
      </w:r>
    </w:p>
    <w:p w14:paraId="72242A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2055</w:t>
      </w:r>
    </w:p>
    <w:p w14:paraId="7084CA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2055</w:t>
      </w:r>
    </w:p>
    <w:p w14:paraId="31667E4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2059</w:t>
      </w:r>
    </w:p>
    <w:p w14:paraId="44078AD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  <w:bCs/>
          <w:lang w:eastAsia="zh-CN"/>
        </w:rPr>
        <w:t>Void</w:t>
      </w:r>
      <w:r>
        <w:tab/>
        <w:t>2060</w:t>
      </w:r>
    </w:p>
    <w:p w14:paraId="706534A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A.6.2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2060</w:t>
      </w:r>
    </w:p>
    <w:p w14:paraId="75A2353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A.6.2.1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</w:t>
      </w:r>
      <w:r>
        <w:tab/>
        <w:t>2060</w:t>
      </w:r>
    </w:p>
    <w:p w14:paraId="6ADFBE7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2060</w:t>
      </w:r>
    </w:p>
    <w:p w14:paraId="249ACC7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2061</w:t>
      </w:r>
    </w:p>
    <w:p w14:paraId="61A21CE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2063</w:t>
      </w:r>
    </w:p>
    <w:p w14:paraId="233CEFC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A.6.3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2063</w:t>
      </w:r>
    </w:p>
    <w:p w14:paraId="73C6FE1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2063</w:t>
      </w:r>
    </w:p>
    <w:p w14:paraId="340F2B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FR1 to FR1; known target cell</w:t>
      </w:r>
      <w:r>
        <w:tab/>
        <w:t>2063</w:t>
      </w:r>
    </w:p>
    <w:p w14:paraId="450D30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2063</w:t>
      </w:r>
    </w:p>
    <w:p w14:paraId="2617CA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2063</w:t>
      </w:r>
    </w:p>
    <w:p w14:paraId="79B116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A.6.3.1.1.3 Test Requirements</w:t>
      </w:r>
      <w:r>
        <w:tab/>
        <w:t>2067</w:t>
      </w:r>
    </w:p>
    <w:p w14:paraId="19A7929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FR1 to FR1; unknown target cell</w:t>
      </w:r>
      <w:r>
        <w:tab/>
        <w:t>2067</w:t>
      </w:r>
    </w:p>
    <w:p w14:paraId="4CAF88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2067</w:t>
      </w:r>
    </w:p>
    <w:p w14:paraId="0517EB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2067</w:t>
      </w:r>
    </w:p>
    <w:p w14:paraId="01B6A8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2071</w:t>
      </w:r>
    </w:p>
    <w:p w14:paraId="577C2D9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FR1 to FR1; unknown target cell</w:t>
      </w:r>
      <w:r>
        <w:tab/>
        <w:t>2071</w:t>
      </w:r>
    </w:p>
    <w:p w14:paraId="51EF013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2071</w:t>
      </w:r>
    </w:p>
    <w:p w14:paraId="590E33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2071</w:t>
      </w:r>
    </w:p>
    <w:p w14:paraId="10EB1D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2075</w:t>
      </w:r>
    </w:p>
    <w:p w14:paraId="26E91A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val="sv-FI"/>
        </w:rPr>
        <w:t>A.6.3.1.4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  <w:lang w:val="sv-FI"/>
        </w:rPr>
        <w:t xml:space="preserve">SA NR </w:t>
      </w:r>
      <w:r w:rsidRPr="00F168CC">
        <w:rPr>
          <w:lang w:val="sv-FI"/>
        </w:rPr>
        <w:t>- E-UTRAN handover</w:t>
      </w:r>
      <w:r>
        <w:tab/>
        <w:t>2075</w:t>
      </w:r>
    </w:p>
    <w:p w14:paraId="57A844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2075</w:t>
      </w:r>
    </w:p>
    <w:p w14:paraId="6D499E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2081</w:t>
      </w:r>
    </w:p>
    <w:p w14:paraId="3C55FE7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</w:rPr>
        <w:t>A.6.3.1.5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</w:rPr>
        <w:t xml:space="preserve">SA NR </w:t>
      </w:r>
      <w:r>
        <w:t>- E-UTRAN handover with unknown target cell</w:t>
      </w:r>
      <w:r>
        <w:tab/>
        <w:t>2081</w:t>
      </w:r>
    </w:p>
    <w:p w14:paraId="4A0F0AF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2081</w:t>
      </w:r>
    </w:p>
    <w:p w14:paraId="3E2599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A.6.3.1.5.2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2087</w:t>
      </w:r>
    </w:p>
    <w:p w14:paraId="43740F9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val="sv-FI"/>
        </w:rPr>
        <w:t>A.6.3.1.6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  <w:lang w:val="sv-FI"/>
        </w:rPr>
        <w:t xml:space="preserve"> SA NR </w:t>
      </w:r>
      <w:r w:rsidRPr="00F168CC">
        <w:rPr>
          <w:lang w:val="sv-FI"/>
        </w:rPr>
        <w:t>- UTRAN FDD handover</w:t>
      </w:r>
      <w:r>
        <w:tab/>
        <w:t>2087</w:t>
      </w:r>
    </w:p>
    <w:p w14:paraId="56865B8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2087</w:t>
      </w:r>
    </w:p>
    <w:p w14:paraId="7B7173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2091</w:t>
      </w:r>
    </w:p>
    <w:p w14:paraId="4A6E96F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synchronous DAPS handover in FR1</w:t>
      </w:r>
      <w:r>
        <w:tab/>
        <w:t>2091</w:t>
      </w:r>
    </w:p>
    <w:p w14:paraId="0FA1B4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2091</w:t>
      </w:r>
    </w:p>
    <w:p w14:paraId="499B61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2091</w:t>
      </w:r>
    </w:p>
    <w:p w14:paraId="6905A8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2095</w:t>
      </w:r>
    </w:p>
    <w:p w14:paraId="190F11B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asynchronous DAPS handover in FR1</w:t>
      </w:r>
      <w:r>
        <w:tab/>
        <w:t>2096</w:t>
      </w:r>
    </w:p>
    <w:p w14:paraId="72266CC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2096</w:t>
      </w:r>
    </w:p>
    <w:p w14:paraId="4727A7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2096</w:t>
      </w:r>
    </w:p>
    <w:p w14:paraId="575641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A.6.3.1.8.3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2100</w:t>
      </w:r>
    </w:p>
    <w:p w14:paraId="231C857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Intra-band inter-frequency synchronous DAPS handover test in SA for FR1</w:t>
      </w:r>
      <w:r>
        <w:tab/>
        <w:t>2101</w:t>
      </w:r>
    </w:p>
    <w:p w14:paraId="183869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2101</w:t>
      </w:r>
    </w:p>
    <w:p w14:paraId="4732C8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2101</w:t>
      </w:r>
    </w:p>
    <w:p w14:paraId="02357C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A.6.3.1.9.3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2105</w:t>
      </w:r>
    </w:p>
    <w:p w14:paraId="5900946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Intra-band inter-frequency asynchronous DAPS handover test in SA for FR1</w:t>
      </w:r>
      <w:r>
        <w:tab/>
        <w:t>2105</w:t>
      </w:r>
    </w:p>
    <w:p w14:paraId="06499F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2105</w:t>
      </w:r>
    </w:p>
    <w:p w14:paraId="518102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2105</w:t>
      </w:r>
    </w:p>
    <w:p w14:paraId="5D526B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A.6.3.1.10.3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2108</w:t>
      </w:r>
    </w:p>
    <w:p w14:paraId="3E0001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Inter-band inter-frequency synchronous DAPS handover from FR1 to FR1</w:t>
      </w:r>
      <w:r>
        <w:tab/>
        <w:t>2108</w:t>
      </w:r>
    </w:p>
    <w:p w14:paraId="2154E85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2108</w:t>
      </w:r>
    </w:p>
    <w:p w14:paraId="5162E0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2108</w:t>
      </w:r>
    </w:p>
    <w:p w14:paraId="593ECE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A.6.3.1.11.3 Test Requirements</w:t>
      </w:r>
      <w:r>
        <w:tab/>
        <w:t>2115</w:t>
      </w:r>
    </w:p>
    <w:p w14:paraId="597783A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Inter-band inter-frequency asynchronous DAPS handover from FR1 to FR1</w:t>
      </w:r>
      <w:r>
        <w:tab/>
        <w:t>2115</w:t>
      </w:r>
    </w:p>
    <w:p w14:paraId="5902CD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2115</w:t>
      </w:r>
    </w:p>
    <w:p w14:paraId="5BA1D2C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2115</w:t>
      </w:r>
    </w:p>
    <w:p w14:paraId="6A2047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A.6.3.1.12.3 Test Requirements</w:t>
      </w:r>
      <w:r>
        <w:tab/>
        <w:t>2123</w:t>
      </w:r>
    </w:p>
    <w:p w14:paraId="73725AE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val="sv-FI"/>
        </w:rPr>
        <w:t>A.6.3.1.13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  <w:lang w:val="sv-FI"/>
        </w:rPr>
        <w:t xml:space="preserve">SA NR </w:t>
      </w:r>
      <w:r w:rsidRPr="00F168CC">
        <w:rPr>
          <w:lang w:val="sv-FI"/>
        </w:rPr>
        <w:t>- E-UTRAN with NR PSCell addition in FR1</w:t>
      </w:r>
      <w:r>
        <w:tab/>
        <w:t>2123</w:t>
      </w:r>
    </w:p>
    <w:p w14:paraId="05172E4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2123</w:t>
      </w:r>
    </w:p>
    <w:p w14:paraId="655767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2132</w:t>
      </w:r>
    </w:p>
    <w:p w14:paraId="6529C60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val="sv-FI"/>
        </w:rPr>
        <w:t>A.6.3.1.14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  <w:lang w:val="sv-FI"/>
        </w:rPr>
        <w:t xml:space="preserve">SA NR </w:t>
      </w:r>
      <w:r w:rsidRPr="00F168CC">
        <w:rPr>
          <w:lang w:val="sv-FI"/>
        </w:rPr>
        <w:t>- E-UTRAN handover with NR FR1 PScell addition</w:t>
      </w:r>
      <w:r>
        <w:tab/>
        <w:t>2132</w:t>
      </w:r>
    </w:p>
    <w:p w14:paraId="0E9EED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2132</w:t>
      </w:r>
    </w:p>
    <w:p w14:paraId="02069A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2141</w:t>
      </w:r>
    </w:p>
    <w:p w14:paraId="5251CF4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2142</w:t>
      </w:r>
    </w:p>
    <w:p w14:paraId="278A953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RRC Re-establishment</w:t>
      </w:r>
      <w:r>
        <w:tab/>
        <w:t>2142</w:t>
      </w:r>
    </w:p>
    <w:p w14:paraId="0A8C34F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FR1</w:t>
      </w:r>
      <w:r>
        <w:tab/>
        <w:t>2142</w:t>
      </w:r>
    </w:p>
    <w:p w14:paraId="3FD84E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RRC Re-establishment in FR1</w:t>
      </w:r>
      <w:r>
        <w:tab/>
        <w:t>2146</w:t>
      </w:r>
    </w:p>
    <w:p w14:paraId="685315D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FR1 without serving cell timing</w:t>
      </w:r>
      <w:r>
        <w:tab/>
        <w:t>2150</w:t>
      </w:r>
    </w:p>
    <w:p w14:paraId="5679A20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Random Access</w:t>
      </w:r>
      <w:r>
        <w:tab/>
        <w:t>2153</w:t>
      </w:r>
    </w:p>
    <w:p w14:paraId="13491C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NR standalone</w:t>
      </w:r>
      <w:r>
        <w:tab/>
        <w:t>2153</w:t>
      </w:r>
    </w:p>
    <w:p w14:paraId="76E33B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2157</w:t>
      </w:r>
    </w:p>
    <w:p w14:paraId="0671FC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NR standalone</w:t>
      </w:r>
      <w:r>
        <w:tab/>
        <w:t>2162</w:t>
      </w:r>
    </w:p>
    <w:p w14:paraId="5DF0A3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F168CC">
        <w:rPr>
          <w:lang w:val="en-US" w:eastAsia="zh-CN"/>
        </w:rPr>
        <w:t>c</w:t>
      </w:r>
      <w:r>
        <w:t>ontention based test in FR1 for NR standalone</w:t>
      </w:r>
      <w:r>
        <w:tab/>
        <w:t>2167</w:t>
      </w:r>
    </w:p>
    <w:p w14:paraId="73AB05E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A.6.3.2.3</w:t>
      </w:r>
      <w:r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2171</w:t>
      </w:r>
    </w:p>
    <w:p w14:paraId="030F52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</w:t>
      </w:r>
      <w:r>
        <w:tab/>
        <w:t>2171</w:t>
      </w:r>
    </w:p>
    <w:p w14:paraId="7DE6811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A.6.3.2.3.2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</w:t>
      </w:r>
      <w:r>
        <w:tab/>
        <w:t>2175</w:t>
      </w:r>
    </w:p>
    <w:p w14:paraId="0EF42EE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A.6.3.3 Conditional handover</w:t>
      </w:r>
      <w:r>
        <w:tab/>
        <w:t>2182</w:t>
      </w:r>
    </w:p>
    <w:p w14:paraId="48B8E8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conditional handover from FR1 to FR1</w:t>
      </w:r>
      <w:r>
        <w:tab/>
        <w:t>2182</w:t>
      </w:r>
    </w:p>
    <w:p w14:paraId="78AFFB6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2182</w:t>
      </w:r>
    </w:p>
    <w:p w14:paraId="124BD42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2182</w:t>
      </w:r>
    </w:p>
    <w:p w14:paraId="021728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A.6.3.3.1.3 Test Requirements</w:t>
      </w:r>
      <w:r>
        <w:tab/>
        <w:t>2186</w:t>
      </w:r>
    </w:p>
    <w:p w14:paraId="4D8AB60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conditional handover from FR1 to FR1</w:t>
      </w:r>
      <w:r>
        <w:tab/>
        <w:t>2186</w:t>
      </w:r>
    </w:p>
    <w:p w14:paraId="5D7572B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2186</w:t>
      </w:r>
    </w:p>
    <w:p w14:paraId="7DBF07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2186</w:t>
      </w:r>
    </w:p>
    <w:p w14:paraId="2496B4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A.6.3.3.2.3 Test Requirements</w:t>
      </w:r>
      <w:r>
        <w:tab/>
        <w:t>2190</w:t>
      </w:r>
    </w:p>
    <w:p w14:paraId="449DD3C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A.6.4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2190</w:t>
      </w:r>
    </w:p>
    <w:p w14:paraId="75D209A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2190</w:t>
      </w:r>
    </w:p>
    <w:p w14:paraId="15C82FE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</w:t>
      </w:r>
      <w:r>
        <w:tab/>
        <w:t>2190</w:t>
      </w:r>
    </w:p>
    <w:p w14:paraId="3BE225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2190</w:t>
      </w:r>
    </w:p>
    <w:p w14:paraId="6DD4F43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2194</w:t>
      </w:r>
    </w:p>
    <w:p w14:paraId="1DA9F85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2194</w:t>
      </w:r>
    </w:p>
    <w:p w14:paraId="1CA9D08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A.6.4.3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2194</w:t>
      </w:r>
    </w:p>
    <w:p w14:paraId="39B2264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A.6.4.3.1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</w:t>
      </w:r>
      <w:r>
        <w:tab/>
        <w:t>2194</w:t>
      </w:r>
    </w:p>
    <w:p w14:paraId="027384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2194</w:t>
      </w:r>
    </w:p>
    <w:p w14:paraId="24AC357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2194</w:t>
      </w:r>
    </w:p>
    <w:p w14:paraId="7D8D12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2198</w:t>
      </w:r>
    </w:p>
    <w:p w14:paraId="27FFD67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A.6.5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2198</w:t>
      </w:r>
    </w:p>
    <w:p w14:paraId="1CD3660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2198</w:t>
      </w:r>
    </w:p>
    <w:p w14:paraId="74FDE95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</w:t>
      </w:r>
      <w:r>
        <w:tab/>
        <w:t>2199</w:t>
      </w:r>
    </w:p>
    <w:p w14:paraId="4BEE984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2199</w:t>
      </w:r>
    </w:p>
    <w:p w14:paraId="1B54F9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2204</w:t>
      </w:r>
    </w:p>
    <w:p w14:paraId="2606639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</w:t>
      </w:r>
      <w:r>
        <w:tab/>
        <w:t>2204</w:t>
      </w:r>
    </w:p>
    <w:p w14:paraId="5E26FF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2204</w:t>
      </w:r>
    </w:p>
    <w:p w14:paraId="191F10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2210</w:t>
      </w:r>
    </w:p>
    <w:p w14:paraId="57D0067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</w:t>
      </w:r>
      <w:r>
        <w:tab/>
        <w:t>2210</w:t>
      </w:r>
    </w:p>
    <w:p w14:paraId="62956EA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2210</w:t>
      </w:r>
    </w:p>
    <w:p w14:paraId="19C2F1E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2216</w:t>
      </w:r>
    </w:p>
    <w:p w14:paraId="66C81B9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</w:t>
      </w:r>
      <w:r>
        <w:tab/>
        <w:t>2216</w:t>
      </w:r>
    </w:p>
    <w:p w14:paraId="25D656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2216</w:t>
      </w:r>
    </w:p>
    <w:p w14:paraId="2AD1A6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2222</w:t>
      </w:r>
    </w:p>
    <w:p w14:paraId="47E7A5E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</w:t>
      </w:r>
      <w:r>
        <w:tab/>
        <w:t>2222</w:t>
      </w:r>
    </w:p>
    <w:p w14:paraId="1CD3AB1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2222</w:t>
      </w:r>
    </w:p>
    <w:p w14:paraId="7F5853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2228</w:t>
      </w:r>
    </w:p>
    <w:p w14:paraId="7A871DE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</w:t>
      </w:r>
      <w:r>
        <w:tab/>
        <w:t>2228</w:t>
      </w:r>
    </w:p>
    <w:p w14:paraId="2C93E6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2228</w:t>
      </w:r>
    </w:p>
    <w:p w14:paraId="40F857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2233</w:t>
      </w:r>
    </w:p>
    <w:p w14:paraId="1253A00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</w:t>
      </w:r>
      <w:r>
        <w:tab/>
        <w:t>2233</w:t>
      </w:r>
    </w:p>
    <w:p w14:paraId="2D30268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2233</w:t>
      </w:r>
    </w:p>
    <w:p w14:paraId="2B43FDE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2238</w:t>
      </w:r>
    </w:p>
    <w:p w14:paraId="6A6FC1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</w:t>
      </w:r>
      <w:r>
        <w:tab/>
        <w:t>2238</w:t>
      </w:r>
    </w:p>
    <w:p w14:paraId="5C57D7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2238</w:t>
      </w:r>
    </w:p>
    <w:p w14:paraId="30ED87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2243</w:t>
      </w:r>
    </w:p>
    <w:p w14:paraId="2381FFE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for UE fulfilling relaxed measurement criterion</w:t>
      </w:r>
      <w:r>
        <w:tab/>
        <w:t>2243</w:t>
      </w:r>
    </w:p>
    <w:p w14:paraId="4D4319D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2243</w:t>
      </w:r>
    </w:p>
    <w:p w14:paraId="2243D7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A.6.5.1.9.2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2249</w:t>
      </w:r>
    </w:p>
    <w:p w14:paraId="1FB6D28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2249</w:t>
      </w:r>
    </w:p>
    <w:p w14:paraId="43B68EF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A.6.5.2.</w:t>
      </w:r>
      <w:r w:rsidRPr="00F168CC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FR1</w:t>
      </w:r>
      <w:r>
        <w:tab/>
        <w:t>2249</w:t>
      </w:r>
    </w:p>
    <w:p w14:paraId="4D971CA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bCs/>
        </w:rPr>
        <w:t>A.6.5.2.1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2253</w:t>
      </w:r>
    </w:p>
    <w:p w14:paraId="39330F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interruptions at NR SRS carrier based switching</w:t>
      </w:r>
      <w:r>
        <w:tab/>
        <w:t>2254</w:t>
      </w:r>
    </w:p>
    <w:p w14:paraId="76EF43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2254</w:t>
      </w:r>
    </w:p>
    <w:p w14:paraId="53F722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2254</w:t>
      </w:r>
    </w:p>
    <w:p w14:paraId="4AE982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A.6.5.2.2.3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2256</w:t>
      </w:r>
    </w:p>
    <w:p w14:paraId="7B4DFFB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rPr>
          <w:rFonts w:eastAsia="Malgun Gothic"/>
        </w:rPr>
        <w:t xml:space="preserve"> with 1 SRS symbol in a slot in NR-CA</w:t>
      </w:r>
      <w:r>
        <w:tab/>
        <w:t>2257</w:t>
      </w:r>
    </w:p>
    <w:p w14:paraId="7A573E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A.6.5.2.</w:t>
      </w:r>
      <w:r>
        <w:rPr>
          <w:rFonts w:eastAsia="Malgun Gothic"/>
          <w:snapToGrid w:val="0"/>
        </w:rPr>
        <w:t>3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2257</w:t>
      </w:r>
    </w:p>
    <w:p w14:paraId="7FFF27A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2257</w:t>
      </w:r>
    </w:p>
    <w:p w14:paraId="7AA13DB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Requirements</w:t>
      </w:r>
      <w:r>
        <w:tab/>
        <w:t>2259</w:t>
      </w:r>
    </w:p>
    <w:p w14:paraId="16C9355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tab/>
        <w:t>2260</w:t>
      </w:r>
    </w:p>
    <w:p w14:paraId="400F92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A.6.5.2.4.1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2260</w:t>
      </w:r>
    </w:p>
    <w:p w14:paraId="307936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</w:t>
      </w:r>
      <w:r w:rsidRPr="00F168CC">
        <w:rPr>
          <w:snapToGrid w:val="0"/>
        </w:rPr>
        <w:t>.</w:t>
      </w:r>
      <w:r>
        <w:rPr>
          <w:rFonts w:eastAsia="Malgun Gothic"/>
          <w:snapToGrid w:val="0"/>
        </w:rP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2260</w:t>
      </w:r>
    </w:p>
    <w:p w14:paraId="353665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en-US"/>
        </w:rPr>
        <w:t>A.6.5.2.4.3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  <w:lang w:eastAsia="en-US"/>
        </w:rPr>
        <w:t>Test Requirements</w:t>
      </w:r>
      <w:r>
        <w:tab/>
        <w:t>2262</w:t>
      </w:r>
    </w:p>
    <w:p w14:paraId="02D3573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2263</w:t>
      </w:r>
    </w:p>
    <w:p w14:paraId="00C6C9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2263</w:t>
      </w:r>
    </w:p>
    <w:p w14:paraId="6534D29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2263</w:t>
      </w:r>
    </w:p>
    <w:p w14:paraId="3680A1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2268</w:t>
      </w:r>
    </w:p>
    <w:p w14:paraId="7FCC1B3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in non-DRX for 640 ms SCell measurement cycle</w:t>
      </w:r>
      <w:r>
        <w:tab/>
        <w:t>2269</w:t>
      </w:r>
    </w:p>
    <w:p w14:paraId="543D4D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2269</w:t>
      </w:r>
    </w:p>
    <w:p w14:paraId="4EC667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2269</w:t>
      </w:r>
    </w:p>
    <w:p w14:paraId="2C78B84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2269</w:t>
      </w:r>
    </w:p>
    <w:p w14:paraId="2E422C9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2269</w:t>
      </w:r>
    </w:p>
    <w:p w14:paraId="3BB4C06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2270</w:t>
      </w:r>
    </w:p>
    <w:p w14:paraId="2045B6F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A.6.5.3.4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FR1</w:t>
      </w:r>
      <w:r>
        <w:tab/>
        <w:t>2270</w:t>
      </w:r>
    </w:p>
    <w:p w14:paraId="2D89C8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A.6.5.3.4.1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Test Purpose and Environment</w:t>
      </w:r>
      <w:r>
        <w:tab/>
        <w:t>2270</w:t>
      </w:r>
    </w:p>
    <w:p w14:paraId="19E35F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A.6.5.3.4.2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Test Requirements</w:t>
      </w:r>
      <w:r>
        <w:tab/>
        <w:t>2275</w:t>
      </w:r>
    </w:p>
    <w:p w14:paraId="42DCFB4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FR1</w:t>
      </w:r>
      <w:r>
        <w:tab/>
        <w:t>2275</w:t>
      </w:r>
    </w:p>
    <w:p w14:paraId="329FB0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A.6.5.3.5.1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Test Purpose and Environment</w:t>
      </w:r>
      <w:r>
        <w:tab/>
        <w:t>2275</w:t>
      </w:r>
    </w:p>
    <w:p w14:paraId="334007D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A.6.5.3.5.2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2281</w:t>
      </w:r>
    </w:p>
    <w:p w14:paraId="3A79661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Fast SCell Activation of known SCell in FR1 in non-DRX for 160ms SCell measurement cycle</w:t>
      </w:r>
      <w:r>
        <w:tab/>
        <w:t>2282</w:t>
      </w:r>
    </w:p>
    <w:p w14:paraId="5E4EA0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2282</w:t>
      </w:r>
    </w:p>
    <w:p w14:paraId="0966A8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2286</w:t>
      </w:r>
    </w:p>
    <w:p w14:paraId="426B07E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of known SCell in FR1 in non-DRX for 640 ms SCell measurement cycle</w:t>
      </w:r>
      <w:r>
        <w:tab/>
        <w:t>2286</w:t>
      </w:r>
    </w:p>
    <w:p w14:paraId="1F1AFC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2286</w:t>
      </w:r>
    </w:p>
    <w:p w14:paraId="6948A9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2287</w:t>
      </w:r>
    </w:p>
    <w:p w14:paraId="239C8AD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PUCCH SCell Activation and deactivation of known SCell in FR1</w:t>
      </w:r>
      <w:r>
        <w:tab/>
        <w:t>2287</w:t>
      </w:r>
    </w:p>
    <w:p w14:paraId="4786478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2287</w:t>
      </w:r>
    </w:p>
    <w:p w14:paraId="057394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2291</w:t>
      </w:r>
    </w:p>
    <w:p w14:paraId="3E18FA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A.6.5.3.7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2291</w:t>
      </w:r>
    </w:p>
    <w:p w14:paraId="5F5BDF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A.6.5.3.7.1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2291</w:t>
      </w:r>
    </w:p>
    <w:p w14:paraId="629DD4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A.6.5.3.7.2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2295</w:t>
      </w:r>
    </w:p>
    <w:p w14:paraId="5BDE323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one FR1 known PUCCH SCell and one FR1 unknown SCell with single activation/deactivation command</w:t>
      </w:r>
      <w:r>
        <w:tab/>
        <w:t>2296</w:t>
      </w:r>
    </w:p>
    <w:p w14:paraId="763993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2296</w:t>
      </w:r>
    </w:p>
    <w:p w14:paraId="19DEF9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2300</w:t>
      </w:r>
    </w:p>
    <w:p w14:paraId="1A248B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PUCCH SCell and unknown DL SCell in FR1 in non-DRX</w:t>
      </w:r>
      <w:r>
        <w:tab/>
        <w:t>2301</w:t>
      </w:r>
    </w:p>
    <w:p w14:paraId="070A41C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2301</w:t>
      </w:r>
    </w:p>
    <w:p w14:paraId="2F8ACA9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2305</w:t>
      </w:r>
    </w:p>
    <w:p w14:paraId="7A8B8F8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A.6.5.4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2306</w:t>
      </w:r>
    </w:p>
    <w:p w14:paraId="570ED5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A.6.5.4.1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2306</w:t>
      </w:r>
    </w:p>
    <w:p w14:paraId="6F2697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2306</w:t>
      </w:r>
    </w:p>
    <w:p w14:paraId="36974E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A.6.5.4.1.2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2316</w:t>
      </w:r>
    </w:p>
    <w:p w14:paraId="65BCA9B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2317</w:t>
      </w:r>
    </w:p>
    <w:p w14:paraId="11C727A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2317</w:t>
      </w:r>
    </w:p>
    <w:p w14:paraId="2049BD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2317</w:t>
      </w:r>
    </w:p>
    <w:p w14:paraId="47FED85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2317</w:t>
      </w:r>
    </w:p>
    <w:p w14:paraId="16BF2FF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</w:rPr>
        <w:t>Beam Failure Detection and Link Recovery Test for FR1 PCell configured with SSB-based BFD and LR in DRX mode</w:t>
      </w:r>
      <w:r>
        <w:tab/>
        <w:t>2322</w:t>
      </w:r>
    </w:p>
    <w:p w14:paraId="3F9F07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2322</w:t>
      </w:r>
    </w:p>
    <w:p w14:paraId="52E8954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2329</w:t>
      </w:r>
    </w:p>
    <w:p w14:paraId="3FB493D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2329</w:t>
      </w:r>
    </w:p>
    <w:p w14:paraId="0D99B7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2329</w:t>
      </w:r>
    </w:p>
    <w:p w14:paraId="5D17883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A.6.5.5.3.2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2335</w:t>
      </w:r>
    </w:p>
    <w:p w14:paraId="6AD14C6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A.6.5.5.4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2335</w:t>
      </w:r>
    </w:p>
    <w:p w14:paraId="7A6D85A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2335</w:t>
      </w:r>
    </w:p>
    <w:p w14:paraId="56AE31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A.6.5.5.4.2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2341</w:t>
      </w:r>
    </w:p>
    <w:p w14:paraId="73B7DFA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A.6.5.5.5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F168CC">
        <w:rPr>
          <w:rFonts w:eastAsia="MS Mincho" w:cs="Arial"/>
        </w:rPr>
        <w:t>in non-DRX mode</w:t>
      </w:r>
      <w:r>
        <w:tab/>
        <w:t>2341</w:t>
      </w:r>
    </w:p>
    <w:p w14:paraId="700CE7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2341</w:t>
      </w:r>
    </w:p>
    <w:p w14:paraId="3A28A2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A.6.5.5.5.2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2345</w:t>
      </w:r>
    </w:p>
    <w:p w14:paraId="43F449D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A.6.5.5.6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F168CC">
        <w:rPr>
          <w:rFonts w:eastAsia="MS Mincho" w:cs="Arial"/>
        </w:rPr>
        <w:t>in DRX mode</w:t>
      </w:r>
      <w:r>
        <w:tab/>
        <w:t>2346</w:t>
      </w:r>
    </w:p>
    <w:p w14:paraId="0DC0A1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2346</w:t>
      </w:r>
    </w:p>
    <w:p w14:paraId="31FCDB6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A.6.5.5.6.2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2350</w:t>
      </w:r>
    </w:p>
    <w:p w14:paraId="4C793F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A.6.5.5.7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FR1 PCell configured with CSI-RS-based BFD and LR in DRX mode</w:t>
      </w:r>
      <w:r>
        <w:tab/>
        <w:t>2350</w:t>
      </w:r>
    </w:p>
    <w:p w14:paraId="627995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A.6.5.5.7.1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2350</w:t>
      </w:r>
    </w:p>
    <w:p w14:paraId="6D7704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A.6.5.5.7.2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2356</w:t>
      </w:r>
    </w:p>
    <w:p w14:paraId="09E3F6A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2356</w:t>
      </w:r>
    </w:p>
    <w:p w14:paraId="0979ABC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2356</w:t>
      </w:r>
    </w:p>
    <w:p w14:paraId="1BC090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A.6.5.6.1.1</w:t>
      </w:r>
      <w:r>
        <w:rPr>
          <w:rFonts w:ascii="Calibri" w:eastAsia="Malgun Gothic" w:hAnsi="Calibri"/>
          <w:sz w:val="22"/>
          <w:szCs w:val="22"/>
        </w:rPr>
        <w:tab/>
      </w:r>
      <w:r>
        <w:t>NR FR1- NR FR1 DL active BWP switch of SCell with non-DRX in SA</w:t>
      </w:r>
      <w:r>
        <w:tab/>
        <w:t>2356</w:t>
      </w:r>
    </w:p>
    <w:p w14:paraId="4565B5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A.6.5.6.1.2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2362</w:t>
      </w:r>
    </w:p>
    <w:p w14:paraId="69DE971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2367</w:t>
      </w:r>
    </w:p>
    <w:p w14:paraId="1B5868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A.6.5.6.2.1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2367</w:t>
      </w:r>
    </w:p>
    <w:p w14:paraId="29A790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A.6.5.6.3 </w:t>
      </w:r>
      <w:r w:rsidRPr="00F168C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168CC">
        <w:rPr>
          <w:rFonts w:cs="Arial"/>
          <w:lang w:val="en-US"/>
        </w:rPr>
        <w:t>on multiple CCs</w:t>
      </w:r>
      <w:r>
        <w:tab/>
        <w:t>2371</w:t>
      </w:r>
    </w:p>
    <w:p w14:paraId="1C6114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A.6.5.6.3.1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lang w:val="en-US"/>
        </w:rPr>
        <w:t xml:space="preserve">NR FR1- NR FR1 DL active BWP switch on multiple CCs </w:t>
      </w:r>
      <w:r w:rsidRPr="00F168CC">
        <w:rPr>
          <w:lang w:val="en-US" w:eastAsia="zh-CN"/>
        </w:rPr>
        <w:t>with</w:t>
      </w:r>
      <w:r w:rsidRPr="00F168CC">
        <w:rPr>
          <w:lang w:val="en-US"/>
        </w:rPr>
        <w:t xml:space="preserve"> non-DRX in </w:t>
      </w:r>
      <w:r w:rsidRPr="00F168CC">
        <w:rPr>
          <w:lang w:val="en-US" w:eastAsia="zh-CN"/>
        </w:rPr>
        <w:t>SA</w:t>
      </w:r>
      <w:r>
        <w:tab/>
        <w:t>2371</w:t>
      </w:r>
    </w:p>
    <w:p w14:paraId="535CD4A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A.6.5.6.3.1.1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2371</w:t>
      </w:r>
    </w:p>
    <w:p w14:paraId="2B562C0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A.6.5.6.3.1.2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Requirements</w:t>
      </w:r>
      <w:r>
        <w:tab/>
        <w:t>2378</w:t>
      </w:r>
    </w:p>
    <w:p w14:paraId="23E41F4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2378</w:t>
      </w:r>
    </w:p>
    <w:p w14:paraId="0191922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A.6.5.6.4.1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single FR1 SCell outside active time</w:t>
      </w:r>
      <w:r>
        <w:tab/>
        <w:t>2378</w:t>
      </w:r>
    </w:p>
    <w:p w14:paraId="489FEEE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2378</w:t>
      </w:r>
    </w:p>
    <w:p w14:paraId="3A9DEC5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PMingLiU"/>
        </w:rPr>
        <w:t>Test Requirements</w:t>
      </w:r>
      <w:r>
        <w:tab/>
        <w:t>2384</w:t>
      </w:r>
    </w:p>
    <w:p w14:paraId="578191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A.6.5.6.4.2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two FR1 SCells inside active time</w:t>
      </w:r>
      <w:r>
        <w:tab/>
        <w:t>2384</w:t>
      </w:r>
    </w:p>
    <w:p w14:paraId="20AAC8E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A.6.5.6.4.2.1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2384</w:t>
      </w:r>
    </w:p>
    <w:p w14:paraId="52E94AA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A.6.5.6.4.2.2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Test Requirements</w:t>
      </w:r>
      <w:r>
        <w:tab/>
        <w:t>2391</w:t>
      </w:r>
    </w:p>
    <w:p w14:paraId="5AE216F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A.6.5.6.5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 xml:space="preserve">Simultaneous </w:t>
      </w:r>
      <w:r>
        <w:t xml:space="preserve">RRC-based Active BWP Switch </w:t>
      </w:r>
      <w:r w:rsidRPr="00F168CC">
        <w:rPr>
          <w:rFonts w:cs="Arial"/>
          <w:lang w:val="en-US"/>
        </w:rPr>
        <w:t>on multiple CCs</w:t>
      </w:r>
      <w:r>
        <w:tab/>
        <w:t>2391</w:t>
      </w:r>
    </w:p>
    <w:p w14:paraId="2E9755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A.6.5.6.5.1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NR FR1- NR FR1 DL active BWP switch on multiple CCs </w:t>
      </w:r>
      <w:r w:rsidRPr="00F168CC">
        <w:rPr>
          <w:lang w:val="en-US" w:eastAsia="zh-CN"/>
        </w:rPr>
        <w:t>with</w:t>
      </w:r>
      <w:r w:rsidRPr="00F168CC">
        <w:rPr>
          <w:lang w:val="en-US"/>
        </w:rPr>
        <w:t xml:space="preserve"> non-DRX in </w:t>
      </w:r>
      <w:r w:rsidRPr="00F168CC">
        <w:rPr>
          <w:lang w:val="en-US" w:eastAsia="zh-CN"/>
        </w:rPr>
        <w:t>SA</w:t>
      </w:r>
      <w:r>
        <w:tab/>
        <w:t>2391</w:t>
      </w:r>
    </w:p>
    <w:p w14:paraId="7EAA69B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2396</w:t>
      </w:r>
    </w:p>
    <w:p w14:paraId="6AA6ACA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2396</w:t>
      </w:r>
    </w:p>
    <w:p w14:paraId="173A89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2396</w:t>
      </w:r>
    </w:p>
    <w:p w14:paraId="3BC3EAC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A.6.5.7.</w:t>
      </w:r>
      <w:r w:rsidRPr="00F168CC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2400</w:t>
      </w:r>
    </w:p>
    <w:p w14:paraId="6612FEE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2400</w:t>
      </w:r>
    </w:p>
    <w:p w14:paraId="01C9D4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2400</w:t>
      </w:r>
    </w:p>
    <w:p w14:paraId="36EE45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A.6.5.7.</w:t>
      </w:r>
      <w:r w:rsidRPr="00F168CC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2404</w:t>
      </w:r>
    </w:p>
    <w:p w14:paraId="6DF4ECD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2404</w:t>
      </w:r>
    </w:p>
    <w:p w14:paraId="682F253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A.6.5.7A.1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2404</w:t>
      </w:r>
    </w:p>
    <w:p w14:paraId="73B457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A.6.5.7A.1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2404</w:t>
      </w:r>
    </w:p>
    <w:p w14:paraId="689DCC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A.6.5.7A.</w:t>
      </w:r>
      <w:r w:rsidRPr="00F168CC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2408</w:t>
      </w:r>
    </w:p>
    <w:p w14:paraId="08BB4DB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A.6.5.7A.2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2408</w:t>
      </w:r>
    </w:p>
    <w:p w14:paraId="14A0A7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A.6.5.7A.2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2408</w:t>
      </w:r>
    </w:p>
    <w:p w14:paraId="7255A3D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A.6.5.7A.</w:t>
      </w:r>
      <w:r w:rsidRPr="00F168CC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2412</w:t>
      </w:r>
    </w:p>
    <w:p w14:paraId="5A7AD93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A.6.5.7B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2412</w:t>
      </w:r>
    </w:p>
    <w:p w14:paraId="35EC5E6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A.6.5.7B.1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2412</w:t>
      </w:r>
    </w:p>
    <w:p w14:paraId="47EEC1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A.6.5.7B.1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2412</w:t>
      </w:r>
    </w:p>
    <w:p w14:paraId="2D919A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A.6.5.7B.</w:t>
      </w:r>
      <w:r w:rsidRPr="00F168CC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2416</w:t>
      </w:r>
    </w:p>
    <w:p w14:paraId="45CDDF1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A.6.5.7B.2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2416</w:t>
      </w:r>
    </w:p>
    <w:p w14:paraId="05F4878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A.6.5.7B.2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2416</w:t>
      </w:r>
    </w:p>
    <w:p w14:paraId="1100A1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A.6.5.7B.</w:t>
      </w:r>
      <w:r w:rsidRPr="00F168CC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2420</w:t>
      </w:r>
    </w:p>
    <w:p w14:paraId="6043B2E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A.6.5.7C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bands with two transmit antenna connectors</w:t>
      </w:r>
      <w:r>
        <w:tab/>
        <w:t>2420</w:t>
      </w:r>
    </w:p>
    <w:p w14:paraId="2033700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A.6.5.7C.1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2420</w:t>
      </w:r>
    </w:p>
    <w:p w14:paraId="705EBA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A.6.5.7C.1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2420</w:t>
      </w:r>
    </w:p>
    <w:p w14:paraId="7D1287E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A.6.5.7C.1</w:t>
      </w:r>
      <w:r w:rsidRPr="00F168CC">
        <w:rPr>
          <w:snapToGrid w:val="0"/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2424</w:t>
      </w:r>
    </w:p>
    <w:p w14:paraId="4AF5D86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A.6.5.7C.2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2425</w:t>
      </w:r>
    </w:p>
    <w:p w14:paraId="547CD07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A.6.5.7C.2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2425</w:t>
      </w:r>
    </w:p>
    <w:p w14:paraId="53577E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A.6.5.7C.2</w:t>
      </w:r>
      <w:r w:rsidRPr="00F168CC">
        <w:rPr>
          <w:snapToGrid w:val="0"/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2429</w:t>
      </w:r>
    </w:p>
    <w:p w14:paraId="5E9C5FE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2430</w:t>
      </w:r>
    </w:p>
    <w:p w14:paraId="3017AFE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2430</w:t>
      </w:r>
    </w:p>
    <w:p w14:paraId="17C417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2430</w:t>
      </w:r>
    </w:p>
    <w:p w14:paraId="58C0706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2434</w:t>
      </w:r>
    </w:p>
    <w:p w14:paraId="69A5B6D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 w:rsidRPr="00F168CC">
        <w:rPr>
          <w:lang w:val="en-US" w:eastAsia="zh-CN"/>
        </w:rPr>
        <w:t>9</w:t>
      </w:r>
      <w:r>
        <w:rPr>
          <w:rFonts w:ascii="Calibri" w:eastAsia="Malgun Gothic" w:hAnsi="Calibri"/>
          <w:sz w:val="22"/>
          <w:szCs w:val="22"/>
        </w:rPr>
        <w:tab/>
      </w:r>
      <w:r>
        <w:t>Pathloss reference signal switching delay</w:t>
      </w:r>
      <w:r>
        <w:tab/>
        <w:t>2434</w:t>
      </w:r>
    </w:p>
    <w:p w14:paraId="1563A37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 w:rsidRPr="00F168CC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pathloss reference signal switch delay</w:t>
      </w:r>
      <w:r>
        <w:tab/>
        <w:t>2434</w:t>
      </w:r>
    </w:p>
    <w:p w14:paraId="2A827B1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 w:rsidRPr="00F168CC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2434</w:t>
      </w:r>
    </w:p>
    <w:p w14:paraId="6AB84AE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A.6.5.</w:t>
      </w:r>
      <w:r w:rsidRPr="00F168CC">
        <w:rPr>
          <w:lang w:val="en-US" w:eastAsia="zh-CN"/>
        </w:rPr>
        <w:t>9</w:t>
      </w:r>
      <w:r>
        <w:t>.1.</w:t>
      </w:r>
      <w:r w:rsidRPr="00F168C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2437</w:t>
      </w:r>
    </w:p>
    <w:p w14:paraId="3B1DCF2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A.6.6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2438</w:t>
      </w:r>
    </w:p>
    <w:p w14:paraId="01A068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2438</w:t>
      </w:r>
    </w:p>
    <w:p w14:paraId="01D206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without gap under non-DRX</w:t>
      </w:r>
      <w:r>
        <w:tab/>
        <w:t>2438</w:t>
      </w:r>
    </w:p>
    <w:p w14:paraId="714EF54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2438</w:t>
      </w:r>
    </w:p>
    <w:p w14:paraId="7D244EE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2438</w:t>
      </w:r>
    </w:p>
    <w:p w14:paraId="74F529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2442</w:t>
      </w:r>
    </w:p>
    <w:p w14:paraId="7C54445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without gap under DRX</w:t>
      </w:r>
      <w:r>
        <w:tab/>
        <w:t>2442</w:t>
      </w:r>
    </w:p>
    <w:p w14:paraId="47CFF4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2442</w:t>
      </w:r>
    </w:p>
    <w:p w14:paraId="0FD6A8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2442</w:t>
      </w:r>
    </w:p>
    <w:p w14:paraId="39028E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2446</w:t>
      </w:r>
    </w:p>
    <w:p w14:paraId="321DBA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per-UE gaps under non-DRX</w:t>
      </w:r>
      <w:r>
        <w:tab/>
        <w:t>2446</w:t>
      </w:r>
    </w:p>
    <w:p w14:paraId="398478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2446</w:t>
      </w:r>
    </w:p>
    <w:p w14:paraId="2A070F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2446</w:t>
      </w:r>
    </w:p>
    <w:p w14:paraId="6BEA04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2450</w:t>
      </w:r>
    </w:p>
    <w:p w14:paraId="0BAD380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per-UE gaps under DRX</w:t>
      </w:r>
      <w:r>
        <w:tab/>
        <w:t>2450</w:t>
      </w:r>
    </w:p>
    <w:p w14:paraId="0F4B873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2450</w:t>
      </w:r>
    </w:p>
    <w:p w14:paraId="5F8F09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2450</w:t>
      </w:r>
    </w:p>
    <w:p w14:paraId="0D6EEF8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2454</w:t>
      </w:r>
    </w:p>
    <w:p w14:paraId="73E8889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without gap under non-DRX with SSB index reading</w:t>
      </w:r>
      <w:r>
        <w:tab/>
        <w:t>2454</w:t>
      </w:r>
    </w:p>
    <w:p w14:paraId="3ACD65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2454</w:t>
      </w:r>
    </w:p>
    <w:p w14:paraId="74B6B6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2454</w:t>
      </w:r>
    </w:p>
    <w:p w14:paraId="209235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2456</w:t>
      </w:r>
    </w:p>
    <w:p w14:paraId="242784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per-UE gaps under non-DRX with SSB index reading</w:t>
      </w:r>
      <w:r>
        <w:tab/>
        <w:t>2457</w:t>
      </w:r>
    </w:p>
    <w:p w14:paraId="1B1C437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2457</w:t>
      </w:r>
    </w:p>
    <w:p w14:paraId="265603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2457</w:t>
      </w:r>
    </w:p>
    <w:p w14:paraId="4CDBBC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2458</w:t>
      </w:r>
    </w:p>
    <w:p w14:paraId="24D42CC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under DRX</w:t>
      </w:r>
      <w:r>
        <w:t xml:space="preserve"> </w:t>
      </w:r>
      <w:r w:rsidRPr="00F168CC">
        <w:rPr>
          <w:snapToGrid w:val="0"/>
        </w:rPr>
        <w:t>for UE configured with highSpeedMeasFlag-r16</w:t>
      </w:r>
      <w:r>
        <w:tab/>
        <w:t>2459</w:t>
      </w:r>
    </w:p>
    <w:p w14:paraId="7AC738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2459</w:t>
      </w:r>
    </w:p>
    <w:p w14:paraId="47D018D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2459</w:t>
      </w:r>
    </w:p>
    <w:p w14:paraId="1554BC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2463</w:t>
      </w:r>
    </w:p>
    <w:p w14:paraId="6EE1AAD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without gap under DRX</w:t>
      </w:r>
      <w:r w:rsidRPr="00F168CC">
        <w:rPr>
          <w:rFonts w:cs="v4.2.0"/>
        </w:rPr>
        <w:t xml:space="preserve"> for UE configured with highSpeedMeasCA-Scell-r17</w:t>
      </w:r>
      <w:r>
        <w:tab/>
        <w:t>2463</w:t>
      </w:r>
    </w:p>
    <w:p w14:paraId="6264D2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2463</w:t>
      </w:r>
    </w:p>
    <w:p w14:paraId="50E885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2463</w:t>
      </w:r>
    </w:p>
    <w:p w14:paraId="0355347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A.6.6.1.8.3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2467</w:t>
      </w:r>
    </w:p>
    <w:p w14:paraId="76C9C9C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2467</w:t>
      </w:r>
    </w:p>
    <w:p w14:paraId="3650069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tab/>
        <w:t>2467</w:t>
      </w:r>
    </w:p>
    <w:p w14:paraId="371960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2467</w:t>
      </w:r>
    </w:p>
    <w:p w14:paraId="63A202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2471</w:t>
      </w:r>
    </w:p>
    <w:p w14:paraId="5946539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tab/>
        <w:t>2471</w:t>
      </w:r>
    </w:p>
    <w:p w14:paraId="7A01D4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2471</w:t>
      </w:r>
    </w:p>
    <w:p w14:paraId="333F03C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2475</w:t>
      </w:r>
    </w:p>
    <w:p w14:paraId="1380F3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2476</w:t>
      </w:r>
    </w:p>
    <w:p w14:paraId="55116D3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2476</w:t>
      </w:r>
    </w:p>
    <w:p w14:paraId="1897E5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tab/>
        <w:t>2476</w:t>
      </w:r>
    </w:p>
    <w:p w14:paraId="16549EA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2476</w:t>
      </w:r>
    </w:p>
    <w:p w14:paraId="475772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2480</w:t>
      </w:r>
    </w:p>
    <w:p w14:paraId="00D2EE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used</w:t>
      </w:r>
      <w:r>
        <w:tab/>
        <w:t>2480</w:t>
      </w:r>
    </w:p>
    <w:p w14:paraId="37221A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2480</w:t>
      </w:r>
    </w:p>
    <w:p w14:paraId="326563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2484</w:t>
      </w:r>
    </w:p>
    <w:p w14:paraId="76A1E54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A.6.6.2.7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2485</w:t>
      </w:r>
    </w:p>
    <w:p w14:paraId="3BE52C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2485</w:t>
      </w:r>
    </w:p>
    <w:p w14:paraId="61EB2F1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additional mandatory gap pattern</w:t>
      </w:r>
      <w:r>
        <w:tab/>
        <w:t>2485</w:t>
      </w:r>
    </w:p>
    <w:p w14:paraId="167B11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2485</w:t>
      </w:r>
    </w:p>
    <w:p w14:paraId="0A64BE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2488</w:t>
      </w:r>
    </w:p>
    <w:p w14:paraId="55F2E69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A.6.6.2.10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when DRX is used</w:t>
      </w:r>
      <w:r>
        <w:tab/>
        <w:t>2488</w:t>
      </w:r>
    </w:p>
    <w:p w14:paraId="6284BA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2488</w:t>
      </w:r>
    </w:p>
    <w:p w14:paraId="18FDECD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2492</w:t>
      </w:r>
    </w:p>
    <w:p w14:paraId="60739C5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A.6.6.2.12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2496</w:t>
      </w:r>
    </w:p>
    <w:p w14:paraId="4E41A43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2496</w:t>
      </w:r>
    </w:p>
    <w:p w14:paraId="474516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2500</w:t>
      </w:r>
    </w:p>
    <w:p w14:paraId="4073EB1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A.6.6.3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2500</w:t>
      </w:r>
    </w:p>
    <w:p w14:paraId="3A0EE0F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A.6.6.3.1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</w:t>
      </w:r>
      <w:r>
        <w:tab/>
        <w:t>2500</w:t>
      </w:r>
    </w:p>
    <w:p w14:paraId="67DA51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2500</w:t>
      </w:r>
    </w:p>
    <w:p w14:paraId="3D87DE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2506</w:t>
      </w:r>
    </w:p>
    <w:p w14:paraId="2074952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A.6.6.3.2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DRX in FR1</w:t>
      </w:r>
      <w:r>
        <w:tab/>
        <w:t>2506</w:t>
      </w:r>
    </w:p>
    <w:p w14:paraId="338B3B7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2506</w:t>
      </w:r>
    </w:p>
    <w:p w14:paraId="7F74D11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2513</w:t>
      </w:r>
    </w:p>
    <w:p w14:paraId="3F874F0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A.6.6.3.3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SA NR - E-UTRAN event-triggered reporting in DRX in FR1 </w:t>
      </w:r>
      <w:r w:rsidRPr="00F168CC">
        <w:rPr>
          <w:snapToGrid w:val="0"/>
        </w:rPr>
        <w:t>for UE configured with highSpeedMeasFlag-r16</w:t>
      </w:r>
      <w:r>
        <w:tab/>
        <w:t>2513</w:t>
      </w:r>
    </w:p>
    <w:p w14:paraId="44EFA5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2513</w:t>
      </w:r>
    </w:p>
    <w:p w14:paraId="38A801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2518</w:t>
      </w:r>
    </w:p>
    <w:p w14:paraId="2051835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2518</w:t>
      </w:r>
    </w:p>
    <w:p w14:paraId="7227EAF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not used</w:t>
      </w:r>
      <w:r>
        <w:tab/>
        <w:t>2518</w:t>
      </w:r>
    </w:p>
    <w:p w14:paraId="006D90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2518</w:t>
      </w:r>
    </w:p>
    <w:p w14:paraId="0656BD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2519</w:t>
      </w:r>
    </w:p>
    <w:p w14:paraId="48BD9B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2522</w:t>
      </w:r>
    </w:p>
    <w:p w14:paraId="2CFF898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used</w:t>
      </w:r>
      <w:r>
        <w:tab/>
        <w:t>2522</w:t>
      </w:r>
    </w:p>
    <w:p w14:paraId="624BE9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2522</w:t>
      </w:r>
    </w:p>
    <w:p w14:paraId="153A0A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2523</w:t>
      </w:r>
    </w:p>
    <w:p w14:paraId="6EB271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2526</w:t>
      </w:r>
    </w:p>
    <w:p w14:paraId="4EAAA62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not used</w:t>
      </w:r>
      <w:r>
        <w:tab/>
        <w:t>2526</w:t>
      </w:r>
    </w:p>
    <w:p w14:paraId="03B5E6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2526</w:t>
      </w:r>
    </w:p>
    <w:p w14:paraId="744C91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2527</w:t>
      </w:r>
    </w:p>
    <w:p w14:paraId="3867B8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2530</w:t>
      </w:r>
    </w:p>
    <w:p w14:paraId="7E203A9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A.6.6.4.4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used</w:t>
      </w:r>
      <w:r>
        <w:tab/>
        <w:t>2530</w:t>
      </w:r>
    </w:p>
    <w:p w14:paraId="35756B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2530</w:t>
      </w:r>
    </w:p>
    <w:p w14:paraId="74B3B9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2531</w:t>
      </w:r>
    </w:p>
    <w:p w14:paraId="2DD9D32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2534</w:t>
      </w:r>
    </w:p>
    <w:p w14:paraId="1885B6D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A.6.6.4.5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SSB based L1-RSRP measurement when DRX is used for UE configured with </w:t>
      </w:r>
      <w:r w:rsidRPr="00F168CC">
        <w:rPr>
          <w:i/>
          <w:iCs/>
          <w:snapToGrid w:val="0"/>
        </w:rPr>
        <w:t>highSpeedMeasFlag-r16</w:t>
      </w:r>
      <w:r>
        <w:tab/>
        <w:t>2534</w:t>
      </w:r>
    </w:p>
    <w:p w14:paraId="5CC50B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2534</w:t>
      </w:r>
    </w:p>
    <w:p w14:paraId="0E4DCE0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2535</w:t>
      </w:r>
    </w:p>
    <w:p w14:paraId="59E691D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2538</w:t>
      </w:r>
    </w:p>
    <w:p w14:paraId="7D763C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A.6.6.4.6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Inter-cell SSB based L1-RSRP measurements on FR1 PCell when DRX is used</w:t>
      </w:r>
      <w:r>
        <w:tab/>
        <w:t>2538</w:t>
      </w:r>
    </w:p>
    <w:p w14:paraId="3C08425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2538</w:t>
      </w:r>
    </w:p>
    <w:p w14:paraId="23E50B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2539</w:t>
      </w:r>
    </w:p>
    <w:p w14:paraId="24F11A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A.6.6.4.6.3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2542</w:t>
      </w:r>
    </w:p>
    <w:p w14:paraId="509ABFF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A.6.6.5</w:t>
      </w:r>
      <w:r>
        <w:rPr>
          <w:rFonts w:ascii="Calibri" w:eastAsia="Malgun Gothic" w:hAnsi="Calibri"/>
          <w:sz w:val="22"/>
          <w:szCs w:val="22"/>
        </w:rPr>
        <w:tab/>
      </w:r>
      <w:r>
        <w:t>Inter-RAT UTRAN FDD measurements</w:t>
      </w:r>
      <w:r>
        <w:tab/>
        <w:t>2543</w:t>
      </w:r>
    </w:p>
    <w:p w14:paraId="5BC3264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A.6.6.5.1</w:t>
      </w:r>
      <w:r>
        <w:rPr>
          <w:rFonts w:ascii="Calibri" w:eastAsia="Malgun Gothic" w:hAnsi="Calibri"/>
          <w:sz w:val="22"/>
          <w:szCs w:val="22"/>
        </w:rPr>
        <w:tab/>
      </w:r>
      <w:r>
        <w:t>SA NR - UTRAN FDD event-triggered reporting in non-DRX in FR1</w:t>
      </w:r>
      <w:r>
        <w:tab/>
        <w:t>2543</w:t>
      </w:r>
    </w:p>
    <w:p w14:paraId="68A000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2543</w:t>
      </w:r>
    </w:p>
    <w:p w14:paraId="5D30D9E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2546</w:t>
      </w:r>
    </w:p>
    <w:p w14:paraId="3623974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A.6.6.6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2546</w:t>
      </w:r>
    </w:p>
    <w:p w14:paraId="0E6F796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SRS-RSRP measurement with DRX</w:t>
      </w:r>
      <w:r>
        <w:tab/>
        <w:t>2546</w:t>
      </w:r>
    </w:p>
    <w:p w14:paraId="659038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2546</w:t>
      </w:r>
    </w:p>
    <w:p w14:paraId="68C1804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2547</w:t>
      </w:r>
    </w:p>
    <w:p w14:paraId="62636F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A.6.6.6.1.3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2550</w:t>
      </w:r>
    </w:p>
    <w:p w14:paraId="1BB47D3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CLI-RSSI measurement with DRX</w:t>
      </w:r>
      <w:r>
        <w:tab/>
        <w:t>2550</w:t>
      </w:r>
    </w:p>
    <w:p w14:paraId="7634311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2550</w:t>
      </w:r>
    </w:p>
    <w:p w14:paraId="4B4C53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2551</w:t>
      </w:r>
    </w:p>
    <w:p w14:paraId="4A2EA0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A.6.6.6.2.3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2553</w:t>
      </w:r>
    </w:p>
    <w:p w14:paraId="79C637B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A.6.6.7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2553</w:t>
      </w:r>
    </w:p>
    <w:p w14:paraId="4453AB5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CGI identification of NR neighbor cell in FR1</w:t>
      </w:r>
      <w:r>
        <w:tab/>
        <w:t>2553</w:t>
      </w:r>
    </w:p>
    <w:p w14:paraId="58DFFB7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A.6.6.7.1.1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2553</w:t>
      </w:r>
    </w:p>
    <w:p w14:paraId="23BE27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A.6.6.7.1.2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2553</w:t>
      </w:r>
    </w:p>
    <w:p w14:paraId="50EBC6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A.6.6.7.1.3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2556</w:t>
      </w:r>
    </w:p>
    <w:p w14:paraId="001DB01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Identification of a new CGI of inter-RAT E-UTRA cell </w:t>
      </w:r>
      <w:r w:rsidRPr="00F168CC">
        <w:rPr>
          <w:snapToGrid w:val="0"/>
          <w:lang w:eastAsia="zh-CN"/>
        </w:rPr>
        <w:t>using</w:t>
      </w:r>
      <w:r w:rsidRPr="00F168CC">
        <w:rPr>
          <w:snapToGrid w:val="0"/>
        </w:rPr>
        <w:t xml:space="preserve"> autonomous gaps in NR SA</w:t>
      </w:r>
      <w:r>
        <w:tab/>
        <w:t>2556</w:t>
      </w:r>
    </w:p>
    <w:p w14:paraId="0DFA42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A.6.6.7.2.1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2556</w:t>
      </w:r>
    </w:p>
    <w:p w14:paraId="54D996F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A.6.6.7.2.2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2559</w:t>
      </w:r>
    </w:p>
    <w:p w14:paraId="3A80559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A.6.6.8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2560</w:t>
      </w:r>
    </w:p>
    <w:p w14:paraId="6860CDE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SSB based CMR and dedicated IMR when DRX is not used</w:t>
      </w:r>
      <w:r>
        <w:tab/>
        <w:t>2562</w:t>
      </w:r>
    </w:p>
    <w:p w14:paraId="64C748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A.6.6.8.2.1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2562</w:t>
      </w:r>
    </w:p>
    <w:p w14:paraId="4C2B57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2562</w:t>
      </w:r>
    </w:p>
    <w:p w14:paraId="35B58B1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2566</w:t>
      </w:r>
    </w:p>
    <w:p w14:paraId="10A5E75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A.6.6.8.</w:t>
      </w:r>
      <w:r w:rsidRPr="00F168C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L1-SINR measurement </w:t>
      </w:r>
      <w:r w:rsidRPr="00F168CC">
        <w:rPr>
          <w:snapToGrid w:val="0"/>
          <w:lang w:eastAsia="zh-CN"/>
        </w:rPr>
        <w:t xml:space="preserve">with </w:t>
      </w:r>
      <w:r w:rsidRPr="00F168CC">
        <w:rPr>
          <w:snapToGrid w:val="0"/>
        </w:rPr>
        <w:t>CSI-RS based CMR and dedicated IMR configured when DRX is not used</w:t>
      </w:r>
      <w:r>
        <w:tab/>
        <w:t>2566</w:t>
      </w:r>
    </w:p>
    <w:p w14:paraId="47A9DE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A.6.6.8.3.1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2566</w:t>
      </w:r>
    </w:p>
    <w:p w14:paraId="5ABE88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A.6.6.8.3.2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2567</w:t>
      </w:r>
    </w:p>
    <w:p w14:paraId="5A750F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A.6.6.8.3.3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2569</w:t>
      </w:r>
    </w:p>
    <w:p w14:paraId="57ECA34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A.6.6.9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2569</w:t>
      </w:r>
    </w:p>
    <w:p w14:paraId="2C400F1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A.6.6.9.1</w:t>
      </w:r>
      <w:r>
        <w:rPr>
          <w:rFonts w:ascii="Calibri" w:eastAsia="Malgun Gothic" w:hAnsi="Calibri"/>
          <w:sz w:val="22"/>
          <w:szCs w:val="22"/>
        </w:rPr>
        <w:tab/>
      </w:r>
      <w:r>
        <w:t>SA Idle mode CA/DC measurement for FR1</w:t>
      </w:r>
      <w:r>
        <w:tab/>
        <w:t>2569</w:t>
      </w:r>
    </w:p>
    <w:p w14:paraId="3090BA3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2569</w:t>
      </w:r>
    </w:p>
    <w:p w14:paraId="3B4441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2576</w:t>
      </w:r>
    </w:p>
    <w:p w14:paraId="449542D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2576</w:t>
      </w:r>
    </w:p>
    <w:p w14:paraId="2D328ED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without gap under non-DRX</w:t>
      </w:r>
      <w:r>
        <w:tab/>
        <w:t>2576</w:t>
      </w:r>
    </w:p>
    <w:p w14:paraId="079ED2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A.6.6.10.1.1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2576</w:t>
      </w:r>
    </w:p>
    <w:p w14:paraId="730436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A.6.6.10.1.</w:t>
      </w:r>
      <w:r w:rsidRPr="00F168C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2579</w:t>
      </w:r>
    </w:p>
    <w:p w14:paraId="03B9D99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2579</w:t>
      </w:r>
    </w:p>
    <w:p w14:paraId="0BDC26F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A.6.6.11.1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 w:rsidRPr="00F168CC">
        <w:rPr>
          <w:snapToGrid w:val="0"/>
        </w:rPr>
        <w:t>SA event triggered reporting tests with gap under DRX</w:t>
      </w:r>
      <w:r>
        <w:tab/>
        <w:t>2579</w:t>
      </w:r>
    </w:p>
    <w:p w14:paraId="17D031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2579</w:t>
      </w:r>
    </w:p>
    <w:p w14:paraId="29068A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2583</w:t>
      </w:r>
    </w:p>
    <w:p w14:paraId="7B00371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A.6.6.12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2583</w:t>
      </w:r>
    </w:p>
    <w:p w14:paraId="524F7FC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</w:t>
      </w:r>
      <w:r>
        <w:tab/>
        <w:t>2583</w:t>
      </w:r>
    </w:p>
    <w:p w14:paraId="4EE67F5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2583</w:t>
      </w:r>
    </w:p>
    <w:p w14:paraId="7BB0EC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2590</w:t>
      </w:r>
    </w:p>
    <w:p w14:paraId="4D7B276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dual positioning frequency layers in FR1 SA</w:t>
      </w:r>
      <w:r>
        <w:tab/>
        <w:t>2591</w:t>
      </w:r>
    </w:p>
    <w:p w14:paraId="08A3B4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2591</w:t>
      </w:r>
    </w:p>
    <w:p w14:paraId="0B46AB3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2597</w:t>
      </w:r>
    </w:p>
    <w:p w14:paraId="3122CD5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with reduced number of samples in FR1 SA</w:t>
      </w:r>
      <w:r>
        <w:tab/>
        <w:t>2597</w:t>
      </w:r>
    </w:p>
    <w:p w14:paraId="1F2B9E0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2597</w:t>
      </w:r>
    </w:p>
    <w:p w14:paraId="675B3B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2603</w:t>
      </w:r>
    </w:p>
    <w:p w14:paraId="320E40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without measurement gap</w:t>
      </w:r>
      <w:r>
        <w:tab/>
        <w:t>2603</w:t>
      </w:r>
    </w:p>
    <w:p w14:paraId="67C206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2603</w:t>
      </w:r>
    </w:p>
    <w:p w14:paraId="1983F1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2607</w:t>
      </w:r>
    </w:p>
    <w:p w14:paraId="75C7294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6.12.</w:t>
      </w:r>
      <w: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in RRC_CONNECTED state with Rx TEG</w:t>
      </w:r>
      <w:r>
        <w:tab/>
        <w:t>2608</w:t>
      </w:r>
    </w:p>
    <w:p w14:paraId="748766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2608</w:t>
      </w:r>
    </w:p>
    <w:p w14:paraId="09838B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2612</w:t>
      </w:r>
    </w:p>
    <w:p w14:paraId="167E2BE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A.6.6.13 PRS-RSRP measurements</w:t>
      </w:r>
      <w:r>
        <w:tab/>
        <w:t>2612</w:t>
      </w:r>
    </w:p>
    <w:p w14:paraId="016774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PRS-RSRP reporting delay test case for single positioning frequency layer</w:t>
      </w:r>
      <w:r>
        <w:tab/>
        <w:t>2612</w:t>
      </w:r>
    </w:p>
    <w:p w14:paraId="78E160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2612</w:t>
      </w:r>
    </w:p>
    <w:p w14:paraId="794E72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2616</w:t>
      </w:r>
    </w:p>
    <w:p w14:paraId="5198F5C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PRS-RSRP reporting delay test case for dual positioning frequency layer</w:t>
      </w:r>
      <w:r>
        <w:tab/>
        <w:t>2616</w:t>
      </w:r>
    </w:p>
    <w:p w14:paraId="7419B2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2616</w:t>
      </w:r>
    </w:p>
    <w:p w14:paraId="18DCF9F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2620</w:t>
      </w:r>
    </w:p>
    <w:p w14:paraId="706E8A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A.6.6.13.3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PRS-RSRP 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2620</w:t>
      </w:r>
    </w:p>
    <w:p w14:paraId="5BD41B7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2620</w:t>
      </w:r>
    </w:p>
    <w:p w14:paraId="732E39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2624</w:t>
      </w:r>
    </w:p>
    <w:p w14:paraId="4F5E40A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A.6.6.13.4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outside MG</w:t>
      </w:r>
      <w:r>
        <w:tab/>
        <w:t>2624</w:t>
      </w:r>
    </w:p>
    <w:p w14:paraId="6DE3EF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2624</w:t>
      </w:r>
    </w:p>
    <w:p w14:paraId="5C6087F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A.6.6.14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2628</w:t>
      </w:r>
    </w:p>
    <w:p w14:paraId="7E4CAF5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A.6.6.14.1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single positioning frequency layer in FR1 SA</w:t>
      </w:r>
      <w:r>
        <w:tab/>
        <w:t>2628</w:t>
      </w:r>
    </w:p>
    <w:p w14:paraId="5EEEDD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2628</w:t>
      </w:r>
    </w:p>
    <w:p w14:paraId="0CB4ED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2632</w:t>
      </w:r>
    </w:p>
    <w:p w14:paraId="13FC3B4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A.6.6.14.2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dual positioning frequency layers in FR1 SA</w:t>
      </w:r>
      <w:r>
        <w:tab/>
        <w:t>2632</w:t>
      </w:r>
    </w:p>
    <w:p w14:paraId="4E7B01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2632</w:t>
      </w:r>
    </w:p>
    <w:p w14:paraId="5FFF700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A.6.6.14.2.2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2636</w:t>
      </w:r>
    </w:p>
    <w:p w14:paraId="657A973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reduced sample number</w:t>
      </w:r>
      <w:r>
        <w:tab/>
        <w:t>2636</w:t>
      </w:r>
    </w:p>
    <w:p w14:paraId="2B08C3F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A.6.6.14.3.1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2636</w:t>
      </w:r>
    </w:p>
    <w:p w14:paraId="0A51EB0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2640</w:t>
      </w:r>
    </w:p>
    <w:p w14:paraId="03B1B29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without gaps in FR1 SA</w:t>
      </w:r>
      <w:r>
        <w:tab/>
        <w:t>2640</w:t>
      </w:r>
    </w:p>
    <w:p w14:paraId="531D6F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2640</w:t>
      </w:r>
    </w:p>
    <w:p w14:paraId="2B5011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2644</w:t>
      </w:r>
    </w:p>
    <w:p w14:paraId="39A9694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multiple RxTx TEGs</w:t>
      </w:r>
      <w:r>
        <w:tab/>
        <w:t>2644</w:t>
      </w:r>
    </w:p>
    <w:p w14:paraId="33394D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2644</w:t>
      </w:r>
    </w:p>
    <w:p w14:paraId="386C2B0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2648</w:t>
      </w:r>
    </w:p>
    <w:p w14:paraId="28BB003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lang w:eastAsia="en-US"/>
        </w:rPr>
        <w:t>A.6.6.15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Idle Mode measurements of inter-RAT DC candidate cells for early reporting</w:t>
      </w:r>
      <w:r>
        <w:tab/>
        <w:t>2648</w:t>
      </w:r>
    </w:p>
    <w:p w14:paraId="2904D81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  <w:snapToGrid w:val="0"/>
          <w:lang w:eastAsia="zh-CN"/>
        </w:rPr>
        <w:t>Test Purpose and Environment</w:t>
      </w:r>
      <w:r>
        <w:tab/>
        <w:t>2648</w:t>
      </w:r>
    </w:p>
    <w:p w14:paraId="39E2991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snapToGrid w:val="0"/>
          <w:lang w:eastAsia="en-US"/>
        </w:rPr>
        <w:t>A.6.6.15.2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  <w:snapToGrid w:val="0"/>
          <w:lang w:eastAsia="en-US"/>
        </w:rPr>
        <w:t>Test Requirements</w:t>
      </w:r>
      <w:r>
        <w:tab/>
        <w:t>2655</w:t>
      </w:r>
    </w:p>
    <w:p w14:paraId="4518AE3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A.6.6.16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2656</w:t>
      </w:r>
    </w:p>
    <w:p w14:paraId="5EDFAB0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2656</w:t>
      </w:r>
    </w:p>
    <w:p w14:paraId="45AFFB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2656</w:t>
      </w:r>
    </w:p>
    <w:p w14:paraId="0B62DC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2658</w:t>
      </w:r>
    </w:p>
    <w:p w14:paraId="6AAC081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2658</w:t>
      </w:r>
    </w:p>
    <w:p w14:paraId="64BF38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2658</w:t>
      </w:r>
    </w:p>
    <w:p w14:paraId="16E04C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2661</w:t>
      </w:r>
    </w:p>
    <w:p w14:paraId="35EC321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PRS-RSRPP reporting delay test case for single positioning frequency layer in FR1 in RRC_CONNECTED state without measurement gap</w:t>
      </w:r>
      <w:r>
        <w:tab/>
        <w:t>2661</w:t>
      </w:r>
    </w:p>
    <w:p w14:paraId="414B8BB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2661</w:t>
      </w:r>
    </w:p>
    <w:p w14:paraId="0A3C4E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A.6.6.16.3.2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2665</w:t>
      </w:r>
    </w:p>
    <w:p w14:paraId="46A85F2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TW"/>
        </w:rPr>
        <w:t>A.6.6.17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Pre-MG</w:t>
      </w:r>
      <w:r>
        <w:tab/>
        <w:t>2665</w:t>
      </w:r>
    </w:p>
    <w:p w14:paraId="445709A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autonomous activation/deactivation Pre-MG</w:t>
      </w:r>
      <w:r>
        <w:tab/>
        <w:t>2665</w:t>
      </w:r>
    </w:p>
    <w:p w14:paraId="5A190A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2665</w:t>
      </w:r>
    </w:p>
    <w:p w14:paraId="0DAC26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2665</w:t>
      </w:r>
    </w:p>
    <w:p w14:paraId="20576F3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2669</w:t>
      </w:r>
    </w:p>
    <w:p w14:paraId="555348A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pre-configured measurement gaps and network-controlled activation/deactivation</w:t>
      </w:r>
      <w:r>
        <w:tab/>
        <w:t>2669</w:t>
      </w:r>
    </w:p>
    <w:p w14:paraId="77182D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2669</w:t>
      </w:r>
    </w:p>
    <w:p w14:paraId="75843C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2669</w:t>
      </w:r>
    </w:p>
    <w:p w14:paraId="6CFF0A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2674</w:t>
      </w:r>
    </w:p>
    <w:p w14:paraId="0F38CD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2674</w:t>
      </w:r>
    </w:p>
    <w:p w14:paraId="1132A3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2674</w:t>
      </w:r>
    </w:p>
    <w:p w14:paraId="5EA88A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2674</w:t>
      </w:r>
    </w:p>
    <w:p w14:paraId="02CD40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2674</w:t>
      </w:r>
    </w:p>
    <w:p w14:paraId="173ABF4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TW"/>
        </w:rPr>
        <w:t>A.6.6.18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concurrent gaps</w:t>
      </w:r>
      <w:r>
        <w:tab/>
        <w:t>2674</w:t>
      </w:r>
    </w:p>
    <w:p w14:paraId="43C7D37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A.6.6.18.1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2674</w:t>
      </w:r>
    </w:p>
    <w:p w14:paraId="640960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2674</w:t>
      </w:r>
    </w:p>
    <w:p w14:paraId="56B737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2678</w:t>
      </w:r>
    </w:p>
    <w:p w14:paraId="4DC9D2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A.6.6.18.2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2678</w:t>
      </w:r>
    </w:p>
    <w:p w14:paraId="52AB29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2678</w:t>
      </w:r>
    </w:p>
    <w:p w14:paraId="0B6E61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A.6.6.18.2.2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2682</w:t>
      </w:r>
    </w:p>
    <w:p w14:paraId="2498A98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A.6.6.18.3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and NR FR1 concurrent event-triggered reporting in non-DRX in FR1</w:t>
      </w:r>
      <w:r>
        <w:tab/>
        <w:t>2682</w:t>
      </w:r>
    </w:p>
    <w:p w14:paraId="0FACB4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A.6.6.18.3.1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2682</w:t>
      </w:r>
    </w:p>
    <w:p w14:paraId="6F8EBF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A.6.6.18.3.2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2689</w:t>
      </w:r>
    </w:p>
    <w:p w14:paraId="5264BC0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A.6.6.18.4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PRS and SSB measurement in FR1 without SSB time index detection when DRX is not used</w:t>
      </w:r>
      <w:r>
        <w:tab/>
        <w:t>2689</w:t>
      </w:r>
    </w:p>
    <w:p w14:paraId="7D8E8B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A.6.6.18.4.1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2689</w:t>
      </w:r>
    </w:p>
    <w:p w14:paraId="6080D1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A.6.6.18.4.2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2693</w:t>
      </w:r>
    </w:p>
    <w:p w14:paraId="4901082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TW"/>
        </w:rPr>
        <w:t>A.6.6.19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NCSG</w:t>
      </w:r>
      <w:r>
        <w:tab/>
        <w:t>2693</w:t>
      </w:r>
    </w:p>
    <w:p w14:paraId="47A257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NCSG under non-DRX in FR1</w:t>
      </w:r>
      <w:r>
        <w:tab/>
        <w:t>2693</w:t>
      </w:r>
    </w:p>
    <w:p w14:paraId="3A16A2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A.6.6.19.1.1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2693</w:t>
      </w:r>
    </w:p>
    <w:p w14:paraId="115E88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A.6.6.19.1.2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2694</w:t>
      </w:r>
    </w:p>
    <w:p w14:paraId="72B1CB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A.6.6.19.1.3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2698</w:t>
      </w:r>
    </w:p>
    <w:p w14:paraId="29C5AC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A.6.6.19.2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NCSG for inter-frequency measurement</w:t>
      </w:r>
      <w:r>
        <w:tab/>
        <w:t>2698</w:t>
      </w:r>
    </w:p>
    <w:p w14:paraId="1F6DC0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2698</w:t>
      </w:r>
    </w:p>
    <w:p w14:paraId="507C2A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A.6.6.19.2.2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2698</w:t>
      </w:r>
    </w:p>
    <w:p w14:paraId="4668281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2702</w:t>
      </w:r>
    </w:p>
    <w:p w14:paraId="24D71C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A.6.6.19.3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 with NCSG</w:t>
      </w:r>
      <w:r>
        <w:tab/>
        <w:t>2702</w:t>
      </w:r>
    </w:p>
    <w:p w14:paraId="6B61B7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2702</w:t>
      </w:r>
    </w:p>
    <w:p w14:paraId="1ECB93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A.6.6.19.3.2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2703</w:t>
      </w:r>
    </w:p>
    <w:p w14:paraId="02D583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A.6.6.19.3.3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2708</w:t>
      </w:r>
    </w:p>
    <w:p w14:paraId="5425E2D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A.6.6.19.4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Event triggered reporting on SCC with deactivated SCell test with per-UE NCSG under non-DRX</w:t>
      </w:r>
      <w:r>
        <w:tab/>
        <w:t>2708</w:t>
      </w:r>
    </w:p>
    <w:p w14:paraId="4C7D1C2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A.6.6.19.4.1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2708</w:t>
      </w:r>
    </w:p>
    <w:p w14:paraId="76AE6C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A.6.6.19.4.2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2708</w:t>
      </w:r>
    </w:p>
    <w:p w14:paraId="1C974D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A.6.6.19.4.3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2711</w:t>
      </w:r>
    </w:p>
    <w:p w14:paraId="738A8DF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A.6.6.20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</w:t>
      </w:r>
      <w:r>
        <w:tab/>
        <w:t>2711</w:t>
      </w:r>
    </w:p>
    <w:p w14:paraId="2575A44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2711</w:t>
      </w:r>
    </w:p>
    <w:p w14:paraId="2D2B5C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2715</w:t>
      </w:r>
    </w:p>
    <w:p w14:paraId="7380FE7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A.6.6.21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TRS for RTT-based PDC in FR1 SA</w:t>
      </w:r>
      <w:r>
        <w:tab/>
        <w:t>2715</w:t>
      </w:r>
    </w:p>
    <w:p w14:paraId="36AFFFA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2715</w:t>
      </w:r>
    </w:p>
    <w:p w14:paraId="18EFF92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2717</w:t>
      </w:r>
    </w:p>
    <w:p w14:paraId="4935D8D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A.6.7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2718</w:t>
      </w:r>
    </w:p>
    <w:p w14:paraId="31CD304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2718</w:t>
      </w:r>
    </w:p>
    <w:p w14:paraId="27C23B7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intra-frequency case measurement accuracy with FR1 serving cell and FR1 target cell</w:t>
      </w:r>
      <w:r>
        <w:tab/>
        <w:t>2718</w:t>
      </w:r>
    </w:p>
    <w:p w14:paraId="6170CB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2718</w:t>
      </w:r>
    </w:p>
    <w:p w14:paraId="3F2E7F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2718</w:t>
      </w:r>
    </w:p>
    <w:p w14:paraId="75DCF2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2723</w:t>
      </w:r>
    </w:p>
    <w:p w14:paraId="384D965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case measurement accuracy with FR1 serving cell and FR1 target cell</w:t>
      </w:r>
      <w:r>
        <w:tab/>
        <w:t>2723</w:t>
      </w:r>
    </w:p>
    <w:p w14:paraId="138D77E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2723</w:t>
      </w:r>
    </w:p>
    <w:p w14:paraId="353E7D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2723</w:t>
      </w:r>
    </w:p>
    <w:p w14:paraId="395950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2727</w:t>
      </w:r>
    </w:p>
    <w:p w14:paraId="32752FA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2727</w:t>
      </w:r>
    </w:p>
    <w:p w14:paraId="54B21D7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2727</w:t>
      </w:r>
    </w:p>
    <w:p w14:paraId="50214B7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2727</w:t>
      </w:r>
    </w:p>
    <w:p w14:paraId="28595A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2727</w:t>
      </w:r>
    </w:p>
    <w:p w14:paraId="06F9FE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2728</w:t>
      </w:r>
    </w:p>
    <w:p w14:paraId="3FAC88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2733</w:t>
      </w:r>
    </w:p>
    <w:p w14:paraId="58FC37F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A.6.7.2.2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2733</w:t>
      </w:r>
    </w:p>
    <w:p w14:paraId="5EFBC6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2733</w:t>
      </w:r>
    </w:p>
    <w:p w14:paraId="7BF88A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2733</w:t>
      </w:r>
    </w:p>
    <w:p w14:paraId="08D347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2738</w:t>
      </w:r>
    </w:p>
    <w:p w14:paraId="2C7CB57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2738</w:t>
      </w:r>
    </w:p>
    <w:p w14:paraId="474A247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measurement accuracy with FR1 serving cell and FR1 target cell</w:t>
      </w:r>
      <w:r>
        <w:tab/>
        <w:t>2738</w:t>
      </w:r>
    </w:p>
    <w:p w14:paraId="0265D6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2738</w:t>
      </w:r>
    </w:p>
    <w:p w14:paraId="17EA79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2739</w:t>
      </w:r>
    </w:p>
    <w:p w14:paraId="193D5F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2743</w:t>
      </w:r>
    </w:p>
    <w:p w14:paraId="6280471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A.6.7.3.2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2743</w:t>
      </w:r>
    </w:p>
    <w:p w14:paraId="6E33B15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2743</w:t>
      </w:r>
    </w:p>
    <w:p w14:paraId="50283A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2744</w:t>
      </w:r>
    </w:p>
    <w:p w14:paraId="325C8BC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2748</w:t>
      </w:r>
    </w:p>
    <w:p w14:paraId="236BDBE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2749</w:t>
      </w:r>
    </w:p>
    <w:p w14:paraId="7BDF77F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</w:t>
      </w:r>
      <w:r>
        <w:tab/>
        <w:t>2749</w:t>
      </w:r>
    </w:p>
    <w:p w14:paraId="470948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2749</w:t>
      </w:r>
    </w:p>
    <w:p w14:paraId="4A34B1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2749</w:t>
      </w:r>
    </w:p>
    <w:p w14:paraId="628DCA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2753</w:t>
      </w:r>
    </w:p>
    <w:p w14:paraId="74AE63C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on resource set with repetition off</w:t>
      </w:r>
      <w:r>
        <w:tab/>
        <w:t>2753</w:t>
      </w:r>
    </w:p>
    <w:p w14:paraId="61368A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2753</w:t>
      </w:r>
    </w:p>
    <w:p w14:paraId="047CAA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2754</w:t>
      </w:r>
    </w:p>
    <w:p w14:paraId="3DB121E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2758</w:t>
      </w:r>
    </w:p>
    <w:p w14:paraId="4F6DC9C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A.6.7.5</w:t>
      </w:r>
      <w:r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2758</w:t>
      </w:r>
    </w:p>
    <w:p w14:paraId="41E26F4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inter-RAT measurement accuracy with FR1 serving cell</w:t>
      </w:r>
      <w:r>
        <w:tab/>
        <w:t>2758</w:t>
      </w:r>
    </w:p>
    <w:p w14:paraId="26D388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2758</w:t>
      </w:r>
    </w:p>
    <w:p w14:paraId="1C3024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2759</w:t>
      </w:r>
    </w:p>
    <w:p w14:paraId="7DFBDF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2765</w:t>
      </w:r>
    </w:p>
    <w:p w14:paraId="42A81C1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A.6.7.6</w:t>
      </w:r>
      <w:r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2766</w:t>
      </w:r>
    </w:p>
    <w:p w14:paraId="464B2E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inter-RAT measurement accuracy with FR1 serving cell</w:t>
      </w:r>
      <w:r>
        <w:tab/>
        <w:t>2766</w:t>
      </w:r>
    </w:p>
    <w:p w14:paraId="4D4C2CC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2766</w:t>
      </w:r>
    </w:p>
    <w:p w14:paraId="7E5F73C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2766</w:t>
      </w:r>
    </w:p>
    <w:p w14:paraId="2EE9D2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2771</w:t>
      </w:r>
    </w:p>
    <w:p w14:paraId="5B3DEC6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A.6.7.7</w:t>
      </w:r>
      <w:r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2772</w:t>
      </w:r>
    </w:p>
    <w:p w14:paraId="71A29B6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inter-RAT measurement accuracy with FR1 serving cell</w:t>
      </w:r>
      <w:r>
        <w:tab/>
        <w:t>2772</w:t>
      </w:r>
    </w:p>
    <w:p w14:paraId="062FDD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2772</w:t>
      </w:r>
    </w:p>
    <w:p w14:paraId="754CF0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2772</w:t>
      </w:r>
    </w:p>
    <w:p w14:paraId="23AA17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2778</w:t>
      </w:r>
    </w:p>
    <w:p w14:paraId="4F4AD51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A.6.7.8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2779</w:t>
      </w:r>
    </w:p>
    <w:p w14:paraId="04DD508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SRS-RSRP measurement accuracy with FR1 serving cell</w:t>
      </w:r>
      <w:r>
        <w:tab/>
        <w:t>2779</w:t>
      </w:r>
    </w:p>
    <w:p w14:paraId="396668D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2779</w:t>
      </w:r>
    </w:p>
    <w:p w14:paraId="28CFC86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A.6.7.8.1.2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2779</w:t>
      </w:r>
    </w:p>
    <w:p w14:paraId="464722C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A.6.7.8.1.3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2785</w:t>
      </w:r>
    </w:p>
    <w:p w14:paraId="320D271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CLI-RSSI measurement accuracy with FR1 serving cell</w:t>
      </w:r>
      <w:r>
        <w:tab/>
        <w:t>2785</w:t>
      </w:r>
    </w:p>
    <w:p w14:paraId="3DA0B9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2785</w:t>
      </w:r>
    </w:p>
    <w:p w14:paraId="59E713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2786</w:t>
      </w:r>
    </w:p>
    <w:p w14:paraId="10D33E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2789</w:t>
      </w:r>
    </w:p>
    <w:p w14:paraId="13167CF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A.6.7.9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2790</w:t>
      </w:r>
    </w:p>
    <w:p w14:paraId="60C48E0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SSB based CMR and dedicated IMR</w:t>
      </w:r>
      <w:r>
        <w:tab/>
        <w:t>2794</w:t>
      </w:r>
    </w:p>
    <w:p w14:paraId="6F88B5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2794</w:t>
      </w:r>
    </w:p>
    <w:p w14:paraId="6AB1441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A.6.7.9.2.2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2795</w:t>
      </w:r>
    </w:p>
    <w:p w14:paraId="2D8F03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2800</w:t>
      </w:r>
    </w:p>
    <w:p w14:paraId="628F8FD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A.6.7.9.3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CSI-RS based CMR and dedicated IMR</w:t>
      </w:r>
      <w:r>
        <w:tab/>
        <w:t>2800</w:t>
      </w:r>
    </w:p>
    <w:p w14:paraId="388E73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2800</w:t>
      </w:r>
    </w:p>
    <w:p w14:paraId="4BED8A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A.6.7.9.3.2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2800</w:t>
      </w:r>
    </w:p>
    <w:p w14:paraId="72F8CB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A.6.7.9.3.3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2805</w:t>
      </w:r>
    </w:p>
    <w:p w14:paraId="4DAC2F3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A.6.7.10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2805</w:t>
      </w:r>
    </w:p>
    <w:p w14:paraId="619BC45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intra-frequency case measurement accuracy with FR1 serving cell and FR1 target cell</w:t>
      </w:r>
      <w:r>
        <w:tab/>
        <w:t>2805</w:t>
      </w:r>
    </w:p>
    <w:p w14:paraId="2FC73C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2805</w:t>
      </w:r>
    </w:p>
    <w:p w14:paraId="09775B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A.6.7.9.10.2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2806</w:t>
      </w:r>
    </w:p>
    <w:p w14:paraId="42F78C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A.6.7.10.1.3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2811</w:t>
      </w:r>
    </w:p>
    <w:p w14:paraId="2DCEE15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case measurement accuracy with FR1 serving cell and FR1 target cell</w:t>
      </w:r>
      <w:r>
        <w:tab/>
        <w:t>2811</w:t>
      </w:r>
    </w:p>
    <w:p w14:paraId="74A849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2811</w:t>
      </w:r>
    </w:p>
    <w:p w14:paraId="7715037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A.6.7.10.2.2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2811</w:t>
      </w:r>
    </w:p>
    <w:p w14:paraId="7C326F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A.6.7.10.2.3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2816</w:t>
      </w:r>
    </w:p>
    <w:p w14:paraId="35FBC70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CSI-RSRQ</w:t>
      </w:r>
      <w:r>
        <w:tab/>
        <w:t>2816</w:t>
      </w:r>
    </w:p>
    <w:p w14:paraId="170E8CB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2816</w:t>
      </w:r>
    </w:p>
    <w:p w14:paraId="24382A8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2816</w:t>
      </w:r>
    </w:p>
    <w:p w14:paraId="19C4812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2816</w:t>
      </w:r>
    </w:p>
    <w:p w14:paraId="229B24D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2821</w:t>
      </w:r>
    </w:p>
    <w:p w14:paraId="34E0E8A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2821</w:t>
      </w:r>
    </w:p>
    <w:p w14:paraId="334A30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2821</w:t>
      </w:r>
    </w:p>
    <w:p w14:paraId="402EA75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2821</w:t>
      </w:r>
    </w:p>
    <w:p w14:paraId="58D5C3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2827</w:t>
      </w:r>
    </w:p>
    <w:p w14:paraId="1BB87B6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A.6.7.12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2828</w:t>
      </w:r>
    </w:p>
    <w:p w14:paraId="0F64049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measurement accuracy with FR1 serving cell and FR1 target cell</w:t>
      </w:r>
      <w:r>
        <w:tab/>
        <w:t>2828</w:t>
      </w:r>
    </w:p>
    <w:p w14:paraId="0B105E8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2828</w:t>
      </w:r>
    </w:p>
    <w:p w14:paraId="0E076D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2828</w:t>
      </w:r>
    </w:p>
    <w:p w14:paraId="4DF38A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2832</w:t>
      </w:r>
    </w:p>
    <w:p w14:paraId="13282EF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A.6.7.12.2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2833</w:t>
      </w:r>
    </w:p>
    <w:p w14:paraId="079E2A1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2833</w:t>
      </w:r>
    </w:p>
    <w:p w14:paraId="59C0CF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2833</w:t>
      </w:r>
    </w:p>
    <w:p w14:paraId="54F0CE7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2839</w:t>
      </w:r>
    </w:p>
    <w:p w14:paraId="352D0FF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A.6.7.13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2839</w:t>
      </w:r>
    </w:p>
    <w:p w14:paraId="1CC9FF5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RSTD measurement accuracy test case for single positioning frequency layer</w:t>
      </w:r>
      <w:r>
        <w:tab/>
        <w:t>2839</w:t>
      </w:r>
    </w:p>
    <w:p w14:paraId="0C55CE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2839</w:t>
      </w:r>
    </w:p>
    <w:p w14:paraId="52EF38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2842</w:t>
      </w:r>
    </w:p>
    <w:p w14:paraId="3E4542A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RSTD measurement accuracy test case for dual positioning frequency layer</w:t>
      </w:r>
      <w:r>
        <w:tab/>
        <w:t>2842</w:t>
      </w:r>
    </w:p>
    <w:p w14:paraId="021ADF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2842</w:t>
      </w:r>
    </w:p>
    <w:p w14:paraId="5C0C75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2846</w:t>
      </w:r>
    </w:p>
    <w:p w14:paraId="6507DF1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2846</w:t>
      </w:r>
    </w:p>
    <w:p w14:paraId="7A05B5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A.6.7.13.3.1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2846</w:t>
      </w:r>
    </w:p>
    <w:p w14:paraId="481A0BB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2848</w:t>
      </w:r>
    </w:p>
    <w:p w14:paraId="2A3F85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A.6.7.13.4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2848</w:t>
      </w:r>
    </w:p>
    <w:p w14:paraId="61E5F80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A.6.7.14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2852</w:t>
      </w:r>
    </w:p>
    <w:p w14:paraId="4E69F49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A.6.7.14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SA: measurement accuracy with </w:t>
      </w:r>
      <w:r w:rsidRPr="00F168CC">
        <w:rPr>
          <w:snapToGrid w:val="0"/>
          <w:lang w:val="en-US" w:eastAsia="zh-CN"/>
        </w:rPr>
        <w:t>PRS in FR1</w:t>
      </w:r>
      <w:r>
        <w:tab/>
        <w:t>2852</w:t>
      </w:r>
    </w:p>
    <w:p w14:paraId="51D95E4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2852</w:t>
      </w:r>
    </w:p>
    <w:p w14:paraId="1B03D68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2853</w:t>
      </w:r>
    </w:p>
    <w:p w14:paraId="7D4A3D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2857</w:t>
      </w:r>
    </w:p>
    <w:p w14:paraId="2431E13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A.6.7.14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</w:rPr>
        <w:t>with reduced sample number</w:t>
      </w:r>
      <w:r>
        <w:tab/>
        <w:t>2857</w:t>
      </w:r>
    </w:p>
    <w:p w14:paraId="289A3C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2857</w:t>
      </w:r>
    </w:p>
    <w:p w14:paraId="400ADB3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2857</w:t>
      </w:r>
    </w:p>
    <w:p w14:paraId="7B8954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2860</w:t>
      </w:r>
    </w:p>
    <w:p w14:paraId="5E816BE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A.6.7.14</w:t>
      </w:r>
      <w:r w:rsidRPr="00F168CC">
        <w:rPr>
          <w:rFonts w:eastAsia="SimSun"/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</w:rPr>
        <w:t>Void</w:t>
      </w:r>
      <w:r>
        <w:tab/>
        <w:t>2861</w:t>
      </w:r>
    </w:p>
    <w:p w14:paraId="2616343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2861</w:t>
      </w:r>
    </w:p>
    <w:p w14:paraId="3CDF23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2861</w:t>
      </w:r>
    </w:p>
    <w:p w14:paraId="576F99F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2861</w:t>
      </w:r>
    </w:p>
    <w:p w14:paraId="6F7394C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A.6.7.15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2861</w:t>
      </w:r>
    </w:p>
    <w:p w14:paraId="401F07D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A.6.7.15.1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2861</w:t>
      </w:r>
    </w:p>
    <w:p w14:paraId="017C4E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2861</w:t>
      </w:r>
    </w:p>
    <w:p w14:paraId="18CDC9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2861</w:t>
      </w:r>
    </w:p>
    <w:p w14:paraId="29BD4B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2864</w:t>
      </w:r>
    </w:p>
    <w:p w14:paraId="5E15D28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 in FR1 SA</w:t>
      </w:r>
      <w:r>
        <w:tab/>
        <w:t>2865</w:t>
      </w:r>
    </w:p>
    <w:p w14:paraId="063A023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2865</w:t>
      </w:r>
    </w:p>
    <w:p w14:paraId="7A7485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2865</w:t>
      </w:r>
    </w:p>
    <w:p w14:paraId="633AE07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2868</w:t>
      </w:r>
    </w:p>
    <w:p w14:paraId="64C1785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RxTx TEG</w:t>
      </w:r>
      <w:r>
        <w:tab/>
        <w:t>2868</w:t>
      </w:r>
    </w:p>
    <w:p w14:paraId="6D317B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2868</w:t>
      </w:r>
    </w:p>
    <w:p w14:paraId="1E586F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2869</w:t>
      </w:r>
    </w:p>
    <w:p w14:paraId="41CD3F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2872</w:t>
      </w:r>
    </w:p>
    <w:p w14:paraId="79F90FD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A.6.7.16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2872</w:t>
      </w:r>
    </w:p>
    <w:p w14:paraId="62E1B2C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A.6.7.16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2872</w:t>
      </w:r>
    </w:p>
    <w:p w14:paraId="07953A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2872</w:t>
      </w:r>
    </w:p>
    <w:p w14:paraId="02F29D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2873</w:t>
      </w:r>
    </w:p>
    <w:p w14:paraId="309E0A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2878</w:t>
      </w:r>
    </w:p>
    <w:p w14:paraId="39FE644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A.6.7.16</w:t>
      </w:r>
      <w:r w:rsidRPr="00F168CC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</w:rPr>
        <w:t xml:space="preserve">SA: measurement accuracy with reduced </w:t>
      </w:r>
      <w:r w:rsidRPr="00F168CC">
        <w:rPr>
          <w:rFonts w:eastAsia="SimSun"/>
          <w:snapToGrid w:val="0"/>
          <w:lang w:val="en-US" w:eastAsia="zh-CN"/>
        </w:rPr>
        <w:t>PRS samples in FR1</w:t>
      </w:r>
      <w:r>
        <w:tab/>
        <w:t>2878</w:t>
      </w:r>
    </w:p>
    <w:p w14:paraId="6F5AA2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2878</w:t>
      </w:r>
    </w:p>
    <w:p w14:paraId="030BBD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2878</w:t>
      </w:r>
    </w:p>
    <w:p w14:paraId="7475E4D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A.6.8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in RRC_INACTIVE</w:t>
      </w:r>
      <w:r>
        <w:tab/>
        <w:t>2882</w:t>
      </w:r>
    </w:p>
    <w:p w14:paraId="69D9A7E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A.6.8.1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2882</w:t>
      </w:r>
    </w:p>
    <w:p w14:paraId="5E0C6ED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in RRC_INACTIVE state</w:t>
      </w:r>
      <w:r>
        <w:tab/>
        <w:t>2882</w:t>
      </w:r>
    </w:p>
    <w:p w14:paraId="1E0500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2882</w:t>
      </w:r>
    </w:p>
    <w:p w14:paraId="41034C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2885</w:t>
      </w:r>
    </w:p>
    <w:p w14:paraId="369EFC0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with reduced number of samples in RRC_INACTIVE, FR1 SA</w:t>
      </w:r>
      <w:r>
        <w:tab/>
        <w:t>2885</w:t>
      </w:r>
    </w:p>
    <w:p w14:paraId="0C3850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2885</w:t>
      </w:r>
    </w:p>
    <w:p w14:paraId="6773EB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2890</w:t>
      </w:r>
    </w:p>
    <w:p w14:paraId="652FB9B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A.6.8.2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2890</w:t>
      </w:r>
    </w:p>
    <w:p w14:paraId="72F5A08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in RRC_INACTIVE</w:t>
      </w:r>
      <w:r>
        <w:tab/>
        <w:t>2890</w:t>
      </w:r>
    </w:p>
    <w:p w14:paraId="541BB0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2890</w:t>
      </w:r>
    </w:p>
    <w:p w14:paraId="454B787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2892</w:t>
      </w:r>
    </w:p>
    <w:p w14:paraId="7B5A7D7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A.6.8.2.2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2893</w:t>
      </w:r>
    </w:p>
    <w:p w14:paraId="598D57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A.6.8.2.2.1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2893</w:t>
      </w:r>
    </w:p>
    <w:p w14:paraId="1E5F55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168CC">
        <w:rPr>
          <w:bCs/>
        </w:rPr>
        <w:t>8.2.2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2896</w:t>
      </w:r>
    </w:p>
    <w:p w14:paraId="4A5086E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A.6.8.3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2896</w:t>
      </w:r>
    </w:p>
    <w:p w14:paraId="0E536E0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</w:t>
      </w:r>
      <w:r>
        <w:tab/>
        <w:t>2896</w:t>
      </w:r>
    </w:p>
    <w:p w14:paraId="31B112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2896</w:t>
      </w:r>
    </w:p>
    <w:p w14:paraId="7116304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2900</w:t>
      </w:r>
    </w:p>
    <w:p w14:paraId="7B4757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A.6.8.3.2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reduced number of samples in RRC_INACTIVE, FR1 SA</w:t>
      </w:r>
      <w:r>
        <w:tab/>
        <w:t>2900</w:t>
      </w:r>
    </w:p>
    <w:p w14:paraId="7AE95B4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A.6.8.3.2.1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2900</w:t>
      </w:r>
    </w:p>
    <w:p w14:paraId="65608B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</w:t>
      </w:r>
      <w:r w:rsidRPr="00F168CC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2903</w:t>
      </w:r>
    </w:p>
    <w:p w14:paraId="43C4BD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A.6.8.4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2903</w:t>
      </w:r>
    </w:p>
    <w:p w14:paraId="6DA326A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A.6.8.4.1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2903</w:t>
      </w:r>
    </w:p>
    <w:p w14:paraId="270DE5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168CC">
        <w:rPr>
          <w:snapToGrid w:val="0"/>
        </w:rPr>
        <w:t>8.4.1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2903</w:t>
      </w:r>
    </w:p>
    <w:p w14:paraId="5B209E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168CC">
        <w:rPr>
          <w:snapToGrid w:val="0"/>
        </w:rPr>
        <w:t>8.4.1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2906</w:t>
      </w:r>
    </w:p>
    <w:p w14:paraId="0D67647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A.6.8.4.2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2906</w:t>
      </w:r>
    </w:p>
    <w:p w14:paraId="52871D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168CC">
        <w:rPr>
          <w:snapToGrid w:val="0"/>
        </w:rPr>
        <w:t>8.4.2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2906</w:t>
      </w:r>
    </w:p>
    <w:p w14:paraId="247FB3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168CC">
        <w:rPr>
          <w:snapToGrid w:val="0"/>
        </w:rPr>
        <w:t>8.4.2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2908</w:t>
      </w:r>
    </w:p>
    <w:p w14:paraId="5225D40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A.6.9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in RRC_INACTIVE</w:t>
      </w:r>
      <w:r>
        <w:tab/>
        <w:t>2908</w:t>
      </w:r>
    </w:p>
    <w:p w14:paraId="1043D6F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A.6.9.1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2908</w:t>
      </w:r>
    </w:p>
    <w:p w14:paraId="159B04C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A.6.9.1.1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RSTD measurement accuracy test case for single positioning frequency layer in FR1 in RRC_INACTIVE state</w:t>
      </w:r>
      <w:r>
        <w:tab/>
        <w:t>2908</w:t>
      </w:r>
    </w:p>
    <w:p w14:paraId="7712CC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168CC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2908</w:t>
      </w:r>
    </w:p>
    <w:p w14:paraId="272E3B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168CC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2910</w:t>
      </w:r>
    </w:p>
    <w:p w14:paraId="339A323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A.6.9.1.2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2910</w:t>
      </w:r>
    </w:p>
    <w:p w14:paraId="3D8518D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168CC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2910</w:t>
      </w:r>
    </w:p>
    <w:p w14:paraId="36168D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168CC">
        <w:rPr>
          <w:snapToGrid w:val="0"/>
        </w:rPr>
        <w:t>9.1.2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2912</w:t>
      </w:r>
    </w:p>
    <w:p w14:paraId="1A47029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A.6.9.2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2912</w:t>
      </w:r>
    </w:p>
    <w:p w14:paraId="313A35C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2912</w:t>
      </w:r>
    </w:p>
    <w:p w14:paraId="212E5A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2912</w:t>
      </w:r>
    </w:p>
    <w:p w14:paraId="0A4B26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2913</w:t>
      </w:r>
    </w:p>
    <w:p w14:paraId="0014814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2918</w:t>
      </w:r>
    </w:p>
    <w:p w14:paraId="2DAFE4B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 with reduced number of samples in RRC_INACTIVE state</w:t>
      </w:r>
      <w:r>
        <w:tab/>
        <w:t>2918</w:t>
      </w:r>
    </w:p>
    <w:p w14:paraId="4FE556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2918</w:t>
      </w:r>
    </w:p>
    <w:p w14:paraId="2C244D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2918</w:t>
      </w:r>
    </w:p>
    <w:p w14:paraId="07C99A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2921</w:t>
      </w:r>
    </w:p>
    <w:p w14:paraId="5C28944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A.6.9.3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2922</w:t>
      </w:r>
    </w:p>
    <w:p w14:paraId="1BCC7B2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accuracy in FR1 SA</w:t>
      </w:r>
      <w:r>
        <w:tab/>
        <w:t>2922</w:t>
      </w:r>
    </w:p>
    <w:p w14:paraId="0E9D2C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2922</w:t>
      </w:r>
    </w:p>
    <w:p w14:paraId="3EB1F6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A.6.9.3.1.1.2 Test parameters</w:t>
      </w:r>
      <w:r>
        <w:tab/>
        <w:t>2922</w:t>
      </w:r>
    </w:p>
    <w:p w14:paraId="4C522A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2925</w:t>
      </w:r>
    </w:p>
    <w:p w14:paraId="073A817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</w:t>
      </w:r>
      <w:r>
        <w:tab/>
        <w:t>2925</w:t>
      </w:r>
    </w:p>
    <w:p w14:paraId="6A865C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2925</w:t>
      </w:r>
    </w:p>
    <w:p w14:paraId="3FA3B7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2925</w:t>
      </w:r>
    </w:p>
    <w:p w14:paraId="06D334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2928</w:t>
      </w:r>
    </w:p>
    <w:p w14:paraId="6F8DDCD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A.6.9.4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2928</w:t>
      </w:r>
    </w:p>
    <w:p w14:paraId="305EB96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A.6.9</w:t>
      </w:r>
      <w:r w:rsidRPr="00F168CC">
        <w:rPr>
          <w:rFonts w:eastAsia="SimSun"/>
          <w:snapToGrid w:val="0"/>
        </w:rPr>
        <w:t>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</w:rPr>
        <w:t xml:space="preserve">SA: PRS-RSRPP measurement accuracy </w:t>
      </w:r>
      <w:r w:rsidRPr="00F168CC">
        <w:rPr>
          <w:rFonts w:eastAsia="SimSun"/>
          <w:snapToGrid w:val="0"/>
          <w:lang w:val="en-US" w:eastAsia="zh-CN"/>
        </w:rPr>
        <w:t>in FR1 in RRC INACTIVE</w:t>
      </w:r>
      <w:r>
        <w:tab/>
        <w:t>2928</w:t>
      </w:r>
    </w:p>
    <w:p w14:paraId="3CFBFB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2928</w:t>
      </w:r>
    </w:p>
    <w:p w14:paraId="29DC64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2928</w:t>
      </w:r>
    </w:p>
    <w:p w14:paraId="06FC868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2933</w:t>
      </w:r>
    </w:p>
    <w:p w14:paraId="20C234B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A.6.9.</w:t>
      </w:r>
      <w:r w:rsidRPr="00F168CC">
        <w:rPr>
          <w:rFonts w:eastAsia="SimSun"/>
          <w:snapToGrid w:val="0"/>
        </w:rPr>
        <w:t>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</w:rPr>
        <w:t xml:space="preserve">SA: measurement accuracy with reduced PRS samples </w:t>
      </w:r>
      <w:r w:rsidRPr="00F168CC">
        <w:rPr>
          <w:rFonts w:eastAsia="SimSun"/>
          <w:snapToGrid w:val="0"/>
          <w:lang w:val="en-US" w:eastAsia="zh-CN"/>
        </w:rPr>
        <w:t>in FR1 in RRC INACTIVE</w:t>
      </w:r>
      <w:r>
        <w:tab/>
        <w:t>2933</w:t>
      </w:r>
    </w:p>
    <w:p w14:paraId="556C85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2933</w:t>
      </w:r>
    </w:p>
    <w:p w14:paraId="3F43BA3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2933</w:t>
      </w:r>
    </w:p>
    <w:p w14:paraId="244C7E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2936</w:t>
      </w:r>
    </w:p>
    <w:p w14:paraId="258B40B6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A.7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2934</w:t>
      </w:r>
    </w:p>
    <w:p w14:paraId="6A3E571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A.7.1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2934</w:t>
      </w:r>
    </w:p>
    <w:p w14:paraId="74A0DAE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2934</w:t>
      </w:r>
    </w:p>
    <w:p w14:paraId="59FBF62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2934</w:t>
      </w:r>
    </w:p>
    <w:p w14:paraId="321E8B8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2934</w:t>
      </w:r>
    </w:p>
    <w:p w14:paraId="58DBD30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2934</w:t>
      </w:r>
    </w:p>
    <w:p w14:paraId="043C49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2937</w:t>
      </w:r>
    </w:p>
    <w:p w14:paraId="17E6352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2937</w:t>
      </w:r>
    </w:p>
    <w:p w14:paraId="7591C9F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2937</w:t>
      </w:r>
    </w:p>
    <w:p w14:paraId="74FD2C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2938</w:t>
      </w:r>
    </w:p>
    <w:p w14:paraId="2F9827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2940</w:t>
      </w:r>
    </w:p>
    <w:p w14:paraId="7B309B5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F168C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2940</w:t>
      </w:r>
    </w:p>
    <w:p w14:paraId="12C42E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A.7.1.1.3.1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2940</w:t>
      </w:r>
    </w:p>
    <w:p w14:paraId="0B43379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2940</w:t>
      </w:r>
    </w:p>
    <w:p w14:paraId="2CB7CD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2943</w:t>
      </w:r>
    </w:p>
    <w:p w14:paraId="2252C1A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F168C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F168CC">
        <w:rPr>
          <w:lang w:val="en-US" w:eastAsia="zh-CN"/>
        </w:rPr>
        <w:t>fulfilling not-at-cell edge relaxed measurement criterion</w:t>
      </w:r>
      <w:r>
        <w:tab/>
        <w:t>2943</w:t>
      </w:r>
    </w:p>
    <w:p w14:paraId="5BDCC3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2943</w:t>
      </w:r>
    </w:p>
    <w:p w14:paraId="3F3540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2943</w:t>
      </w:r>
    </w:p>
    <w:p w14:paraId="790653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2946</w:t>
      </w:r>
    </w:p>
    <w:p w14:paraId="02C2E5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2946</w:t>
      </w:r>
    </w:p>
    <w:p w14:paraId="09F80B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2946</w:t>
      </w:r>
    </w:p>
    <w:p w14:paraId="0BEF2E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2946</w:t>
      </w:r>
    </w:p>
    <w:p w14:paraId="71D842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2949</w:t>
      </w:r>
    </w:p>
    <w:p w14:paraId="106DC1D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 inter-frequency NR case for UE </w:t>
      </w:r>
      <w:r w:rsidRPr="00F168CC">
        <w:rPr>
          <w:lang w:val="en-US" w:eastAsia="zh-CN"/>
        </w:rPr>
        <w:t>fulfilling not-at-cell edge relaxed measurement criterion</w:t>
      </w:r>
      <w:r>
        <w:tab/>
        <w:t>2949</w:t>
      </w:r>
    </w:p>
    <w:p w14:paraId="5DB102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2949</w:t>
      </w:r>
    </w:p>
    <w:p w14:paraId="6ABED1E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2949</w:t>
      </w:r>
    </w:p>
    <w:p w14:paraId="358839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2952</w:t>
      </w:r>
    </w:p>
    <w:p w14:paraId="460389A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F168CC">
        <w:rPr>
          <w:rFonts w:eastAsia="Malgun Gothic"/>
        </w:rPr>
        <w:t xml:space="preserve"> for </w:t>
      </w:r>
      <w:r w:rsidRPr="00F168CC">
        <w:rPr>
          <w:rFonts w:cs="v4.2.0"/>
          <w:lang w:val="en-US" w:eastAsia="zh-CN"/>
        </w:rPr>
        <w:t xml:space="preserve">FR2 power class 6 </w:t>
      </w:r>
      <w:r w:rsidRPr="00F168CC">
        <w:rPr>
          <w:rFonts w:cs="v4.2.0"/>
          <w:lang w:eastAsia="zh-CN"/>
        </w:rPr>
        <w:t xml:space="preserve">UE configured with </w:t>
      </w:r>
      <w:r w:rsidRPr="00F168CC">
        <w:rPr>
          <w:i/>
          <w:iCs/>
        </w:rPr>
        <w:t>highSpeedMeasFlagFR2-r17</w:t>
      </w:r>
      <w:r>
        <w:tab/>
        <w:t>2952</w:t>
      </w:r>
    </w:p>
    <w:p w14:paraId="10C421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2952</w:t>
      </w:r>
    </w:p>
    <w:p w14:paraId="4F3FA2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2952</w:t>
      </w:r>
    </w:p>
    <w:p w14:paraId="5737D2D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2956</w:t>
      </w:r>
    </w:p>
    <w:p w14:paraId="139F617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A.7.2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2956</w:t>
      </w:r>
    </w:p>
    <w:p w14:paraId="646AB4E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A.7.2.</w:t>
      </w:r>
      <w:r w:rsidRPr="00F168C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Small Data Transmission</w:t>
      </w:r>
      <w:r>
        <w:tab/>
        <w:t>2956</w:t>
      </w:r>
    </w:p>
    <w:p w14:paraId="6CAB9F6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A.7.2.</w:t>
      </w:r>
      <w:r w:rsidRPr="00F168CC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TA validation for CG-SDT in FR2</w:t>
      </w:r>
      <w:r>
        <w:tab/>
        <w:t>2956</w:t>
      </w:r>
    </w:p>
    <w:p w14:paraId="0F0EC1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A.7.2.</w:t>
      </w:r>
      <w:r w:rsidRPr="00F168CC">
        <w:rPr>
          <w:snapToGrid w:val="0"/>
          <w:lang w:val="en-US" w:eastAsia="zh-CN"/>
        </w:rPr>
        <w:t>1</w:t>
      </w:r>
      <w:r w:rsidRPr="00F168CC">
        <w:rPr>
          <w:snapToGrid w:val="0"/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2956</w:t>
      </w:r>
    </w:p>
    <w:p w14:paraId="442152C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A.7.2.</w:t>
      </w:r>
      <w:r w:rsidRPr="00F168CC">
        <w:rPr>
          <w:snapToGrid w:val="0"/>
          <w:lang w:val="en-US" w:eastAsia="zh-CN"/>
        </w:rPr>
        <w:t>1</w:t>
      </w:r>
      <w:r w:rsidRPr="00F168CC">
        <w:rPr>
          <w:snapToGrid w:val="0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2960</w:t>
      </w:r>
    </w:p>
    <w:p w14:paraId="4D71F7A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A.7.3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2960</w:t>
      </w:r>
    </w:p>
    <w:p w14:paraId="2837C86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2960</w:t>
      </w:r>
    </w:p>
    <w:p w14:paraId="7F10948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FR1 to FR2; unknown target cell</w:t>
      </w:r>
      <w:r>
        <w:tab/>
        <w:t>2960</w:t>
      </w:r>
    </w:p>
    <w:p w14:paraId="3A1EC8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2960</w:t>
      </w:r>
    </w:p>
    <w:p w14:paraId="4A0C03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2960</w:t>
      </w:r>
    </w:p>
    <w:p w14:paraId="49F00B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2963</w:t>
      </w:r>
    </w:p>
    <w:p w14:paraId="18F9668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FR2 to FR2; unknown target cell</w:t>
      </w:r>
      <w:r>
        <w:tab/>
        <w:t>2963</w:t>
      </w:r>
    </w:p>
    <w:p w14:paraId="32DE947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2963</w:t>
      </w:r>
    </w:p>
    <w:p w14:paraId="1FF19FA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2963</w:t>
      </w:r>
    </w:p>
    <w:p w14:paraId="138578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2966</w:t>
      </w:r>
    </w:p>
    <w:p w14:paraId="025FE8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FR2 to FR2; unknown target cell</w:t>
      </w:r>
      <w:r>
        <w:tab/>
        <w:t>2966</w:t>
      </w:r>
    </w:p>
    <w:p w14:paraId="34696E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2966</w:t>
      </w:r>
    </w:p>
    <w:p w14:paraId="4BCA63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2966</w:t>
      </w:r>
    </w:p>
    <w:p w14:paraId="2E4841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2967</w:t>
      </w:r>
    </w:p>
    <w:p w14:paraId="250D296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Inter-band inter-frequency synchronous DAPS handover from FR1 to FR2</w:t>
      </w:r>
      <w:r>
        <w:tab/>
        <w:t>2968</w:t>
      </w:r>
    </w:p>
    <w:p w14:paraId="04FAF35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2968</w:t>
      </w:r>
    </w:p>
    <w:p w14:paraId="2A5557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2968</w:t>
      </w:r>
    </w:p>
    <w:p w14:paraId="270B752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A.7.3.1.4.3 Test Requirements</w:t>
      </w:r>
      <w:r>
        <w:tab/>
        <w:t>2975</w:t>
      </w:r>
    </w:p>
    <w:p w14:paraId="7D99A82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Inter-band inter-frequency asynchronous DAPS handover from FR1 to FR2</w:t>
      </w:r>
      <w:r>
        <w:tab/>
        <w:t>2975</w:t>
      </w:r>
    </w:p>
    <w:p w14:paraId="0AD535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2975</w:t>
      </w:r>
    </w:p>
    <w:p w14:paraId="30609C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2975</w:t>
      </w:r>
    </w:p>
    <w:p w14:paraId="055222C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A.7.3.1.5.3 Test Requirements</w:t>
      </w:r>
      <w:r>
        <w:tab/>
        <w:t>2982</w:t>
      </w:r>
    </w:p>
    <w:p w14:paraId="3B0D44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Handover with PSCell from SA to EN-DC; unknown FR2 target cell</w:t>
      </w:r>
      <w:r>
        <w:tab/>
        <w:t>2982</w:t>
      </w:r>
    </w:p>
    <w:p w14:paraId="0708AC6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2982</w:t>
      </w:r>
    </w:p>
    <w:p w14:paraId="72CB9C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2982</w:t>
      </w:r>
    </w:p>
    <w:p w14:paraId="084392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2987</w:t>
      </w:r>
    </w:p>
    <w:p w14:paraId="2369F1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A.7.3.1.7</w:t>
      </w:r>
      <w:r>
        <w:rPr>
          <w:rFonts w:ascii="Calibri" w:eastAsia="Malgun Gothic" w:hAnsi="Calibri"/>
          <w:sz w:val="22"/>
          <w:szCs w:val="22"/>
        </w:rPr>
        <w:tab/>
      </w:r>
      <w:r>
        <w:t>HO with PSCell from FR1 NR-SA to EN-DC with known E-UTRA PCell and known FR2 PSCell</w:t>
      </w:r>
      <w:r>
        <w:tab/>
        <w:t>2987</w:t>
      </w:r>
    </w:p>
    <w:p w14:paraId="32610C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A.7.3.1.7.1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2987</w:t>
      </w:r>
    </w:p>
    <w:p w14:paraId="502EC21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A.7.3.1.7.2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2993</w:t>
      </w:r>
    </w:p>
    <w:p w14:paraId="2CD82C3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A.7.3.1.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PSCell change delay in HO with PSCell </w:t>
      </w:r>
      <w:r w:rsidRPr="00F168CC">
        <w:rPr>
          <w:lang w:val="en-US" w:eastAsia="zh-CN"/>
        </w:rPr>
        <w:t>from NR-DC to NR-DC</w:t>
      </w:r>
      <w:r>
        <w:tab/>
        <w:t>2993</w:t>
      </w:r>
    </w:p>
    <w:p w14:paraId="7C2527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A.7.3.1.8.1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2993</w:t>
      </w:r>
    </w:p>
    <w:p w14:paraId="386D0E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A.7.3.1.8.2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2999</w:t>
      </w:r>
    </w:p>
    <w:p w14:paraId="4ADE5A0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FR2-2 to FR2-2; unknown target cell</w:t>
      </w:r>
      <w:r>
        <w:tab/>
        <w:t>2999</w:t>
      </w:r>
    </w:p>
    <w:p w14:paraId="4F3123F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A.7.3.1.9.1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2999</w:t>
      </w:r>
    </w:p>
    <w:p w14:paraId="2B3DE8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2999</w:t>
      </w:r>
    </w:p>
    <w:p w14:paraId="010726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A.7.3.1.9.3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3002</w:t>
      </w:r>
    </w:p>
    <w:p w14:paraId="0A4E6F4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FR2-2 to FR2-2; unknown target cell</w:t>
      </w:r>
      <w:r>
        <w:tab/>
        <w:t>3002</w:t>
      </w:r>
    </w:p>
    <w:p w14:paraId="7E0F752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3002</w:t>
      </w:r>
    </w:p>
    <w:p w14:paraId="320DF1E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3002</w:t>
      </w:r>
    </w:p>
    <w:p w14:paraId="5C0725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A.7.3.1.10.3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3006</w:t>
      </w:r>
    </w:p>
    <w:p w14:paraId="1943253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FR1 to FR2-2; unknown target cell</w:t>
      </w:r>
      <w:r>
        <w:tab/>
        <w:t>3006</w:t>
      </w:r>
    </w:p>
    <w:p w14:paraId="3FF751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3006</w:t>
      </w:r>
    </w:p>
    <w:p w14:paraId="0DF991A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3006</w:t>
      </w:r>
    </w:p>
    <w:p w14:paraId="3A55EC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3010</w:t>
      </w:r>
    </w:p>
    <w:p w14:paraId="0D6521A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3010</w:t>
      </w:r>
    </w:p>
    <w:p w14:paraId="7BC8F3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RRC Re-establishment</w:t>
      </w:r>
      <w:r>
        <w:tab/>
        <w:t>3010</w:t>
      </w:r>
    </w:p>
    <w:p w14:paraId="672270A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FR2</w:t>
      </w:r>
      <w:r>
        <w:tab/>
        <w:t>3010</w:t>
      </w:r>
    </w:p>
    <w:p w14:paraId="2F4892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RRC Re-establishment in FR2</w:t>
      </w:r>
      <w:r>
        <w:tab/>
        <w:t>3013</w:t>
      </w:r>
    </w:p>
    <w:p w14:paraId="0E2D19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FR2 without serving cell timing</w:t>
      </w:r>
      <w:r>
        <w:tab/>
        <w:t>3016</w:t>
      </w:r>
    </w:p>
    <w:p w14:paraId="732F91E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3016</w:t>
      </w:r>
    </w:p>
    <w:p w14:paraId="02FC63D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3018</w:t>
      </w:r>
    </w:p>
    <w:p w14:paraId="278E25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A.7.3.2.1.4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FR2</w:t>
      </w:r>
      <w:r w:rsidRPr="00F168CC">
        <w:rPr>
          <w:snapToGrid w:val="0"/>
          <w:lang w:eastAsia="zh-CN"/>
        </w:rPr>
        <w:t>-2</w:t>
      </w:r>
      <w:r>
        <w:tab/>
        <w:t>3019</w:t>
      </w:r>
    </w:p>
    <w:p w14:paraId="133486B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A.7.3.2.1.4.1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3019</w:t>
      </w:r>
    </w:p>
    <w:p w14:paraId="6121E04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A.7.3.2.1.4.2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3021</w:t>
      </w:r>
    </w:p>
    <w:p w14:paraId="6BA588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A.7.3.2.1.5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RRC Re-establishment in FR2</w:t>
      </w:r>
      <w:r w:rsidRPr="00F168CC">
        <w:rPr>
          <w:snapToGrid w:val="0"/>
          <w:lang w:eastAsia="zh-CN"/>
        </w:rPr>
        <w:t>-2</w:t>
      </w:r>
      <w:r>
        <w:tab/>
        <w:t>3022</w:t>
      </w:r>
    </w:p>
    <w:p w14:paraId="486774F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A.7.3.2.1.5.1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3022</w:t>
      </w:r>
    </w:p>
    <w:p w14:paraId="43FE9FD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A.7.3.2.1.5.2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3025</w:t>
      </w:r>
    </w:p>
    <w:p w14:paraId="1A47B8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A.7.3.2.1.6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FR2</w:t>
      </w:r>
      <w:r w:rsidRPr="00F168CC">
        <w:rPr>
          <w:snapToGrid w:val="0"/>
          <w:lang w:eastAsia="zh-CN"/>
        </w:rPr>
        <w:t>-2</w:t>
      </w:r>
      <w:r w:rsidRPr="00F168CC">
        <w:rPr>
          <w:snapToGrid w:val="0"/>
        </w:rPr>
        <w:t xml:space="preserve"> without serving cell timing</w:t>
      </w:r>
      <w:r>
        <w:tab/>
        <w:t>3025</w:t>
      </w:r>
    </w:p>
    <w:p w14:paraId="4C783115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A.7.3.2.1.6.1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3025</w:t>
      </w:r>
    </w:p>
    <w:p w14:paraId="39FFCB0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A.7.3.2.1.6.2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3027</w:t>
      </w:r>
    </w:p>
    <w:p w14:paraId="251D4BB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Random Access</w:t>
      </w:r>
      <w:r>
        <w:tab/>
        <w:t>3028</w:t>
      </w:r>
    </w:p>
    <w:p w14:paraId="6FEED32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3028</w:t>
      </w:r>
    </w:p>
    <w:p w14:paraId="3828061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3032</w:t>
      </w:r>
    </w:p>
    <w:p w14:paraId="727E88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3036</w:t>
      </w:r>
    </w:p>
    <w:p w14:paraId="7B5048B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3039</w:t>
      </w:r>
    </w:p>
    <w:p w14:paraId="5203A6E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RRC Connection Release with Redirection</w:t>
      </w:r>
      <w:r>
        <w:tab/>
        <w:t>3042</w:t>
      </w:r>
    </w:p>
    <w:p w14:paraId="712775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3042</w:t>
      </w:r>
    </w:p>
    <w:p w14:paraId="11E644F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A.7.3.3 Conditional Handover</w:t>
      </w:r>
      <w:r>
        <w:tab/>
        <w:t>3046</w:t>
      </w:r>
    </w:p>
    <w:p w14:paraId="49F0EB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conditional handover from FR2 to FR2</w:t>
      </w:r>
      <w:r>
        <w:tab/>
        <w:t>3046</w:t>
      </w:r>
    </w:p>
    <w:p w14:paraId="3A7B450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3046</w:t>
      </w:r>
    </w:p>
    <w:p w14:paraId="261457B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3046</w:t>
      </w:r>
    </w:p>
    <w:p w14:paraId="7576D5F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A.7.3.3.1.2.3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3049</w:t>
      </w:r>
    </w:p>
    <w:p w14:paraId="6AFB123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conditional handover from FR2 to FR2; unknown target cell</w:t>
      </w:r>
      <w:r>
        <w:tab/>
        <w:t>3049</w:t>
      </w:r>
    </w:p>
    <w:p w14:paraId="3CF685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3049</w:t>
      </w:r>
    </w:p>
    <w:p w14:paraId="5866782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3049</w:t>
      </w:r>
    </w:p>
    <w:p w14:paraId="6E1D56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A.7.3.3.2.3 Test Requirements</w:t>
      </w:r>
      <w:r>
        <w:tab/>
        <w:t>3051</w:t>
      </w:r>
    </w:p>
    <w:p w14:paraId="767FD18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A.7.4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3051</w:t>
      </w:r>
    </w:p>
    <w:p w14:paraId="2096893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3051</w:t>
      </w:r>
    </w:p>
    <w:p w14:paraId="4A1A634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3051</w:t>
      </w:r>
    </w:p>
    <w:p w14:paraId="715FC7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3051</w:t>
      </w:r>
    </w:p>
    <w:p w14:paraId="027E0D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3054</w:t>
      </w:r>
    </w:p>
    <w:p w14:paraId="38C972E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A.7.4.1.2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FR2-2</w:t>
      </w:r>
      <w:r>
        <w:tab/>
        <w:t>3055</w:t>
      </w:r>
    </w:p>
    <w:p w14:paraId="2349638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3055</w:t>
      </w:r>
    </w:p>
    <w:p w14:paraId="517B32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A.7.4.1.2.2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3059</w:t>
      </w:r>
    </w:p>
    <w:p w14:paraId="7E3C86B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3060</w:t>
      </w:r>
    </w:p>
    <w:p w14:paraId="73094B2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3060</w:t>
      </w:r>
    </w:p>
    <w:p w14:paraId="469549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3060</w:t>
      </w:r>
    </w:p>
    <w:p w14:paraId="683A12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3060</w:t>
      </w:r>
    </w:p>
    <w:p w14:paraId="16DEDF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3060</w:t>
      </w:r>
    </w:p>
    <w:p w14:paraId="7F3EDA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A.7.4.3.1.3 Test Requirements</w:t>
      </w:r>
      <w:r>
        <w:tab/>
        <w:t>3063</w:t>
      </w:r>
    </w:p>
    <w:p w14:paraId="2955446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A.7.4.3.2</w:t>
      </w:r>
      <w:r>
        <w:rPr>
          <w:rFonts w:ascii="Calibri" w:eastAsia="Malgun Gothic" w:hAnsi="Calibri"/>
          <w:sz w:val="22"/>
          <w:szCs w:val="22"/>
        </w:rPr>
        <w:tab/>
      </w:r>
      <w:r>
        <w:t>SA FR2-2 timing advance adjustment accuracy</w:t>
      </w:r>
      <w:r>
        <w:tab/>
        <w:t>3064</w:t>
      </w:r>
    </w:p>
    <w:p w14:paraId="472ED47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A.7.4.3.2.1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3064</w:t>
      </w:r>
    </w:p>
    <w:p w14:paraId="6A992B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A.7.4.3.2.2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3064</w:t>
      </w:r>
    </w:p>
    <w:p w14:paraId="111C15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A.7.4.3.2.3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3068</w:t>
      </w:r>
    </w:p>
    <w:p w14:paraId="7D78843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A.7.5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3068</w:t>
      </w:r>
    </w:p>
    <w:p w14:paraId="1375CB5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A.7.5.1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3068</w:t>
      </w:r>
    </w:p>
    <w:p w14:paraId="29067E7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3068</w:t>
      </w:r>
    </w:p>
    <w:p w14:paraId="792EFF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3068</w:t>
      </w:r>
    </w:p>
    <w:p w14:paraId="1AFFB6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3071</w:t>
      </w:r>
    </w:p>
    <w:p w14:paraId="5F17169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3072</w:t>
      </w:r>
    </w:p>
    <w:p w14:paraId="13C9DA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3072</w:t>
      </w:r>
    </w:p>
    <w:p w14:paraId="41D1075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3076</w:t>
      </w:r>
    </w:p>
    <w:p w14:paraId="0B138B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3077</w:t>
      </w:r>
    </w:p>
    <w:p w14:paraId="07D94B0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3077</w:t>
      </w:r>
    </w:p>
    <w:p w14:paraId="362082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3081</w:t>
      </w:r>
    </w:p>
    <w:p w14:paraId="182AB24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3081</w:t>
      </w:r>
    </w:p>
    <w:p w14:paraId="3906EB9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3081</w:t>
      </w:r>
    </w:p>
    <w:p w14:paraId="598811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3086</w:t>
      </w:r>
    </w:p>
    <w:p w14:paraId="540DED2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3086</w:t>
      </w:r>
    </w:p>
    <w:p w14:paraId="354FD4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3086</w:t>
      </w:r>
    </w:p>
    <w:p w14:paraId="5284CD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3091</w:t>
      </w:r>
    </w:p>
    <w:p w14:paraId="4BDB0E5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3091</w:t>
      </w:r>
    </w:p>
    <w:p w14:paraId="2DC15AF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3091</w:t>
      </w:r>
    </w:p>
    <w:p w14:paraId="6DCBCD9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3095</w:t>
      </w:r>
    </w:p>
    <w:p w14:paraId="3E9BBAA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3095</w:t>
      </w:r>
    </w:p>
    <w:p w14:paraId="77538E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3095</w:t>
      </w:r>
    </w:p>
    <w:p w14:paraId="5B8041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3099</w:t>
      </w:r>
    </w:p>
    <w:p w14:paraId="624DAC5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3099</w:t>
      </w:r>
    </w:p>
    <w:p w14:paraId="58D9DD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3099</w:t>
      </w:r>
    </w:p>
    <w:p w14:paraId="3920AF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3104</w:t>
      </w:r>
    </w:p>
    <w:p w14:paraId="360974E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UE Radio Link Monitoring Scheduling Restrictions on FR2</w:t>
      </w:r>
      <w:r>
        <w:tab/>
        <w:t>3104</w:t>
      </w:r>
    </w:p>
    <w:p w14:paraId="23D7AEE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3104</w:t>
      </w:r>
    </w:p>
    <w:p w14:paraId="245D58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A.7.5.1.9.2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3107</w:t>
      </w:r>
    </w:p>
    <w:p w14:paraId="2C0FF0B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3107</w:t>
      </w:r>
    </w:p>
    <w:p w14:paraId="7A923EF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A.7.5.2.</w:t>
      </w:r>
      <w:r w:rsidRPr="00F168CC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FR2</w:t>
      </w:r>
      <w:r>
        <w:tab/>
        <w:t>3107</w:t>
      </w:r>
    </w:p>
    <w:p w14:paraId="5785B9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3107</w:t>
      </w:r>
    </w:p>
    <w:p w14:paraId="401850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bCs/>
        </w:rPr>
        <w:t>A.7.5.2.1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3110</w:t>
      </w:r>
    </w:p>
    <w:p w14:paraId="7FC6F53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interruptions at NR SRS carrier-based switching</w:t>
      </w:r>
      <w:r>
        <w:tab/>
        <w:t>3111</w:t>
      </w:r>
    </w:p>
    <w:p w14:paraId="0EBA99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3111</w:t>
      </w:r>
    </w:p>
    <w:p w14:paraId="27ACE3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3111</w:t>
      </w:r>
    </w:p>
    <w:p w14:paraId="2E9A3B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A.7.5.2.2.3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3113</w:t>
      </w:r>
    </w:p>
    <w:p w14:paraId="6DE3AEC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3113</w:t>
      </w:r>
    </w:p>
    <w:p w14:paraId="52B411C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3113</w:t>
      </w:r>
    </w:p>
    <w:p w14:paraId="611A0B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3113</w:t>
      </w:r>
    </w:p>
    <w:p w14:paraId="3F44A1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3115</w:t>
      </w:r>
    </w:p>
    <w:p w14:paraId="46EFC62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3115</w:t>
      </w:r>
    </w:p>
    <w:p w14:paraId="77919D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3115</w:t>
      </w:r>
    </w:p>
    <w:p w14:paraId="285B22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3119</w:t>
      </w:r>
    </w:p>
    <w:p w14:paraId="4B43D5E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A.7.5.3.3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3120</w:t>
      </w:r>
    </w:p>
    <w:p w14:paraId="047215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3120</w:t>
      </w:r>
    </w:p>
    <w:p w14:paraId="27A513C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3123</w:t>
      </w:r>
    </w:p>
    <w:p w14:paraId="02F4C4F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A.7.5.3.4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</w:t>
      </w:r>
      <w:r>
        <w:tab/>
        <w:t>3124</w:t>
      </w:r>
    </w:p>
    <w:p w14:paraId="0334DB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3124</w:t>
      </w:r>
    </w:p>
    <w:p w14:paraId="1DC33D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A.7.5.3.4.2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3127</w:t>
      </w:r>
    </w:p>
    <w:p w14:paraId="662919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</w:t>
      </w:r>
      <w:r>
        <w:tab/>
        <w:t>3128</w:t>
      </w:r>
    </w:p>
    <w:p w14:paraId="51B4DA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A.7.5.3.5.1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3128</w:t>
      </w:r>
    </w:p>
    <w:p w14:paraId="2220FC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A.7.5.3.5.2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3131</w:t>
      </w:r>
    </w:p>
    <w:p w14:paraId="667462A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3132</w:t>
      </w:r>
    </w:p>
    <w:p w14:paraId="19F9D8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A.7.5.3.6.1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3132</w:t>
      </w:r>
    </w:p>
    <w:p w14:paraId="21009C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3136</w:t>
      </w:r>
    </w:p>
    <w:p w14:paraId="2F707B4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A.7.5.3.7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delay requirements of FR2 unknown cell with FR1 PCell</w:t>
      </w:r>
      <w:r>
        <w:tab/>
        <w:t>3137</w:t>
      </w:r>
    </w:p>
    <w:p w14:paraId="09369F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A.7.5.3.7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3137</w:t>
      </w:r>
    </w:p>
    <w:p w14:paraId="0F8ECE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A.7.5.3.7.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3141</w:t>
      </w:r>
    </w:p>
    <w:p w14:paraId="7490E29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3142</w:t>
      </w:r>
    </w:p>
    <w:p w14:paraId="7550A1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3142</w:t>
      </w:r>
    </w:p>
    <w:p w14:paraId="314CC6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3146</w:t>
      </w:r>
    </w:p>
    <w:p w14:paraId="695EA3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3147</w:t>
      </w:r>
    </w:p>
    <w:p w14:paraId="6EBBD0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3147</w:t>
      </w:r>
    </w:p>
    <w:p w14:paraId="363D14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3150</w:t>
      </w:r>
    </w:p>
    <w:p w14:paraId="605308D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A.7.5.3.10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FR2 known PUCCH SCell and one FR2 unknown SCell with FR2 PCell</w:t>
      </w:r>
      <w:r>
        <w:tab/>
        <w:t>3151</w:t>
      </w:r>
    </w:p>
    <w:p w14:paraId="6C87AF5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3151</w:t>
      </w:r>
    </w:p>
    <w:p w14:paraId="2C5EB1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3155</w:t>
      </w:r>
    </w:p>
    <w:p w14:paraId="47CBDF4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delay requirements of FR2 unknown cell with FR2 PCell</w:t>
      </w:r>
      <w:r>
        <w:tab/>
        <w:t>3156</w:t>
      </w:r>
    </w:p>
    <w:p w14:paraId="7340881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A.7.5.3.11.1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with non-PUCCH SCell in a secondary PUCCH Group</w:t>
      </w:r>
      <w:r>
        <w:tab/>
        <w:t>3156</w:t>
      </w:r>
    </w:p>
    <w:p w14:paraId="0DB1E58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3156</w:t>
      </w:r>
    </w:p>
    <w:p w14:paraId="7CBE1ED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A.7.5.3.11.1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3160</w:t>
      </w:r>
    </w:p>
    <w:p w14:paraId="24B0FE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A.7.5.3.11.2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with non-PUCCH SCell in a primary PUCCH Group</w:t>
      </w:r>
      <w:r>
        <w:tab/>
        <w:t>3161</w:t>
      </w:r>
    </w:p>
    <w:p w14:paraId="350F5FE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lang w:eastAsia="zh-CN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3161</w:t>
      </w:r>
    </w:p>
    <w:p w14:paraId="29DE6A8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A.7.5.3.11.2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3165</w:t>
      </w:r>
    </w:p>
    <w:p w14:paraId="54A94F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</w:t>
      </w:r>
      <w:r>
        <w:rPr>
          <w:lang w:eastAsia="zh-CN"/>
        </w:rPr>
        <w:t>.5.3.12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3166</w:t>
      </w:r>
    </w:p>
    <w:p w14:paraId="7E4C69A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3166</w:t>
      </w:r>
    </w:p>
    <w:p w14:paraId="547E9B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A.7.5.3.12.2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3170</w:t>
      </w:r>
    </w:p>
    <w:p w14:paraId="180F9B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A.7.5.3.13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3171</w:t>
      </w:r>
    </w:p>
    <w:p w14:paraId="29DA57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3171</w:t>
      </w:r>
    </w:p>
    <w:p w14:paraId="385EA5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3173</w:t>
      </w:r>
    </w:p>
    <w:p w14:paraId="2209A08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A.7.5.3.14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3173</w:t>
      </w:r>
    </w:p>
    <w:p w14:paraId="666106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3173</w:t>
      </w:r>
    </w:p>
    <w:p w14:paraId="3355A92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3176</w:t>
      </w:r>
    </w:p>
    <w:p w14:paraId="7846C1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3177</w:t>
      </w:r>
    </w:p>
    <w:p w14:paraId="4D834C9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t>7.5.15.3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3177</w:t>
      </w:r>
    </w:p>
    <w:p w14:paraId="411D5F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3179</w:t>
      </w:r>
    </w:p>
    <w:p w14:paraId="1EF3B7E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3180</w:t>
      </w:r>
    </w:p>
    <w:p w14:paraId="06E2836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3180</w:t>
      </w:r>
    </w:p>
    <w:p w14:paraId="3AD84E5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A.7.5.5.1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3180</w:t>
      </w:r>
    </w:p>
    <w:p w14:paraId="1741B7A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3180</w:t>
      </w:r>
    </w:p>
    <w:p w14:paraId="4F2FFC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3184</w:t>
      </w:r>
    </w:p>
    <w:p w14:paraId="7EE666C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3185</w:t>
      </w:r>
    </w:p>
    <w:p w14:paraId="6800CB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3185</w:t>
      </w:r>
    </w:p>
    <w:p w14:paraId="0190F7A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3188</w:t>
      </w:r>
    </w:p>
    <w:p w14:paraId="317A319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A.7.5.5.3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3189</w:t>
      </w:r>
    </w:p>
    <w:p w14:paraId="37CD38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3189</w:t>
      </w:r>
    </w:p>
    <w:p w14:paraId="570B2E7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A.7.5.5.3.2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3193</w:t>
      </w:r>
    </w:p>
    <w:p w14:paraId="6301976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A.7.5.5.4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3194</w:t>
      </w:r>
    </w:p>
    <w:p w14:paraId="4F19B8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3194</w:t>
      </w:r>
    </w:p>
    <w:p w14:paraId="28BCC42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A.7.5.5.4.2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3198</w:t>
      </w:r>
    </w:p>
    <w:p w14:paraId="6CBD485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A.7.5.5.5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3199</w:t>
      </w:r>
    </w:p>
    <w:p w14:paraId="348DBC8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3199</w:t>
      </w:r>
    </w:p>
    <w:p w14:paraId="3C8554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A.7.5.5.5.2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3202</w:t>
      </w:r>
    </w:p>
    <w:p w14:paraId="620CDE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A.7.5.5.6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non-DRX mode</w:t>
      </w:r>
      <w:r>
        <w:tab/>
        <w:t>3203</w:t>
      </w:r>
    </w:p>
    <w:p w14:paraId="22CAA7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lastRenderedPageBreak/>
        <w:t>A.7.5.5.6.1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3203</w:t>
      </w:r>
    </w:p>
    <w:p w14:paraId="53921A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A.7.5.5.6.2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3207</w:t>
      </w:r>
    </w:p>
    <w:p w14:paraId="270088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A.7.5.5.7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DRX mode</w:t>
      </w:r>
      <w:r>
        <w:tab/>
        <w:t>3207</w:t>
      </w:r>
    </w:p>
    <w:p w14:paraId="5A75F9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3207</w:t>
      </w:r>
    </w:p>
    <w:p w14:paraId="7AE4F5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A.7.5.5.7.2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3211</w:t>
      </w:r>
    </w:p>
    <w:p w14:paraId="3CA5A53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A.7.5.5.8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3212</w:t>
      </w:r>
    </w:p>
    <w:p w14:paraId="39C0CE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3212</w:t>
      </w:r>
    </w:p>
    <w:p w14:paraId="34B85D0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A.7.5.5.8.2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3216</w:t>
      </w:r>
    </w:p>
    <w:p w14:paraId="1FD6DB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A.7.5.5.9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FR2 SCell configured with CSI-RS-based BFD and LR in DRX mode</w:t>
      </w:r>
      <w:r>
        <w:tab/>
        <w:t>3216</w:t>
      </w:r>
    </w:p>
    <w:p w14:paraId="10B14E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3216</w:t>
      </w:r>
    </w:p>
    <w:p w14:paraId="7D11A0D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A.7.5.5.9.2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3222</w:t>
      </w:r>
    </w:p>
    <w:p w14:paraId="285344C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A.7.5.5.10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FR2 PCell configured with SSB-based BFD and LR in non-DRX mode</w:t>
      </w:r>
      <w:r>
        <w:tab/>
        <w:t>3222</w:t>
      </w:r>
    </w:p>
    <w:p w14:paraId="1D831C0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3222</w:t>
      </w:r>
    </w:p>
    <w:p w14:paraId="49D805A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A.7.5.5.10.2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3228</w:t>
      </w:r>
    </w:p>
    <w:p w14:paraId="7F5E875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non-DRX mode</w:t>
      </w:r>
      <w:r>
        <w:tab/>
        <w:t>3228</w:t>
      </w:r>
    </w:p>
    <w:p w14:paraId="687B68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3228</w:t>
      </w:r>
    </w:p>
    <w:p w14:paraId="617069E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7</w:t>
      </w:r>
      <w:r w:rsidRPr="00F168CC">
        <w:rPr>
          <w:snapToGrid w:val="0"/>
        </w:rPr>
        <w:t>.5.5.</w:t>
      </w:r>
      <w:r w:rsidRPr="00F168CC">
        <w:rPr>
          <w:snapToGrid w:val="0"/>
          <w:lang w:eastAsia="zh-CN"/>
        </w:rPr>
        <w:t>11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3233</w:t>
      </w:r>
    </w:p>
    <w:p w14:paraId="309B65D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DRX mode</w:t>
      </w:r>
      <w:r>
        <w:tab/>
        <w:t>3233</w:t>
      </w:r>
    </w:p>
    <w:p w14:paraId="549E8EF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A.7.5.5.12.1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3233</w:t>
      </w:r>
    </w:p>
    <w:p w14:paraId="61DEA9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7</w:t>
      </w:r>
      <w:r w:rsidRPr="00F168CC">
        <w:rPr>
          <w:snapToGrid w:val="0"/>
        </w:rPr>
        <w:t>.5.5.</w:t>
      </w:r>
      <w:r w:rsidRPr="00F168CC">
        <w:rPr>
          <w:snapToGrid w:val="0"/>
          <w:lang w:eastAsia="zh-CN"/>
        </w:rPr>
        <w:t>12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3238</w:t>
      </w:r>
    </w:p>
    <w:p w14:paraId="361336C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</w:t>
      </w:r>
      <w:r>
        <w:rPr>
          <w:lang w:eastAsia="zh-CN"/>
        </w:rPr>
        <w:t>-2</w:t>
      </w:r>
      <w:r>
        <w:t xml:space="preserve"> PCell configured with SSB-based BFD and LR in non-DRX mode</w:t>
      </w:r>
      <w:r>
        <w:tab/>
        <w:t>3238</w:t>
      </w:r>
    </w:p>
    <w:p w14:paraId="1A28AD9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A.7.5.5.13.1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3238</w:t>
      </w:r>
    </w:p>
    <w:p w14:paraId="2598FA3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7</w:t>
      </w:r>
      <w:r w:rsidRPr="00F168CC">
        <w:rPr>
          <w:snapToGrid w:val="0"/>
        </w:rPr>
        <w:t>.5.5.</w:t>
      </w:r>
      <w:r w:rsidRPr="00F168CC">
        <w:rPr>
          <w:snapToGrid w:val="0"/>
          <w:lang w:eastAsia="zh-CN"/>
        </w:rPr>
        <w:t>13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3242</w:t>
      </w:r>
    </w:p>
    <w:p w14:paraId="78C2C5F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3242</w:t>
      </w:r>
    </w:p>
    <w:p w14:paraId="6331C6A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3242</w:t>
      </w:r>
    </w:p>
    <w:p w14:paraId="07A010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 NR FR2 DL active BWP switch of SCell with non-DRX in SA</w:t>
      </w:r>
      <w:r>
        <w:tab/>
        <w:t>3242</w:t>
      </w:r>
    </w:p>
    <w:p w14:paraId="22AD76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FR1- NR FR2 DL active BWP switch of SCell with non-DRX in SA</w:t>
      </w:r>
      <w:r>
        <w:tab/>
        <w:t>3247</w:t>
      </w:r>
    </w:p>
    <w:p w14:paraId="73B34CC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A.7.5.6.1.3</w:t>
      </w:r>
      <w:r>
        <w:rPr>
          <w:rFonts w:ascii="Calibri" w:eastAsia="Malgun Gothic" w:hAnsi="Calibri"/>
          <w:sz w:val="22"/>
          <w:szCs w:val="22"/>
        </w:rPr>
        <w:tab/>
      </w:r>
      <w:r>
        <w:t>NR FR2 DL active BWP switch with non-DRX in SA</w:t>
      </w:r>
      <w:r>
        <w:tab/>
        <w:t>3252</w:t>
      </w:r>
    </w:p>
    <w:p w14:paraId="4095FC0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A.7.5.6.1.3.1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3252</w:t>
      </w:r>
    </w:p>
    <w:p w14:paraId="54F2BB8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rFonts w:eastAsia="MS Mincho"/>
        </w:rPr>
        <w:t>7.5.6.1.3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3255</w:t>
      </w:r>
    </w:p>
    <w:p w14:paraId="7F106D0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FR2-2- NR FR2-2 DL active BWP switch of SCell with non-DRX in SA</w:t>
      </w:r>
      <w:r>
        <w:tab/>
        <w:t>3255</w:t>
      </w:r>
    </w:p>
    <w:p w14:paraId="34346B1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A.7.5.6.1.4.1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3255</w:t>
      </w:r>
    </w:p>
    <w:p w14:paraId="59FDCD7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A.7.5.6.1.4.2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3260</w:t>
      </w:r>
    </w:p>
    <w:p w14:paraId="78C116B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3261</w:t>
      </w:r>
    </w:p>
    <w:p w14:paraId="2291504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3261</w:t>
      </w:r>
    </w:p>
    <w:p w14:paraId="3BC2BAD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3264</w:t>
      </w:r>
    </w:p>
    <w:p w14:paraId="3886C9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A.7.5.6.2.2</w:t>
      </w:r>
      <w:r>
        <w:rPr>
          <w:rFonts w:ascii="Calibri" w:eastAsia="Malgun Gothic" w:hAnsi="Calibri"/>
          <w:sz w:val="22"/>
          <w:szCs w:val="22"/>
        </w:rPr>
        <w:tab/>
      </w:r>
      <w:r>
        <w:t>NR FR2-2 DL active BWP switch of PCell with non-DRX in SA</w:t>
      </w:r>
      <w:r>
        <w:tab/>
        <w:t>3265</w:t>
      </w:r>
    </w:p>
    <w:p w14:paraId="25F22B8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3265</w:t>
      </w:r>
    </w:p>
    <w:p w14:paraId="567CFEE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3269</w:t>
      </w:r>
    </w:p>
    <w:p w14:paraId="144B155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A.7.5.6.3 </w:t>
      </w:r>
      <w:r w:rsidRPr="00F168C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168CC">
        <w:rPr>
          <w:rFonts w:cs="Arial"/>
          <w:lang w:val="en-US"/>
        </w:rPr>
        <w:t>on multiple CCs</w:t>
      </w:r>
      <w:r>
        <w:tab/>
        <w:t>3270</w:t>
      </w:r>
    </w:p>
    <w:p w14:paraId="1F7DAFE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A.7.5.6.3.1.1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3270</w:t>
      </w:r>
    </w:p>
    <w:p w14:paraId="33D0E9F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A.7.5.6.3.1.2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Requirements</w:t>
      </w:r>
      <w:r>
        <w:tab/>
        <w:t>3273</w:t>
      </w:r>
    </w:p>
    <w:p w14:paraId="70AD389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3273</w:t>
      </w:r>
    </w:p>
    <w:p w14:paraId="4060129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A.7.5.6.4.1</w:t>
      </w:r>
      <w:r>
        <w:rPr>
          <w:rFonts w:ascii="Calibri" w:eastAsia="Malgun Gothic" w:hAnsi="Calibri"/>
          <w:sz w:val="22"/>
          <w:szCs w:val="22"/>
        </w:rPr>
        <w:tab/>
      </w:r>
      <w:r>
        <w:t>NR FR2 PCell SCell dormancy switch of single FR2 SCell inside active time</w:t>
      </w:r>
      <w:r>
        <w:tab/>
        <w:t>3273</w:t>
      </w:r>
    </w:p>
    <w:p w14:paraId="40B5940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3273</w:t>
      </w:r>
    </w:p>
    <w:p w14:paraId="10FBB4D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3278</w:t>
      </w:r>
    </w:p>
    <w:p w14:paraId="23558B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A.7.5.6.4.2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two FR2 SCells outside active time</w:t>
      </w:r>
      <w:r>
        <w:tab/>
        <w:t>3278</w:t>
      </w:r>
    </w:p>
    <w:p w14:paraId="23C5321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A.7.5.6.4.2.1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3278</w:t>
      </w:r>
    </w:p>
    <w:p w14:paraId="5F20770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A.7.5.6.4.2.2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 Test Requirements</w:t>
      </w:r>
      <w:r>
        <w:tab/>
        <w:t>3283</w:t>
      </w:r>
    </w:p>
    <w:p w14:paraId="7B83F28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lang w:val="en-US" w:eastAsia="zh-CN"/>
        </w:rPr>
        <w:t xml:space="preserve">Simultaneous </w:t>
      </w:r>
      <w:r w:rsidRPr="00F168CC">
        <w:rPr>
          <w:rFonts w:eastAsia="SimSun"/>
          <w:lang w:val="en-US"/>
        </w:rPr>
        <w:t xml:space="preserve">RRC-based Active BWP Switch </w:t>
      </w:r>
      <w:r w:rsidRPr="00F168CC">
        <w:rPr>
          <w:rFonts w:eastAsia="SimSun" w:cs="Arial"/>
          <w:lang w:val="en-US"/>
        </w:rPr>
        <w:t>on multiple CCs</w:t>
      </w:r>
      <w:r>
        <w:tab/>
        <w:t>3283</w:t>
      </w:r>
    </w:p>
    <w:p w14:paraId="0FFB35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lang w:val="en-US" w:eastAsia="zh-CN"/>
        </w:rPr>
        <w:t>Active BWP switch on multiple SCells with non-DRX in SA</w:t>
      </w:r>
      <w:r>
        <w:tab/>
        <w:t>3283</w:t>
      </w:r>
    </w:p>
    <w:p w14:paraId="333991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lang w:val="en-US" w:eastAsia="zh-CN"/>
        </w:rPr>
        <w:t>A.7.5.6.5.2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lang w:val="en-US"/>
        </w:rPr>
        <w:t xml:space="preserve">NR FR2-2 </w:t>
      </w:r>
      <w:r w:rsidRPr="00F168CC">
        <w:rPr>
          <w:rFonts w:eastAsia="SimSun"/>
          <w:lang w:val="en-US" w:eastAsia="zh-CN"/>
        </w:rPr>
        <w:t>Active BWP switch on multiple SCells with non-DRX in SA</w:t>
      </w:r>
      <w:r>
        <w:tab/>
        <w:t>3286</w:t>
      </w:r>
    </w:p>
    <w:p w14:paraId="4298B84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lang w:val="en-US"/>
        </w:rPr>
        <w:t>A.7.5.6.5.2.1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  <w:lang w:val="en-US"/>
        </w:rPr>
        <w:t>Test Purpose and Environment</w:t>
      </w:r>
      <w:r>
        <w:tab/>
        <w:t>3286</w:t>
      </w:r>
    </w:p>
    <w:p w14:paraId="77E36E7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</w:rPr>
        <w:t>A.7.5.6.5.2</w:t>
      </w:r>
      <w:r w:rsidRPr="00F168CC">
        <w:rPr>
          <w:rFonts w:eastAsia="MS Mincho"/>
          <w:bCs/>
        </w:rPr>
        <w:t>.</w:t>
      </w:r>
      <w:r w:rsidRPr="00F168CC">
        <w:rPr>
          <w:rFonts w:eastAsia="SimSun"/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</w:rPr>
        <w:t>Test Requirements</w:t>
      </w:r>
      <w:r>
        <w:tab/>
        <w:t>3290</w:t>
      </w:r>
    </w:p>
    <w:p w14:paraId="6B1194C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3291</w:t>
      </w:r>
    </w:p>
    <w:p w14:paraId="1C86B16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 in FR2-2</w:t>
      </w:r>
      <w:r>
        <w:tab/>
        <w:t>3291</w:t>
      </w:r>
    </w:p>
    <w:p w14:paraId="76516F8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3291</w:t>
      </w:r>
    </w:p>
    <w:p w14:paraId="2D313C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3294</w:t>
      </w:r>
    </w:p>
    <w:p w14:paraId="54EECB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A.7.5.7.2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unknown NR PSCell in FR2-2</w:t>
      </w:r>
      <w:r>
        <w:tab/>
        <w:t>3294</w:t>
      </w:r>
    </w:p>
    <w:p w14:paraId="680C06A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3294</w:t>
      </w:r>
    </w:p>
    <w:p w14:paraId="3068167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A.7.5.7.2.2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3297</w:t>
      </w:r>
    </w:p>
    <w:p w14:paraId="2432153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A.7.5.8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3297</w:t>
      </w:r>
    </w:p>
    <w:p w14:paraId="3063C35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A.7.5.8.1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3297</w:t>
      </w:r>
    </w:p>
    <w:p w14:paraId="7E4A49A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A.7.5.8.2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3301</w:t>
      </w:r>
    </w:p>
    <w:p w14:paraId="02F7A1F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A.7.5.8.3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DengXian"/>
          <w:iCs/>
        </w:rPr>
        <w:t>MAC-CE based active TCI state switch for HST FR2 scenario</w:t>
      </w:r>
      <w:r>
        <w:tab/>
        <w:t>3305</w:t>
      </w:r>
    </w:p>
    <w:p w14:paraId="710C8F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A.7.5.8.3.1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HST active TCI state switch for a known TCI state</w:t>
      </w:r>
      <w:r>
        <w:tab/>
        <w:t>3305</w:t>
      </w:r>
    </w:p>
    <w:p w14:paraId="09EA833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A.7.5.8.3.1.1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3305</w:t>
      </w:r>
    </w:p>
    <w:p w14:paraId="04B796E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A.7.5.8</w:t>
      </w:r>
      <w:r w:rsidRPr="00F168CC">
        <w:rPr>
          <w:rFonts w:eastAsia="MS Mincho"/>
          <w:bCs/>
        </w:rPr>
        <w:t>.3.1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3309</w:t>
      </w:r>
    </w:p>
    <w:p w14:paraId="1224632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A.7.5.9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3310</w:t>
      </w:r>
    </w:p>
    <w:p w14:paraId="18FB823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A.7.5.9.1.1.1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3310</w:t>
      </w:r>
    </w:p>
    <w:p w14:paraId="03C0402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snapToGrid w:val="0"/>
        </w:rPr>
        <w:t>A.7.5.9</w:t>
      </w:r>
      <w:r w:rsidRPr="00F168CC">
        <w:rPr>
          <w:rFonts w:eastAsia="MS Mincho"/>
        </w:rPr>
        <w:t>.1.1</w:t>
      </w:r>
      <w:r w:rsidRPr="00F168CC">
        <w:rPr>
          <w:rFonts w:eastAsia="MS Mincho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  <w:snapToGrid w:val="0"/>
        </w:rPr>
        <w:t>Test Requirements</w:t>
      </w:r>
      <w:r>
        <w:tab/>
        <w:t>3313</w:t>
      </w:r>
    </w:p>
    <w:p w14:paraId="016A7B9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A.7.5.9.2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3313</w:t>
      </w:r>
    </w:p>
    <w:p w14:paraId="6D139A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A.7.5.9.2.1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NR </w:t>
      </w:r>
      <w:r w:rsidRPr="00F168CC">
        <w:rPr>
          <w:rFonts w:cs="Arial"/>
          <w:lang w:val="en-US"/>
        </w:rPr>
        <w:t xml:space="preserve">PCell </w:t>
      </w:r>
      <w:r w:rsidRPr="00F168CC">
        <w:rPr>
          <w:rFonts w:cs="Arial"/>
        </w:rPr>
        <w:t>FR2 spatial relation switch associated with a known DL-RS</w:t>
      </w:r>
      <w:r>
        <w:tab/>
        <w:t>3313</w:t>
      </w:r>
    </w:p>
    <w:p w14:paraId="242C79B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A.7.5.9.2.1.1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3313</w:t>
      </w:r>
    </w:p>
    <w:p w14:paraId="5945C58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A.7.5.9.2</w:t>
      </w:r>
      <w:r w:rsidRPr="00F168CC">
        <w:rPr>
          <w:rFonts w:eastAsia="MS Mincho"/>
          <w:bCs/>
        </w:rPr>
        <w:t>.1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3316</w:t>
      </w:r>
    </w:p>
    <w:p w14:paraId="64B7D5C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A.7.5.10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3316</w:t>
      </w:r>
    </w:p>
    <w:p w14:paraId="7B906E2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A.7.5.10.1</w:t>
      </w:r>
      <w:r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3316</w:t>
      </w:r>
    </w:p>
    <w:p w14:paraId="6EDDF57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3316</w:t>
      </w:r>
    </w:p>
    <w:p w14:paraId="541E3A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A.7.5.10.1.2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 w:rsidRPr="00F168CC">
        <w:rPr>
          <w:snapToGrid w:val="0"/>
        </w:rPr>
        <w:t>Requirements</w:t>
      </w:r>
      <w:r>
        <w:tab/>
        <w:t>3319</w:t>
      </w:r>
    </w:p>
    <w:p w14:paraId="26BA3F1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A.7.5.11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3320</w:t>
      </w:r>
    </w:p>
    <w:p w14:paraId="5212605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A.7.5.11.1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3320</w:t>
      </w:r>
    </w:p>
    <w:p w14:paraId="2605E7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3320</w:t>
      </w:r>
    </w:p>
    <w:p w14:paraId="4B9E79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3323</w:t>
      </w:r>
    </w:p>
    <w:p w14:paraId="199537B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A.7.5.12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 (FR2 SA)</w:t>
      </w:r>
      <w:r>
        <w:tab/>
        <w:t>3323</w:t>
      </w:r>
    </w:p>
    <w:p w14:paraId="0C882A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A.7.5.12.1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PSCell</w:t>
      </w:r>
      <w:r>
        <w:tab/>
        <w:t>3323</w:t>
      </w:r>
    </w:p>
    <w:p w14:paraId="5EDBC59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3323</w:t>
      </w:r>
    </w:p>
    <w:p w14:paraId="3038D9A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3323</w:t>
      </w:r>
    </w:p>
    <w:p w14:paraId="100379D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3326</w:t>
      </w:r>
    </w:p>
    <w:p w14:paraId="70653B1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Unified TCI state switching delay</w:t>
      </w:r>
      <w:r>
        <w:tab/>
        <w:t>3326</w:t>
      </w:r>
    </w:p>
    <w:p w14:paraId="7697C37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A.7.5.13.1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joint TCI state switching</w:t>
      </w:r>
      <w:r>
        <w:tab/>
        <w:t>3326</w:t>
      </w:r>
    </w:p>
    <w:p w14:paraId="37332A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A.7.5.13.1.1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active joint TCI state switch for a known TCI state</w:t>
      </w:r>
      <w:r>
        <w:tab/>
        <w:t>3326</w:t>
      </w:r>
    </w:p>
    <w:p w14:paraId="40F0D68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A.7.5.13.1.1.1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3326</w:t>
      </w:r>
    </w:p>
    <w:p w14:paraId="72637EF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A.7.5.13.1.1.2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parameters</w:t>
      </w:r>
      <w:r>
        <w:tab/>
        <w:t>3327</w:t>
      </w:r>
    </w:p>
    <w:p w14:paraId="6E0BB0B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A.7.5.13</w:t>
      </w:r>
      <w:r w:rsidRPr="00F168CC">
        <w:rPr>
          <w:rFonts w:eastAsia="MS Mincho"/>
          <w:bCs/>
        </w:rPr>
        <w:t>.1.1</w:t>
      </w:r>
      <w:r w:rsidRPr="00F168C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3329</w:t>
      </w:r>
    </w:p>
    <w:p w14:paraId="518719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MAC-CE based active uplink TCI state switch</w:t>
      </w:r>
      <w:r>
        <w:tab/>
        <w:t>3329</w:t>
      </w:r>
    </w:p>
    <w:p w14:paraId="46E06B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A.7.5.13.2.1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FR2 PCell uplink TCI state switch for a known TCI state</w:t>
      </w:r>
      <w:r>
        <w:tab/>
        <w:t>3329</w:t>
      </w:r>
    </w:p>
    <w:p w14:paraId="2A911F8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lang w:eastAsia="en-US"/>
        </w:rPr>
        <w:t>A.7.5.</w:t>
      </w:r>
      <w:r w:rsidRPr="00F168CC">
        <w:rPr>
          <w:rFonts w:eastAsia="MS Mincho"/>
        </w:rPr>
        <w:t>13</w:t>
      </w:r>
      <w:r w:rsidRPr="00F168CC">
        <w:rPr>
          <w:rFonts w:eastAsia="MS Mincho"/>
          <w:lang w:eastAsia="en-US"/>
        </w:rPr>
        <w:t>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  <w:lang w:eastAsia="en-US"/>
        </w:rPr>
        <w:t>Test Purpose and Environment</w:t>
      </w:r>
      <w:r>
        <w:tab/>
        <w:t>3329</w:t>
      </w:r>
    </w:p>
    <w:p w14:paraId="1C74366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lang w:eastAsia="en-US"/>
        </w:rPr>
        <w:t>A.7.5.</w:t>
      </w:r>
      <w:r w:rsidRPr="00F168CC">
        <w:rPr>
          <w:rFonts w:eastAsia="MS Mincho"/>
        </w:rPr>
        <w:t>13</w:t>
      </w:r>
      <w:r w:rsidRPr="00F168CC">
        <w:rPr>
          <w:rFonts w:eastAsia="MS Mincho"/>
          <w:lang w:eastAsia="en-US"/>
        </w:rPr>
        <w:t>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  <w:lang w:eastAsia="en-US"/>
        </w:rPr>
        <w:t>Test parameters</w:t>
      </w:r>
      <w:r>
        <w:tab/>
        <w:t>3330</w:t>
      </w:r>
    </w:p>
    <w:p w14:paraId="31588AA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lang w:eastAsia="en-US"/>
        </w:rPr>
        <w:t>A.7.5.</w:t>
      </w:r>
      <w:r w:rsidRPr="00F168CC">
        <w:rPr>
          <w:rFonts w:eastAsia="MS Mincho"/>
        </w:rPr>
        <w:t>13</w:t>
      </w:r>
      <w:r w:rsidRPr="00F168CC">
        <w:rPr>
          <w:rFonts w:eastAsia="MS Mincho"/>
          <w:lang w:eastAsia="en-US"/>
        </w:rPr>
        <w:t>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  <w:lang w:eastAsia="en-US"/>
        </w:rPr>
        <w:t>Test Requirements</w:t>
      </w:r>
      <w:r>
        <w:tab/>
        <w:t>3332</w:t>
      </w:r>
    </w:p>
    <w:p w14:paraId="2CCCE69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A.7.5.13.3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downlink TCI state switch</w:t>
      </w:r>
      <w:r>
        <w:tab/>
        <w:t>3332</w:t>
      </w:r>
    </w:p>
    <w:p w14:paraId="4BB6FD3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A.7.5.13.3.1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active downlink TCI state switch to cell with additional PCI for a known TCI state</w:t>
      </w:r>
      <w:r>
        <w:tab/>
        <w:t>3332</w:t>
      </w:r>
    </w:p>
    <w:p w14:paraId="461D9A1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A.7.5.13.3.1.1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3332</w:t>
      </w:r>
    </w:p>
    <w:p w14:paraId="78AE815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A.7.5.13.3.1.2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Parameters</w:t>
      </w:r>
      <w:r>
        <w:tab/>
        <w:t>3333</w:t>
      </w:r>
    </w:p>
    <w:p w14:paraId="59A5880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A.7.5.13.3.1.3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Requirements</w:t>
      </w:r>
      <w:r>
        <w:tab/>
        <w:t>3336</w:t>
      </w:r>
    </w:p>
    <w:p w14:paraId="3E614EA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A.7.6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3336</w:t>
      </w:r>
    </w:p>
    <w:p w14:paraId="36129CF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3336</w:t>
      </w:r>
    </w:p>
    <w:p w14:paraId="031D13E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without gap under non-DRX</w:t>
      </w:r>
      <w:r>
        <w:tab/>
        <w:t>3336</w:t>
      </w:r>
    </w:p>
    <w:p w14:paraId="0D90C8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3336</w:t>
      </w:r>
    </w:p>
    <w:p w14:paraId="067AECA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3340</w:t>
      </w:r>
    </w:p>
    <w:p w14:paraId="34D668C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</w:t>
      </w:r>
      <w:r w:rsidRPr="00F168C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without gap under DRX</w:t>
      </w:r>
      <w:r>
        <w:tab/>
        <w:t>3340</w:t>
      </w:r>
    </w:p>
    <w:p w14:paraId="207DD85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3340</w:t>
      </w:r>
    </w:p>
    <w:p w14:paraId="16E1FAE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3343</w:t>
      </w:r>
    </w:p>
    <w:p w14:paraId="7662E2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 per-UE gaps under non-DRX</w:t>
      </w:r>
      <w:r>
        <w:tab/>
        <w:t>3344</w:t>
      </w:r>
    </w:p>
    <w:p w14:paraId="4AA6BA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3344</w:t>
      </w:r>
    </w:p>
    <w:p w14:paraId="7955C46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3347</w:t>
      </w:r>
    </w:p>
    <w:p w14:paraId="6A5BF5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 per-UE gaps under DRX</w:t>
      </w:r>
      <w:r>
        <w:tab/>
        <w:t>3347</w:t>
      </w:r>
    </w:p>
    <w:p w14:paraId="64F3E8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A.7.6.1.4.1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3347</w:t>
      </w:r>
    </w:p>
    <w:p w14:paraId="7C252F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3350</w:t>
      </w:r>
    </w:p>
    <w:p w14:paraId="39931F7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without gap under non-DRX for UE configured with </w:t>
      </w:r>
      <w:r w:rsidRPr="00F168CC">
        <w:rPr>
          <w:i/>
          <w:iCs/>
          <w:snapToGrid w:val="0"/>
          <w:lang w:eastAsia="zh-CN"/>
        </w:rPr>
        <w:t>highSpeedMeasCA-Scell-r17</w:t>
      </w:r>
      <w:r>
        <w:tab/>
        <w:t>3351</w:t>
      </w:r>
    </w:p>
    <w:p w14:paraId="5C2BEB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3351</w:t>
      </w:r>
    </w:p>
    <w:p w14:paraId="1C04FF0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3354</w:t>
      </w:r>
    </w:p>
    <w:p w14:paraId="06B8F67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without gap under non-DRX for FR2-2</w:t>
      </w:r>
      <w:r>
        <w:tab/>
        <w:t>3354</w:t>
      </w:r>
    </w:p>
    <w:p w14:paraId="00D489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3354</w:t>
      </w:r>
    </w:p>
    <w:p w14:paraId="74BE05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3357</w:t>
      </w:r>
    </w:p>
    <w:p w14:paraId="38EAA1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</w:t>
      </w:r>
      <w:r w:rsidRPr="00F168CC">
        <w:rPr>
          <w:snapToGrid w:val="0"/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without gap under DRX for FR2-2</w:t>
      </w:r>
      <w:r>
        <w:tab/>
        <w:t>3358</w:t>
      </w:r>
    </w:p>
    <w:p w14:paraId="1C4BDA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3358</w:t>
      </w:r>
    </w:p>
    <w:p w14:paraId="250A50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3360</w:t>
      </w:r>
    </w:p>
    <w:p w14:paraId="17C2A6D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 per-UE gaps under non-DRX for FR2-2</w:t>
      </w:r>
      <w:r>
        <w:tab/>
        <w:t>3361</w:t>
      </w:r>
    </w:p>
    <w:p w14:paraId="21886F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3361</w:t>
      </w:r>
    </w:p>
    <w:p w14:paraId="0A3263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3364</w:t>
      </w:r>
    </w:p>
    <w:p w14:paraId="4A20CD5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 per-UE gaps under DRX for FR2-2</w:t>
      </w:r>
      <w:r>
        <w:tab/>
        <w:t>3365</w:t>
      </w:r>
    </w:p>
    <w:p w14:paraId="67717A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3365</w:t>
      </w:r>
    </w:p>
    <w:p w14:paraId="077F58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3367</w:t>
      </w:r>
    </w:p>
    <w:p w14:paraId="3B776DB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 SSB time index detection without gap under non-DRX for FR2-2</w:t>
      </w:r>
      <w:r>
        <w:tab/>
        <w:t>3368</w:t>
      </w:r>
    </w:p>
    <w:p w14:paraId="6FB877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3368</w:t>
      </w:r>
    </w:p>
    <w:p w14:paraId="12BDB2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3371</w:t>
      </w:r>
    </w:p>
    <w:p w14:paraId="1270106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 SSB time index detection with per-UE gaps under non-DRX for FR2-2</w:t>
      </w:r>
      <w:r>
        <w:tab/>
        <w:t>3372</w:t>
      </w:r>
    </w:p>
    <w:p w14:paraId="7032BE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3372</w:t>
      </w:r>
    </w:p>
    <w:p w14:paraId="65B0CE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3374</w:t>
      </w:r>
    </w:p>
    <w:p w14:paraId="4AE5B15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3375</w:t>
      </w:r>
    </w:p>
    <w:p w14:paraId="68D117A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3375</w:t>
      </w:r>
    </w:p>
    <w:p w14:paraId="3884E1E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3375</w:t>
      </w:r>
    </w:p>
    <w:p w14:paraId="5CDAD69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3378</w:t>
      </w:r>
    </w:p>
    <w:p w14:paraId="52668AB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3378</w:t>
      </w:r>
    </w:p>
    <w:p w14:paraId="42E442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3378</w:t>
      </w:r>
    </w:p>
    <w:p w14:paraId="49DD04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3382</w:t>
      </w:r>
    </w:p>
    <w:p w14:paraId="3F02F04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3382</w:t>
      </w:r>
    </w:p>
    <w:p w14:paraId="6EC7BF3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3382</w:t>
      </w:r>
    </w:p>
    <w:p w14:paraId="7FFF4D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3386</w:t>
      </w:r>
    </w:p>
    <w:p w14:paraId="003B4AF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3386</w:t>
      </w:r>
    </w:p>
    <w:p w14:paraId="7DB84A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3386</w:t>
      </w:r>
    </w:p>
    <w:p w14:paraId="221425B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3390</w:t>
      </w:r>
    </w:p>
    <w:p w14:paraId="79F683F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3390</w:t>
      </w:r>
    </w:p>
    <w:p w14:paraId="013168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3390</w:t>
      </w:r>
    </w:p>
    <w:p w14:paraId="5F944A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3394</w:t>
      </w:r>
    </w:p>
    <w:p w14:paraId="5704C07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3395</w:t>
      </w:r>
    </w:p>
    <w:p w14:paraId="6C580E7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3395</w:t>
      </w:r>
    </w:p>
    <w:p w14:paraId="09309D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3399</w:t>
      </w:r>
    </w:p>
    <w:p w14:paraId="2926DF0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A.7.6.2.7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3400</w:t>
      </w:r>
    </w:p>
    <w:p w14:paraId="5346817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3400</w:t>
      </w:r>
    </w:p>
    <w:p w14:paraId="52E139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3404</w:t>
      </w:r>
    </w:p>
    <w:p w14:paraId="256D6E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A.7.6.2.8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3405</w:t>
      </w:r>
    </w:p>
    <w:p w14:paraId="7233D1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3405</w:t>
      </w:r>
    </w:p>
    <w:p w14:paraId="48F068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3409</w:t>
      </w:r>
    </w:p>
    <w:p w14:paraId="49F57D7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3410</w:t>
      </w:r>
    </w:p>
    <w:p w14:paraId="69DC5C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3410</w:t>
      </w:r>
    </w:p>
    <w:p w14:paraId="45D8AC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3414</w:t>
      </w:r>
    </w:p>
    <w:p w14:paraId="244F31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A.7.6.2.10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without gap under non-DRX</w:t>
      </w:r>
      <w:r>
        <w:tab/>
        <w:t>3414</w:t>
      </w:r>
    </w:p>
    <w:p w14:paraId="0D29A22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A.7.6.2.10.1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3414</w:t>
      </w:r>
    </w:p>
    <w:p w14:paraId="113DCE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A.7.6.2.10.2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3416</w:t>
      </w:r>
    </w:p>
    <w:p w14:paraId="0B28617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A.7.6.2.11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without gap under DRX</w:t>
      </w:r>
      <w:r>
        <w:tab/>
        <w:t>3416</w:t>
      </w:r>
    </w:p>
    <w:p w14:paraId="272FDEF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A.7.6.2.11.1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3416</w:t>
      </w:r>
    </w:p>
    <w:p w14:paraId="728936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A.7.6.2.11.2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3419</w:t>
      </w:r>
    </w:p>
    <w:p w14:paraId="1509CE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A.7.6.2.12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not used (PCell in FR2-2)</w:t>
      </w:r>
      <w:r>
        <w:tab/>
        <w:t>3419</w:t>
      </w:r>
    </w:p>
    <w:p w14:paraId="343614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3419</w:t>
      </w:r>
    </w:p>
    <w:p w14:paraId="19C1CD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3423</w:t>
      </w:r>
    </w:p>
    <w:p w14:paraId="3AF7D0D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A.7.6.2.13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used (PCell in FR2-2)</w:t>
      </w:r>
      <w:r>
        <w:tab/>
        <w:t>3424</w:t>
      </w:r>
    </w:p>
    <w:p w14:paraId="5012FB6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3424</w:t>
      </w:r>
    </w:p>
    <w:p w14:paraId="034292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3428</w:t>
      </w:r>
    </w:p>
    <w:p w14:paraId="2BEADAF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A.7.6.2.14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not used (PCell in FR2-2)</w:t>
      </w:r>
      <w:r>
        <w:tab/>
        <w:t>3429</w:t>
      </w:r>
    </w:p>
    <w:p w14:paraId="6BDE029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3429</w:t>
      </w:r>
    </w:p>
    <w:p w14:paraId="3F15CCF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3433</w:t>
      </w:r>
    </w:p>
    <w:p w14:paraId="4266156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A.7.6.2.15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used (PCell in FR2-2)</w:t>
      </w:r>
      <w:r>
        <w:tab/>
        <w:t>3434</w:t>
      </w:r>
    </w:p>
    <w:p w14:paraId="614FBDD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3434</w:t>
      </w:r>
    </w:p>
    <w:p w14:paraId="4B3224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3438</w:t>
      </w:r>
    </w:p>
    <w:p w14:paraId="5DA8EB8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A.7.6.2.16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not used (PCell in FR1)</w:t>
      </w:r>
      <w:r>
        <w:tab/>
        <w:t>3439</w:t>
      </w:r>
    </w:p>
    <w:p w14:paraId="346096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3439</w:t>
      </w:r>
    </w:p>
    <w:p w14:paraId="78803A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3445</w:t>
      </w:r>
    </w:p>
    <w:p w14:paraId="6A5B509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A.7.6.2.17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used (PCell in FR1)</w:t>
      </w:r>
      <w:r>
        <w:tab/>
        <w:t>3445</w:t>
      </w:r>
    </w:p>
    <w:p w14:paraId="4C2F6D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3445</w:t>
      </w:r>
    </w:p>
    <w:p w14:paraId="527C13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3452</w:t>
      </w:r>
    </w:p>
    <w:p w14:paraId="7CFCE3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A.7.6.2.18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not used (PCell in FR1)</w:t>
      </w:r>
      <w:r>
        <w:tab/>
        <w:t>3453</w:t>
      </w:r>
    </w:p>
    <w:p w14:paraId="0CB891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3453</w:t>
      </w:r>
    </w:p>
    <w:p w14:paraId="1FA6B0C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3459</w:t>
      </w:r>
    </w:p>
    <w:p w14:paraId="58D8DA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A.7.6.2.19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used (PCell in FR1)</w:t>
      </w:r>
      <w:r>
        <w:tab/>
        <w:t>3459</w:t>
      </w:r>
    </w:p>
    <w:p w14:paraId="123F4A8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3459</w:t>
      </w:r>
    </w:p>
    <w:p w14:paraId="211BF8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3467</w:t>
      </w:r>
    </w:p>
    <w:p w14:paraId="492130C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3468</w:t>
      </w:r>
    </w:p>
    <w:p w14:paraId="1958901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not used</w:t>
      </w:r>
      <w:r>
        <w:tab/>
        <w:t>3468</w:t>
      </w:r>
    </w:p>
    <w:p w14:paraId="759CA7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not used</w:t>
      </w:r>
      <w:r>
        <w:tab/>
        <w:t>3468</w:t>
      </w:r>
    </w:p>
    <w:p w14:paraId="15DBA7E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3468</w:t>
      </w:r>
    </w:p>
    <w:p w14:paraId="26C5CD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3468</w:t>
      </w:r>
    </w:p>
    <w:p w14:paraId="0D6197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3470</w:t>
      </w:r>
    </w:p>
    <w:p w14:paraId="7409805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used</w:t>
      </w:r>
      <w:r>
        <w:tab/>
        <w:t>3470</w:t>
      </w:r>
    </w:p>
    <w:p w14:paraId="2B8D86E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3470</w:t>
      </w:r>
    </w:p>
    <w:p w14:paraId="6F7C80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3471</w:t>
      </w:r>
    </w:p>
    <w:p w14:paraId="166A71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3473</w:t>
      </w:r>
    </w:p>
    <w:p w14:paraId="0C976CE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not used</w:t>
      </w:r>
      <w:r>
        <w:tab/>
        <w:t>3473</w:t>
      </w:r>
    </w:p>
    <w:p w14:paraId="28390A0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3473</w:t>
      </w:r>
    </w:p>
    <w:p w14:paraId="2F43301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3474</w:t>
      </w:r>
    </w:p>
    <w:p w14:paraId="3F9807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3476</w:t>
      </w:r>
    </w:p>
    <w:p w14:paraId="4671B32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used</w:t>
      </w:r>
      <w:r>
        <w:tab/>
        <w:t>3477</w:t>
      </w:r>
    </w:p>
    <w:p w14:paraId="12F19B4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3477</w:t>
      </w:r>
    </w:p>
    <w:p w14:paraId="59DFE0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3477</w:t>
      </w:r>
    </w:p>
    <w:p w14:paraId="7CB5185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3479</w:t>
      </w:r>
    </w:p>
    <w:p w14:paraId="4A73D37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A.7.6.3.</w:t>
      </w:r>
      <w:r w:rsidRPr="00F168CC">
        <w:rPr>
          <w:rFonts w:eastAsia="SimSun"/>
          <w:snapToGrid w:val="0"/>
          <w:lang w:val="en-US"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used</w:t>
      </w:r>
      <w:r w:rsidRPr="00F168CC">
        <w:rPr>
          <w:rFonts w:eastAsia="SimSun"/>
          <w:snapToGrid w:val="0"/>
          <w:lang w:val="en-US" w:eastAsia="zh-CN"/>
        </w:rPr>
        <w:t xml:space="preserve"> for power class 6 UE configured with </w:t>
      </w:r>
      <w:r w:rsidRPr="00F168CC">
        <w:rPr>
          <w:i/>
          <w:iCs/>
          <w:lang w:eastAsia="zh-CN"/>
        </w:rPr>
        <w:t>highSpeedMeasFlagFR2-r17</w:t>
      </w:r>
      <w:r>
        <w:tab/>
        <w:t>3480</w:t>
      </w:r>
    </w:p>
    <w:p w14:paraId="588555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F168CC">
        <w:rPr>
          <w:rFonts w:eastAsia="SimSun"/>
          <w:lang w:val="en-US"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3480</w:t>
      </w:r>
    </w:p>
    <w:p w14:paraId="0E2B09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F168CC">
        <w:rPr>
          <w:rFonts w:eastAsia="SimSun"/>
          <w:lang w:val="en-US" w:eastAsia="zh-CN"/>
        </w:rPr>
        <w:t>5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3480</w:t>
      </w:r>
    </w:p>
    <w:p w14:paraId="241716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F168CC">
        <w:rPr>
          <w:rFonts w:eastAsia="SimSun"/>
          <w:lang w:val="en-US" w:eastAsia="zh-CN"/>
        </w:rPr>
        <w:t>5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3482</w:t>
      </w:r>
    </w:p>
    <w:p w14:paraId="24C2ACF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A.7.6.3.6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Inter-cell SSB based L1-RSRP measurements on FR2 SCell when DRX is not used</w:t>
      </w:r>
      <w:r>
        <w:tab/>
        <w:t>3482</w:t>
      </w:r>
    </w:p>
    <w:p w14:paraId="5B72EA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3482</w:t>
      </w:r>
    </w:p>
    <w:p w14:paraId="62AB8C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3483</w:t>
      </w:r>
    </w:p>
    <w:p w14:paraId="6A461E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A.7.6.3.6.3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3486</w:t>
      </w:r>
    </w:p>
    <w:p w14:paraId="1F08D4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A.7.6.3.7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for FR2-2 when DRX is used</w:t>
      </w:r>
      <w:r>
        <w:tab/>
        <w:t>3486</w:t>
      </w:r>
    </w:p>
    <w:p w14:paraId="30D944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3486</w:t>
      </w:r>
    </w:p>
    <w:p w14:paraId="1A2F1F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3487</w:t>
      </w:r>
    </w:p>
    <w:p w14:paraId="1CDE93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A.7.6.3.7.3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3490</w:t>
      </w:r>
    </w:p>
    <w:p w14:paraId="21C0033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A.7.6.4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3491</w:t>
      </w:r>
    </w:p>
    <w:p w14:paraId="5E47B90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SRS-RSRP measurement with non-DRX</w:t>
      </w:r>
      <w:r>
        <w:tab/>
        <w:t>3491</w:t>
      </w:r>
    </w:p>
    <w:p w14:paraId="00924B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3491</w:t>
      </w:r>
    </w:p>
    <w:p w14:paraId="075E1D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3491</w:t>
      </w:r>
    </w:p>
    <w:p w14:paraId="40A3B6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A.7.6.4.1.3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3493</w:t>
      </w:r>
    </w:p>
    <w:p w14:paraId="63AE919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CLI-RSSI measurement with non-DRX</w:t>
      </w:r>
      <w:r>
        <w:tab/>
        <w:t>3493</w:t>
      </w:r>
    </w:p>
    <w:p w14:paraId="3B13E8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3493</w:t>
      </w:r>
    </w:p>
    <w:p w14:paraId="05D236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3494</w:t>
      </w:r>
    </w:p>
    <w:p w14:paraId="6C7243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A.7.6.4.2.3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3495</w:t>
      </w:r>
    </w:p>
    <w:p w14:paraId="769797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A.7.6.5.1   SA interfrequency CGI reporting in autonomous gaps test (PCell in FR2)</w:t>
      </w:r>
      <w:r>
        <w:tab/>
        <w:t>3496</w:t>
      </w:r>
    </w:p>
    <w:p w14:paraId="309DCFC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3496</w:t>
      </w:r>
    </w:p>
    <w:p w14:paraId="313880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3499</w:t>
      </w:r>
    </w:p>
    <w:p w14:paraId="5FA3907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3499</w:t>
      </w:r>
    </w:p>
    <w:p w14:paraId="20EB02C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SSB based CMR and dedicated IMR when DRX is used</w:t>
      </w:r>
      <w:r>
        <w:tab/>
        <w:t>3501</w:t>
      </w:r>
    </w:p>
    <w:p w14:paraId="72D626F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3501</w:t>
      </w:r>
    </w:p>
    <w:p w14:paraId="1CA1C50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3502</w:t>
      </w:r>
    </w:p>
    <w:p w14:paraId="051125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3504</w:t>
      </w:r>
    </w:p>
    <w:p w14:paraId="7DE48F3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A.7.6.6.</w:t>
      </w:r>
      <w:r w:rsidRPr="00F168C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L1-SINR measurement </w:t>
      </w:r>
      <w:r w:rsidRPr="00F168CC">
        <w:rPr>
          <w:snapToGrid w:val="0"/>
          <w:lang w:eastAsia="zh-CN"/>
        </w:rPr>
        <w:t xml:space="preserve">with </w:t>
      </w:r>
      <w:r w:rsidRPr="00F168CC">
        <w:rPr>
          <w:snapToGrid w:val="0"/>
        </w:rPr>
        <w:t>CSI-RS based CMR and dedicated IMR configured when DRX is used</w:t>
      </w:r>
      <w:r>
        <w:tab/>
        <w:t>3504</w:t>
      </w:r>
    </w:p>
    <w:p w14:paraId="445694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3504</w:t>
      </w:r>
    </w:p>
    <w:p w14:paraId="488378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3505</w:t>
      </w:r>
    </w:p>
    <w:p w14:paraId="76B796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3507</w:t>
      </w:r>
    </w:p>
    <w:p w14:paraId="7C194AD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3507</w:t>
      </w:r>
    </w:p>
    <w:p w14:paraId="715808A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A.7.6.7.1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3507</w:t>
      </w:r>
    </w:p>
    <w:p w14:paraId="595172B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3507</w:t>
      </w:r>
    </w:p>
    <w:p w14:paraId="24ABCF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3510</w:t>
      </w:r>
    </w:p>
    <w:p w14:paraId="6E369C6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3510</w:t>
      </w:r>
    </w:p>
    <w:p w14:paraId="401AECB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A.7.6.8.1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CSI-RS based measurement when non-DRX is used (PCell in FR2)</w:t>
      </w:r>
      <w:r>
        <w:tab/>
        <w:t>3510</w:t>
      </w:r>
    </w:p>
    <w:p w14:paraId="63F805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3510</w:t>
      </w:r>
    </w:p>
    <w:p w14:paraId="3CF690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3513</w:t>
      </w:r>
    </w:p>
    <w:p w14:paraId="5A0048A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A.7.6.9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3513</w:t>
      </w:r>
    </w:p>
    <w:p w14:paraId="57F07FB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A.7.6.9.1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single positioning frequency layer in FR2 SA</w:t>
      </w:r>
      <w:r>
        <w:tab/>
        <w:t>3513</w:t>
      </w:r>
    </w:p>
    <w:p w14:paraId="4060872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3513</w:t>
      </w:r>
    </w:p>
    <w:p w14:paraId="522D4CF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3521</w:t>
      </w:r>
    </w:p>
    <w:p w14:paraId="2EEF68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dual positioning frequency layers in FR2 SA</w:t>
      </w:r>
      <w:r>
        <w:tab/>
        <w:t>3521</w:t>
      </w:r>
    </w:p>
    <w:p w14:paraId="31920A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3521</w:t>
      </w:r>
    </w:p>
    <w:p w14:paraId="4AB91D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A.7.6.9.2.2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3528</w:t>
      </w:r>
    </w:p>
    <w:p w14:paraId="3AADB2A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A.7.6.9.3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with reduced number of samples in FR2 SA</w:t>
      </w:r>
      <w:r>
        <w:tab/>
        <w:t>3528</w:t>
      </w:r>
    </w:p>
    <w:p w14:paraId="34ACAE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3528</w:t>
      </w:r>
    </w:p>
    <w:p w14:paraId="5FB7F6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A.7.6.9.3.2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3533</w:t>
      </w:r>
    </w:p>
    <w:p w14:paraId="2F79748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A.7.6.9.4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without measurement gap</w:t>
      </w:r>
      <w:r>
        <w:tab/>
        <w:t>3533</w:t>
      </w:r>
    </w:p>
    <w:p w14:paraId="617856E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A.7.6.9.4.1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3533</w:t>
      </w:r>
    </w:p>
    <w:p w14:paraId="60ABB3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A.7.6.9.4.2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3537</w:t>
      </w:r>
    </w:p>
    <w:p w14:paraId="3621EE7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A.7.6.9.5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in RRC_CONNECTED state with Rx TEG</w:t>
      </w:r>
      <w:r>
        <w:tab/>
        <w:t>3537</w:t>
      </w:r>
    </w:p>
    <w:p w14:paraId="4EC6895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A.7.6.9.5.1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3537</w:t>
      </w:r>
    </w:p>
    <w:p w14:paraId="318F082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A.7.6.9.5.2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3541</w:t>
      </w:r>
    </w:p>
    <w:p w14:paraId="573963B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A.7.6.10 PRS-RSRP measurements</w:t>
      </w:r>
      <w:r>
        <w:tab/>
        <w:t>3541</w:t>
      </w:r>
    </w:p>
    <w:p w14:paraId="4FB3344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3541</w:t>
      </w:r>
    </w:p>
    <w:p w14:paraId="28E874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3541</w:t>
      </w:r>
    </w:p>
    <w:p w14:paraId="78BB2F7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3545</w:t>
      </w:r>
    </w:p>
    <w:p w14:paraId="401995A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A.7.6.10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3545</w:t>
      </w:r>
    </w:p>
    <w:p w14:paraId="308F91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3545</w:t>
      </w:r>
    </w:p>
    <w:p w14:paraId="0EBD321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A.7.6.10.2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3549</w:t>
      </w:r>
    </w:p>
    <w:p w14:paraId="0B383C7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3549</w:t>
      </w:r>
    </w:p>
    <w:p w14:paraId="077417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3549</w:t>
      </w:r>
    </w:p>
    <w:p w14:paraId="0BBBBE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3553</w:t>
      </w:r>
    </w:p>
    <w:p w14:paraId="3C94931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rPr>
          <w:rFonts w:eastAsia="Malgun Gothic"/>
          <w:snapToGrid w:val="0"/>
        </w:rPr>
        <w:t xml:space="preserve"> outside MG</w:t>
      </w:r>
      <w:r>
        <w:tab/>
        <w:t>3553</w:t>
      </w:r>
    </w:p>
    <w:p w14:paraId="2ADBF5E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3553</w:t>
      </w:r>
    </w:p>
    <w:p w14:paraId="5374A3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3557</w:t>
      </w:r>
    </w:p>
    <w:p w14:paraId="3CBA4BD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A.7.6.11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3557</w:t>
      </w:r>
    </w:p>
    <w:p w14:paraId="51FBA00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A.7.6.11.1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single positioning frequency layer in FR2 SA</w:t>
      </w:r>
      <w:r>
        <w:tab/>
        <w:t>3557</w:t>
      </w:r>
    </w:p>
    <w:p w14:paraId="3D3776E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3557</w:t>
      </w:r>
    </w:p>
    <w:p w14:paraId="13DA2D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3561</w:t>
      </w:r>
    </w:p>
    <w:p w14:paraId="33FE319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A.7.6.11.2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period for dual positioning frequency layers in FR2 SA</w:t>
      </w:r>
      <w:r>
        <w:tab/>
        <w:t>3561</w:t>
      </w:r>
    </w:p>
    <w:p w14:paraId="39C17C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3561</w:t>
      </w:r>
    </w:p>
    <w:p w14:paraId="4EC18EF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3565</w:t>
      </w:r>
    </w:p>
    <w:p w14:paraId="729563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A.7.6.11.3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single positioning frequency layer in FR2 SA with reduced sample number</w:t>
      </w:r>
      <w:r>
        <w:tab/>
        <w:t>3565</w:t>
      </w:r>
    </w:p>
    <w:p w14:paraId="680BAF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3565</w:t>
      </w:r>
    </w:p>
    <w:p w14:paraId="236484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3567</w:t>
      </w:r>
    </w:p>
    <w:p w14:paraId="62299C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without gaps in FR2 SA</w:t>
      </w:r>
      <w:r>
        <w:tab/>
        <w:t>3568</w:t>
      </w:r>
    </w:p>
    <w:p w14:paraId="715CBE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3568</w:t>
      </w:r>
    </w:p>
    <w:p w14:paraId="0E0476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3570</w:t>
      </w:r>
    </w:p>
    <w:p w14:paraId="5C41576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for single positioning frequency layer in FR2 SA with multiple RxTx TEGs</w:t>
      </w:r>
      <w:r>
        <w:tab/>
        <w:t>3571</w:t>
      </w:r>
    </w:p>
    <w:p w14:paraId="51C399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3571</w:t>
      </w:r>
    </w:p>
    <w:p w14:paraId="57F070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3573</w:t>
      </w:r>
    </w:p>
    <w:p w14:paraId="3E10BBC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3574</w:t>
      </w:r>
    </w:p>
    <w:p w14:paraId="23005C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3574</w:t>
      </w:r>
    </w:p>
    <w:p w14:paraId="5FDDA5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3574</w:t>
      </w:r>
    </w:p>
    <w:p w14:paraId="552900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3576</w:t>
      </w:r>
    </w:p>
    <w:p w14:paraId="2101A8F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3577</w:t>
      </w:r>
    </w:p>
    <w:p w14:paraId="57BAF58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3577</w:t>
      </w:r>
    </w:p>
    <w:p w14:paraId="3A6902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3579</w:t>
      </w:r>
    </w:p>
    <w:p w14:paraId="69814C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3579</w:t>
      </w:r>
    </w:p>
    <w:p w14:paraId="206CFDC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3579</w:t>
      </w:r>
    </w:p>
    <w:p w14:paraId="1050FE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3.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3583</w:t>
      </w:r>
    </w:p>
    <w:p w14:paraId="0E4554F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A.7.6.13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PDC</w:t>
      </w:r>
      <w:r>
        <w:tab/>
        <w:t>3583</w:t>
      </w:r>
    </w:p>
    <w:p w14:paraId="14D824A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A.7.6.13.1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 using PRS in FR2</w:t>
      </w:r>
      <w:r>
        <w:tab/>
        <w:t>3583</w:t>
      </w:r>
    </w:p>
    <w:p w14:paraId="4301D2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environment13</w:t>
      </w:r>
      <w:r>
        <w:tab/>
        <w:t>3583</w:t>
      </w:r>
    </w:p>
    <w:p w14:paraId="37FF45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3585</w:t>
      </w:r>
    </w:p>
    <w:p w14:paraId="5706F9C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 using TRS in FR2</w:t>
      </w:r>
      <w:r>
        <w:tab/>
        <w:t>3586</w:t>
      </w:r>
    </w:p>
    <w:p w14:paraId="41A812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3586</w:t>
      </w:r>
    </w:p>
    <w:p w14:paraId="67C8FAE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3587</w:t>
      </w:r>
    </w:p>
    <w:p w14:paraId="244F222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TW"/>
        </w:rPr>
        <w:t>A.7.6.14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Pre-MG</w:t>
      </w:r>
      <w:r>
        <w:tab/>
        <w:t>3588</w:t>
      </w:r>
    </w:p>
    <w:p w14:paraId="0ADDF3A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Intra-frequency measurement test with SA event triggered reporting tests: with </w:t>
      </w:r>
      <w:r w:rsidRPr="00F168CC">
        <w:rPr>
          <w:bCs/>
          <w:snapToGrid w:val="0"/>
        </w:rPr>
        <w:t>autonomous</w:t>
      </w:r>
      <w:r w:rsidRPr="00F168CC">
        <w:rPr>
          <w:snapToGrid w:val="0"/>
        </w:rPr>
        <w:t xml:space="preserve"> activation/deactivation of Pre-MG in FR2</w:t>
      </w:r>
      <w:r>
        <w:tab/>
        <w:t>3588</w:t>
      </w:r>
    </w:p>
    <w:p w14:paraId="7FD944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A.7.6.14.1.1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3588</w:t>
      </w:r>
    </w:p>
    <w:p w14:paraId="4D2305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A.7.6.14.1.2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3588</w:t>
      </w:r>
    </w:p>
    <w:p w14:paraId="53A935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A.7.6.14.1.3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3590</w:t>
      </w:r>
    </w:p>
    <w:p w14:paraId="1D7F7F6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3591</w:t>
      </w:r>
    </w:p>
    <w:p w14:paraId="3F479A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A.7.6.14.2.1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3591</w:t>
      </w:r>
    </w:p>
    <w:p w14:paraId="38F5E2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A.7.6.14.2.2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3591</w:t>
      </w:r>
    </w:p>
    <w:p w14:paraId="4BF53F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A.7.6.14.2.3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3593</w:t>
      </w:r>
    </w:p>
    <w:p w14:paraId="1A94456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TW"/>
        </w:rPr>
        <w:t>A.7.6.15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concurrent gaps</w:t>
      </w:r>
      <w:r>
        <w:tab/>
        <w:t>3594</w:t>
      </w:r>
    </w:p>
    <w:p w14:paraId="4536CB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A.7.6.15.1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fully non-overlapping concurrent MGs for SSB-based inter-frequency measurements</w:t>
      </w:r>
      <w:r>
        <w:tab/>
        <w:t>3594</w:t>
      </w:r>
    </w:p>
    <w:p w14:paraId="621C1EA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3594</w:t>
      </w:r>
    </w:p>
    <w:p w14:paraId="6BD119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3597</w:t>
      </w:r>
    </w:p>
    <w:p w14:paraId="4FCD2B9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A.7.6.15.2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FR2 </w:t>
      </w:r>
      <w:r w:rsidRPr="00F168CC">
        <w:rPr>
          <w:rFonts w:eastAsia="SimSun"/>
          <w:lang w:val="en-US"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3597</w:t>
      </w:r>
    </w:p>
    <w:p w14:paraId="0D0EB1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3597</w:t>
      </w:r>
    </w:p>
    <w:p w14:paraId="07CD8C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A.7.6.15.2.2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3600</w:t>
      </w:r>
    </w:p>
    <w:p w14:paraId="7395A57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overalpping scenario for SSB-based measurements and PRS-based measurement</w:t>
      </w:r>
      <w:r>
        <w:tab/>
        <w:t>3600</w:t>
      </w:r>
    </w:p>
    <w:p w14:paraId="4EF9681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3600</w:t>
      </w:r>
    </w:p>
    <w:p w14:paraId="511B64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A.7.6.15.3.2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3604</w:t>
      </w:r>
    </w:p>
    <w:p w14:paraId="22F788A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TW"/>
        </w:rPr>
        <w:t>A.7.6.16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NCSG</w:t>
      </w:r>
      <w:r>
        <w:tab/>
        <w:t>3604</w:t>
      </w:r>
    </w:p>
    <w:p w14:paraId="0D43647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</w:t>
      </w:r>
      <w:r w:rsidRPr="00F168CC">
        <w:rPr>
          <w:snapToGrid w:val="0"/>
          <w:lang w:val="en-US" w:eastAsia="zh-CN"/>
        </w:rPr>
        <w:t xml:space="preserve"> per-UE</w:t>
      </w:r>
      <w:r w:rsidRPr="00F168CC">
        <w:rPr>
          <w:snapToGrid w:val="0"/>
          <w:lang w:eastAsia="zh-CN"/>
        </w:rPr>
        <w:t xml:space="preserve"> </w:t>
      </w:r>
      <w:r w:rsidRPr="00F168CC">
        <w:rPr>
          <w:snapToGrid w:val="0"/>
          <w:lang w:val="en-US" w:eastAsia="zh-CN"/>
        </w:rPr>
        <w:t>NCSG</w:t>
      </w:r>
      <w:r w:rsidRPr="00F168CC">
        <w:rPr>
          <w:snapToGrid w:val="0"/>
          <w:lang w:eastAsia="zh-CN"/>
        </w:rPr>
        <w:t xml:space="preserve"> under non-DRX</w:t>
      </w:r>
      <w:r>
        <w:tab/>
        <w:t>3604</w:t>
      </w:r>
    </w:p>
    <w:p w14:paraId="6D72CA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3604</w:t>
      </w:r>
    </w:p>
    <w:p w14:paraId="67D9228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A.7.6.16.1.2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3608</w:t>
      </w:r>
    </w:p>
    <w:p w14:paraId="100F96B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A.7.6.16.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3608</w:t>
      </w:r>
    </w:p>
    <w:p w14:paraId="411527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3608</w:t>
      </w:r>
    </w:p>
    <w:p w14:paraId="638D7E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3611</w:t>
      </w:r>
    </w:p>
    <w:p w14:paraId="4640D68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A.7.6.16.3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 on deactivated Scell measurement via NCSG in FR2 in non-DRX</w:t>
      </w:r>
      <w:r>
        <w:tab/>
        <w:t>3611</w:t>
      </w:r>
    </w:p>
    <w:p w14:paraId="407328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A.7.6.16.3.1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3611</w:t>
      </w:r>
    </w:p>
    <w:p w14:paraId="1CD266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A.7.6.16.3.2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3614</w:t>
      </w:r>
    </w:p>
    <w:p w14:paraId="4EC0DE1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A.7.7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3614</w:t>
      </w:r>
    </w:p>
    <w:p w14:paraId="5815D05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3615</w:t>
      </w:r>
    </w:p>
    <w:p w14:paraId="57E71A6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case measurement accuracy with FR2 serving cell and FR2 target cell</w:t>
      </w:r>
      <w:r>
        <w:tab/>
        <w:t>3615</w:t>
      </w:r>
    </w:p>
    <w:p w14:paraId="57EC0DF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3615</w:t>
      </w:r>
    </w:p>
    <w:p w14:paraId="15DFEF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3615</w:t>
      </w:r>
    </w:p>
    <w:p w14:paraId="4AFE90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3619</w:t>
      </w:r>
    </w:p>
    <w:p w14:paraId="22FDCEE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case measurement accuracy with FR2 serving cell and FR2 target cell</w:t>
      </w:r>
      <w:r>
        <w:tab/>
        <w:t>3619</w:t>
      </w:r>
    </w:p>
    <w:p w14:paraId="7DF6D9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3619</w:t>
      </w:r>
    </w:p>
    <w:p w14:paraId="01F346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3620</w:t>
      </w:r>
    </w:p>
    <w:p w14:paraId="6CE4CC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3624</w:t>
      </w:r>
    </w:p>
    <w:p w14:paraId="208664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7.</w:t>
      </w:r>
      <w:r w:rsidRPr="00F168CC">
        <w:rPr>
          <w:snapToGrid w:val="0"/>
        </w:rPr>
        <w:t>7</w:t>
      </w:r>
      <w:r w:rsidRPr="00F168CC">
        <w:rPr>
          <w:snapToGrid w:val="0"/>
          <w:lang w:eastAsia="zh-CN"/>
        </w:rPr>
        <w:t>.</w:t>
      </w:r>
      <w:r w:rsidRPr="00F168CC">
        <w:rPr>
          <w:snapToGrid w:val="0"/>
        </w:rPr>
        <w:t>1</w:t>
      </w:r>
      <w:r w:rsidRPr="00F168CC">
        <w:rPr>
          <w:snapToGrid w:val="0"/>
          <w:lang w:eastAsia="zh-CN"/>
        </w:rPr>
        <w:t>.</w:t>
      </w:r>
      <w:r w:rsidRPr="00F168CC">
        <w:rPr>
          <w:snapToGrid w:val="0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measurement accuracy with FR1 serving cell and FR2 target cell</w:t>
      </w:r>
      <w:r>
        <w:tab/>
        <w:t>3625</w:t>
      </w:r>
    </w:p>
    <w:p w14:paraId="5ECC778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3625</w:t>
      </w:r>
    </w:p>
    <w:p w14:paraId="651224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3625</w:t>
      </w:r>
    </w:p>
    <w:p w14:paraId="0414CD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3629</w:t>
      </w:r>
    </w:p>
    <w:p w14:paraId="2D1874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3629</w:t>
      </w:r>
    </w:p>
    <w:p w14:paraId="1E36960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measurement accuracy with FR2 serving cell and FR2 target cell</w:t>
      </w:r>
      <w:r>
        <w:tab/>
        <w:t>3629</w:t>
      </w:r>
    </w:p>
    <w:p w14:paraId="2F2608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3629</w:t>
      </w:r>
    </w:p>
    <w:p w14:paraId="6119143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3629</w:t>
      </w:r>
    </w:p>
    <w:p w14:paraId="1A295C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3631</w:t>
      </w:r>
    </w:p>
    <w:p w14:paraId="3FC2B85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3631</w:t>
      </w:r>
    </w:p>
    <w:p w14:paraId="2C25C0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7.</w:t>
      </w:r>
      <w:r w:rsidRPr="00F168CC">
        <w:rPr>
          <w:snapToGrid w:val="0"/>
        </w:rPr>
        <w:t>7</w:t>
      </w:r>
      <w:r w:rsidRPr="00F168CC">
        <w:rPr>
          <w:snapToGrid w:val="0"/>
          <w:lang w:eastAsia="zh-CN"/>
        </w:rPr>
        <w:t>.</w:t>
      </w:r>
      <w:r w:rsidRPr="00F168CC">
        <w:rPr>
          <w:snapToGrid w:val="0"/>
        </w:rPr>
        <w:t>2</w:t>
      </w:r>
      <w:r w:rsidRPr="00F168CC">
        <w:rPr>
          <w:snapToGrid w:val="0"/>
          <w:lang w:eastAsia="zh-CN"/>
        </w:rPr>
        <w:t>.2.</w:t>
      </w:r>
      <w:r w:rsidRPr="00F168CC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3631</w:t>
      </w:r>
    </w:p>
    <w:p w14:paraId="3F4BA7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3631</w:t>
      </w:r>
    </w:p>
    <w:p w14:paraId="546DF7F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3633</w:t>
      </w:r>
    </w:p>
    <w:p w14:paraId="19CF7CF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3633</w:t>
      </w:r>
    </w:p>
    <w:p w14:paraId="47F9608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case measurement accuracy with FR2 serving cell and FR2 target cell</w:t>
      </w:r>
      <w:r>
        <w:tab/>
        <w:t>3633</w:t>
      </w:r>
    </w:p>
    <w:p w14:paraId="44F8E43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3633</w:t>
      </w:r>
    </w:p>
    <w:p w14:paraId="1B59307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3633</w:t>
      </w:r>
    </w:p>
    <w:p w14:paraId="47A5D8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3635</w:t>
      </w:r>
    </w:p>
    <w:p w14:paraId="4073070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3635</w:t>
      </w:r>
    </w:p>
    <w:p w14:paraId="17E065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A.7.7.3.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3635</w:t>
      </w:r>
    </w:p>
    <w:p w14:paraId="169A9D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3635</w:t>
      </w:r>
    </w:p>
    <w:p w14:paraId="4485F0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3637</w:t>
      </w:r>
    </w:p>
    <w:p w14:paraId="61560D0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3637</w:t>
      </w:r>
    </w:p>
    <w:p w14:paraId="3D3E2F7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</w:t>
      </w:r>
      <w:r>
        <w:tab/>
        <w:t>3637</w:t>
      </w:r>
    </w:p>
    <w:p w14:paraId="15AEC5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3637</w:t>
      </w:r>
    </w:p>
    <w:p w14:paraId="6CDB12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3638</w:t>
      </w:r>
    </w:p>
    <w:p w14:paraId="2B54D9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3640</w:t>
      </w:r>
    </w:p>
    <w:p w14:paraId="712BFA9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on resource set with repetition off</w:t>
      </w:r>
      <w:r>
        <w:tab/>
        <w:t>3641</w:t>
      </w:r>
    </w:p>
    <w:p w14:paraId="3F38C4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3641</w:t>
      </w:r>
    </w:p>
    <w:p w14:paraId="7FCDA5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3641</w:t>
      </w:r>
    </w:p>
    <w:p w14:paraId="0F65B3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3643</w:t>
      </w:r>
    </w:p>
    <w:p w14:paraId="4BA31DC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3644</w:t>
      </w:r>
    </w:p>
    <w:p w14:paraId="4BB9EF3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SRS-RSRP measurement accuracy with FR2 serving cell</w:t>
      </w:r>
      <w:r>
        <w:tab/>
        <w:t>3644</w:t>
      </w:r>
    </w:p>
    <w:p w14:paraId="371B43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3644</w:t>
      </w:r>
    </w:p>
    <w:p w14:paraId="2C0072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3644</w:t>
      </w:r>
    </w:p>
    <w:p w14:paraId="283888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3647</w:t>
      </w:r>
    </w:p>
    <w:p w14:paraId="1BC972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CLI-RSSI measurement accuracy with FR2 serving cell</w:t>
      </w:r>
      <w:r>
        <w:tab/>
        <w:t>3648</w:t>
      </w:r>
    </w:p>
    <w:p w14:paraId="1A2E45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3648</w:t>
      </w:r>
    </w:p>
    <w:p w14:paraId="7C37887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3648</w:t>
      </w:r>
    </w:p>
    <w:p w14:paraId="797ACDF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3650</w:t>
      </w:r>
    </w:p>
    <w:p w14:paraId="773B5D8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3651</w:t>
      </w:r>
    </w:p>
    <w:p w14:paraId="3B7F1EA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3651</w:t>
      </w:r>
    </w:p>
    <w:p w14:paraId="16C842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3651</w:t>
      </w:r>
    </w:p>
    <w:p w14:paraId="1BBAE43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3653</w:t>
      </w:r>
    </w:p>
    <w:p w14:paraId="6BD2057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SSB based CMR and dedicated IMR</w:t>
      </w:r>
      <w:r>
        <w:tab/>
        <w:t>3654</w:t>
      </w:r>
    </w:p>
    <w:p w14:paraId="7327BCB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3654</w:t>
      </w:r>
    </w:p>
    <w:p w14:paraId="5680355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3654</w:t>
      </w:r>
    </w:p>
    <w:p w14:paraId="0F8C0C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3656</w:t>
      </w:r>
    </w:p>
    <w:p w14:paraId="0AB9EB3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CSI-RS based CMR and dedicated IMR</w:t>
      </w:r>
      <w:r>
        <w:tab/>
        <w:t>3657</w:t>
      </w:r>
    </w:p>
    <w:p w14:paraId="19814A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3657</w:t>
      </w:r>
    </w:p>
    <w:p w14:paraId="100CB4C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3657</w:t>
      </w:r>
    </w:p>
    <w:p w14:paraId="52802E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3659</w:t>
      </w:r>
    </w:p>
    <w:p w14:paraId="1A8C854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CSI-RSRP</w:t>
      </w:r>
      <w:r>
        <w:tab/>
        <w:t>3660</w:t>
      </w:r>
    </w:p>
    <w:p w14:paraId="1BE114F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A.7.7.7.1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SA intra-frequency case measurement accuracy with FR2 serving cell and FR2 target cell</w:t>
      </w:r>
      <w:r>
        <w:tab/>
        <w:t>3660</w:t>
      </w:r>
    </w:p>
    <w:p w14:paraId="24EDEE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3660</w:t>
      </w:r>
    </w:p>
    <w:p w14:paraId="56F667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3660</w:t>
      </w:r>
    </w:p>
    <w:p w14:paraId="45DA7E4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3663</w:t>
      </w:r>
    </w:p>
    <w:p w14:paraId="6A2C7A9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A.7.7.7.2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SA inter-frequency case measurement accuracy with FR2 serving cell and FR2 target cell</w:t>
      </w:r>
      <w:r>
        <w:tab/>
        <w:t>3664</w:t>
      </w:r>
    </w:p>
    <w:p w14:paraId="476796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3664</w:t>
      </w:r>
    </w:p>
    <w:p w14:paraId="6C11D75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3664</w:t>
      </w:r>
    </w:p>
    <w:p w14:paraId="037E47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3667</w:t>
      </w:r>
    </w:p>
    <w:p w14:paraId="1E80097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3667</w:t>
      </w:r>
    </w:p>
    <w:p w14:paraId="30F6E77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measurement accuracy with FR2 serving cell and FR2 target cell</w:t>
      </w:r>
      <w:r>
        <w:tab/>
        <w:t>3667</w:t>
      </w:r>
    </w:p>
    <w:p w14:paraId="0B1A17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A.7.7.8.1.1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3667</w:t>
      </w:r>
    </w:p>
    <w:p w14:paraId="031196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A.7.7.8.1.2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3668</w:t>
      </w:r>
    </w:p>
    <w:p w14:paraId="54D9E9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A.7.7.8.1.3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3670</w:t>
      </w:r>
    </w:p>
    <w:p w14:paraId="46CDCD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3670</w:t>
      </w:r>
    </w:p>
    <w:p w14:paraId="605345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A.7.7.8</w:t>
      </w:r>
      <w:r w:rsidRPr="00F168CC">
        <w:rPr>
          <w:snapToGrid w:val="0"/>
          <w:lang w:eastAsia="zh-CN"/>
        </w:rPr>
        <w:t>.2.</w:t>
      </w:r>
      <w:r w:rsidRPr="00F168CC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3670</w:t>
      </w:r>
    </w:p>
    <w:p w14:paraId="758E0C9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3670</w:t>
      </w:r>
    </w:p>
    <w:p w14:paraId="658523F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3672</w:t>
      </w:r>
    </w:p>
    <w:p w14:paraId="3FC290E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A.7.7.9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3672</w:t>
      </w:r>
    </w:p>
    <w:p w14:paraId="263EC3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case measurement accuracy with FR2 serving cell and FR2 target cell</w:t>
      </w:r>
      <w:r>
        <w:tab/>
        <w:t>3672</w:t>
      </w:r>
    </w:p>
    <w:p w14:paraId="50D11D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A.7.7.9.1.1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3672</w:t>
      </w:r>
    </w:p>
    <w:p w14:paraId="015C5D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A.7.7.9.1.2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3672</w:t>
      </w:r>
    </w:p>
    <w:p w14:paraId="4F76CA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A.7.7.9.1.3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3674</w:t>
      </w:r>
    </w:p>
    <w:p w14:paraId="1B49F51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3674</w:t>
      </w:r>
    </w:p>
    <w:p w14:paraId="7F4B3E2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A.7.7.9.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3674</w:t>
      </w:r>
    </w:p>
    <w:p w14:paraId="049D3C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3675</w:t>
      </w:r>
    </w:p>
    <w:p w14:paraId="1F2AF4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3677</w:t>
      </w:r>
    </w:p>
    <w:p w14:paraId="4DF9800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A.7.7.10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3677</w:t>
      </w:r>
    </w:p>
    <w:p w14:paraId="77B1EEC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RSTD measurement accuracy test case for single positioning frequency layer</w:t>
      </w:r>
      <w:r>
        <w:tab/>
        <w:t>3677</w:t>
      </w:r>
    </w:p>
    <w:p w14:paraId="002123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3677</w:t>
      </w:r>
    </w:p>
    <w:p w14:paraId="126B1A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A.7.7.10.1.2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3680</w:t>
      </w:r>
    </w:p>
    <w:p w14:paraId="31F6BC4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RSTD measurement accuracy test case for dual positioning frequency layer</w:t>
      </w:r>
      <w:r>
        <w:tab/>
        <w:t>3680</w:t>
      </w:r>
    </w:p>
    <w:p w14:paraId="61A258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A.7.7.10.2.1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3680</w:t>
      </w:r>
    </w:p>
    <w:p w14:paraId="2C272F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A.7.7.10.2.2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3684</w:t>
      </w:r>
    </w:p>
    <w:p w14:paraId="7645F82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A.7.7.10.3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3685</w:t>
      </w:r>
    </w:p>
    <w:p w14:paraId="754E64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A.7.7.10.3.1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3685</w:t>
      </w:r>
    </w:p>
    <w:p w14:paraId="5B78758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A.7.7.10.3.2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3686</w:t>
      </w:r>
    </w:p>
    <w:p w14:paraId="374240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A.7.7.10.4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3687</w:t>
      </w:r>
    </w:p>
    <w:p w14:paraId="03B9A9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A.7.7.10.4.1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3687</w:t>
      </w:r>
    </w:p>
    <w:p w14:paraId="04B82C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A.7.7.10.4.2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3689</w:t>
      </w:r>
    </w:p>
    <w:p w14:paraId="287E075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A.7.7.11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3689</w:t>
      </w:r>
    </w:p>
    <w:p w14:paraId="05EBBB8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A.7.7.11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SA measurement accuracy </w:t>
      </w:r>
      <w:r w:rsidRPr="00F168CC">
        <w:rPr>
          <w:snapToGrid w:val="0"/>
          <w:lang w:val="en-US" w:eastAsia="zh-CN"/>
        </w:rPr>
        <w:t>with PRS in FR2</w:t>
      </w:r>
      <w:r>
        <w:tab/>
        <w:t>3689</w:t>
      </w:r>
    </w:p>
    <w:p w14:paraId="3F8591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3689</w:t>
      </w:r>
    </w:p>
    <w:p w14:paraId="023BAB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3689</w:t>
      </w:r>
    </w:p>
    <w:p w14:paraId="462E4F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3693</w:t>
      </w:r>
    </w:p>
    <w:p w14:paraId="79B15A9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</w:rPr>
        <w:t>with reduced sample number</w:t>
      </w:r>
      <w:r>
        <w:tab/>
        <w:t>3694</w:t>
      </w:r>
    </w:p>
    <w:p w14:paraId="23EDE6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3694</w:t>
      </w:r>
    </w:p>
    <w:p w14:paraId="78C278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3694</w:t>
      </w:r>
    </w:p>
    <w:p w14:paraId="57A53A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3696</w:t>
      </w:r>
    </w:p>
    <w:p w14:paraId="78C96D0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A.7.7.12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3697</w:t>
      </w:r>
    </w:p>
    <w:p w14:paraId="6269298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A.7.7.12.1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3697</w:t>
      </w:r>
    </w:p>
    <w:p w14:paraId="776B9EB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3697</w:t>
      </w:r>
    </w:p>
    <w:p w14:paraId="76B508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3697</w:t>
      </w:r>
    </w:p>
    <w:p w14:paraId="1A0A98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3700</w:t>
      </w:r>
    </w:p>
    <w:p w14:paraId="2399AAE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3700</w:t>
      </w:r>
    </w:p>
    <w:p w14:paraId="593EC5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3700</w:t>
      </w:r>
    </w:p>
    <w:p w14:paraId="583147B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3701</w:t>
      </w:r>
    </w:p>
    <w:p w14:paraId="7598620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3704</w:t>
      </w:r>
    </w:p>
    <w:p w14:paraId="71F6D6F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 with RxTx TEG</w:t>
      </w:r>
      <w:r>
        <w:tab/>
        <w:t>3704</w:t>
      </w:r>
    </w:p>
    <w:p w14:paraId="25A1321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3704</w:t>
      </w:r>
    </w:p>
    <w:p w14:paraId="340AB7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3704</w:t>
      </w:r>
    </w:p>
    <w:p w14:paraId="1A3CF6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3707</w:t>
      </w:r>
    </w:p>
    <w:p w14:paraId="2FC2A1D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A.7.7.13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3707</w:t>
      </w:r>
    </w:p>
    <w:p w14:paraId="58C7D7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A.7.7.13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>with PRS in FR2</w:t>
      </w:r>
      <w:r>
        <w:tab/>
        <w:t>3707</w:t>
      </w:r>
    </w:p>
    <w:p w14:paraId="05A50E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3707</w:t>
      </w:r>
    </w:p>
    <w:p w14:paraId="282142F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3707</w:t>
      </w:r>
    </w:p>
    <w:p w14:paraId="1F11AA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3710</w:t>
      </w:r>
    </w:p>
    <w:p w14:paraId="03D294D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A.7.7.13</w:t>
      </w:r>
      <w:r w:rsidRPr="00F168CC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</w:rPr>
        <w:t xml:space="preserve">SA measurement accuracy </w:t>
      </w:r>
      <w:r w:rsidRPr="00F168CC">
        <w:rPr>
          <w:rFonts w:eastAsia="SimSun"/>
          <w:snapToGrid w:val="0"/>
          <w:lang w:val="en-US" w:eastAsia="zh-CN"/>
        </w:rPr>
        <w:t>with reduced PRS samples in FR2</w:t>
      </w:r>
      <w:r>
        <w:tab/>
        <w:t>3711</w:t>
      </w:r>
    </w:p>
    <w:p w14:paraId="40A4436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3711</w:t>
      </w:r>
    </w:p>
    <w:p w14:paraId="78B9F38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3711</w:t>
      </w:r>
    </w:p>
    <w:p w14:paraId="10C11F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3713</w:t>
      </w:r>
    </w:p>
    <w:p w14:paraId="5BEBACC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A.7.8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in RRC_INACTIVE</w:t>
      </w:r>
      <w:r>
        <w:tab/>
        <w:t>3714</w:t>
      </w:r>
    </w:p>
    <w:p w14:paraId="7B50A96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A.7.8.1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3714</w:t>
      </w:r>
    </w:p>
    <w:p w14:paraId="607EF2E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A.7.8.1.1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in RRC_INACTIVE state</w:t>
      </w:r>
      <w:r>
        <w:tab/>
        <w:t>3714</w:t>
      </w:r>
    </w:p>
    <w:p w14:paraId="013AAF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A.7.8.1.1.1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3714</w:t>
      </w:r>
    </w:p>
    <w:p w14:paraId="4359E1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3717</w:t>
      </w:r>
    </w:p>
    <w:p w14:paraId="6A3C61D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with reduced number of samples in RRC_INACTIVE, FR1 SA</w:t>
      </w:r>
      <w:r>
        <w:tab/>
        <w:t>3717</w:t>
      </w:r>
    </w:p>
    <w:p w14:paraId="298345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</w:t>
      </w:r>
      <w:r>
        <w:t>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3717</w:t>
      </w:r>
    </w:p>
    <w:p w14:paraId="2C1801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3723</w:t>
      </w:r>
    </w:p>
    <w:p w14:paraId="3001B6B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A.7.8.2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3724</w:t>
      </w:r>
    </w:p>
    <w:p w14:paraId="4CCBD2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single positioning frequency layer </w:t>
      </w:r>
      <w:r>
        <w:rPr>
          <w:rFonts w:eastAsia="Malgun Gothic"/>
          <w:snapToGrid w:val="0"/>
        </w:rPr>
        <w:t>in RRC_INACTIVE</w:t>
      </w:r>
      <w:r>
        <w:tab/>
        <w:t>3724</w:t>
      </w:r>
    </w:p>
    <w:p w14:paraId="424D51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3724</w:t>
      </w:r>
    </w:p>
    <w:p w14:paraId="2B45A8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3728</w:t>
      </w:r>
    </w:p>
    <w:p w14:paraId="2A6BDAA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A.7.8.2.2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3728</w:t>
      </w:r>
    </w:p>
    <w:p w14:paraId="06B05DF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A.7.8.2.2.1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3728</w:t>
      </w:r>
    </w:p>
    <w:p w14:paraId="371174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168CC">
        <w:rPr>
          <w:bCs/>
        </w:rPr>
        <w:t>8.2.2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3732</w:t>
      </w:r>
    </w:p>
    <w:p w14:paraId="33B596D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A.7.8.3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3732</w:t>
      </w:r>
    </w:p>
    <w:p w14:paraId="5868A45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for single positioning frequency layer in FR2 SA</w:t>
      </w:r>
      <w:r>
        <w:tab/>
        <w:t>3732</w:t>
      </w:r>
    </w:p>
    <w:p w14:paraId="4174E5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3732</w:t>
      </w:r>
    </w:p>
    <w:p w14:paraId="3C91BE2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3736</w:t>
      </w:r>
    </w:p>
    <w:p w14:paraId="3E38527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A.7.8.3.2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reduced number of samples in RRC_INACTIVE, FR2 SA</w:t>
      </w:r>
      <w:r>
        <w:tab/>
        <w:t>3736</w:t>
      </w:r>
    </w:p>
    <w:p w14:paraId="11C105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A.7.8.3.2.1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3736</w:t>
      </w:r>
    </w:p>
    <w:p w14:paraId="350206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168CC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3738</w:t>
      </w:r>
    </w:p>
    <w:p w14:paraId="29C3E0E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A.7.8.4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3739</w:t>
      </w:r>
    </w:p>
    <w:p w14:paraId="5A97655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A.7.8.4.1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RRC_INACTIVE state</w:t>
      </w:r>
      <w:r>
        <w:tab/>
        <w:t>3739</w:t>
      </w:r>
    </w:p>
    <w:p w14:paraId="7D17A4A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A.7.8.4.1.1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3739</w:t>
      </w:r>
    </w:p>
    <w:p w14:paraId="0F138F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A.7.8.4.1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3741</w:t>
      </w:r>
    </w:p>
    <w:p w14:paraId="7C679CE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A.7.8.4.2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with reduced number of samples for single positioning frequency layer in FR2 in RRC_INACTIVE state</w:t>
      </w:r>
      <w:r>
        <w:tab/>
        <w:t>3741</w:t>
      </w:r>
    </w:p>
    <w:p w14:paraId="2DFB9D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A.7.8.4.2.1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3741</w:t>
      </w:r>
    </w:p>
    <w:p w14:paraId="28D0E9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A.7.8.4.2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3744</w:t>
      </w:r>
    </w:p>
    <w:p w14:paraId="7196EE7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A.7.9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in RRC_INACTIVE</w:t>
      </w:r>
      <w:r>
        <w:tab/>
        <w:t>3744</w:t>
      </w:r>
    </w:p>
    <w:p w14:paraId="4647CB4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A.7.9.1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3744</w:t>
      </w:r>
    </w:p>
    <w:p w14:paraId="4B4D967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A.7.9.1.1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RSTD measurement accuracy test case for single positioning frequency layer in FR2 in RRC_INACTIVE state</w:t>
      </w:r>
      <w:r>
        <w:tab/>
        <w:t>3744</w:t>
      </w:r>
    </w:p>
    <w:p w14:paraId="7A91435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168CC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3744</w:t>
      </w:r>
    </w:p>
    <w:p w14:paraId="31D2509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168CC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3746</w:t>
      </w:r>
    </w:p>
    <w:p w14:paraId="6C6A19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A.7.9.1.2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3746</w:t>
      </w:r>
    </w:p>
    <w:p w14:paraId="3D51E46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168CC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3746</w:t>
      </w:r>
    </w:p>
    <w:p w14:paraId="09B3CA8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A.7.9</w:t>
      </w:r>
      <w:r w:rsidRPr="00F168CC">
        <w:rPr>
          <w:snapToGrid w:val="0"/>
        </w:rPr>
        <w:t>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3748</w:t>
      </w:r>
    </w:p>
    <w:p w14:paraId="516DCD6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A.7.9.2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3748</w:t>
      </w:r>
    </w:p>
    <w:p w14:paraId="7C6E986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3748</w:t>
      </w:r>
    </w:p>
    <w:p w14:paraId="39D97E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3748</w:t>
      </w:r>
    </w:p>
    <w:p w14:paraId="67C4F83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3748</w:t>
      </w:r>
    </w:p>
    <w:p w14:paraId="0A72FA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3750</w:t>
      </w:r>
    </w:p>
    <w:p w14:paraId="77FCD92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PRS-RSRP measurements with reduced number of sample in RRC_INACTIVE</w:t>
      </w:r>
      <w:r>
        <w:tab/>
        <w:t>3751</w:t>
      </w:r>
    </w:p>
    <w:p w14:paraId="3A2436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3751</w:t>
      </w:r>
    </w:p>
    <w:p w14:paraId="1A53DA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3751</w:t>
      </w:r>
    </w:p>
    <w:p w14:paraId="1DE4010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A.7.9.2.2.</w:t>
      </w:r>
      <w:r>
        <w:rPr>
          <w:rFonts w:eastAsia="Malgun Gothic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3753</w:t>
      </w:r>
    </w:p>
    <w:p w14:paraId="4F091A2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A.7.9.3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3754</w:t>
      </w:r>
    </w:p>
    <w:p w14:paraId="2B3C25A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in RRC_INACTIVE</w:t>
      </w:r>
      <w:r>
        <w:tab/>
        <w:t>3754</w:t>
      </w:r>
    </w:p>
    <w:p w14:paraId="3D7C49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3754</w:t>
      </w:r>
    </w:p>
    <w:p w14:paraId="641B01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3754</w:t>
      </w:r>
    </w:p>
    <w:p w14:paraId="7B1ADF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3756</w:t>
      </w:r>
    </w:p>
    <w:p w14:paraId="50F3589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3756</w:t>
      </w:r>
    </w:p>
    <w:p w14:paraId="229A777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3756</w:t>
      </w:r>
    </w:p>
    <w:p w14:paraId="1AE6E0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3756</w:t>
      </w:r>
    </w:p>
    <w:p w14:paraId="262E7D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3759</w:t>
      </w:r>
    </w:p>
    <w:p w14:paraId="6096960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A.7.9.4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3759</w:t>
      </w:r>
    </w:p>
    <w:p w14:paraId="0C0767A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A.7.9</w:t>
      </w:r>
      <w:r w:rsidRPr="00F168CC">
        <w:rPr>
          <w:rFonts w:eastAsia="SimSun"/>
          <w:snapToGrid w:val="0"/>
        </w:rPr>
        <w:t>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</w:rPr>
        <w:t xml:space="preserve">SA measurement accuracy </w:t>
      </w:r>
      <w:r w:rsidRPr="00F168CC">
        <w:rPr>
          <w:rFonts w:eastAsia="SimSun"/>
          <w:snapToGrid w:val="0"/>
          <w:lang w:val="en-US" w:eastAsia="zh-CN"/>
        </w:rPr>
        <w:t>in FR2 in RRC INACTIVE</w:t>
      </w:r>
      <w:r>
        <w:tab/>
        <w:t>3759</w:t>
      </w:r>
    </w:p>
    <w:p w14:paraId="131F95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3759</w:t>
      </w:r>
    </w:p>
    <w:p w14:paraId="3DC2E5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3759</w:t>
      </w:r>
    </w:p>
    <w:p w14:paraId="78EBBF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3761</w:t>
      </w:r>
    </w:p>
    <w:p w14:paraId="070E896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A.7.9</w:t>
      </w:r>
      <w:r w:rsidRPr="00F168CC">
        <w:rPr>
          <w:rFonts w:eastAsia="SimSun"/>
          <w:snapToGrid w:val="0"/>
        </w:rPr>
        <w:t>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</w:rPr>
        <w:t xml:space="preserve">SA measurement accuracy </w:t>
      </w:r>
      <w:r w:rsidRPr="00F168CC">
        <w:rPr>
          <w:rFonts w:eastAsia="SimSun"/>
          <w:snapToGrid w:val="0"/>
          <w:lang w:val="en-US" w:eastAsia="zh-CN"/>
        </w:rPr>
        <w:t>with reduced PRS samples in FR2 in RRC INACTIVE</w:t>
      </w:r>
      <w:r>
        <w:tab/>
        <w:t>3762</w:t>
      </w:r>
    </w:p>
    <w:p w14:paraId="53BB24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3762</w:t>
      </w:r>
    </w:p>
    <w:p w14:paraId="4D646C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3762</w:t>
      </w:r>
    </w:p>
    <w:p w14:paraId="20943B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A.7.9.</w:t>
      </w:r>
      <w:r>
        <w:rPr>
          <w:lang w:eastAsia="ko-KR"/>
        </w:rPr>
        <w:t>4.2.3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3764</w:t>
      </w:r>
    </w:p>
    <w:p w14:paraId="71B2C2BF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A.8</w:t>
      </w:r>
      <w:r>
        <w:rPr>
          <w:rFonts w:ascii="Calibri" w:eastAsia="Malgun Gothic" w:hAnsi="Calibri"/>
          <w:szCs w:val="22"/>
        </w:rPr>
        <w:tab/>
      </w:r>
      <w:r>
        <w:t>E-UTRA standalone tests for NR RRM</w:t>
      </w:r>
      <w:r>
        <w:tab/>
        <w:t>3758</w:t>
      </w:r>
    </w:p>
    <w:p w14:paraId="71E5FCD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A.8.1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3758</w:t>
      </w:r>
    </w:p>
    <w:p w14:paraId="1F20B94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A.8.2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3758</w:t>
      </w:r>
    </w:p>
    <w:p w14:paraId="4570295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A.8.2.1</w:t>
      </w:r>
      <w:r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3758</w:t>
      </w:r>
    </w:p>
    <w:p w14:paraId="7AEFAF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A.8.2.1.1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3758</w:t>
      </w:r>
    </w:p>
    <w:p w14:paraId="582AA0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3758</w:t>
      </w:r>
    </w:p>
    <w:p w14:paraId="765755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3763</w:t>
      </w:r>
    </w:p>
    <w:p w14:paraId="0F72F6D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A.8.2.1.2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lower priority NR target Cell in FR1 for UE configured with highSpeedInterRAT-NR-r16</w:t>
      </w:r>
      <w:r>
        <w:tab/>
        <w:t>3764</w:t>
      </w:r>
    </w:p>
    <w:p w14:paraId="4873EA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3764</w:t>
      </w:r>
    </w:p>
    <w:p w14:paraId="21EF4F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3768</w:t>
      </w:r>
    </w:p>
    <w:p w14:paraId="74C22EF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A.8.2.2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Inter-RAT Early Measruement Reporting</w:t>
      </w:r>
      <w:r>
        <w:tab/>
        <w:t>3769</w:t>
      </w:r>
    </w:p>
    <w:p w14:paraId="588F919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A.8.2.2.1</w:t>
      </w:r>
      <w:r>
        <w:rPr>
          <w:rFonts w:ascii="Calibri" w:eastAsia="Malgun Gothic" w:hAnsi="Calibri"/>
          <w:sz w:val="22"/>
          <w:szCs w:val="22"/>
        </w:rPr>
        <w:tab/>
      </w:r>
      <w:r>
        <w:t>E-UTRA – NR Early Measurement Reporting for NR in FR1</w:t>
      </w:r>
      <w:r>
        <w:tab/>
        <w:t>3769</w:t>
      </w:r>
    </w:p>
    <w:p w14:paraId="16D136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A.8.2.2.1.1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3769</w:t>
      </w:r>
    </w:p>
    <w:p w14:paraId="73370E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A.8.2.2.1.2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3773</w:t>
      </w:r>
    </w:p>
    <w:p w14:paraId="2245835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A.8.2.2.2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Early Measurement Reporting for NR in FR2</w:t>
      </w:r>
      <w:r>
        <w:tab/>
        <w:t>3773</w:t>
      </w:r>
    </w:p>
    <w:p w14:paraId="5FCBFB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  <w:lang w:eastAsia="zh-CN"/>
        </w:rPr>
        <w:t>Test Purpose and Environment</w:t>
      </w:r>
      <w:r>
        <w:tab/>
        <w:t>3773</w:t>
      </w:r>
    </w:p>
    <w:p w14:paraId="2F7CD4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  <w:lang w:eastAsia="zh-CN"/>
        </w:rPr>
        <w:t>Test Requirements</w:t>
      </w:r>
      <w:r>
        <w:tab/>
        <w:t>3776</w:t>
      </w:r>
    </w:p>
    <w:p w14:paraId="62E4279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A.8.3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3777</w:t>
      </w:r>
    </w:p>
    <w:p w14:paraId="65CFF85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3777</w:t>
      </w:r>
    </w:p>
    <w:p w14:paraId="767700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val="sv-FI"/>
        </w:rPr>
        <w:t>A.8.3.1.1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FI"/>
        </w:rPr>
        <w:t xml:space="preserve">E-UTRAN - </w:t>
      </w:r>
      <w:r w:rsidRPr="00F168CC">
        <w:rPr>
          <w:rFonts w:cs="v4.2.0"/>
          <w:lang w:val="sv-FI"/>
        </w:rPr>
        <w:t xml:space="preserve">NR </w:t>
      </w:r>
      <w:r w:rsidRPr="00F168CC">
        <w:rPr>
          <w:lang w:val="sv-FI"/>
        </w:rPr>
        <w:t>handover in FR1</w:t>
      </w:r>
      <w:r>
        <w:tab/>
        <w:t>3777</w:t>
      </w:r>
    </w:p>
    <w:p w14:paraId="4E624D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A.8.3.1.1.1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3777</w:t>
      </w:r>
    </w:p>
    <w:p w14:paraId="2C3217B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A.8.3.1.1.2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3782</w:t>
      </w:r>
    </w:p>
    <w:p w14:paraId="18C5230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A.8.4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3782</w:t>
      </w:r>
    </w:p>
    <w:p w14:paraId="5DDD589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</w:t>
      </w:r>
      <w:r>
        <w:tab/>
        <w:t>3782</w:t>
      </w:r>
    </w:p>
    <w:p w14:paraId="0F9CC0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3782</w:t>
      </w:r>
    </w:p>
    <w:p w14:paraId="0BA4C1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3782</w:t>
      </w:r>
    </w:p>
    <w:p w14:paraId="4A9444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3784</w:t>
      </w:r>
    </w:p>
    <w:p w14:paraId="350FECF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3785</w:t>
      </w:r>
    </w:p>
    <w:p w14:paraId="3F02B4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3785</w:t>
      </w:r>
    </w:p>
    <w:p w14:paraId="65D7F9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3786</w:t>
      </w:r>
    </w:p>
    <w:p w14:paraId="29793D0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3786</w:t>
      </w:r>
    </w:p>
    <w:p w14:paraId="2B2764A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A.8.4.2.1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3786</w:t>
      </w:r>
    </w:p>
    <w:p w14:paraId="214D21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3786</w:t>
      </w:r>
    </w:p>
    <w:p w14:paraId="26FBB26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3791</w:t>
      </w:r>
    </w:p>
    <w:p w14:paraId="20F79F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A.8.4.2.2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3791</w:t>
      </w:r>
    </w:p>
    <w:p w14:paraId="56A5AD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3791</w:t>
      </w:r>
    </w:p>
    <w:p w14:paraId="2D0296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3795</w:t>
      </w:r>
    </w:p>
    <w:p w14:paraId="574B589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A.8.4.2.3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3795</w:t>
      </w:r>
    </w:p>
    <w:p w14:paraId="009260F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3795</w:t>
      </w:r>
    </w:p>
    <w:p w14:paraId="0A9DA6F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3800</w:t>
      </w:r>
    </w:p>
    <w:p w14:paraId="5D1BFC8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A.8.4.2.4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3800</w:t>
      </w:r>
    </w:p>
    <w:p w14:paraId="15B454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3800</w:t>
      </w:r>
    </w:p>
    <w:p w14:paraId="421B69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3804</w:t>
      </w:r>
    </w:p>
    <w:p w14:paraId="30B4D91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A.8.4.2.5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3804</w:t>
      </w:r>
    </w:p>
    <w:p w14:paraId="24FA431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3804</w:t>
      </w:r>
    </w:p>
    <w:p w14:paraId="2FECB8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3806</w:t>
      </w:r>
    </w:p>
    <w:p w14:paraId="276DE21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A.8.4.2.6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3807</w:t>
      </w:r>
    </w:p>
    <w:p w14:paraId="3D8812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3807</w:t>
      </w:r>
    </w:p>
    <w:p w14:paraId="282A75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3809</w:t>
      </w:r>
    </w:p>
    <w:p w14:paraId="7FDD95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A.8.4.2.7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3810</w:t>
      </w:r>
    </w:p>
    <w:p w14:paraId="72B5FB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3810</w:t>
      </w:r>
    </w:p>
    <w:p w14:paraId="4A86C42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3812</w:t>
      </w:r>
    </w:p>
    <w:p w14:paraId="2F1F947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A.8.4.2.8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3813</w:t>
      </w:r>
    </w:p>
    <w:p w14:paraId="699039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3813</w:t>
      </w:r>
    </w:p>
    <w:p w14:paraId="5CEB95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3815</w:t>
      </w:r>
    </w:p>
    <w:p w14:paraId="54CF6D0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A.8.4.2.9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Inter-RAT event triggered reporting tests for FR1 with SSB time index detection in DRX </w:t>
      </w:r>
      <w:r w:rsidRPr="00F168CC">
        <w:rPr>
          <w:rFonts w:cs="v4.2.0"/>
        </w:rPr>
        <w:t xml:space="preserve">for UE configured with </w:t>
      </w:r>
      <w:r>
        <w:t>highSpeedInterRAT-NR-r16</w:t>
      </w:r>
      <w:r>
        <w:tab/>
        <w:t>3816</w:t>
      </w:r>
    </w:p>
    <w:p w14:paraId="349692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3816</w:t>
      </w:r>
    </w:p>
    <w:p w14:paraId="0F8D02A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3820</w:t>
      </w:r>
    </w:p>
    <w:p w14:paraId="2FAB766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A.8.5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3820</w:t>
      </w:r>
    </w:p>
    <w:p w14:paraId="5FE9BD3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A.8.5.1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3820</w:t>
      </w:r>
    </w:p>
    <w:p w14:paraId="250D77A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A.8.5.1.1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3820</w:t>
      </w:r>
    </w:p>
    <w:p w14:paraId="10B3CE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</w:t>
      </w:r>
      <w:r>
        <w:tab/>
        <w:t>3820</w:t>
      </w:r>
    </w:p>
    <w:p w14:paraId="5D0240F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Environment</w:t>
      </w:r>
      <w:r>
        <w:tab/>
        <w:t>3821</w:t>
      </w:r>
    </w:p>
    <w:p w14:paraId="3A837E7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3827</w:t>
      </w:r>
    </w:p>
    <w:p w14:paraId="6196F47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A.8.5.2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Inter-RAT Measurement Performance requirements</w:t>
      </w:r>
      <w:r>
        <w:tab/>
        <w:t>3827</w:t>
      </w:r>
    </w:p>
    <w:p w14:paraId="772E63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3827</w:t>
      </w:r>
    </w:p>
    <w:p w14:paraId="499DF5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3832</w:t>
      </w:r>
    </w:p>
    <w:p w14:paraId="4BE4F91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A.8.5.2.1.2.1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3832</w:t>
      </w:r>
    </w:p>
    <w:p w14:paraId="2A345B1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A.8.5.2.1.2.2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3832</w:t>
      </w:r>
    </w:p>
    <w:p w14:paraId="35967D1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A.8.5.2.1.2.3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3834</w:t>
      </w:r>
    </w:p>
    <w:p w14:paraId="694A5E2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A.8.5.2.2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SS-RSRQ</w:t>
      </w:r>
      <w:r>
        <w:tab/>
        <w:t>3834</w:t>
      </w:r>
    </w:p>
    <w:p w14:paraId="650B0D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3834</w:t>
      </w:r>
    </w:p>
    <w:p w14:paraId="74067A9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3839</w:t>
      </w:r>
    </w:p>
    <w:p w14:paraId="37994ED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A.8.5.2.2.2.1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3839</w:t>
      </w:r>
    </w:p>
    <w:p w14:paraId="0F7173A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A.8.5.2.2.2.2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3839</w:t>
      </w:r>
    </w:p>
    <w:p w14:paraId="0E6FA63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A.8.5.2.2.2.3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3841</w:t>
      </w:r>
    </w:p>
    <w:p w14:paraId="6C47605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SS-SINR</w:t>
      </w:r>
      <w:r>
        <w:tab/>
        <w:t>3841</w:t>
      </w:r>
    </w:p>
    <w:p w14:paraId="0946FE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3841</w:t>
      </w:r>
    </w:p>
    <w:p w14:paraId="0396F2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3845</w:t>
      </w:r>
    </w:p>
    <w:p w14:paraId="50DBE50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A.8.5.2.3.2.1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3845</w:t>
      </w:r>
    </w:p>
    <w:p w14:paraId="1EEED75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A.8.5.2.3.2.2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3845</w:t>
      </w:r>
    </w:p>
    <w:p w14:paraId="4BC850F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A.8.5.2.3.2.3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3847</w:t>
      </w:r>
    </w:p>
    <w:p w14:paraId="5ED5FEB2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 w:rsidRPr="00F168CC">
        <w:rPr>
          <w:lang w:val="en-US"/>
        </w:rPr>
        <w:t>A.9</w:t>
      </w:r>
      <w:r>
        <w:rPr>
          <w:rFonts w:ascii="Calibri" w:eastAsia="Malgun Gothic" w:hAnsi="Calibri"/>
          <w:szCs w:val="22"/>
        </w:rPr>
        <w:tab/>
      </w:r>
      <w:r w:rsidRPr="00F168CC">
        <w:rPr>
          <w:lang w:val="en-US"/>
        </w:rPr>
        <w:t>V2X Tests</w:t>
      </w:r>
      <w:r>
        <w:tab/>
        <w:t>3848</w:t>
      </w:r>
    </w:p>
    <w:p w14:paraId="5298E80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A.9.1</w:t>
      </w:r>
      <w:r>
        <w:rPr>
          <w:rFonts w:ascii="Calibri" w:eastAsia="Malgun Gothic" w:hAnsi="Calibri"/>
          <w:sz w:val="22"/>
          <w:szCs w:val="22"/>
        </w:rPr>
        <w:tab/>
      </w:r>
      <w:r>
        <w:t>V2X Tests in FR1</w:t>
      </w:r>
      <w:r>
        <w:tab/>
        <w:t>3848</w:t>
      </w:r>
    </w:p>
    <w:p w14:paraId="4F09331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A.9.1.1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Transmit Timing</w:t>
      </w:r>
      <w:r>
        <w:tab/>
        <w:t>3848</w:t>
      </w:r>
    </w:p>
    <w:p w14:paraId="2EF9290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A.9.1.1.1 Test for GNSS as Synchronization Reference Source</w:t>
      </w:r>
      <w:r>
        <w:tab/>
        <w:t>3848</w:t>
      </w:r>
    </w:p>
    <w:p w14:paraId="27A7FC8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A.9.1.1.1.1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3848</w:t>
      </w:r>
    </w:p>
    <w:p w14:paraId="728FEB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A.9.1.1.1.2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3848</w:t>
      </w:r>
    </w:p>
    <w:p w14:paraId="1647EF1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A.9.1.1.2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3848</w:t>
      </w:r>
    </w:p>
    <w:p w14:paraId="60AC49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A.9.1.1.2.1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3848</w:t>
      </w:r>
    </w:p>
    <w:p w14:paraId="4C9089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A.9.1.1.2.2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3849</w:t>
      </w:r>
    </w:p>
    <w:p w14:paraId="5FFD13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A.9.1.1.3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</w:t>
      </w:r>
      <w:r>
        <w:tab/>
        <w:t>3849</w:t>
      </w:r>
    </w:p>
    <w:p w14:paraId="0AD83A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A.9.1.1.3.1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3849</w:t>
      </w:r>
    </w:p>
    <w:p w14:paraId="24430F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A.9.1.1.3.2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3852</w:t>
      </w:r>
    </w:p>
    <w:p w14:paraId="3BB17B5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A.9.1.2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for Initiation/Cease of S-SSB Transmission with V2X Sidelink Communication</w:t>
      </w:r>
      <w:r>
        <w:tab/>
        <w:t>3852</w:t>
      </w:r>
    </w:p>
    <w:p w14:paraId="22D58B8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A.9.1.2.1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 without gap under non-DRX</w:t>
      </w:r>
      <w:r>
        <w:tab/>
        <w:t>3852</w:t>
      </w:r>
    </w:p>
    <w:p w14:paraId="75577C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3852</w:t>
      </w:r>
    </w:p>
    <w:p w14:paraId="3862A47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3855</w:t>
      </w:r>
    </w:p>
    <w:p w14:paraId="3B4B55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A.9.1.2.2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3855</w:t>
      </w:r>
    </w:p>
    <w:p w14:paraId="541235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3855</w:t>
      </w:r>
    </w:p>
    <w:p w14:paraId="59A29F0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3857</w:t>
      </w:r>
    </w:p>
    <w:p w14:paraId="4EBC375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A.9.1.2.3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 when SL-DRX is used</w:t>
      </w:r>
      <w:r>
        <w:tab/>
        <w:t>3857</w:t>
      </w:r>
    </w:p>
    <w:p w14:paraId="25A511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3857</w:t>
      </w:r>
    </w:p>
    <w:p w14:paraId="4891BBA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3859</w:t>
      </w:r>
    </w:p>
    <w:p w14:paraId="19D7CAC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A.9.1.3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 Test for V2X Synchronization Reference Selection/Reselection</w:t>
      </w:r>
      <w:r>
        <w:tab/>
        <w:t>3859</w:t>
      </w:r>
    </w:p>
    <w:p w14:paraId="068A41F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GNSS configured as the highest priority</w:t>
      </w:r>
      <w:r>
        <w:tab/>
        <w:t>3859</w:t>
      </w:r>
    </w:p>
    <w:p w14:paraId="0111007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3859</w:t>
      </w:r>
    </w:p>
    <w:p w14:paraId="044A97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3861</w:t>
      </w:r>
    </w:p>
    <w:p w14:paraId="3CA359B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FR1 NR Cell configured as the highest priority</w:t>
      </w:r>
      <w:r>
        <w:tab/>
        <w:t>3862</w:t>
      </w:r>
    </w:p>
    <w:p w14:paraId="61B611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3862</w:t>
      </w:r>
    </w:p>
    <w:p w14:paraId="20C7E0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3864</w:t>
      </w:r>
    </w:p>
    <w:p w14:paraId="2F00A23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A.9.1.3.3</w:t>
      </w:r>
      <w:r>
        <w:rPr>
          <w:rFonts w:ascii="Calibri" w:eastAsia="Malgun Gothic" w:hAnsi="Calibri"/>
          <w:sz w:val="22"/>
          <w:szCs w:val="22"/>
        </w:rPr>
        <w:tab/>
      </w:r>
      <w:r>
        <w:t>Test for GNSS configured as the highest priority under SL-DRX</w:t>
      </w:r>
      <w:r>
        <w:tab/>
        <w:t>3865</w:t>
      </w:r>
    </w:p>
    <w:p w14:paraId="465C77F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3865</w:t>
      </w:r>
    </w:p>
    <w:p w14:paraId="64722F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3867</w:t>
      </w:r>
    </w:p>
    <w:p w14:paraId="0B93DD0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A.9.1.3.4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configured as the highest priority under SL-DRX</w:t>
      </w:r>
      <w:r>
        <w:tab/>
        <w:t>3868</w:t>
      </w:r>
    </w:p>
    <w:p w14:paraId="4293CFA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3868</w:t>
      </w:r>
    </w:p>
    <w:p w14:paraId="3B921F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3870</w:t>
      </w:r>
    </w:p>
    <w:p w14:paraId="6FD4DEF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A.9.1.4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for L1 SL-RSRP Measurement</w:t>
      </w:r>
      <w:r>
        <w:tab/>
        <w:t>3871</w:t>
      </w:r>
    </w:p>
    <w:p w14:paraId="5479DA3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A.9.1.4.1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</w:t>
      </w:r>
      <w:r>
        <w:tab/>
        <w:t>3871</w:t>
      </w:r>
    </w:p>
    <w:p w14:paraId="61B5EE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3871</w:t>
      </w:r>
    </w:p>
    <w:p w14:paraId="1B7AB3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3874</w:t>
      </w:r>
    </w:p>
    <w:p w14:paraId="4D443D1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A.9.1.4.2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Resource Pre-emption</w:t>
      </w:r>
      <w:r>
        <w:tab/>
        <w:t>3874</w:t>
      </w:r>
    </w:p>
    <w:p w14:paraId="4DE879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3874</w:t>
      </w:r>
    </w:p>
    <w:p w14:paraId="6A7D29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3878</w:t>
      </w:r>
    </w:p>
    <w:p w14:paraId="5EC0675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A.9.1.4.3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V2X UE Resource Re-evaluation</w:t>
      </w:r>
      <w:r>
        <w:tab/>
        <w:t>3878</w:t>
      </w:r>
    </w:p>
    <w:p w14:paraId="164930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3878</w:t>
      </w:r>
    </w:p>
    <w:p w14:paraId="10CFB1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3885</w:t>
      </w:r>
    </w:p>
    <w:p w14:paraId="0AC9065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A.9.1.4.4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with Periodic Sensing</w:t>
      </w:r>
      <w:r>
        <w:tab/>
        <w:t>3885</w:t>
      </w:r>
    </w:p>
    <w:p w14:paraId="5D04E2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3885</w:t>
      </w:r>
    </w:p>
    <w:p w14:paraId="1F6B05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3889</w:t>
      </w:r>
    </w:p>
    <w:p w14:paraId="67BC3C2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A.9.1.4.5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with Contiguous Sensing</w:t>
      </w:r>
      <w:r>
        <w:tab/>
        <w:t>3889</w:t>
      </w:r>
    </w:p>
    <w:p w14:paraId="3B5C93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A.9.1.4.5.1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3889</w:t>
      </w:r>
    </w:p>
    <w:p w14:paraId="698B3F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3892</w:t>
      </w:r>
    </w:p>
    <w:p w14:paraId="1E166F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A.9.1.4.6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in SL-DRX</w:t>
      </w:r>
      <w:r>
        <w:tab/>
        <w:t>3892</w:t>
      </w:r>
    </w:p>
    <w:p w14:paraId="5DBC3B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3892</w:t>
      </w:r>
    </w:p>
    <w:p w14:paraId="1938E9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3896</w:t>
      </w:r>
    </w:p>
    <w:p w14:paraId="37544E4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A.9.1.5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for Congestion Control Measurement</w:t>
      </w:r>
      <w:r>
        <w:tab/>
        <w:t>3896</w:t>
      </w:r>
    </w:p>
    <w:p w14:paraId="384C22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3896</w:t>
      </w:r>
    </w:p>
    <w:p w14:paraId="5BCCF7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3902</w:t>
      </w:r>
    </w:p>
    <w:p w14:paraId="6148A24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A.9.1.6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for Interruption</w:t>
      </w:r>
      <w:r>
        <w:tab/>
        <w:t>3902</w:t>
      </w:r>
    </w:p>
    <w:p w14:paraId="3A85E2A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A.9.1.6.1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to WAN due to V2X Sidelink Communication</w:t>
      </w:r>
      <w:r>
        <w:tab/>
        <w:t>3902</w:t>
      </w:r>
    </w:p>
    <w:p w14:paraId="3D559D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3902</w:t>
      </w:r>
    </w:p>
    <w:p w14:paraId="188445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A.9.1.6.1.2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3906</w:t>
      </w:r>
    </w:p>
    <w:p w14:paraId="257475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A.9.1.6.2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to WAN at transitions between active and non-active during SL-DRX in asynchronous case</w:t>
      </w:r>
      <w:r>
        <w:tab/>
        <w:t>3906</w:t>
      </w:r>
    </w:p>
    <w:p w14:paraId="7FC2C8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3906</w:t>
      </w:r>
    </w:p>
    <w:p w14:paraId="6EA415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A.9.1.6.2.2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3910</w:t>
      </w:r>
    </w:p>
    <w:p w14:paraId="27C7860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A.9.1.6.3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at NR Sidelink Diccovery Configuration</w:t>
      </w:r>
      <w:r>
        <w:tab/>
        <w:t>3910</w:t>
      </w:r>
    </w:p>
    <w:p w14:paraId="2C6DCEA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3910</w:t>
      </w:r>
    </w:p>
    <w:p w14:paraId="0B9EA0A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A.9.1.6.3.2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3913</w:t>
      </w:r>
    </w:p>
    <w:p w14:paraId="5F8636C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A.9.1.7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3913</w:t>
      </w:r>
    </w:p>
    <w:p w14:paraId="3AEF6F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3913</w:t>
      </w:r>
    </w:p>
    <w:p w14:paraId="0E8C65C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3919</w:t>
      </w:r>
    </w:p>
    <w:p w14:paraId="3B29A0F1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A.10</w:t>
      </w:r>
      <w:r>
        <w:rPr>
          <w:rFonts w:ascii="Calibri" w:eastAsia="Malgun Gothic" w:hAnsi="Calibri"/>
          <w:szCs w:val="22"/>
        </w:rPr>
        <w:tab/>
      </w:r>
      <w:r>
        <w:t>EN-DC Tests with NR PSCell under CCA and Other NR Cells in FR1</w:t>
      </w:r>
      <w:r>
        <w:tab/>
        <w:t>3917</w:t>
      </w:r>
    </w:p>
    <w:p w14:paraId="47101DF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A.10.1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3917</w:t>
      </w:r>
    </w:p>
    <w:p w14:paraId="505B1D9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A.10.1.1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3917</w:t>
      </w:r>
    </w:p>
    <w:p w14:paraId="528C24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A.10.1.1.1</w:t>
      </w:r>
      <w:r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3917</w:t>
      </w:r>
    </w:p>
    <w:p w14:paraId="656B626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A.10.1.1.1.1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PSCell with CCA</w:t>
      </w:r>
      <w:r>
        <w:tab/>
        <w:t>3917</w:t>
      </w:r>
    </w:p>
    <w:p w14:paraId="63AAABC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3917</w:t>
      </w:r>
    </w:p>
    <w:p w14:paraId="258E0C5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A.10.1.1.1.1.2</w:t>
      </w:r>
      <w:r>
        <w:rPr>
          <w:rFonts w:ascii="Calibri" w:eastAsia="Malgun Gothic" w:hAnsi="Calibri"/>
          <w:sz w:val="22"/>
          <w:szCs w:val="22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3920</w:t>
      </w:r>
    </w:p>
    <w:p w14:paraId="557C9E9A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Preamble Transmission</w:t>
      </w:r>
      <w:r>
        <w:tab/>
        <w:t>3920</w:t>
      </w:r>
    </w:p>
    <w:p w14:paraId="28DD65D8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3920</w:t>
      </w:r>
    </w:p>
    <w:p w14:paraId="5098D886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 Random Access Response Reception</w:t>
      </w:r>
      <w:r>
        <w:tab/>
        <w:t>3921</w:t>
      </w:r>
    </w:p>
    <w:p w14:paraId="12B76A58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3921</w:t>
      </w:r>
    </w:p>
    <w:p w14:paraId="21776765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Contention Resolution Timer expiry</w:t>
      </w:r>
      <w:r>
        <w:tab/>
        <w:t>3921</w:t>
      </w:r>
    </w:p>
    <w:p w14:paraId="7CC654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A.10.1.1.1.2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3922</w:t>
      </w:r>
    </w:p>
    <w:p w14:paraId="5FAD1E8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3922</w:t>
      </w:r>
    </w:p>
    <w:p w14:paraId="0F796C2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3925</w:t>
      </w:r>
    </w:p>
    <w:p w14:paraId="4037BE3C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SSB-based Random Access Preamble Transmission</w:t>
      </w:r>
      <w:r>
        <w:tab/>
        <w:t>3925</w:t>
      </w:r>
    </w:p>
    <w:p w14:paraId="3589CD01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3926</w:t>
      </w:r>
    </w:p>
    <w:p w14:paraId="028A649A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3926</w:t>
      </w:r>
    </w:p>
    <w:p w14:paraId="124215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A.10.1.1.1.3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PSCell with CCA</w:t>
      </w:r>
      <w:r>
        <w:tab/>
        <w:t>3926</w:t>
      </w:r>
    </w:p>
    <w:p w14:paraId="0C315AC7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3926</w:t>
      </w:r>
    </w:p>
    <w:p w14:paraId="5C7428D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3930</w:t>
      </w:r>
    </w:p>
    <w:p w14:paraId="6F504BF9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3930</w:t>
      </w:r>
    </w:p>
    <w:p w14:paraId="767F774E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3930</w:t>
      </w:r>
    </w:p>
    <w:p w14:paraId="1310E240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3931</w:t>
      </w:r>
    </w:p>
    <w:p w14:paraId="09C46E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A.10.1.1.1.4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non-contention based random access for NR PSCell with CCA</w:t>
      </w:r>
      <w:r>
        <w:tab/>
        <w:t>3931</w:t>
      </w:r>
    </w:p>
    <w:p w14:paraId="4FDFF3A7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3931</w:t>
      </w:r>
    </w:p>
    <w:p w14:paraId="5D93360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3935</w:t>
      </w:r>
    </w:p>
    <w:p w14:paraId="738D1ECE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MsgA Transmission</w:t>
      </w:r>
      <w:r>
        <w:tab/>
        <w:t>3935</w:t>
      </w:r>
    </w:p>
    <w:p w14:paraId="07E3CABD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MsgB Reception</w:t>
      </w:r>
      <w:r>
        <w:tab/>
        <w:t>3936</w:t>
      </w:r>
    </w:p>
    <w:p w14:paraId="48E5588D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3936</w:t>
      </w:r>
    </w:p>
    <w:p w14:paraId="2182F34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  <w:lang w:eastAsia="ko-KR"/>
        </w:rPr>
        <w:t>A.10.1.2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3936</w:t>
      </w:r>
    </w:p>
    <w:p w14:paraId="37BC1E1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3936</w:t>
      </w:r>
    </w:p>
    <w:p w14:paraId="46DB72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eastAsia="ko-KR"/>
        </w:rPr>
        <w:t>A.</w:t>
      </w:r>
      <w:r w:rsidRPr="00F168CC">
        <w:rPr>
          <w:rFonts w:eastAsia="MS Mincho" w:cs="Arial"/>
          <w:bCs/>
          <w:lang w:eastAsia="ko-KR"/>
        </w:rPr>
        <w:t>10.1</w:t>
      </w:r>
      <w:r w:rsidRPr="00F168CC">
        <w:rPr>
          <w:rFonts w:cs="v4.2.0"/>
          <w:lang w:eastAsia="ko-KR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3942</w:t>
      </w:r>
    </w:p>
    <w:p w14:paraId="6BB56B8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A.10.2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3943</w:t>
      </w:r>
    </w:p>
    <w:p w14:paraId="29EAB4D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A.10.2.1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3943</w:t>
      </w:r>
    </w:p>
    <w:p w14:paraId="2C2983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UE Transmit Timing Test with PSCell under DL CCA</w:t>
      </w:r>
      <w:r>
        <w:tab/>
        <w:t>3943</w:t>
      </w:r>
    </w:p>
    <w:p w14:paraId="4FADC5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A.10.2.1.1.1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3943</w:t>
      </w:r>
    </w:p>
    <w:p w14:paraId="586BE84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A.10.2.1.1.2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3946</w:t>
      </w:r>
    </w:p>
    <w:p w14:paraId="3EBA734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A.10.2.2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3947</w:t>
      </w:r>
    </w:p>
    <w:p w14:paraId="11E597A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A.10.2.2.1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 Adjustment Accuracy with PSCell under DL CCA</w:t>
      </w:r>
      <w:r>
        <w:tab/>
        <w:t>3947</w:t>
      </w:r>
    </w:p>
    <w:p w14:paraId="2FF7BD3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A.10.2.2.1.1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3947</w:t>
      </w:r>
    </w:p>
    <w:p w14:paraId="4E2358E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A.10.2.2.1.2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3947</w:t>
      </w:r>
    </w:p>
    <w:p w14:paraId="3D17436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A.10.2.2.1.3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3951</w:t>
      </w:r>
    </w:p>
    <w:p w14:paraId="4082A9C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A.10.3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3951</w:t>
      </w:r>
    </w:p>
    <w:p w14:paraId="6FB90B5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A.10.3.1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3951</w:t>
      </w:r>
    </w:p>
    <w:p w14:paraId="28F407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3951</w:t>
      </w:r>
    </w:p>
    <w:p w14:paraId="34C53B9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non-DRX mode</w:t>
      </w:r>
      <w:r>
        <w:tab/>
        <w:t>3952</w:t>
      </w:r>
    </w:p>
    <w:p w14:paraId="0D8B162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3952</w:t>
      </w:r>
    </w:p>
    <w:p w14:paraId="2BDE70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3956</w:t>
      </w:r>
    </w:p>
    <w:p w14:paraId="0F8BC24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non-DRX mode</w:t>
      </w:r>
      <w:r>
        <w:tab/>
        <w:t>3957</w:t>
      </w:r>
    </w:p>
    <w:p w14:paraId="7FA96FA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3957</w:t>
      </w:r>
    </w:p>
    <w:p w14:paraId="222DC45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3962</w:t>
      </w:r>
    </w:p>
    <w:p w14:paraId="50D239E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DRX mode</w:t>
      </w:r>
      <w:r>
        <w:tab/>
        <w:t>3962</w:t>
      </w:r>
    </w:p>
    <w:p w14:paraId="2C0486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3962</w:t>
      </w:r>
    </w:p>
    <w:p w14:paraId="44AC65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3962</w:t>
      </w:r>
    </w:p>
    <w:p w14:paraId="24AEDE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DRX mode</w:t>
      </w:r>
      <w:r>
        <w:tab/>
        <w:t>3962</w:t>
      </w:r>
    </w:p>
    <w:p w14:paraId="638B4E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3962</w:t>
      </w:r>
    </w:p>
    <w:p w14:paraId="724F9A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3962</w:t>
      </w:r>
    </w:p>
    <w:p w14:paraId="72E7396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3962</w:t>
      </w:r>
    </w:p>
    <w:p w14:paraId="2B9300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interruptions during SCell operations with CCA</w:t>
      </w:r>
      <w:r>
        <w:tab/>
        <w:t>3962</w:t>
      </w:r>
    </w:p>
    <w:p w14:paraId="41857E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3962</w:t>
      </w:r>
    </w:p>
    <w:p w14:paraId="39422BC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3967</w:t>
      </w:r>
    </w:p>
    <w:p w14:paraId="3A96C78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A.10.3.3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3967</w:t>
      </w:r>
    </w:p>
    <w:p w14:paraId="4570D25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A.10.3.3.1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3967</w:t>
      </w:r>
    </w:p>
    <w:p w14:paraId="1442471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3967</w:t>
      </w:r>
    </w:p>
    <w:p w14:paraId="4DAD53D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3972</w:t>
      </w:r>
    </w:p>
    <w:p w14:paraId="0D76DBF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3972</w:t>
      </w:r>
    </w:p>
    <w:p w14:paraId="23E2542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3972</w:t>
      </w:r>
    </w:p>
    <w:p w14:paraId="3CC3FEF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3973</w:t>
      </w:r>
    </w:p>
    <w:p w14:paraId="461921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A.10.3.3.3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SCell Activation and Deactivation of unknown NR SCell with NR PSCell and NR SCell under CCA</w:t>
      </w:r>
      <w:r>
        <w:tab/>
        <w:t>3973</w:t>
      </w:r>
    </w:p>
    <w:p w14:paraId="4D28CD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3973</w:t>
      </w:r>
    </w:p>
    <w:p w14:paraId="315519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3974</w:t>
      </w:r>
    </w:p>
    <w:p w14:paraId="28BE87F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A.10.3.4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3974</w:t>
      </w:r>
    </w:p>
    <w:p w14:paraId="30735FE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A.10.3.4.1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3974</w:t>
      </w:r>
    </w:p>
    <w:p w14:paraId="55340CB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3974</w:t>
      </w:r>
    </w:p>
    <w:p w14:paraId="48D7DD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A.10.3.4.1.2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3979</w:t>
      </w:r>
    </w:p>
    <w:p w14:paraId="1C52E9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A.10.3.4.2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3979</w:t>
      </w:r>
    </w:p>
    <w:p w14:paraId="33D316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3979</w:t>
      </w:r>
    </w:p>
    <w:p w14:paraId="441AD2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A.10.3.4.2.2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3985</w:t>
      </w:r>
    </w:p>
    <w:p w14:paraId="53FC148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A.10.3.5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3985</w:t>
      </w:r>
    </w:p>
    <w:p w14:paraId="08AD59E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A.10.3.5.1</w:t>
      </w:r>
      <w:r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PSCell subject to UL CCA in EN-DC</w:t>
      </w:r>
      <w:r>
        <w:tab/>
        <w:t>3985</w:t>
      </w:r>
    </w:p>
    <w:p w14:paraId="7D5E2C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A.10.3.5.1.2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3990</w:t>
      </w:r>
    </w:p>
    <w:p w14:paraId="20D1F54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A.10.3.5.2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3991</w:t>
      </w:r>
    </w:p>
    <w:p w14:paraId="31BC1F9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A.10.3.5.2.1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lang w:val="en-US"/>
        </w:rPr>
        <w:t>E-UTRAN – NR PSCell FR1 DL active BWP switch in non-DRX in synchronous EN-DC</w:t>
      </w:r>
      <w:r>
        <w:tab/>
        <w:t>3991</w:t>
      </w:r>
    </w:p>
    <w:p w14:paraId="191448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A.10.3.5.2.2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3994</w:t>
      </w:r>
    </w:p>
    <w:p w14:paraId="3A37113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A.10.3.5.3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3998</w:t>
      </w:r>
    </w:p>
    <w:p w14:paraId="6D9C38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A.10.3.5.3.1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</w:t>
      </w:r>
      <w:r>
        <w:tab/>
        <w:t>3998</w:t>
      </w:r>
    </w:p>
    <w:p w14:paraId="1D28F39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A.10.3.6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4002</w:t>
      </w:r>
    </w:p>
    <w:p w14:paraId="47148C1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A.10.3.6.1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 on the carrier under CCA</w:t>
      </w:r>
      <w:r>
        <w:tab/>
        <w:t>4002</w:t>
      </w:r>
    </w:p>
    <w:p w14:paraId="7A4F31B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A.10.3.6.1.1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4002</w:t>
      </w:r>
    </w:p>
    <w:p w14:paraId="4B32E7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A.10.3.6.1.2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4007</w:t>
      </w:r>
    </w:p>
    <w:p w14:paraId="7AE48E5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A.10.3.7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4008</w:t>
      </w:r>
    </w:p>
    <w:p w14:paraId="2D34BE3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A.10.4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4008</w:t>
      </w:r>
    </w:p>
    <w:p w14:paraId="5B717F4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A.10.4.1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4008</w:t>
      </w:r>
    </w:p>
    <w:p w14:paraId="2C2C649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PSCC without gaps under non-DRX</w:t>
      </w:r>
      <w:r>
        <w:tab/>
        <w:t>4008</w:t>
      </w:r>
    </w:p>
    <w:p w14:paraId="3E1CC01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4008</w:t>
      </w:r>
    </w:p>
    <w:p w14:paraId="7002F3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4008</w:t>
      </w:r>
    </w:p>
    <w:p w14:paraId="3C49FC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4008</w:t>
      </w:r>
    </w:p>
    <w:p w14:paraId="7D62C2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PSCC without gaps under DRX</w:t>
      </w:r>
      <w:r>
        <w:tab/>
        <w:t>4009</w:t>
      </w:r>
    </w:p>
    <w:p w14:paraId="50CB2AC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4009</w:t>
      </w:r>
    </w:p>
    <w:p w14:paraId="1D3586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4009</w:t>
      </w:r>
    </w:p>
    <w:p w14:paraId="2971593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4009</w:t>
      </w:r>
    </w:p>
    <w:p w14:paraId="7C7921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PSCC with per-UE gaps under non-DRX</w:t>
      </w:r>
      <w:r>
        <w:tab/>
        <w:t>4009</w:t>
      </w:r>
    </w:p>
    <w:p w14:paraId="4E030E4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4009</w:t>
      </w:r>
    </w:p>
    <w:p w14:paraId="6647E4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4009</w:t>
      </w:r>
    </w:p>
    <w:p w14:paraId="6F0C74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4009</w:t>
      </w:r>
    </w:p>
    <w:p w14:paraId="4BD9236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PSCC with per-UE gaps under DRX</w:t>
      </w:r>
      <w:r>
        <w:tab/>
        <w:t>4010</w:t>
      </w:r>
    </w:p>
    <w:p w14:paraId="6430C80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4010</w:t>
      </w:r>
    </w:p>
    <w:p w14:paraId="3E761C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4010</w:t>
      </w:r>
    </w:p>
    <w:p w14:paraId="543E3B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4010</w:t>
      </w:r>
    </w:p>
    <w:p w14:paraId="727209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A.10.4.1.5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without gaps under non-DRX</w:t>
      </w:r>
      <w:r>
        <w:tab/>
        <w:t>4010</w:t>
      </w:r>
    </w:p>
    <w:p w14:paraId="1BE1F05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4010</w:t>
      </w:r>
    </w:p>
    <w:p w14:paraId="45CD6E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4010</w:t>
      </w:r>
    </w:p>
    <w:p w14:paraId="751EAA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4010</w:t>
      </w:r>
    </w:p>
    <w:p w14:paraId="3479CF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A.10.4.1.6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without gaps under DRX</w:t>
      </w:r>
      <w:r>
        <w:tab/>
        <w:t>4011</w:t>
      </w:r>
    </w:p>
    <w:p w14:paraId="40220F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4011</w:t>
      </w:r>
    </w:p>
    <w:p w14:paraId="75AEC7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4011</w:t>
      </w:r>
    </w:p>
    <w:p w14:paraId="4D2BA3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4011</w:t>
      </w:r>
    </w:p>
    <w:p w14:paraId="1E1C0B2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A.10.4.1.7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 per-UE gaps under non-DRX</w:t>
      </w:r>
      <w:r>
        <w:tab/>
        <w:t>4011</w:t>
      </w:r>
    </w:p>
    <w:p w14:paraId="34E4F60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4011</w:t>
      </w:r>
    </w:p>
    <w:p w14:paraId="4EBED4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4011</w:t>
      </w:r>
    </w:p>
    <w:p w14:paraId="09E2F6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4011</w:t>
      </w:r>
    </w:p>
    <w:p w14:paraId="6320CB6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A.10.4.1.8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 per-UE gaps under DRX</w:t>
      </w:r>
      <w:r>
        <w:tab/>
        <w:t>4012</w:t>
      </w:r>
    </w:p>
    <w:p w14:paraId="7C2772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4012</w:t>
      </w:r>
    </w:p>
    <w:p w14:paraId="105400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A.10.4.1.8.2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4012</w:t>
      </w:r>
    </w:p>
    <w:p w14:paraId="01AB3F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A.10.4.1.8.3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4012</w:t>
      </w:r>
    </w:p>
    <w:p w14:paraId="21BA4E9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A.10.4.1.9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PSCC</w:t>
      </w:r>
      <w:r>
        <w:tab/>
        <w:t>4012</w:t>
      </w:r>
    </w:p>
    <w:p w14:paraId="0366EC6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4012</w:t>
      </w:r>
    </w:p>
    <w:p w14:paraId="1E86FB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A.10.4.1.9.2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4012</w:t>
      </w:r>
    </w:p>
    <w:p w14:paraId="3B7350F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A.10.4.1.10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PSCC</w:t>
      </w:r>
      <w:r>
        <w:tab/>
        <w:t>4013</w:t>
      </w:r>
    </w:p>
    <w:p w14:paraId="51F67B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4013</w:t>
      </w:r>
    </w:p>
    <w:p w14:paraId="77E097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4013</w:t>
      </w:r>
    </w:p>
    <w:p w14:paraId="7E18A3D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A.10.4.1.11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4013</w:t>
      </w:r>
    </w:p>
    <w:p w14:paraId="12530E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4013</w:t>
      </w:r>
    </w:p>
    <w:p w14:paraId="1769E8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4013</w:t>
      </w:r>
    </w:p>
    <w:p w14:paraId="54FF5C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A.10.4.1.12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4014</w:t>
      </w:r>
    </w:p>
    <w:p w14:paraId="637D398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4014</w:t>
      </w:r>
    </w:p>
    <w:p w14:paraId="561488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4014</w:t>
      </w:r>
    </w:p>
    <w:p w14:paraId="6CCA056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A.10.4.2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4014</w:t>
      </w:r>
    </w:p>
    <w:p w14:paraId="1D3EA28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4014</w:t>
      </w:r>
    </w:p>
    <w:p w14:paraId="06EEDC8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4014</w:t>
      </w:r>
    </w:p>
    <w:p w14:paraId="14900B8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4014</w:t>
      </w:r>
    </w:p>
    <w:p w14:paraId="7518038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4015</w:t>
      </w:r>
    </w:p>
    <w:p w14:paraId="354B39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4015</w:t>
      </w:r>
    </w:p>
    <w:p w14:paraId="21DDD1A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4015</w:t>
      </w:r>
    </w:p>
    <w:p w14:paraId="55C117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A.10.4.2.3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with CCA cell without SSB time index detection when DRX is not used</w:t>
      </w:r>
      <w:r>
        <w:tab/>
        <w:t>4015</w:t>
      </w:r>
    </w:p>
    <w:p w14:paraId="6BADE6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4015</w:t>
      </w:r>
    </w:p>
    <w:p w14:paraId="096724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4020</w:t>
      </w:r>
    </w:p>
    <w:p w14:paraId="54DE074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A.10.4.2.4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without SSB time index detection when DRX is used</w:t>
      </w:r>
      <w:r>
        <w:tab/>
        <w:t>4021</w:t>
      </w:r>
    </w:p>
    <w:p w14:paraId="64C9BD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4021</w:t>
      </w:r>
    </w:p>
    <w:p w14:paraId="2A65A30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4025</w:t>
      </w:r>
    </w:p>
    <w:p w14:paraId="182B92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not used</w:t>
      </w:r>
      <w:r>
        <w:tab/>
        <w:t>4026</w:t>
      </w:r>
    </w:p>
    <w:p w14:paraId="5A9BDA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4026</w:t>
      </w:r>
    </w:p>
    <w:p w14:paraId="280DAD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4030</w:t>
      </w:r>
    </w:p>
    <w:p w14:paraId="2FCB366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used</w:t>
      </w:r>
      <w:r>
        <w:tab/>
        <w:t>4031</w:t>
      </w:r>
    </w:p>
    <w:p w14:paraId="21F224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4031</w:t>
      </w:r>
    </w:p>
    <w:p w14:paraId="616451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4035</w:t>
      </w:r>
    </w:p>
    <w:p w14:paraId="608F284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A.10.4.2.7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4036</w:t>
      </w:r>
    </w:p>
    <w:p w14:paraId="6F09D0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4036</w:t>
      </w:r>
    </w:p>
    <w:p w14:paraId="6680CC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4042</w:t>
      </w:r>
    </w:p>
    <w:p w14:paraId="762237A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A.10.4.2.8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4042</w:t>
      </w:r>
    </w:p>
    <w:p w14:paraId="19BD6B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4042</w:t>
      </w:r>
    </w:p>
    <w:p w14:paraId="12D73D2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4048</w:t>
      </w:r>
    </w:p>
    <w:p w14:paraId="665110E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A.10.4.2.9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4049</w:t>
      </w:r>
    </w:p>
    <w:p w14:paraId="4F032A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4049</w:t>
      </w:r>
    </w:p>
    <w:p w14:paraId="4776685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4054</w:t>
      </w:r>
    </w:p>
    <w:p w14:paraId="248D1FC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A.10.4.2.10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4054</w:t>
      </w:r>
    </w:p>
    <w:p w14:paraId="5508F7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4054</w:t>
      </w:r>
    </w:p>
    <w:p w14:paraId="53FE4F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4060</w:t>
      </w:r>
    </w:p>
    <w:p w14:paraId="5E30AAD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A.10.4.3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4061</w:t>
      </w:r>
    </w:p>
    <w:p w14:paraId="0C17FCF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A.10.4.3.1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on PSCC when DRX is not used</w:t>
      </w:r>
      <w:r>
        <w:tab/>
        <w:t>4061</w:t>
      </w:r>
    </w:p>
    <w:p w14:paraId="0F503BF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4061</w:t>
      </w:r>
    </w:p>
    <w:p w14:paraId="141846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4061</w:t>
      </w:r>
    </w:p>
    <w:p w14:paraId="0254531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4063</w:t>
      </w:r>
    </w:p>
    <w:p w14:paraId="78048FF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A.10.4.3.2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on PSCC when DRX is used</w:t>
      </w:r>
      <w:r>
        <w:tab/>
        <w:t>4064</w:t>
      </w:r>
    </w:p>
    <w:p w14:paraId="6213E52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4064</w:t>
      </w:r>
    </w:p>
    <w:p w14:paraId="304BD6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4064</w:t>
      </w:r>
    </w:p>
    <w:p w14:paraId="686631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4066</w:t>
      </w:r>
    </w:p>
    <w:p w14:paraId="3389EC8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A.10.4.3.3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on SCC when DRX is not used</w:t>
      </w:r>
      <w:r>
        <w:tab/>
        <w:t>4067</w:t>
      </w:r>
    </w:p>
    <w:p w14:paraId="4D442C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4067</w:t>
      </w:r>
    </w:p>
    <w:p w14:paraId="4B7841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4067</w:t>
      </w:r>
    </w:p>
    <w:p w14:paraId="5F65F0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4070</w:t>
      </w:r>
    </w:p>
    <w:p w14:paraId="64BB48C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A.10.4.3.4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on SCC when DRX is used</w:t>
      </w:r>
      <w:r>
        <w:tab/>
        <w:t>4071</w:t>
      </w:r>
    </w:p>
    <w:p w14:paraId="7FE506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4071</w:t>
      </w:r>
    </w:p>
    <w:p w14:paraId="1048FC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4071</w:t>
      </w:r>
    </w:p>
    <w:p w14:paraId="5B090B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4074</w:t>
      </w:r>
    </w:p>
    <w:p w14:paraId="051ABE7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A.10.4.4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4075</w:t>
      </w:r>
    </w:p>
    <w:p w14:paraId="6E09A66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A.10.4.4.1</w:t>
      </w:r>
      <w:r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4075</w:t>
      </w:r>
    </w:p>
    <w:p w14:paraId="0340DE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4075</w:t>
      </w:r>
    </w:p>
    <w:p w14:paraId="6AA6EF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4079</w:t>
      </w:r>
    </w:p>
    <w:p w14:paraId="21422CF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A.10.4.4.2</w:t>
      </w:r>
      <w:r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4080</w:t>
      </w:r>
    </w:p>
    <w:p w14:paraId="02C366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4080</w:t>
      </w:r>
    </w:p>
    <w:p w14:paraId="1D4DAD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A.10.4.4.2.2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4085</w:t>
      </w:r>
    </w:p>
    <w:p w14:paraId="480DE3E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A.10.4.4.3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4086</w:t>
      </w:r>
    </w:p>
    <w:p w14:paraId="57ECFC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4086</w:t>
      </w:r>
    </w:p>
    <w:p w14:paraId="398D23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A.10.4.4.3.2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4090</w:t>
      </w:r>
    </w:p>
    <w:p w14:paraId="768E73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A.10.4.4.4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4091</w:t>
      </w:r>
    </w:p>
    <w:p w14:paraId="51FEE9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4091</w:t>
      </w:r>
    </w:p>
    <w:p w14:paraId="3B4831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A.10.4.4.4.2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4096</w:t>
      </w:r>
    </w:p>
    <w:p w14:paraId="5B9E98E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A.10.5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4097</w:t>
      </w:r>
    </w:p>
    <w:p w14:paraId="6E5D3E6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A.10.5.1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4097</w:t>
      </w:r>
    </w:p>
    <w:p w14:paraId="0A3080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Intra-frequency measurement accuracy on a </w:t>
      </w:r>
      <w:r>
        <w:t>CCA serving cell</w:t>
      </w:r>
      <w:r>
        <w:tab/>
        <w:t>4097</w:t>
      </w:r>
    </w:p>
    <w:p w14:paraId="01CE56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A.10.5.1.1.1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4097</w:t>
      </w:r>
    </w:p>
    <w:p w14:paraId="63CC7C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4097</w:t>
      </w:r>
    </w:p>
    <w:p w14:paraId="36C57C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4100</w:t>
      </w:r>
    </w:p>
    <w:p w14:paraId="514378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measurement accuracy with FR1 CCA serving cell and FR1 CCA target cell</w:t>
      </w:r>
      <w:r>
        <w:tab/>
        <w:t>4100</w:t>
      </w:r>
    </w:p>
    <w:p w14:paraId="24811F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4100</w:t>
      </w:r>
    </w:p>
    <w:p w14:paraId="089B16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4100</w:t>
      </w:r>
    </w:p>
    <w:p w14:paraId="40ADCB0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4103</w:t>
      </w:r>
    </w:p>
    <w:p w14:paraId="6653BFB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A.10.5.2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SS-RSRQ</w:t>
      </w:r>
      <w:r>
        <w:tab/>
        <w:t>4103</w:t>
      </w:r>
    </w:p>
    <w:p w14:paraId="35EE8AF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4103</w:t>
      </w:r>
    </w:p>
    <w:p w14:paraId="1B5654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snapToGrid w:val="0"/>
        </w:rPr>
        <w:t>A.10.5.2.1.1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snapToGrid w:val="0"/>
        </w:rPr>
        <w:t>Test Purpose and Environment</w:t>
      </w:r>
      <w:r>
        <w:tab/>
        <w:t>4103</w:t>
      </w:r>
    </w:p>
    <w:p w14:paraId="5A01828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snapToGrid w:val="0"/>
        </w:rPr>
        <w:t>A.10.5.2.1.2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snapToGrid w:val="0"/>
        </w:rPr>
        <w:t>Test Parameters</w:t>
      </w:r>
      <w:r>
        <w:tab/>
        <w:t>4103</w:t>
      </w:r>
    </w:p>
    <w:p w14:paraId="06F9B8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snapToGrid w:val="0"/>
        </w:rPr>
        <w:t>A.10.5.2.1.3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snapToGrid w:val="0"/>
        </w:rPr>
        <w:t>Test Requirements</w:t>
      </w:r>
      <w:r>
        <w:tab/>
        <w:t>4106</w:t>
      </w:r>
    </w:p>
    <w:p w14:paraId="3517D03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4106</w:t>
      </w:r>
    </w:p>
    <w:p w14:paraId="6D9B14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snapToGrid w:val="0"/>
        </w:rPr>
        <w:t>A.10.5.2.2.1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snapToGrid w:val="0"/>
        </w:rPr>
        <w:t>Test Purpose and Environment</w:t>
      </w:r>
      <w:r>
        <w:tab/>
        <w:t>4106</w:t>
      </w:r>
    </w:p>
    <w:p w14:paraId="717A32B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snapToGrid w:val="0"/>
        </w:rPr>
        <w:t>A.10.5.2.2.2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snapToGrid w:val="0"/>
        </w:rPr>
        <w:t>Test Parameters</w:t>
      </w:r>
      <w:r>
        <w:tab/>
        <w:t>4106</w:t>
      </w:r>
    </w:p>
    <w:p w14:paraId="77F7CD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snapToGrid w:val="0"/>
        </w:rPr>
        <w:t>A.10.5.2.2.3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snapToGrid w:val="0"/>
        </w:rPr>
        <w:t>Test Requirements</w:t>
      </w:r>
      <w:r>
        <w:tab/>
        <w:t>4109</w:t>
      </w:r>
    </w:p>
    <w:p w14:paraId="788AE4F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A.10.5.3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SS-SINR</w:t>
      </w:r>
      <w:r>
        <w:tab/>
        <w:t>4109</w:t>
      </w:r>
    </w:p>
    <w:p w14:paraId="037E152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measurement accuracy on PSCC</w:t>
      </w:r>
      <w:r>
        <w:tab/>
        <w:t>4109</w:t>
      </w:r>
    </w:p>
    <w:p w14:paraId="16FD0D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4109</w:t>
      </w:r>
    </w:p>
    <w:p w14:paraId="0507F6A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4109</w:t>
      </w:r>
    </w:p>
    <w:p w14:paraId="1D8F05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A.10.5.3.1.3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4112</w:t>
      </w:r>
    </w:p>
    <w:p w14:paraId="12E4BAA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 on PSCC</w:t>
      </w:r>
      <w:r>
        <w:tab/>
        <w:t>4112</w:t>
      </w:r>
    </w:p>
    <w:p w14:paraId="6BD8B3E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A.10.5.3.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4112</w:t>
      </w:r>
    </w:p>
    <w:p w14:paraId="7379FF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4112</w:t>
      </w:r>
    </w:p>
    <w:p w14:paraId="2A5B25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4115</w:t>
      </w:r>
    </w:p>
    <w:p w14:paraId="05B0C41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measurement accuracy on SCC</w:t>
      </w:r>
      <w:r>
        <w:tab/>
        <w:t>4115</w:t>
      </w:r>
    </w:p>
    <w:p w14:paraId="696091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A.10.5.3.3.1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4115</w:t>
      </w:r>
    </w:p>
    <w:p w14:paraId="38C497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A.10.5.3.3.2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4115</w:t>
      </w:r>
    </w:p>
    <w:p w14:paraId="68FB4CF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A.10.5.3.3.3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4118</w:t>
      </w:r>
    </w:p>
    <w:p w14:paraId="0BC3A0E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4118</w:t>
      </w:r>
    </w:p>
    <w:p w14:paraId="6AFF9D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</w:t>
      </w:r>
      <w:r>
        <w:tab/>
        <w:t>4118</w:t>
      </w:r>
    </w:p>
    <w:p w14:paraId="6B528EB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4118</w:t>
      </w:r>
    </w:p>
    <w:p w14:paraId="5939A1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4119</w:t>
      </w:r>
    </w:p>
    <w:p w14:paraId="12E72DB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4121</w:t>
      </w:r>
    </w:p>
    <w:p w14:paraId="49D12D8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A.10.5.5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4121</w:t>
      </w:r>
    </w:p>
    <w:p w14:paraId="78CB82E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F168CC">
        <w:rPr>
          <w:snapToGrid w:val="0"/>
        </w:rPr>
        <w:t xml:space="preserve">on </w:t>
      </w:r>
      <w:r w:rsidRPr="00F168CC">
        <w:rPr>
          <w:snapToGrid w:val="0"/>
          <w:lang w:eastAsia="zh-CN"/>
        </w:rPr>
        <w:t>PSCC</w:t>
      </w:r>
      <w:r w:rsidRPr="00F168CC">
        <w:rPr>
          <w:snapToGrid w:val="0"/>
          <w:lang w:val="en-US" w:eastAsia="zh-CN"/>
        </w:rPr>
        <w:t xml:space="preserve"> </w:t>
      </w:r>
      <w:r w:rsidRPr="00F168CC">
        <w:rPr>
          <w:snapToGrid w:val="0"/>
        </w:rPr>
        <w:t>with CCA</w:t>
      </w:r>
      <w:r>
        <w:tab/>
        <w:t>4121</w:t>
      </w:r>
    </w:p>
    <w:p w14:paraId="3269DE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4121</w:t>
      </w:r>
    </w:p>
    <w:p w14:paraId="228384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4121</w:t>
      </w:r>
    </w:p>
    <w:p w14:paraId="2A7934E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4124</w:t>
      </w:r>
    </w:p>
    <w:p w14:paraId="06EE80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F168CC">
        <w:rPr>
          <w:snapToGrid w:val="0"/>
        </w:rPr>
        <w:t xml:space="preserve">on </w:t>
      </w:r>
      <w:r w:rsidRPr="00F168CC">
        <w:rPr>
          <w:snapToGrid w:val="0"/>
          <w:lang w:eastAsia="zh-CN"/>
        </w:rPr>
        <w:t>SCC</w:t>
      </w:r>
      <w:r w:rsidRPr="00F168CC">
        <w:rPr>
          <w:snapToGrid w:val="0"/>
          <w:lang w:val="en-US" w:eastAsia="zh-CN"/>
        </w:rPr>
        <w:t xml:space="preserve"> </w:t>
      </w:r>
      <w:r w:rsidRPr="00F168CC">
        <w:rPr>
          <w:snapToGrid w:val="0"/>
        </w:rPr>
        <w:t>with CCA</w:t>
      </w:r>
      <w:r>
        <w:tab/>
        <w:t>4124</w:t>
      </w:r>
    </w:p>
    <w:p w14:paraId="06D0AD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4124</w:t>
      </w:r>
    </w:p>
    <w:p w14:paraId="0E8B2D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4124</w:t>
      </w:r>
    </w:p>
    <w:p w14:paraId="0C6425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4127</w:t>
      </w:r>
    </w:p>
    <w:p w14:paraId="790F09D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A.10.5.5.3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on </w:t>
      </w:r>
      <w:r w:rsidRPr="00F168CC">
        <w:rPr>
          <w:snapToGrid w:val="0"/>
        </w:rPr>
        <w:t>a carrier with CCA</w:t>
      </w:r>
      <w:r>
        <w:tab/>
        <w:t>4127</w:t>
      </w:r>
    </w:p>
    <w:p w14:paraId="50FAB2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4127</w:t>
      </w:r>
    </w:p>
    <w:p w14:paraId="3CB15A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A.10.5.5.3.2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4127</w:t>
      </w:r>
    </w:p>
    <w:p w14:paraId="7AF7D1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4130</w:t>
      </w:r>
    </w:p>
    <w:p w14:paraId="101A3C2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A.10.5.6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4130</w:t>
      </w:r>
    </w:p>
    <w:p w14:paraId="59836D5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F168CC">
        <w:rPr>
          <w:snapToGrid w:val="0"/>
        </w:rPr>
        <w:t xml:space="preserve">on </w:t>
      </w:r>
      <w:r w:rsidRPr="00F168CC">
        <w:rPr>
          <w:snapToGrid w:val="0"/>
          <w:lang w:eastAsia="zh-CN"/>
        </w:rPr>
        <w:t>PSCC</w:t>
      </w:r>
      <w:r w:rsidRPr="00F168CC">
        <w:rPr>
          <w:snapToGrid w:val="0"/>
          <w:lang w:val="en-US" w:eastAsia="zh-CN"/>
        </w:rPr>
        <w:t xml:space="preserve"> </w:t>
      </w:r>
      <w:r w:rsidRPr="00F168CC">
        <w:rPr>
          <w:snapToGrid w:val="0"/>
        </w:rPr>
        <w:t>with CCA</w:t>
      </w:r>
      <w:r>
        <w:tab/>
        <w:t>4130</w:t>
      </w:r>
    </w:p>
    <w:p w14:paraId="220607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4130</w:t>
      </w:r>
    </w:p>
    <w:p w14:paraId="5C541D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4130</w:t>
      </w:r>
    </w:p>
    <w:p w14:paraId="21F1E9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4134</w:t>
      </w:r>
    </w:p>
    <w:p w14:paraId="588F0CE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F168CC">
        <w:rPr>
          <w:snapToGrid w:val="0"/>
        </w:rPr>
        <w:t xml:space="preserve">on </w:t>
      </w:r>
      <w:r w:rsidRPr="00F168CC">
        <w:rPr>
          <w:snapToGrid w:val="0"/>
          <w:lang w:eastAsia="zh-CN"/>
        </w:rPr>
        <w:t>SCC</w:t>
      </w:r>
      <w:r w:rsidRPr="00F168CC">
        <w:rPr>
          <w:snapToGrid w:val="0"/>
          <w:lang w:val="en-US" w:eastAsia="zh-CN"/>
        </w:rPr>
        <w:t xml:space="preserve"> </w:t>
      </w:r>
      <w:r w:rsidRPr="00F168CC">
        <w:rPr>
          <w:snapToGrid w:val="0"/>
        </w:rPr>
        <w:t>with CCA</w:t>
      </w:r>
      <w:r>
        <w:tab/>
        <w:t>4134</w:t>
      </w:r>
    </w:p>
    <w:p w14:paraId="02EED8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4134</w:t>
      </w:r>
    </w:p>
    <w:p w14:paraId="1FE263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4134</w:t>
      </w:r>
    </w:p>
    <w:p w14:paraId="4B1A9DF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4137</w:t>
      </w:r>
    </w:p>
    <w:p w14:paraId="572AE0F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A.10.5.6.3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on </w:t>
      </w:r>
      <w:r w:rsidRPr="00F168CC">
        <w:rPr>
          <w:snapToGrid w:val="0"/>
        </w:rPr>
        <w:t>a carrier with CCA</w:t>
      </w:r>
      <w:r>
        <w:tab/>
        <w:t>4137</w:t>
      </w:r>
    </w:p>
    <w:p w14:paraId="2304AA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4137</w:t>
      </w:r>
    </w:p>
    <w:p w14:paraId="050A59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4137</w:t>
      </w:r>
    </w:p>
    <w:p w14:paraId="79204D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4141</w:t>
      </w:r>
    </w:p>
    <w:p w14:paraId="67403137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lastRenderedPageBreak/>
        <w:t>A.11</w:t>
      </w:r>
      <w:r>
        <w:rPr>
          <w:rFonts w:ascii="Calibri" w:eastAsia="Malgun Gothic" w:hAnsi="Calibri"/>
          <w:szCs w:val="22"/>
        </w:rPr>
        <w:tab/>
      </w:r>
      <w:r>
        <w:t>NR Standalone Tests with NR PCell under CCA and Other NR Cells in FR1</w:t>
      </w:r>
      <w:r>
        <w:tab/>
        <w:t>4143</w:t>
      </w:r>
    </w:p>
    <w:p w14:paraId="24AD083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A.11.1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4143</w:t>
      </w:r>
    </w:p>
    <w:p w14:paraId="1D1FE0E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with both source and target NR carrier frequencies under CCA</w:t>
      </w:r>
      <w:r>
        <w:tab/>
        <w:t>4143</w:t>
      </w:r>
    </w:p>
    <w:p w14:paraId="6B047C2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4143</w:t>
      </w:r>
    </w:p>
    <w:p w14:paraId="261BA3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4143</w:t>
      </w:r>
    </w:p>
    <w:p w14:paraId="0D58B2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4143</w:t>
      </w:r>
    </w:p>
    <w:p w14:paraId="1EBD5F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4146</w:t>
      </w:r>
    </w:p>
    <w:p w14:paraId="61FC49A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4146</w:t>
      </w:r>
    </w:p>
    <w:p w14:paraId="26A294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4146</w:t>
      </w:r>
    </w:p>
    <w:p w14:paraId="46218D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4146</w:t>
      </w:r>
    </w:p>
    <w:p w14:paraId="102DBF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4150</w:t>
      </w:r>
    </w:p>
    <w:p w14:paraId="461C95D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A.11.1.2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 with source NR carrier frequency under CCA</w:t>
      </w:r>
      <w:r>
        <w:tab/>
        <w:t>4150</w:t>
      </w:r>
    </w:p>
    <w:p w14:paraId="51AE497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4150</w:t>
      </w:r>
    </w:p>
    <w:p w14:paraId="2644BEE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4150</w:t>
      </w:r>
    </w:p>
    <w:p w14:paraId="365BB2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4151</w:t>
      </w:r>
    </w:p>
    <w:p w14:paraId="76DACC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4157</w:t>
      </w:r>
    </w:p>
    <w:p w14:paraId="42D152D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A.11.1.3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from NR carrier with target NR carrier frequency under CCA</w:t>
      </w:r>
      <w:r>
        <w:tab/>
        <w:t>4158</w:t>
      </w:r>
    </w:p>
    <w:p w14:paraId="73634A4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4158</w:t>
      </w:r>
    </w:p>
    <w:p w14:paraId="43259F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4158</w:t>
      </w:r>
    </w:p>
    <w:p w14:paraId="1577CC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4158</w:t>
      </w:r>
    </w:p>
    <w:p w14:paraId="2FF04C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4164</w:t>
      </w:r>
    </w:p>
    <w:p w14:paraId="30C29BB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A.11.1.4</w:t>
      </w:r>
      <w:r>
        <w:rPr>
          <w:rFonts w:ascii="Calibri" w:eastAsia="Malgun Gothic" w:hAnsi="Calibri"/>
          <w:sz w:val="22"/>
          <w:szCs w:val="22"/>
        </w:rPr>
        <w:tab/>
      </w:r>
      <w:r>
        <w:t>Inter-RAT cell re-selection to E-UTRAN with source NR carrier frequency under CCA</w:t>
      </w:r>
      <w:r>
        <w:tab/>
        <w:t>4165</w:t>
      </w:r>
    </w:p>
    <w:p w14:paraId="34DCDA5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4165</w:t>
      </w:r>
    </w:p>
    <w:p w14:paraId="17B0A5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4165</w:t>
      </w:r>
    </w:p>
    <w:p w14:paraId="6EC4498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4165</w:t>
      </w:r>
    </w:p>
    <w:p w14:paraId="7B46C0F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4168</w:t>
      </w:r>
    </w:p>
    <w:p w14:paraId="6465079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4169</w:t>
      </w:r>
    </w:p>
    <w:p w14:paraId="12DFFE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4169</w:t>
      </w:r>
    </w:p>
    <w:p w14:paraId="363AD54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4172</w:t>
      </w:r>
    </w:p>
    <w:p w14:paraId="0A14936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A.11.2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4173</w:t>
      </w:r>
    </w:p>
    <w:p w14:paraId="5267C05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4173</w:t>
      </w:r>
    </w:p>
    <w:p w14:paraId="714BA9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FR1 carrier under CCA to FR1 carrier under CCA; known target cell</w:t>
      </w:r>
      <w:r>
        <w:tab/>
        <w:t>4173</w:t>
      </w:r>
    </w:p>
    <w:p w14:paraId="7EBF99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4173</w:t>
      </w:r>
    </w:p>
    <w:p w14:paraId="176498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4173</w:t>
      </w:r>
    </w:p>
    <w:p w14:paraId="093AA2F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A.11.2.1.1.3 Test Requirements</w:t>
      </w:r>
      <w:r>
        <w:tab/>
        <w:t>4176</w:t>
      </w:r>
    </w:p>
    <w:p w14:paraId="298BAAD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FR1 carrier under CCA to FR1 carrier under CCA; unknown target cell</w:t>
      </w:r>
      <w:r>
        <w:tab/>
        <w:t>4176</w:t>
      </w:r>
    </w:p>
    <w:p w14:paraId="6E26A9C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4176</w:t>
      </w:r>
    </w:p>
    <w:p w14:paraId="5C4C8B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4176</w:t>
      </w:r>
    </w:p>
    <w:p w14:paraId="7F9023D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4179</w:t>
      </w:r>
    </w:p>
    <w:p w14:paraId="57BB920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FR1 carrier under CCA to FR1 carrier under CCA; unknown target cell</w:t>
      </w:r>
      <w:r>
        <w:tab/>
        <w:t>4179</w:t>
      </w:r>
    </w:p>
    <w:p w14:paraId="51DDBC8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4179</w:t>
      </w:r>
    </w:p>
    <w:p w14:paraId="42968A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4179</w:t>
      </w:r>
    </w:p>
    <w:p w14:paraId="245667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A.11.2.1.3.3 Test Requirements</w:t>
      </w:r>
      <w:r>
        <w:tab/>
        <w:t>4182</w:t>
      </w:r>
    </w:p>
    <w:p w14:paraId="21CCB1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FR1 carrier under CCA to FR1; known target cell</w:t>
      </w:r>
      <w:r>
        <w:tab/>
        <w:t>4182</w:t>
      </w:r>
    </w:p>
    <w:p w14:paraId="44B6D15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4182</w:t>
      </w:r>
    </w:p>
    <w:p w14:paraId="348A9C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4182</w:t>
      </w:r>
    </w:p>
    <w:p w14:paraId="44A1B6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A.11.2.1.4.3 Test Requirements</w:t>
      </w:r>
      <w:r>
        <w:tab/>
        <w:t>4186</w:t>
      </w:r>
    </w:p>
    <w:p w14:paraId="0AF3B4A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FR1 carrier under CCA to FR1; unknown target cell</w:t>
      </w:r>
      <w:r>
        <w:tab/>
        <w:t>4187</w:t>
      </w:r>
    </w:p>
    <w:p w14:paraId="426675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4187</w:t>
      </w:r>
    </w:p>
    <w:p w14:paraId="6FC82B8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4187</w:t>
      </w:r>
    </w:p>
    <w:p w14:paraId="6D3B50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A.11.2.1.5.3 Test Requirements</w:t>
      </w:r>
      <w:r>
        <w:tab/>
        <w:t>4190</w:t>
      </w:r>
    </w:p>
    <w:p w14:paraId="1796E80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FR1 to FR1 carrier under CCA; unknown target cell</w:t>
      </w:r>
      <w:r>
        <w:tab/>
        <w:t>4191</w:t>
      </w:r>
    </w:p>
    <w:p w14:paraId="1350AA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4191</w:t>
      </w:r>
    </w:p>
    <w:p w14:paraId="18A2A1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4191</w:t>
      </w:r>
    </w:p>
    <w:p w14:paraId="321578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A.11.2.1.6.3 Test Requirements</w:t>
      </w:r>
      <w:r>
        <w:tab/>
        <w:t>4194</w:t>
      </w:r>
    </w:p>
    <w:p w14:paraId="7CCEE2E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val="en-US"/>
        </w:rPr>
        <w:t>A.11.2.1.7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  <w:lang w:val="en-US"/>
        </w:rPr>
        <w:t xml:space="preserve"> SA NR FR1 carrier under CCA </w:t>
      </w:r>
      <w:r w:rsidRPr="00F168CC">
        <w:rPr>
          <w:lang w:val="en-US"/>
        </w:rPr>
        <w:t>- E-UTRAN handover with known target cell</w:t>
      </w:r>
      <w:r>
        <w:tab/>
        <w:t>4195</w:t>
      </w:r>
    </w:p>
    <w:p w14:paraId="27E317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4195</w:t>
      </w:r>
    </w:p>
    <w:p w14:paraId="4DF7250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A.11.2.1.7.2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4201</w:t>
      </w:r>
    </w:p>
    <w:p w14:paraId="1D558F2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</w:rPr>
        <w:t>A.11.2.1.8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4201</w:t>
      </w:r>
    </w:p>
    <w:p w14:paraId="7661E22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4201</w:t>
      </w:r>
    </w:p>
    <w:p w14:paraId="242DA5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4206</w:t>
      </w:r>
    </w:p>
    <w:p w14:paraId="06411C6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sv-FI"/>
        </w:rPr>
        <w:t>A.11.2.1.9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FI"/>
        </w:rPr>
        <w:t>Handover with PSCell from NR SA to EN-DC with known target PSCell using CCA</w:t>
      </w:r>
      <w:r>
        <w:tab/>
        <w:t>4206</w:t>
      </w:r>
    </w:p>
    <w:p w14:paraId="0AEA69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4206</w:t>
      </w:r>
    </w:p>
    <w:p w14:paraId="5DEB24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4215</w:t>
      </w:r>
    </w:p>
    <w:p w14:paraId="20D913E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4216</w:t>
      </w:r>
    </w:p>
    <w:p w14:paraId="42DDF23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A.11.2.2.1</w:t>
      </w:r>
      <w:r>
        <w:rPr>
          <w:rFonts w:ascii="Calibri" w:eastAsia="Malgun Gothic" w:hAnsi="Calibri"/>
          <w:sz w:val="22"/>
          <w:szCs w:val="22"/>
        </w:rPr>
        <w:tab/>
      </w:r>
      <w:r>
        <w:t>RRC re-establishment</w:t>
      </w:r>
      <w:r>
        <w:tab/>
        <w:t>4216</w:t>
      </w:r>
    </w:p>
    <w:p w14:paraId="57A20B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</w:t>
      </w:r>
      <w:r>
        <w:t>frequency</w:t>
      </w:r>
      <w:r w:rsidRPr="00F168CC">
        <w:rPr>
          <w:snapToGrid w:val="0"/>
        </w:rPr>
        <w:t xml:space="preserve"> RRC Re-establishment with CCA in FR1</w:t>
      </w:r>
      <w:r>
        <w:tab/>
        <w:t>4216</w:t>
      </w:r>
    </w:p>
    <w:p w14:paraId="7EA5360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RRC Re-establishment with CCA in FR1</w:t>
      </w:r>
      <w:r>
        <w:tab/>
        <w:t>4219</w:t>
      </w:r>
    </w:p>
    <w:p w14:paraId="231634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A.11.2.2.1.4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Inter-frequency RRC Re-establishment from NR FR1 carrier </w:t>
      </w:r>
      <w:r>
        <w:t>without</w:t>
      </w:r>
      <w:r w:rsidRPr="00F168CC">
        <w:rPr>
          <w:snapToGrid w:val="0"/>
        </w:rPr>
        <w:t xml:space="preserve"> CCA to NR FR1 carrier under CCA</w:t>
      </w:r>
      <w:r>
        <w:tab/>
        <w:t>4226</w:t>
      </w:r>
    </w:p>
    <w:p w14:paraId="25E65F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A.11.2.2.2</w:t>
      </w:r>
      <w:r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4231</w:t>
      </w:r>
    </w:p>
    <w:p w14:paraId="11E17E7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PCell with CCA</w:t>
      </w:r>
      <w:r>
        <w:tab/>
        <w:t>4231</w:t>
      </w:r>
    </w:p>
    <w:p w14:paraId="12BE192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4231</w:t>
      </w:r>
    </w:p>
    <w:p w14:paraId="21D829F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4234</w:t>
      </w:r>
    </w:p>
    <w:p w14:paraId="7CCF9E8E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Random Access Preamble Transmission</w:t>
      </w:r>
      <w:r>
        <w:tab/>
        <w:t>4234</w:t>
      </w:r>
    </w:p>
    <w:p w14:paraId="4402B103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4234</w:t>
      </w:r>
    </w:p>
    <w:p w14:paraId="364D8AA5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4235</w:t>
      </w:r>
    </w:p>
    <w:p w14:paraId="57CCAB84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4235</w:t>
      </w:r>
    </w:p>
    <w:p w14:paraId="61DCBD0B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Reception of an Incorrect Message over Temporary C-RNTI</w:t>
      </w:r>
      <w:r>
        <w:tab/>
        <w:t>4235</w:t>
      </w:r>
    </w:p>
    <w:p w14:paraId="6C4D43E2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Reception of a Correct Message over Temporary C-RNTI</w:t>
      </w:r>
      <w:r>
        <w:tab/>
        <w:t>4236</w:t>
      </w:r>
    </w:p>
    <w:p w14:paraId="6B321CBA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>
        <w:t>Contention Resolution Timer expiry</w:t>
      </w:r>
      <w:r>
        <w:tab/>
        <w:t>4236</w:t>
      </w:r>
    </w:p>
    <w:p w14:paraId="7C84ED8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A.11.2.2.2.2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4236</w:t>
      </w:r>
    </w:p>
    <w:p w14:paraId="129830E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4236</w:t>
      </w:r>
    </w:p>
    <w:p w14:paraId="7399BD7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4239</w:t>
      </w:r>
    </w:p>
    <w:p w14:paraId="6C05DE4F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SSB-based Random Access Preamble Transmission</w:t>
      </w:r>
      <w:r>
        <w:tab/>
        <w:t>4239</w:t>
      </w:r>
    </w:p>
    <w:p w14:paraId="382E6E84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4240</w:t>
      </w:r>
    </w:p>
    <w:p w14:paraId="6852947E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4240</w:t>
      </w:r>
    </w:p>
    <w:p w14:paraId="43179E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A.11.2.2.2.3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PCell with CCA</w:t>
      </w:r>
      <w:r>
        <w:tab/>
        <w:t>4240</w:t>
      </w:r>
    </w:p>
    <w:p w14:paraId="7C19671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4240</w:t>
      </w:r>
    </w:p>
    <w:p w14:paraId="759401A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4244</w:t>
      </w:r>
    </w:p>
    <w:p w14:paraId="4A0FE431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4244</w:t>
      </w:r>
    </w:p>
    <w:p w14:paraId="5EB21021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4244</w:t>
      </w:r>
    </w:p>
    <w:p w14:paraId="7021A424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4245</w:t>
      </w:r>
    </w:p>
    <w:p w14:paraId="55A2F7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A.11.2.2.2.4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non-contention-based random access for NR PCell with CCA</w:t>
      </w:r>
      <w:r>
        <w:tab/>
        <w:t>4245</w:t>
      </w:r>
    </w:p>
    <w:p w14:paraId="67F7544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4245</w:t>
      </w:r>
    </w:p>
    <w:p w14:paraId="16688D1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4249</w:t>
      </w:r>
    </w:p>
    <w:p w14:paraId="43FA9EA0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MsgA</w:t>
      </w:r>
      <w:r>
        <w:t xml:space="preserve"> Transmission</w:t>
      </w:r>
      <w:r>
        <w:tab/>
        <w:t>4249</w:t>
      </w:r>
    </w:p>
    <w:p w14:paraId="00A43B18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F168C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MsgB</w:t>
      </w:r>
      <w:r>
        <w:t xml:space="preserve"> Reception</w:t>
      </w:r>
      <w:r>
        <w:tab/>
        <w:t>4250</w:t>
      </w:r>
    </w:p>
    <w:p w14:paraId="377BA877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F168CC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No </w:t>
      </w:r>
      <w:r w:rsidRPr="00F168CC">
        <w:rPr>
          <w:lang w:val="en-US" w:eastAsia="zh-CN"/>
        </w:rPr>
        <w:t>MsgB</w:t>
      </w:r>
      <w:r>
        <w:t xml:space="preserve"> Reception</w:t>
      </w:r>
      <w:r>
        <w:tab/>
        <w:t>4250</w:t>
      </w:r>
    </w:p>
    <w:p w14:paraId="1DFA9F2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A.11.2.2.3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4251</w:t>
      </w:r>
    </w:p>
    <w:p w14:paraId="32B913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A.11.2.2.3.1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F168CC">
        <w:rPr>
          <w:snapToGrid w:val="0"/>
        </w:rPr>
        <w:t xml:space="preserve">FR1 carrier under CCA </w:t>
      </w:r>
      <w:r>
        <w:t xml:space="preserve">to NR </w:t>
      </w:r>
      <w:r w:rsidRPr="00F168CC">
        <w:rPr>
          <w:snapToGrid w:val="0"/>
        </w:rPr>
        <w:t>FR1 carrier under CCA</w:t>
      </w:r>
      <w:r>
        <w:tab/>
        <w:t>4251</w:t>
      </w:r>
    </w:p>
    <w:p w14:paraId="013E6D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A.11.2.2.3.2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F168CC">
        <w:rPr>
          <w:snapToGrid w:val="0"/>
        </w:rPr>
        <w:t xml:space="preserve">FR1 carrier without CCA </w:t>
      </w:r>
      <w:r>
        <w:t xml:space="preserve">to NR </w:t>
      </w:r>
      <w:r w:rsidRPr="00F168CC">
        <w:rPr>
          <w:snapToGrid w:val="0"/>
        </w:rPr>
        <w:t>FR1 carrier with CCA</w:t>
      </w:r>
      <w:r>
        <w:tab/>
        <w:t>4255</w:t>
      </w:r>
    </w:p>
    <w:p w14:paraId="52EC378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A.11.3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4260</w:t>
      </w:r>
    </w:p>
    <w:p w14:paraId="4B1B92B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A.11.3.1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4260</w:t>
      </w:r>
    </w:p>
    <w:p w14:paraId="7BD80C6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A.11.3.1.1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Test with PCell under DL CCA</w:t>
      </w:r>
      <w:r>
        <w:tab/>
        <w:t>4260</w:t>
      </w:r>
    </w:p>
    <w:p w14:paraId="2A61E0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4260</w:t>
      </w:r>
    </w:p>
    <w:p w14:paraId="07F3665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A.11.3.1.1.2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4263</w:t>
      </w:r>
    </w:p>
    <w:p w14:paraId="1FA9057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A.11.3.2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4264</w:t>
      </w:r>
    </w:p>
    <w:p w14:paraId="3244AB5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A.11.3.2.1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 Adjustment Accuracy with PCell under DL CCA</w:t>
      </w:r>
      <w:r>
        <w:tab/>
        <w:t>4264</w:t>
      </w:r>
    </w:p>
    <w:p w14:paraId="0F6DBFB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4264</w:t>
      </w:r>
    </w:p>
    <w:p w14:paraId="005F745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4264</w:t>
      </w:r>
    </w:p>
    <w:p w14:paraId="68FE15C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A.11.3.2.1.3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4268</w:t>
      </w:r>
    </w:p>
    <w:p w14:paraId="7697332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A.11.4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4268</w:t>
      </w:r>
    </w:p>
    <w:p w14:paraId="2192A46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A.11.4.1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4268</w:t>
      </w:r>
    </w:p>
    <w:p w14:paraId="11B8FA1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4268</w:t>
      </w:r>
    </w:p>
    <w:p w14:paraId="005E86C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A.11.4.1.2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PCell configured with SSB-based RLM RS in non-DRX mode</w:t>
      </w:r>
      <w:r>
        <w:tab/>
        <w:t>4269</w:t>
      </w:r>
    </w:p>
    <w:p w14:paraId="4564DB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4269</w:t>
      </w:r>
    </w:p>
    <w:p w14:paraId="493A37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4273</w:t>
      </w:r>
    </w:p>
    <w:p w14:paraId="5960C72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A.11.4.1.3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PCell configured with SSB-based RLM RS in non-DRX mode</w:t>
      </w:r>
      <w:r>
        <w:tab/>
        <w:t>4273</w:t>
      </w:r>
    </w:p>
    <w:p w14:paraId="70C5BDF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4273</w:t>
      </w:r>
    </w:p>
    <w:p w14:paraId="6D14DA6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4279</w:t>
      </w:r>
    </w:p>
    <w:p w14:paraId="540AC9F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A.11.4.1.4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4279</w:t>
      </w:r>
    </w:p>
    <w:p w14:paraId="3CF356B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Void</w:t>
      </w:r>
      <w:r>
        <w:tab/>
        <w:t>4279</w:t>
      </w:r>
    </w:p>
    <w:p w14:paraId="5E5244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Void</w:t>
      </w:r>
      <w:r>
        <w:tab/>
        <w:t>4279</w:t>
      </w:r>
    </w:p>
    <w:p w14:paraId="15115E0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A.11.4.1.5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4279</w:t>
      </w:r>
    </w:p>
    <w:p w14:paraId="565152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Void</w:t>
      </w:r>
      <w:r>
        <w:tab/>
        <w:t>4279</w:t>
      </w:r>
    </w:p>
    <w:p w14:paraId="08E003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Void</w:t>
      </w:r>
      <w:r>
        <w:tab/>
        <w:t>4279</w:t>
      </w:r>
    </w:p>
    <w:p w14:paraId="1500072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4280</w:t>
      </w:r>
    </w:p>
    <w:p w14:paraId="3D1F37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PCell and SCell</w:t>
      </w:r>
      <w:r>
        <w:tab/>
        <w:t>4280</w:t>
      </w:r>
    </w:p>
    <w:p w14:paraId="71B0D0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4280</w:t>
      </w:r>
    </w:p>
    <w:p w14:paraId="272FCCE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4284</w:t>
      </w:r>
    </w:p>
    <w:p w14:paraId="6FD3AEE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A.11.4.3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4284</w:t>
      </w:r>
    </w:p>
    <w:p w14:paraId="26EA961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A.11.4.3.1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SCell Activation and Deactivation of known SCell with PCell and SCell under CCA, 160 ms SCell measurement cycle</w:t>
      </w:r>
      <w:r>
        <w:tab/>
        <w:t>4284</w:t>
      </w:r>
    </w:p>
    <w:p w14:paraId="108D8C1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4284</w:t>
      </w:r>
    </w:p>
    <w:p w14:paraId="2144E32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4289</w:t>
      </w:r>
    </w:p>
    <w:p w14:paraId="6ACAB52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A.11.4.3.2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SCell Activation and Deactivation of known SCell with PCell and SCell under CCA, 640 ms SCell measurement cycle</w:t>
      </w:r>
      <w:r>
        <w:tab/>
        <w:t>4289</w:t>
      </w:r>
    </w:p>
    <w:p w14:paraId="7D950B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4289</w:t>
      </w:r>
    </w:p>
    <w:p w14:paraId="59E0BE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4290</w:t>
      </w:r>
    </w:p>
    <w:p w14:paraId="1DF83F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A.11.4.3.3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SCell Activation and Deactivation of unknown SCell with PCell and SCell under CCA</w:t>
      </w:r>
      <w:r>
        <w:tab/>
        <w:t>4290</w:t>
      </w:r>
    </w:p>
    <w:p w14:paraId="579ED6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4290</w:t>
      </w:r>
    </w:p>
    <w:p w14:paraId="03A0C06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4291</w:t>
      </w:r>
    </w:p>
    <w:p w14:paraId="49018AD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A.11.4.4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4291</w:t>
      </w:r>
    </w:p>
    <w:p w14:paraId="5B38B4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A.11.4.4.1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4291</w:t>
      </w:r>
    </w:p>
    <w:p w14:paraId="297DBE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4291</w:t>
      </w:r>
    </w:p>
    <w:p w14:paraId="57F473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A.11.4.4.1.2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4296</w:t>
      </w:r>
    </w:p>
    <w:p w14:paraId="580C2C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A.11.4.4.2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</w:rPr>
        <w:t>Beam Failure Detection and Link Recovery Test for FR1 PCell configured with SSB-based BFD and LR in DRX mode</w:t>
      </w:r>
      <w:r>
        <w:tab/>
        <w:t>4296</w:t>
      </w:r>
    </w:p>
    <w:p w14:paraId="660417F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4296</w:t>
      </w:r>
    </w:p>
    <w:p w14:paraId="46174B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A.11.4.4.2.2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4302</w:t>
      </w:r>
    </w:p>
    <w:p w14:paraId="06A9C48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A.11.4.5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4302</w:t>
      </w:r>
    </w:p>
    <w:p w14:paraId="39E5F1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A.11.4.5.1</w:t>
      </w:r>
      <w:r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PCell subject to UL CCA</w:t>
      </w:r>
      <w:r>
        <w:tab/>
        <w:t>4302</w:t>
      </w:r>
    </w:p>
    <w:p w14:paraId="458193E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A.11.4.5.1.1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4302</w:t>
      </w:r>
    </w:p>
    <w:p w14:paraId="1713338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A.11.4.5.1.2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4306</w:t>
      </w:r>
    </w:p>
    <w:p w14:paraId="56AD51A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A.11.4.5.2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4307</w:t>
      </w:r>
    </w:p>
    <w:p w14:paraId="522285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A.11.4.5.2.1</w:t>
      </w:r>
      <w:r>
        <w:rPr>
          <w:rFonts w:ascii="Calibri" w:eastAsia="Malgun Gothic" w:hAnsi="Calibri"/>
          <w:sz w:val="22"/>
          <w:szCs w:val="22"/>
        </w:rPr>
        <w:tab/>
      </w:r>
      <w:r>
        <w:t>NR FR1- NR FR1 DL active BWP switch of PCell with non-DRX in SA</w:t>
      </w:r>
      <w:r>
        <w:tab/>
        <w:t>4307</w:t>
      </w:r>
    </w:p>
    <w:p w14:paraId="115646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A.11.4.5.2.2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4310</w:t>
      </w:r>
    </w:p>
    <w:p w14:paraId="35CAE2E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A.11.4.5.3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4313</w:t>
      </w:r>
    </w:p>
    <w:p w14:paraId="437075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A.11.4.5.3.1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4313</w:t>
      </w:r>
    </w:p>
    <w:p w14:paraId="4C54484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A.11.4.6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4316</w:t>
      </w:r>
    </w:p>
    <w:p w14:paraId="5864D80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A.11.5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4316</w:t>
      </w:r>
    </w:p>
    <w:p w14:paraId="2FC06C6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4316</w:t>
      </w:r>
    </w:p>
    <w:p w14:paraId="040B2F1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PCC without gaps under non-DRX</w:t>
      </w:r>
      <w:r>
        <w:tab/>
        <w:t>4316</w:t>
      </w:r>
    </w:p>
    <w:p w14:paraId="3C1A5B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4316</w:t>
      </w:r>
    </w:p>
    <w:p w14:paraId="5A30396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4316</w:t>
      </w:r>
    </w:p>
    <w:p w14:paraId="07181C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4317</w:t>
      </w:r>
    </w:p>
    <w:p w14:paraId="43122D3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PCC without gaps under DRX</w:t>
      </w:r>
      <w:r>
        <w:tab/>
        <w:t>4317</w:t>
      </w:r>
    </w:p>
    <w:p w14:paraId="2B5E3C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4317</w:t>
      </w:r>
    </w:p>
    <w:p w14:paraId="594B7A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4317</w:t>
      </w:r>
    </w:p>
    <w:p w14:paraId="3F96AC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4317</w:t>
      </w:r>
    </w:p>
    <w:p w14:paraId="125AF76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PCC with per-UE gaps under non-DRX</w:t>
      </w:r>
      <w:r>
        <w:tab/>
        <w:t>4318</w:t>
      </w:r>
    </w:p>
    <w:p w14:paraId="46D30B2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4318</w:t>
      </w:r>
    </w:p>
    <w:p w14:paraId="2960C3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4318</w:t>
      </w:r>
    </w:p>
    <w:p w14:paraId="004611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4318</w:t>
      </w:r>
    </w:p>
    <w:p w14:paraId="1B08386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PCC with per-UE gaps under DRX</w:t>
      </w:r>
      <w:r>
        <w:tab/>
        <w:t>4318</w:t>
      </w:r>
    </w:p>
    <w:p w14:paraId="256868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4318</w:t>
      </w:r>
    </w:p>
    <w:p w14:paraId="317983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4318</w:t>
      </w:r>
    </w:p>
    <w:p w14:paraId="1DAAD7D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A.11.5.1.4.3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4318</w:t>
      </w:r>
    </w:p>
    <w:p w14:paraId="3E2792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A.11.5.1.5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without gaps under non-DRX</w:t>
      </w:r>
      <w:r>
        <w:tab/>
        <w:t>4319</w:t>
      </w:r>
    </w:p>
    <w:p w14:paraId="0F3F217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4319</w:t>
      </w:r>
    </w:p>
    <w:p w14:paraId="03F2DF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4319</w:t>
      </w:r>
    </w:p>
    <w:p w14:paraId="1786E07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A.11.5.1.6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without gaps under DRX</w:t>
      </w:r>
      <w:r>
        <w:tab/>
        <w:t>4319</w:t>
      </w:r>
    </w:p>
    <w:p w14:paraId="2C5F32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4319</w:t>
      </w:r>
    </w:p>
    <w:p w14:paraId="5B2E3F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4319</w:t>
      </w:r>
    </w:p>
    <w:p w14:paraId="184B5E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4319</w:t>
      </w:r>
    </w:p>
    <w:p w14:paraId="1E6B8C8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A.11.5.1.7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 per-UE gaps under non-DRX</w:t>
      </w:r>
      <w:r>
        <w:tab/>
        <w:t>4320</w:t>
      </w:r>
    </w:p>
    <w:p w14:paraId="1EFAD1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4320</w:t>
      </w:r>
    </w:p>
    <w:p w14:paraId="173AD6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4320</w:t>
      </w:r>
    </w:p>
    <w:p w14:paraId="473DFA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4320</w:t>
      </w:r>
    </w:p>
    <w:p w14:paraId="2FBE4A7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A.11.5.1.8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 per-UE gaps under DRX</w:t>
      </w:r>
      <w:r>
        <w:tab/>
        <w:t>4320</w:t>
      </w:r>
    </w:p>
    <w:p w14:paraId="323ADF7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4320</w:t>
      </w:r>
    </w:p>
    <w:p w14:paraId="179CA3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A.11.5.1.8.2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4320</w:t>
      </w:r>
    </w:p>
    <w:p w14:paraId="6F416D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A.11.5.1.8.3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4320</w:t>
      </w:r>
    </w:p>
    <w:p w14:paraId="3C04A0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A.11.5.1.9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PCC</w:t>
      </w:r>
      <w:r>
        <w:tab/>
        <w:t>4321</w:t>
      </w:r>
    </w:p>
    <w:p w14:paraId="188A24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4321</w:t>
      </w:r>
    </w:p>
    <w:p w14:paraId="0694D2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A.11.5.1.9.2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4321</w:t>
      </w:r>
    </w:p>
    <w:p w14:paraId="164EB8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A.11.5.1.10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PCC</w:t>
      </w:r>
      <w:r>
        <w:tab/>
        <w:t>4321</w:t>
      </w:r>
    </w:p>
    <w:p w14:paraId="65115E8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4321</w:t>
      </w:r>
    </w:p>
    <w:p w14:paraId="666472A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4321</w:t>
      </w:r>
    </w:p>
    <w:p w14:paraId="368E618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A.11.5.1.11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4321</w:t>
      </w:r>
    </w:p>
    <w:p w14:paraId="0F4160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4321</w:t>
      </w:r>
    </w:p>
    <w:p w14:paraId="5A3208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4322</w:t>
      </w:r>
    </w:p>
    <w:p w14:paraId="4C8B39B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A.11.5.1.12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4322</w:t>
      </w:r>
    </w:p>
    <w:p w14:paraId="1432E2A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4322</w:t>
      </w:r>
    </w:p>
    <w:p w14:paraId="7F2CDB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4322</w:t>
      </w:r>
    </w:p>
    <w:p w14:paraId="76E34EB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A.11.5.2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4322</w:t>
      </w:r>
    </w:p>
    <w:p w14:paraId="095056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4322</w:t>
      </w:r>
    </w:p>
    <w:p w14:paraId="6A0586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4322</w:t>
      </w:r>
    </w:p>
    <w:p w14:paraId="711183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4323</w:t>
      </w:r>
    </w:p>
    <w:p w14:paraId="4800B9F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4323</w:t>
      </w:r>
    </w:p>
    <w:p w14:paraId="5EEA9F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4323</w:t>
      </w:r>
    </w:p>
    <w:p w14:paraId="69E3C4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4323</w:t>
      </w:r>
    </w:p>
    <w:p w14:paraId="61E818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A.11.5.2.3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4323</w:t>
      </w:r>
    </w:p>
    <w:p w14:paraId="1FF18FC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4323</w:t>
      </w:r>
    </w:p>
    <w:p w14:paraId="1125F2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4327</w:t>
      </w:r>
    </w:p>
    <w:p w14:paraId="77E45C6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A.11.5.2.4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4328</w:t>
      </w:r>
    </w:p>
    <w:p w14:paraId="0EBB0A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4328</w:t>
      </w:r>
    </w:p>
    <w:p w14:paraId="38882A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4333</w:t>
      </w:r>
    </w:p>
    <w:p w14:paraId="5AC155D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A.11.5.2.5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4333</w:t>
      </w:r>
    </w:p>
    <w:p w14:paraId="4607DA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4333</w:t>
      </w:r>
    </w:p>
    <w:p w14:paraId="3660AF7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4337</w:t>
      </w:r>
    </w:p>
    <w:p w14:paraId="3637C09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A.11.5.2.6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4338</w:t>
      </w:r>
    </w:p>
    <w:p w14:paraId="13E45DB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4338</w:t>
      </w:r>
    </w:p>
    <w:p w14:paraId="3AEAF3F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4343</w:t>
      </w:r>
    </w:p>
    <w:p w14:paraId="629D379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A.11.5.2.7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not used</w:t>
      </w:r>
      <w:r>
        <w:tab/>
        <w:t>4343</w:t>
      </w:r>
    </w:p>
    <w:p w14:paraId="4469BFC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4343</w:t>
      </w:r>
    </w:p>
    <w:p w14:paraId="27EEB9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4347</w:t>
      </w:r>
    </w:p>
    <w:p w14:paraId="0C49111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A.11.5.2.8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used</w:t>
      </w:r>
      <w:r>
        <w:tab/>
        <w:t>4348</w:t>
      </w:r>
    </w:p>
    <w:p w14:paraId="6A21EB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4348</w:t>
      </w:r>
    </w:p>
    <w:p w14:paraId="325E5F1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4353</w:t>
      </w:r>
    </w:p>
    <w:p w14:paraId="697311F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A.11.5.2.9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not used</w:t>
      </w:r>
      <w:r>
        <w:tab/>
        <w:t>4353</w:t>
      </w:r>
    </w:p>
    <w:p w14:paraId="7E84AF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4353</w:t>
      </w:r>
    </w:p>
    <w:p w14:paraId="4351B1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4358</w:t>
      </w:r>
    </w:p>
    <w:p w14:paraId="301B7C3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A.11.5.2.10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used</w:t>
      </w:r>
      <w:r>
        <w:tab/>
        <w:t>4359</w:t>
      </w:r>
    </w:p>
    <w:p w14:paraId="297A2A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4359</w:t>
      </w:r>
    </w:p>
    <w:p w14:paraId="4EB55BE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A.11.5.2.10.2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4364</w:t>
      </w:r>
    </w:p>
    <w:p w14:paraId="1E94ADC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A.11.5.3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measurements</w:t>
      </w:r>
      <w:r>
        <w:tab/>
        <w:t>4365</w:t>
      </w:r>
    </w:p>
    <w:p w14:paraId="48DA74F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4365</w:t>
      </w:r>
    </w:p>
    <w:p w14:paraId="7FC710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A.11.5.4.1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not used</w:t>
      </w:r>
      <w:r>
        <w:tab/>
        <w:t>4365</w:t>
      </w:r>
    </w:p>
    <w:p w14:paraId="12D9DB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4365</w:t>
      </w:r>
    </w:p>
    <w:p w14:paraId="4ACD84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4365</w:t>
      </w:r>
    </w:p>
    <w:p w14:paraId="497001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4367</w:t>
      </w:r>
    </w:p>
    <w:p w14:paraId="68E85B2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A.11.5.4.2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used</w:t>
      </w:r>
      <w:r>
        <w:tab/>
        <w:t>4368</w:t>
      </w:r>
    </w:p>
    <w:p w14:paraId="34FEC7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4368</w:t>
      </w:r>
    </w:p>
    <w:p w14:paraId="2D4315D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4368</w:t>
      </w:r>
    </w:p>
    <w:p w14:paraId="01AA30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4370</w:t>
      </w:r>
    </w:p>
    <w:p w14:paraId="790047B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A.11.5.4.3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on SCC when DRX is not used</w:t>
      </w:r>
      <w:r>
        <w:tab/>
        <w:t>4371</w:t>
      </w:r>
    </w:p>
    <w:p w14:paraId="1ACD12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4371</w:t>
      </w:r>
    </w:p>
    <w:p w14:paraId="4847B8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4371</w:t>
      </w:r>
    </w:p>
    <w:p w14:paraId="02758B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4374</w:t>
      </w:r>
    </w:p>
    <w:p w14:paraId="726A3D0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A.11.5.4.4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on SCC when DRX is used</w:t>
      </w:r>
      <w:r>
        <w:tab/>
        <w:t>4375</w:t>
      </w:r>
    </w:p>
    <w:p w14:paraId="70B522E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4375</w:t>
      </w:r>
    </w:p>
    <w:p w14:paraId="70088F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4375</w:t>
      </w:r>
    </w:p>
    <w:p w14:paraId="138243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4378</w:t>
      </w:r>
    </w:p>
    <w:p w14:paraId="0752585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A.11.6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4379</w:t>
      </w:r>
    </w:p>
    <w:p w14:paraId="7D147BB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A.11.6.1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4379</w:t>
      </w:r>
    </w:p>
    <w:p w14:paraId="15DB01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measurement accuracy on a carrier frequency with CCA</w:t>
      </w:r>
      <w:r>
        <w:tab/>
        <w:t>4379</w:t>
      </w:r>
    </w:p>
    <w:p w14:paraId="0DD3C7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4379</w:t>
      </w:r>
    </w:p>
    <w:p w14:paraId="109C96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4379</w:t>
      </w:r>
    </w:p>
    <w:p w14:paraId="624340F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4381</w:t>
      </w:r>
    </w:p>
    <w:p w14:paraId="491F2E9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measurement accuracy on SCC on a carrier frequency with CCA</w:t>
      </w:r>
      <w:r>
        <w:tab/>
        <w:t>4381</w:t>
      </w:r>
    </w:p>
    <w:p w14:paraId="4C4C78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4381</w:t>
      </w:r>
    </w:p>
    <w:p w14:paraId="2CA979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4381</w:t>
      </w:r>
    </w:p>
    <w:p w14:paraId="7C9AC8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4383</w:t>
      </w:r>
    </w:p>
    <w:p w14:paraId="5917552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SS-RSRQ</w:t>
      </w:r>
      <w:r>
        <w:tab/>
        <w:t>4383</w:t>
      </w:r>
    </w:p>
    <w:p w14:paraId="6F2B18A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</w:t>
      </w:r>
      <w:r>
        <w:tab/>
        <w:t>4383</w:t>
      </w:r>
    </w:p>
    <w:p w14:paraId="635E9E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4383</w:t>
      </w:r>
    </w:p>
    <w:p w14:paraId="3FFA608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4383</w:t>
      </w:r>
    </w:p>
    <w:p w14:paraId="035654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4386</w:t>
      </w:r>
    </w:p>
    <w:p w14:paraId="21E5CF6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A.11.6.2.2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4386</w:t>
      </w:r>
    </w:p>
    <w:p w14:paraId="085267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4386</w:t>
      </w:r>
    </w:p>
    <w:p w14:paraId="5C53C5B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4386</w:t>
      </w:r>
    </w:p>
    <w:p w14:paraId="14D56F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4389</w:t>
      </w:r>
    </w:p>
    <w:p w14:paraId="5B17D05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4389</w:t>
      </w:r>
    </w:p>
    <w:p w14:paraId="3B9F96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A.11.6.2.3.1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4389</w:t>
      </w:r>
    </w:p>
    <w:p w14:paraId="74628B3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A.11.6.2.3.2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4389</w:t>
      </w:r>
    </w:p>
    <w:p w14:paraId="03835F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A.11.6.2.3.3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4392</w:t>
      </w:r>
    </w:p>
    <w:p w14:paraId="61F7476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A.11.6.2.4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4392</w:t>
      </w:r>
    </w:p>
    <w:p w14:paraId="667BE8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A.11.6.2.4.1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4392</w:t>
      </w:r>
    </w:p>
    <w:p w14:paraId="3A832C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4392</w:t>
      </w:r>
    </w:p>
    <w:p w14:paraId="553D87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4400</w:t>
      </w:r>
    </w:p>
    <w:p w14:paraId="3487DE1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A.11.6.3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SS-SINR</w:t>
      </w:r>
      <w:r>
        <w:tab/>
        <w:t>4401</w:t>
      </w:r>
    </w:p>
    <w:p w14:paraId="5B60B6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measurement accuracy</w:t>
      </w:r>
      <w:r>
        <w:tab/>
        <w:t>4401</w:t>
      </w:r>
    </w:p>
    <w:p w14:paraId="284F06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4401</w:t>
      </w:r>
    </w:p>
    <w:p w14:paraId="7ABD97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4401</w:t>
      </w:r>
    </w:p>
    <w:p w14:paraId="5663CA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4404</w:t>
      </w:r>
    </w:p>
    <w:p w14:paraId="4D59D87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4404</w:t>
      </w:r>
    </w:p>
    <w:p w14:paraId="0AD24C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4404</w:t>
      </w:r>
    </w:p>
    <w:p w14:paraId="40D78E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4404</w:t>
      </w:r>
    </w:p>
    <w:p w14:paraId="287593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4407</w:t>
      </w:r>
    </w:p>
    <w:p w14:paraId="4195A4F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measurement accuracy on SCC</w:t>
      </w:r>
      <w:r>
        <w:tab/>
        <w:t>4407</w:t>
      </w:r>
    </w:p>
    <w:p w14:paraId="24E59D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A.11.6.3.3.1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4407</w:t>
      </w:r>
    </w:p>
    <w:p w14:paraId="17C4CE9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4407</w:t>
      </w:r>
    </w:p>
    <w:p w14:paraId="743706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4410</w:t>
      </w:r>
    </w:p>
    <w:p w14:paraId="7E08B43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A.11.6.3.4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4410</w:t>
      </w:r>
    </w:p>
    <w:p w14:paraId="2EF60B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A.11.6.3.4.1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4410</w:t>
      </w:r>
    </w:p>
    <w:p w14:paraId="3015BB8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4410</w:t>
      </w:r>
    </w:p>
    <w:p w14:paraId="4CC893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A.11.6.3.4.3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4418</w:t>
      </w:r>
    </w:p>
    <w:p w14:paraId="45BEEFA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4418</w:t>
      </w:r>
    </w:p>
    <w:p w14:paraId="48FBE86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</w:t>
      </w:r>
      <w:r>
        <w:tab/>
        <w:t>4418</w:t>
      </w:r>
    </w:p>
    <w:p w14:paraId="030E92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4418</w:t>
      </w:r>
    </w:p>
    <w:p w14:paraId="61171A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4419</w:t>
      </w:r>
    </w:p>
    <w:p w14:paraId="4E5AF77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4422</w:t>
      </w:r>
    </w:p>
    <w:p w14:paraId="12D3877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A.11.6.5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4422</w:t>
      </w:r>
    </w:p>
    <w:p w14:paraId="58018D4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F168CC">
        <w:rPr>
          <w:snapToGrid w:val="0"/>
        </w:rPr>
        <w:t>on PCC with CCA</w:t>
      </w:r>
      <w:r>
        <w:tab/>
        <w:t>4422</w:t>
      </w:r>
    </w:p>
    <w:p w14:paraId="4E9649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4422</w:t>
      </w:r>
    </w:p>
    <w:p w14:paraId="7693F8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4422</w:t>
      </w:r>
    </w:p>
    <w:p w14:paraId="25BC19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4425</w:t>
      </w:r>
    </w:p>
    <w:p w14:paraId="3C2D0AA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F168CC">
        <w:rPr>
          <w:snapToGrid w:val="0"/>
        </w:rPr>
        <w:t>on SCC with CCA</w:t>
      </w:r>
      <w:r>
        <w:tab/>
        <w:t>4425</w:t>
      </w:r>
    </w:p>
    <w:p w14:paraId="26FF10C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4425</w:t>
      </w:r>
    </w:p>
    <w:p w14:paraId="223431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4425</w:t>
      </w:r>
    </w:p>
    <w:p w14:paraId="47547D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4428</w:t>
      </w:r>
    </w:p>
    <w:p w14:paraId="0F5849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A.11.6.5.3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F168CC">
        <w:rPr>
          <w:snapToGrid w:val="0"/>
        </w:rPr>
        <w:t>on a carrier with CCA</w:t>
      </w:r>
      <w:r>
        <w:tab/>
        <w:t>4428</w:t>
      </w:r>
    </w:p>
    <w:p w14:paraId="48FCC28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4428</w:t>
      </w:r>
    </w:p>
    <w:p w14:paraId="23C08EB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A.11.6.5.3.2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4428</w:t>
      </w:r>
    </w:p>
    <w:p w14:paraId="2D2ECC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4431</w:t>
      </w:r>
    </w:p>
    <w:p w14:paraId="775EBD0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A.11.6.6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Channel occupancy</w:t>
      </w:r>
      <w:r>
        <w:tab/>
        <w:t>4431</w:t>
      </w:r>
    </w:p>
    <w:p w14:paraId="08872A4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A.11.6.6.1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F168CC">
        <w:rPr>
          <w:snapToGrid w:val="0"/>
        </w:rPr>
        <w:t>on PCC with CCA</w:t>
      </w:r>
      <w:r>
        <w:tab/>
        <w:t>4431</w:t>
      </w:r>
    </w:p>
    <w:p w14:paraId="446D09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4431</w:t>
      </w:r>
    </w:p>
    <w:p w14:paraId="260336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4431</w:t>
      </w:r>
    </w:p>
    <w:p w14:paraId="6450FF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4434</w:t>
      </w:r>
    </w:p>
    <w:p w14:paraId="12635BD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A.11.6.6.2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F168CC">
        <w:rPr>
          <w:snapToGrid w:val="0"/>
        </w:rPr>
        <w:t>on SCC with CCA</w:t>
      </w:r>
      <w:r>
        <w:tab/>
        <w:t>4434</w:t>
      </w:r>
    </w:p>
    <w:p w14:paraId="08C691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4434</w:t>
      </w:r>
    </w:p>
    <w:p w14:paraId="44B8AD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4434</w:t>
      </w:r>
    </w:p>
    <w:p w14:paraId="7BF3E6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4437</w:t>
      </w:r>
    </w:p>
    <w:p w14:paraId="56EA6B0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A.11.6.6.3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F168CC">
        <w:rPr>
          <w:snapToGrid w:val="0"/>
        </w:rPr>
        <w:t>on a carrier with CCA</w:t>
      </w:r>
      <w:r>
        <w:tab/>
        <w:t>4437</w:t>
      </w:r>
    </w:p>
    <w:p w14:paraId="7A184DC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4437</w:t>
      </w:r>
    </w:p>
    <w:p w14:paraId="116D60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4437</w:t>
      </w:r>
    </w:p>
    <w:p w14:paraId="2C22B7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4440</w:t>
      </w:r>
    </w:p>
    <w:p w14:paraId="4AE562A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A.11.6.7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E-UTRAN RSRP</w:t>
      </w:r>
      <w:r>
        <w:tab/>
        <w:t>4440</w:t>
      </w:r>
    </w:p>
    <w:p w14:paraId="5D06049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A.11.6.8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E-UTRAN RSRQ</w:t>
      </w:r>
      <w:r>
        <w:tab/>
        <w:t>4440</w:t>
      </w:r>
    </w:p>
    <w:p w14:paraId="4AEA2A7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A.11.6.9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E-UTRAN SINR</w:t>
      </w:r>
      <w:r>
        <w:tab/>
        <w:t>4440</w:t>
      </w:r>
    </w:p>
    <w:p w14:paraId="146BA70B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A.12</w:t>
      </w:r>
      <w:r>
        <w:rPr>
          <w:rFonts w:ascii="Calibri" w:eastAsia="Malgun Gothic" w:hAnsi="Calibri"/>
          <w:szCs w:val="22"/>
        </w:rPr>
        <w:tab/>
      </w:r>
      <w:r>
        <w:t>E-UTRA Standalone Tests with at Least One NR Cell under CCA</w:t>
      </w:r>
      <w:r>
        <w:tab/>
        <w:t>4440</w:t>
      </w:r>
    </w:p>
    <w:p w14:paraId="00F410F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A.12.1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4440</w:t>
      </w:r>
    </w:p>
    <w:p w14:paraId="2E3C720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A.12.1.1</w:t>
      </w:r>
      <w:r>
        <w:rPr>
          <w:rFonts w:ascii="Calibri" w:eastAsia="Malgun Gothic" w:hAnsi="Calibri"/>
          <w:sz w:val="22"/>
          <w:szCs w:val="22"/>
        </w:rPr>
        <w:tab/>
      </w:r>
      <w:r>
        <w:t>Inter-RAT cell re-selection to NR on a carrier frequency with CCA</w:t>
      </w:r>
      <w:r>
        <w:tab/>
        <w:t>4440</w:t>
      </w:r>
    </w:p>
    <w:p w14:paraId="5FEF789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A.12.1.1.1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4440</w:t>
      </w:r>
    </w:p>
    <w:p w14:paraId="00F337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4440</w:t>
      </w:r>
    </w:p>
    <w:p w14:paraId="0D9E5F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4445</w:t>
      </w:r>
    </w:p>
    <w:p w14:paraId="0FBA888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A.12.2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4446</w:t>
      </w:r>
    </w:p>
    <w:p w14:paraId="0215796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A.12.2.1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4446</w:t>
      </w:r>
    </w:p>
    <w:p w14:paraId="0CE037E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val="en-US"/>
        </w:rPr>
        <w:t>A.12.2.1.1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E-UTRAN - </w:t>
      </w:r>
      <w:r w:rsidRPr="00F168CC">
        <w:rPr>
          <w:rFonts w:cs="v4.2.0"/>
          <w:lang w:val="en-US"/>
        </w:rPr>
        <w:t xml:space="preserve">NR </w:t>
      </w:r>
      <w:r w:rsidRPr="00F168CC">
        <w:rPr>
          <w:lang w:val="en-US"/>
        </w:rPr>
        <w:t>with CCA handover</w:t>
      </w:r>
      <w:r>
        <w:tab/>
        <w:t>4446</w:t>
      </w:r>
    </w:p>
    <w:p w14:paraId="10CC9C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A.12.2.1.1.1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4446</w:t>
      </w:r>
    </w:p>
    <w:p w14:paraId="14A846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A.12.2.1.1.2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4451</w:t>
      </w:r>
    </w:p>
    <w:p w14:paraId="16A2DAB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A.12.3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4452</w:t>
      </w:r>
    </w:p>
    <w:p w14:paraId="00ADF99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A.12.3.1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</w:t>
      </w:r>
      <w:r>
        <w:tab/>
        <w:t>4452</w:t>
      </w:r>
    </w:p>
    <w:p w14:paraId="2D4C346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4452</w:t>
      </w:r>
    </w:p>
    <w:p w14:paraId="5F8214A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A.12.4.1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4452</w:t>
      </w:r>
    </w:p>
    <w:p w14:paraId="1C5F1E7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4452</w:t>
      </w:r>
    </w:p>
    <w:p w14:paraId="0820FB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4452</w:t>
      </w:r>
    </w:p>
    <w:p w14:paraId="745754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4456</w:t>
      </w:r>
    </w:p>
    <w:p w14:paraId="55587EC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A.12.4.2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4456</w:t>
      </w:r>
    </w:p>
    <w:p w14:paraId="3F03D9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A.12.4.2.1</w:t>
      </w:r>
      <w:r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4456</w:t>
      </w:r>
    </w:p>
    <w:p w14:paraId="11CA5A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4456</w:t>
      </w:r>
    </w:p>
    <w:p w14:paraId="1B0AC1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4460</w:t>
      </w:r>
    </w:p>
    <w:p w14:paraId="06B76A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A.12.4.2.2</w:t>
      </w:r>
      <w:r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4461</w:t>
      </w:r>
    </w:p>
    <w:p w14:paraId="4573AC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A.12.4.2.2.1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4461</w:t>
      </w:r>
    </w:p>
    <w:p w14:paraId="01B384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4465</w:t>
      </w:r>
    </w:p>
    <w:p w14:paraId="5EF293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A.12.4.2.3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4465</w:t>
      </w:r>
    </w:p>
    <w:p w14:paraId="1B19747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4465</w:t>
      </w:r>
    </w:p>
    <w:p w14:paraId="3A954D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4469</w:t>
      </w:r>
    </w:p>
    <w:p w14:paraId="0CCFB18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A.12.4.2.4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4470</w:t>
      </w:r>
    </w:p>
    <w:p w14:paraId="16DAE0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4470</w:t>
      </w:r>
    </w:p>
    <w:p w14:paraId="65EC71D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4474</w:t>
      </w:r>
    </w:p>
    <w:p w14:paraId="3AD78A3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A.12.4.2.5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4474</w:t>
      </w:r>
    </w:p>
    <w:p w14:paraId="79DE1C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4474</w:t>
      </w:r>
    </w:p>
    <w:p w14:paraId="58F071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4474</w:t>
      </w:r>
    </w:p>
    <w:p w14:paraId="1B4F03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A.12.4.2.6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4475</w:t>
      </w:r>
    </w:p>
    <w:p w14:paraId="4152FCD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4475</w:t>
      </w:r>
    </w:p>
    <w:p w14:paraId="27B989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4475</w:t>
      </w:r>
    </w:p>
    <w:p w14:paraId="13E6BB4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4475</w:t>
      </w:r>
    </w:p>
    <w:p w14:paraId="15AB90E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A.12.5.1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E-UTRAN</w:t>
      </w:r>
      <w:r w:rsidRPr="007275DF">
        <w:sym w:font="Symbol" w:char="F02D"/>
      </w:r>
      <w:r w:rsidRPr="00F168CC">
        <w:rPr>
          <w:lang w:val="en-US"/>
        </w:rPr>
        <w:t>NR SFTD</w:t>
      </w:r>
      <w:r>
        <w:tab/>
        <w:t>4475</w:t>
      </w:r>
    </w:p>
    <w:p w14:paraId="71E295E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A.12.5.1.1</w:t>
      </w:r>
      <w:r>
        <w:rPr>
          <w:rFonts w:ascii="Calibri" w:eastAsia="Malgun Gothic" w:hAnsi="Calibri"/>
          <w:sz w:val="22"/>
          <w:szCs w:val="22"/>
        </w:rPr>
        <w:tab/>
      </w:r>
      <w:r>
        <w:t>Inter-RAT SFTD accuracy with NR target cell under CCA</w:t>
      </w:r>
      <w:r>
        <w:tab/>
        <w:t>4475</w:t>
      </w:r>
    </w:p>
    <w:p w14:paraId="1C9EA5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A.12.5.1.1.1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</w:t>
      </w:r>
      <w:r>
        <w:tab/>
        <w:t>4475</w:t>
      </w:r>
    </w:p>
    <w:p w14:paraId="0D328C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A.12.5.1.1.2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Environment</w:t>
      </w:r>
      <w:r>
        <w:tab/>
        <w:t>4476</w:t>
      </w:r>
    </w:p>
    <w:p w14:paraId="67573B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A.12.5.1.1.3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4481</w:t>
      </w:r>
    </w:p>
    <w:p w14:paraId="188F679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A.12.5.2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E-UTRAN</w:t>
      </w:r>
      <w:r w:rsidRPr="007275DF">
        <w:sym w:font="Symbol" w:char="F02D"/>
      </w:r>
      <w:r w:rsidRPr="00F168CC">
        <w:rPr>
          <w:lang w:val="sv-SE"/>
        </w:rPr>
        <w:t>NR SS-RSRP</w:t>
      </w:r>
      <w:r>
        <w:tab/>
        <w:t>4481</w:t>
      </w:r>
    </w:p>
    <w:p w14:paraId="5085DF0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A.12.5.3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E-UTRAN</w:t>
      </w:r>
      <w:r w:rsidRPr="007275DF">
        <w:sym w:font="Symbol" w:char="F02D"/>
      </w:r>
      <w:r w:rsidRPr="00F168CC">
        <w:rPr>
          <w:lang w:val="sv-SE"/>
        </w:rPr>
        <w:t>NR SS-RSRQ</w:t>
      </w:r>
      <w:r>
        <w:tab/>
        <w:t>4481</w:t>
      </w:r>
    </w:p>
    <w:p w14:paraId="3AC9DAD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A.12.5.4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E-UTRAN</w:t>
      </w:r>
      <w:r w:rsidRPr="007275DF">
        <w:sym w:font="Symbol" w:char="F02D"/>
      </w:r>
      <w:r w:rsidRPr="00F168CC">
        <w:rPr>
          <w:lang w:val="sv-SE"/>
        </w:rPr>
        <w:t>NR SS-SINR</w:t>
      </w:r>
      <w:r>
        <w:tab/>
        <w:t>4481</w:t>
      </w:r>
    </w:p>
    <w:p w14:paraId="6CDD7F5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A.12.5.5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E-UTRAN</w:t>
      </w:r>
      <w:r w:rsidRPr="007275DF">
        <w:sym w:font="Symbol" w:char="F02D"/>
      </w:r>
      <w:r w:rsidRPr="00F168CC">
        <w:rPr>
          <w:lang w:val="sv-SE"/>
        </w:rPr>
        <w:t>NR RSSI</w:t>
      </w:r>
      <w:r>
        <w:tab/>
        <w:t>4481</w:t>
      </w:r>
    </w:p>
    <w:p w14:paraId="086BE60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A.12.5.6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E-UTRAN</w:t>
      </w:r>
      <w:r w:rsidRPr="007275DF">
        <w:sym w:font="Symbol" w:char="F02D"/>
      </w:r>
      <w:r w:rsidRPr="00F168CC">
        <w:rPr>
          <w:lang w:val="sv-SE"/>
        </w:rPr>
        <w:t>NR channel occupancy</w:t>
      </w:r>
      <w:r>
        <w:tab/>
        <w:t>4481</w:t>
      </w:r>
    </w:p>
    <w:p w14:paraId="2E649341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A.13</w:t>
      </w:r>
      <w:r>
        <w:rPr>
          <w:rFonts w:ascii="Calibri" w:eastAsia="Malgun Gothic" w:hAnsi="Calibri"/>
          <w:szCs w:val="22"/>
        </w:rPr>
        <w:tab/>
      </w:r>
      <w:r>
        <w:t>NR Standalone Tests with NR SCell under CCA and All Other NR Cells in FR1</w:t>
      </w:r>
      <w:r>
        <w:tab/>
        <w:t>4482</w:t>
      </w:r>
    </w:p>
    <w:p w14:paraId="6371EFF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A.13.1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4482</w:t>
      </w:r>
    </w:p>
    <w:p w14:paraId="2510B2C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A.13.1.1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4482</w:t>
      </w:r>
    </w:p>
    <w:p w14:paraId="0CA7250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A.13.1.2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4482</w:t>
      </w:r>
    </w:p>
    <w:p w14:paraId="03455CB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A.13.2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4482</w:t>
      </w:r>
    </w:p>
    <w:p w14:paraId="1703593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4482</w:t>
      </w:r>
    </w:p>
    <w:p w14:paraId="7681457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SCell</w:t>
      </w:r>
      <w:r>
        <w:tab/>
        <w:t>4482</w:t>
      </w:r>
    </w:p>
    <w:p w14:paraId="58525A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4482</w:t>
      </w:r>
    </w:p>
    <w:p w14:paraId="6A70F3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4486</w:t>
      </w:r>
    </w:p>
    <w:p w14:paraId="0A2C48B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A.13.2.2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4486</w:t>
      </w:r>
    </w:p>
    <w:p w14:paraId="5FEDE3B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A.13.2.2.1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SCell Activation and Deactivation of known SCell under CCA, 160 ms SCell measurement cycle</w:t>
      </w:r>
      <w:r>
        <w:tab/>
        <w:t>4486</w:t>
      </w:r>
    </w:p>
    <w:p w14:paraId="444540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4486</w:t>
      </w:r>
    </w:p>
    <w:p w14:paraId="2FD07B8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4491</w:t>
      </w:r>
    </w:p>
    <w:p w14:paraId="6C1FDC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A.13.2.2.2 SCell Activation and Deactivation of known SCell under CCA, 640 ms SCell measurement cycle</w:t>
      </w:r>
      <w:r>
        <w:tab/>
        <w:t>4491</w:t>
      </w:r>
    </w:p>
    <w:p w14:paraId="1D4AFD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4491</w:t>
      </w:r>
    </w:p>
    <w:p w14:paraId="60D8CE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4492</w:t>
      </w:r>
    </w:p>
    <w:p w14:paraId="7866B06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A.13.2.2.3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SCell Activation and Deactivation of unknown SCell under CCA</w:t>
      </w:r>
      <w:r>
        <w:tab/>
        <w:t>4492</w:t>
      </w:r>
    </w:p>
    <w:p w14:paraId="16894E4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4492</w:t>
      </w:r>
    </w:p>
    <w:p w14:paraId="2C8D00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4493</w:t>
      </w:r>
    </w:p>
    <w:p w14:paraId="3850F27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A.13.2.3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4493</w:t>
      </w:r>
    </w:p>
    <w:p w14:paraId="1471D7E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4493</w:t>
      </w:r>
    </w:p>
    <w:p w14:paraId="6E74A69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A.13.3.1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4493</w:t>
      </w:r>
    </w:p>
    <w:p w14:paraId="0C28AB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without gaps under non-DRX</w:t>
      </w:r>
      <w:r>
        <w:tab/>
        <w:t>4493</w:t>
      </w:r>
    </w:p>
    <w:p w14:paraId="0F569E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4493</w:t>
      </w:r>
    </w:p>
    <w:p w14:paraId="09038E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4493</w:t>
      </w:r>
    </w:p>
    <w:p w14:paraId="689187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4498</w:t>
      </w:r>
    </w:p>
    <w:p w14:paraId="3211DD0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without gaps under DRX</w:t>
      </w:r>
      <w:r>
        <w:tab/>
        <w:t>4498</w:t>
      </w:r>
    </w:p>
    <w:p w14:paraId="7258BD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4498</w:t>
      </w:r>
    </w:p>
    <w:p w14:paraId="516A58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4498</w:t>
      </w:r>
    </w:p>
    <w:p w14:paraId="77DF61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4503</w:t>
      </w:r>
    </w:p>
    <w:p w14:paraId="4F9F440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 per-UE gaps under non-DRX</w:t>
      </w:r>
      <w:r>
        <w:tab/>
        <w:t>4503</w:t>
      </w:r>
    </w:p>
    <w:p w14:paraId="2C027E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4503</w:t>
      </w:r>
    </w:p>
    <w:p w14:paraId="76C5E9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4503</w:t>
      </w:r>
    </w:p>
    <w:p w14:paraId="218BE0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4508</w:t>
      </w:r>
    </w:p>
    <w:p w14:paraId="0E32B9A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A.13.3.1.4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 per-UE gaps under DRX</w:t>
      </w:r>
      <w:r>
        <w:tab/>
        <w:t>4508</w:t>
      </w:r>
    </w:p>
    <w:p w14:paraId="4B07E3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4508</w:t>
      </w:r>
    </w:p>
    <w:p w14:paraId="08A6DE7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4508</w:t>
      </w:r>
    </w:p>
    <w:p w14:paraId="04B0E2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4513</w:t>
      </w:r>
    </w:p>
    <w:p w14:paraId="10F9CA7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A.13.3.1.5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4513</w:t>
      </w:r>
    </w:p>
    <w:p w14:paraId="59D7D6B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4513</w:t>
      </w:r>
    </w:p>
    <w:p w14:paraId="48562F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4513</w:t>
      </w:r>
    </w:p>
    <w:p w14:paraId="2D720AA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A.13.3.1.6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4514</w:t>
      </w:r>
    </w:p>
    <w:p w14:paraId="0B105E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4514</w:t>
      </w:r>
    </w:p>
    <w:p w14:paraId="0E004B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4515</w:t>
      </w:r>
    </w:p>
    <w:p w14:paraId="3C5B9A2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A.13.3.2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4515</w:t>
      </w:r>
    </w:p>
    <w:p w14:paraId="21358B0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4515</w:t>
      </w:r>
    </w:p>
    <w:p w14:paraId="1E247D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4515</w:t>
      </w:r>
    </w:p>
    <w:p w14:paraId="78EE0ED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4515</w:t>
      </w:r>
    </w:p>
    <w:p w14:paraId="5FBCAC1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4516</w:t>
      </w:r>
    </w:p>
    <w:p w14:paraId="6423DC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4516</w:t>
      </w:r>
    </w:p>
    <w:p w14:paraId="4ED01AE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4516</w:t>
      </w:r>
    </w:p>
    <w:p w14:paraId="20A422E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A.13.3.2.3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4516</w:t>
      </w:r>
    </w:p>
    <w:p w14:paraId="53DBA06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4516</w:t>
      </w:r>
    </w:p>
    <w:p w14:paraId="2BA486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4521</w:t>
      </w:r>
    </w:p>
    <w:p w14:paraId="61C3E2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A.13.3.2.4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4521</w:t>
      </w:r>
    </w:p>
    <w:p w14:paraId="32CB6E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4521</w:t>
      </w:r>
    </w:p>
    <w:p w14:paraId="416533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4526</w:t>
      </w:r>
    </w:p>
    <w:p w14:paraId="6285624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A.13.3.2.5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4527</w:t>
      </w:r>
    </w:p>
    <w:p w14:paraId="32177E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4527</w:t>
      </w:r>
    </w:p>
    <w:p w14:paraId="4A591B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4532</w:t>
      </w:r>
    </w:p>
    <w:p w14:paraId="5793D2A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A.13.3.2.6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4532</w:t>
      </w:r>
    </w:p>
    <w:p w14:paraId="5D0593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4532</w:t>
      </w:r>
    </w:p>
    <w:p w14:paraId="39E95A5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4538</w:t>
      </w:r>
    </w:p>
    <w:p w14:paraId="483C564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A.13.3.3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4539</w:t>
      </w:r>
    </w:p>
    <w:p w14:paraId="4DC7FB3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A.13.3.3.1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not used</w:t>
      </w:r>
      <w:r>
        <w:tab/>
        <w:t>4539</w:t>
      </w:r>
    </w:p>
    <w:p w14:paraId="0BFCBF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4539</w:t>
      </w:r>
    </w:p>
    <w:p w14:paraId="7A5CA0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4539</w:t>
      </w:r>
    </w:p>
    <w:p w14:paraId="4E8FA6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4543</w:t>
      </w:r>
    </w:p>
    <w:p w14:paraId="77F5C0C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A.13.3.3.2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used</w:t>
      </w:r>
      <w:r>
        <w:tab/>
        <w:t>4543</w:t>
      </w:r>
    </w:p>
    <w:p w14:paraId="29F22DD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4543</w:t>
      </w:r>
    </w:p>
    <w:p w14:paraId="4AD4B7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4543</w:t>
      </w:r>
    </w:p>
    <w:p w14:paraId="5D98CCE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4547</w:t>
      </w:r>
    </w:p>
    <w:p w14:paraId="49FAC46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4547</w:t>
      </w:r>
    </w:p>
    <w:p w14:paraId="344DFD4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A.13.4.1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4547</w:t>
      </w:r>
    </w:p>
    <w:p w14:paraId="2EFBA1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A.13.4.1.1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measurement accuracy on a carrier frequency with CCA</w:t>
      </w:r>
      <w:r>
        <w:tab/>
        <w:t>4547</w:t>
      </w:r>
    </w:p>
    <w:p w14:paraId="067486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4547</w:t>
      </w:r>
    </w:p>
    <w:p w14:paraId="3F65A8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4547</w:t>
      </w:r>
    </w:p>
    <w:p w14:paraId="39FAE1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4549</w:t>
      </w:r>
    </w:p>
    <w:p w14:paraId="689E0A3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A.13.4.2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SS-RSRQ</w:t>
      </w:r>
      <w:r>
        <w:tab/>
        <w:t>4549</w:t>
      </w:r>
    </w:p>
    <w:p w14:paraId="11FAABA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A.13.4.2.1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4549</w:t>
      </w:r>
    </w:p>
    <w:p w14:paraId="589837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A.13.4.2.1.1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4549</w:t>
      </w:r>
    </w:p>
    <w:p w14:paraId="62924F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A.13.4.2.1.2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4549</w:t>
      </w:r>
    </w:p>
    <w:p w14:paraId="21FDB66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A.13.4.2.1.3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4556</w:t>
      </w:r>
    </w:p>
    <w:p w14:paraId="1D4A80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A.13.4.3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SS-SINR</w:t>
      </w:r>
      <w:r>
        <w:tab/>
        <w:t>4557</w:t>
      </w:r>
    </w:p>
    <w:p w14:paraId="4E2CCF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A.13.4.3.1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measurement accuracy on SCC</w:t>
      </w:r>
      <w:r>
        <w:tab/>
        <w:t>4557</w:t>
      </w:r>
    </w:p>
    <w:p w14:paraId="2811F0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A.13.4.3.1.1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4557</w:t>
      </w:r>
    </w:p>
    <w:p w14:paraId="53468F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4557</w:t>
      </w:r>
    </w:p>
    <w:p w14:paraId="54EF29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4564</w:t>
      </w:r>
    </w:p>
    <w:p w14:paraId="761FCA5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A.13.4.4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4564</w:t>
      </w:r>
    </w:p>
    <w:p w14:paraId="3CA321C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A.13.4.4.1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</w:t>
      </w:r>
      <w:r>
        <w:tab/>
        <w:t>4564</w:t>
      </w:r>
    </w:p>
    <w:p w14:paraId="5954DB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4564</w:t>
      </w:r>
    </w:p>
    <w:p w14:paraId="277EBDD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4564</w:t>
      </w:r>
    </w:p>
    <w:p w14:paraId="44450B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A.13.4.4.1.3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4568</w:t>
      </w:r>
    </w:p>
    <w:p w14:paraId="27CA16F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A.13.4.5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4568</w:t>
      </w:r>
    </w:p>
    <w:p w14:paraId="0EE09B6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A.13.4.5.1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F168CC">
        <w:rPr>
          <w:snapToGrid w:val="0"/>
        </w:rPr>
        <w:t>on a carrier with CCA</w:t>
      </w:r>
      <w:r>
        <w:tab/>
        <w:t>4568</w:t>
      </w:r>
    </w:p>
    <w:p w14:paraId="59B5F6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4568</w:t>
      </w:r>
    </w:p>
    <w:p w14:paraId="34C3A4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4568</w:t>
      </w:r>
    </w:p>
    <w:p w14:paraId="508E9C8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4571</w:t>
      </w:r>
    </w:p>
    <w:p w14:paraId="0A17FF8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A.13.4.5.2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F168CC">
        <w:rPr>
          <w:snapToGrid w:val="0"/>
        </w:rPr>
        <w:t>on a carrier with CCA</w:t>
      </w:r>
      <w:r>
        <w:tab/>
        <w:t>4571</w:t>
      </w:r>
    </w:p>
    <w:p w14:paraId="55B283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4571</w:t>
      </w:r>
    </w:p>
    <w:p w14:paraId="3C71A4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4571</w:t>
      </w:r>
    </w:p>
    <w:p w14:paraId="6ED079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4575</w:t>
      </w:r>
    </w:p>
    <w:p w14:paraId="4ED305A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A.13.4.6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4575</w:t>
      </w:r>
    </w:p>
    <w:p w14:paraId="108DFC1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A.13.4.6.1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F168CC">
        <w:rPr>
          <w:snapToGrid w:val="0"/>
        </w:rPr>
        <w:t>on SCC with CCA</w:t>
      </w:r>
      <w:r>
        <w:tab/>
        <w:t>4575</w:t>
      </w:r>
    </w:p>
    <w:p w14:paraId="320CDF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4575</w:t>
      </w:r>
    </w:p>
    <w:p w14:paraId="32DFDB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4575</w:t>
      </w:r>
    </w:p>
    <w:p w14:paraId="50F681B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4579</w:t>
      </w:r>
    </w:p>
    <w:p w14:paraId="1BDC47D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A.13.4.6.2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F168CC">
        <w:rPr>
          <w:snapToGrid w:val="0"/>
        </w:rPr>
        <w:t>on a carrier with CCA</w:t>
      </w:r>
      <w:r>
        <w:tab/>
        <w:t>4579</w:t>
      </w:r>
    </w:p>
    <w:p w14:paraId="6CBCD99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4579</w:t>
      </w:r>
    </w:p>
    <w:p w14:paraId="23F3A7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4579</w:t>
      </w:r>
    </w:p>
    <w:p w14:paraId="556A13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4583</w:t>
      </w:r>
    </w:p>
    <w:p w14:paraId="61896312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A.14</w:t>
      </w:r>
      <w:r>
        <w:rPr>
          <w:rFonts w:ascii="Calibri" w:eastAsia="Malgun Gothic" w:hAnsi="Calibri"/>
          <w:szCs w:val="22"/>
        </w:rPr>
        <w:tab/>
      </w:r>
      <w:r>
        <w:t>NR standalone tests for Satellite access</w:t>
      </w:r>
      <w:r>
        <w:tab/>
        <w:t>4583</w:t>
      </w:r>
    </w:p>
    <w:p w14:paraId="6EAA9C8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A.14.1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4583</w:t>
      </w:r>
    </w:p>
    <w:p w14:paraId="2244C67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4583</w:t>
      </w:r>
    </w:p>
    <w:p w14:paraId="437E4C7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4583</w:t>
      </w:r>
    </w:p>
    <w:p w14:paraId="5F47985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4583</w:t>
      </w:r>
    </w:p>
    <w:p w14:paraId="58AD17A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4585</w:t>
      </w:r>
    </w:p>
    <w:p w14:paraId="037142C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 for UE configured with [capability for enhanced requirements]</w:t>
      </w:r>
      <w:r>
        <w:tab/>
        <w:t>4586</w:t>
      </w:r>
    </w:p>
    <w:p w14:paraId="2B1B8F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4586</w:t>
      </w:r>
    </w:p>
    <w:p w14:paraId="5B575F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4586</w:t>
      </w:r>
    </w:p>
    <w:p w14:paraId="41F158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4590</w:t>
      </w:r>
    </w:p>
    <w:p w14:paraId="62E8CC9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Time-based cell reselection to FR1 intra-frequency NR cell</w:t>
      </w:r>
      <w:r>
        <w:tab/>
        <w:t>4590</w:t>
      </w:r>
    </w:p>
    <w:p w14:paraId="17FEDE4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4590</w:t>
      </w:r>
    </w:p>
    <w:p w14:paraId="27A246E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4590</w:t>
      </w:r>
    </w:p>
    <w:p w14:paraId="1787B2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4592</w:t>
      </w:r>
    </w:p>
    <w:p w14:paraId="4BDBF39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Location-based cell reselection to FR1 intra-frequency NR cell</w:t>
      </w:r>
      <w:r>
        <w:tab/>
        <w:t>4593</w:t>
      </w:r>
    </w:p>
    <w:p w14:paraId="501C0D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4593</w:t>
      </w:r>
    </w:p>
    <w:p w14:paraId="5F35D2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4593</w:t>
      </w:r>
    </w:p>
    <w:p w14:paraId="2EE302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4595</w:t>
      </w:r>
    </w:p>
    <w:p w14:paraId="55F3ABD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4596</w:t>
      </w:r>
    </w:p>
    <w:p w14:paraId="00133E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4596</w:t>
      </w:r>
    </w:p>
    <w:p w14:paraId="7D50A8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4596</w:t>
      </w:r>
    </w:p>
    <w:p w14:paraId="1A4D1E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4598</w:t>
      </w:r>
    </w:p>
    <w:p w14:paraId="1B9F7DE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cell for UE configured with [capability for enhanced requirements]</w:t>
      </w:r>
      <w:r>
        <w:tab/>
        <w:t>4599</w:t>
      </w:r>
    </w:p>
    <w:p w14:paraId="50AD448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4599</w:t>
      </w:r>
    </w:p>
    <w:p w14:paraId="222AF1C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4599</w:t>
      </w:r>
    </w:p>
    <w:p w14:paraId="648AD1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4601</w:t>
      </w:r>
    </w:p>
    <w:p w14:paraId="3C86F89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Time-based Cell reselection to FR1 inter-frequency NR satellite access case</w:t>
      </w:r>
      <w:r>
        <w:tab/>
        <w:t>4602</w:t>
      </w:r>
    </w:p>
    <w:p w14:paraId="20FCC6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4602</w:t>
      </w:r>
    </w:p>
    <w:p w14:paraId="1C6094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4602</w:t>
      </w:r>
    </w:p>
    <w:p w14:paraId="403499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4603</w:t>
      </w:r>
    </w:p>
    <w:p w14:paraId="3CE41AA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Location-based Cell reselection to FR1 inter-frequency NR satellite access case</w:t>
      </w:r>
      <w:r>
        <w:tab/>
        <w:t>4604</w:t>
      </w:r>
    </w:p>
    <w:p w14:paraId="15DF35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4604</w:t>
      </w:r>
    </w:p>
    <w:p w14:paraId="2F25E8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4604</w:t>
      </w:r>
    </w:p>
    <w:p w14:paraId="5C48B6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4606</w:t>
      </w:r>
    </w:p>
    <w:p w14:paraId="6C920AE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</w:t>
      </w:r>
      <w:r>
        <w:t>reselection</w:t>
      </w:r>
      <w:r>
        <w:rPr>
          <w:lang w:eastAsia="zh-CN"/>
        </w:rPr>
        <w:t xml:space="preserve"> to FR1 inter-frequency NR case for UE fulfilling low mobility relaxed measurement criterion</w:t>
      </w:r>
      <w:r>
        <w:tab/>
        <w:t>4607</w:t>
      </w:r>
    </w:p>
    <w:p w14:paraId="39B871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4607</w:t>
      </w:r>
    </w:p>
    <w:p w14:paraId="73DD3C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4607</w:t>
      </w:r>
    </w:p>
    <w:p w14:paraId="09597BD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4610</w:t>
      </w:r>
    </w:p>
    <w:p w14:paraId="48F0884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A.14.1.10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4610</w:t>
      </w:r>
    </w:p>
    <w:p w14:paraId="4EA9B7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4610</w:t>
      </w:r>
    </w:p>
    <w:p w14:paraId="5FEBFF8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4610</w:t>
      </w:r>
    </w:p>
    <w:p w14:paraId="7BB737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4612</w:t>
      </w:r>
    </w:p>
    <w:p w14:paraId="3EC72F4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A.14.2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4613</w:t>
      </w:r>
    </w:p>
    <w:p w14:paraId="7A6EB7D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4613</w:t>
      </w:r>
    </w:p>
    <w:p w14:paraId="048FEAF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SAN Handover from FR1 to FR1</w:t>
      </w:r>
      <w:r>
        <w:tab/>
        <w:t>4613</w:t>
      </w:r>
    </w:p>
    <w:p w14:paraId="20366F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4613</w:t>
      </w:r>
    </w:p>
    <w:p w14:paraId="635DBD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4613</w:t>
      </w:r>
    </w:p>
    <w:p w14:paraId="1E380E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4615</w:t>
      </w:r>
    </w:p>
    <w:p w14:paraId="67942EC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</w:t>
      </w:r>
      <w:r w:rsidRPr="00F168C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SAN Handover from FR1 to FR1</w:t>
      </w:r>
      <w:r>
        <w:tab/>
        <w:t>4616</w:t>
      </w:r>
    </w:p>
    <w:p w14:paraId="3AD2D7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4616</w:t>
      </w:r>
    </w:p>
    <w:p w14:paraId="459CF38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4616</w:t>
      </w:r>
    </w:p>
    <w:p w14:paraId="3137A6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4618</w:t>
      </w:r>
    </w:p>
    <w:p w14:paraId="3EEA7E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Intra-frequency SAN time-based </w:t>
      </w:r>
      <w:r w:rsidRPr="00F168CC">
        <w:rPr>
          <w:snapToGrid w:val="0"/>
          <w:lang w:eastAsia="zh-CN"/>
        </w:rPr>
        <w:t>c</w:t>
      </w:r>
      <w:r w:rsidRPr="00F168CC">
        <w:rPr>
          <w:snapToGrid w:val="0"/>
        </w:rPr>
        <w:t>onditional Handover from FR1 to FR1</w:t>
      </w:r>
      <w:r>
        <w:tab/>
        <w:t>4618</w:t>
      </w:r>
    </w:p>
    <w:p w14:paraId="450D0B1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4618</w:t>
      </w:r>
    </w:p>
    <w:p w14:paraId="206EBF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4618</w:t>
      </w:r>
    </w:p>
    <w:p w14:paraId="53BF1F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4621</w:t>
      </w:r>
    </w:p>
    <w:p w14:paraId="6628BA9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</w:t>
      </w:r>
      <w:r w:rsidRPr="00F168CC">
        <w:rPr>
          <w:snapToGrid w:val="0"/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</w:t>
      </w:r>
      <w:r w:rsidRPr="00F168CC">
        <w:rPr>
          <w:snapToGrid w:val="0"/>
          <w:lang w:eastAsia="zh-CN"/>
        </w:rPr>
        <w:t>er</w:t>
      </w:r>
      <w:r w:rsidRPr="00F168CC">
        <w:rPr>
          <w:snapToGrid w:val="0"/>
        </w:rPr>
        <w:t xml:space="preserve">-frequency SAN time-based </w:t>
      </w:r>
      <w:r w:rsidRPr="00F168CC">
        <w:rPr>
          <w:snapToGrid w:val="0"/>
          <w:lang w:eastAsia="zh-CN"/>
        </w:rPr>
        <w:t>c</w:t>
      </w:r>
      <w:r w:rsidRPr="00F168CC">
        <w:rPr>
          <w:snapToGrid w:val="0"/>
        </w:rPr>
        <w:t>onditional Handover from FR1 to FR1</w:t>
      </w:r>
      <w:r>
        <w:tab/>
        <w:t>4621</w:t>
      </w:r>
    </w:p>
    <w:p w14:paraId="438BBA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4621</w:t>
      </w:r>
    </w:p>
    <w:p w14:paraId="62742E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4621</w:t>
      </w:r>
    </w:p>
    <w:p w14:paraId="1E34E9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4623</w:t>
      </w:r>
    </w:p>
    <w:p w14:paraId="6EEB20A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</w:t>
      </w:r>
      <w:r w:rsidRPr="00F168CC">
        <w:rPr>
          <w:snapToGrid w:val="0"/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Intra-frequency SAN distance-based </w:t>
      </w:r>
      <w:r w:rsidRPr="00F168CC">
        <w:rPr>
          <w:snapToGrid w:val="0"/>
          <w:lang w:eastAsia="zh-CN"/>
        </w:rPr>
        <w:t>c</w:t>
      </w:r>
      <w:r w:rsidRPr="00F168CC">
        <w:rPr>
          <w:snapToGrid w:val="0"/>
        </w:rPr>
        <w:t>onditional Handover from FR1 to FR1</w:t>
      </w:r>
      <w:r>
        <w:tab/>
        <w:t>4623</w:t>
      </w:r>
    </w:p>
    <w:p w14:paraId="4D51B4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4623</w:t>
      </w:r>
    </w:p>
    <w:p w14:paraId="528AB9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4624</w:t>
      </w:r>
    </w:p>
    <w:p w14:paraId="2EEF2B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4627</w:t>
      </w:r>
    </w:p>
    <w:p w14:paraId="2859F9C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</w:t>
      </w:r>
      <w:r w:rsidRPr="00F168CC">
        <w:rPr>
          <w:snapToGrid w:val="0"/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</w:t>
      </w:r>
      <w:r w:rsidRPr="00F168CC">
        <w:rPr>
          <w:snapToGrid w:val="0"/>
          <w:lang w:eastAsia="zh-CN"/>
        </w:rPr>
        <w:t>er</w:t>
      </w:r>
      <w:r w:rsidRPr="00F168CC">
        <w:rPr>
          <w:snapToGrid w:val="0"/>
        </w:rPr>
        <w:t xml:space="preserve">-frequency SAN distance-based </w:t>
      </w:r>
      <w:r w:rsidRPr="00F168CC">
        <w:rPr>
          <w:snapToGrid w:val="0"/>
          <w:lang w:eastAsia="zh-CN"/>
        </w:rPr>
        <w:t>c</w:t>
      </w:r>
      <w:r w:rsidRPr="00F168CC">
        <w:rPr>
          <w:snapToGrid w:val="0"/>
        </w:rPr>
        <w:t>onditional Handover from FR1 to FR1</w:t>
      </w:r>
      <w:r>
        <w:tab/>
        <w:t>4627</w:t>
      </w:r>
    </w:p>
    <w:p w14:paraId="1ED134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4627</w:t>
      </w:r>
    </w:p>
    <w:p w14:paraId="5AD1EC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4627</w:t>
      </w:r>
    </w:p>
    <w:p w14:paraId="4257F2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4631</w:t>
      </w:r>
    </w:p>
    <w:p w14:paraId="43112A0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4631</w:t>
      </w:r>
    </w:p>
    <w:p w14:paraId="048613C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RRC Re-establishment for SAN</w:t>
      </w:r>
      <w:r>
        <w:tab/>
        <w:t>4631</w:t>
      </w:r>
    </w:p>
    <w:p w14:paraId="26B18C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A.14.2.2.1.1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FR1</w:t>
      </w:r>
      <w:r>
        <w:tab/>
        <w:t>4631</w:t>
      </w:r>
    </w:p>
    <w:p w14:paraId="0474DB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A.14.2.2.1.2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RRC Re-establishment in FR1</w:t>
      </w:r>
      <w:r>
        <w:tab/>
        <w:t>4634</w:t>
      </w:r>
    </w:p>
    <w:p w14:paraId="12246D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Random Access</w:t>
      </w:r>
      <w:r>
        <w:tab/>
        <w:t>4637</w:t>
      </w:r>
    </w:p>
    <w:p w14:paraId="1A935A3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en-US"/>
        </w:rPr>
        <w:t>14.2.2.2.1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NR standalone</w:t>
      </w:r>
      <w:r>
        <w:tab/>
        <w:t>4637</w:t>
      </w:r>
    </w:p>
    <w:p w14:paraId="21F9707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14.2.2.2.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4637</w:t>
      </w:r>
    </w:p>
    <w:p w14:paraId="795C2F5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4640</w:t>
      </w:r>
    </w:p>
    <w:p w14:paraId="6090F9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14.2.2.2.2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4641</w:t>
      </w:r>
    </w:p>
    <w:p w14:paraId="34C3FFB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4641</w:t>
      </w:r>
    </w:p>
    <w:p w14:paraId="5E3675A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4645</w:t>
      </w:r>
    </w:p>
    <w:p w14:paraId="6A4CAE3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A.14.2.2.3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4646</w:t>
      </w:r>
    </w:p>
    <w:p w14:paraId="1AC505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A.14.2.2.3.1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</w:t>
      </w:r>
      <w:r>
        <w:tab/>
        <w:t>4646</w:t>
      </w:r>
    </w:p>
    <w:p w14:paraId="136FA5F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A.14.2.2.3.1.1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4646</w:t>
      </w:r>
    </w:p>
    <w:p w14:paraId="3D3F82C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A.14.2.2.3.1.2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4646</w:t>
      </w:r>
    </w:p>
    <w:p w14:paraId="4888B1A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A.14.2.2.3.1.3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4649</w:t>
      </w:r>
    </w:p>
    <w:p w14:paraId="3F15528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Timing for Satellite Access</w:t>
      </w:r>
      <w:r>
        <w:tab/>
        <w:t>4649</w:t>
      </w:r>
    </w:p>
    <w:p w14:paraId="300CCC1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 transmit timing for Satellite Access</w:t>
      </w:r>
      <w:r>
        <w:tab/>
        <w:t>4649</w:t>
      </w:r>
    </w:p>
    <w:p w14:paraId="75FEFC5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ko-KR"/>
        </w:rPr>
        <w:t>A.14.3.1.1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ko-KR"/>
        </w:rPr>
        <w:t>NR UE Transmit Timing Test for FR1</w:t>
      </w:r>
      <w:r>
        <w:tab/>
        <w:t>4649</w:t>
      </w:r>
    </w:p>
    <w:p w14:paraId="5222F8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4649</w:t>
      </w:r>
    </w:p>
    <w:p w14:paraId="2297080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4651</w:t>
      </w:r>
    </w:p>
    <w:p w14:paraId="171C955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A.14.3.2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satellite access</w:t>
      </w:r>
      <w:r>
        <w:tab/>
        <w:t>4652</w:t>
      </w:r>
    </w:p>
    <w:p w14:paraId="3E991F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A.14.3.2.1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</w:t>
      </w:r>
      <w:r>
        <w:tab/>
        <w:t>4652</w:t>
      </w:r>
    </w:p>
    <w:p w14:paraId="136A258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4652</w:t>
      </w:r>
    </w:p>
    <w:p w14:paraId="6A2E9DD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4652</w:t>
      </w:r>
    </w:p>
    <w:p w14:paraId="196AD7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A.14.3.2.1.3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4655</w:t>
      </w:r>
    </w:p>
    <w:p w14:paraId="32D5E25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A.14.4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4655</w:t>
      </w:r>
    </w:p>
    <w:p w14:paraId="5258A9E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A.14.4.1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4655</w:t>
      </w:r>
    </w:p>
    <w:p w14:paraId="2E7AC04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SSB-based RLM RS in non-DRX mode</w:t>
      </w:r>
      <w:r>
        <w:tab/>
        <w:t>4655</w:t>
      </w:r>
    </w:p>
    <w:p w14:paraId="362F81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4655</w:t>
      </w:r>
    </w:p>
    <w:p w14:paraId="577FECB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A.14.4.1.1.2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4660</w:t>
      </w:r>
    </w:p>
    <w:p w14:paraId="61AA0E5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SSB-based RLM RS in non-DRX mode</w:t>
      </w:r>
      <w:r>
        <w:tab/>
        <w:t>4660</w:t>
      </w:r>
    </w:p>
    <w:p w14:paraId="53F4E6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4660</w:t>
      </w:r>
    </w:p>
    <w:p w14:paraId="75497C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4666</w:t>
      </w:r>
    </w:p>
    <w:p w14:paraId="1F2CFC8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SSB-based RLM RS in DRX mode</w:t>
      </w:r>
      <w:r>
        <w:tab/>
        <w:t>4666</w:t>
      </w:r>
    </w:p>
    <w:p w14:paraId="1BDF78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4666</w:t>
      </w:r>
    </w:p>
    <w:p w14:paraId="67230F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4670</w:t>
      </w:r>
    </w:p>
    <w:p w14:paraId="470834A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SSB-based RLM RS in DRX mode</w:t>
      </w:r>
      <w:r>
        <w:tab/>
        <w:t>4670</w:t>
      </w:r>
    </w:p>
    <w:p w14:paraId="20D82E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4670</w:t>
      </w:r>
    </w:p>
    <w:p w14:paraId="2074243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4675</w:t>
      </w:r>
    </w:p>
    <w:p w14:paraId="229D7A2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CSI-RS-based RLM in non-DRX mode</w:t>
      </w:r>
      <w:r>
        <w:tab/>
        <w:t>4675</w:t>
      </w:r>
    </w:p>
    <w:p w14:paraId="0E647B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A.14.4.1.5.1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4675</w:t>
      </w:r>
    </w:p>
    <w:p w14:paraId="3FE643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A.14.4.1.5.2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4680</w:t>
      </w:r>
    </w:p>
    <w:p w14:paraId="7FCB55F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CSI-RS-based RLM in non-DRX mode</w:t>
      </w:r>
      <w:r>
        <w:tab/>
        <w:t>4680</w:t>
      </w:r>
    </w:p>
    <w:p w14:paraId="36ACE3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A.14.4.1.6.1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4680</w:t>
      </w:r>
    </w:p>
    <w:p w14:paraId="219713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A.14.4.1.6.2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4685</w:t>
      </w:r>
    </w:p>
    <w:p w14:paraId="3BCA418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CSI-RS-based RLM in DRX mode</w:t>
      </w:r>
      <w:r>
        <w:tab/>
        <w:t>4685</w:t>
      </w:r>
    </w:p>
    <w:p w14:paraId="594102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A.14.4.1.7.1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4685</w:t>
      </w:r>
    </w:p>
    <w:p w14:paraId="2E1B30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A.14.4.1.7.2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4690</w:t>
      </w:r>
    </w:p>
    <w:p w14:paraId="642D9F0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CSI-RS-based RLM in DRX mode</w:t>
      </w:r>
      <w:r>
        <w:tab/>
        <w:t>4690</w:t>
      </w:r>
    </w:p>
    <w:p w14:paraId="453A40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A.14.4.1.8.1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4690</w:t>
      </w:r>
    </w:p>
    <w:p w14:paraId="66C5BB7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A.14.4.1.8.2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4695</w:t>
      </w:r>
    </w:p>
    <w:p w14:paraId="4AB5640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A.14.4.2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 for satellite access</w:t>
      </w:r>
      <w:r>
        <w:tab/>
        <w:t>4695</w:t>
      </w:r>
    </w:p>
    <w:p w14:paraId="2BCA2E7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4695</w:t>
      </w:r>
    </w:p>
    <w:p w14:paraId="066461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4695</w:t>
      </w:r>
    </w:p>
    <w:p w14:paraId="540694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4701</w:t>
      </w:r>
    </w:p>
    <w:p w14:paraId="1B879A6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4701</w:t>
      </w:r>
    </w:p>
    <w:p w14:paraId="3C3BF72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4701</w:t>
      </w:r>
    </w:p>
    <w:p w14:paraId="638660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4706</w:t>
      </w:r>
    </w:p>
    <w:p w14:paraId="3529337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4706</w:t>
      </w:r>
    </w:p>
    <w:p w14:paraId="08A8B06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4706</w:t>
      </w:r>
    </w:p>
    <w:p w14:paraId="4A852F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4712</w:t>
      </w:r>
    </w:p>
    <w:p w14:paraId="7269C27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4712</w:t>
      </w:r>
    </w:p>
    <w:p w14:paraId="5E55F5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4712</w:t>
      </w:r>
    </w:p>
    <w:p w14:paraId="22A7830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4717</w:t>
      </w:r>
    </w:p>
    <w:p w14:paraId="0F5AE5C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A.14.4.2.5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F168CC">
        <w:rPr>
          <w:rFonts w:eastAsia="MS Mincho"/>
        </w:rPr>
        <w:t>in non-DRX mode</w:t>
      </w:r>
      <w:r>
        <w:tab/>
        <w:t>4717</w:t>
      </w:r>
    </w:p>
    <w:p w14:paraId="2D2D16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4717</w:t>
      </w:r>
    </w:p>
    <w:p w14:paraId="35B68A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4722</w:t>
      </w:r>
    </w:p>
    <w:p w14:paraId="36ECA8F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A.14.4.2.6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F168CC">
        <w:rPr>
          <w:rFonts w:eastAsia="MS Mincho"/>
        </w:rPr>
        <w:t>in DRX mode</w:t>
      </w:r>
      <w:r>
        <w:tab/>
        <w:t>4722</w:t>
      </w:r>
    </w:p>
    <w:p w14:paraId="301B02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4722</w:t>
      </w:r>
    </w:p>
    <w:p w14:paraId="174411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4727</w:t>
      </w:r>
    </w:p>
    <w:p w14:paraId="295C7DF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A.14.4.3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for satellite access</w:t>
      </w:r>
      <w:r>
        <w:tab/>
        <w:t>4727</w:t>
      </w:r>
    </w:p>
    <w:p w14:paraId="5C59A65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4727</w:t>
      </w:r>
    </w:p>
    <w:p w14:paraId="764EBB6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4727</w:t>
      </w:r>
    </w:p>
    <w:p w14:paraId="45795FC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A.14.4.3.1.1.1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4727</w:t>
      </w:r>
    </w:p>
    <w:p w14:paraId="5C5C0FA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A.14.4.3.1.1.2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4732</w:t>
      </w:r>
    </w:p>
    <w:p w14:paraId="52D1B35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4732</w:t>
      </w:r>
    </w:p>
    <w:p w14:paraId="51D9EE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A.14.4.3.2.1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4732</w:t>
      </w:r>
    </w:p>
    <w:p w14:paraId="309F221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A.14.4.3.2.1.1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4732</w:t>
      </w:r>
    </w:p>
    <w:p w14:paraId="63EC207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lastRenderedPageBreak/>
        <w:t>A.14.4.3.2.1.2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4736</w:t>
      </w:r>
    </w:p>
    <w:p w14:paraId="74A6CAC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A.14.4.4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for satellite access</w:t>
      </w:r>
      <w:r>
        <w:tab/>
        <w:t>4736</w:t>
      </w:r>
    </w:p>
    <w:p w14:paraId="3DBE01B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A.14.4.4.1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4736</w:t>
      </w:r>
    </w:p>
    <w:p w14:paraId="3D53D5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4736</w:t>
      </w:r>
    </w:p>
    <w:p w14:paraId="5434F5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4740</w:t>
      </w:r>
    </w:p>
    <w:p w14:paraId="0EBE7A8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A.14.4.</w:t>
      </w:r>
      <w:r w:rsidRPr="00F168CC">
        <w:rPr>
          <w:lang w:val="en-US"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Pathloss reference signal switching delay</w:t>
      </w:r>
      <w:r>
        <w:tab/>
        <w:t>4740</w:t>
      </w:r>
    </w:p>
    <w:p w14:paraId="3C6E2F6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</w:t>
      </w:r>
      <w:r w:rsidRPr="00F168CC">
        <w:rPr>
          <w:lang w:val="en-US"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pathloss reference signal switch delay</w:t>
      </w:r>
      <w:r>
        <w:tab/>
        <w:t>4740</w:t>
      </w:r>
    </w:p>
    <w:p w14:paraId="6A1D776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</w:t>
      </w:r>
      <w:r w:rsidRPr="00F168CC">
        <w:rPr>
          <w:lang w:val="en-US" w:eastAsia="zh-CN"/>
        </w:rPr>
        <w:t>5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4740</w:t>
      </w:r>
    </w:p>
    <w:p w14:paraId="0779B2D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</w:t>
      </w:r>
      <w:r w:rsidRPr="00F168CC">
        <w:rPr>
          <w:lang w:val="en-US" w:eastAsia="zh-CN"/>
        </w:rPr>
        <w:t>5</w:t>
      </w:r>
      <w:r>
        <w:t>.1.</w:t>
      </w:r>
      <w:r w:rsidRPr="00F168C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4742</w:t>
      </w:r>
    </w:p>
    <w:p w14:paraId="62CE731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A.14.5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4743</w:t>
      </w:r>
    </w:p>
    <w:p w14:paraId="2523024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4743</w:t>
      </w:r>
    </w:p>
    <w:p w14:paraId="4B1BBA2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without gap under non-DRX</w:t>
      </w:r>
      <w:r>
        <w:tab/>
        <w:t>4743</w:t>
      </w:r>
    </w:p>
    <w:p w14:paraId="01C172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4743</w:t>
      </w:r>
    </w:p>
    <w:p w14:paraId="754862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4743</w:t>
      </w:r>
    </w:p>
    <w:p w14:paraId="74FBA2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4745</w:t>
      </w:r>
    </w:p>
    <w:p w14:paraId="74A883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without gap under DRX</w:t>
      </w:r>
      <w:r>
        <w:tab/>
        <w:t>4746</w:t>
      </w:r>
    </w:p>
    <w:p w14:paraId="7FD60D3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4746</w:t>
      </w:r>
    </w:p>
    <w:p w14:paraId="51C6EA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4746</w:t>
      </w:r>
    </w:p>
    <w:p w14:paraId="571B34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4748</w:t>
      </w:r>
    </w:p>
    <w:p w14:paraId="49A7DCB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without gap under non-DRX with SSB index reading</w:t>
      </w:r>
      <w:r>
        <w:tab/>
        <w:t>4749</w:t>
      </w:r>
    </w:p>
    <w:p w14:paraId="47CC23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4749</w:t>
      </w:r>
    </w:p>
    <w:p w14:paraId="7D7E25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4749</w:t>
      </w:r>
    </w:p>
    <w:p w14:paraId="6B5F81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4751</w:t>
      </w:r>
    </w:p>
    <w:p w14:paraId="49EC14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SA event triggered reporting tests with single measurement gap under non-DRX </w:t>
      </w:r>
      <w:r w:rsidRPr="00F168CC">
        <w:rPr>
          <w:color w:val="000000"/>
        </w:rPr>
        <w:t>for satellite access</w:t>
      </w:r>
      <w:r>
        <w:tab/>
        <w:t>4752</w:t>
      </w:r>
    </w:p>
    <w:p w14:paraId="00CF31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4752</w:t>
      </w:r>
    </w:p>
    <w:p w14:paraId="27B49B6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4752</w:t>
      </w:r>
    </w:p>
    <w:p w14:paraId="56BB3D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4754</w:t>
      </w:r>
    </w:p>
    <w:p w14:paraId="683ADB9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SA event triggered reporting tests with FNO concurrent gaps under DRX </w:t>
      </w:r>
      <w:r w:rsidRPr="00F168CC">
        <w:rPr>
          <w:color w:val="000000"/>
        </w:rPr>
        <w:t>for satellite access</w:t>
      </w:r>
      <w:r>
        <w:tab/>
        <w:t>4755</w:t>
      </w:r>
    </w:p>
    <w:p w14:paraId="35075D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4755</w:t>
      </w:r>
    </w:p>
    <w:p w14:paraId="769692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4755</w:t>
      </w:r>
    </w:p>
    <w:p w14:paraId="098D9B8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A.15.5.1.5.3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4757</w:t>
      </w:r>
    </w:p>
    <w:p w14:paraId="18936E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SA event triggered reporting tests with PPO concurrent gaps under non-DRX with SSB index reading </w:t>
      </w:r>
      <w:r w:rsidRPr="00F168CC">
        <w:rPr>
          <w:color w:val="000000"/>
        </w:rPr>
        <w:t>for satellite access</w:t>
      </w:r>
      <w:r>
        <w:tab/>
        <w:t>4758</w:t>
      </w:r>
    </w:p>
    <w:p w14:paraId="6B0B4DE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4758</w:t>
      </w:r>
    </w:p>
    <w:p w14:paraId="2BB969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4758</w:t>
      </w:r>
    </w:p>
    <w:p w14:paraId="0300A7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4760</w:t>
      </w:r>
    </w:p>
    <w:p w14:paraId="4B2BF8B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A.14.5.2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4761</w:t>
      </w:r>
    </w:p>
    <w:p w14:paraId="70F1A9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A.14.5.2.1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4761</w:t>
      </w:r>
    </w:p>
    <w:p w14:paraId="01F6D72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4761</w:t>
      </w:r>
    </w:p>
    <w:p w14:paraId="75A840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4765</w:t>
      </w:r>
    </w:p>
    <w:p w14:paraId="52B74A4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A.14.5.2.2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4765</w:t>
      </w:r>
    </w:p>
    <w:p w14:paraId="5CA945D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4765</w:t>
      </w:r>
    </w:p>
    <w:p w14:paraId="64E9C8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4769</w:t>
      </w:r>
    </w:p>
    <w:p w14:paraId="77AAF2A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A.14.5.2.3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4769</w:t>
      </w:r>
    </w:p>
    <w:p w14:paraId="742CE4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4769</w:t>
      </w:r>
    </w:p>
    <w:p w14:paraId="793429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4773</w:t>
      </w:r>
    </w:p>
    <w:p w14:paraId="61168E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A.14.5.2.4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4773</w:t>
      </w:r>
    </w:p>
    <w:p w14:paraId="395BA9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4773</w:t>
      </w:r>
    </w:p>
    <w:p w14:paraId="0C90EF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4777</w:t>
      </w:r>
    </w:p>
    <w:p w14:paraId="2F5088F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A.14.5.2.5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4777</w:t>
      </w:r>
    </w:p>
    <w:p w14:paraId="3FA29A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A.14.5.2.5.1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4777</w:t>
      </w:r>
    </w:p>
    <w:p w14:paraId="5C19CA7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4777</w:t>
      </w:r>
    </w:p>
    <w:p w14:paraId="647849A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A.14.5.2.6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4777</w:t>
      </w:r>
    </w:p>
    <w:p w14:paraId="75AFA95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4777</w:t>
      </w:r>
    </w:p>
    <w:p w14:paraId="6F008E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4781</w:t>
      </w:r>
    </w:p>
    <w:p w14:paraId="0378F5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A.14.5.2.7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Event triggered reporting test without gap under non-DRX</w:t>
      </w:r>
      <w:r>
        <w:tab/>
        <w:t>4781</w:t>
      </w:r>
    </w:p>
    <w:p w14:paraId="526AD39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A.14.5.2.7.1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4781</w:t>
      </w:r>
    </w:p>
    <w:p w14:paraId="6743648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4781</w:t>
      </w:r>
    </w:p>
    <w:p w14:paraId="1F7361E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A.14.5.2.7.3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4783</w:t>
      </w:r>
    </w:p>
    <w:p w14:paraId="287EFD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A.14.5.2.8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Event triggered reporting tests without gap under DRX</w:t>
      </w:r>
      <w:r>
        <w:tab/>
        <w:t>4784</w:t>
      </w:r>
    </w:p>
    <w:p w14:paraId="2AD7E41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A.14.5.2.8.1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4784</w:t>
      </w:r>
    </w:p>
    <w:p w14:paraId="375630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A.14.5.2.8.2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4784</w:t>
      </w:r>
    </w:p>
    <w:p w14:paraId="0087F4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A.14.5.2.8.3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4786</w:t>
      </w:r>
    </w:p>
    <w:p w14:paraId="7AA9AC9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L1-RSRP measurement for beam reporting </w:t>
      </w:r>
      <w:r w:rsidRPr="00F168CC">
        <w:rPr>
          <w:rFonts w:eastAsia="MS Mincho" w:cs="Arial"/>
        </w:rPr>
        <w:t>for satellite access</w:t>
      </w:r>
      <w:r>
        <w:tab/>
        <w:t>4787</w:t>
      </w:r>
    </w:p>
    <w:p w14:paraId="5A50482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SSB based L1-RSRP measurement </w:t>
      </w:r>
      <w:r w:rsidRPr="00F168CC">
        <w:rPr>
          <w:rFonts w:eastAsia="MS Mincho" w:cs="Arial"/>
        </w:rPr>
        <w:t>for satellite access</w:t>
      </w:r>
      <w:r w:rsidRPr="00F168CC">
        <w:rPr>
          <w:snapToGrid w:val="0"/>
        </w:rPr>
        <w:t xml:space="preserve"> when DRX is not used</w:t>
      </w:r>
      <w:r>
        <w:tab/>
        <w:t>4787</w:t>
      </w:r>
    </w:p>
    <w:p w14:paraId="54EDA1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4787</w:t>
      </w:r>
    </w:p>
    <w:p w14:paraId="3B5838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4787</w:t>
      </w:r>
    </w:p>
    <w:p w14:paraId="426E4B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4790</w:t>
      </w:r>
    </w:p>
    <w:p w14:paraId="1C4F096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SSB based L1-RSRP measurement </w:t>
      </w:r>
      <w:r w:rsidRPr="00F168CC">
        <w:rPr>
          <w:rFonts w:eastAsia="MS Mincho" w:cs="Arial"/>
        </w:rPr>
        <w:t>for satellite access</w:t>
      </w:r>
      <w:r w:rsidRPr="00F168CC">
        <w:rPr>
          <w:snapToGrid w:val="0"/>
        </w:rPr>
        <w:t xml:space="preserve"> when DRX is used</w:t>
      </w:r>
      <w:r>
        <w:tab/>
        <w:t>4790</w:t>
      </w:r>
    </w:p>
    <w:p w14:paraId="1F2898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4790</w:t>
      </w:r>
    </w:p>
    <w:p w14:paraId="7372F9C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4790</w:t>
      </w:r>
    </w:p>
    <w:p w14:paraId="1CE60D9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4794</w:t>
      </w:r>
    </w:p>
    <w:p w14:paraId="40A4CEF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CSI-RS based L1-RSRP measurement </w:t>
      </w:r>
      <w:r w:rsidRPr="00F168CC">
        <w:rPr>
          <w:rFonts w:eastAsia="MS Mincho" w:cs="Arial"/>
        </w:rPr>
        <w:t>for satellite access</w:t>
      </w:r>
      <w:r w:rsidRPr="00F168CC">
        <w:rPr>
          <w:snapToGrid w:val="0"/>
        </w:rPr>
        <w:t xml:space="preserve"> when DRX is not used</w:t>
      </w:r>
      <w:r>
        <w:tab/>
        <w:t>4794</w:t>
      </w:r>
    </w:p>
    <w:p w14:paraId="0DA3F9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4794</w:t>
      </w:r>
    </w:p>
    <w:p w14:paraId="66A29B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4794</w:t>
      </w:r>
    </w:p>
    <w:p w14:paraId="072472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4798</w:t>
      </w:r>
    </w:p>
    <w:p w14:paraId="1C3E459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CSI-RS based L1-RSRP measurement </w:t>
      </w:r>
      <w:r w:rsidRPr="00F168CC">
        <w:rPr>
          <w:rFonts w:eastAsia="MS Mincho" w:cs="Arial"/>
        </w:rPr>
        <w:t>for satellite access</w:t>
      </w:r>
      <w:r w:rsidRPr="00F168CC">
        <w:rPr>
          <w:snapToGrid w:val="0"/>
        </w:rPr>
        <w:t xml:space="preserve"> when DRX is used</w:t>
      </w:r>
      <w:r>
        <w:tab/>
        <w:t>4798</w:t>
      </w:r>
    </w:p>
    <w:p w14:paraId="1C000EF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4798</w:t>
      </w:r>
    </w:p>
    <w:p w14:paraId="4949F4A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4799</w:t>
      </w:r>
    </w:p>
    <w:p w14:paraId="353BF1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4802</w:t>
      </w:r>
    </w:p>
    <w:p w14:paraId="57B3647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A.14.6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4802</w:t>
      </w:r>
    </w:p>
    <w:p w14:paraId="18223BA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SS-RSRP for SAN</w:t>
      </w:r>
      <w:r>
        <w:tab/>
        <w:t>4802</w:t>
      </w:r>
    </w:p>
    <w:p w14:paraId="7456D99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intra-frequency case measurement accuracy with FR1 serving cell and FR1 target cell</w:t>
      </w:r>
      <w:r>
        <w:tab/>
        <w:t>4802</w:t>
      </w:r>
    </w:p>
    <w:p w14:paraId="42E58B7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4802</w:t>
      </w:r>
    </w:p>
    <w:p w14:paraId="7B23E4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4802</w:t>
      </w:r>
    </w:p>
    <w:p w14:paraId="2AF039F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4806</w:t>
      </w:r>
    </w:p>
    <w:p w14:paraId="5CED57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case measurement accuracy with FR1 serving cell and FR1 target cell</w:t>
      </w:r>
      <w:r>
        <w:tab/>
        <w:t>4806</w:t>
      </w:r>
    </w:p>
    <w:p w14:paraId="1836695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4806</w:t>
      </w:r>
    </w:p>
    <w:p w14:paraId="7A74CC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4806</w:t>
      </w:r>
    </w:p>
    <w:p w14:paraId="6DDA3C8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4809</w:t>
      </w:r>
    </w:p>
    <w:p w14:paraId="68503E2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A.14.6.2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4809</w:t>
      </w:r>
    </w:p>
    <w:p w14:paraId="696CA8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4809</w:t>
      </w:r>
    </w:p>
    <w:p w14:paraId="08926DA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4809</w:t>
      </w:r>
    </w:p>
    <w:p w14:paraId="7486217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4809</w:t>
      </w:r>
    </w:p>
    <w:p w14:paraId="58BFDF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4812</w:t>
      </w:r>
    </w:p>
    <w:p w14:paraId="53FF4CC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A.14.6.2.2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4812</w:t>
      </w:r>
    </w:p>
    <w:p w14:paraId="043291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4812</w:t>
      </w:r>
    </w:p>
    <w:p w14:paraId="230DF9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4812</w:t>
      </w:r>
    </w:p>
    <w:p w14:paraId="6A1ADE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4815</w:t>
      </w:r>
    </w:p>
    <w:p w14:paraId="23DA603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A.14.6.3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4815</w:t>
      </w:r>
    </w:p>
    <w:p w14:paraId="0BAAB0A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measurement accuracy with FR1 serving cell and FR1 target cell</w:t>
      </w:r>
      <w:r>
        <w:tab/>
        <w:t>4815</w:t>
      </w:r>
    </w:p>
    <w:p w14:paraId="2E4865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4815</w:t>
      </w:r>
    </w:p>
    <w:p w14:paraId="2A7A9B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4815</w:t>
      </w:r>
    </w:p>
    <w:p w14:paraId="3C9A06E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4819</w:t>
      </w:r>
    </w:p>
    <w:p w14:paraId="7C08927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A.14.6.3.2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4819</w:t>
      </w:r>
    </w:p>
    <w:p w14:paraId="6FE75C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4819</w:t>
      </w:r>
    </w:p>
    <w:p w14:paraId="19D898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4819</w:t>
      </w:r>
    </w:p>
    <w:p w14:paraId="256D98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4823</w:t>
      </w:r>
    </w:p>
    <w:p w14:paraId="788E987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4823</w:t>
      </w:r>
    </w:p>
    <w:p w14:paraId="117D392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</w:t>
      </w:r>
      <w:r>
        <w:tab/>
        <w:t>4823</w:t>
      </w:r>
    </w:p>
    <w:p w14:paraId="0C0627C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4823</w:t>
      </w:r>
    </w:p>
    <w:p w14:paraId="6330768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4823</w:t>
      </w:r>
    </w:p>
    <w:p w14:paraId="5540CBB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4826</w:t>
      </w:r>
    </w:p>
    <w:p w14:paraId="31D4638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on resource set with repetition off</w:t>
      </w:r>
      <w:r>
        <w:tab/>
        <w:t>4827</w:t>
      </w:r>
    </w:p>
    <w:p w14:paraId="3BFA29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4827</w:t>
      </w:r>
    </w:p>
    <w:p w14:paraId="072634D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4827</w:t>
      </w:r>
    </w:p>
    <w:p w14:paraId="5FC535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A.14.6.4.2.3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4830</w:t>
      </w:r>
    </w:p>
    <w:p w14:paraId="2B922379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A.15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4831</w:t>
      </w:r>
    </w:p>
    <w:p w14:paraId="20679F5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A.15.1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4831</w:t>
      </w:r>
    </w:p>
    <w:p w14:paraId="4257AF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4831</w:t>
      </w:r>
    </w:p>
    <w:p w14:paraId="38F0FF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>
        <w:tab/>
        <w:t>4831</w:t>
      </w:r>
    </w:p>
    <w:p w14:paraId="1085A4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4831</w:t>
      </w:r>
    </w:p>
    <w:p w14:paraId="72129F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4831</w:t>
      </w:r>
    </w:p>
    <w:p w14:paraId="4F76583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4835</w:t>
      </w:r>
    </w:p>
    <w:p w14:paraId="0A22162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inter-frequency NR case</w:t>
      </w:r>
      <w:r>
        <w:tab/>
        <w:t>4835</w:t>
      </w:r>
    </w:p>
    <w:p w14:paraId="58B8EB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4835</w:t>
      </w:r>
    </w:p>
    <w:p w14:paraId="493DC7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4835</w:t>
      </w:r>
    </w:p>
    <w:p w14:paraId="620AB7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4839</w:t>
      </w:r>
    </w:p>
    <w:p w14:paraId="501E8DA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F168C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4839</w:t>
      </w:r>
    </w:p>
    <w:p w14:paraId="3F2CFE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4839</w:t>
      </w:r>
    </w:p>
    <w:p w14:paraId="3C1F31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4839</w:t>
      </w:r>
    </w:p>
    <w:p w14:paraId="13AB93D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4842</w:t>
      </w:r>
    </w:p>
    <w:p w14:paraId="3853F12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F168C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F168CC">
        <w:rPr>
          <w:lang w:val="en-US" w:eastAsia="zh-CN"/>
        </w:rPr>
        <w:t>fulfilling not-at-cell edge relaxed measurement criterion</w:t>
      </w:r>
      <w:r>
        <w:tab/>
        <w:t>4842</w:t>
      </w:r>
    </w:p>
    <w:p w14:paraId="07565E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4842</w:t>
      </w:r>
    </w:p>
    <w:p w14:paraId="1766A58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4842</w:t>
      </w:r>
    </w:p>
    <w:p w14:paraId="57E82D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4845</w:t>
      </w:r>
    </w:p>
    <w:p w14:paraId="0128D62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inter-frequency NR case for UE fulfilling low mobility relaxed measurement criterion</w:t>
      </w:r>
      <w:r>
        <w:tab/>
        <w:t>4845</w:t>
      </w:r>
    </w:p>
    <w:p w14:paraId="16ABDA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4845</w:t>
      </w:r>
    </w:p>
    <w:p w14:paraId="59FC6F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4845</w:t>
      </w:r>
    </w:p>
    <w:p w14:paraId="44534B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4849</w:t>
      </w:r>
    </w:p>
    <w:p w14:paraId="4A81147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FR2-2 inter-frequency NR case for UE </w:t>
      </w:r>
      <w:r w:rsidRPr="00F168CC">
        <w:rPr>
          <w:lang w:val="en-US" w:eastAsia="zh-CN"/>
        </w:rPr>
        <w:t>fulfilling not-at-cell edge relaxed measurement criterion</w:t>
      </w:r>
      <w:r>
        <w:tab/>
        <w:t>4849</w:t>
      </w:r>
    </w:p>
    <w:p w14:paraId="54FA4B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4849</w:t>
      </w:r>
    </w:p>
    <w:p w14:paraId="21362C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4849</w:t>
      </w:r>
    </w:p>
    <w:p w14:paraId="3647A0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4852</w:t>
      </w:r>
    </w:p>
    <w:p w14:paraId="74DC25F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4853</w:t>
      </w:r>
    </w:p>
    <w:p w14:paraId="3CA9900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A.15.2.1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4853</w:t>
      </w:r>
    </w:p>
    <w:p w14:paraId="500857C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4853</w:t>
      </w:r>
    </w:p>
    <w:p w14:paraId="6B1B6B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4853</w:t>
      </w:r>
    </w:p>
    <w:p w14:paraId="16040F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4855</w:t>
      </w:r>
    </w:p>
    <w:p w14:paraId="34D5CAA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4855</w:t>
      </w:r>
    </w:p>
    <w:p w14:paraId="08CD0D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4855</w:t>
      </w:r>
    </w:p>
    <w:p w14:paraId="3D9108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4860</w:t>
      </w:r>
    </w:p>
    <w:p w14:paraId="7FF81C8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A.15.2.1.3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4861</w:t>
      </w:r>
    </w:p>
    <w:p w14:paraId="6C6B6DD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4861</w:t>
      </w:r>
    </w:p>
    <w:p w14:paraId="7061A2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4864</w:t>
      </w:r>
    </w:p>
    <w:p w14:paraId="6C9A66A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A.15.2.1.4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FR2-2</w:t>
      </w:r>
      <w:r>
        <w:tab/>
        <w:t>4865</w:t>
      </w:r>
    </w:p>
    <w:p w14:paraId="7A61538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A.15.2.1.4.1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4865</w:t>
      </w:r>
    </w:p>
    <w:p w14:paraId="02CD94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A.15.2.1.4.2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4868</w:t>
      </w:r>
    </w:p>
    <w:p w14:paraId="23CC3F8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FR2-2</w:t>
      </w:r>
      <w:r>
        <w:tab/>
        <w:t>4869</w:t>
      </w:r>
    </w:p>
    <w:p w14:paraId="6DAD0F3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A.15.2.1.5.1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4869</w:t>
      </w:r>
    </w:p>
    <w:p w14:paraId="232E33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A.15.2.1.5.2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4873</w:t>
      </w:r>
    </w:p>
    <w:p w14:paraId="3E74291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A.15.3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4874</w:t>
      </w:r>
    </w:p>
    <w:p w14:paraId="0959D9D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A.15.3.1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4874</w:t>
      </w:r>
    </w:p>
    <w:p w14:paraId="570799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FR2-2 carrier with CCA to FR2-2 carrier with CCA; unknown target cell</w:t>
      </w:r>
      <w:r>
        <w:tab/>
        <w:t>4874</w:t>
      </w:r>
    </w:p>
    <w:p w14:paraId="59A12F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A.15.3.1.1.1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4874</w:t>
      </w:r>
    </w:p>
    <w:p w14:paraId="17957A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A.15.3.1.1.2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4874</w:t>
      </w:r>
    </w:p>
    <w:p w14:paraId="5C7652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A.15.3.1.1.3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4878</w:t>
      </w:r>
    </w:p>
    <w:p w14:paraId="423986B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FR1 to FR2-2 carrier with CCA; unknown target cell</w:t>
      </w:r>
      <w:r>
        <w:tab/>
        <w:t>4878</w:t>
      </w:r>
    </w:p>
    <w:p w14:paraId="33F111D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A.15.3.1.2.1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4878</w:t>
      </w:r>
    </w:p>
    <w:p w14:paraId="424526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A.15.3.1.2.2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4878</w:t>
      </w:r>
    </w:p>
    <w:p w14:paraId="71DF7F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A.15.3.1.2.3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4882</w:t>
      </w:r>
    </w:p>
    <w:p w14:paraId="2635FC3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A.15.4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4883</w:t>
      </w:r>
    </w:p>
    <w:p w14:paraId="001A8F4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A.15.4.1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4883</w:t>
      </w:r>
    </w:p>
    <w:p w14:paraId="15F62A9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A.15.4.1.1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without gap under non-DRX for FR2-2 with CCA</w:t>
      </w:r>
      <w:r>
        <w:tab/>
        <w:t>4883</w:t>
      </w:r>
    </w:p>
    <w:p w14:paraId="1FCDDB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A.15.4.1.1.1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4883</w:t>
      </w:r>
    </w:p>
    <w:p w14:paraId="375FEA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A.15.4.1.1.2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4885</w:t>
      </w:r>
    </w:p>
    <w:p w14:paraId="75A70BB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A.15.4.2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4886</w:t>
      </w:r>
    </w:p>
    <w:p w14:paraId="247A8AF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A.15.4.2.1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CCA without SSB time index detection when DRX is not used (PCell in FR2-2)</w:t>
      </w:r>
      <w:r>
        <w:tab/>
        <w:t>4886</w:t>
      </w:r>
    </w:p>
    <w:p w14:paraId="0C31BA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A.15.4.2.1.1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4886</w:t>
      </w:r>
    </w:p>
    <w:p w14:paraId="6ACC0CF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A.15.4.2.1.2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4889</w:t>
      </w:r>
    </w:p>
    <w:p w14:paraId="3119A151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A.16</w:t>
      </w:r>
      <w:r>
        <w:rPr>
          <w:rFonts w:ascii="Calibri" w:eastAsia="Malgun Gothic" w:hAnsi="Calibri"/>
          <w:szCs w:val="22"/>
        </w:rPr>
        <w:tab/>
      </w:r>
      <w:r>
        <w:t>NR standalone tests with all NR cells in FR1 for RedCap</w:t>
      </w:r>
      <w:r>
        <w:tab/>
        <w:t>4890</w:t>
      </w:r>
    </w:p>
    <w:p w14:paraId="3F4E6E9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A.16.1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 for RedCap</w:t>
      </w:r>
      <w:r>
        <w:tab/>
        <w:t>4890</w:t>
      </w:r>
    </w:p>
    <w:p w14:paraId="3EF4E88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4890</w:t>
      </w:r>
    </w:p>
    <w:p w14:paraId="548A395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1 Rx UE</w:t>
      </w:r>
      <w:r>
        <w:tab/>
        <w:t>4890</w:t>
      </w:r>
    </w:p>
    <w:p w14:paraId="55C5DF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4890</w:t>
      </w:r>
    </w:p>
    <w:p w14:paraId="23143EA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4890</w:t>
      </w:r>
    </w:p>
    <w:p w14:paraId="5AB450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4894</w:t>
      </w:r>
    </w:p>
    <w:p w14:paraId="528320C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2 Rx UE</w:t>
      </w:r>
      <w:r>
        <w:tab/>
        <w:t>4894</w:t>
      </w:r>
    </w:p>
    <w:p w14:paraId="0B8DD0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4894</w:t>
      </w:r>
    </w:p>
    <w:p w14:paraId="5A9700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4894</w:t>
      </w:r>
    </w:p>
    <w:p w14:paraId="6E03CD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4898</w:t>
      </w:r>
    </w:p>
    <w:p w14:paraId="22F7BFC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1 Rx UE</w:t>
      </w:r>
      <w:r>
        <w:tab/>
        <w:t>4898</w:t>
      </w:r>
    </w:p>
    <w:p w14:paraId="1584BD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4898</w:t>
      </w:r>
    </w:p>
    <w:p w14:paraId="2070A9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4898</w:t>
      </w:r>
    </w:p>
    <w:p w14:paraId="1D2253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4903</w:t>
      </w:r>
    </w:p>
    <w:p w14:paraId="48E2DB0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2 Rx UE</w:t>
      </w:r>
      <w:r>
        <w:tab/>
        <w:t>4903</w:t>
      </w:r>
    </w:p>
    <w:p w14:paraId="41FAB4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4903</w:t>
      </w:r>
    </w:p>
    <w:p w14:paraId="49F41B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4903</w:t>
      </w:r>
    </w:p>
    <w:p w14:paraId="34BFFA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4908</w:t>
      </w:r>
    </w:p>
    <w:p w14:paraId="440656B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FR1 intra-frequency NR case for UE fulfilling stationary relaxed </w:t>
      </w:r>
      <w:r w:rsidRPr="00F168CC">
        <w:rPr>
          <w:lang w:val="en-US" w:eastAsia="zh-CN"/>
        </w:rPr>
        <w:t>measurement</w:t>
      </w:r>
      <w:r>
        <w:rPr>
          <w:lang w:eastAsia="zh-CN"/>
        </w:rPr>
        <w:t xml:space="preserve"> criterion for 1 Rx UE</w:t>
      </w:r>
      <w:r>
        <w:tab/>
        <w:t>4908</w:t>
      </w:r>
    </w:p>
    <w:p w14:paraId="423920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4908</w:t>
      </w:r>
    </w:p>
    <w:p w14:paraId="249B7B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4908</w:t>
      </w:r>
    </w:p>
    <w:p w14:paraId="7BF031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4913</w:t>
      </w:r>
    </w:p>
    <w:p w14:paraId="4898F2B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stationary relaxed measurement criterion for 2 Rx UE</w:t>
      </w:r>
      <w:r>
        <w:tab/>
        <w:t>4913</w:t>
      </w:r>
    </w:p>
    <w:p w14:paraId="2EA40D8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4913</w:t>
      </w:r>
    </w:p>
    <w:p w14:paraId="66A8C7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4913</w:t>
      </w:r>
    </w:p>
    <w:p w14:paraId="73F919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4918</w:t>
      </w:r>
    </w:p>
    <w:p w14:paraId="3666DF1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1 Rx UE</w:t>
      </w:r>
      <w:r>
        <w:tab/>
        <w:t>4918</w:t>
      </w:r>
    </w:p>
    <w:p w14:paraId="238A646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4918</w:t>
      </w:r>
    </w:p>
    <w:p w14:paraId="0F3BA4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4918</w:t>
      </w:r>
    </w:p>
    <w:p w14:paraId="7E1C18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4923</w:t>
      </w:r>
    </w:p>
    <w:p w14:paraId="16E805D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2 Rx UE</w:t>
      </w:r>
      <w:r>
        <w:tab/>
        <w:t>4923</w:t>
      </w:r>
    </w:p>
    <w:p w14:paraId="5E33D5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4923</w:t>
      </w:r>
    </w:p>
    <w:p w14:paraId="059E00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4924</w:t>
      </w:r>
    </w:p>
    <w:p w14:paraId="19779F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4928</w:t>
      </w:r>
    </w:p>
    <w:p w14:paraId="1D3361F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A.16.1.2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cell re-selection for RedCap</w:t>
      </w:r>
      <w:r>
        <w:tab/>
        <w:t>4929</w:t>
      </w:r>
    </w:p>
    <w:p w14:paraId="57430ED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for 1RX</w:t>
      </w:r>
      <w:r>
        <w:tab/>
        <w:t>4929</w:t>
      </w:r>
    </w:p>
    <w:p w14:paraId="429CFF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4929</w:t>
      </w:r>
    </w:p>
    <w:p w14:paraId="1BF3A7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4929</w:t>
      </w:r>
    </w:p>
    <w:p w14:paraId="6D5D25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4932</w:t>
      </w:r>
    </w:p>
    <w:p w14:paraId="297354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for 2RX</w:t>
      </w:r>
      <w:r>
        <w:tab/>
        <w:t>4933</w:t>
      </w:r>
    </w:p>
    <w:p w14:paraId="4889C93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4933</w:t>
      </w:r>
    </w:p>
    <w:p w14:paraId="68FA17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4933</w:t>
      </w:r>
    </w:p>
    <w:p w14:paraId="5D73E4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4936</w:t>
      </w:r>
    </w:p>
    <w:p w14:paraId="42154F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4937</w:t>
      </w:r>
    </w:p>
    <w:p w14:paraId="4692B3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 16.1.2.3.2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4937</w:t>
      </w:r>
    </w:p>
    <w:p w14:paraId="04F079A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4940</w:t>
      </w:r>
    </w:p>
    <w:p w14:paraId="1877A6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4941</w:t>
      </w:r>
    </w:p>
    <w:p w14:paraId="414ABE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A.16.1.2.4.2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4941</w:t>
      </w:r>
    </w:p>
    <w:p w14:paraId="6B74E1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4944</w:t>
      </w:r>
    </w:p>
    <w:p w14:paraId="7E0D190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A.16.1.2.5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stationary relaxed measurement criterion for 1 Rx UE</w:t>
      </w:r>
      <w:r>
        <w:tab/>
        <w:t>4945</w:t>
      </w:r>
    </w:p>
    <w:p w14:paraId="5785A4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4945</w:t>
      </w:r>
    </w:p>
    <w:p w14:paraId="3D0346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4945</w:t>
      </w:r>
    </w:p>
    <w:p w14:paraId="41AF558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4948</w:t>
      </w:r>
    </w:p>
    <w:p w14:paraId="7E70B33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A.16.1.2.6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stationary relaxed measurement criterion for 2 Rx UE</w:t>
      </w:r>
      <w:r>
        <w:tab/>
        <w:t>4949</w:t>
      </w:r>
    </w:p>
    <w:p w14:paraId="449763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4949</w:t>
      </w:r>
    </w:p>
    <w:p w14:paraId="7EDF52A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4949</w:t>
      </w:r>
    </w:p>
    <w:p w14:paraId="5871C4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4952</w:t>
      </w:r>
    </w:p>
    <w:p w14:paraId="1F8E3BF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A.16.2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 for RedCap</w:t>
      </w:r>
      <w:r>
        <w:tab/>
        <w:t>4953</w:t>
      </w:r>
    </w:p>
    <w:p w14:paraId="2E9EB43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A.16.2.1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 for RedCap</w:t>
      </w:r>
      <w:r>
        <w:tab/>
        <w:t>4953</w:t>
      </w:r>
    </w:p>
    <w:p w14:paraId="197575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A.16.2.1.1</w:t>
      </w:r>
      <w:r>
        <w:rPr>
          <w:rFonts w:ascii="Calibri" w:eastAsia="Malgun Gothic" w:hAnsi="Calibri"/>
          <w:sz w:val="22"/>
          <w:szCs w:val="22"/>
        </w:rPr>
        <w:tab/>
      </w:r>
      <w:r>
        <w:t>NR UE CG-SDT Test in FR1 for 1Rx RedCap UE</w:t>
      </w:r>
      <w:r>
        <w:tab/>
        <w:t>4953</w:t>
      </w:r>
    </w:p>
    <w:p w14:paraId="4A2E89C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A.16.2.1.1.1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4953</w:t>
      </w:r>
    </w:p>
    <w:p w14:paraId="7668DE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A.16.2.1.1.2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4954</w:t>
      </w:r>
    </w:p>
    <w:p w14:paraId="30223A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A.16.2.1.1.3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4957</w:t>
      </w:r>
    </w:p>
    <w:p w14:paraId="2C33BB8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A.16.2.1.2</w:t>
      </w:r>
      <w:r>
        <w:rPr>
          <w:rFonts w:ascii="Calibri" w:eastAsia="Malgun Gothic" w:hAnsi="Calibri"/>
          <w:sz w:val="22"/>
          <w:szCs w:val="22"/>
        </w:rPr>
        <w:tab/>
      </w:r>
      <w:r>
        <w:t>NR UE CG-SDT Test in FR1 for 2Rx RedCap UE</w:t>
      </w:r>
      <w:r>
        <w:tab/>
        <w:t>4957</w:t>
      </w:r>
    </w:p>
    <w:p w14:paraId="57ADE83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A.16.2.1.2.1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4957</w:t>
      </w:r>
    </w:p>
    <w:p w14:paraId="45B3167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A.16.2.1.2.2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4958</w:t>
      </w:r>
    </w:p>
    <w:p w14:paraId="0272D1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A.16.2.1.2.3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4961</w:t>
      </w:r>
    </w:p>
    <w:p w14:paraId="09E2443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A.16.3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 for RedCap</w:t>
      </w:r>
      <w:r>
        <w:tab/>
        <w:t>4961</w:t>
      </w:r>
    </w:p>
    <w:p w14:paraId="485EF90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4961</w:t>
      </w:r>
    </w:p>
    <w:p w14:paraId="7E852BB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FR1 to FR1; known target cell for 1 Rx UE</w:t>
      </w:r>
      <w:r>
        <w:tab/>
        <w:t>4961</w:t>
      </w:r>
    </w:p>
    <w:p w14:paraId="55EC2C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4961</w:t>
      </w:r>
    </w:p>
    <w:p w14:paraId="607817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4961</w:t>
      </w:r>
    </w:p>
    <w:p w14:paraId="7A2FC68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4965</w:t>
      </w:r>
    </w:p>
    <w:p w14:paraId="15E0A5C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FR1 to FR1; known target cell for 2 Rx UE</w:t>
      </w:r>
      <w:r>
        <w:tab/>
        <w:t>4965</w:t>
      </w:r>
    </w:p>
    <w:p w14:paraId="664490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4965</w:t>
      </w:r>
    </w:p>
    <w:p w14:paraId="6F6FC8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4965</w:t>
      </w:r>
    </w:p>
    <w:p w14:paraId="2E6B5C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4969</w:t>
      </w:r>
    </w:p>
    <w:p w14:paraId="67D0DBA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FR1 to FR1; unknown target cell for 1 Rx UE</w:t>
      </w:r>
      <w:r>
        <w:tab/>
        <w:t>4969</w:t>
      </w:r>
    </w:p>
    <w:p w14:paraId="52887E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4969</w:t>
      </w:r>
    </w:p>
    <w:p w14:paraId="59596C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4969</w:t>
      </w:r>
    </w:p>
    <w:p w14:paraId="56B3B7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4973</w:t>
      </w:r>
    </w:p>
    <w:p w14:paraId="4785455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FR1 to FR1; unknown target cell for 2 Rx UE</w:t>
      </w:r>
      <w:r>
        <w:tab/>
        <w:t>4973</w:t>
      </w:r>
    </w:p>
    <w:p w14:paraId="5EC187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4973</w:t>
      </w:r>
    </w:p>
    <w:p w14:paraId="416F67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4973</w:t>
      </w:r>
    </w:p>
    <w:p w14:paraId="69E2F9A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FR1 to FR1; unknown target cell for 1 Rx UE</w:t>
      </w:r>
      <w:r>
        <w:tab/>
        <w:t>4977</w:t>
      </w:r>
    </w:p>
    <w:p w14:paraId="43919A6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4977</w:t>
      </w:r>
    </w:p>
    <w:p w14:paraId="43DCFD2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4977</w:t>
      </w:r>
    </w:p>
    <w:p w14:paraId="0FE82F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4981</w:t>
      </w:r>
    </w:p>
    <w:p w14:paraId="5980E65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FR1 to FR1; unknown target cell for 2 Rx UE</w:t>
      </w:r>
      <w:r>
        <w:tab/>
        <w:t>4981</w:t>
      </w:r>
    </w:p>
    <w:p w14:paraId="41113BC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4981</w:t>
      </w:r>
    </w:p>
    <w:p w14:paraId="4D2FD0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4981</w:t>
      </w:r>
    </w:p>
    <w:p w14:paraId="3E659F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4985</w:t>
      </w:r>
    </w:p>
    <w:p w14:paraId="5BAB31A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val="sv-FI"/>
        </w:rPr>
        <w:t>A.16.3.1.7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  <w:lang w:val="sv-FI"/>
        </w:rPr>
        <w:t xml:space="preserve">SA NR </w:t>
      </w:r>
      <w:r w:rsidRPr="00F168CC">
        <w:rPr>
          <w:lang w:val="sv-FI"/>
        </w:rPr>
        <w:t>- E-UTRAN handover for 1Rx UE</w:t>
      </w:r>
      <w:r>
        <w:tab/>
        <w:t>4985</w:t>
      </w:r>
    </w:p>
    <w:p w14:paraId="519C6E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4985</w:t>
      </w:r>
    </w:p>
    <w:p w14:paraId="794A92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4991</w:t>
      </w:r>
    </w:p>
    <w:p w14:paraId="3CE44DC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val="sv-FI"/>
        </w:rPr>
        <w:t>A.16.3.1.8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  <w:lang w:val="sv-FI"/>
        </w:rPr>
        <w:t xml:space="preserve"> SA NR </w:t>
      </w:r>
      <w:r w:rsidRPr="00F168CC">
        <w:rPr>
          <w:lang w:val="sv-FI"/>
        </w:rPr>
        <w:t>- E-UTRAN handover for 2Rx UE</w:t>
      </w:r>
      <w:r>
        <w:tab/>
        <w:t>4991</w:t>
      </w:r>
    </w:p>
    <w:p w14:paraId="1D8904E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4991</w:t>
      </w:r>
    </w:p>
    <w:p w14:paraId="2C8D75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4997</w:t>
      </w:r>
    </w:p>
    <w:p w14:paraId="49EAEED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</w:rPr>
        <w:t>A.16.3.1.9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</w:rPr>
        <w:t>SA NR - E-UTRAN handover with unknown target cell for 1 Rx UE</w:t>
      </w:r>
      <w:r>
        <w:tab/>
        <w:t>4997</w:t>
      </w:r>
    </w:p>
    <w:p w14:paraId="54D968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4997</w:t>
      </w:r>
    </w:p>
    <w:p w14:paraId="3386F7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5004</w:t>
      </w:r>
    </w:p>
    <w:p w14:paraId="5BBFCFE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</w:rPr>
        <w:t>A.16.3.1.10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</w:rPr>
        <w:t xml:space="preserve">SA NR - E-UTRAN handover with unknown target cell for </w:t>
      </w:r>
      <w:r w:rsidRPr="00F168CC">
        <w:rPr>
          <w:rFonts w:cs="v4.2.0"/>
          <w:lang w:eastAsia="zh-CN"/>
        </w:rPr>
        <w:t>2</w:t>
      </w:r>
      <w:r w:rsidRPr="00F168CC">
        <w:rPr>
          <w:rFonts w:cs="v4.2.0"/>
        </w:rPr>
        <w:t xml:space="preserve"> Rx UE</w:t>
      </w:r>
      <w:r>
        <w:tab/>
        <w:t>5004</w:t>
      </w:r>
    </w:p>
    <w:p w14:paraId="68980D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5004</w:t>
      </w:r>
    </w:p>
    <w:p w14:paraId="2C5C7AE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5010</w:t>
      </w:r>
    </w:p>
    <w:p w14:paraId="72E4806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5010</w:t>
      </w:r>
    </w:p>
    <w:p w14:paraId="431FEDD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RRC Re-establishment</w:t>
      </w:r>
      <w:r>
        <w:tab/>
        <w:t>5010</w:t>
      </w:r>
    </w:p>
    <w:p w14:paraId="3AF4A1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FR1 for 1 Rx UE</w:t>
      </w:r>
      <w:r>
        <w:tab/>
        <w:t>5010</w:t>
      </w:r>
    </w:p>
    <w:p w14:paraId="55E98A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A.16.3.2.1.2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FR1 for 2 Rx UE</w:t>
      </w:r>
      <w:r>
        <w:tab/>
        <w:t>5014</w:t>
      </w:r>
    </w:p>
    <w:p w14:paraId="7B7C21B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RRC Re-establishment in FR1 for 1 Rx UE</w:t>
      </w:r>
      <w:r>
        <w:tab/>
        <w:t>5018</w:t>
      </w:r>
    </w:p>
    <w:p w14:paraId="6425638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A.16.3.2.1.4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RRC Re-establishment in FR1 for 2 Rx UE</w:t>
      </w:r>
      <w:r>
        <w:tab/>
        <w:t>5023</w:t>
      </w:r>
    </w:p>
    <w:p w14:paraId="096754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A.16.3.2.1.5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FR1 for 1 Rx UE without serving cell timing</w:t>
      </w:r>
      <w:r>
        <w:tab/>
        <w:t>5028</w:t>
      </w:r>
    </w:p>
    <w:p w14:paraId="5C2B6A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A.16.3.2.1.6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FR1 for 2 Rx UE without serving cell timing</w:t>
      </w:r>
      <w:r>
        <w:tab/>
        <w:t>5032</w:t>
      </w:r>
    </w:p>
    <w:p w14:paraId="08AECE8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Random Access</w:t>
      </w:r>
      <w:r>
        <w:tab/>
        <w:t>5036</w:t>
      </w:r>
    </w:p>
    <w:p w14:paraId="3536577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5036</w:t>
      </w:r>
    </w:p>
    <w:p w14:paraId="00C5D66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contention based random access test in FR1 for NR standalone for 2 Rx UE</w:t>
      </w:r>
      <w:r>
        <w:tab/>
        <w:t>5042</w:t>
      </w:r>
    </w:p>
    <w:p w14:paraId="40BE2D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non-contention based random access test in FR1 for NR standalone for 1 Rx UE</w:t>
      </w:r>
      <w:r>
        <w:tab/>
        <w:t>5047</w:t>
      </w:r>
    </w:p>
    <w:p w14:paraId="5AF357D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A.16.3.2.2.5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5057</w:t>
      </w:r>
    </w:p>
    <w:p w14:paraId="447D105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</w:t>
      </w:r>
      <w:r>
        <w:rPr>
          <w:lang w:eastAsia="zh-CN"/>
        </w:rPr>
        <w:t>6.3.2.2.6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5061</w:t>
      </w:r>
    </w:p>
    <w:p w14:paraId="0CE8DF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A.16.3.2.2.7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F168CC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5065</w:t>
      </w:r>
    </w:p>
    <w:p w14:paraId="5CE1816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A.16.3.2.2.8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F168CC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5069</w:t>
      </w:r>
    </w:p>
    <w:p w14:paraId="522DE48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A.16.3.2.3</w:t>
      </w:r>
      <w:r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5073</w:t>
      </w:r>
    </w:p>
    <w:p w14:paraId="45A595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 for 1 Rx UE</w:t>
      </w:r>
      <w:r>
        <w:tab/>
        <w:t>5073</w:t>
      </w:r>
    </w:p>
    <w:p w14:paraId="7C548E9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A.16.3.2.3.2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 for 2 Rx UE</w:t>
      </w:r>
      <w:r>
        <w:tab/>
        <w:t>5077</w:t>
      </w:r>
    </w:p>
    <w:p w14:paraId="52EEC9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A.16.3.2.3.3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 for 1 Rx UE</w:t>
      </w:r>
      <w:r>
        <w:tab/>
        <w:t>5081</w:t>
      </w:r>
    </w:p>
    <w:p w14:paraId="2DA44A0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A.16.3.2.3.4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 for 2 Rx UE</w:t>
      </w:r>
      <w:r>
        <w:tab/>
        <w:t>5088</w:t>
      </w:r>
    </w:p>
    <w:p w14:paraId="12B9830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A.16.4</w:t>
      </w:r>
      <w:r>
        <w:rPr>
          <w:rFonts w:ascii="Calibri" w:eastAsia="Malgun Gothic" w:hAnsi="Calibri"/>
          <w:sz w:val="22"/>
          <w:szCs w:val="22"/>
        </w:rPr>
        <w:tab/>
      </w:r>
      <w:r>
        <w:t>Timing for RedCap</w:t>
      </w:r>
      <w:r>
        <w:tab/>
        <w:t>5095</w:t>
      </w:r>
    </w:p>
    <w:p w14:paraId="71E4871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5095</w:t>
      </w:r>
    </w:p>
    <w:p w14:paraId="6720997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 for 1Rx RedCap UE</w:t>
      </w:r>
      <w:r>
        <w:tab/>
        <w:t>5095</w:t>
      </w:r>
    </w:p>
    <w:p w14:paraId="68AC1E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5095</w:t>
      </w:r>
    </w:p>
    <w:p w14:paraId="2E1EF8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5097</w:t>
      </w:r>
    </w:p>
    <w:p w14:paraId="753E77A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A.16.4.1.2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 for 2Rx RedCap UE</w:t>
      </w:r>
      <w:r>
        <w:tab/>
        <w:t>5098</w:t>
      </w:r>
    </w:p>
    <w:p w14:paraId="7881FA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5098</w:t>
      </w:r>
    </w:p>
    <w:p w14:paraId="2D767A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A.16.4.1.2.2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5100</w:t>
      </w:r>
    </w:p>
    <w:p w14:paraId="3555848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5100</w:t>
      </w:r>
    </w:p>
    <w:p w14:paraId="2CC9E0A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5100</w:t>
      </w:r>
    </w:p>
    <w:p w14:paraId="57BBFD3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A.16.4.3.1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 for 1 Rx UE</w:t>
      </w:r>
      <w:r>
        <w:tab/>
        <w:t>5100</w:t>
      </w:r>
    </w:p>
    <w:p w14:paraId="61EE41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5100</w:t>
      </w:r>
    </w:p>
    <w:p w14:paraId="0C41BB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5100</w:t>
      </w:r>
    </w:p>
    <w:p w14:paraId="50B4B80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5104</w:t>
      </w:r>
    </w:p>
    <w:p w14:paraId="4005CD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A.16.4.3.2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 for 2 Rx UE</w:t>
      </w:r>
      <w:r>
        <w:tab/>
        <w:t>5104</w:t>
      </w:r>
    </w:p>
    <w:p w14:paraId="39A873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5104</w:t>
      </w:r>
    </w:p>
    <w:p w14:paraId="0E5EEA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5105</w:t>
      </w:r>
    </w:p>
    <w:p w14:paraId="6A4D01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5108</w:t>
      </w:r>
    </w:p>
    <w:p w14:paraId="2730EFB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A.16.5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 for RedCap</w:t>
      </w:r>
      <w:r>
        <w:tab/>
        <w:t>5109</w:t>
      </w:r>
    </w:p>
    <w:p w14:paraId="1B69C13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5109</w:t>
      </w:r>
    </w:p>
    <w:p w14:paraId="4326EEA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 for 1 Rx UE</w:t>
      </w:r>
      <w:r>
        <w:tab/>
        <w:t>5109</w:t>
      </w:r>
    </w:p>
    <w:p w14:paraId="479DED3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5109</w:t>
      </w:r>
    </w:p>
    <w:p w14:paraId="10A2E0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5114</w:t>
      </w:r>
    </w:p>
    <w:p w14:paraId="538F4A9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 for 2 Rx UE</w:t>
      </w:r>
      <w:r>
        <w:tab/>
        <w:t>5114</w:t>
      </w:r>
    </w:p>
    <w:p w14:paraId="3B2C4F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5114</w:t>
      </w:r>
    </w:p>
    <w:p w14:paraId="2DE93B6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5120</w:t>
      </w:r>
    </w:p>
    <w:p w14:paraId="67984FC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 for 1 Rx UE</w:t>
      </w:r>
      <w:r>
        <w:tab/>
        <w:t>5120</w:t>
      </w:r>
    </w:p>
    <w:p w14:paraId="593A81E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5120</w:t>
      </w:r>
    </w:p>
    <w:p w14:paraId="349757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5126</w:t>
      </w:r>
    </w:p>
    <w:p w14:paraId="2CF5AA3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 for 2 Rx UE</w:t>
      </w:r>
      <w:r>
        <w:tab/>
        <w:t>5126</w:t>
      </w:r>
    </w:p>
    <w:p w14:paraId="67908A3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5126</w:t>
      </w:r>
    </w:p>
    <w:p w14:paraId="2F12AE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5132</w:t>
      </w:r>
    </w:p>
    <w:p w14:paraId="7ABE4F6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 for 1 Rx UE</w:t>
      </w:r>
      <w:r>
        <w:tab/>
        <w:t>5132</w:t>
      </w:r>
    </w:p>
    <w:p w14:paraId="71F80A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5132</w:t>
      </w:r>
    </w:p>
    <w:p w14:paraId="53A503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5138</w:t>
      </w:r>
    </w:p>
    <w:p w14:paraId="7C93CDF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 for 2 Rx UE</w:t>
      </w:r>
      <w:r>
        <w:tab/>
        <w:t>5138</w:t>
      </w:r>
    </w:p>
    <w:p w14:paraId="4D528C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5138</w:t>
      </w:r>
    </w:p>
    <w:p w14:paraId="72F7F9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A.16.5.1.6.2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5143</w:t>
      </w:r>
    </w:p>
    <w:p w14:paraId="2E1AC0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 for 1 Rx UE</w:t>
      </w:r>
      <w:r>
        <w:tab/>
        <w:t>5143</w:t>
      </w:r>
    </w:p>
    <w:p w14:paraId="534EC87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5143</w:t>
      </w:r>
    </w:p>
    <w:p w14:paraId="106C8BC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5148</w:t>
      </w:r>
    </w:p>
    <w:p w14:paraId="2F3B9E1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 for 2 Rx UE</w:t>
      </w:r>
      <w:r>
        <w:tab/>
        <w:t>5148</w:t>
      </w:r>
    </w:p>
    <w:p w14:paraId="1D2C02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5148</w:t>
      </w:r>
    </w:p>
    <w:p w14:paraId="3C6E08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5154</w:t>
      </w:r>
    </w:p>
    <w:p w14:paraId="64563A4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 for 1 Rx UE</w:t>
      </w:r>
      <w:r>
        <w:tab/>
        <w:t>5154</w:t>
      </w:r>
    </w:p>
    <w:p w14:paraId="5B07BB7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5154</w:t>
      </w:r>
    </w:p>
    <w:p w14:paraId="52B0C5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5160</w:t>
      </w:r>
    </w:p>
    <w:p w14:paraId="62A74B8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A.16.5.1.10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 for 2 Rx UE</w:t>
      </w:r>
      <w:r>
        <w:tab/>
        <w:t>5160</w:t>
      </w:r>
    </w:p>
    <w:p w14:paraId="4708653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5160</w:t>
      </w:r>
    </w:p>
    <w:p w14:paraId="282092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5166</w:t>
      </w:r>
    </w:p>
    <w:p w14:paraId="04A7D59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A.16.5.1.11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 for 1 Rx UE</w:t>
      </w:r>
      <w:r>
        <w:tab/>
        <w:t>5166</w:t>
      </w:r>
    </w:p>
    <w:p w14:paraId="35B899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5166</w:t>
      </w:r>
    </w:p>
    <w:p w14:paraId="05DA39F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5172</w:t>
      </w:r>
    </w:p>
    <w:p w14:paraId="1FEE2C3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A.16.5.1.12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 for 2 Rx UE</w:t>
      </w:r>
      <w:r>
        <w:tab/>
        <w:t>5172</w:t>
      </w:r>
    </w:p>
    <w:p w14:paraId="0F232D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A.16.5.1.12.1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5172</w:t>
      </w:r>
    </w:p>
    <w:p w14:paraId="539064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A.16.5.1.12.2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5177</w:t>
      </w:r>
    </w:p>
    <w:p w14:paraId="657A33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A.16.5.1.13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 for 1 Rx UE</w:t>
      </w:r>
      <w:r>
        <w:tab/>
        <w:t>5177</w:t>
      </w:r>
    </w:p>
    <w:p w14:paraId="1C1583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A.16.5.1.13.1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5177</w:t>
      </w:r>
    </w:p>
    <w:p w14:paraId="006FDB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A.16.5.1.13.2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5183</w:t>
      </w:r>
    </w:p>
    <w:p w14:paraId="5E56A58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A.16.5.1.14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 for 2 Rx UE</w:t>
      </w:r>
      <w:r>
        <w:tab/>
        <w:t>5183</w:t>
      </w:r>
    </w:p>
    <w:p w14:paraId="3D188C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A.16.5.1.14.1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5183</w:t>
      </w:r>
    </w:p>
    <w:p w14:paraId="71CFFD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A.16.5.1.14.2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5189</w:t>
      </w:r>
    </w:p>
    <w:p w14:paraId="534B50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A.16.5.1.15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 for 1 Rx UE</w:t>
      </w:r>
      <w:r>
        <w:tab/>
        <w:t>5189</w:t>
      </w:r>
    </w:p>
    <w:p w14:paraId="0B6659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A.16.5.1.15.1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5189</w:t>
      </w:r>
    </w:p>
    <w:p w14:paraId="708B1F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A.16.5.1.15.2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5195</w:t>
      </w:r>
    </w:p>
    <w:p w14:paraId="2455D9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A.16.5.1.16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 for 2 Rx UE</w:t>
      </w:r>
      <w:r>
        <w:tab/>
        <w:t>5195</w:t>
      </w:r>
    </w:p>
    <w:p w14:paraId="0C7BCD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A.16.5.1.16.1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5195</w:t>
      </w:r>
    </w:p>
    <w:p w14:paraId="049701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A.16.5.1.16.2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5201</w:t>
      </w:r>
    </w:p>
    <w:p w14:paraId="3020174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5201</w:t>
      </w:r>
    </w:p>
    <w:p w14:paraId="5A2B0CD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5201</w:t>
      </w:r>
    </w:p>
    <w:p w14:paraId="40975C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5201</w:t>
      </w:r>
    </w:p>
    <w:p w14:paraId="09C886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5207</w:t>
      </w:r>
    </w:p>
    <w:p w14:paraId="6CD798B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5207</w:t>
      </w:r>
    </w:p>
    <w:p w14:paraId="260B8D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5207</w:t>
      </w:r>
    </w:p>
    <w:p w14:paraId="24456D2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5213</w:t>
      </w:r>
    </w:p>
    <w:p w14:paraId="167A0B5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A.16.5.2.3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SSB-based BFD and LR in DRX mode for 1 Rx UE</w:t>
      </w:r>
      <w:r>
        <w:tab/>
        <w:t>5213</w:t>
      </w:r>
    </w:p>
    <w:p w14:paraId="631231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A.16.5.2.3.1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5213</w:t>
      </w:r>
    </w:p>
    <w:p w14:paraId="4BFEB8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A.16.5.2.3.2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5220</w:t>
      </w:r>
    </w:p>
    <w:p w14:paraId="06037B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A.16.5.2.4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SSB-based BFD and LR in DRX mode for 2 Rx UE</w:t>
      </w:r>
      <w:r>
        <w:tab/>
        <w:t>5220</w:t>
      </w:r>
    </w:p>
    <w:p w14:paraId="4E97ED8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A.16.5.2.4.1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5220</w:t>
      </w:r>
    </w:p>
    <w:p w14:paraId="3580C2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A.16.5.2.4.2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5226</w:t>
      </w:r>
    </w:p>
    <w:p w14:paraId="27B9C7E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A.16.5.2.5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non-DRX mode for 1 Rx UE</w:t>
      </w:r>
      <w:r>
        <w:tab/>
        <w:t>5226</w:t>
      </w:r>
    </w:p>
    <w:p w14:paraId="1D37E82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A.16.5.2.5.1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5226</w:t>
      </w:r>
    </w:p>
    <w:p w14:paraId="04D2E3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A.16.5.2.5.2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5232</w:t>
      </w:r>
    </w:p>
    <w:p w14:paraId="29767D0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A.16.5.2.6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non-DRX mode for 2 Rx UE</w:t>
      </w:r>
      <w:r>
        <w:tab/>
        <w:t>5232</w:t>
      </w:r>
    </w:p>
    <w:p w14:paraId="41A7736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A.16.5.2.6.1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5232</w:t>
      </w:r>
    </w:p>
    <w:p w14:paraId="5003D6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A.16.5.2.6.2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5238</w:t>
      </w:r>
    </w:p>
    <w:p w14:paraId="3E38303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A.16.5.2.7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DRX mode for 1 Rx UE</w:t>
      </w:r>
      <w:r>
        <w:tab/>
        <w:t>5238</w:t>
      </w:r>
    </w:p>
    <w:p w14:paraId="0C9F0A0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A.16.5.2.7.1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5238</w:t>
      </w:r>
    </w:p>
    <w:p w14:paraId="4C5134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A.16.5.2.7.2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5244</w:t>
      </w:r>
    </w:p>
    <w:p w14:paraId="624C20B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A.16.5.2.8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DRX mode for 2 Rx UE</w:t>
      </w:r>
      <w:r>
        <w:tab/>
        <w:t>5244</w:t>
      </w:r>
    </w:p>
    <w:p w14:paraId="1D90731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A.16.5.2.8.1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5244</w:t>
      </w:r>
    </w:p>
    <w:p w14:paraId="499CD67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A.16.5.2.8.2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5250</w:t>
      </w:r>
    </w:p>
    <w:p w14:paraId="20DC25D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A.16.5.3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5250</w:t>
      </w:r>
    </w:p>
    <w:p w14:paraId="38A3783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5250</w:t>
      </w:r>
    </w:p>
    <w:p w14:paraId="72471B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A.16.5.3.1.1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with non-DRX in SA for 1 Rx UE</w:t>
      </w:r>
      <w:r>
        <w:tab/>
        <w:t>5250</w:t>
      </w:r>
    </w:p>
    <w:p w14:paraId="2D097C1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</w:t>
      </w:r>
      <w:r>
        <w:rPr>
          <w:lang w:eastAsia="zh-CN"/>
        </w:rPr>
        <w:t>1</w:t>
      </w:r>
      <w:r w:rsidRPr="00F168CC">
        <w:rPr>
          <w:rFonts w:eastAsia="MS Mincho"/>
        </w:rPr>
        <w:t>6.5.</w:t>
      </w:r>
      <w:r>
        <w:rPr>
          <w:lang w:eastAsia="zh-CN"/>
        </w:rPr>
        <w:t>3</w:t>
      </w:r>
      <w:r w:rsidRPr="00F168CC">
        <w:rPr>
          <w:rFonts w:eastAsia="MS Mincho"/>
        </w:rPr>
        <w:t>.1.</w:t>
      </w:r>
      <w:r>
        <w:rPr>
          <w:lang w:eastAsia="zh-CN"/>
        </w:rPr>
        <w:t>1</w:t>
      </w:r>
      <w:r w:rsidRPr="00F168CC">
        <w:rPr>
          <w:rFonts w:eastAsia="MS Mincho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5250</w:t>
      </w:r>
    </w:p>
    <w:p w14:paraId="5FEB888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</w:t>
      </w:r>
      <w:r w:rsidRPr="00F168CC">
        <w:rPr>
          <w:rFonts w:eastAsia="MS Mincho"/>
          <w:bCs/>
        </w:rPr>
        <w:t>6.5.3.1.1.</w:t>
      </w:r>
      <w:r w:rsidRPr="00F168CC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5255</w:t>
      </w:r>
    </w:p>
    <w:p w14:paraId="69E27A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A.16.5.3.1.2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with non-DRX in SA for 2 Rx UE</w:t>
      </w:r>
      <w:r>
        <w:tab/>
        <w:t>5255</w:t>
      </w:r>
    </w:p>
    <w:p w14:paraId="3082E60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</w:t>
      </w:r>
      <w:r>
        <w:rPr>
          <w:lang w:eastAsia="zh-CN"/>
        </w:rPr>
        <w:t>1</w:t>
      </w:r>
      <w:r w:rsidRPr="00F168CC">
        <w:rPr>
          <w:rFonts w:eastAsia="MS Mincho"/>
        </w:rPr>
        <w:t>6.5.</w:t>
      </w:r>
      <w:r>
        <w:rPr>
          <w:lang w:eastAsia="zh-CN"/>
        </w:rPr>
        <w:t>3</w:t>
      </w:r>
      <w:r w:rsidRPr="00F168CC">
        <w:rPr>
          <w:rFonts w:eastAsia="MS Mincho"/>
        </w:rPr>
        <w:t>.1.</w:t>
      </w:r>
      <w:r>
        <w:rPr>
          <w:lang w:eastAsia="zh-CN"/>
        </w:rPr>
        <w:t>1</w:t>
      </w:r>
      <w:r w:rsidRPr="00F168CC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5255</w:t>
      </w:r>
    </w:p>
    <w:p w14:paraId="28BE9C37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rFonts w:eastAsia="MS Mincho"/>
          <w:bCs/>
        </w:rPr>
        <w:t>6.5.</w:t>
      </w:r>
      <w:r w:rsidRPr="00F168CC">
        <w:rPr>
          <w:bCs/>
          <w:lang w:eastAsia="zh-CN"/>
        </w:rPr>
        <w:t>3.</w:t>
      </w:r>
      <w:r w:rsidRPr="00F168CC">
        <w:rPr>
          <w:rFonts w:eastAsia="MS Mincho"/>
          <w:bCs/>
        </w:rPr>
        <w:t>1.2.</w:t>
      </w:r>
      <w:r w:rsidRPr="00F168CC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5260</w:t>
      </w:r>
    </w:p>
    <w:p w14:paraId="337BBA6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5260</w:t>
      </w:r>
    </w:p>
    <w:p w14:paraId="2CA9F1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A.16.5.3.2.1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 for 1 Rx UE</w:t>
      </w:r>
      <w:r>
        <w:tab/>
        <w:t>5260</w:t>
      </w:r>
    </w:p>
    <w:p w14:paraId="0E99388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5260</w:t>
      </w:r>
    </w:p>
    <w:p w14:paraId="271AA52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5264</w:t>
      </w:r>
    </w:p>
    <w:p w14:paraId="443EAA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A.16.5.3.2.2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 for 2 Rx UE</w:t>
      </w:r>
      <w:r>
        <w:tab/>
        <w:t>5264</w:t>
      </w:r>
    </w:p>
    <w:p w14:paraId="33258835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5264</w:t>
      </w:r>
    </w:p>
    <w:p w14:paraId="41E7344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16.5.3.2.2.2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5268</w:t>
      </w:r>
    </w:p>
    <w:p w14:paraId="5DCDEF5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A.16.5.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5268</w:t>
      </w:r>
    </w:p>
    <w:p w14:paraId="406300F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A.16.5.4.1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 for 1 Rx UE</w:t>
      </w:r>
      <w:r>
        <w:tab/>
        <w:t>5268</w:t>
      </w:r>
    </w:p>
    <w:p w14:paraId="3128FE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5268</w:t>
      </w:r>
    </w:p>
    <w:p w14:paraId="0CB1233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5272</w:t>
      </w:r>
    </w:p>
    <w:p w14:paraId="02A010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A.16.5.4.2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 for 2 Rx UE</w:t>
      </w:r>
      <w:r>
        <w:tab/>
        <w:t>5272</w:t>
      </w:r>
    </w:p>
    <w:p w14:paraId="51AE880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5272</w:t>
      </w:r>
    </w:p>
    <w:p w14:paraId="2FA695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A.16.5.</w:t>
      </w:r>
      <w:r>
        <w:rPr>
          <w:lang w:eastAsia="zh-CN"/>
        </w:rPr>
        <w:t>4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5276</w:t>
      </w:r>
    </w:p>
    <w:p w14:paraId="24B49A4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A.16.6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for RedCap</w:t>
      </w:r>
      <w:r>
        <w:tab/>
        <w:t>5276</w:t>
      </w:r>
    </w:p>
    <w:p w14:paraId="3F8FC74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5276</w:t>
      </w:r>
    </w:p>
    <w:p w14:paraId="09DD943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A.16.6.1.1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for 1 Rx UE</w:t>
      </w:r>
      <w:r>
        <w:tab/>
        <w:t>5276</w:t>
      </w:r>
    </w:p>
    <w:p w14:paraId="148BC1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5276</w:t>
      </w:r>
    </w:p>
    <w:p w14:paraId="507D87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5276</w:t>
      </w:r>
    </w:p>
    <w:p w14:paraId="7AB0EDA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5280</w:t>
      </w:r>
    </w:p>
    <w:p w14:paraId="709B0E8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A.16.6.1.2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for 2 Rx UE</w:t>
      </w:r>
      <w:r>
        <w:tab/>
        <w:t>5280</w:t>
      </w:r>
    </w:p>
    <w:p w14:paraId="0788C3C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5280</w:t>
      </w:r>
    </w:p>
    <w:p w14:paraId="24CBA3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5280</w:t>
      </w:r>
    </w:p>
    <w:p w14:paraId="3357C8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5284</w:t>
      </w:r>
    </w:p>
    <w:p w14:paraId="49B8F4E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without gap under DRX for 1 Rx UE</w:t>
      </w:r>
      <w:r>
        <w:tab/>
        <w:t>5284</w:t>
      </w:r>
    </w:p>
    <w:p w14:paraId="5797F3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5284</w:t>
      </w:r>
    </w:p>
    <w:p w14:paraId="7B6BD8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5284</w:t>
      </w:r>
    </w:p>
    <w:p w14:paraId="735746B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5288</w:t>
      </w:r>
    </w:p>
    <w:p w14:paraId="763FBA0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without gap under DRX for 2 Rx UE</w:t>
      </w:r>
      <w:r>
        <w:tab/>
        <w:t>5288</w:t>
      </w:r>
    </w:p>
    <w:p w14:paraId="05D1AF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5288</w:t>
      </w:r>
    </w:p>
    <w:p w14:paraId="5846006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5288</w:t>
      </w:r>
    </w:p>
    <w:p w14:paraId="1089B5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5292</w:t>
      </w:r>
    </w:p>
    <w:p w14:paraId="0E0D594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A.16.6.1.5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per-UE gaps under non-DRX for 1 Rx UE</w:t>
      </w:r>
      <w:r>
        <w:tab/>
        <w:t>5292</w:t>
      </w:r>
    </w:p>
    <w:p w14:paraId="312758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6.6.1.</w:t>
      </w:r>
      <w:r w:rsidRPr="00F168CC">
        <w:rPr>
          <w:snapToGrid w:val="0"/>
          <w:lang w:eastAsia="zh-CN"/>
        </w:rPr>
        <w:t>5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5292</w:t>
      </w:r>
    </w:p>
    <w:p w14:paraId="4D8D5A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6.6.1.</w:t>
      </w:r>
      <w:r w:rsidRPr="00F168CC">
        <w:rPr>
          <w:snapToGrid w:val="0"/>
          <w:lang w:eastAsia="zh-CN"/>
        </w:rPr>
        <w:t>5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5292</w:t>
      </w:r>
    </w:p>
    <w:p w14:paraId="42DB2E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6.6.1.</w:t>
      </w:r>
      <w:r w:rsidRPr="00F168CC">
        <w:rPr>
          <w:snapToGrid w:val="0"/>
          <w:lang w:eastAsia="zh-CN"/>
        </w:rPr>
        <w:t>5</w:t>
      </w:r>
      <w:r w:rsidRPr="00F168C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5296</w:t>
      </w:r>
    </w:p>
    <w:p w14:paraId="6D81A45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A.16.6.1.6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per-UE gaps under non-DRX for 2 Rx UE</w:t>
      </w:r>
      <w:r>
        <w:tab/>
        <w:t>5296</w:t>
      </w:r>
    </w:p>
    <w:p w14:paraId="2189DF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6.6.1.</w:t>
      </w:r>
      <w:r w:rsidRPr="00F168CC">
        <w:rPr>
          <w:snapToGrid w:val="0"/>
          <w:lang w:eastAsia="zh-CN"/>
        </w:rPr>
        <w:t>6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5296</w:t>
      </w:r>
    </w:p>
    <w:p w14:paraId="4152883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6.6.1.</w:t>
      </w:r>
      <w:r w:rsidRPr="00F168CC">
        <w:rPr>
          <w:snapToGrid w:val="0"/>
          <w:lang w:eastAsia="zh-CN"/>
        </w:rPr>
        <w:t>6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5296</w:t>
      </w:r>
    </w:p>
    <w:p w14:paraId="16410F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6.6.1.</w:t>
      </w:r>
      <w:r w:rsidRPr="00F168CC">
        <w:rPr>
          <w:snapToGrid w:val="0"/>
          <w:lang w:eastAsia="zh-CN"/>
        </w:rPr>
        <w:t>6</w:t>
      </w:r>
      <w:r w:rsidRPr="00F168C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5300</w:t>
      </w:r>
    </w:p>
    <w:p w14:paraId="58E995D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per-UE gaps under DRX for 1 Rx UE</w:t>
      </w:r>
      <w:r>
        <w:tab/>
        <w:t>5300</w:t>
      </w:r>
    </w:p>
    <w:p w14:paraId="142567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5300</w:t>
      </w:r>
    </w:p>
    <w:p w14:paraId="7A0C7E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A.16.6.1.7.2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5300</w:t>
      </w:r>
    </w:p>
    <w:p w14:paraId="4C51D9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5304</w:t>
      </w:r>
    </w:p>
    <w:p w14:paraId="7B09F4C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per-UE gaps under DRX for 2 Rx UE</w:t>
      </w:r>
      <w:r>
        <w:tab/>
        <w:t>5304</w:t>
      </w:r>
    </w:p>
    <w:p w14:paraId="48004AA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5304</w:t>
      </w:r>
    </w:p>
    <w:p w14:paraId="4E3D23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5304</w:t>
      </w:r>
    </w:p>
    <w:p w14:paraId="1A8C1F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A.16.6.1.8.3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5308</w:t>
      </w:r>
    </w:p>
    <w:p w14:paraId="0C9951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A.16.6.1.9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with SSB index reading for 1 Rx UE</w:t>
      </w:r>
      <w:r>
        <w:tab/>
        <w:t>5308</w:t>
      </w:r>
    </w:p>
    <w:p w14:paraId="70CE9EE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6.6.1.</w:t>
      </w:r>
      <w:r w:rsidRPr="00F168CC">
        <w:rPr>
          <w:snapToGrid w:val="0"/>
          <w:lang w:eastAsia="zh-CN"/>
        </w:rPr>
        <w:t>9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5308</w:t>
      </w:r>
    </w:p>
    <w:p w14:paraId="41B3B70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6.6.1.</w:t>
      </w:r>
      <w:r w:rsidRPr="00F168CC">
        <w:rPr>
          <w:snapToGrid w:val="0"/>
          <w:lang w:eastAsia="zh-CN"/>
        </w:rPr>
        <w:t>9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5308</w:t>
      </w:r>
    </w:p>
    <w:p w14:paraId="2682362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A.16.6.1.9.3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5310</w:t>
      </w:r>
    </w:p>
    <w:p w14:paraId="6C654EF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A.16.6.1.10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with SSB index reading for 2 Rx UE</w:t>
      </w:r>
      <w:r>
        <w:tab/>
        <w:t>5311</w:t>
      </w:r>
    </w:p>
    <w:p w14:paraId="059416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6.6.1.</w:t>
      </w:r>
      <w:r w:rsidRPr="00F168CC">
        <w:rPr>
          <w:snapToGrid w:val="0"/>
          <w:lang w:eastAsia="zh-CN"/>
        </w:rPr>
        <w:t>10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5311</w:t>
      </w:r>
    </w:p>
    <w:p w14:paraId="1D28727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5311</w:t>
      </w:r>
    </w:p>
    <w:p w14:paraId="33BB5D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A.16.6.1.10.3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5312</w:t>
      </w:r>
    </w:p>
    <w:p w14:paraId="35FFBC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per-UE gaps under non-DRX with SSB index reading for 1 Rx UE</w:t>
      </w:r>
      <w:r>
        <w:tab/>
        <w:t>5313</w:t>
      </w:r>
    </w:p>
    <w:p w14:paraId="2EFF31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5313</w:t>
      </w:r>
    </w:p>
    <w:p w14:paraId="0F219D6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5313</w:t>
      </w:r>
    </w:p>
    <w:p w14:paraId="17A147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5315</w:t>
      </w:r>
    </w:p>
    <w:p w14:paraId="214C37D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per-UE gaps under non-DRX with SSB index reading for 2 Rx UE</w:t>
      </w:r>
      <w:r>
        <w:tab/>
        <w:t>5316</w:t>
      </w:r>
    </w:p>
    <w:p w14:paraId="040758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5316</w:t>
      </w:r>
    </w:p>
    <w:p w14:paraId="28D70F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5316</w:t>
      </w:r>
    </w:p>
    <w:p w14:paraId="5D74E8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5318</w:t>
      </w:r>
    </w:p>
    <w:p w14:paraId="6913088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5319</w:t>
      </w:r>
    </w:p>
    <w:p w14:paraId="1A3A6AD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1 Rx UE</w:t>
      </w:r>
      <w:r>
        <w:tab/>
        <w:t>5319</w:t>
      </w:r>
    </w:p>
    <w:p w14:paraId="4E21D7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5319</w:t>
      </w:r>
    </w:p>
    <w:p w14:paraId="0361C76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5324</w:t>
      </w:r>
    </w:p>
    <w:p w14:paraId="592C20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2 Rx UE</w:t>
      </w:r>
      <w:r>
        <w:tab/>
        <w:t>5324</w:t>
      </w:r>
    </w:p>
    <w:p w14:paraId="0CF407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5324</w:t>
      </w:r>
    </w:p>
    <w:p w14:paraId="08BEA9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5329</w:t>
      </w:r>
    </w:p>
    <w:p w14:paraId="157C6D4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for FR1 without SSB time index detection when DRX is used for 1 Rx UE</w:t>
      </w:r>
      <w:r>
        <w:tab/>
        <w:t>5329</w:t>
      </w:r>
    </w:p>
    <w:p w14:paraId="617926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5329</w:t>
      </w:r>
    </w:p>
    <w:p w14:paraId="7FD2FA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5332</w:t>
      </w:r>
    </w:p>
    <w:p w14:paraId="5BE4447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for FR1 without SSB time index detection when DRX is used for 2 Rx UE</w:t>
      </w:r>
      <w:r>
        <w:tab/>
        <w:t>5333</w:t>
      </w:r>
    </w:p>
    <w:p w14:paraId="5F22E8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5333</w:t>
      </w:r>
    </w:p>
    <w:p w14:paraId="59438E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5336</w:t>
      </w:r>
    </w:p>
    <w:p w14:paraId="0FBFBEA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A.16.6.2.5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for FR1 with SSB time index detection when DRX is not used for 1 Rx UE</w:t>
      </w:r>
      <w:r>
        <w:tab/>
        <w:t>5337</w:t>
      </w:r>
    </w:p>
    <w:p w14:paraId="4A024F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A.16.6.2.6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for FR1 with SSB time index detection when DRX is not used for 2 Rx UE</w:t>
      </w:r>
      <w:r>
        <w:tab/>
        <w:t>5337</w:t>
      </w:r>
    </w:p>
    <w:p w14:paraId="55B5C57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A.16.6.2.7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for FR1 with SSB time index detection when DRX is used for 1 Rx UE</w:t>
      </w:r>
      <w:r>
        <w:tab/>
        <w:t>5337</w:t>
      </w:r>
    </w:p>
    <w:p w14:paraId="3964D78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5337</w:t>
      </w:r>
    </w:p>
    <w:p w14:paraId="6CADD8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5341</w:t>
      </w:r>
    </w:p>
    <w:p w14:paraId="645C1F8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A.16.6.2.8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for FR1 with SSB time index detection when DRX is used for 2 Rx UE</w:t>
      </w:r>
      <w:r>
        <w:tab/>
        <w:t>5342</w:t>
      </w:r>
    </w:p>
    <w:p w14:paraId="3D3281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5342</w:t>
      </w:r>
    </w:p>
    <w:p w14:paraId="5595036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5346</w:t>
      </w:r>
    </w:p>
    <w:p w14:paraId="50AFBAF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A.16.6.2.9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additional mandatory gap pattern for 1 Rx UE</w:t>
      </w:r>
      <w:r>
        <w:tab/>
        <w:t>5347</w:t>
      </w:r>
    </w:p>
    <w:p w14:paraId="00A472F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5347</w:t>
      </w:r>
    </w:p>
    <w:p w14:paraId="3FDA5F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5349</w:t>
      </w:r>
    </w:p>
    <w:p w14:paraId="379D8D9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A.16.6.2.10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additional mandatory gap pattern for 2 Rx UE</w:t>
      </w:r>
      <w:r>
        <w:tab/>
        <w:t>5350</w:t>
      </w:r>
    </w:p>
    <w:p w14:paraId="324D9E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5350</w:t>
      </w:r>
    </w:p>
    <w:p w14:paraId="66B4CA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5352</w:t>
      </w:r>
    </w:p>
    <w:p w14:paraId="40D1833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A.16.6.2.11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for FR1 when DRX is used for 1 Rx UE</w:t>
      </w:r>
      <w:r>
        <w:tab/>
        <w:t>5353</w:t>
      </w:r>
    </w:p>
    <w:p w14:paraId="40A443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A.16.6.2.11.1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5353</w:t>
      </w:r>
    </w:p>
    <w:p w14:paraId="78BD7F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A.16.6.2.11.2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5356</w:t>
      </w:r>
    </w:p>
    <w:p w14:paraId="18CC80D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A.16.6.2.12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for FR1 when DRX is used for 2 Rx UE</w:t>
      </w:r>
      <w:r>
        <w:tab/>
        <w:t>5356</w:t>
      </w:r>
    </w:p>
    <w:p w14:paraId="787748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5356</w:t>
      </w:r>
    </w:p>
    <w:p w14:paraId="131482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5360</w:t>
      </w:r>
    </w:p>
    <w:p w14:paraId="14CFF5B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A.16.6.3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5361</w:t>
      </w:r>
    </w:p>
    <w:p w14:paraId="09113D6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NR - E-UTRAN event-triggered reporting in non-DRX in FR1 for 1 Rx UE</w:t>
      </w:r>
      <w:r>
        <w:tab/>
        <w:t>5361</w:t>
      </w:r>
    </w:p>
    <w:p w14:paraId="756D51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5361</w:t>
      </w:r>
    </w:p>
    <w:p w14:paraId="7DDA18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5366</w:t>
      </w:r>
    </w:p>
    <w:p w14:paraId="32E2D09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NR - E-UTRAN event-triggered reporting in non-DRX in FR1 for 2 Rx UE</w:t>
      </w:r>
      <w:r>
        <w:tab/>
        <w:t>5366</w:t>
      </w:r>
    </w:p>
    <w:p w14:paraId="4268CE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5366</w:t>
      </w:r>
    </w:p>
    <w:p w14:paraId="49B988D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5371</w:t>
      </w:r>
    </w:p>
    <w:p w14:paraId="6DC324F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NR - E-UTRAN event-triggered reporting in DRX in FR1 for 1 Rx UE</w:t>
      </w:r>
      <w:r>
        <w:tab/>
        <w:t>5371</w:t>
      </w:r>
    </w:p>
    <w:p w14:paraId="726E5D3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A.16.6.3.3.1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5371</w:t>
      </w:r>
    </w:p>
    <w:p w14:paraId="0EFBE5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5376</w:t>
      </w:r>
    </w:p>
    <w:p w14:paraId="70AE67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NR - E-UTRAN event-triggered reporting in DRX in FR1 for 2 Rx UE</w:t>
      </w:r>
      <w:r>
        <w:tab/>
        <w:t>5376</w:t>
      </w:r>
    </w:p>
    <w:p w14:paraId="6DC416B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A.16.6.3.4.1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5376</w:t>
      </w:r>
    </w:p>
    <w:p w14:paraId="16A79C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A.16.6.3.4.2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5381</w:t>
      </w:r>
    </w:p>
    <w:p w14:paraId="371F71B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5381</w:t>
      </w:r>
    </w:p>
    <w:p w14:paraId="4C5B687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not used for 1 Rx UE</w:t>
      </w:r>
      <w:r>
        <w:tab/>
        <w:t>5381</w:t>
      </w:r>
    </w:p>
    <w:p w14:paraId="69C404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5381</w:t>
      </w:r>
    </w:p>
    <w:p w14:paraId="1FDD8B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5381</w:t>
      </w:r>
    </w:p>
    <w:p w14:paraId="1149CA3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5384</w:t>
      </w:r>
    </w:p>
    <w:p w14:paraId="56E03C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not used for 2 Rx UE</w:t>
      </w:r>
      <w:r>
        <w:tab/>
        <w:t>5384</w:t>
      </w:r>
    </w:p>
    <w:p w14:paraId="73800E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5384</w:t>
      </w:r>
    </w:p>
    <w:p w14:paraId="12C646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5385</w:t>
      </w:r>
    </w:p>
    <w:p w14:paraId="5B8EEB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5388</w:t>
      </w:r>
    </w:p>
    <w:p w14:paraId="14F4C12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used for 1 Rx UE</w:t>
      </w:r>
      <w:r>
        <w:tab/>
        <w:t>5388</w:t>
      </w:r>
    </w:p>
    <w:p w14:paraId="0CA336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5388</w:t>
      </w:r>
    </w:p>
    <w:p w14:paraId="6C655F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5389</w:t>
      </w:r>
    </w:p>
    <w:p w14:paraId="08018C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5392</w:t>
      </w:r>
    </w:p>
    <w:p w14:paraId="3E828E2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used for 2 Rx UE</w:t>
      </w:r>
      <w:r>
        <w:tab/>
        <w:t>5392</w:t>
      </w:r>
    </w:p>
    <w:p w14:paraId="319347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5392</w:t>
      </w:r>
    </w:p>
    <w:p w14:paraId="7A31A0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5393</w:t>
      </w:r>
    </w:p>
    <w:p w14:paraId="5CF3847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5396</w:t>
      </w:r>
    </w:p>
    <w:p w14:paraId="052E6DF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not used for 1 Rx UE</w:t>
      </w:r>
      <w:r>
        <w:tab/>
        <w:t>5396</w:t>
      </w:r>
    </w:p>
    <w:p w14:paraId="613DDC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5396</w:t>
      </w:r>
    </w:p>
    <w:p w14:paraId="1D53FFE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5397</w:t>
      </w:r>
    </w:p>
    <w:p w14:paraId="3A8DE0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5400</w:t>
      </w:r>
    </w:p>
    <w:p w14:paraId="6FD8E1A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not used for 2 Rx UE</w:t>
      </w:r>
      <w:r>
        <w:tab/>
        <w:t>5400</w:t>
      </w:r>
    </w:p>
    <w:p w14:paraId="6E54E34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A.16.6.4.6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5400</w:t>
      </w:r>
    </w:p>
    <w:p w14:paraId="49A1376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A.16.6.4.6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5401</w:t>
      </w:r>
    </w:p>
    <w:p w14:paraId="48D80F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A.16.6.4.6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5404</w:t>
      </w:r>
    </w:p>
    <w:p w14:paraId="23D60AE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used for 1 Rx UE</w:t>
      </w:r>
      <w:r>
        <w:tab/>
        <w:t>5404</w:t>
      </w:r>
    </w:p>
    <w:p w14:paraId="656DA6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A.16.6.4.7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5404</w:t>
      </w:r>
    </w:p>
    <w:p w14:paraId="3A8CC6C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5405</w:t>
      </w:r>
    </w:p>
    <w:p w14:paraId="45B327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A.16.6.4.7.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5408</w:t>
      </w:r>
    </w:p>
    <w:p w14:paraId="04F7686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used for 2 Rx UE</w:t>
      </w:r>
      <w:r>
        <w:tab/>
        <w:t>5408</w:t>
      </w:r>
    </w:p>
    <w:p w14:paraId="226BF5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A.16.6.4.8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5408</w:t>
      </w:r>
    </w:p>
    <w:p w14:paraId="22B90C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A.16.6.4.8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5409</w:t>
      </w:r>
    </w:p>
    <w:p w14:paraId="3018CD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A.16.6.4.8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5412</w:t>
      </w:r>
    </w:p>
    <w:p w14:paraId="4296023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A.16.6.7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5412</w:t>
      </w:r>
    </w:p>
    <w:p w14:paraId="0FDFD89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CGI identification of NR neighbor cell in FR1 for 1 Rx UE</w:t>
      </w:r>
      <w:r>
        <w:tab/>
        <w:t>5412</w:t>
      </w:r>
    </w:p>
    <w:p w14:paraId="1983EB5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5412</w:t>
      </w:r>
    </w:p>
    <w:p w14:paraId="74E78E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5412</w:t>
      </w:r>
    </w:p>
    <w:p w14:paraId="726296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5415</w:t>
      </w:r>
    </w:p>
    <w:p w14:paraId="4B45D08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CGI identification of NR neighbor cell in FR1 for 2 Rx UE</w:t>
      </w:r>
      <w:r>
        <w:tab/>
        <w:t>5415</w:t>
      </w:r>
    </w:p>
    <w:p w14:paraId="505CB1D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5415</w:t>
      </w:r>
    </w:p>
    <w:p w14:paraId="0F1E674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5415</w:t>
      </w:r>
    </w:p>
    <w:p w14:paraId="1C6E07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5418</w:t>
      </w:r>
    </w:p>
    <w:p w14:paraId="440FB2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Identification of a new CGI of inter-RAT E-UTRA cell using autonomous gaps in NR SA for 1 Rx UE</w:t>
      </w:r>
      <w:r>
        <w:tab/>
        <w:t>5418</w:t>
      </w:r>
    </w:p>
    <w:p w14:paraId="2935B8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A.16.6.7.3.1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5418</w:t>
      </w:r>
    </w:p>
    <w:p w14:paraId="0CE7BDB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5425</w:t>
      </w:r>
    </w:p>
    <w:p w14:paraId="3166CD4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Identification of a new CGI of inter-RAT E-UTRA cell using autonomous gaps in NR SA for 2 Rx UE</w:t>
      </w:r>
      <w:r>
        <w:tab/>
        <w:t>5425</w:t>
      </w:r>
    </w:p>
    <w:p w14:paraId="4FDD2F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5425</w:t>
      </w:r>
    </w:p>
    <w:p w14:paraId="73702E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5432</w:t>
      </w:r>
    </w:p>
    <w:p w14:paraId="31B0F0C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A.16.7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for RedCap</w:t>
      </w:r>
      <w:r>
        <w:tab/>
        <w:t>5432</w:t>
      </w:r>
    </w:p>
    <w:p w14:paraId="6C1291C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5432</w:t>
      </w:r>
    </w:p>
    <w:p w14:paraId="1F6E9C8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intra-frequency case measurement accuracy with FR1 serving cell and FR1 target cell for 1 Rx UE</w:t>
      </w:r>
      <w:r>
        <w:tab/>
        <w:t>5432</w:t>
      </w:r>
    </w:p>
    <w:p w14:paraId="717824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5432</w:t>
      </w:r>
    </w:p>
    <w:p w14:paraId="292443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5432</w:t>
      </w:r>
    </w:p>
    <w:p w14:paraId="6F3ECE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5437</w:t>
      </w:r>
    </w:p>
    <w:p w14:paraId="57919D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intra-frequency case measurement accuracy with FR1 serving cell and FR1 target cell for 2Rx UE</w:t>
      </w:r>
      <w:r>
        <w:tab/>
        <w:t>5437</w:t>
      </w:r>
    </w:p>
    <w:p w14:paraId="086120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5437</w:t>
      </w:r>
    </w:p>
    <w:p w14:paraId="112DFD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5437</w:t>
      </w:r>
    </w:p>
    <w:p w14:paraId="2C6CCE9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5442</w:t>
      </w:r>
    </w:p>
    <w:p w14:paraId="653DA1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case measurement accuracy with FR1 serving cell and FR1 target cell for 1 Rx UE</w:t>
      </w:r>
      <w:r>
        <w:tab/>
        <w:t>5442</w:t>
      </w:r>
    </w:p>
    <w:p w14:paraId="08729C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5442</w:t>
      </w:r>
    </w:p>
    <w:p w14:paraId="2FE37BE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5442</w:t>
      </w:r>
    </w:p>
    <w:p w14:paraId="451655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A.16.7.1.3.3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5446</w:t>
      </w:r>
    </w:p>
    <w:p w14:paraId="04DF676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case measurement accuracy with FR1 serving cell and FR1 target cell for 2 Rx UE</w:t>
      </w:r>
      <w:r>
        <w:tab/>
        <w:t>5446</w:t>
      </w:r>
    </w:p>
    <w:p w14:paraId="098F1F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5446</w:t>
      </w:r>
    </w:p>
    <w:p w14:paraId="52AEE0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5447</w:t>
      </w:r>
    </w:p>
    <w:p w14:paraId="19F97A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A.16.7.1.4.3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5451</w:t>
      </w:r>
    </w:p>
    <w:p w14:paraId="12DFB27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5451</w:t>
      </w:r>
    </w:p>
    <w:p w14:paraId="2ACD618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Intra-frequency measurement accuracy with FR1 serving cell and FR1 target cell for 1 Rx UE</w:t>
      </w:r>
      <w:r>
        <w:tab/>
        <w:t>5451</w:t>
      </w:r>
    </w:p>
    <w:p w14:paraId="242284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5451</w:t>
      </w:r>
    </w:p>
    <w:p w14:paraId="5B421F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5452</w:t>
      </w:r>
    </w:p>
    <w:p w14:paraId="12B5EB0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5457</w:t>
      </w:r>
    </w:p>
    <w:p w14:paraId="6805A93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Intra-frequency measurement accuracy with FR1 serving cell and FR1 target cell for 2 Rx UE</w:t>
      </w:r>
      <w:r>
        <w:tab/>
        <w:t>5457</w:t>
      </w:r>
    </w:p>
    <w:p w14:paraId="3C3A1FC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5457</w:t>
      </w:r>
    </w:p>
    <w:p w14:paraId="1CE25C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5457</w:t>
      </w:r>
    </w:p>
    <w:p w14:paraId="330A3F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5462</w:t>
      </w:r>
    </w:p>
    <w:p w14:paraId="2B4424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measurement accuracy with FR1 serving cell and FR1 target cell for 1 Rx UE</w:t>
      </w:r>
      <w:r>
        <w:tab/>
        <w:t>5462</w:t>
      </w:r>
    </w:p>
    <w:p w14:paraId="70417FB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5462</w:t>
      </w:r>
    </w:p>
    <w:p w14:paraId="1BCD2C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A.16.7.2.3.2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5462</w:t>
      </w:r>
    </w:p>
    <w:p w14:paraId="294168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A.16.7.2.3.3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5467</w:t>
      </w:r>
    </w:p>
    <w:p w14:paraId="4D5D444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measurement accuracy with FR1 serving cell and FR1 target cell for 2 Rx UE</w:t>
      </w:r>
      <w:r>
        <w:tab/>
        <w:t>5467</w:t>
      </w:r>
    </w:p>
    <w:p w14:paraId="0E1040A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5467</w:t>
      </w:r>
    </w:p>
    <w:p w14:paraId="208D85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A.16.7.2.4.2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5467</w:t>
      </w:r>
    </w:p>
    <w:p w14:paraId="7044DEB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A.16.7.2.4.3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5473</w:t>
      </w:r>
    </w:p>
    <w:p w14:paraId="1D2037A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5473</w:t>
      </w:r>
    </w:p>
    <w:p w14:paraId="78046F4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measurement accuracy with FR1 serving cell and FR1 target cell for 1 Rx UE</w:t>
      </w:r>
      <w:r>
        <w:tab/>
        <w:t>5473</w:t>
      </w:r>
    </w:p>
    <w:p w14:paraId="5D2D5C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5473</w:t>
      </w:r>
    </w:p>
    <w:p w14:paraId="3050907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5474</w:t>
      </w:r>
    </w:p>
    <w:p w14:paraId="1DC3A4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5478</w:t>
      </w:r>
    </w:p>
    <w:p w14:paraId="7593A94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measurement accuracy with FR1 serving cell and FR1 target cell for 2 Rx UE</w:t>
      </w:r>
      <w:r>
        <w:tab/>
        <w:t>5479</w:t>
      </w:r>
    </w:p>
    <w:p w14:paraId="3CD1A8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5479</w:t>
      </w:r>
    </w:p>
    <w:p w14:paraId="5230F7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5479</w:t>
      </w:r>
    </w:p>
    <w:p w14:paraId="3B8ADF3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measurement accuracy with FR1 serving cell and FR1 target cell for 1 Rx UE</w:t>
      </w:r>
      <w:r>
        <w:tab/>
        <w:t>5483</w:t>
      </w:r>
    </w:p>
    <w:p w14:paraId="59A32A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A.16.7.3.3.1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5483</w:t>
      </w:r>
    </w:p>
    <w:p w14:paraId="63AE268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A.16.7.3.3.2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5483</w:t>
      </w:r>
    </w:p>
    <w:p w14:paraId="2B0824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5488</w:t>
      </w:r>
    </w:p>
    <w:p w14:paraId="727B11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measurement accuracy with FR1 serving cell and FR1 target cell for 2 Rx UE</w:t>
      </w:r>
      <w:r>
        <w:tab/>
        <w:t>5489</w:t>
      </w:r>
    </w:p>
    <w:p w14:paraId="76648F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A.16.7.3.4.1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5489</w:t>
      </w:r>
    </w:p>
    <w:p w14:paraId="0AE5B7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5489</w:t>
      </w:r>
    </w:p>
    <w:p w14:paraId="29CBD76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5493</w:t>
      </w:r>
    </w:p>
    <w:p w14:paraId="0C12774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5494</w:t>
      </w:r>
    </w:p>
    <w:p w14:paraId="3B7602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for 1 Rx UE</w:t>
      </w:r>
      <w:r>
        <w:tab/>
        <w:t>5494</w:t>
      </w:r>
    </w:p>
    <w:p w14:paraId="3952AA8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for 2 Rx UE</w:t>
      </w:r>
      <w:r>
        <w:tab/>
        <w:t>5494</w:t>
      </w:r>
    </w:p>
    <w:p w14:paraId="3364CF8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on resource set with repetition off for 1 Rx UE</w:t>
      </w:r>
      <w:r>
        <w:tab/>
        <w:t>5494</w:t>
      </w:r>
    </w:p>
    <w:p w14:paraId="3D7ABA7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A.16.7.4.4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on resource set with repetition off for 2 Rx UE</w:t>
      </w:r>
      <w:r>
        <w:tab/>
        <w:t>5494</w:t>
      </w:r>
    </w:p>
    <w:p w14:paraId="284F950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A.16.7.5</w:t>
      </w:r>
      <w:r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5494</w:t>
      </w:r>
    </w:p>
    <w:p w14:paraId="10154A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inter-RAT measurement accuracy with FR1 serving cell for 1 Rx UE</w:t>
      </w:r>
      <w:r>
        <w:tab/>
        <w:t>5494</w:t>
      </w:r>
    </w:p>
    <w:p w14:paraId="1BCA390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5494</w:t>
      </w:r>
    </w:p>
    <w:p w14:paraId="37FB3F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5494</w:t>
      </w:r>
    </w:p>
    <w:p w14:paraId="3CBC152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5500</w:t>
      </w:r>
    </w:p>
    <w:p w14:paraId="1685597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inter-RAT measurement accuracy with FR1 serving cell for 2 Rx UE</w:t>
      </w:r>
      <w:r>
        <w:tab/>
        <w:t>5501</w:t>
      </w:r>
    </w:p>
    <w:p w14:paraId="14C6A0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5501</w:t>
      </w:r>
    </w:p>
    <w:p w14:paraId="23032A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5501</w:t>
      </w:r>
    </w:p>
    <w:p w14:paraId="4B7FE0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5507</w:t>
      </w:r>
    </w:p>
    <w:p w14:paraId="03E4E6E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A.16.7.6</w:t>
      </w:r>
      <w:r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5508</w:t>
      </w:r>
    </w:p>
    <w:p w14:paraId="7F7BCB1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inter-RAT measurement accuracy with FR1 serving cell for 1 Rx UE</w:t>
      </w:r>
      <w:r>
        <w:tab/>
        <w:t>5508</w:t>
      </w:r>
    </w:p>
    <w:p w14:paraId="4B2C20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5508</w:t>
      </w:r>
    </w:p>
    <w:p w14:paraId="76E7D03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5508</w:t>
      </w:r>
    </w:p>
    <w:p w14:paraId="362B1E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5514</w:t>
      </w:r>
    </w:p>
    <w:p w14:paraId="2F3D022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inter-RAT measurement accuracy with FR1 serving cell for 2 Rx UE</w:t>
      </w:r>
      <w:r>
        <w:tab/>
        <w:t>5515</w:t>
      </w:r>
    </w:p>
    <w:p w14:paraId="5288E8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5515</w:t>
      </w:r>
    </w:p>
    <w:p w14:paraId="695C22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5515</w:t>
      </w:r>
    </w:p>
    <w:p w14:paraId="0EB05C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5521</w:t>
      </w:r>
    </w:p>
    <w:p w14:paraId="1ECD29A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A.16.7.7</w:t>
      </w:r>
      <w:r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5522</w:t>
      </w:r>
    </w:p>
    <w:p w14:paraId="3FC3B6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inter-RAT measurement accuracy with FR1 serving cell for 1 Rx UE</w:t>
      </w:r>
      <w:r>
        <w:tab/>
        <w:t>5522</w:t>
      </w:r>
    </w:p>
    <w:p w14:paraId="523B17E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inter-RAT measurement accuracy with FR1 serving cell for 2 Rx UE</w:t>
      </w:r>
      <w:r>
        <w:tab/>
        <w:t>5522</w:t>
      </w:r>
    </w:p>
    <w:p w14:paraId="401075EC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A.17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5516</w:t>
      </w:r>
    </w:p>
    <w:p w14:paraId="5288AE6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A.17.1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 for RedCap</w:t>
      </w:r>
      <w:r>
        <w:tab/>
        <w:t>5516</w:t>
      </w:r>
    </w:p>
    <w:p w14:paraId="6096C2A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5516</w:t>
      </w:r>
    </w:p>
    <w:p w14:paraId="12B6BE2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 for 2 Rx</w:t>
      </w:r>
      <w:r>
        <w:tab/>
        <w:t>5516</w:t>
      </w:r>
    </w:p>
    <w:p w14:paraId="07AA12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5516</w:t>
      </w:r>
    </w:p>
    <w:p w14:paraId="22A3B9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5516</w:t>
      </w:r>
    </w:p>
    <w:p w14:paraId="7E113D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5520</w:t>
      </w:r>
    </w:p>
    <w:p w14:paraId="767D699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5520</w:t>
      </w:r>
    </w:p>
    <w:p w14:paraId="4448D0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5520</w:t>
      </w:r>
    </w:p>
    <w:p w14:paraId="3886AC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5520</w:t>
      </w:r>
    </w:p>
    <w:p w14:paraId="218D65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5524</w:t>
      </w:r>
    </w:p>
    <w:p w14:paraId="487DF96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F168CC">
        <w:rPr>
          <w:lang w:val="en-US" w:eastAsia="zh-CN"/>
        </w:rPr>
        <w:t xml:space="preserve"> </w:t>
      </w:r>
      <w:r>
        <w:rPr>
          <w:lang w:eastAsia="zh-CN"/>
        </w:rPr>
        <w:t>for UE fulfilling stationary relaxed measurement criterion for 2 Rx UE</w:t>
      </w:r>
      <w:r>
        <w:tab/>
        <w:t>5524</w:t>
      </w:r>
    </w:p>
    <w:p w14:paraId="23D52E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5524</w:t>
      </w:r>
    </w:p>
    <w:p w14:paraId="445354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5524</w:t>
      </w:r>
    </w:p>
    <w:p w14:paraId="4BE1692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5527</w:t>
      </w:r>
    </w:p>
    <w:p w14:paraId="218C6C9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5527</w:t>
      </w:r>
    </w:p>
    <w:p w14:paraId="232DB7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5527</w:t>
      </w:r>
    </w:p>
    <w:p w14:paraId="2BDC75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5527</w:t>
      </w:r>
    </w:p>
    <w:p w14:paraId="4389535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5530</w:t>
      </w:r>
    </w:p>
    <w:p w14:paraId="064FD9D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A.17.2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 for RedCap</w:t>
      </w:r>
      <w:r>
        <w:tab/>
        <w:t>5530</w:t>
      </w:r>
    </w:p>
    <w:p w14:paraId="4065231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A.17.2.</w:t>
      </w:r>
      <w:r w:rsidRPr="00F168C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Configured Grant based Small Data Transmissions (CG-SDT) for RedCap</w:t>
      </w:r>
      <w:r>
        <w:tab/>
        <w:t>5530</w:t>
      </w:r>
    </w:p>
    <w:p w14:paraId="0300DB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A.17.2.</w:t>
      </w:r>
      <w:r w:rsidRPr="00F168CC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TA validation for CG-SDT in FR2 for RedCap</w:t>
      </w:r>
      <w:r>
        <w:tab/>
        <w:t>5530</w:t>
      </w:r>
    </w:p>
    <w:p w14:paraId="52FAB1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A.17.2.</w:t>
      </w:r>
      <w:r w:rsidRPr="00F168CC">
        <w:rPr>
          <w:snapToGrid w:val="0"/>
          <w:lang w:val="en-US" w:eastAsia="zh-CN"/>
        </w:rPr>
        <w:t>1</w:t>
      </w:r>
      <w:r w:rsidRPr="00F168CC">
        <w:rPr>
          <w:snapToGrid w:val="0"/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5530</w:t>
      </w:r>
    </w:p>
    <w:p w14:paraId="766861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A.17.2.</w:t>
      </w:r>
      <w:r w:rsidRPr="00F168CC">
        <w:rPr>
          <w:snapToGrid w:val="0"/>
          <w:lang w:val="en-US" w:eastAsia="zh-CN"/>
        </w:rPr>
        <w:t>1</w:t>
      </w:r>
      <w:r w:rsidRPr="00F168CC">
        <w:rPr>
          <w:snapToGrid w:val="0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5533</w:t>
      </w:r>
    </w:p>
    <w:p w14:paraId="1D63DC9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A.17.3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 for RedCap</w:t>
      </w:r>
      <w:r>
        <w:tab/>
        <w:t>5534</w:t>
      </w:r>
    </w:p>
    <w:p w14:paraId="1B11D14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A.17.3.1</w:t>
      </w:r>
      <w:r>
        <w:rPr>
          <w:rFonts w:ascii="Calibri" w:eastAsia="Malgun Gothic" w:hAnsi="Calibri"/>
          <w:sz w:val="22"/>
          <w:szCs w:val="22"/>
        </w:rPr>
        <w:tab/>
      </w:r>
      <w:r>
        <w:t>Handover for RedCap</w:t>
      </w:r>
      <w:r>
        <w:tab/>
        <w:t>5534</w:t>
      </w:r>
    </w:p>
    <w:p w14:paraId="1596CE3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A.17.3.1.1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FR2 to FR2; unknown target cell for 2 Rx</w:t>
      </w:r>
      <w:r>
        <w:tab/>
        <w:t>5534</w:t>
      </w:r>
    </w:p>
    <w:p w14:paraId="5571CE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5534</w:t>
      </w:r>
    </w:p>
    <w:p w14:paraId="0A1198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5534</w:t>
      </w:r>
    </w:p>
    <w:p w14:paraId="601E3E3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5536</w:t>
      </w:r>
    </w:p>
    <w:p w14:paraId="03469C5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FR2 to FR2; unknown target cell for 2 Rx</w:t>
      </w:r>
      <w:r>
        <w:tab/>
        <w:t>5536</w:t>
      </w:r>
    </w:p>
    <w:p w14:paraId="46E8FB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5536</w:t>
      </w:r>
    </w:p>
    <w:p w14:paraId="730A9F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5536</w:t>
      </w:r>
    </w:p>
    <w:p w14:paraId="798FB88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A.17.3.1.2.3 Test Requirements</w:t>
      </w:r>
      <w:r>
        <w:tab/>
        <w:t>5538</w:t>
      </w:r>
    </w:p>
    <w:p w14:paraId="19A5F5E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 for RedCap</w:t>
      </w:r>
      <w:r>
        <w:tab/>
        <w:t>5539</w:t>
      </w:r>
    </w:p>
    <w:p w14:paraId="0ED8161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RRC Re-establishment</w:t>
      </w:r>
      <w:r>
        <w:tab/>
        <w:t>5539</w:t>
      </w:r>
    </w:p>
    <w:p w14:paraId="12D4EC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FR2</w:t>
      </w:r>
      <w:r>
        <w:tab/>
        <w:t>5539</w:t>
      </w:r>
    </w:p>
    <w:p w14:paraId="0D843997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5539</w:t>
      </w:r>
    </w:p>
    <w:p w14:paraId="24A2113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RRC Re-establishment in FR2</w:t>
      </w:r>
      <w:r>
        <w:tab/>
        <w:t>5542</w:t>
      </w:r>
    </w:p>
    <w:p w14:paraId="787AA5F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5542</w:t>
      </w:r>
    </w:p>
    <w:p w14:paraId="143E10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FR2 without serving cell timing</w:t>
      </w:r>
      <w:r>
        <w:tab/>
        <w:t>5545</w:t>
      </w:r>
    </w:p>
    <w:p w14:paraId="2BFDB7B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5545</w:t>
      </w:r>
    </w:p>
    <w:p w14:paraId="3F7D359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5547</w:t>
      </w:r>
    </w:p>
    <w:p w14:paraId="417D49A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Random Access</w:t>
      </w:r>
      <w:r>
        <w:tab/>
        <w:t>5548</w:t>
      </w:r>
    </w:p>
    <w:p w14:paraId="7E7F722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5548</w:t>
      </w:r>
    </w:p>
    <w:p w14:paraId="7A4BC80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5548</w:t>
      </w:r>
    </w:p>
    <w:p w14:paraId="4846218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5550</w:t>
      </w:r>
    </w:p>
    <w:p w14:paraId="458199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.17.3.2.2.2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5552</w:t>
      </w:r>
    </w:p>
    <w:p w14:paraId="17E4F2F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5552</w:t>
      </w:r>
    </w:p>
    <w:p w14:paraId="45494BA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5554</w:t>
      </w:r>
    </w:p>
    <w:p w14:paraId="27E793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5556</w:t>
      </w:r>
    </w:p>
    <w:p w14:paraId="7A16E15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5556</w:t>
      </w:r>
    </w:p>
    <w:p w14:paraId="5AD0021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5558</w:t>
      </w:r>
    </w:p>
    <w:p w14:paraId="78EC7EB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5559</w:t>
      </w:r>
    </w:p>
    <w:p w14:paraId="23C667A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5559</w:t>
      </w:r>
    </w:p>
    <w:p w14:paraId="0D8379F7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5561</w:t>
      </w:r>
    </w:p>
    <w:p w14:paraId="07EABB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RRC Connection Release with Redirection</w:t>
      </w:r>
      <w:r>
        <w:tab/>
        <w:t>5562</w:t>
      </w:r>
    </w:p>
    <w:p w14:paraId="533044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5562</w:t>
      </w:r>
    </w:p>
    <w:p w14:paraId="7DB382D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A.17.3.2.3.1.1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5562</w:t>
      </w:r>
    </w:p>
    <w:p w14:paraId="6AAFDA9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A.17.3.2.3.1.2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5562</w:t>
      </w:r>
    </w:p>
    <w:p w14:paraId="77625E6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A.17.3.2.3.1.3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5566</w:t>
      </w:r>
    </w:p>
    <w:p w14:paraId="13CD479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A.17.4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5566</w:t>
      </w:r>
    </w:p>
    <w:p w14:paraId="453FB36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5566</w:t>
      </w:r>
    </w:p>
    <w:p w14:paraId="37D38BC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5566</w:t>
      </w:r>
    </w:p>
    <w:p w14:paraId="49A6450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5566</w:t>
      </w:r>
    </w:p>
    <w:p w14:paraId="0AB41C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5569</w:t>
      </w:r>
    </w:p>
    <w:p w14:paraId="3AADA2B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5570</w:t>
      </w:r>
    </w:p>
    <w:p w14:paraId="3249096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5570</w:t>
      </w:r>
    </w:p>
    <w:p w14:paraId="36FB492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5570</w:t>
      </w:r>
    </w:p>
    <w:p w14:paraId="613149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5570</w:t>
      </w:r>
    </w:p>
    <w:p w14:paraId="3ACE94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5570</w:t>
      </w:r>
    </w:p>
    <w:p w14:paraId="2210EC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.3 Test Requirements</w:t>
      </w:r>
      <w:r>
        <w:tab/>
        <w:t>5573</w:t>
      </w:r>
    </w:p>
    <w:p w14:paraId="7E512AD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5573</w:t>
      </w:r>
    </w:p>
    <w:p w14:paraId="0AE5F0C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5573</w:t>
      </w:r>
    </w:p>
    <w:p w14:paraId="32528DE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5573</w:t>
      </w:r>
    </w:p>
    <w:p w14:paraId="241ADD0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A.17.5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 for RedCap</w:t>
      </w:r>
      <w:r>
        <w:tab/>
        <w:t>5573</w:t>
      </w:r>
    </w:p>
    <w:p w14:paraId="359EA7B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RedCap</w:t>
      </w:r>
      <w:r>
        <w:tab/>
        <w:t>5573</w:t>
      </w:r>
    </w:p>
    <w:p w14:paraId="2295049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5573</w:t>
      </w:r>
    </w:p>
    <w:p w14:paraId="49DD67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A.17.5.1.1.1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5573</w:t>
      </w:r>
    </w:p>
    <w:p w14:paraId="4DCDDE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A.17.5.1.1.2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5576</w:t>
      </w:r>
    </w:p>
    <w:p w14:paraId="6DD086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5577</w:t>
      </w:r>
    </w:p>
    <w:p w14:paraId="73BD86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A.17.5.1.2.1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5577</w:t>
      </w:r>
    </w:p>
    <w:p w14:paraId="48DCC0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A.17.5.1.2.2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5581</w:t>
      </w:r>
    </w:p>
    <w:p w14:paraId="57E0210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5582</w:t>
      </w:r>
    </w:p>
    <w:p w14:paraId="4C5FC0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A.17.5.1.4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5582</w:t>
      </w:r>
    </w:p>
    <w:p w14:paraId="105ED4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A.17.5.1.4.1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5582</w:t>
      </w:r>
    </w:p>
    <w:p w14:paraId="211B70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A.17.5.1.4.2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5586</w:t>
      </w:r>
    </w:p>
    <w:p w14:paraId="34A84D6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5586</w:t>
      </w:r>
    </w:p>
    <w:p w14:paraId="37AECF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A.17.5.1.5.1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5586</w:t>
      </w:r>
    </w:p>
    <w:p w14:paraId="4860DB9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A.17.5.1.5.2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5591</w:t>
      </w:r>
    </w:p>
    <w:p w14:paraId="46D5D46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5591</w:t>
      </w:r>
    </w:p>
    <w:p w14:paraId="144145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A.17.5.1.6.1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5591</w:t>
      </w:r>
    </w:p>
    <w:p w14:paraId="271475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A.17.5.1.6.2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5595</w:t>
      </w:r>
    </w:p>
    <w:p w14:paraId="56FAF0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5595</w:t>
      </w:r>
    </w:p>
    <w:p w14:paraId="73EB84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A.17.5.1.7.1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5595</w:t>
      </w:r>
    </w:p>
    <w:p w14:paraId="2D399C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A.17.5.1.7.2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5599</w:t>
      </w:r>
    </w:p>
    <w:p w14:paraId="163DFC8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5599</w:t>
      </w:r>
    </w:p>
    <w:p w14:paraId="630CF3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A.17.5.1.8.1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5599</w:t>
      </w:r>
    </w:p>
    <w:p w14:paraId="02F49A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A.17.5.1.8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5604</w:t>
      </w:r>
    </w:p>
    <w:p w14:paraId="7CD3A2C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A.17.5.1.9</w:t>
      </w:r>
      <w:r>
        <w:rPr>
          <w:rFonts w:ascii="Calibri" w:eastAsia="Malgun Gothic" w:hAnsi="Calibri"/>
          <w:sz w:val="22"/>
          <w:szCs w:val="22"/>
        </w:rPr>
        <w:tab/>
      </w:r>
      <w:r>
        <w:t>UE Radio Link Monitoring Scheduling Restrictions on FR2</w:t>
      </w:r>
      <w:r>
        <w:tab/>
        <w:t>5604</w:t>
      </w:r>
    </w:p>
    <w:p w14:paraId="5E188B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A.17.5.1.9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5604</w:t>
      </w:r>
    </w:p>
    <w:p w14:paraId="6EB925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A.17.5.1.9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5607</w:t>
      </w:r>
    </w:p>
    <w:p w14:paraId="4FD4DF8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5607</w:t>
      </w:r>
    </w:p>
    <w:p w14:paraId="3491361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A.17.5.2.1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5607</w:t>
      </w:r>
    </w:p>
    <w:p w14:paraId="41D59CC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A.17.5.2.2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5607</w:t>
      </w:r>
    </w:p>
    <w:p w14:paraId="3AEB3DA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A.17.5.2.3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5607</w:t>
      </w:r>
    </w:p>
    <w:p w14:paraId="6DA9099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A.17.5.2.3</w:t>
      </w:r>
      <w:r w:rsidRPr="00F168CC">
        <w:rPr>
          <w:snapToGrid w:val="0"/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5607</w:t>
      </w:r>
    </w:p>
    <w:p w14:paraId="08E171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A.17.5.2.3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5611</w:t>
      </w:r>
    </w:p>
    <w:p w14:paraId="4BD667E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A.17.5.2.4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5611</w:t>
      </w:r>
    </w:p>
    <w:p w14:paraId="7B5D2B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A.17.5.2.4</w:t>
      </w:r>
      <w:r w:rsidRPr="00F168CC">
        <w:rPr>
          <w:snapToGrid w:val="0"/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5611</w:t>
      </w:r>
    </w:p>
    <w:p w14:paraId="404FA1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A.17.5.2.4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5615</w:t>
      </w:r>
    </w:p>
    <w:p w14:paraId="49E3CD8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A.17.5.2.5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 for 2 Rx UE</w:t>
      </w:r>
      <w:r>
        <w:tab/>
        <w:t>5615</w:t>
      </w:r>
    </w:p>
    <w:p w14:paraId="43510D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A.17.5.2.5.1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5615</w:t>
      </w:r>
    </w:p>
    <w:p w14:paraId="17796CC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A.17.5.2.5.2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5619</w:t>
      </w:r>
    </w:p>
    <w:p w14:paraId="284F655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A.17.5.3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for RedCap</w:t>
      </w:r>
      <w:r>
        <w:tab/>
        <w:t>5619</w:t>
      </w:r>
    </w:p>
    <w:p w14:paraId="08EF79E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5619</w:t>
      </w:r>
    </w:p>
    <w:p w14:paraId="662518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 DL active BWP switch with non-DRX in SA</w:t>
      </w:r>
      <w:r>
        <w:tab/>
        <w:t>5619</w:t>
      </w:r>
    </w:p>
    <w:p w14:paraId="3837D71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</w:t>
      </w:r>
      <w:r>
        <w:rPr>
          <w:lang w:eastAsia="zh-CN"/>
        </w:rPr>
        <w:t>1</w:t>
      </w:r>
      <w:r w:rsidRPr="00F168CC">
        <w:rPr>
          <w:rFonts w:eastAsia="MS Mincho"/>
        </w:rPr>
        <w:t>7.5.</w:t>
      </w:r>
      <w:r>
        <w:rPr>
          <w:lang w:eastAsia="zh-CN"/>
        </w:rPr>
        <w:t>3</w:t>
      </w:r>
      <w:r w:rsidRPr="00F168CC">
        <w:rPr>
          <w:rFonts w:eastAsia="MS Mincho"/>
        </w:rPr>
        <w:t>.1.</w:t>
      </w:r>
      <w:r>
        <w:rPr>
          <w:lang w:eastAsia="zh-CN"/>
        </w:rPr>
        <w:t>1</w:t>
      </w:r>
      <w:r w:rsidRPr="00F168CC">
        <w:rPr>
          <w:rFonts w:eastAsia="MS Mincho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5619</w:t>
      </w:r>
    </w:p>
    <w:p w14:paraId="51434A0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</w:t>
      </w:r>
      <w:r>
        <w:rPr>
          <w:lang w:eastAsia="zh-CN"/>
        </w:rPr>
        <w:t>1</w:t>
      </w:r>
      <w:r w:rsidRPr="00F168CC">
        <w:rPr>
          <w:rFonts w:eastAsia="MS Mincho"/>
        </w:rPr>
        <w:t>7.5.</w:t>
      </w:r>
      <w:r>
        <w:rPr>
          <w:lang w:eastAsia="zh-CN"/>
        </w:rPr>
        <w:t>3</w:t>
      </w:r>
      <w:r w:rsidRPr="00F168CC">
        <w:rPr>
          <w:rFonts w:eastAsia="MS Mincho"/>
        </w:rPr>
        <w:t>.1.</w:t>
      </w:r>
      <w:r>
        <w:rPr>
          <w:lang w:eastAsia="zh-CN"/>
        </w:rPr>
        <w:t>1</w:t>
      </w:r>
      <w:r w:rsidRPr="00F168CC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5622</w:t>
      </w:r>
    </w:p>
    <w:p w14:paraId="1D7C8D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5622</w:t>
      </w:r>
    </w:p>
    <w:p w14:paraId="4E3F95A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 DL active BWP switch of PCell with non-DRX in SA</w:t>
      </w:r>
      <w:r>
        <w:tab/>
        <w:t>5622</w:t>
      </w:r>
    </w:p>
    <w:p w14:paraId="785D70B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5622</w:t>
      </w:r>
    </w:p>
    <w:p w14:paraId="33B969F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A.17.5.3.2.1.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5625</w:t>
      </w:r>
    </w:p>
    <w:p w14:paraId="6B238BD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A.17.5.4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5626</w:t>
      </w:r>
    </w:p>
    <w:p w14:paraId="4DB87FC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A.17.5.4.1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5626</w:t>
      </w:r>
    </w:p>
    <w:p w14:paraId="3A0B23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5626</w:t>
      </w:r>
    </w:p>
    <w:p w14:paraId="58580BA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</w:t>
      </w:r>
      <w:r>
        <w:rPr>
          <w:lang w:eastAsia="zh-CN"/>
        </w:rPr>
        <w:t>1</w:t>
      </w:r>
      <w:r w:rsidRPr="00F168CC">
        <w:rPr>
          <w:rFonts w:eastAsia="MS Mincho"/>
        </w:rPr>
        <w:t>7.5.</w:t>
      </w:r>
      <w:r>
        <w:rPr>
          <w:lang w:eastAsia="zh-CN"/>
        </w:rPr>
        <w:t>4</w:t>
      </w:r>
      <w:r w:rsidRPr="00F168CC">
        <w:rPr>
          <w:rFonts w:eastAsia="MS Mincho"/>
        </w:rPr>
        <w:t>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5626</w:t>
      </w:r>
    </w:p>
    <w:p w14:paraId="44C435A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A.17.5.4.1.1.2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Requirements</w:t>
      </w:r>
      <w:r>
        <w:tab/>
        <w:t>5629</w:t>
      </w:r>
    </w:p>
    <w:p w14:paraId="364BFB2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A.17.5.4.2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5629</w:t>
      </w:r>
    </w:p>
    <w:p w14:paraId="1BEFB2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5629</w:t>
      </w:r>
    </w:p>
    <w:p w14:paraId="5594725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</w:t>
      </w:r>
      <w:r>
        <w:rPr>
          <w:lang w:eastAsia="zh-CN"/>
        </w:rPr>
        <w:t>1</w:t>
      </w:r>
      <w:r w:rsidRPr="00F168CC">
        <w:rPr>
          <w:rFonts w:eastAsia="MS Mincho"/>
        </w:rPr>
        <w:t>7.5.</w:t>
      </w:r>
      <w:r>
        <w:rPr>
          <w:lang w:eastAsia="zh-CN"/>
        </w:rPr>
        <w:t>4</w:t>
      </w:r>
      <w:r w:rsidRPr="00F168CC">
        <w:rPr>
          <w:rFonts w:eastAsia="MS Mincho"/>
        </w:rPr>
        <w:t>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5629</w:t>
      </w:r>
    </w:p>
    <w:p w14:paraId="3AF2902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A.17.5.4.2.1.</w:t>
      </w:r>
      <w:r w:rsidRPr="00F168C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5633</w:t>
      </w:r>
    </w:p>
    <w:p w14:paraId="0691E6C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A.17.5.5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5633</w:t>
      </w:r>
    </w:p>
    <w:p w14:paraId="264EAD9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A.17.5.5.1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Spatial Relation switch</w:t>
      </w:r>
      <w:r>
        <w:tab/>
        <w:t>5633</w:t>
      </w:r>
    </w:p>
    <w:p w14:paraId="33656E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5633</w:t>
      </w:r>
    </w:p>
    <w:p w14:paraId="555250A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</w:t>
      </w:r>
      <w:r>
        <w:rPr>
          <w:lang w:eastAsia="zh-CN"/>
        </w:rPr>
        <w:t>1</w:t>
      </w:r>
      <w:r w:rsidRPr="00F168CC">
        <w:rPr>
          <w:rFonts w:eastAsia="MS Mincho"/>
        </w:rPr>
        <w:t>7.5.</w:t>
      </w:r>
      <w:r>
        <w:rPr>
          <w:lang w:eastAsia="zh-CN"/>
        </w:rPr>
        <w:t>5</w:t>
      </w:r>
      <w:r w:rsidRPr="00F168CC">
        <w:rPr>
          <w:rFonts w:eastAsia="MS Mincho"/>
        </w:rPr>
        <w:t>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5633</w:t>
      </w:r>
    </w:p>
    <w:p w14:paraId="51EE31E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snapToGrid w:val="0"/>
        </w:rPr>
        <w:lastRenderedPageBreak/>
        <w:t>A.17.5.5.1.1.</w:t>
      </w:r>
      <w:r w:rsidRPr="00F168C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  <w:snapToGrid w:val="0"/>
        </w:rPr>
        <w:t>Test Requirements</w:t>
      </w:r>
      <w:r>
        <w:tab/>
        <w:t>5636</w:t>
      </w:r>
    </w:p>
    <w:p w14:paraId="39FC323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A.17.5.5.2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5636</w:t>
      </w:r>
    </w:p>
    <w:p w14:paraId="1B1F72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spatial relation switch associated with a known DL-RS</w:t>
      </w:r>
      <w:r>
        <w:tab/>
        <w:t>5636</w:t>
      </w:r>
    </w:p>
    <w:p w14:paraId="206533C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A.17.5.5.2.1.</w:t>
      </w:r>
      <w:r w:rsidRPr="00F168C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5639</w:t>
      </w:r>
    </w:p>
    <w:p w14:paraId="65813C7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A.17.5.6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5639</w:t>
      </w:r>
    </w:p>
    <w:p w14:paraId="29F907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A.17.5.6.1</w:t>
      </w:r>
      <w:r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5639</w:t>
      </w:r>
    </w:p>
    <w:p w14:paraId="51917B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6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5639</w:t>
      </w:r>
    </w:p>
    <w:p w14:paraId="553829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A.17.5.6.1.2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 w:rsidRPr="00F168CC">
        <w:rPr>
          <w:snapToGrid w:val="0"/>
        </w:rPr>
        <w:t>Requirements</w:t>
      </w:r>
      <w:r>
        <w:tab/>
        <w:t>5642</w:t>
      </w:r>
    </w:p>
    <w:p w14:paraId="6693B91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A.17.6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for RedCap</w:t>
      </w:r>
      <w:r>
        <w:tab/>
        <w:t>5643</w:t>
      </w:r>
    </w:p>
    <w:p w14:paraId="4C2FB73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5643</w:t>
      </w:r>
    </w:p>
    <w:p w14:paraId="5D93897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without gap under non-DRX</w:t>
      </w:r>
      <w:r>
        <w:tab/>
        <w:t>5643</w:t>
      </w:r>
    </w:p>
    <w:p w14:paraId="000EBD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5643</w:t>
      </w:r>
    </w:p>
    <w:p w14:paraId="50982E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5646</w:t>
      </w:r>
    </w:p>
    <w:p w14:paraId="794CCBB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 without gap under DRX</w:t>
      </w:r>
      <w:r>
        <w:tab/>
        <w:t>5646</w:t>
      </w:r>
    </w:p>
    <w:p w14:paraId="122FBA2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A.17.6.1.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5646</w:t>
      </w:r>
    </w:p>
    <w:p w14:paraId="4C05CE2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5646</w:t>
      </w:r>
    </w:p>
    <w:p w14:paraId="15C363E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 with per-UE gaps under non-DRX</w:t>
      </w:r>
      <w:r>
        <w:tab/>
        <w:t>5647</w:t>
      </w:r>
    </w:p>
    <w:p w14:paraId="03DD2AD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7.6.1.3.1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5647</w:t>
      </w:r>
    </w:p>
    <w:p w14:paraId="56C0D58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7.6.1.3.2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5651</w:t>
      </w:r>
    </w:p>
    <w:p w14:paraId="3ECCF6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 with per-UE gaps under DRX</w:t>
      </w:r>
      <w:r>
        <w:tab/>
        <w:t>5651</w:t>
      </w:r>
    </w:p>
    <w:p w14:paraId="582352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A.17.6.1.4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5651</w:t>
      </w:r>
    </w:p>
    <w:p w14:paraId="5E1A69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A.17.6.1.4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5654</w:t>
      </w:r>
    </w:p>
    <w:p w14:paraId="3644F5C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5655</w:t>
      </w:r>
    </w:p>
    <w:p w14:paraId="0E957CE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5655</w:t>
      </w:r>
    </w:p>
    <w:p w14:paraId="17E496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5655</w:t>
      </w:r>
    </w:p>
    <w:p w14:paraId="376734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5658</w:t>
      </w:r>
    </w:p>
    <w:p w14:paraId="0D686A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5658</w:t>
      </w:r>
    </w:p>
    <w:p w14:paraId="79D18B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5658</w:t>
      </w:r>
    </w:p>
    <w:p w14:paraId="76EDE5B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5662</w:t>
      </w:r>
    </w:p>
    <w:p w14:paraId="1F932D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A.17.6.2.3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5662</w:t>
      </w:r>
    </w:p>
    <w:p w14:paraId="6C3B9C8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5662</w:t>
      </w:r>
    </w:p>
    <w:p w14:paraId="45F0F4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5666</w:t>
      </w:r>
    </w:p>
    <w:p w14:paraId="47E6B6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A.17.6.2.4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 for 2 RX UE</w:t>
      </w:r>
      <w:r>
        <w:tab/>
        <w:t>5666</w:t>
      </w:r>
    </w:p>
    <w:p w14:paraId="78F66A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5666</w:t>
      </w:r>
    </w:p>
    <w:p w14:paraId="2060DF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5670</w:t>
      </w:r>
    </w:p>
    <w:p w14:paraId="3F7AA9A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5670</w:t>
      </w:r>
    </w:p>
    <w:p w14:paraId="5FCBA53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not used</w:t>
      </w:r>
      <w:r>
        <w:tab/>
        <w:t>5670</w:t>
      </w:r>
    </w:p>
    <w:p w14:paraId="228D18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5670</w:t>
      </w:r>
    </w:p>
    <w:p w14:paraId="19FB505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5671</w:t>
      </w:r>
    </w:p>
    <w:p w14:paraId="59453A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5671</w:t>
      </w:r>
    </w:p>
    <w:p w14:paraId="4FD1AE0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used</w:t>
      </w:r>
      <w:r>
        <w:tab/>
        <w:t>5671</w:t>
      </w:r>
    </w:p>
    <w:p w14:paraId="3A0E85E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5671</w:t>
      </w:r>
    </w:p>
    <w:p w14:paraId="5A32F72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5671</w:t>
      </w:r>
    </w:p>
    <w:p w14:paraId="704195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5673</w:t>
      </w:r>
    </w:p>
    <w:p w14:paraId="1F1F770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not used</w:t>
      </w:r>
      <w:r>
        <w:tab/>
        <w:t>5673</w:t>
      </w:r>
    </w:p>
    <w:p w14:paraId="152570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5673</w:t>
      </w:r>
    </w:p>
    <w:p w14:paraId="585030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5674</w:t>
      </w:r>
    </w:p>
    <w:p w14:paraId="174E47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5676</w:t>
      </w:r>
    </w:p>
    <w:p w14:paraId="3111D32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used</w:t>
      </w:r>
      <w:r>
        <w:tab/>
        <w:t>5677</w:t>
      </w:r>
    </w:p>
    <w:p w14:paraId="13DF31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5677</w:t>
      </w:r>
    </w:p>
    <w:p w14:paraId="7476FD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5677</w:t>
      </w:r>
    </w:p>
    <w:p w14:paraId="13F77D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5679</w:t>
      </w:r>
    </w:p>
    <w:p w14:paraId="189D524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interfrequency CGI reporting in autonomous gaps test (PCell in FR2) for 2 RX UE</w:t>
      </w:r>
      <w:r>
        <w:tab/>
        <w:t>5680</w:t>
      </w:r>
    </w:p>
    <w:p w14:paraId="666B48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A.17.6.4.1.1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5680</w:t>
      </w:r>
    </w:p>
    <w:p w14:paraId="3CD7078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A.17.6.4.1.2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5683</w:t>
      </w:r>
    </w:p>
    <w:p w14:paraId="204967B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A.17.7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5683</w:t>
      </w:r>
    </w:p>
    <w:p w14:paraId="3B1CB9D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5683</w:t>
      </w:r>
    </w:p>
    <w:p w14:paraId="581319B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case measurement accuracy with FR2 serving cell and FR2 target cell</w:t>
      </w:r>
      <w:r>
        <w:tab/>
        <w:t>5683</w:t>
      </w:r>
    </w:p>
    <w:p w14:paraId="6FCE77C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A.17.7.1.1.1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5683</w:t>
      </w:r>
    </w:p>
    <w:p w14:paraId="5ED679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5683</w:t>
      </w:r>
    </w:p>
    <w:p w14:paraId="64F8F8D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5687</w:t>
      </w:r>
    </w:p>
    <w:p w14:paraId="3E6FE0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case measurement accuracy with FR2 serving cell and FR2 target cell</w:t>
      </w:r>
      <w:r>
        <w:tab/>
        <w:t>5688</w:t>
      </w:r>
    </w:p>
    <w:p w14:paraId="65175E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5688</w:t>
      </w:r>
    </w:p>
    <w:p w14:paraId="4C96A8C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5688</w:t>
      </w:r>
    </w:p>
    <w:p w14:paraId="4AD57C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5692</w:t>
      </w:r>
    </w:p>
    <w:p w14:paraId="7B1D2DB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5693</w:t>
      </w:r>
    </w:p>
    <w:p w14:paraId="296FFE7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measurement accuracy with FR2 serving cell and FR2 target cell</w:t>
      </w:r>
      <w:r>
        <w:tab/>
        <w:t>5693</w:t>
      </w:r>
    </w:p>
    <w:p w14:paraId="48827A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5693</w:t>
      </w:r>
    </w:p>
    <w:p w14:paraId="509A5F4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5693</w:t>
      </w:r>
    </w:p>
    <w:p w14:paraId="4D45B3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5695</w:t>
      </w:r>
    </w:p>
    <w:p w14:paraId="06081D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measurement accuracy with FR2 serving cell and FR2 TDD target cell for 2 Rx UE</w:t>
      </w:r>
      <w:r>
        <w:tab/>
        <w:t>5695</w:t>
      </w:r>
    </w:p>
    <w:p w14:paraId="005F6E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5695</w:t>
      </w:r>
    </w:p>
    <w:p w14:paraId="681DBE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5695</w:t>
      </w:r>
    </w:p>
    <w:p w14:paraId="581B29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5697</w:t>
      </w:r>
    </w:p>
    <w:p w14:paraId="2518E5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measurement accuracy with FR2 serving cell and FR2 TDD target cell</w:t>
      </w:r>
      <w:r>
        <w:tab/>
        <w:t>5697</w:t>
      </w:r>
    </w:p>
    <w:p w14:paraId="472B007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A.17.7.3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5697</w:t>
      </w:r>
    </w:p>
    <w:p w14:paraId="57BD3EC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</w:t>
      </w:r>
      <w:r>
        <w:tab/>
        <w:t>5697</w:t>
      </w:r>
    </w:p>
    <w:p w14:paraId="121D391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5697</w:t>
      </w:r>
    </w:p>
    <w:p w14:paraId="062341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5698</w:t>
      </w:r>
    </w:p>
    <w:p w14:paraId="11A417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5698</w:t>
      </w:r>
    </w:p>
    <w:p w14:paraId="5F1364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on resource set with repetition off</w:t>
      </w:r>
      <w:r>
        <w:tab/>
        <w:t>5698</w:t>
      </w:r>
    </w:p>
    <w:p w14:paraId="05FA7B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5698</w:t>
      </w:r>
    </w:p>
    <w:p w14:paraId="757099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5698</w:t>
      </w:r>
    </w:p>
    <w:p w14:paraId="7BBC8C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5699</w:t>
      </w:r>
    </w:p>
    <w:p w14:paraId="0B597BE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A.17.7.4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5699</w:t>
      </w:r>
    </w:p>
    <w:p w14:paraId="02F213C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case measurement accuracy with FR2 serving cell and FR2 target cell</w:t>
      </w:r>
      <w:r w:rsidRPr="00F168CC">
        <w:rPr>
          <w:snapToGrid w:val="0"/>
          <w:lang w:eastAsia="zh-CN"/>
        </w:rPr>
        <w:t xml:space="preserve"> </w:t>
      </w:r>
      <w:r w:rsidRPr="00F168CC">
        <w:rPr>
          <w:snapToGrid w:val="0"/>
        </w:rPr>
        <w:t>for 2Rx UE</w:t>
      </w:r>
      <w:r>
        <w:tab/>
        <w:t>5699</w:t>
      </w:r>
    </w:p>
    <w:p w14:paraId="1BED4C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A.17.7.4.1.1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5699</w:t>
      </w:r>
    </w:p>
    <w:p w14:paraId="79A72A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5699</w:t>
      </w:r>
    </w:p>
    <w:p w14:paraId="1D14DC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5701</w:t>
      </w:r>
    </w:p>
    <w:p w14:paraId="4451F53D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A.18</w:t>
      </w:r>
      <w:r>
        <w:rPr>
          <w:rFonts w:ascii="Calibri" w:eastAsia="Malgun Gothic" w:hAnsi="Calibri"/>
          <w:szCs w:val="22"/>
        </w:rPr>
        <w:tab/>
      </w:r>
      <w:r>
        <w:t>E-UTRA standalone tests for NR RRM for RedCap</w:t>
      </w:r>
      <w:r>
        <w:tab/>
        <w:t>5701</w:t>
      </w:r>
    </w:p>
    <w:p w14:paraId="173A004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A.18.1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5701</w:t>
      </w:r>
    </w:p>
    <w:p w14:paraId="2729527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A.18.1.1</w:t>
      </w:r>
      <w:r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5701</w:t>
      </w:r>
    </w:p>
    <w:p w14:paraId="774DCC0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A.18.1.1.1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5701</w:t>
      </w:r>
    </w:p>
    <w:p w14:paraId="7E988A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A.18.1.1.1.1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5701</w:t>
      </w:r>
    </w:p>
    <w:p w14:paraId="3CF4CB0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A.18.2.1.1.2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5706</w:t>
      </w:r>
    </w:p>
    <w:p w14:paraId="161E595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A.18.2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5706</w:t>
      </w:r>
    </w:p>
    <w:p w14:paraId="2556FBA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5706</w:t>
      </w:r>
    </w:p>
    <w:p w14:paraId="15004E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val="sv-FI"/>
        </w:rPr>
        <w:t>A.18.2.1.1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FI"/>
        </w:rPr>
        <w:t xml:space="preserve">E-UTRAN - </w:t>
      </w:r>
      <w:r w:rsidRPr="00F168CC">
        <w:rPr>
          <w:rFonts w:cs="v4.2.0"/>
          <w:lang w:val="sv-FI"/>
        </w:rPr>
        <w:t xml:space="preserve">NR </w:t>
      </w:r>
      <w:r w:rsidRPr="00F168CC">
        <w:rPr>
          <w:lang w:val="sv-FI"/>
        </w:rPr>
        <w:t>handover in FR1</w:t>
      </w:r>
      <w:r>
        <w:tab/>
        <w:t>5706</w:t>
      </w:r>
    </w:p>
    <w:p w14:paraId="47C48D8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A.18.2.1.1.1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5706</w:t>
      </w:r>
    </w:p>
    <w:p w14:paraId="5A7786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A.18.2.1.1.2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5711</w:t>
      </w:r>
    </w:p>
    <w:p w14:paraId="365DCE0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A.18.2.2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5711</w:t>
      </w:r>
    </w:p>
    <w:p w14:paraId="47B4C1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A.18.2.2.1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Redirection from E-UTRA to NR FR1 for redcap UE</w:t>
      </w:r>
      <w:r>
        <w:tab/>
        <w:t>5711</w:t>
      </w:r>
    </w:p>
    <w:p w14:paraId="7C7C7D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A.18.2.2.1.1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5711</w:t>
      </w:r>
    </w:p>
    <w:p w14:paraId="4EF09D7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A.18.2.2.1.2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5711</w:t>
      </w:r>
    </w:p>
    <w:p w14:paraId="7FD4D38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A.18.2.2.1.3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5718</w:t>
      </w:r>
    </w:p>
    <w:p w14:paraId="22C426A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A.18.3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5718</w:t>
      </w:r>
    </w:p>
    <w:p w14:paraId="5A0BC67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5718</w:t>
      </w:r>
    </w:p>
    <w:p w14:paraId="10CA598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A.18.3.1.1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5718</w:t>
      </w:r>
    </w:p>
    <w:p w14:paraId="3DD8E7F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5718</w:t>
      </w:r>
    </w:p>
    <w:p w14:paraId="454775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5724</w:t>
      </w:r>
    </w:p>
    <w:p w14:paraId="61614AE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A.18.3.1.2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5724</w:t>
      </w:r>
    </w:p>
    <w:p w14:paraId="6C839D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5724</w:t>
      </w:r>
    </w:p>
    <w:p w14:paraId="103AE4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5730</w:t>
      </w:r>
    </w:p>
    <w:p w14:paraId="3E57C38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A.18.3.1.3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5730</w:t>
      </w:r>
    </w:p>
    <w:p w14:paraId="47F5535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A.18.3.1.3.1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5730</w:t>
      </w:r>
    </w:p>
    <w:p w14:paraId="298BBC2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5736</w:t>
      </w:r>
    </w:p>
    <w:p w14:paraId="70BED65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A.18.3.1.4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5736</w:t>
      </w:r>
    </w:p>
    <w:p w14:paraId="64310F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5736</w:t>
      </w:r>
    </w:p>
    <w:p w14:paraId="491AA0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5742</w:t>
      </w:r>
    </w:p>
    <w:p w14:paraId="1D9A1AE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A.18.3.1.5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5742</w:t>
      </w:r>
    </w:p>
    <w:p w14:paraId="3C06B0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5742</w:t>
      </w:r>
    </w:p>
    <w:p w14:paraId="67AE6B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5744</w:t>
      </w:r>
    </w:p>
    <w:p w14:paraId="29704B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A.18.3.1.6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5745</w:t>
      </w:r>
    </w:p>
    <w:p w14:paraId="541601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5745</w:t>
      </w:r>
    </w:p>
    <w:p w14:paraId="6B4376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5747</w:t>
      </w:r>
    </w:p>
    <w:p w14:paraId="1619291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A.18.3.1.7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5748</w:t>
      </w:r>
    </w:p>
    <w:p w14:paraId="5E4A06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5748</w:t>
      </w:r>
    </w:p>
    <w:p w14:paraId="58E1E6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5750</w:t>
      </w:r>
    </w:p>
    <w:p w14:paraId="6D607DA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A.18.3.1.8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5751</w:t>
      </w:r>
    </w:p>
    <w:p w14:paraId="29C20D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5751</w:t>
      </w:r>
    </w:p>
    <w:p w14:paraId="14905F7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5753</w:t>
      </w:r>
    </w:p>
    <w:p w14:paraId="01AAB9D0" w14:textId="77777777" w:rsidR="004839C0" w:rsidRDefault="004839C0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 Conditions for RRM requirements applicability for operating bands</w:t>
      </w:r>
      <w:r>
        <w:tab/>
        <w:t>5149</w:t>
      </w:r>
    </w:p>
    <w:p w14:paraId="0DA71DC8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B.1</w:t>
      </w:r>
      <w:r>
        <w:rPr>
          <w:rFonts w:ascii="Calibri" w:eastAsia="Malgun Gothic" w:hAnsi="Calibri"/>
          <w:szCs w:val="22"/>
        </w:rPr>
        <w:tab/>
      </w:r>
      <w:r>
        <w:t>Conditions for NR RRC_IDLE state mobility</w:t>
      </w:r>
      <w:r>
        <w:tab/>
        <w:t>5149</w:t>
      </w:r>
    </w:p>
    <w:p w14:paraId="5F2E447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5149</w:t>
      </w:r>
    </w:p>
    <w:p w14:paraId="0D06878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B.1.2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</w:t>
      </w:r>
      <w:r>
        <w:tab/>
        <w:t>5149</w:t>
      </w:r>
    </w:p>
    <w:p w14:paraId="4E89A27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B.1.3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</w:t>
      </w:r>
      <w:r>
        <w:tab/>
        <w:t>5150</w:t>
      </w:r>
    </w:p>
    <w:p w14:paraId="112A0B4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B.1.4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 for RedCap</w:t>
      </w:r>
      <w:r>
        <w:tab/>
        <w:t>5150</w:t>
      </w:r>
    </w:p>
    <w:p w14:paraId="14FF025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B.1.5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 for RedCap</w:t>
      </w:r>
      <w:r>
        <w:tab/>
        <w:t>5152</w:t>
      </w:r>
    </w:p>
    <w:p w14:paraId="1609F79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B.1.6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 for satellite access</w:t>
      </w:r>
      <w:r>
        <w:tab/>
        <w:t>5152</w:t>
      </w:r>
    </w:p>
    <w:p w14:paraId="176BF48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B.1.7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 for satellite access</w:t>
      </w:r>
      <w:r>
        <w:tab/>
        <w:t>5153</w:t>
      </w:r>
    </w:p>
    <w:p w14:paraId="238FEFDA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B.2</w:t>
      </w:r>
      <w:r>
        <w:rPr>
          <w:rFonts w:ascii="Calibri" w:eastAsia="Malgun Gothic" w:hAnsi="Calibri"/>
          <w:szCs w:val="22"/>
        </w:rPr>
        <w:tab/>
      </w:r>
      <w:r>
        <w:t>Conditions for UE measurements procedures and performance requirements in RRC_CONNECTED state</w:t>
      </w:r>
      <w:r>
        <w:tab/>
        <w:t>5153</w:t>
      </w:r>
    </w:p>
    <w:p w14:paraId="63F142C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5153</w:t>
      </w:r>
    </w:p>
    <w:p w14:paraId="399AC7A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5153</w:t>
      </w:r>
    </w:p>
    <w:p w14:paraId="01EAD7F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5153</w:t>
      </w:r>
    </w:p>
    <w:p w14:paraId="296D023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5153</w:t>
      </w:r>
    </w:p>
    <w:p w14:paraId="55F9E04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B.2.1.3.1</w:t>
      </w:r>
      <w:r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F168CC">
        <w:rPr>
          <w:rFonts w:cs="Arial"/>
        </w:rPr>
        <w:t xml:space="preserve"> </w:t>
      </w:r>
      <w:r>
        <w:t>Rx Beam Peak angle of arrival</w:t>
      </w:r>
      <w:r>
        <w:tab/>
        <w:t>5153</w:t>
      </w:r>
    </w:p>
    <w:p w14:paraId="6E1CEEE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B.2.1.3.2</w:t>
      </w:r>
      <w:r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F168CC">
        <w:rPr>
          <w:rFonts w:cs="Arial"/>
        </w:rPr>
        <w:t xml:space="preserve"> </w:t>
      </w:r>
      <w:r>
        <w:t>angle of arrival within Spherical coverage</w:t>
      </w:r>
      <w:r>
        <w:tab/>
        <w:t>5154</w:t>
      </w:r>
    </w:p>
    <w:p w14:paraId="67063D8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5155</w:t>
      </w:r>
    </w:p>
    <w:p w14:paraId="7574536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5155</w:t>
      </w:r>
    </w:p>
    <w:p w14:paraId="0AB0F9C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B.2.1.5.1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F168CC">
        <w:rPr>
          <w:rFonts w:cs="Arial"/>
        </w:rPr>
        <w:t xml:space="preserve"> </w:t>
      </w:r>
      <w:r>
        <w:t>Rx Beam Peak angle of arrival</w:t>
      </w:r>
      <w:r>
        <w:tab/>
        <w:t>5155</w:t>
      </w:r>
    </w:p>
    <w:p w14:paraId="426A187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5156</w:t>
      </w:r>
    </w:p>
    <w:p w14:paraId="7B3A2FC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5156</w:t>
      </w:r>
    </w:p>
    <w:p w14:paraId="0248B4C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5156</w:t>
      </w:r>
    </w:p>
    <w:p w14:paraId="3A4AE52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B.2.1.6.1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F168CC">
        <w:rPr>
          <w:rFonts w:cs="Arial"/>
        </w:rPr>
        <w:t xml:space="preserve"> </w:t>
      </w:r>
      <w:r>
        <w:t>Rx Beam Peak angle of arrival</w:t>
      </w:r>
      <w:r>
        <w:tab/>
        <w:t>5156</w:t>
      </w:r>
    </w:p>
    <w:p w14:paraId="66467E0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5157</w:t>
      </w:r>
    </w:p>
    <w:p w14:paraId="395E00D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5158</w:t>
      </w:r>
    </w:p>
    <w:p w14:paraId="66528B8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</w:t>
      </w:r>
      <w:r>
        <w:tab/>
        <w:t>5159</w:t>
      </w:r>
    </w:p>
    <w:p w14:paraId="07BF6A9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B.2.4.1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5159</w:t>
      </w:r>
    </w:p>
    <w:p w14:paraId="55693E0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B.2.4.2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</w:t>
      </w:r>
      <w:r>
        <w:tab/>
        <w:t>5160</w:t>
      </w:r>
    </w:p>
    <w:p w14:paraId="417D999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</w:t>
      </w:r>
      <w:r>
        <w:tab/>
        <w:t>5162</w:t>
      </w:r>
    </w:p>
    <w:p w14:paraId="0A790F4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614C6BE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B.2.6.1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4BD3D3C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B.2.6.2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1870843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SRS-RSRP measurements</w:t>
      </w:r>
      <w:r>
        <w:tab/>
        <w:t>5163</w:t>
      </w:r>
    </w:p>
    <w:p w14:paraId="2F8CDC5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B.2.8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L1-SINR reporting</w:t>
      </w:r>
      <w:r>
        <w:tab/>
        <w:t>5164</w:t>
      </w:r>
    </w:p>
    <w:p w14:paraId="49ECDAF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B.2.8.1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no dedicated IMR configured</w:t>
      </w:r>
      <w:r>
        <w:tab/>
        <w:t>5164</w:t>
      </w:r>
    </w:p>
    <w:p w14:paraId="1E98A01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B.2.8.2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SSB based CMR and dedicated IMR configured</w:t>
      </w:r>
      <w:r>
        <w:tab/>
        <w:t>5165</w:t>
      </w:r>
    </w:p>
    <w:p w14:paraId="6041E6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lastRenderedPageBreak/>
        <w:t>B.2.8.2.1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L1-SINR reporting with SSB based CMR and dedicated ZP-IMR configured</w:t>
      </w:r>
      <w:r>
        <w:tab/>
        <w:t>5165</w:t>
      </w:r>
    </w:p>
    <w:p w14:paraId="5B27133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B.2.8.2.2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L1-SINR reporting with SSB based CMR and dedicated NZP-IMR configured</w:t>
      </w:r>
      <w:r>
        <w:tab/>
        <w:t>5165</w:t>
      </w:r>
    </w:p>
    <w:p w14:paraId="05186BB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B.2.8.3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dedicated IMR configured</w:t>
      </w:r>
      <w:r>
        <w:tab/>
        <w:t>5167</w:t>
      </w:r>
    </w:p>
    <w:p w14:paraId="14E9EDD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B.2.8.3.1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L1-SINR reporting with CSI-RS based CMR and dedicated ZP-IMR configured</w:t>
      </w:r>
      <w:r>
        <w:tab/>
        <w:t>5167</w:t>
      </w:r>
    </w:p>
    <w:p w14:paraId="6D55B26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B.2.8.3.2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L1-SINR reporting with CSI-RS based CMR and dedicated NZP-IMR configured</w:t>
      </w:r>
      <w:r>
        <w:tab/>
        <w:t>5168</w:t>
      </w:r>
    </w:p>
    <w:p w14:paraId="0BA947A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B.2.9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under CCA</w:t>
      </w:r>
      <w:r>
        <w:tab/>
        <w:t>5169</w:t>
      </w:r>
    </w:p>
    <w:p w14:paraId="782F64E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B.2.10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under CCA</w:t>
      </w:r>
      <w:r>
        <w:tab/>
        <w:t>5169</w:t>
      </w:r>
    </w:p>
    <w:p w14:paraId="4D3DEBF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 under CCA</w:t>
      </w:r>
      <w:r>
        <w:tab/>
        <w:t>5169</w:t>
      </w:r>
    </w:p>
    <w:p w14:paraId="5B91857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B.2.11.1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5169</w:t>
      </w:r>
    </w:p>
    <w:p w14:paraId="78B93AC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5170</w:t>
      </w:r>
    </w:p>
    <w:p w14:paraId="7510F8B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5171</w:t>
      </w:r>
    </w:p>
    <w:p w14:paraId="2722CAF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5173</w:t>
      </w:r>
    </w:p>
    <w:p w14:paraId="7CD1460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5174</w:t>
      </w:r>
    </w:p>
    <w:p w14:paraId="0377CA9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B.2.16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5176</w:t>
      </w:r>
    </w:p>
    <w:p w14:paraId="25A3D31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for satellite access</w:t>
      </w:r>
      <w:r>
        <w:tab/>
        <w:t>5178</w:t>
      </w:r>
    </w:p>
    <w:p w14:paraId="18E67AE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B.2.18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for satellite access</w:t>
      </w:r>
      <w:r>
        <w:tab/>
        <w:t>5179</w:t>
      </w:r>
    </w:p>
    <w:p w14:paraId="5D054CA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B.2.19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 for satellite access</w:t>
      </w:r>
      <w:r>
        <w:tab/>
        <w:t>5179</w:t>
      </w:r>
    </w:p>
    <w:p w14:paraId="2F59812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B.2.19.1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 for satellite access</w:t>
      </w:r>
      <w:r>
        <w:tab/>
        <w:t>5179</w:t>
      </w:r>
    </w:p>
    <w:p w14:paraId="17BB6AC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B.2.19.2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 for satellite access</w:t>
      </w:r>
      <w:r>
        <w:tab/>
        <w:t>5179</w:t>
      </w:r>
    </w:p>
    <w:p w14:paraId="0BFC89C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B.2.20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 for satellite access</w:t>
      </w:r>
      <w:r>
        <w:tab/>
        <w:t>5180</w:t>
      </w:r>
    </w:p>
    <w:p w14:paraId="723E21DB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B.3</w:t>
      </w:r>
      <w:r>
        <w:rPr>
          <w:rFonts w:ascii="Calibri" w:eastAsia="Malgun Gothic" w:hAnsi="Calibri"/>
          <w:szCs w:val="22"/>
        </w:rPr>
        <w:tab/>
      </w:r>
      <w:r>
        <w:t>RRM Requirements Exceptions</w:t>
      </w:r>
      <w:r>
        <w:tab/>
        <w:t>5180</w:t>
      </w:r>
    </w:p>
    <w:p w14:paraId="54A5BFD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5180</w:t>
      </w:r>
    </w:p>
    <w:p w14:paraId="75BDDA3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B.3.2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CA</w:t>
      </w:r>
      <w:r>
        <w:tab/>
        <w:t>5180</w:t>
      </w:r>
    </w:p>
    <w:p w14:paraId="0F6A8AB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B.3.2.1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FR1</w:t>
      </w:r>
      <w:r>
        <w:tab/>
        <w:t>5180</w:t>
      </w:r>
    </w:p>
    <w:p w14:paraId="0559453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B.3.2.2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FR1</w:t>
      </w:r>
      <w:r>
        <w:tab/>
        <w:t>5180</w:t>
      </w:r>
    </w:p>
    <w:p w14:paraId="4CC0E6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B.3.2.2.1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Inter-band carrier aggregation</w:t>
      </w:r>
      <w:r>
        <w:tab/>
        <w:t>5180</w:t>
      </w:r>
    </w:p>
    <w:p w14:paraId="1F4C64E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5180</w:t>
      </w:r>
    </w:p>
    <w:p w14:paraId="50C8EAF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B.3.2.2.3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5181</w:t>
      </w:r>
    </w:p>
    <w:p w14:paraId="46EA937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B.3.2.3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FR2</w:t>
      </w:r>
      <w:r>
        <w:tab/>
        <w:t>5181</w:t>
      </w:r>
    </w:p>
    <w:p w14:paraId="3027391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B.3.2.4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FR2</w:t>
      </w:r>
      <w:r>
        <w:tab/>
        <w:t>5181</w:t>
      </w:r>
    </w:p>
    <w:p w14:paraId="6BC69F9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B.3.2.4.1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Intra-band contiguous carrier aggregation</w:t>
      </w:r>
      <w:r>
        <w:tab/>
        <w:t>5181</w:t>
      </w:r>
    </w:p>
    <w:p w14:paraId="3DE55B7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B.3.2.4.2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Intra-band non-contiguous carrier aggregation</w:t>
      </w:r>
      <w:r>
        <w:tab/>
        <w:t>5181</w:t>
      </w:r>
    </w:p>
    <w:p w14:paraId="22F1D3F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B.3.3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DC</w:t>
      </w:r>
      <w:r>
        <w:tab/>
        <w:t>5181</w:t>
      </w:r>
    </w:p>
    <w:p w14:paraId="325E9E3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B.3.3.1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EN-DC</w:t>
      </w:r>
      <w:r>
        <w:tab/>
        <w:t>5181</w:t>
      </w:r>
    </w:p>
    <w:p w14:paraId="72E8E09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B.3.3.2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NE-DC</w:t>
      </w:r>
      <w:r>
        <w:tab/>
        <w:t>5181</w:t>
      </w:r>
    </w:p>
    <w:p w14:paraId="6AFC488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B.3.4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SUL</w:t>
      </w:r>
      <w:r>
        <w:tab/>
        <w:t>5181</w:t>
      </w:r>
    </w:p>
    <w:p w14:paraId="6B768CA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B.3.4.1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SUL in FR1</w:t>
      </w:r>
      <w:r>
        <w:tab/>
        <w:t>5181</w:t>
      </w:r>
    </w:p>
    <w:p w14:paraId="3DFEAC0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B.3.4.2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SUL in FR1</w:t>
      </w:r>
      <w:r>
        <w:tab/>
        <w:t>5182</w:t>
      </w:r>
    </w:p>
    <w:p w14:paraId="6E1A356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5182</w:t>
      </w:r>
    </w:p>
    <w:p w14:paraId="7E8068DE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B.4</w:t>
      </w:r>
      <w:r>
        <w:rPr>
          <w:rFonts w:ascii="Calibri" w:eastAsia="Malgun Gothic" w:hAnsi="Calibri"/>
          <w:szCs w:val="22"/>
        </w:rPr>
        <w:tab/>
      </w:r>
      <w:r>
        <w:t>Conditions for V2X</w:t>
      </w:r>
      <w:r>
        <w:tab/>
        <w:t>5182</w:t>
      </w:r>
    </w:p>
    <w:p w14:paraId="1F43F79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B.4.1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 for GNSS signals</w:t>
      </w:r>
      <w:r>
        <w:tab/>
        <w:t>5182</w:t>
      </w:r>
    </w:p>
    <w:p w14:paraId="0D7D7DA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B.4.2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PSBCH-RSRP Accuracy Requirements</w:t>
      </w:r>
      <w:r>
        <w:tab/>
        <w:t>5182</w:t>
      </w:r>
    </w:p>
    <w:p w14:paraId="224AFCF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B.4.3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Selection/Reselection to Intra-frequency SyncRef UE</w:t>
      </w:r>
      <w:r>
        <w:tab/>
        <w:t>5183</w:t>
      </w:r>
    </w:p>
    <w:p w14:paraId="31D73C2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B.4.4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 SL-RSRP Accuracy Requirements</w:t>
      </w:r>
      <w:r>
        <w:tab/>
        <w:t>5183</w:t>
      </w:r>
    </w:p>
    <w:p w14:paraId="292BE616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B.5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5183</w:t>
      </w:r>
    </w:p>
    <w:p w14:paraId="142690C5" w14:textId="77777777" w:rsidR="004839C0" w:rsidRDefault="004839C0">
      <w:pPr>
        <w:pStyle w:val="TOC8"/>
        <w:rPr>
          <w:rFonts w:ascii="Calibri" w:eastAsia="Malgun Gothic" w:hAnsi="Calibri"/>
          <w:b w:val="0"/>
          <w:szCs w:val="22"/>
        </w:rPr>
      </w:pPr>
      <w:r>
        <w:t>Annex C (informative): Change history</w:t>
      </w:r>
      <w:r>
        <w:tab/>
        <w:t>5184</w:t>
      </w:r>
    </w:p>
    <w:p w14:paraId="631770CD" w14:textId="268C8094" w:rsidR="003C3971" w:rsidRPr="00235394" w:rsidRDefault="004839C0" w:rsidP="000334B8">
      <w:r>
        <w:rPr>
          <w:noProof/>
          <w:sz w:val="22"/>
        </w:rPr>
        <w:fldChar w:fldCharType="end"/>
      </w:r>
    </w:p>
    <w:p w14:paraId="188EE913" w14:textId="75C11EC4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B73C14">
        <w:rPr>
          <w:noProof/>
        </w:rPr>
        <w:instrText>1</w:instrText>
      </w:r>
      <w:r w:rsidRPr="00B840AC">
        <w:rPr>
          <w:noProof/>
        </w:rPr>
        <w:instrText>0_s0-</w:instrText>
      </w:r>
      <w:r w:rsidR="00D8111A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i1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8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8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i1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9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9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i1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10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11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880058" w:rsidRPr="00B840AC">
        <w:rPr>
          <w:noProof/>
        </w:rPr>
        <w:fldChar w:fldCharType="begin"/>
      </w:r>
      <w:r w:rsidR="00880058" w:rsidRPr="00B840AC">
        <w:rPr>
          <w:noProof/>
        </w:rPr>
        <w:instrText xml:space="preserve"> RD "38133-</w:instrText>
      </w:r>
      <w:r w:rsidR="00880058">
        <w:rPr>
          <w:noProof/>
        </w:rPr>
        <w:instrText>i1</w:instrText>
      </w:r>
      <w:r w:rsidR="00880058" w:rsidRPr="00B840AC">
        <w:rPr>
          <w:noProof/>
        </w:rPr>
        <w:instrText>0_s</w:instrText>
      </w:r>
      <w:r w:rsidR="00D8111A">
        <w:rPr>
          <w:noProof/>
        </w:rPr>
        <w:instrText>12</w:instrText>
      </w:r>
      <w:r w:rsidR="00880058" w:rsidRPr="00B840AC">
        <w:rPr>
          <w:noProof/>
        </w:rPr>
        <w:instrText>-1</w:instrText>
      </w:r>
      <w:r w:rsidR="00D8111A">
        <w:rPr>
          <w:noProof/>
        </w:rPr>
        <w:instrText>3</w:instrText>
      </w:r>
      <w:r w:rsidR="00880058" w:rsidRPr="00B840AC">
        <w:rPr>
          <w:noProof/>
        </w:rPr>
        <w:instrText>.doc</w:instrText>
      </w:r>
      <w:r w:rsidR="00880058">
        <w:rPr>
          <w:noProof/>
        </w:rPr>
        <w:instrText>x</w:instrText>
      </w:r>
      <w:r w:rsidR="00880058" w:rsidRPr="00B840AC">
        <w:rPr>
          <w:noProof/>
        </w:rPr>
        <w:instrText xml:space="preserve">" \f  </w:instrText>
      </w:r>
      <w:r w:rsidR="00880058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B73C14">
        <w:rPr>
          <w:noProof/>
        </w:rPr>
        <w:instrText>1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</w:instrText>
      </w:r>
      <w:r w:rsidR="000D2FE3">
        <w:rPr>
          <w:noProof/>
        </w:rPr>
        <w:instrText>3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0D2FE3" w:rsidRPr="00B840AC">
        <w:rPr>
          <w:noProof/>
        </w:rPr>
        <w:fldChar w:fldCharType="begin"/>
      </w:r>
      <w:r w:rsidR="000D2FE3" w:rsidRPr="00B840AC">
        <w:rPr>
          <w:noProof/>
        </w:rPr>
        <w:instrText xml:space="preserve"> RD "38133-</w:instrText>
      </w:r>
      <w:r w:rsidR="000D2FE3">
        <w:rPr>
          <w:noProof/>
        </w:rPr>
        <w:instrText>i10</w:instrText>
      </w:r>
      <w:r w:rsidR="000D2FE3" w:rsidRPr="00B840AC">
        <w:rPr>
          <w:noProof/>
        </w:rPr>
        <w:instrText>_sA.</w:instrText>
      </w:r>
      <w:r w:rsidR="000D2FE3">
        <w:rPr>
          <w:noProof/>
        </w:rPr>
        <w:instrText>4</w:instrText>
      </w:r>
      <w:r w:rsidR="000D2FE3" w:rsidRPr="00B840AC">
        <w:rPr>
          <w:noProof/>
        </w:rPr>
        <w:instrText>-A.5.doc</w:instrText>
      </w:r>
      <w:r w:rsidR="000D2FE3">
        <w:rPr>
          <w:noProof/>
        </w:rPr>
        <w:instrText>x</w:instrText>
      </w:r>
      <w:r w:rsidR="000D2FE3" w:rsidRPr="00B840AC">
        <w:rPr>
          <w:noProof/>
        </w:rPr>
        <w:instrText xml:space="preserve">" \f  </w:instrText>
      </w:r>
      <w:r w:rsidR="000D2FE3" w:rsidRPr="00B840AC">
        <w:rPr>
          <w:noProof/>
        </w:rPr>
        <w:fldChar w:fldCharType="end"/>
      </w:r>
      <w:r w:rsidR="00562553" w:rsidRPr="00B840AC">
        <w:rPr>
          <w:noProof/>
        </w:rPr>
        <w:fldChar w:fldCharType="begin"/>
      </w:r>
      <w:r w:rsidR="00562553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B73C14">
        <w:rPr>
          <w:noProof/>
        </w:rPr>
        <w:instrText>1</w:instrText>
      </w:r>
      <w:r w:rsidR="00562553">
        <w:rPr>
          <w:noProof/>
        </w:rPr>
        <w:instrText>0</w:instrText>
      </w:r>
      <w:r w:rsidR="00562553" w:rsidRPr="00B840AC">
        <w:rPr>
          <w:noProof/>
        </w:rPr>
        <w:instrText>_sA.6-A.</w:instrText>
      </w:r>
      <w:r w:rsidR="00562553">
        <w:rPr>
          <w:noProof/>
        </w:rPr>
        <w:instrText>6</w:instrText>
      </w:r>
      <w:r w:rsidR="00562553" w:rsidRPr="00B840AC">
        <w:rPr>
          <w:noProof/>
        </w:rPr>
        <w:instrText>.doc</w:instrText>
      </w:r>
      <w:r w:rsidR="00562553">
        <w:rPr>
          <w:noProof/>
        </w:rPr>
        <w:instrText>x</w:instrText>
      </w:r>
      <w:r w:rsidR="00562553" w:rsidRPr="00B840AC">
        <w:rPr>
          <w:noProof/>
        </w:rPr>
        <w:instrText xml:space="preserve">" \f  </w:instrText>
      </w:r>
      <w:r w:rsidR="00562553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B73C14">
        <w:rPr>
          <w:noProof/>
        </w:rPr>
        <w:instrText>1</w:instrText>
      </w:r>
      <w:r w:rsidR="00D5370C">
        <w:rPr>
          <w:noProof/>
        </w:rPr>
        <w:instrText>0</w:instrText>
      </w:r>
      <w:r w:rsidRPr="00B840AC">
        <w:rPr>
          <w:noProof/>
        </w:rPr>
        <w:instrText>_sA.</w:instrText>
      </w:r>
      <w:r w:rsidR="00562553">
        <w:rPr>
          <w:noProof/>
        </w:rPr>
        <w:instrText>7</w:instrText>
      </w:r>
      <w:r w:rsidRPr="00B840AC">
        <w:rPr>
          <w:noProof/>
        </w:rPr>
        <w:instrText>-A.</w:instrText>
      </w:r>
      <w:r w:rsidR="007B1296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B73C14">
        <w:rPr>
          <w:noProof/>
        </w:rPr>
        <w:instrText>1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8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9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B73C14">
        <w:rPr>
          <w:noProof/>
        </w:rPr>
        <w:instrText>1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10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D47E95">
        <w:rPr>
          <w:noProof/>
        </w:rPr>
        <w:instrText>0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D47E95" w:rsidRPr="00B840AC">
        <w:rPr>
          <w:noProof/>
        </w:rPr>
        <w:fldChar w:fldCharType="begin"/>
      </w:r>
      <w:r w:rsidR="00D47E95" w:rsidRPr="00B840AC">
        <w:rPr>
          <w:noProof/>
        </w:rPr>
        <w:instrText xml:space="preserve"> RD "38133-</w:instrText>
      </w:r>
      <w:r w:rsidR="00D47E95">
        <w:rPr>
          <w:noProof/>
        </w:rPr>
        <w:instrText>i10</w:instrText>
      </w:r>
      <w:r w:rsidR="00D47E95" w:rsidRPr="00B840AC">
        <w:rPr>
          <w:noProof/>
        </w:rPr>
        <w:instrText>_sA.</w:instrText>
      </w:r>
      <w:r w:rsidR="00D47E95">
        <w:rPr>
          <w:noProof/>
        </w:rPr>
        <w:instrText>11</w:instrText>
      </w:r>
      <w:r w:rsidR="00D47E95" w:rsidRPr="00B840AC">
        <w:rPr>
          <w:noProof/>
        </w:rPr>
        <w:instrText>-A.</w:instrText>
      </w:r>
      <w:r w:rsidR="00D47E95">
        <w:rPr>
          <w:noProof/>
        </w:rPr>
        <w:instrText>12</w:instrText>
      </w:r>
      <w:r w:rsidR="00D47E95" w:rsidRPr="00B840AC">
        <w:rPr>
          <w:noProof/>
        </w:rPr>
        <w:instrText>.doc</w:instrText>
      </w:r>
      <w:r w:rsidR="00D47E95">
        <w:rPr>
          <w:noProof/>
        </w:rPr>
        <w:instrText>x</w:instrText>
      </w:r>
      <w:r w:rsidR="00D47E95" w:rsidRPr="00B840AC">
        <w:rPr>
          <w:noProof/>
        </w:rPr>
        <w:instrText xml:space="preserve">" \f  </w:instrText>
      </w:r>
      <w:r w:rsidR="00D47E95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B73C14">
        <w:rPr>
          <w:noProof/>
        </w:rPr>
        <w:instrText>1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13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896105">
        <w:rPr>
          <w:noProof/>
        </w:rPr>
        <w:instrText>4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896105" w:rsidRPr="00B840AC">
        <w:rPr>
          <w:noProof/>
        </w:rPr>
        <w:fldChar w:fldCharType="begin"/>
      </w:r>
      <w:r w:rsidR="00896105" w:rsidRPr="00B840AC">
        <w:rPr>
          <w:noProof/>
        </w:rPr>
        <w:instrText xml:space="preserve"> RD "38133-</w:instrText>
      </w:r>
      <w:r w:rsidR="00896105">
        <w:rPr>
          <w:noProof/>
        </w:rPr>
        <w:instrText>i10</w:instrText>
      </w:r>
      <w:r w:rsidR="00896105" w:rsidRPr="00B840AC">
        <w:rPr>
          <w:noProof/>
        </w:rPr>
        <w:instrText>_sA.</w:instrText>
      </w:r>
      <w:r w:rsidR="00896105">
        <w:rPr>
          <w:noProof/>
        </w:rPr>
        <w:instrText>15</w:instrText>
      </w:r>
      <w:r w:rsidR="00896105" w:rsidRPr="00B840AC">
        <w:rPr>
          <w:noProof/>
        </w:rPr>
        <w:instrText>-A.</w:instrText>
      </w:r>
      <w:r w:rsidR="00896105">
        <w:rPr>
          <w:noProof/>
        </w:rPr>
        <w:instrText>16</w:instrText>
      </w:r>
      <w:r w:rsidR="00896105" w:rsidRPr="00B840AC">
        <w:rPr>
          <w:noProof/>
        </w:rPr>
        <w:instrText>.doc</w:instrText>
      </w:r>
      <w:r w:rsidR="00896105">
        <w:rPr>
          <w:noProof/>
        </w:rPr>
        <w:instrText>x</w:instrText>
      </w:r>
      <w:r w:rsidR="00896105" w:rsidRPr="00B840AC">
        <w:rPr>
          <w:noProof/>
        </w:rPr>
        <w:instrText xml:space="preserve">" \f  </w:instrText>
      </w:r>
      <w:r w:rsidR="00896105" w:rsidRPr="00B840AC">
        <w:rPr>
          <w:noProof/>
        </w:rPr>
        <w:fldChar w:fldCharType="end"/>
      </w:r>
      <w:r w:rsidR="00896105" w:rsidRPr="00B840AC">
        <w:rPr>
          <w:noProof/>
        </w:rPr>
        <w:fldChar w:fldCharType="begin"/>
      </w:r>
      <w:r w:rsidR="00896105" w:rsidRPr="00B840AC">
        <w:rPr>
          <w:noProof/>
        </w:rPr>
        <w:instrText xml:space="preserve"> RD "38133-</w:instrText>
      </w:r>
      <w:r w:rsidR="00896105">
        <w:rPr>
          <w:noProof/>
        </w:rPr>
        <w:instrText>i10</w:instrText>
      </w:r>
      <w:r w:rsidR="00896105" w:rsidRPr="00B840AC">
        <w:rPr>
          <w:noProof/>
        </w:rPr>
        <w:instrText>_sA.</w:instrText>
      </w:r>
      <w:r w:rsidR="00896105">
        <w:rPr>
          <w:noProof/>
        </w:rPr>
        <w:instrText>17</w:instrText>
      </w:r>
      <w:r w:rsidR="00896105" w:rsidRPr="00B840AC">
        <w:rPr>
          <w:noProof/>
        </w:rPr>
        <w:instrText>-A.</w:instrText>
      </w:r>
      <w:r w:rsidR="00896105">
        <w:rPr>
          <w:noProof/>
        </w:rPr>
        <w:instrText>18</w:instrText>
      </w:r>
      <w:r w:rsidR="00896105" w:rsidRPr="00B840AC">
        <w:rPr>
          <w:noProof/>
        </w:rPr>
        <w:instrText>.doc</w:instrText>
      </w:r>
      <w:r w:rsidR="00896105">
        <w:rPr>
          <w:noProof/>
        </w:rPr>
        <w:instrText>x</w:instrText>
      </w:r>
      <w:r w:rsidR="00896105" w:rsidRPr="00B840AC">
        <w:rPr>
          <w:noProof/>
        </w:rPr>
        <w:instrText xml:space="preserve">" \f  </w:instrText>
      </w:r>
      <w:r w:rsidR="00896105"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31157F">
        <w:rPr>
          <w:rFonts w:eastAsia="SimSun"/>
          <w:noProof/>
        </w:rPr>
        <w:instrText>i</w:instrText>
      </w:r>
      <w:r w:rsidR="00B73C14">
        <w:rPr>
          <w:rFonts w:eastAsia="SimSun"/>
          <w:noProof/>
        </w:rPr>
        <w:instrText>1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FBE9A" w14:textId="77777777" w:rsidR="00B90149" w:rsidRDefault="00B90149">
      <w:r>
        <w:separator/>
      </w:r>
    </w:p>
  </w:endnote>
  <w:endnote w:type="continuationSeparator" w:id="0">
    <w:p w14:paraId="0D4CABFC" w14:textId="77777777" w:rsidR="00B90149" w:rsidRDefault="00B90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E9E9F" w14:textId="77777777" w:rsidR="00B90149" w:rsidRDefault="00B90149">
      <w:r>
        <w:separator/>
      </w:r>
    </w:p>
  </w:footnote>
  <w:footnote w:type="continuationSeparator" w:id="0">
    <w:p w14:paraId="082AE2B2" w14:textId="77777777" w:rsidR="00B90149" w:rsidRDefault="00B90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31D8688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839C0">
      <w:rPr>
        <w:rFonts w:ascii="Arial" w:hAnsi="Arial" w:cs="Arial"/>
        <w:b/>
        <w:noProof/>
        <w:sz w:val="18"/>
        <w:szCs w:val="18"/>
      </w:rPr>
      <w:t>3GPP TS 38.133 V18.1.0 (2023-03)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5196F4A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839C0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"/>
  </w:num>
  <w:num w:numId="4" w16cid:durableId="2109547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D2FE3"/>
    <w:rsid w:val="000D58AB"/>
    <w:rsid w:val="000E29FA"/>
    <w:rsid w:val="00107D5A"/>
    <w:rsid w:val="00107EFB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45446"/>
    <w:rsid w:val="002675F0"/>
    <w:rsid w:val="002A5657"/>
    <w:rsid w:val="002B1EE1"/>
    <w:rsid w:val="002B6339"/>
    <w:rsid w:val="002D51FF"/>
    <w:rsid w:val="002E00EE"/>
    <w:rsid w:val="0031157F"/>
    <w:rsid w:val="003172DC"/>
    <w:rsid w:val="00322CE5"/>
    <w:rsid w:val="003341EA"/>
    <w:rsid w:val="0035462D"/>
    <w:rsid w:val="003765B8"/>
    <w:rsid w:val="003A5877"/>
    <w:rsid w:val="003B1F8C"/>
    <w:rsid w:val="003C3971"/>
    <w:rsid w:val="003F2EEA"/>
    <w:rsid w:val="004126FD"/>
    <w:rsid w:val="00423334"/>
    <w:rsid w:val="004345EC"/>
    <w:rsid w:val="00465515"/>
    <w:rsid w:val="0048113B"/>
    <w:rsid w:val="004839C0"/>
    <w:rsid w:val="00494C3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62553"/>
    <w:rsid w:val="00565087"/>
    <w:rsid w:val="005668BA"/>
    <w:rsid w:val="00597B11"/>
    <w:rsid w:val="005D2E01"/>
    <w:rsid w:val="005D7526"/>
    <w:rsid w:val="005E4BB2"/>
    <w:rsid w:val="00602AEA"/>
    <w:rsid w:val="00603FB0"/>
    <w:rsid w:val="00614FDF"/>
    <w:rsid w:val="0063543D"/>
    <w:rsid w:val="00645B60"/>
    <w:rsid w:val="00647114"/>
    <w:rsid w:val="00665394"/>
    <w:rsid w:val="00667297"/>
    <w:rsid w:val="006906D5"/>
    <w:rsid w:val="00697C39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600E"/>
    <w:rsid w:val="007F0F4A"/>
    <w:rsid w:val="00801426"/>
    <w:rsid w:val="008028A4"/>
    <w:rsid w:val="00830747"/>
    <w:rsid w:val="008617AE"/>
    <w:rsid w:val="008768CA"/>
    <w:rsid w:val="00880058"/>
    <w:rsid w:val="00896105"/>
    <w:rsid w:val="00897168"/>
    <w:rsid w:val="008C384C"/>
    <w:rsid w:val="0090271F"/>
    <w:rsid w:val="00902E23"/>
    <w:rsid w:val="009114D7"/>
    <w:rsid w:val="0091348E"/>
    <w:rsid w:val="00917CCB"/>
    <w:rsid w:val="00942EC2"/>
    <w:rsid w:val="0094308E"/>
    <w:rsid w:val="00983F1D"/>
    <w:rsid w:val="009C559F"/>
    <w:rsid w:val="009E6C88"/>
    <w:rsid w:val="009F37B7"/>
    <w:rsid w:val="00A10F02"/>
    <w:rsid w:val="00A164B4"/>
    <w:rsid w:val="00A17481"/>
    <w:rsid w:val="00A26956"/>
    <w:rsid w:val="00A27486"/>
    <w:rsid w:val="00A53724"/>
    <w:rsid w:val="00A56066"/>
    <w:rsid w:val="00A73129"/>
    <w:rsid w:val="00A82346"/>
    <w:rsid w:val="00A91CF0"/>
    <w:rsid w:val="00A92BA1"/>
    <w:rsid w:val="00A95535"/>
    <w:rsid w:val="00AA7239"/>
    <w:rsid w:val="00AC6BC6"/>
    <w:rsid w:val="00AD2A5F"/>
    <w:rsid w:val="00AE65E2"/>
    <w:rsid w:val="00B118F8"/>
    <w:rsid w:val="00B15449"/>
    <w:rsid w:val="00B73C14"/>
    <w:rsid w:val="00B90149"/>
    <w:rsid w:val="00B93086"/>
    <w:rsid w:val="00BA19ED"/>
    <w:rsid w:val="00BA4B8D"/>
    <w:rsid w:val="00BC0F7D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16CBA"/>
    <w:rsid w:val="00D34D5B"/>
    <w:rsid w:val="00D47E95"/>
    <w:rsid w:val="00D5370C"/>
    <w:rsid w:val="00D57972"/>
    <w:rsid w:val="00D675A9"/>
    <w:rsid w:val="00D738D6"/>
    <w:rsid w:val="00D74849"/>
    <w:rsid w:val="00D755EB"/>
    <w:rsid w:val="00D76048"/>
    <w:rsid w:val="00D8111A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77645"/>
    <w:rsid w:val="00E8048A"/>
    <w:rsid w:val="00EA15B0"/>
    <w:rsid w:val="00EA2CDD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39C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839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839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39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39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39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39C0"/>
    <w:pPr>
      <w:outlineLvl w:val="5"/>
    </w:pPr>
  </w:style>
  <w:style w:type="paragraph" w:styleId="Heading7">
    <w:name w:val="heading 7"/>
    <w:basedOn w:val="H6"/>
    <w:next w:val="Normal"/>
    <w:qFormat/>
    <w:rsid w:val="004839C0"/>
    <w:pPr>
      <w:outlineLvl w:val="6"/>
    </w:pPr>
  </w:style>
  <w:style w:type="paragraph" w:styleId="Heading8">
    <w:name w:val="heading 8"/>
    <w:basedOn w:val="Heading1"/>
    <w:next w:val="Normal"/>
    <w:qFormat/>
    <w:rsid w:val="004839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39C0"/>
    <w:pPr>
      <w:outlineLvl w:val="8"/>
    </w:pPr>
  </w:style>
  <w:style w:type="character" w:default="1" w:styleId="DefaultParagraphFont">
    <w:name w:val="Default Paragraph Font"/>
    <w:semiHidden/>
    <w:rsid w:val="004839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39C0"/>
  </w:style>
  <w:style w:type="paragraph" w:customStyle="1" w:styleId="H6">
    <w:name w:val="H6"/>
    <w:basedOn w:val="Heading5"/>
    <w:next w:val="Normal"/>
    <w:rsid w:val="004839C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839C0"/>
    <w:pPr>
      <w:ind w:left="1418" w:hanging="1418"/>
    </w:pPr>
  </w:style>
  <w:style w:type="paragraph" w:styleId="TOC8">
    <w:name w:val="toc 8"/>
    <w:basedOn w:val="TOC1"/>
    <w:uiPriority w:val="39"/>
    <w:rsid w:val="004839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39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4839C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839C0"/>
  </w:style>
  <w:style w:type="paragraph" w:styleId="Header">
    <w:name w:val="header"/>
    <w:rsid w:val="004839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839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839C0"/>
    <w:pPr>
      <w:ind w:left="1701" w:hanging="1701"/>
    </w:pPr>
  </w:style>
  <w:style w:type="paragraph" w:styleId="TOC4">
    <w:name w:val="toc 4"/>
    <w:basedOn w:val="TOC3"/>
    <w:uiPriority w:val="39"/>
    <w:rsid w:val="004839C0"/>
    <w:pPr>
      <w:ind w:left="1418" w:hanging="1418"/>
    </w:pPr>
  </w:style>
  <w:style w:type="paragraph" w:styleId="TOC3">
    <w:name w:val="toc 3"/>
    <w:basedOn w:val="TOC2"/>
    <w:uiPriority w:val="39"/>
    <w:rsid w:val="004839C0"/>
    <w:pPr>
      <w:ind w:left="1134" w:hanging="1134"/>
    </w:pPr>
  </w:style>
  <w:style w:type="paragraph" w:styleId="TOC2">
    <w:name w:val="toc 2"/>
    <w:basedOn w:val="TOC1"/>
    <w:uiPriority w:val="39"/>
    <w:rsid w:val="004839C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839C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839C0"/>
    <w:pPr>
      <w:outlineLvl w:val="9"/>
    </w:pPr>
  </w:style>
  <w:style w:type="paragraph" w:customStyle="1" w:styleId="NF">
    <w:name w:val="NF"/>
    <w:basedOn w:val="NO"/>
    <w:rsid w:val="004839C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4839C0"/>
    <w:pPr>
      <w:keepLines/>
      <w:ind w:left="1135" w:hanging="851"/>
    </w:pPr>
  </w:style>
  <w:style w:type="paragraph" w:customStyle="1" w:styleId="PL">
    <w:name w:val="PL"/>
    <w:rsid w:val="004839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839C0"/>
    <w:pPr>
      <w:jc w:val="right"/>
    </w:pPr>
  </w:style>
  <w:style w:type="paragraph" w:customStyle="1" w:styleId="TAL">
    <w:name w:val="TAL"/>
    <w:basedOn w:val="Normal"/>
    <w:rsid w:val="004839C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4839C0"/>
    <w:rPr>
      <w:b/>
    </w:rPr>
  </w:style>
  <w:style w:type="paragraph" w:customStyle="1" w:styleId="TAC">
    <w:name w:val="TAC"/>
    <w:basedOn w:val="TAL"/>
    <w:rsid w:val="004839C0"/>
    <w:pPr>
      <w:jc w:val="center"/>
    </w:pPr>
  </w:style>
  <w:style w:type="paragraph" w:customStyle="1" w:styleId="LD">
    <w:name w:val="LD"/>
    <w:rsid w:val="004839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4839C0"/>
    <w:pPr>
      <w:keepLines/>
      <w:ind w:left="1702" w:hanging="1418"/>
    </w:pPr>
  </w:style>
  <w:style w:type="paragraph" w:customStyle="1" w:styleId="FP">
    <w:name w:val="FP"/>
    <w:basedOn w:val="Normal"/>
    <w:rsid w:val="004839C0"/>
    <w:pPr>
      <w:spacing w:after="0"/>
    </w:pPr>
  </w:style>
  <w:style w:type="paragraph" w:customStyle="1" w:styleId="NW">
    <w:name w:val="NW"/>
    <w:basedOn w:val="NO"/>
    <w:rsid w:val="004839C0"/>
    <w:pPr>
      <w:spacing w:after="0"/>
    </w:pPr>
  </w:style>
  <w:style w:type="paragraph" w:customStyle="1" w:styleId="EW">
    <w:name w:val="EW"/>
    <w:basedOn w:val="EX"/>
    <w:rsid w:val="004839C0"/>
    <w:pPr>
      <w:spacing w:after="0"/>
    </w:pPr>
  </w:style>
  <w:style w:type="paragraph" w:customStyle="1" w:styleId="B1">
    <w:name w:val="B1"/>
    <w:basedOn w:val="List"/>
    <w:rsid w:val="004839C0"/>
  </w:style>
  <w:style w:type="paragraph" w:styleId="TOC6">
    <w:name w:val="toc 6"/>
    <w:basedOn w:val="TOC5"/>
    <w:next w:val="Normal"/>
    <w:uiPriority w:val="39"/>
    <w:rsid w:val="004839C0"/>
    <w:pPr>
      <w:ind w:left="1985" w:hanging="1985"/>
    </w:pPr>
  </w:style>
  <w:style w:type="paragraph" w:styleId="TOC7">
    <w:name w:val="toc 7"/>
    <w:basedOn w:val="TOC6"/>
    <w:next w:val="Normal"/>
    <w:uiPriority w:val="39"/>
    <w:rsid w:val="004839C0"/>
    <w:pPr>
      <w:ind w:left="2268" w:hanging="2268"/>
    </w:pPr>
  </w:style>
  <w:style w:type="paragraph" w:customStyle="1" w:styleId="EditorsNote">
    <w:name w:val="Editor's Note"/>
    <w:basedOn w:val="NO"/>
    <w:rsid w:val="004839C0"/>
    <w:rPr>
      <w:color w:val="FF0000"/>
    </w:rPr>
  </w:style>
  <w:style w:type="paragraph" w:customStyle="1" w:styleId="TH">
    <w:name w:val="TH"/>
    <w:basedOn w:val="Normal"/>
    <w:rsid w:val="004839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839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839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839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839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4839C0"/>
    <w:pPr>
      <w:ind w:left="851" w:hanging="851"/>
    </w:pPr>
  </w:style>
  <w:style w:type="paragraph" w:customStyle="1" w:styleId="ZH">
    <w:name w:val="ZH"/>
    <w:rsid w:val="004839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4839C0"/>
    <w:pPr>
      <w:keepNext w:val="0"/>
      <w:spacing w:before="0" w:after="240"/>
    </w:pPr>
  </w:style>
  <w:style w:type="paragraph" w:customStyle="1" w:styleId="ZG">
    <w:name w:val="ZG"/>
    <w:rsid w:val="004839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4839C0"/>
  </w:style>
  <w:style w:type="paragraph" w:customStyle="1" w:styleId="B3">
    <w:name w:val="B3"/>
    <w:basedOn w:val="List3"/>
    <w:rsid w:val="004839C0"/>
  </w:style>
  <w:style w:type="paragraph" w:customStyle="1" w:styleId="B4">
    <w:name w:val="B4"/>
    <w:basedOn w:val="List4"/>
    <w:rsid w:val="004839C0"/>
  </w:style>
  <w:style w:type="paragraph" w:customStyle="1" w:styleId="B5">
    <w:name w:val="B5"/>
    <w:basedOn w:val="List5"/>
    <w:rsid w:val="004839C0"/>
  </w:style>
  <w:style w:type="paragraph" w:customStyle="1" w:styleId="ZTD">
    <w:name w:val="ZTD"/>
    <w:basedOn w:val="ZB"/>
    <w:rsid w:val="004839C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839C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4839C0"/>
    <w:pPr>
      <w:ind w:left="284"/>
    </w:pPr>
  </w:style>
  <w:style w:type="paragraph" w:styleId="Index1">
    <w:name w:val="index 1"/>
    <w:basedOn w:val="Normal"/>
    <w:rsid w:val="004839C0"/>
    <w:pPr>
      <w:keepLines/>
      <w:spacing w:after="0"/>
    </w:pPr>
  </w:style>
  <w:style w:type="paragraph" w:styleId="ListNumber2">
    <w:name w:val="List Number 2"/>
    <w:basedOn w:val="ListNumber"/>
    <w:rsid w:val="004839C0"/>
    <w:pPr>
      <w:ind w:left="851"/>
    </w:pPr>
  </w:style>
  <w:style w:type="character" w:styleId="FootnoteReference">
    <w:name w:val="footnote reference"/>
    <w:rsid w:val="004839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39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4839C0"/>
    <w:pPr>
      <w:ind w:left="851"/>
    </w:pPr>
  </w:style>
  <w:style w:type="paragraph" w:styleId="ListBullet3">
    <w:name w:val="List Bullet 3"/>
    <w:basedOn w:val="ListBullet2"/>
    <w:rsid w:val="004839C0"/>
    <w:pPr>
      <w:ind w:left="1135"/>
    </w:pPr>
  </w:style>
  <w:style w:type="paragraph" w:styleId="ListNumber">
    <w:name w:val="List Number"/>
    <w:basedOn w:val="List"/>
    <w:rsid w:val="004839C0"/>
  </w:style>
  <w:style w:type="paragraph" w:styleId="List2">
    <w:name w:val="List 2"/>
    <w:basedOn w:val="List"/>
    <w:rsid w:val="004839C0"/>
    <w:pPr>
      <w:ind w:left="851"/>
    </w:pPr>
  </w:style>
  <w:style w:type="paragraph" w:styleId="List3">
    <w:name w:val="List 3"/>
    <w:basedOn w:val="List2"/>
    <w:rsid w:val="004839C0"/>
    <w:pPr>
      <w:ind w:left="1135"/>
    </w:pPr>
  </w:style>
  <w:style w:type="paragraph" w:styleId="List4">
    <w:name w:val="List 4"/>
    <w:basedOn w:val="List3"/>
    <w:rsid w:val="004839C0"/>
    <w:pPr>
      <w:ind w:left="1418"/>
    </w:pPr>
  </w:style>
  <w:style w:type="paragraph" w:styleId="List5">
    <w:name w:val="List 5"/>
    <w:basedOn w:val="List4"/>
    <w:rsid w:val="004839C0"/>
    <w:pPr>
      <w:ind w:left="1702"/>
    </w:pPr>
  </w:style>
  <w:style w:type="paragraph" w:styleId="List">
    <w:name w:val="List"/>
    <w:basedOn w:val="Normal"/>
    <w:rsid w:val="004839C0"/>
    <w:pPr>
      <w:ind w:left="568" w:hanging="284"/>
    </w:pPr>
  </w:style>
  <w:style w:type="paragraph" w:styleId="ListBullet">
    <w:name w:val="List Bullet"/>
    <w:basedOn w:val="List"/>
    <w:rsid w:val="004839C0"/>
  </w:style>
  <w:style w:type="paragraph" w:styleId="ListBullet4">
    <w:name w:val="List Bullet 4"/>
    <w:basedOn w:val="ListBullet3"/>
    <w:rsid w:val="004839C0"/>
    <w:pPr>
      <w:ind w:left="1418"/>
    </w:pPr>
  </w:style>
  <w:style w:type="paragraph" w:styleId="ListBullet5">
    <w:name w:val="List Bullet 5"/>
    <w:basedOn w:val="ListBullet4"/>
    <w:rsid w:val="004839C0"/>
    <w:pPr>
      <w:ind w:left="1702"/>
    </w:pPr>
  </w:style>
  <w:style w:type="paragraph" w:styleId="Revision">
    <w:name w:val="Revision"/>
    <w:hidden/>
    <w:uiPriority w:val="99"/>
    <w:semiHidden/>
    <w:rsid w:val="00DE2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118</Pages>
  <Words>54172</Words>
  <Characters>308787</Characters>
  <Application>Microsoft Office Word</Application>
  <DocSecurity>0</DocSecurity>
  <Lines>2573</Lines>
  <Paragraphs>724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362235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57</cp:revision>
  <cp:lastPrinted>2019-02-25T14:05:00Z</cp:lastPrinted>
  <dcterms:created xsi:type="dcterms:W3CDTF">2020-09-16T08:21:00Z</dcterms:created>
  <dcterms:modified xsi:type="dcterms:W3CDTF">2023-04-07T04:16:00Z</dcterms:modified>
</cp:coreProperties>
</file>