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49A3E3CB" w:rsidR="004F0988" w:rsidRPr="00C04A08" w:rsidRDefault="003A36CA" w:rsidP="008326EC">
            <w:pPr>
              <w:pStyle w:val="ZA"/>
              <w:framePr w:w="0" w:hRule="auto" w:wrap="auto" w:vAnchor="margin" w:hAnchor="text" w:yAlign="inline"/>
              <w:jc w:val="center"/>
            </w:pPr>
            <w:bookmarkStart w:id="0" w:name="page1"/>
            <w:r>
              <w:rPr>
                <w:sz w:val="64"/>
              </w:rPr>
              <w:t>3</w:t>
            </w:r>
            <w:r w:rsidR="004F0988" w:rsidRPr="00C04A08">
              <w:rPr>
                <w:sz w:val="64"/>
              </w:rPr>
              <w:t xml:space="preserve">GPP </w:t>
            </w:r>
            <w:bookmarkStart w:id="1" w:name="specType1"/>
            <w:r w:rsidR="004F0988" w:rsidRPr="00C04A08">
              <w:rPr>
                <w:sz w:val="64"/>
              </w:rPr>
              <w:t>TS</w:t>
            </w:r>
            <w:bookmarkEnd w:id="1"/>
            <w:r w:rsidR="004F0988" w:rsidRPr="00C04A08">
              <w:rPr>
                <w:sz w:val="64"/>
              </w:rPr>
              <w:t xml:space="preserve"> </w:t>
            </w:r>
            <w:bookmarkStart w:id="2" w:name="specNumber"/>
            <w:r w:rsidR="00842EF7" w:rsidRPr="00C04A08">
              <w:rPr>
                <w:sz w:val="64"/>
              </w:rPr>
              <w:t>38</w:t>
            </w:r>
            <w:r w:rsidR="004F0988" w:rsidRPr="00C04A08">
              <w:rPr>
                <w:sz w:val="64"/>
              </w:rPr>
              <w:t>.</w:t>
            </w:r>
            <w:bookmarkEnd w:id="2"/>
            <w:r w:rsidR="00842EF7" w:rsidRPr="00C04A08">
              <w:rPr>
                <w:sz w:val="64"/>
              </w:rPr>
              <w:t>101-2</w:t>
            </w:r>
            <w:r w:rsidR="004F0988" w:rsidRPr="00C04A08">
              <w:rPr>
                <w:sz w:val="64"/>
              </w:rPr>
              <w:t xml:space="preserve"> </w:t>
            </w:r>
            <w:bookmarkStart w:id="3" w:name="specVersion"/>
            <w:r w:rsidR="006E6878" w:rsidRPr="00C04A08">
              <w:t>V1</w:t>
            </w:r>
            <w:r w:rsidR="006E6878">
              <w:t>8</w:t>
            </w:r>
            <w:r w:rsidR="004F0988" w:rsidRPr="00C04A08">
              <w:t>.</w:t>
            </w:r>
            <w:r w:rsidR="00D63F66">
              <w:t>2</w:t>
            </w:r>
            <w:r w:rsidR="004F0988" w:rsidRPr="00C04A08">
              <w:t>.</w:t>
            </w:r>
            <w:bookmarkEnd w:id="3"/>
            <w:r w:rsidR="008C73A0" w:rsidRPr="00C04A08">
              <w:t>0</w:t>
            </w:r>
            <w:r w:rsidR="004F0988" w:rsidRPr="00C04A08">
              <w:t xml:space="preserve"> </w:t>
            </w:r>
            <w:r w:rsidR="004F0988" w:rsidRPr="00C04A08">
              <w:rPr>
                <w:sz w:val="32"/>
              </w:rPr>
              <w:t>(</w:t>
            </w:r>
            <w:bookmarkStart w:id="4" w:name="issueDate"/>
            <w:r w:rsidR="00722D36" w:rsidRPr="00C04A08">
              <w:rPr>
                <w:sz w:val="32"/>
              </w:rPr>
              <w:t>202</w:t>
            </w:r>
            <w:r w:rsidR="00722D36">
              <w:rPr>
                <w:sz w:val="32"/>
              </w:rPr>
              <w:t>3</w:t>
            </w:r>
            <w:r w:rsidR="004F0988" w:rsidRPr="00C04A08">
              <w:rPr>
                <w:sz w:val="32"/>
              </w:rPr>
              <w:t>-</w:t>
            </w:r>
            <w:bookmarkEnd w:id="4"/>
            <w:r w:rsidR="00D63F66">
              <w:rPr>
                <w:sz w:val="32"/>
              </w:rPr>
              <w:t>06</w:t>
            </w:r>
            <w:r w:rsidR="004F0988"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6D2CDFFB" w:rsidR="004F0988" w:rsidRPr="00C04A08" w:rsidRDefault="00F46140" w:rsidP="00133525">
            <w:pPr>
              <w:pStyle w:val="ZT"/>
              <w:framePr w:wrap="auto" w:hAnchor="text" w:yAlign="inline"/>
              <w:rPr>
                <w:i/>
              </w:rPr>
            </w:pPr>
            <w:r w:rsidRPr="00C04A08">
              <w:t>(</w:t>
            </w:r>
            <w:r w:rsidRPr="00C04A08">
              <w:rPr>
                <w:rStyle w:val="ZGSM"/>
              </w:rPr>
              <w:t xml:space="preserve">Release </w:t>
            </w:r>
            <w:r w:rsidR="006E6878" w:rsidRPr="00C04A08">
              <w:rPr>
                <w:rStyle w:val="ZGSM"/>
              </w:rPr>
              <w:t>1</w:t>
            </w:r>
            <w:r w:rsidR="006E6878">
              <w:rPr>
                <w:rStyle w:val="ZGSM"/>
              </w:rPr>
              <w:t>8</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bookmarkStart w:id="6" w:name="_MON_1684549432"/>
      <w:bookmarkEnd w:id="6"/>
      <w:tr w:rsidR="00D57972" w:rsidRPr="00C04A08" w14:paraId="3260FBF7" w14:textId="77777777" w:rsidTr="005E4BB2">
        <w:trPr>
          <w:trHeight w:hRule="exact" w:val="1531"/>
        </w:trPr>
        <w:tc>
          <w:tcPr>
            <w:tcW w:w="4883" w:type="dxa"/>
            <w:shd w:val="clear" w:color="auto" w:fill="auto"/>
          </w:tcPr>
          <w:p w14:paraId="72A0220B" w14:textId="0A0142C3" w:rsidR="00D57972" w:rsidRPr="00C04A08" w:rsidRDefault="006E6878">
            <w:r>
              <w:object w:dxaOrig="2026" w:dyaOrig="1251" w14:anchorId="661D38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9" o:title=""/>
                </v:shape>
                <o:OLEObject Type="Embed" ProgID="Word.Picture.8" ShapeID="_x0000_i1025" DrawAspect="Content" ObjectID="_1749583182" r:id="rId10"/>
              </w:object>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253C44E" w:rsidR="00E16509" w:rsidRPr="00C04A08" w:rsidRDefault="00E16509" w:rsidP="00133525">
            <w:pPr>
              <w:pStyle w:val="FP"/>
              <w:jc w:val="center"/>
              <w:rPr>
                <w:noProof/>
                <w:sz w:val="18"/>
              </w:rPr>
            </w:pPr>
            <w:r w:rsidRPr="00C04A08">
              <w:rPr>
                <w:noProof/>
                <w:sz w:val="18"/>
              </w:rPr>
              <w:t xml:space="preserve">© </w:t>
            </w:r>
            <w:r w:rsidR="00722D36" w:rsidRPr="00C04A08">
              <w:rPr>
                <w:noProof/>
                <w:sz w:val="18"/>
              </w:rPr>
              <w:t>202</w:t>
            </w:r>
            <w:r w:rsidR="00722D36">
              <w:rPr>
                <w:noProof/>
                <w:sz w:val="18"/>
              </w:rPr>
              <w:t>3</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75F7B463" w14:textId="1BA81A35" w:rsidR="00A911F2" w:rsidRDefault="00A911F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_Toc138887661 \h </w:instrText>
      </w:r>
      <w:r>
        <w:fldChar w:fldCharType="separate"/>
      </w:r>
      <w:r>
        <w:t>12</w:t>
      </w:r>
      <w:r>
        <w:fldChar w:fldCharType="end"/>
      </w:r>
    </w:p>
    <w:p w14:paraId="3AD03646" w14:textId="5EDA3257" w:rsidR="00A911F2" w:rsidRDefault="00A911F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_Toc138887662 \h </w:instrText>
      </w:r>
      <w:r>
        <w:fldChar w:fldCharType="separate"/>
      </w:r>
      <w:r>
        <w:t>14</w:t>
      </w:r>
      <w:r>
        <w:fldChar w:fldCharType="end"/>
      </w:r>
    </w:p>
    <w:p w14:paraId="60BEDC17" w14:textId="4A39DC8E" w:rsidR="00A911F2" w:rsidRDefault="00A911F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_Toc138887663 \h </w:instrText>
      </w:r>
      <w:r>
        <w:fldChar w:fldCharType="separate"/>
      </w:r>
      <w:r>
        <w:t>14</w:t>
      </w:r>
      <w:r>
        <w:fldChar w:fldCharType="end"/>
      </w:r>
    </w:p>
    <w:p w14:paraId="150E5532" w14:textId="7A8D472E" w:rsidR="00A911F2" w:rsidRDefault="00A911F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_Toc138887664 \h </w:instrText>
      </w:r>
      <w:r>
        <w:fldChar w:fldCharType="separate"/>
      </w:r>
      <w:r>
        <w:t>15</w:t>
      </w:r>
      <w:r>
        <w:fldChar w:fldCharType="end"/>
      </w:r>
    </w:p>
    <w:p w14:paraId="61E715C9" w14:textId="3AE2521A" w:rsidR="00A911F2" w:rsidRDefault="00A911F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_Toc138887665 \h </w:instrText>
      </w:r>
      <w:r>
        <w:fldChar w:fldCharType="separate"/>
      </w:r>
      <w:r>
        <w:t>15</w:t>
      </w:r>
      <w:r>
        <w:fldChar w:fldCharType="end"/>
      </w:r>
    </w:p>
    <w:p w14:paraId="793BA9D1" w14:textId="2096AE47" w:rsidR="00A911F2" w:rsidRDefault="00A911F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_Toc138887666 \h </w:instrText>
      </w:r>
      <w:r>
        <w:fldChar w:fldCharType="separate"/>
      </w:r>
      <w:r>
        <w:t>16</w:t>
      </w:r>
      <w:r>
        <w:fldChar w:fldCharType="end"/>
      </w:r>
    </w:p>
    <w:p w14:paraId="00EEA30D" w14:textId="60FDDE7C" w:rsidR="00A911F2" w:rsidRDefault="00A911F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_Toc138887667 \h </w:instrText>
      </w:r>
      <w:r>
        <w:fldChar w:fldCharType="separate"/>
      </w:r>
      <w:r>
        <w:t>18</w:t>
      </w:r>
      <w:r>
        <w:fldChar w:fldCharType="end"/>
      </w:r>
    </w:p>
    <w:p w14:paraId="5DF1E165" w14:textId="5A3E602C" w:rsidR="00A911F2" w:rsidRDefault="00A911F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_Toc138887668 \h </w:instrText>
      </w:r>
      <w:r>
        <w:fldChar w:fldCharType="separate"/>
      </w:r>
      <w:r>
        <w:t>20</w:t>
      </w:r>
      <w:r>
        <w:fldChar w:fldCharType="end"/>
      </w:r>
    </w:p>
    <w:p w14:paraId="2360B7F6" w14:textId="04DBDBD1" w:rsidR="00A911F2" w:rsidRDefault="00A911F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_Toc138887669 \h </w:instrText>
      </w:r>
      <w:r>
        <w:fldChar w:fldCharType="separate"/>
      </w:r>
      <w:r>
        <w:t>20</w:t>
      </w:r>
      <w:r>
        <w:fldChar w:fldCharType="end"/>
      </w:r>
    </w:p>
    <w:p w14:paraId="507E1642" w14:textId="4992A608" w:rsidR="00A911F2" w:rsidRDefault="00A911F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_Toc138887670 \h </w:instrText>
      </w:r>
      <w:r>
        <w:fldChar w:fldCharType="separate"/>
      </w:r>
      <w:r>
        <w:t>20</w:t>
      </w:r>
      <w:r>
        <w:fldChar w:fldCharType="end"/>
      </w:r>
    </w:p>
    <w:p w14:paraId="1028BD2B" w14:textId="64DBA779" w:rsidR="00A911F2" w:rsidRDefault="00A911F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_Toc138887671 \h </w:instrText>
      </w:r>
      <w:r>
        <w:fldChar w:fldCharType="separate"/>
      </w:r>
      <w:r>
        <w:t>20</w:t>
      </w:r>
      <w:r>
        <w:fldChar w:fldCharType="end"/>
      </w:r>
    </w:p>
    <w:p w14:paraId="05EDD046" w14:textId="4F0AABD8" w:rsidR="00A911F2" w:rsidRDefault="00A911F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_Toc138887672 \h </w:instrText>
      </w:r>
      <w:r>
        <w:fldChar w:fldCharType="separate"/>
      </w:r>
      <w:r>
        <w:t>22</w:t>
      </w:r>
      <w:r>
        <w:fldChar w:fldCharType="end"/>
      </w:r>
    </w:p>
    <w:p w14:paraId="0F5BC302" w14:textId="5E978821" w:rsidR="00A911F2" w:rsidRDefault="00A911F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_Toc138887673 \h </w:instrText>
      </w:r>
      <w:r>
        <w:fldChar w:fldCharType="separate"/>
      </w:r>
      <w:r>
        <w:t>22</w:t>
      </w:r>
      <w:r>
        <w:fldChar w:fldCharType="end"/>
      </w:r>
    </w:p>
    <w:p w14:paraId="4E54D255" w14:textId="752FF0ED" w:rsidR="00A911F2" w:rsidRDefault="00A911F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_Toc138887674 \h </w:instrText>
      </w:r>
      <w:r>
        <w:fldChar w:fldCharType="separate"/>
      </w:r>
      <w:r>
        <w:t>22</w:t>
      </w:r>
      <w:r>
        <w:fldChar w:fldCharType="end"/>
      </w:r>
    </w:p>
    <w:p w14:paraId="2715DFF8" w14:textId="5E5350DD" w:rsidR="00A911F2" w:rsidRDefault="00A911F2">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_Toc138887675 \h </w:instrText>
      </w:r>
      <w:r>
        <w:fldChar w:fldCharType="separate"/>
      </w:r>
      <w:r>
        <w:t>22</w:t>
      </w:r>
      <w:r>
        <w:fldChar w:fldCharType="end"/>
      </w:r>
    </w:p>
    <w:p w14:paraId="0D3E05D0" w14:textId="2EF886FA" w:rsidR="00A911F2" w:rsidRDefault="00A911F2">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_Toc138887676 \h </w:instrText>
      </w:r>
      <w:r>
        <w:fldChar w:fldCharType="separate"/>
      </w:r>
      <w:r>
        <w:t>22</w:t>
      </w:r>
      <w:r>
        <w:fldChar w:fldCharType="end"/>
      </w:r>
    </w:p>
    <w:p w14:paraId="1F71B270" w14:textId="3B86745A" w:rsidR="00A911F2" w:rsidRDefault="00A911F2">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_Toc138887677 \h </w:instrText>
      </w:r>
      <w:r>
        <w:fldChar w:fldCharType="separate"/>
      </w:r>
      <w:r>
        <w:t>23</w:t>
      </w:r>
      <w:r>
        <w:fldChar w:fldCharType="end"/>
      </w:r>
    </w:p>
    <w:p w14:paraId="67D73D2A" w14:textId="77C1115E" w:rsidR="00A911F2" w:rsidRDefault="00A911F2">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_Toc138887678 \h </w:instrText>
      </w:r>
      <w:r>
        <w:fldChar w:fldCharType="separate"/>
      </w:r>
      <w:r>
        <w:t>23</w:t>
      </w:r>
      <w:r>
        <w:fldChar w:fldCharType="end"/>
      </w:r>
    </w:p>
    <w:p w14:paraId="4752633A" w14:textId="5747252E" w:rsidR="00A911F2" w:rsidRDefault="00A911F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_Toc138887679 \h </w:instrText>
      </w:r>
      <w:r>
        <w:fldChar w:fldCharType="separate"/>
      </w:r>
      <w:r>
        <w:t>23</w:t>
      </w:r>
      <w:r>
        <w:fldChar w:fldCharType="end"/>
      </w:r>
    </w:p>
    <w:p w14:paraId="3EB58249" w14:textId="254335BE" w:rsidR="00A911F2" w:rsidRDefault="00A911F2">
      <w:pPr>
        <w:pStyle w:val="TOC3"/>
        <w:rPr>
          <w:rFonts w:asciiTheme="minorHAnsi" w:eastAsiaTheme="minorEastAsia" w:hAnsiTheme="minorHAnsi" w:cstheme="minorBidi"/>
          <w:sz w:val="22"/>
          <w:szCs w:val="22"/>
          <w:lang w:eastAsia="en-GB"/>
        </w:rPr>
      </w:pPr>
      <w:r w:rsidRPr="006E0BFF">
        <w:rPr>
          <w:rFonts w:eastAsia="Yu Mincho"/>
        </w:rPr>
        <w:t>5.3.1</w:t>
      </w:r>
      <w:r>
        <w:rPr>
          <w:rFonts w:asciiTheme="minorHAnsi" w:eastAsiaTheme="minorEastAsia" w:hAnsiTheme="minorHAnsi" w:cstheme="minorBidi"/>
          <w:sz w:val="22"/>
          <w:szCs w:val="22"/>
          <w:lang w:eastAsia="en-GB"/>
        </w:rPr>
        <w:tab/>
      </w:r>
      <w:r w:rsidRPr="006E0BFF">
        <w:rPr>
          <w:rFonts w:eastAsia="Yu Mincho"/>
        </w:rPr>
        <w:t>General</w:t>
      </w:r>
      <w:r>
        <w:tab/>
      </w:r>
      <w:r>
        <w:fldChar w:fldCharType="begin"/>
      </w:r>
      <w:r>
        <w:instrText xml:space="preserve"> PAGEREF _Toc138887680 \h </w:instrText>
      </w:r>
      <w:r>
        <w:fldChar w:fldCharType="separate"/>
      </w:r>
      <w:r>
        <w:t>23</w:t>
      </w:r>
      <w:r>
        <w:fldChar w:fldCharType="end"/>
      </w:r>
    </w:p>
    <w:p w14:paraId="5453F8AB" w14:textId="405F0C1F" w:rsidR="00A911F2" w:rsidRDefault="00A911F2">
      <w:pPr>
        <w:pStyle w:val="TOC3"/>
        <w:rPr>
          <w:rFonts w:asciiTheme="minorHAnsi" w:eastAsiaTheme="minorEastAsia" w:hAnsiTheme="minorHAnsi" w:cstheme="minorBidi"/>
          <w:sz w:val="22"/>
          <w:szCs w:val="22"/>
          <w:lang w:eastAsia="en-GB"/>
        </w:rPr>
      </w:pPr>
      <w:r w:rsidRPr="006E0BFF">
        <w:rPr>
          <w:rFonts w:eastAsia="Yu Mincho"/>
        </w:rPr>
        <w:t>5.3.2</w:t>
      </w:r>
      <w:r>
        <w:rPr>
          <w:rFonts w:asciiTheme="minorHAnsi" w:eastAsiaTheme="minorEastAsia" w:hAnsiTheme="minorHAnsi" w:cstheme="minorBidi"/>
          <w:sz w:val="22"/>
          <w:szCs w:val="22"/>
          <w:lang w:eastAsia="en-GB"/>
        </w:rPr>
        <w:tab/>
      </w:r>
      <w:r w:rsidRPr="006E0BFF">
        <w:rPr>
          <w:rFonts w:eastAsia="Yu Mincho"/>
        </w:rPr>
        <w:t>Maximum transmission bandwidth configuration</w:t>
      </w:r>
      <w:r>
        <w:tab/>
      </w:r>
      <w:r>
        <w:fldChar w:fldCharType="begin"/>
      </w:r>
      <w:r>
        <w:instrText xml:space="preserve"> PAGEREF _Toc138887681 \h </w:instrText>
      </w:r>
      <w:r>
        <w:fldChar w:fldCharType="separate"/>
      </w:r>
      <w:r>
        <w:t>24</w:t>
      </w:r>
      <w:r>
        <w:fldChar w:fldCharType="end"/>
      </w:r>
    </w:p>
    <w:p w14:paraId="3477A345" w14:textId="339F6DE8" w:rsidR="00A911F2" w:rsidRDefault="00A911F2">
      <w:pPr>
        <w:pStyle w:val="TOC3"/>
        <w:rPr>
          <w:rFonts w:asciiTheme="minorHAnsi" w:eastAsiaTheme="minorEastAsia" w:hAnsiTheme="minorHAnsi" w:cstheme="minorBidi"/>
          <w:sz w:val="22"/>
          <w:szCs w:val="22"/>
          <w:lang w:eastAsia="en-GB"/>
        </w:rPr>
      </w:pPr>
      <w:r w:rsidRPr="006E0BFF">
        <w:rPr>
          <w:rFonts w:eastAsia="Yu Mincho"/>
        </w:rPr>
        <w:t>5.3.3</w:t>
      </w:r>
      <w:r>
        <w:rPr>
          <w:rFonts w:asciiTheme="minorHAnsi" w:eastAsiaTheme="minorEastAsia" w:hAnsiTheme="minorHAnsi" w:cstheme="minorBidi"/>
          <w:sz w:val="22"/>
          <w:szCs w:val="22"/>
          <w:lang w:eastAsia="en-GB"/>
        </w:rPr>
        <w:tab/>
      </w:r>
      <w:r w:rsidRPr="006E0BFF">
        <w:rPr>
          <w:rFonts w:eastAsia="Yu Mincho"/>
        </w:rPr>
        <w:t>Minimum guardband and transmission bandwidth configuration</w:t>
      </w:r>
      <w:r>
        <w:tab/>
      </w:r>
      <w:r>
        <w:fldChar w:fldCharType="begin"/>
      </w:r>
      <w:r>
        <w:instrText xml:space="preserve"> PAGEREF _Toc138887682 \h </w:instrText>
      </w:r>
      <w:r>
        <w:fldChar w:fldCharType="separate"/>
      </w:r>
      <w:r>
        <w:t>24</w:t>
      </w:r>
      <w:r>
        <w:fldChar w:fldCharType="end"/>
      </w:r>
    </w:p>
    <w:p w14:paraId="6CBF5E2A" w14:textId="6C517048" w:rsidR="00A911F2" w:rsidRDefault="00A911F2">
      <w:pPr>
        <w:pStyle w:val="TOC3"/>
        <w:rPr>
          <w:rFonts w:asciiTheme="minorHAnsi" w:eastAsiaTheme="minorEastAsia" w:hAnsiTheme="minorHAnsi" w:cstheme="minorBidi"/>
          <w:sz w:val="22"/>
          <w:szCs w:val="22"/>
          <w:lang w:eastAsia="en-GB"/>
        </w:rPr>
      </w:pPr>
      <w:r w:rsidRPr="006E0BFF">
        <w:rPr>
          <w:rFonts w:eastAsia="Yu Mincho"/>
        </w:rPr>
        <w:t>5.3.4</w:t>
      </w:r>
      <w:r>
        <w:rPr>
          <w:rFonts w:asciiTheme="minorHAnsi" w:eastAsiaTheme="minorEastAsia" w:hAnsiTheme="minorHAnsi" w:cstheme="minorBidi"/>
          <w:sz w:val="22"/>
          <w:szCs w:val="22"/>
          <w:lang w:eastAsia="en-GB"/>
        </w:rPr>
        <w:tab/>
      </w:r>
      <w:r w:rsidRPr="006E0BFF">
        <w:rPr>
          <w:rFonts w:eastAsia="Yu Mincho"/>
        </w:rPr>
        <w:t>RB alignment</w:t>
      </w:r>
      <w:r>
        <w:tab/>
      </w:r>
      <w:r>
        <w:fldChar w:fldCharType="begin"/>
      </w:r>
      <w:r>
        <w:instrText xml:space="preserve"> PAGEREF _Toc138887683 \h </w:instrText>
      </w:r>
      <w:r>
        <w:fldChar w:fldCharType="separate"/>
      </w:r>
      <w:r>
        <w:t>26</w:t>
      </w:r>
      <w:r>
        <w:fldChar w:fldCharType="end"/>
      </w:r>
    </w:p>
    <w:p w14:paraId="048C51C5" w14:textId="607D7B50" w:rsidR="00A911F2" w:rsidRDefault="00A911F2">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_Toc138887684 \h </w:instrText>
      </w:r>
      <w:r>
        <w:fldChar w:fldCharType="separate"/>
      </w:r>
      <w:r>
        <w:t>27</w:t>
      </w:r>
      <w:r>
        <w:fldChar w:fldCharType="end"/>
      </w:r>
    </w:p>
    <w:p w14:paraId="1629A43F" w14:textId="2CCE06F3" w:rsidR="00A911F2" w:rsidRDefault="00A911F2">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_Toc138887685 \h </w:instrText>
      </w:r>
      <w:r>
        <w:fldChar w:fldCharType="separate"/>
      </w:r>
      <w:r>
        <w:t>27</w:t>
      </w:r>
      <w:r>
        <w:fldChar w:fldCharType="end"/>
      </w:r>
    </w:p>
    <w:p w14:paraId="568EC8C5" w14:textId="2E8F0EE3" w:rsidR="00A911F2" w:rsidRDefault="00A911F2">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_Toc138887686 \h </w:instrText>
      </w:r>
      <w:r>
        <w:fldChar w:fldCharType="separate"/>
      </w:r>
      <w:r>
        <w:t>27</w:t>
      </w:r>
      <w:r>
        <w:fldChar w:fldCharType="end"/>
      </w:r>
    </w:p>
    <w:p w14:paraId="3EB91D23" w14:textId="7798AAD7" w:rsidR="00A911F2" w:rsidRDefault="00A911F2">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_Toc138887687 \h </w:instrText>
      </w:r>
      <w:r>
        <w:fldChar w:fldCharType="separate"/>
      </w:r>
      <w:r>
        <w:t>28</w:t>
      </w:r>
      <w:r>
        <w:fldChar w:fldCharType="end"/>
      </w:r>
    </w:p>
    <w:p w14:paraId="5E9F8CF2" w14:textId="22424C67" w:rsidR="00A911F2" w:rsidRDefault="00A911F2">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_Toc138887688 \h </w:instrText>
      </w:r>
      <w:r>
        <w:fldChar w:fldCharType="separate"/>
      </w:r>
      <w:r>
        <w:t>28</w:t>
      </w:r>
      <w:r>
        <w:fldChar w:fldCharType="end"/>
      </w:r>
    </w:p>
    <w:p w14:paraId="29EF19D3" w14:textId="0A79B9C9" w:rsidR="00A911F2" w:rsidRDefault="00A911F2">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_Toc138887689 \h </w:instrText>
      </w:r>
      <w:r>
        <w:fldChar w:fldCharType="separate"/>
      </w:r>
      <w:r>
        <w:t>31</w:t>
      </w:r>
      <w:r>
        <w:fldChar w:fldCharType="end"/>
      </w:r>
    </w:p>
    <w:p w14:paraId="54BE7B6F" w14:textId="5ABCE014" w:rsidR="00A911F2" w:rsidRDefault="00A911F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_Toc138887690 \h </w:instrText>
      </w:r>
      <w:r>
        <w:fldChar w:fldCharType="separate"/>
      </w:r>
      <w:r>
        <w:t>31</w:t>
      </w:r>
      <w:r>
        <w:fldChar w:fldCharType="end"/>
      </w:r>
    </w:p>
    <w:p w14:paraId="2A922B9D" w14:textId="625B09DD" w:rsidR="00A911F2" w:rsidRDefault="00A911F2">
      <w:pPr>
        <w:pStyle w:val="TOC3"/>
        <w:rPr>
          <w:rFonts w:asciiTheme="minorHAnsi" w:eastAsiaTheme="minorEastAsia" w:hAnsiTheme="minorHAnsi" w:cstheme="minorBidi"/>
          <w:sz w:val="22"/>
          <w:szCs w:val="22"/>
          <w:lang w:eastAsia="en-GB"/>
        </w:rPr>
      </w:pPr>
      <w:r w:rsidRPr="006E0BFF">
        <w:rPr>
          <w:rFonts w:eastAsia="Yu Mincho"/>
        </w:rPr>
        <w:t>5.4.1</w:t>
      </w:r>
      <w:r>
        <w:rPr>
          <w:rFonts w:asciiTheme="minorHAnsi" w:eastAsiaTheme="minorEastAsia" w:hAnsiTheme="minorHAnsi" w:cstheme="minorBidi"/>
          <w:sz w:val="22"/>
          <w:szCs w:val="22"/>
          <w:lang w:eastAsia="en-GB"/>
        </w:rPr>
        <w:tab/>
      </w:r>
      <w:r w:rsidRPr="006E0BFF">
        <w:rPr>
          <w:rFonts w:eastAsia="Yu Mincho"/>
        </w:rPr>
        <w:t>Channel spacing</w:t>
      </w:r>
      <w:r>
        <w:tab/>
      </w:r>
      <w:r>
        <w:fldChar w:fldCharType="begin"/>
      </w:r>
      <w:r>
        <w:instrText xml:space="preserve"> PAGEREF _Toc138887691 \h </w:instrText>
      </w:r>
      <w:r>
        <w:fldChar w:fldCharType="separate"/>
      </w:r>
      <w:r>
        <w:t>31</w:t>
      </w:r>
      <w:r>
        <w:fldChar w:fldCharType="end"/>
      </w:r>
    </w:p>
    <w:p w14:paraId="449FFB27" w14:textId="235314DD" w:rsidR="00A911F2" w:rsidRDefault="00A911F2">
      <w:pPr>
        <w:pStyle w:val="TOC4"/>
        <w:rPr>
          <w:rFonts w:asciiTheme="minorHAnsi" w:eastAsiaTheme="minorEastAsia" w:hAnsiTheme="minorHAnsi" w:cstheme="minorBidi"/>
          <w:sz w:val="22"/>
          <w:szCs w:val="22"/>
          <w:lang w:eastAsia="en-GB"/>
        </w:rPr>
      </w:pPr>
      <w:r w:rsidRPr="006E0BFF">
        <w:rPr>
          <w:rFonts w:eastAsia="Yu Mincho"/>
        </w:rPr>
        <w:t>5.4.1.1</w:t>
      </w:r>
      <w:r>
        <w:rPr>
          <w:rFonts w:asciiTheme="minorHAnsi" w:eastAsiaTheme="minorEastAsia" w:hAnsiTheme="minorHAnsi" w:cstheme="minorBidi"/>
          <w:sz w:val="22"/>
          <w:szCs w:val="22"/>
          <w:lang w:eastAsia="en-GB"/>
        </w:rPr>
        <w:tab/>
      </w:r>
      <w:r w:rsidRPr="006E0BFF">
        <w:rPr>
          <w:rFonts w:eastAsia="Yu Mincho"/>
        </w:rPr>
        <w:t>Channel spacing for adjacent NR carriers</w:t>
      </w:r>
      <w:r>
        <w:tab/>
      </w:r>
      <w:r>
        <w:fldChar w:fldCharType="begin"/>
      </w:r>
      <w:r>
        <w:instrText xml:space="preserve"> PAGEREF _Toc138887692 \h </w:instrText>
      </w:r>
      <w:r>
        <w:fldChar w:fldCharType="separate"/>
      </w:r>
      <w:r>
        <w:t>31</w:t>
      </w:r>
      <w:r>
        <w:fldChar w:fldCharType="end"/>
      </w:r>
    </w:p>
    <w:p w14:paraId="4872EE32" w14:textId="326D0E3F" w:rsidR="00A911F2" w:rsidRDefault="00A911F2">
      <w:pPr>
        <w:pStyle w:val="TOC3"/>
        <w:rPr>
          <w:rFonts w:asciiTheme="minorHAnsi" w:eastAsiaTheme="minorEastAsia" w:hAnsiTheme="minorHAnsi" w:cstheme="minorBidi"/>
          <w:sz w:val="22"/>
          <w:szCs w:val="22"/>
          <w:lang w:eastAsia="en-GB"/>
        </w:rPr>
      </w:pPr>
      <w:r w:rsidRPr="006E0BFF">
        <w:rPr>
          <w:rFonts w:eastAsia="Yu Mincho"/>
        </w:rPr>
        <w:t>5.4.2</w:t>
      </w:r>
      <w:r>
        <w:rPr>
          <w:rFonts w:asciiTheme="minorHAnsi" w:eastAsiaTheme="minorEastAsia" w:hAnsiTheme="minorHAnsi" w:cstheme="minorBidi"/>
          <w:sz w:val="22"/>
          <w:szCs w:val="22"/>
          <w:lang w:eastAsia="en-GB"/>
        </w:rPr>
        <w:tab/>
      </w:r>
      <w:r w:rsidRPr="006E0BFF">
        <w:rPr>
          <w:rFonts w:eastAsia="Yu Mincho"/>
        </w:rPr>
        <w:t>Channel raster</w:t>
      </w:r>
      <w:r>
        <w:tab/>
      </w:r>
      <w:r>
        <w:fldChar w:fldCharType="begin"/>
      </w:r>
      <w:r>
        <w:instrText xml:space="preserve"> PAGEREF _Toc138887693 \h </w:instrText>
      </w:r>
      <w:r>
        <w:fldChar w:fldCharType="separate"/>
      </w:r>
      <w:r>
        <w:t>32</w:t>
      </w:r>
      <w:r>
        <w:fldChar w:fldCharType="end"/>
      </w:r>
    </w:p>
    <w:p w14:paraId="7C28C4A2" w14:textId="3981D91C" w:rsidR="00A911F2" w:rsidRDefault="00A911F2">
      <w:pPr>
        <w:pStyle w:val="TOC4"/>
        <w:rPr>
          <w:rFonts w:asciiTheme="minorHAnsi" w:eastAsiaTheme="minorEastAsia" w:hAnsiTheme="minorHAnsi" w:cstheme="minorBidi"/>
          <w:sz w:val="22"/>
          <w:szCs w:val="22"/>
          <w:lang w:eastAsia="en-GB"/>
        </w:rPr>
      </w:pPr>
      <w:r w:rsidRPr="006E0BFF">
        <w:rPr>
          <w:rFonts w:eastAsia="Yu Mincho"/>
        </w:rPr>
        <w:t>5.4.2.1</w:t>
      </w:r>
      <w:r>
        <w:rPr>
          <w:rFonts w:asciiTheme="minorHAnsi" w:eastAsiaTheme="minorEastAsia" w:hAnsiTheme="minorHAnsi" w:cstheme="minorBidi"/>
          <w:sz w:val="22"/>
          <w:szCs w:val="22"/>
          <w:lang w:eastAsia="en-GB"/>
        </w:rPr>
        <w:tab/>
      </w:r>
      <w:r w:rsidRPr="006E0BFF">
        <w:rPr>
          <w:rFonts w:eastAsia="Yu Mincho"/>
        </w:rPr>
        <w:t>NR-ARFCN and channel raster</w:t>
      </w:r>
      <w:r>
        <w:tab/>
      </w:r>
      <w:r>
        <w:fldChar w:fldCharType="begin"/>
      </w:r>
      <w:r>
        <w:instrText xml:space="preserve"> PAGEREF _Toc138887694 \h </w:instrText>
      </w:r>
      <w:r>
        <w:fldChar w:fldCharType="separate"/>
      </w:r>
      <w:r>
        <w:t>32</w:t>
      </w:r>
      <w:r>
        <w:fldChar w:fldCharType="end"/>
      </w:r>
    </w:p>
    <w:p w14:paraId="430C7E33" w14:textId="393B0B31" w:rsidR="00A911F2" w:rsidRDefault="00A911F2">
      <w:pPr>
        <w:pStyle w:val="TOC4"/>
        <w:rPr>
          <w:rFonts w:asciiTheme="minorHAnsi" w:eastAsiaTheme="minorEastAsia" w:hAnsiTheme="minorHAnsi" w:cstheme="minorBidi"/>
          <w:sz w:val="22"/>
          <w:szCs w:val="22"/>
          <w:lang w:eastAsia="en-GB"/>
        </w:rPr>
      </w:pPr>
      <w:r w:rsidRPr="006E0BFF">
        <w:rPr>
          <w:rFonts w:eastAsia="Yu Mincho"/>
        </w:rPr>
        <w:t>5.4.2.2</w:t>
      </w:r>
      <w:r>
        <w:rPr>
          <w:rFonts w:asciiTheme="minorHAnsi" w:eastAsiaTheme="minorEastAsia" w:hAnsiTheme="minorHAnsi" w:cstheme="minorBidi"/>
          <w:sz w:val="22"/>
          <w:szCs w:val="22"/>
          <w:lang w:eastAsia="en-GB"/>
        </w:rPr>
        <w:tab/>
      </w:r>
      <w:r w:rsidRPr="006E0BFF">
        <w:rPr>
          <w:rFonts w:eastAsia="Yu Mincho"/>
        </w:rPr>
        <w:t>Channel raster to resource element mapping</w:t>
      </w:r>
      <w:r>
        <w:tab/>
      </w:r>
      <w:r>
        <w:fldChar w:fldCharType="begin"/>
      </w:r>
      <w:r>
        <w:instrText xml:space="preserve"> PAGEREF _Toc138887695 \h </w:instrText>
      </w:r>
      <w:r>
        <w:fldChar w:fldCharType="separate"/>
      </w:r>
      <w:r>
        <w:t>32</w:t>
      </w:r>
      <w:r>
        <w:fldChar w:fldCharType="end"/>
      </w:r>
    </w:p>
    <w:p w14:paraId="51525466" w14:textId="6EAC5070" w:rsidR="00A911F2" w:rsidRDefault="00A911F2">
      <w:pPr>
        <w:pStyle w:val="TOC4"/>
        <w:rPr>
          <w:rFonts w:asciiTheme="minorHAnsi" w:eastAsiaTheme="minorEastAsia" w:hAnsiTheme="minorHAnsi" w:cstheme="minorBidi"/>
          <w:sz w:val="22"/>
          <w:szCs w:val="22"/>
          <w:lang w:eastAsia="en-GB"/>
        </w:rPr>
      </w:pPr>
      <w:r w:rsidRPr="006E0BFF">
        <w:rPr>
          <w:rFonts w:eastAsia="Yu Mincho"/>
        </w:rPr>
        <w:t>5.4.2.3</w:t>
      </w:r>
      <w:r>
        <w:rPr>
          <w:rFonts w:asciiTheme="minorHAnsi" w:eastAsiaTheme="minorEastAsia" w:hAnsiTheme="minorHAnsi" w:cstheme="minorBidi"/>
          <w:sz w:val="22"/>
          <w:szCs w:val="22"/>
          <w:lang w:eastAsia="en-GB"/>
        </w:rPr>
        <w:tab/>
      </w:r>
      <w:r w:rsidRPr="006E0BFF">
        <w:rPr>
          <w:rFonts w:eastAsia="Yu Mincho"/>
        </w:rPr>
        <w:t>Channel raster entries for each operating band</w:t>
      </w:r>
      <w:r>
        <w:tab/>
      </w:r>
      <w:r>
        <w:fldChar w:fldCharType="begin"/>
      </w:r>
      <w:r>
        <w:instrText xml:space="preserve"> PAGEREF _Toc138887696 \h </w:instrText>
      </w:r>
      <w:r>
        <w:fldChar w:fldCharType="separate"/>
      </w:r>
      <w:r>
        <w:t>32</w:t>
      </w:r>
      <w:r>
        <w:fldChar w:fldCharType="end"/>
      </w:r>
    </w:p>
    <w:p w14:paraId="5E7CC025" w14:textId="3B37A0B3" w:rsidR="00A911F2" w:rsidRDefault="00A911F2">
      <w:pPr>
        <w:pStyle w:val="TOC3"/>
        <w:rPr>
          <w:rFonts w:asciiTheme="minorHAnsi" w:eastAsiaTheme="minorEastAsia" w:hAnsiTheme="minorHAnsi" w:cstheme="minorBidi"/>
          <w:sz w:val="22"/>
          <w:szCs w:val="22"/>
          <w:lang w:eastAsia="en-GB"/>
        </w:rPr>
      </w:pPr>
      <w:r w:rsidRPr="006E0BFF">
        <w:rPr>
          <w:rFonts w:eastAsia="Yu Mincho"/>
        </w:rPr>
        <w:t>5.4.3</w:t>
      </w:r>
      <w:r>
        <w:rPr>
          <w:rFonts w:asciiTheme="minorHAnsi" w:eastAsiaTheme="minorEastAsia" w:hAnsiTheme="minorHAnsi" w:cstheme="minorBidi"/>
          <w:sz w:val="22"/>
          <w:szCs w:val="22"/>
          <w:lang w:eastAsia="en-GB"/>
        </w:rPr>
        <w:tab/>
      </w:r>
      <w:r w:rsidRPr="006E0BFF">
        <w:rPr>
          <w:rFonts w:eastAsia="Yu Mincho"/>
        </w:rPr>
        <w:t>Synchronization raster</w:t>
      </w:r>
      <w:r>
        <w:tab/>
      </w:r>
      <w:r>
        <w:fldChar w:fldCharType="begin"/>
      </w:r>
      <w:r>
        <w:instrText xml:space="preserve"> PAGEREF _Toc138887697 \h </w:instrText>
      </w:r>
      <w:r>
        <w:fldChar w:fldCharType="separate"/>
      </w:r>
      <w:r>
        <w:t>33</w:t>
      </w:r>
      <w:r>
        <w:fldChar w:fldCharType="end"/>
      </w:r>
    </w:p>
    <w:p w14:paraId="72E42547" w14:textId="181258D6" w:rsidR="00A911F2" w:rsidRDefault="00A911F2">
      <w:pPr>
        <w:pStyle w:val="TOC4"/>
        <w:rPr>
          <w:rFonts w:asciiTheme="minorHAnsi" w:eastAsiaTheme="minorEastAsia" w:hAnsiTheme="minorHAnsi" w:cstheme="minorBidi"/>
          <w:sz w:val="22"/>
          <w:szCs w:val="22"/>
          <w:lang w:eastAsia="en-GB"/>
        </w:rPr>
      </w:pPr>
      <w:r w:rsidRPr="006E0BFF">
        <w:rPr>
          <w:rFonts w:eastAsia="Yu Mincho"/>
        </w:rPr>
        <w:t>5.4.3.1</w:t>
      </w:r>
      <w:r>
        <w:rPr>
          <w:rFonts w:asciiTheme="minorHAnsi" w:eastAsiaTheme="minorEastAsia" w:hAnsiTheme="minorHAnsi" w:cstheme="minorBidi"/>
          <w:sz w:val="22"/>
          <w:szCs w:val="22"/>
          <w:lang w:eastAsia="en-GB"/>
        </w:rPr>
        <w:tab/>
      </w:r>
      <w:r w:rsidRPr="006E0BFF">
        <w:rPr>
          <w:rFonts w:eastAsia="Yu Mincho"/>
        </w:rPr>
        <w:t>Synchronization raster and numbering</w:t>
      </w:r>
      <w:r>
        <w:tab/>
      </w:r>
      <w:r>
        <w:fldChar w:fldCharType="begin"/>
      </w:r>
      <w:r>
        <w:instrText xml:space="preserve"> PAGEREF _Toc138887698 \h </w:instrText>
      </w:r>
      <w:r>
        <w:fldChar w:fldCharType="separate"/>
      </w:r>
      <w:r>
        <w:t>33</w:t>
      </w:r>
      <w:r>
        <w:fldChar w:fldCharType="end"/>
      </w:r>
    </w:p>
    <w:p w14:paraId="35770CD4" w14:textId="4F665B14" w:rsidR="00A911F2" w:rsidRDefault="00A911F2">
      <w:pPr>
        <w:pStyle w:val="TOC4"/>
        <w:rPr>
          <w:rFonts w:asciiTheme="minorHAnsi" w:eastAsiaTheme="minorEastAsia" w:hAnsiTheme="minorHAnsi" w:cstheme="minorBidi"/>
          <w:sz w:val="22"/>
          <w:szCs w:val="22"/>
          <w:lang w:eastAsia="en-GB"/>
        </w:rPr>
      </w:pPr>
      <w:r w:rsidRPr="006E0BFF">
        <w:rPr>
          <w:rFonts w:eastAsia="Yu Mincho"/>
        </w:rPr>
        <w:t>5.4.3.2</w:t>
      </w:r>
      <w:r>
        <w:rPr>
          <w:rFonts w:asciiTheme="minorHAnsi" w:eastAsiaTheme="minorEastAsia" w:hAnsiTheme="minorHAnsi" w:cstheme="minorBidi"/>
          <w:sz w:val="22"/>
          <w:szCs w:val="22"/>
          <w:lang w:eastAsia="en-GB"/>
        </w:rPr>
        <w:tab/>
      </w:r>
      <w:r w:rsidRPr="006E0BFF">
        <w:rPr>
          <w:rFonts w:eastAsia="Yu Mincho"/>
        </w:rPr>
        <w:t>Synchronization raster to synchronization block resource element mapping</w:t>
      </w:r>
      <w:r>
        <w:tab/>
      </w:r>
      <w:r>
        <w:fldChar w:fldCharType="begin"/>
      </w:r>
      <w:r>
        <w:instrText xml:space="preserve"> PAGEREF _Toc138887699 \h </w:instrText>
      </w:r>
      <w:r>
        <w:fldChar w:fldCharType="separate"/>
      </w:r>
      <w:r>
        <w:t>33</w:t>
      </w:r>
      <w:r>
        <w:fldChar w:fldCharType="end"/>
      </w:r>
    </w:p>
    <w:p w14:paraId="3333FA8E" w14:textId="1ECA1632" w:rsidR="00A911F2" w:rsidRDefault="00A911F2">
      <w:pPr>
        <w:pStyle w:val="TOC4"/>
        <w:rPr>
          <w:rFonts w:asciiTheme="minorHAnsi" w:eastAsiaTheme="minorEastAsia" w:hAnsiTheme="minorHAnsi" w:cstheme="minorBidi"/>
          <w:sz w:val="22"/>
          <w:szCs w:val="22"/>
          <w:lang w:eastAsia="en-GB"/>
        </w:rPr>
      </w:pPr>
      <w:r w:rsidRPr="006E0BFF">
        <w:rPr>
          <w:rFonts w:eastAsia="Yu Mincho"/>
        </w:rPr>
        <w:t>5.4.3.3</w:t>
      </w:r>
      <w:r>
        <w:rPr>
          <w:rFonts w:asciiTheme="minorHAnsi" w:eastAsiaTheme="minorEastAsia" w:hAnsiTheme="minorHAnsi" w:cstheme="minorBidi"/>
          <w:sz w:val="22"/>
          <w:szCs w:val="22"/>
          <w:lang w:eastAsia="en-GB"/>
        </w:rPr>
        <w:tab/>
      </w:r>
      <w:r w:rsidRPr="006E0BFF">
        <w:rPr>
          <w:rFonts w:eastAsia="Yu Mincho"/>
        </w:rPr>
        <w:t>Synchronization raster entries for each operating band</w:t>
      </w:r>
      <w:r>
        <w:tab/>
      </w:r>
      <w:r>
        <w:fldChar w:fldCharType="begin"/>
      </w:r>
      <w:r>
        <w:instrText xml:space="preserve"> PAGEREF _Toc138887700 \h </w:instrText>
      </w:r>
      <w:r>
        <w:fldChar w:fldCharType="separate"/>
      </w:r>
      <w:r>
        <w:t>34</w:t>
      </w:r>
      <w:r>
        <w:fldChar w:fldCharType="end"/>
      </w:r>
    </w:p>
    <w:p w14:paraId="6C1FF5BF" w14:textId="3BD14D3A" w:rsidR="00A911F2" w:rsidRDefault="00A911F2">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_Toc138887701 \h </w:instrText>
      </w:r>
      <w:r>
        <w:fldChar w:fldCharType="separate"/>
      </w:r>
      <w:r>
        <w:t>34</w:t>
      </w:r>
      <w:r>
        <w:fldChar w:fldCharType="end"/>
      </w:r>
    </w:p>
    <w:p w14:paraId="21238A43" w14:textId="5A0ACDAA" w:rsidR="00A911F2" w:rsidRDefault="00A911F2">
      <w:pPr>
        <w:pStyle w:val="TOC3"/>
        <w:rPr>
          <w:rFonts w:asciiTheme="minorHAnsi" w:eastAsiaTheme="minorEastAsia" w:hAnsiTheme="minorHAnsi" w:cstheme="minorBidi"/>
          <w:sz w:val="22"/>
          <w:szCs w:val="22"/>
          <w:lang w:eastAsia="en-GB"/>
        </w:rPr>
      </w:pPr>
      <w:r w:rsidRPr="006E0BFF">
        <w:rPr>
          <w:rFonts w:eastAsia="Yu Mincho"/>
        </w:rPr>
        <w:t>5.4A.1</w:t>
      </w:r>
      <w:r>
        <w:rPr>
          <w:rFonts w:asciiTheme="minorHAnsi" w:eastAsiaTheme="minorEastAsia" w:hAnsiTheme="minorHAnsi" w:cstheme="minorBidi"/>
          <w:sz w:val="22"/>
          <w:szCs w:val="22"/>
          <w:lang w:eastAsia="en-GB"/>
        </w:rPr>
        <w:tab/>
      </w:r>
      <w:r w:rsidRPr="006E0BFF">
        <w:rPr>
          <w:rFonts w:eastAsia="Yu Mincho"/>
        </w:rPr>
        <w:t>Channel spacing for CA</w:t>
      </w:r>
      <w:r>
        <w:tab/>
      </w:r>
      <w:r>
        <w:fldChar w:fldCharType="begin"/>
      </w:r>
      <w:r>
        <w:instrText xml:space="preserve"> PAGEREF _Toc138887702 \h </w:instrText>
      </w:r>
      <w:r>
        <w:fldChar w:fldCharType="separate"/>
      </w:r>
      <w:r>
        <w:t>34</w:t>
      </w:r>
      <w:r>
        <w:fldChar w:fldCharType="end"/>
      </w:r>
    </w:p>
    <w:p w14:paraId="6B7BF924" w14:textId="2EFE9242" w:rsidR="00A911F2" w:rsidRDefault="00A911F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_Toc138887703 \h </w:instrText>
      </w:r>
      <w:r>
        <w:fldChar w:fldCharType="separate"/>
      </w:r>
      <w:r>
        <w:t>36</w:t>
      </w:r>
      <w:r>
        <w:fldChar w:fldCharType="end"/>
      </w:r>
    </w:p>
    <w:p w14:paraId="0E11BAE4" w14:textId="7F40A4AC" w:rsidR="00A911F2" w:rsidRDefault="00A911F2">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_Toc138887704 \h </w:instrText>
      </w:r>
      <w:r>
        <w:fldChar w:fldCharType="separate"/>
      </w:r>
      <w:r>
        <w:t>36</w:t>
      </w:r>
      <w:r>
        <w:fldChar w:fldCharType="end"/>
      </w:r>
    </w:p>
    <w:p w14:paraId="593B6404" w14:textId="606AA9DD" w:rsidR="00A911F2" w:rsidRDefault="00A911F2">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_Toc138887705 \h </w:instrText>
      </w:r>
      <w:r>
        <w:fldChar w:fldCharType="separate"/>
      </w:r>
      <w:r>
        <w:t>36</w:t>
      </w:r>
      <w:r>
        <w:fldChar w:fldCharType="end"/>
      </w:r>
    </w:p>
    <w:p w14:paraId="5678C737" w14:textId="147242D4" w:rsidR="00A911F2" w:rsidRDefault="00A911F2">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_Toc138887706 \h </w:instrText>
      </w:r>
      <w:r>
        <w:fldChar w:fldCharType="separate"/>
      </w:r>
      <w:r>
        <w:t>42</w:t>
      </w:r>
      <w:r>
        <w:fldChar w:fldCharType="end"/>
      </w:r>
    </w:p>
    <w:p w14:paraId="727F7A0B" w14:textId="13E18956" w:rsidR="00A911F2" w:rsidRDefault="00A911F2">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_Toc138887707 \h </w:instrText>
      </w:r>
      <w:r>
        <w:fldChar w:fldCharType="separate"/>
      </w:r>
      <w:r>
        <w:t>51</w:t>
      </w:r>
      <w:r>
        <w:fldChar w:fldCharType="end"/>
      </w:r>
    </w:p>
    <w:p w14:paraId="1F79FBDF" w14:textId="1DBC1A64" w:rsidR="00A911F2" w:rsidRDefault="00A911F2">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_Toc138887708 \h </w:instrText>
      </w:r>
      <w:r>
        <w:fldChar w:fldCharType="separate"/>
      </w:r>
      <w:r>
        <w:t>56</w:t>
      </w:r>
      <w:r>
        <w:fldChar w:fldCharType="end"/>
      </w:r>
    </w:p>
    <w:p w14:paraId="25C067DD" w14:textId="4E5A52CF" w:rsidR="00A911F2" w:rsidRDefault="00A911F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_Toc138887709 \h </w:instrText>
      </w:r>
      <w:r>
        <w:fldChar w:fldCharType="separate"/>
      </w:r>
      <w:r>
        <w:t>57</w:t>
      </w:r>
      <w:r>
        <w:fldChar w:fldCharType="end"/>
      </w:r>
    </w:p>
    <w:p w14:paraId="615D588F" w14:textId="7A507CB2" w:rsidR="00A911F2" w:rsidRDefault="00A911F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_Toc138887710 \h </w:instrText>
      </w:r>
      <w:r>
        <w:fldChar w:fldCharType="separate"/>
      </w:r>
      <w:r>
        <w:t>57</w:t>
      </w:r>
      <w:r>
        <w:fldChar w:fldCharType="end"/>
      </w:r>
    </w:p>
    <w:p w14:paraId="551B4688" w14:textId="1B6D4C3A" w:rsidR="00A911F2" w:rsidRDefault="00A911F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_Toc138887711 \h </w:instrText>
      </w:r>
      <w:r>
        <w:fldChar w:fldCharType="separate"/>
      </w:r>
      <w:r>
        <w:t>57</w:t>
      </w:r>
      <w:r>
        <w:fldChar w:fldCharType="end"/>
      </w:r>
    </w:p>
    <w:p w14:paraId="126DAE6B" w14:textId="1BC281CB" w:rsidR="00A911F2" w:rsidRDefault="00A911F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_Toc138887712 \h </w:instrText>
      </w:r>
      <w:r>
        <w:fldChar w:fldCharType="separate"/>
      </w:r>
      <w:r>
        <w:t>57</w:t>
      </w:r>
      <w:r>
        <w:fldChar w:fldCharType="end"/>
      </w:r>
    </w:p>
    <w:p w14:paraId="14C8FEA3" w14:textId="5B3FD481" w:rsidR="00A911F2" w:rsidRDefault="00A911F2">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_Toc138887713 \h </w:instrText>
      </w:r>
      <w:r>
        <w:fldChar w:fldCharType="separate"/>
      </w:r>
      <w:r>
        <w:t>57</w:t>
      </w:r>
      <w:r>
        <w:fldChar w:fldCharType="end"/>
      </w:r>
    </w:p>
    <w:p w14:paraId="7DDD7CCA" w14:textId="7B20F488" w:rsidR="00A911F2" w:rsidRDefault="00A911F2">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_Toc138887714 \h </w:instrText>
      </w:r>
      <w:r>
        <w:fldChar w:fldCharType="separate"/>
      </w:r>
      <w:r>
        <w:t>57</w:t>
      </w:r>
      <w:r>
        <w:fldChar w:fldCharType="end"/>
      </w:r>
    </w:p>
    <w:p w14:paraId="35095FD3" w14:textId="5238A0D2" w:rsidR="00A911F2" w:rsidRDefault="00A911F2">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_Toc138887715 \h </w:instrText>
      </w:r>
      <w:r>
        <w:fldChar w:fldCharType="separate"/>
      </w:r>
      <w:r>
        <w:t>58</w:t>
      </w:r>
      <w:r>
        <w:fldChar w:fldCharType="end"/>
      </w:r>
    </w:p>
    <w:p w14:paraId="43ADE0AB" w14:textId="294B93BA" w:rsidR="00A911F2" w:rsidRDefault="00A911F2">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_Toc138887716 \h </w:instrText>
      </w:r>
      <w:r>
        <w:fldChar w:fldCharType="separate"/>
      </w:r>
      <w:r>
        <w:t>59</w:t>
      </w:r>
      <w:r>
        <w:fldChar w:fldCharType="end"/>
      </w:r>
    </w:p>
    <w:p w14:paraId="0090D0C0" w14:textId="7369E4F2" w:rsidR="00A911F2" w:rsidRDefault="00A911F2">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_Toc138887717 \h </w:instrText>
      </w:r>
      <w:r>
        <w:fldChar w:fldCharType="separate"/>
      </w:r>
      <w:r>
        <w:t>61</w:t>
      </w:r>
      <w:r>
        <w:fldChar w:fldCharType="end"/>
      </w:r>
    </w:p>
    <w:p w14:paraId="4EA4F3F2" w14:textId="5CBAD873" w:rsidR="00A911F2" w:rsidRDefault="00A911F2">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_Toc138887718 \h </w:instrText>
      </w:r>
      <w:r>
        <w:fldChar w:fldCharType="separate"/>
      </w:r>
      <w:r>
        <w:t>62</w:t>
      </w:r>
      <w:r>
        <w:fldChar w:fldCharType="end"/>
      </w:r>
    </w:p>
    <w:p w14:paraId="292F6C79" w14:textId="794AC5AD" w:rsidR="00A911F2" w:rsidRDefault="00A911F2">
      <w:pPr>
        <w:pStyle w:val="TOC4"/>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_Toc138887719 \h </w:instrText>
      </w:r>
      <w:r>
        <w:fldChar w:fldCharType="separate"/>
      </w:r>
      <w:r>
        <w:t>63</w:t>
      </w:r>
      <w:r>
        <w:fldChar w:fldCharType="end"/>
      </w:r>
    </w:p>
    <w:p w14:paraId="1B612FEE" w14:textId="6ED4E9C6" w:rsidR="00A911F2" w:rsidRDefault="00A911F2">
      <w:pPr>
        <w:pStyle w:val="TOC4"/>
        <w:rPr>
          <w:rFonts w:asciiTheme="minorHAnsi" w:eastAsiaTheme="minorEastAsia" w:hAnsiTheme="minorHAnsi" w:cstheme="minorBidi"/>
          <w:sz w:val="22"/>
          <w:szCs w:val="22"/>
          <w:lang w:eastAsia="en-GB"/>
        </w:rPr>
      </w:pPr>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_Toc138887720 \h </w:instrText>
      </w:r>
      <w:r>
        <w:fldChar w:fldCharType="separate"/>
      </w:r>
      <w:r>
        <w:t>64</w:t>
      </w:r>
      <w:r>
        <w:fldChar w:fldCharType="end"/>
      </w:r>
    </w:p>
    <w:p w14:paraId="7A788C5B" w14:textId="7DD1A7F8" w:rsidR="00A911F2" w:rsidRDefault="00A911F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_Toc138887721 \h </w:instrText>
      </w:r>
      <w:r>
        <w:fldChar w:fldCharType="separate"/>
      </w:r>
      <w:r>
        <w:t>65</w:t>
      </w:r>
      <w:r>
        <w:fldChar w:fldCharType="end"/>
      </w:r>
    </w:p>
    <w:p w14:paraId="7DAD8986" w14:textId="582E37C2"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6.2.2.0</w:t>
      </w:r>
      <w:r>
        <w:rPr>
          <w:rFonts w:asciiTheme="minorHAnsi" w:eastAsiaTheme="minorEastAsia" w:hAnsiTheme="minorHAnsi" w:cstheme="minorBidi"/>
          <w:sz w:val="22"/>
          <w:szCs w:val="22"/>
          <w:lang w:eastAsia="en-GB"/>
        </w:rPr>
        <w:tab/>
      </w:r>
      <w:r w:rsidRPr="006E0BFF">
        <w:rPr>
          <w:rFonts w:eastAsia="Malgun Gothic"/>
        </w:rPr>
        <w:t>General</w:t>
      </w:r>
      <w:r>
        <w:tab/>
      </w:r>
      <w:r>
        <w:fldChar w:fldCharType="begin"/>
      </w:r>
      <w:r>
        <w:instrText xml:space="preserve"> PAGEREF _Toc138887722 \h </w:instrText>
      </w:r>
      <w:r>
        <w:fldChar w:fldCharType="separate"/>
      </w:r>
      <w:r>
        <w:t>65</w:t>
      </w:r>
      <w:r>
        <w:fldChar w:fldCharType="end"/>
      </w:r>
    </w:p>
    <w:p w14:paraId="0581CD4C" w14:textId="70A389F3" w:rsidR="00A911F2" w:rsidRDefault="00A911F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_Toc138887723 \h </w:instrText>
      </w:r>
      <w:r>
        <w:fldChar w:fldCharType="separate"/>
      </w:r>
      <w:r>
        <w:t>65</w:t>
      </w:r>
      <w:r>
        <w:fldChar w:fldCharType="end"/>
      </w:r>
    </w:p>
    <w:p w14:paraId="5FAD9A93" w14:textId="2045AE52" w:rsidR="00A911F2" w:rsidRDefault="00A911F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_Toc138887724 \h </w:instrText>
      </w:r>
      <w:r>
        <w:fldChar w:fldCharType="separate"/>
      </w:r>
      <w:r>
        <w:t>67</w:t>
      </w:r>
      <w:r>
        <w:fldChar w:fldCharType="end"/>
      </w:r>
    </w:p>
    <w:p w14:paraId="220FDB90" w14:textId="345528BF" w:rsidR="00A911F2" w:rsidRDefault="00A911F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_Toc138887725 \h </w:instrText>
      </w:r>
      <w:r>
        <w:fldChar w:fldCharType="separate"/>
      </w:r>
      <w:r>
        <w:t>67</w:t>
      </w:r>
      <w:r>
        <w:fldChar w:fldCharType="end"/>
      </w:r>
    </w:p>
    <w:p w14:paraId="5566D4D7" w14:textId="554DA5B5" w:rsidR="00A911F2" w:rsidRDefault="00A911F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_Toc138887726 \h </w:instrText>
      </w:r>
      <w:r>
        <w:fldChar w:fldCharType="separate"/>
      </w:r>
      <w:r>
        <w:t>69</w:t>
      </w:r>
      <w:r>
        <w:fldChar w:fldCharType="end"/>
      </w:r>
    </w:p>
    <w:p w14:paraId="6500186A" w14:textId="3BA132AA" w:rsidR="00A911F2" w:rsidRDefault="00A911F2">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_Toc138887727 \h </w:instrText>
      </w:r>
      <w:r>
        <w:fldChar w:fldCharType="separate"/>
      </w:r>
      <w:r>
        <w:t>69</w:t>
      </w:r>
      <w:r>
        <w:fldChar w:fldCharType="end"/>
      </w:r>
    </w:p>
    <w:p w14:paraId="4FB59251" w14:textId="0248A027" w:rsidR="00A911F2" w:rsidRDefault="00A911F2">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_Toc138887728 \h </w:instrText>
      </w:r>
      <w:r>
        <w:fldChar w:fldCharType="separate"/>
      </w:r>
      <w:r>
        <w:t>69</w:t>
      </w:r>
      <w:r>
        <w:fldChar w:fldCharType="end"/>
      </w:r>
    </w:p>
    <w:p w14:paraId="03BB1847" w14:textId="7DF2DA12" w:rsidR="00A911F2" w:rsidRDefault="00A911F2">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_Toc138887729 \h </w:instrText>
      </w:r>
      <w:r>
        <w:fldChar w:fldCharType="separate"/>
      </w:r>
      <w:r>
        <w:t>69</w:t>
      </w:r>
      <w:r>
        <w:fldChar w:fldCharType="end"/>
      </w:r>
    </w:p>
    <w:p w14:paraId="3B9F1005" w14:textId="6EBD712B" w:rsidR="00A911F2" w:rsidRDefault="00A911F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_Toc138887730 \h </w:instrText>
      </w:r>
      <w:r>
        <w:fldChar w:fldCharType="separate"/>
      </w:r>
      <w:r>
        <w:t>69</w:t>
      </w:r>
      <w:r>
        <w:fldChar w:fldCharType="end"/>
      </w:r>
    </w:p>
    <w:p w14:paraId="60365A71" w14:textId="009A6CB6" w:rsidR="00A911F2" w:rsidRDefault="00A911F2">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_Toc138887731 \h </w:instrText>
      </w:r>
      <w:r>
        <w:fldChar w:fldCharType="separate"/>
      </w:r>
      <w:r>
        <w:t>69</w:t>
      </w:r>
      <w:r>
        <w:fldChar w:fldCharType="end"/>
      </w:r>
    </w:p>
    <w:p w14:paraId="20389DF5" w14:textId="18A52379" w:rsidR="00A911F2" w:rsidRDefault="00A911F2">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_Toc138887732 \h </w:instrText>
      </w:r>
      <w:r>
        <w:fldChar w:fldCharType="separate"/>
      </w:r>
      <w:r>
        <w:t>70</w:t>
      </w:r>
      <w:r>
        <w:fldChar w:fldCharType="end"/>
      </w:r>
    </w:p>
    <w:p w14:paraId="371091FA" w14:textId="12E8D599" w:rsidR="00A911F2" w:rsidRDefault="00A911F2">
      <w:pPr>
        <w:pStyle w:val="TOC5"/>
        <w:rPr>
          <w:rFonts w:asciiTheme="minorHAnsi" w:eastAsiaTheme="minorEastAsia" w:hAnsiTheme="minorHAnsi" w:cstheme="minorBidi"/>
          <w:sz w:val="22"/>
          <w:szCs w:val="22"/>
          <w:lang w:eastAsia="en-GB"/>
        </w:rPr>
      </w:pPr>
      <w:r w:rsidRPr="006E0BFF">
        <w:rPr>
          <w:snapToGrid w:val="0"/>
          <w:lang w:eastAsia="zh-CN"/>
        </w:rPr>
        <w:t>6.2.3.2.1</w:t>
      </w:r>
      <w:r>
        <w:rPr>
          <w:rFonts w:asciiTheme="minorHAnsi" w:eastAsiaTheme="minorEastAsia" w:hAnsiTheme="minorHAnsi" w:cstheme="minorBidi"/>
          <w:sz w:val="22"/>
          <w:szCs w:val="22"/>
          <w:lang w:eastAsia="en-GB"/>
        </w:rPr>
        <w:tab/>
      </w:r>
      <w:r w:rsidRPr="006E0BFF">
        <w:rPr>
          <w:snapToGrid w:val="0"/>
          <w:lang w:eastAsia="zh-CN"/>
        </w:rPr>
        <w:t>Void</w:t>
      </w:r>
      <w:r>
        <w:tab/>
      </w:r>
      <w:r>
        <w:fldChar w:fldCharType="begin"/>
      </w:r>
      <w:r>
        <w:instrText xml:space="preserve"> PAGEREF _Toc138887733 \h </w:instrText>
      </w:r>
      <w:r>
        <w:fldChar w:fldCharType="separate"/>
      </w:r>
      <w:r>
        <w:t>70</w:t>
      </w:r>
      <w:r>
        <w:fldChar w:fldCharType="end"/>
      </w:r>
    </w:p>
    <w:p w14:paraId="11BCF2B9" w14:textId="7E391F51" w:rsidR="00A911F2" w:rsidRDefault="00A911F2">
      <w:pPr>
        <w:pStyle w:val="TOC5"/>
        <w:rPr>
          <w:rFonts w:asciiTheme="minorHAnsi" w:eastAsiaTheme="minorEastAsia" w:hAnsiTheme="minorHAnsi" w:cstheme="minorBidi"/>
          <w:sz w:val="22"/>
          <w:szCs w:val="22"/>
          <w:lang w:eastAsia="en-GB"/>
        </w:rPr>
      </w:pPr>
      <w:r w:rsidRPr="006E0BFF">
        <w:rPr>
          <w:snapToGrid w:val="0"/>
          <w:lang w:eastAsia="zh-CN"/>
        </w:rPr>
        <w:t>6.2.3.2.2</w:t>
      </w:r>
      <w:r>
        <w:rPr>
          <w:rFonts w:asciiTheme="minorHAnsi" w:eastAsiaTheme="minorEastAsia" w:hAnsiTheme="minorHAnsi" w:cstheme="minorBidi"/>
          <w:sz w:val="22"/>
          <w:szCs w:val="22"/>
          <w:lang w:eastAsia="en-GB"/>
        </w:rPr>
        <w:tab/>
      </w:r>
      <w:r w:rsidRPr="006E0BFF">
        <w:rPr>
          <w:snapToGrid w:val="0"/>
          <w:lang w:eastAsia="zh-CN"/>
        </w:rPr>
        <w:t>Void</w:t>
      </w:r>
      <w:r>
        <w:tab/>
      </w:r>
      <w:r>
        <w:fldChar w:fldCharType="begin"/>
      </w:r>
      <w:r>
        <w:instrText xml:space="preserve"> PAGEREF _Toc138887734 \h </w:instrText>
      </w:r>
      <w:r>
        <w:fldChar w:fldCharType="separate"/>
      </w:r>
      <w:r>
        <w:t>70</w:t>
      </w:r>
      <w:r>
        <w:fldChar w:fldCharType="end"/>
      </w:r>
    </w:p>
    <w:p w14:paraId="18B860F3" w14:textId="59553B59" w:rsidR="00A911F2" w:rsidRDefault="00A911F2">
      <w:pPr>
        <w:pStyle w:val="TOC5"/>
        <w:rPr>
          <w:rFonts w:asciiTheme="minorHAnsi" w:eastAsiaTheme="minorEastAsia" w:hAnsiTheme="minorHAnsi" w:cstheme="minorBidi"/>
          <w:sz w:val="22"/>
          <w:szCs w:val="22"/>
          <w:lang w:eastAsia="en-GB"/>
        </w:rPr>
      </w:pPr>
      <w:r w:rsidRPr="006E0BFF">
        <w:rPr>
          <w:snapToGrid w:val="0"/>
          <w:lang w:eastAsia="zh-CN"/>
        </w:rPr>
        <w:t>6.2.3.2.3</w:t>
      </w:r>
      <w:r>
        <w:rPr>
          <w:rFonts w:asciiTheme="minorHAnsi" w:eastAsiaTheme="minorEastAsia" w:hAnsiTheme="minorHAnsi" w:cstheme="minorBidi"/>
          <w:sz w:val="22"/>
          <w:szCs w:val="22"/>
          <w:lang w:eastAsia="en-GB"/>
        </w:rPr>
        <w:tab/>
      </w:r>
      <w:r w:rsidRPr="006E0BFF">
        <w:rPr>
          <w:snapToGrid w:val="0"/>
          <w:lang w:eastAsia="zh-CN"/>
        </w:rPr>
        <w:t>Void</w:t>
      </w:r>
      <w:r>
        <w:tab/>
      </w:r>
      <w:r>
        <w:fldChar w:fldCharType="begin"/>
      </w:r>
      <w:r>
        <w:instrText xml:space="preserve"> PAGEREF _Toc138887735 \h </w:instrText>
      </w:r>
      <w:r>
        <w:fldChar w:fldCharType="separate"/>
      </w:r>
      <w:r>
        <w:t>70</w:t>
      </w:r>
      <w:r>
        <w:fldChar w:fldCharType="end"/>
      </w:r>
    </w:p>
    <w:p w14:paraId="746C1787" w14:textId="73FBFEDA" w:rsidR="00A911F2" w:rsidRDefault="00A911F2">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_Toc138887736 \h </w:instrText>
      </w:r>
      <w:r>
        <w:fldChar w:fldCharType="separate"/>
      </w:r>
      <w:r>
        <w:t>71</w:t>
      </w:r>
      <w:r>
        <w:fldChar w:fldCharType="end"/>
      </w:r>
    </w:p>
    <w:p w14:paraId="71CF7A4B" w14:textId="0CCABCE4" w:rsidR="00A911F2" w:rsidRDefault="00A911F2">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_Toc138887737 \h </w:instrText>
      </w:r>
      <w:r>
        <w:fldChar w:fldCharType="separate"/>
      </w:r>
      <w:r>
        <w:t>71</w:t>
      </w:r>
      <w:r>
        <w:fldChar w:fldCharType="end"/>
      </w:r>
    </w:p>
    <w:p w14:paraId="3F9390F3" w14:textId="66226A66" w:rsidR="00A911F2" w:rsidRDefault="00A911F2">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_Toc138887738 \h </w:instrText>
      </w:r>
      <w:r>
        <w:fldChar w:fldCharType="separate"/>
      </w:r>
      <w:r>
        <w:t>71</w:t>
      </w:r>
      <w:r>
        <w:fldChar w:fldCharType="end"/>
      </w:r>
    </w:p>
    <w:p w14:paraId="1B2C7DF1" w14:textId="0A6CB3EE" w:rsidR="00A911F2" w:rsidRDefault="00A911F2">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_Toc138887739 \h </w:instrText>
      </w:r>
      <w:r>
        <w:fldChar w:fldCharType="separate"/>
      </w:r>
      <w:r>
        <w:t>71</w:t>
      </w:r>
      <w:r>
        <w:fldChar w:fldCharType="end"/>
      </w:r>
    </w:p>
    <w:p w14:paraId="14E83ADB" w14:textId="048EF784" w:rsidR="00A911F2" w:rsidRDefault="00A911F2">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_Toc138887740 \h </w:instrText>
      </w:r>
      <w:r>
        <w:fldChar w:fldCharType="separate"/>
      </w:r>
      <w:r>
        <w:t>71</w:t>
      </w:r>
      <w:r>
        <w:fldChar w:fldCharType="end"/>
      </w:r>
    </w:p>
    <w:p w14:paraId="2C268ECB" w14:textId="76570D35" w:rsidR="00A911F2" w:rsidRDefault="00A911F2">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_Toc138887741 \h </w:instrText>
      </w:r>
      <w:r>
        <w:fldChar w:fldCharType="separate"/>
      </w:r>
      <w:r>
        <w:t>71</w:t>
      </w:r>
      <w:r>
        <w:fldChar w:fldCharType="end"/>
      </w:r>
    </w:p>
    <w:p w14:paraId="5E40D42A" w14:textId="7E522C43" w:rsidR="00A911F2" w:rsidRDefault="00A911F2">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_Toc138887742 \h </w:instrText>
      </w:r>
      <w:r>
        <w:fldChar w:fldCharType="separate"/>
      </w:r>
      <w:r>
        <w:t>71</w:t>
      </w:r>
      <w:r>
        <w:fldChar w:fldCharType="end"/>
      </w:r>
    </w:p>
    <w:p w14:paraId="781847F7" w14:textId="4D9B09A2" w:rsidR="00A911F2" w:rsidRDefault="00A911F2">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_Toc138887743 \h </w:instrText>
      </w:r>
      <w:r>
        <w:fldChar w:fldCharType="separate"/>
      </w:r>
      <w:r>
        <w:t>71</w:t>
      </w:r>
      <w:r>
        <w:fldChar w:fldCharType="end"/>
      </w:r>
    </w:p>
    <w:p w14:paraId="568DC078" w14:textId="627C7A91" w:rsidR="00A911F2" w:rsidRDefault="00A911F2">
      <w:pPr>
        <w:pStyle w:val="TOC5"/>
        <w:rPr>
          <w:rFonts w:asciiTheme="minorHAnsi" w:eastAsiaTheme="minorEastAsia" w:hAnsiTheme="minorHAnsi" w:cstheme="minorBidi"/>
          <w:sz w:val="22"/>
          <w:szCs w:val="22"/>
          <w:lang w:eastAsia="en-GB"/>
        </w:rPr>
      </w:pPr>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_Toc138887744 \h </w:instrText>
      </w:r>
      <w:r>
        <w:fldChar w:fldCharType="separate"/>
      </w:r>
      <w:r>
        <w:t>71</w:t>
      </w:r>
      <w:r>
        <w:fldChar w:fldCharType="end"/>
      </w:r>
    </w:p>
    <w:p w14:paraId="171DB19C" w14:textId="207AED10" w:rsidR="00A911F2" w:rsidRDefault="00A911F2">
      <w:pPr>
        <w:pStyle w:val="TOC5"/>
        <w:rPr>
          <w:rFonts w:asciiTheme="minorHAnsi" w:eastAsiaTheme="minorEastAsia" w:hAnsiTheme="minorHAnsi" w:cstheme="minorBidi"/>
          <w:sz w:val="22"/>
          <w:szCs w:val="22"/>
          <w:lang w:eastAsia="en-GB"/>
        </w:rPr>
      </w:pPr>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_Toc138887745 \h </w:instrText>
      </w:r>
      <w:r>
        <w:fldChar w:fldCharType="separate"/>
      </w:r>
      <w:r>
        <w:t>71</w:t>
      </w:r>
      <w:r>
        <w:fldChar w:fldCharType="end"/>
      </w:r>
    </w:p>
    <w:p w14:paraId="6933645E" w14:textId="1070FEAE"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6.2.3.4</w:t>
      </w:r>
      <w:r>
        <w:rPr>
          <w:rFonts w:asciiTheme="minorHAnsi" w:eastAsiaTheme="minorEastAsia" w:hAnsiTheme="minorHAnsi" w:cstheme="minorBidi"/>
          <w:sz w:val="22"/>
          <w:szCs w:val="22"/>
          <w:lang w:eastAsia="en-GB"/>
        </w:rPr>
        <w:tab/>
      </w:r>
      <w:r w:rsidRPr="006E0BFF">
        <w:rPr>
          <w:rFonts w:eastAsia="Malgun Gothic"/>
        </w:rPr>
        <w:t>A-MPR for NS_203</w:t>
      </w:r>
      <w:r>
        <w:tab/>
      </w:r>
      <w:r>
        <w:fldChar w:fldCharType="begin"/>
      </w:r>
      <w:r>
        <w:instrText xml:space="preserve"> PAGEREF _Toc138887746 \h </w:instrText>
      </w:r>
      <w:r>
        <w:fldChar w:fldCharType="separate"/>
      </w:r>
      <w:r>
        <w:t>71</w:t>
      </w:r>
      <w:r>
        <w:fldChar w:fldCharType="end"/>
      </w:r>
    </w:p>
    <w:p w14:paraId="739E5AEA" w14:textId="0D64A074" w:rsidR="00A911F2" w:rsidRDefault="00A911F2">
      <w:pPr>
        <w:pStyle w:val="TOC5"/>
        <w:rPr>
          <w:rFonts w:asciiTheme="minorHAnsi" w:eastAsiaTheme="minorEastAsia" w:hAnsiTheme="minorHAnsi" w:cstheme="minorBidi"/>
          <w:sz w:val="22"/>
          <w:szCs w:val="22"/>
          <w:lang w:eastAsia="en-GB"/>
        </w:rPr>
      </w:pPr>
      <w:r w:rsidRPr="006E0BFF">
        <w:rPr>
          <w:rFonts w:eastAsia="Malgun Gothic"/>
          <w:snapToGrid w:val="0"/>
          <w:lang w:eastAsia="zh-CN"/>
        </w:rPr>
        <w:t>6.2.3.4.1</w:t>
      </w:r>
      <w:r>
        <w:rPr>
          <w:rFonts w:asciiTheme="minorHAnsi" w:eastAsiaTheme="minorEastAsia" w:hAnsiTheme="minorHAnsi" w:cstheme="minorBidi"/>
          <w:sz w:val="22"/>
          <w:szCs w:val="22"/>
          <w:lang w:eastAsia="en-GB"/>
        </w:rPr>
        <w:tab/>
      </w:r>
      <w:r w:rsidRPr="006E0BFF">
        <w:rPr>
          <w:rFonts w:eastAsia="Malgun Gothic"/>
          <w:snapToGrid w:val="0"/>
          <w:lang w:eastAsia="zh-CN"/>
        </w:rPr>
        <w:t>A-MPR for NS_203 for power class 1</w:t>
      </w:r>
      <w:r>
        <w:tab/>
      </w:r>
      <w:r>
        <w:fldChar w:fldCharType="begin"/>
      </w:r>
      <w:r>
        <w:instrText xml:space="preserve"> PAGEREF _Toc138887747 \h </w:instrText>
      </w:r>
      <w:r>
        <w:fldChar w:fldCharType="separate"/>
      </w:r>
      <w:r>
        <w:t>71</w:t>
      </w:r>
      <w:r>
        <w:fldChar w:fldCharType="end"/>
      </w:r>
    </w:p>
    <w:p w14:paraId="1D12AB03" w14:textId="50D1D9D7" w:rsidR="00A911F2" w:rsidRDefault="00A911F2">
      <w:pPr>
        <w:pStyle w:val="TOC5"/>
        <w:rPr>
          <w:rFonts w:asciiTheme="minorHAnsi" w:eastAsiaTheme="minorEastAsia" w:hAnsiTheme="minorHAnsi" w:cstheme="minorBidi"/>
          <w:sz w:val="22"/>
          <w:szCs w:val="22"/>
          <w:lang w:eastAsia="en-GB"/>
        </w:rPr>
      </w:pPr>
      <w:r w:rsidRPr="006E0BFF">
        <w:rPr>
          <w:rFonts w:eastAsia="Malgun Gothic"/>
          <w:snapToGrid w:val="0"/>
          <w:lang w:eastAsia="zh-CN"/>
        </w:rPr>
        <w:t>6.2.3.4.2</w:t>
      </w:r>
      <w:r>
        <w:rPr>
          <w:rFonts w:asciiTheme="minorHAnsi" w:eastAsiaTheme="minorEastAsia" w:hAnsiTheme="minorHAnsi" w:cstheme="minorBidi"/>
          <w:sz w:val="22"/>
          <w:szCs w:val="22"/>
          <w:lang w:eastAsia="en-GB"/>
        </w:rPr>
        <w:tab/>
      </w:r>
      <w:r w:rsidRPr="006E0BFF">
        <w:rPr>
          <w:rFonts w:eastAsia="Malgun Gothic"/>
          <w:snapToGrid w:val="0"/>
          <w:lang w:eastAsia="zh-CN"/>
        </w:rPr>
        <w:t>A-MPR for NS_203 for power class 2</w:t>
      </w:r>
      <w:r>
        <w:tab/>
      </w:r>
      <w:r>
        <w:fldChar w:fldCharType="begin"/>
      </w:r>
      <w:r>
        <w:instrText xml:space="preserve"> PAGEREF _Toc138887748 \h </w:instrText>
      </w:r>
      <w:r>
        <w:fldChar w:fldCharType="separate"/>
      </w:r>
      <w:r>
        <w:t>71</w:t>
      </w:r>
      <w:r>
        <w:fldChar w:fldCharType="end"/>
      </w:r>
    </w:p>
    <w:p w14:paraId="70374A0F" w14:textId="30FE6B61" w:rsidR="00A911F2" w:rsidRDefault="00A911F2">
      <w:pPr>
        <w:pStyle w:val="TOC5"/>
        <w:rPr>
          <w:rFonts w:asciiTheme="minorHAnsi" w:eastAsiaTheme="minorEastAsia" w:hAnsiTheme="minorHAnsi" w:cstheme="minorBidi"/>
          <w:sz w:val="22"/>
          <w:szCs w:val="22"/>
          <w:lang w:eastAsia="en-GB"/>
        </w:rPr>
      </w:pPr>
      <w:r w:rsidRPr="006E0BFF">
        <w:rPr>
          <w:rFonts w:eastAsia="Malgun Gothic"/>
          <w:snapToGrid w:val="0"/>
          <w:lang w:eastAsia="zh-CN"/>
        </w:rPr>
        <w:t>6.2.3.4.3</w:t>
      </w:r>
      <w:r>
        <w:rPr>
          <w:rFonts w:asciiTheme="minorHAnsi" w:eastAsiaTheme="minorEastAsia" w:hAnsiTheme="minorHAnsi" w:cstheme="minorBidi"/>
          <w:sz w:val="22"/>
          <w:szCs w:val="22"/>
          <w:lang w:eastAsia="en-GB"/>
        </w:rPr>
        <w:tab/>
      </w:r>
      <w:r w:rsidRPr="006E0BFF">
        <w:rPr>
          <w:rFonts w:eastAsia="Malgun Gothic"/>
          <w:snapToGrid w:val="0"/>
          <w:lang w:eastAsia="zh-CN"/>
        </w:rPr>
        <w:t>A-MPR for NS_203 for power class 3</w:t>
      </w:r>
      <w:r>
        <w:tab/>
      </w:r>
      <w:r>
        <w:fldChar w:fldCharType="begin"/>
      </w:r>
      <w:r>
        <w:instrText xml:space="preserve"> PAGEREF _Toc138887749 \h </w:instrText>
      </w:r>
      <w:r>
        <w:fldChar w:fldCharType="separate"/>
      </w:r>
      <w:r>
        <w:t>71</w:t>
      </w:r>
      <w:r>
        <w:fldChar w:fldCharType="end"/>
      </w:r>
    </w:p>
    <w:p w14:paraId="14211597" w14:textId="66911FF3"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6.2.3.4.4</w:t>
      </w:r>
      <w:r>
        <w:rPr>
          <w:rFonts w:asciiTheme="minorHAnsi" w:eastAsiaTheme="minorEastAsia" w:hAnsiTheme="minorHAnsi" w:cstheme="minorBidi"/>
          <w:sz w:val="22"/>
          <w:szCs w:val="22"/>
          <w:lang w:eastAsia="en-GB"/>
        </w:rPr>
        <w:tab/>
      </w:r>
      <w:r w:rsidRPr="006E0BFF">
        <w:rPr>
          <w:rFonts w:eastAsia="Malgun Gothic"/>
        </w:rPr>
        <w:t>A-MPR for NS_203 for power class 4</w:t>
      </w:r>
      <w:r>
        <w:tab/>
      </w:r>
      <w:r>
        <w:fldChar w:fldCharType="begin"/>
      </w:r>
      <w:r>
        <w:instrText xml:space="preserve"> PAGEREF _Toc138887750 \h </w:instrText>
      </w:r>
      <w:r>
        <w:fldChar w:fldCharType="separate"/>
      </w:r>
      <w:r>
        <w:t>71</w:t>
      </w:r>
      <w:r>
        <w:fldChar w:fldCharType="end"/>
      </w:r>
    </w:p>
    <w:p w14:paraId="54460A4F" w14:textId="5E701746"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6.2.3.4.5</w:t>
      </w:r>
      <w:r>
        <w:rPr>
          <w:rFonts w:asciiTheme="minorHAnsi" w:eastAsiaTheme="minorEastAsia" w:hAnsiTheme="minorHAnsi" w:cstheme="minorBidi"/>
          <w:sz w:val="22"/>
          <w:szCs w:val="22"/>
          <w:lang w:eastAsia="en-GB"/>
        </w:rPr>
        <w:tab/>
      </w:r>
      <w:r w:rsidRPr="006E0BFF">
        <w:rPr>
          <w:rFonts w:eastAsia="Malgun Gothic"/>
        </w:rPr>
        <w:t>A-MPR for NS_203 for power class 5</w:t>
      </w:r>
      <w:r>
        <w:tab/>
      </w:r>
      <w:r>
        <w:fldChar w:fldCharType="begin"/>
      </w:r>
      <w:r>
        <w:instrText xml:space="preserve"> PAGEREF _Toc138887751 \h </w:instrText>
      </w:r>
      <w:r>
        <w:fldChar w:fldCharType="separate"/>
      </w:r>
      <w:r>
        <w:t>72</w:t>
      </w:r>
      <w:r>
        <w:fldChar w:fldCharType="end"/>
      </w:r>
    </w:p>
    <w:p w14:paraId="1E066B58" w14:textId="1148BE27"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6.2.3.4.6</w:t>
      </w:r>
      <w:r>
        <w:rPr>
          <w:rFonts w:asciiTheme="minorHAnsi" w:eastAsiaTheme="minorEastAsia" w:hAnsiTheme="minorHAnsi" w:cstheme="minorBidi"/>
          <w:sz w:val="22"/>
          <w:szCs w:val="22"/>
          <w:lang w:eastAsia="en-GB"/>
        </w:rPr>
        <w:tab/>
      </w:r>
      <w:r w:rsidRPr="006E0BFF">
        <w:rPr>
          <w:rFonts w:eastAsia="Malgun Gothic"/>
        </w:rPr>
        <w:t>A-MPR for NS_203 for power class 6</w:t>
      </w:r>
      <w:r>
        <w:tab/>
      </w:r>
      <w:r>
        <w:fldChar w:fldCharType="begin"/>
      </w:r>
      <w:r>
        <w:instrText xml:space="preserve"> PAGEREF _Toc138887752 \h </w:instrText>
      </w:r>
      <w:r>
        <w:fldChar w:fldCharType="separate"/>
      </w:r>
      <w:r>
        <w:t>72</w:t>
      </w:r>
      <w:r>
        <w:fldChar w:fldCharType="end"/>
      </w:r>
    </w:p>
    <w:p w14:paraId="7750BEFF" w14:textId="1190A5C0"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6.2.3.4.7</w:t>
      </w:r>
      <w:r>
        <w:rPr>
          <w:rFonts w:asciiTheme="minorHAnsi" w:eastAsiaTheme="minorEastAsia" w:hAnsiTheme="minorHAnsi" w:cstheme="minorBidi"/>
          <w:sz w:val="22"/>
          <w:szCs w:val="22"/>
          <w:lang w:eastAsia="en-GB"/>
        </w:rPr>
        <w:tab/>
      </w:r>
      <w:r w:rsidRPr="006E0BFF">
        <w:rPr>
          <w:rFonts w:eastAsia="Malgun Gothic"/>
        </w:rPr>
        <w:t>A-MPR for NS_203 for power class 7</w:t>
      </w:r>
      <w:r>
        <w:tab/>
      </w:r>
      <w:r>
        <w:fldChar w:fldCharType="begin"/>
      </w:r>
      <w:r>
        <w:instrText xml:space="preserve"> PAGEREF _Toc138887753 \h </w:instrText>
      </w:r>
      <w:r>
        <w:fldChar w:fldCharType="separate"/>
      </w:r>
      <w:r>
        <w:t>72</w:t>
      </w:r>
      <w:r>
        <w:fldChar w:fldCharType="end"/>
      </w:r>
    </w:p>
    <w:p w14:paraId="6FBC2708" w14:textId="5D2CBC01" w:rsidR="00A911F2" w:rsidRDefault="00A911F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_Toc138887754 \h </w:instrText>
      </w:r>
      <w:r>
        <w:fldChar w:fldCharType="separate"/>
      </w:r>
      <w:r>
        <w:t>72</w:t>
      </w:r>
      <w:r>
        <w:fldChar w:fldCharType="end"/>
      </w:r>
    </w:p>
    <w:p w14:paraId="20325B6A" w14:textId="2910EC12" w:rsidR="00A911F2" w:rsidRDefault="00A911F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Requirements for UL gap (</w:t>
      </w:r>
      <w:r w:rsidRPr="006E0BFF">
        <w:rPr>
          <w:i/>
          <w:iCs/>
        </w:rPr>
        <w:t>ul-GapFR2-r17</w:t>
      </w:r>
      <w:r>
        <w:t>) for TX power management</w:t>
      </w:r>
      <w:r>
        <w:tab/>
      </w:r>
      <w:r>
        <w:fldChar w:fldCharType="begin"/>
      </w:r>
      <w:r>
        <w:instrText xml:space="preserve"> PAGEREF _Toc138887755 \h </w:instrText>
      </w:r>
      <w:r>
        <w:fldChar w:fldCharType="separate"/>
      </w:r>
      <w:r>
        <w:t>73</w:t>
      </w:r>
      <w:r>
        <w:fldChar w:fldCharType="end"/>
      </w:r>
    </w:p>
    <w:p w14:paraId="46E9AE93" w14:textId="5B2110C4" w:rsidR="00A911F2" w:rsidRDefault="00A911F2">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_Toc138887756 \h </w:instrText>
      </w:r>
      <w:r>
        <w:fldChar w:fldCharType="separate"/>
      </w:r>
      <w:r>
        <w:t>74</w:t>
      </w:r>
      <w:r>
        <w:fldChar w:fldCharType="end"/>
      </w:r>
    </w:p>
    <w:p w14:paraId="0DDB18AB" w14:textId="05D3EE39" w:rsidR="00A911F2" w:rsidRDefault="00A911F2">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_Toc138887757 \h </w:instrText>
      </w:r>
      <w:r>
        <w:fldChar w:fldCharType="separate"/>
      </w:r>
      <w:r>
        <w:t>74</w:t>
      </w:r>
      <w:r>
        <w:fldChar w:fldCharType="end"/>
      </w:r>
    </w:p>
    <w:p w14:paraId="294E14BD" w14:textId="32FF9F3D" w:rsidR="00A911F2" w:rsidRDefault="00A911F2">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_Toc138887758 \h </w:instrText>
      </w:r>
      <w:r>
        <w:fldChar w:fldCharType="separate"/>
      </w:r>
      <w:r>
        <w:t>75</w:t>
      </w:r>
      <w:r>
        <w:fldChar w:fldCharType="end"/>
      </w:r>
    </w:p>
    <w:p w14:paraId="337E6E7A" w14:textId="350A0929" w:rsidR="00A911F2" w:rsidRDefault="00A911F2">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_Toc138887759 \h </w:instrText>
      </w:r>
      <w:r>
        <w:fldChar w:fldCharType="separate"/>
      </w:r>
      <w:r>
        <w:t>75</w:t>
      </w:r>
      <w:r>
        <w:fldChar w:fldCharType="end"/>
      </w:r>
    </w:p>
    <w:p w14:paraId="146113AB" w14:textId="122F82E9" w:rsidR="00A911F2" w:rsidRDefault="00A911F2">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_Toc138887760 \h </w:instrText>
      </w:r>
      <w:r>
        <w:fldChar w:fldCharType="separate"/>
      </w:r>
      <w:r>
        <w:t>75</w:t>
      </w:r>
      <w:r>
        <w:fldChar w:fldCharType="end"/>
      </w:r>
    </w:p>
    <w:p w14:paraId="6B3C3653" w14:textId="21AA0C5E" w:rsidR="00A911F2" w:rsidRDefault="00A911F2">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_Toc138887761 \h </w:instrText>
      </w:r>
      <w:r>
        <w:fldChar w:fldCharType="separate"/>
      </w:r>
      <w:r>
        <w:t>75</w:t>
      </w:r>
      <w:r>
        <w:fldChar w:fldCharType="end"/>
      </w:r>
    </w:p>
    <w:p w14:paraId="7FFCF89F" w14:textId="77F32729" w:rsidR="00A911F2" w:rsidRDefault="00A911F2">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_Toc138887762 \h </w:instrText>
      </w:r>
      <w:r>
        <w:fldChar w:fldCharType="separate"/>
      </w:r>
      <w:r>
        <w:t>77</w:t>
      </w:r>
      <w:r>
        <w:fldChar w:fldCharType="end"/>
      </w:r>
    </w:p>
    <w:p w14:paraId="26DAF050" w14:textId="15A7A679" w:rsidR="00A911F2" w:rsidRDefault="00A911F2">
      <w:pPr>
        <w:pStyle w:val="TOC5"/>
        <w:rPr>
          <w:rFonts w:asciiTheme="minorHAnsi" w:eastAsiaTheme="minorEastAsia" w:hAnsiTheme="minorHAnsi" w:cstheme="minorBidi"/>
          <w:sz w:val="22"/>
          <w:szCs w:val="22"/>
          <w:lang w:eastAsia="en-GB"/>
        </w:rPr>
      </w:pPr>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_Toc138887763 \h </w:instrText>
      </w:r>
      <w:r>
        <w:fldChar w:fldCharType="separate"/>
      </w:r>
      <w:r>
        <w:t>77</w:t>
      </w:r>
      <w:r>
        <w:fldChar w:fldCharType="end"/>
      </w:r>
    </w:p>
    <w:p w14:paraId="3841ECFA" w14:textId="388B132F" w:rsidR="00A911F2" w:rsidRDefault="00A911F2">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_Toc138887764 \h </w:instrText>
      </w:r>
      <w:r>
        <w:fldChar w:fldCharType="separate"/>
      </w:r>
      <w:r>
        <w:t>78</w:t>
      </w:r>
      <w:r>
        <w:fldChar w:fldCharType="end"/>
      </w:r>
    </w:p>
    <w:p w14:paraId="542D0A56" w14:textId="4AB91255" w:rsidR="00A911F2" w:rsidRDefault="00A911F2">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_Toc138887765 \h </w:instrText>
      </w:r>
      <w:r>
        <w:fldChar w:fldCharType="separate"/>
      </w:r>
      <w:r>
        <w:t>78</w:t>
      </w:r>
      <w:r>
        <w:fldChar w:fldCharType="end"/>
      </w:r>
    </w:p>
    <w:p w14:paraId="5EF26513" w14:textId="5DF70BFA" w:rsidR="00A911F2" w:rsidRDefault="00A911F2">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_Toc138887766 \h </w:instrText>
      </w:r>
      <w:r>
        <w:fldChar w:fldCharType="separate"/>
      </w:r>
      <w:r>
        <w:t>78</w:t>
      </w:r>
      <w:r>
        <w:fldChar w:fldCharType="end"/>
      </w:r>
    </w:p>
    <w:p w14:paraId="141C6FF5" w14:textId="77716B88" w:rsidR="00A911F2" w:rsidRDefault="00A911F2">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_Toc138887767 \h </w:instrText>
      </w:r>
      <w:r>
        <w:fldChar w:fldCharType="separate"/>
      </w:r>
      <w:r>
        <w:t>79</w:t>
      </w:r>
      <w:r>
        <w:fldChar w:fldCharType="end"/>
      </w:r>
    </w:p>
    <w:p w14:paraId="21FFCC9E" w14:textId="3FEFDBE3" w:rsidR="00A911F2" w:rsidRDefault="00A911F2">
      <w:pPr>
        <w:pStyle w:val="TOC5"/>
        <w:rPr>
          <w:rFonts w:asciiTheme="minorHAnsi" w:eastAsiaTheme="minorEastAsia" w:hAnsiTheme="minorHAnsi" w:cstheme="minorBidi"/>
          <w:sz w:val="22"/>
          <w:szCs w:val="22"/>
          <w:lang w:eastAsia="en-GB"/>
        </w:rPr>
      </w:pPr>
      <w:r>
        <w:t>6.2A.2.4.3</w:t>
      </w:r>
      <w:r>
        <w:rPr>
          <w:rFonts w:asciiTheme="minorHAnsi" w:eastAsiaTheme="minorEastAsia" w:hAnsiTheme="minorHAnsi" w:cstheme="minorBidi"/>
          <w:sz w:val="22"/>
          <w:szCs w:val="22"/>
          <w:lang w:eastAsia="en-GB"/>
        </w:rPr>
        <w:tab/>
      </w:r>
      <w:r>
        <w:t>Maximum output power reduction for power class 3 inter-band CA</w:t>
      </w:r>
      <w:r>
        <w:tab/>
      </w:r>
      <w:r>
        <w:fldChar w:fldCharType="begin"/>
      </w:r>
      <w:r>
        <w:instrText xml:space="preserve"> PAGEREF _Toc138887768 \h </w:instrText>
      </w:r>
      <w:r>
        <w:fldChar w:fldCharType="separate"/>
      </w:r>
      <w:r>
        <w:t>80</w:t>
      </w:r>
      <w:r>
        <w:fldChar w:fldCharType="end"/>
      </w:r>
    </w:p>
    <w:p w14:paraId="6D598F3B" w14:textId="1E60FC17" w:rsidR="00A911F2" w:rsidRDefault="00A911F2">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_Toc138887769 \h </w:instrText>
      </w:r>
      <w:r>
        <w:fldChar w:fldCharType="separate"/>
      </w:r>
      <w:r>
        <w:t>80</w:t>
      </w:r>
      <w:r>
        <w:fldChar w:fldCharType="end"/>
      </w:r>
    </w:p>
    <w:p w14:paraId="1FD8AF5D" w14:textId="43C173E9" w:rsidR="00A911F2" w:rsidRDefault="00A911F2">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_Toc138887770 \h </w:instrText>
      </w:r>
      <w:r>
        <w:fldChar w:fldCharType="separate"/>
      </w:r>
      <w:r>
        <w:t>80</w:t>
      </w:r>
      <w:r>
        <w:fldChar w:fldCharType="end"/>
      </w:r>
    </w:p>
    <w:p w14:paraId="56CC5009" w14:textId="790B9D53" w:rsidR="00A911F2" w:rsidRDefault="00A911F2">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_Toc138887771 \h </w:instrText>
      </w:r>
      <w:r>
        <w:fldChar w:fldCharType="separate"/>
      </w:r>
      <w:r>
        <w:t>81</w:t>
      </w:r>
      <w:r>
        <w:fldChar w:fldCharType="end"/>
      </w:r>
    </w:p>
    <w:p w14:paraId="77274D85" w14:textId="6DFC065D" w:rsidR="00A911F2" w:rsidRDefault="00A911F2">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_Toc138887772 \h </w:instrText>
      </w:r>
      <w:r>
        <w:fldChar w:fldCharType="separate"/>
      </w:r>
      <w:r>
        <w:t>81</w:t>
      </w:r>
      <w:r>
        <w:fldChar w:fldCharType="end"/>
      </w:r>
    </w:p>
    <w:p w14:paraId="39D5E8DE" w14:textId="1A877BB5" w:rsidR="00A911F2" w:rsidRDefault="00A911F2">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_Toc138887773 \h </w:instrText>
      </w:r>
      <w:r>
        <w:fldChar w:fldCharType="separate"/>
      </w:r>
      <w:r>
        <w:t>82</w:t>
      </w:r>
      <w:r>
        <w:fldChar w:fldCharType="end"/>
      </w:r>
    </w:p>
    <w:p w14:paraId="5E5368BC" w14:textId="630AF240" w:rsidR="00A911F2" w:rsidRDefault="00A911F2">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_Toc138887774 \h </w:instrText>
      </w:r>
      <w:r>
        <w:fldChar w:fldCharType="separate"/>
      </w:r>
      <w:r>
        <w:t>82</w:t>
      </w:r>
      <w:r>
        <w:fldChar w:fldCharType="end"/>
      </w:r>
    </w:p>
    <w:p w14:paraId="40E5D734" w14:textId="4F1A1623" w:rsidR="00A911F2" w:rsidRDefault="00A911F2">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_Toc138887775 \h </w:instrText>
      </w:r>
      <w:r>
        <w:fldChar w:fldCharType="separate"/>
      </w:r>
      <w:r>
        <w:t>82</w:t>
      </w:r>
      <w:r>
        <w:fldChar w:fldCharType="end"/>
      </w:r>
    </w:p>
    <w:p w14:paraId="4C7DB6BD" w14:textId="767B0940" w:rsidR="00A911F2" w:rsidRDefault="00A911F2">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_Toc138887776 \h </w:instrText>
      </w:r>
      <w:r>
        <w:fldChar w:fldCharType="separate"/>
      </w:r>
      <w:r>
        <w:t>82</w:t>
      </w:r>
      <w:r>
        <w:fldChar w:fldCharType="end"/>
      </w:r>
    </w:p>
    <w:p w14:paraId="0DD84A21" w14:textId="7DED873A" w:rsidR="00A911F2" w:rsidRDefault="00A911F2">
      <w:pPr>
        <w:pStyle w:val="TOC5"/>
        <w:rPr>
          <w:rFonts w:asciiTheme="minorHAnsi" w:eastAsiaTheme="minorEastAsia" w:hAnsiTheme="minorHAnsi" w:cstheme="minorBidi"/>
          <w:sz w:val="22"/>
          <w:szCs w:val="22"/>
          <w:lang w:eastAsia="en-GB"/>
        </w:rPr>
      </w:pPr>
      <w:r>
        <w:lastRenderedPageBreak/>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_Toc138887777 \h </w:instrText>
      </w:r>
      <w:r>
        <w:fldChar w:fldCharType="separate"/>
      </w:r>
      <w:r>
        <w:t>82</w:t>
      </w:r>
      <w:r>
        <w:fldChar w:fldCharType="end"/>
      </w:r>
    </w:p>
    <w:p w14:paraId="3DA082D2" w14:textId="0B15EDB6" w:rsidR="00A911F2" w:rsidRDefault="00A911F2">
      <w:pPr>
        <w:pStyle w:val="TOC5"/>
        <w:rPr>
          <w:rFonts w:asciiTheme="minorHAnsi" w:eastAsiaTheme="minorEastAsia" w:hAnsiTheme="minorHAnsi" w:cstheme="minorBidi"/>
          <w:sz w:val="22"/>
          <w:szCs w:val="22"/>
          <w:lang w:eastAsia="en-GB"/>
        </w:rPr>
      </w:pPr>
      <w:r>
        <w:t>6.2A.3.2.5</w:t>
      </w:r>
      <w:r>
        <w:rPr>
          <w:rFonts w:asciiTheme="minorHAnsi" w:eastAsiaTheme="minorEastAsia" w:hAnsiTheme="minorHAnsi" w:cstheme="minorBidi"/>
          <w:sz w:val="22"/>
          <w:szCs w:val="22"/>
          <w:lang w:eastAsia="en-GB"/>
        </w:rPr>
        <w:tab/>
      </w:r>
      <w:r>
        <w:t>Void</w:t>
      </w:r>
      <w:r>
        <w:tab/>
      </w:r>
      <w:r>
        <w:fldChar w:fldCharType="begin"/>
      </w:r>
      <w:r>
        <w:instrText xml:space="preserve"> PAGEREF _Toc138887778 \h </w:instrText>
      </w:r>
      <w:r>
        <w:fldChar w:fldCharType="separate"/>
      </w:r>
      <w:r>
        <w:t>82</w:t>
      </w:r>
      <w:r>
        <w:fldChar w:fldCharType="end"/>
      </w:r>
    </w:p>
    <w:p w14:paraId="51C779EB" w14:textId="15B7812E" w:rsidR="00A911F2" w:rsidRDefault="00A911F2">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_Toc138887779 \h </w:instrText>
      </w:r>
      <w:r>
        <w:fldChar w:fldCharType="separate"/>
      </w:r>
      <w:r>
        <w:t>82</w:t>
      </w:r>
      <w:r>
        <w:fldChar w:fldCharType="end"/>
      </w:r>
    </w:p>
    <w:p w14:paraId="6C9D1F15" w14:textId="3CCAE95F" w:rsidR="00A911F2" w:rsidRDefault="00A911F2">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_Toc138887780 \h </w:instrText>
      </w:r>
      <w:r>
        <w:fldChar w:fldCharType="separate"/>
      </w:r>
      <w:r>
        <w:t>82</w:t>
      </w:r>
      <w:r>
        <w:fldChar w:fldCharType="end"/>
      </w:r>
    </w:p>
    <w:p w14:paraId="62BE6C5A" w14:textId="4BD73479" w:rsidR="00A911F2" w:rsidRDefault="00A911F2">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_Toc138887781 \h </w:instrText>
      </w:r>
      <w:r>
        <w:fldChar w:fldCharType="separate"/>
      </w:r>
      <w:r>
        <w:t>82</w:t>
      </w:r>
      <w:r>
        <w:fldChar w:fldCharType="end"/>
      </w:r>
    </w:p>
    <w:p w14:paraId="3E4F9F1F" w14:textId="10C516B2" w:rsidR="00A911F2" w:rsidRDefault="00A911F2">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_Toc138887782 \h </w:instrText>
      </w:r>
      <w:r>
        <w:fldChar w:fldCharType="separate"/>
      </w:r>
      <w:r>
        <w:t>82</w:t>
      </w:r>
      <w:r>
        <w:fldChar w:fldCharType="end"/>
      </w:r>
    </w:p>
    <w:p w14:paraId="0F984DB8" w14:textId="7F95374D" w:rsidR="00A911F2" w:rsidRDefault="00A911F2">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_Toc138887783 \h </w:instrText>
      </w:r>
      <w:r>
        <w:fldChar w:fldCharType="separate"/>
      </w:r>
      <w:r>
        <w:t>82</w:t>
      </w:r>
      <w:r>
        <w:fldChar w:fldCharType="end"/>
      </w:r>
    </w:p>
    <w:p w14:paraId="60EA3D12" w14:textId="421C45AE" w:rsidR="00A911F2" w:rsidRDefault="00A911F2">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_Toc138887784 \h </w:instrText>
      </w:r>
      <w:r>
        <w:fldChar w:fldCharType="separate"/>
      </w:r>
      <w:r>
        <w:t>82</w:t>
      </w:r>
      <w:r>
        <w:fldChar w:fldCharType="end"/>
      </w:r>
    </w:p>
    <w:p w14:paraId="1535C258" w14:textId="53A68B83"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6.2A.3.4</w:t>
      </w:r>
      <w:r>
        <w:rPr>
          <w:rFonts w:asciiTheme="minorHAnsi" w:eastAsiaTheme="minorEastAsia" w:hAnsiTheme="minorHAnsi" w:cstheme="minorBidi"/>
          <w:sz w:val="22"/>
          <w:szCs w:val="22"/>
          <w:lang w:eastAsia="en-GB"/>
        </w:rPr>
        <w:tab/>
      </w:r>
      <w:r w:rsidRPr="006E0BFF">
        <w:rPr>
          <w:rFonts w:eastAsia="Malgun Gothic"/>
        </w:rPr>
        <w:t>A-MPR for CA_NS_203</w:t>
      </w:r>
      <w:r>
        <w:tab/>
      </w:r>
      <w:r>
        <w:fldChar w:fldCharType="begin"/>
      </w:r>
      <w:r>
        <w:instrText xml:space="preserve"> PAGEREF _Toc138887785 \h </w:instrText>
      </w:r>
      <w:r>
        <w:fldChar w:fldCharType="separate"/>
      </w:r>
      <w:r>
        <w:t>82</w:t>
      </w:r>
      <w:r>
        <w:fldChar w:fldCharType="end"/>
      </w:r>
    </w:p>
    <w:p w14:paraId="4A6D6589" w14:textId="481EE345"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6.2A.3.4.1</w:t>
      </w:r>
      <w:r>
        <w:rPr>
          <w:rFonts w:asciiTheme="minorHAnsi" w:eastAsiaTheme="minorEastAsia" w:hAnsiTheme="minorHAnsi" w:cstheme="minorBidi"/>
          <w:sz w:val="22"/>
          <w:szCs w:val="22"/>
          <w:lang w:eastAsia="en-GB"/>
        </w:rPr>
        <w:tab/>
      </w:r>
      <w:r w:rsidRPr="006E0BFF">
        <w:rPr>
          <w:rFonts w:eastAsia="Malgun Gothic"/>
        </w:rPr>
        <w:t>A-MPR for CA_NS_203 for power class 1</w:t>
      </w:r>
      <w:r>
        <w:tab/>
      </w:r>
      <w:r>
        <w:fldChar w:fldCharType="begin"/>
      </w:r>
      <w:r>
        <w:instrText xml:space="preserve"> PAGEREF _Toc138887786 \h </w:instrText>
      </w:r>
      <w:r>
        <w:fldChar w:fldCharType="separate"/>
      </w:r>
      <w:r>
        <w:t>82</w:t>
      </w:r>
      <w:r>
        <w:fldChar w:fldCharType="end"/>
      </w:r>
    </w:p>
    <w:p w14:paraId="61DD221E" w14:textId="3F19D522"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6.2A.3.4.2</w:t>
      </w:r>
      <w:r>
        <w:rPr>
          <w:rFonts w:asciiTheme="minorHAnsi" w:eastAsiaTheme="minorEastAsia" w:hAnsiTheme="minorHAnsi" w:cstheme="minorBidi"/>
          <w:sz w:val="22"/>
          <w:szCs w:val="22"/>
          <w:lang w:eastAsia="en-GB"/>
        </w:rPr>
        <w:tab/>
      </w:r>
      <w:r w:rsidRPr="006E0BFF">
        <w:rPr>
          <w:rFonts w:eastAsia="Malgun Gothic"/>
        </w:rPr>
        <w:t>A-MPR for CA_NS_203 for power class 2</w:t>
      </w:r>
      <w:r>
        <w:tab/>
      </w:r>
      <w:r>
        <w:fldChar w:fldCharType="begin"/>
      </w:r>
      <w:r>
        <w:instrText xml:space="preserve"> PAGEREF _Toc138887787 \h </w:instrText>
      </w:r>
      <w:r>
        <w:fldChar w:fldCharType="separate"/>
      </w:r>
      <w:r>
        <w:t>82</w:t>
      </w:r>
      <w:r>
        <w:fldChar w:fldCharType="end"/>
      </w:r>
    </w:p>
    <w:p w14:paraId="7B72C192" w14:textId="1CCA55D8"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6.2A.3.4.3</w:t>
      </w:r>
      <w:r>
        <w:rPr>
          <w:rFonts w:asciiTheme="minorHAnsi" w:eastAsiaTheme="minorEastAsia" w:hAnsiTheme="minorHAnsi" w:cstheme="minorBidi"/>
          <w:sz w:val="22"/>
          <w:szCs w:val="22"/>
          <w:lang w:eastAsia="en-GB"/>
        </w:rPr>
        <w:tab/>
      </w:r>
      <w:r w:rsidRPr="006E0BFF">
        <w:rPr>
          <w:rFonts w:eastAsia="Malgun Gothic"/>
        </w:rPr>
        <w:t>A-MPR for CA_NS_203 for power class 3</w:t>
      </w:r>
      <w:r>
        <w:tab/>
      </w:r>
      <w:r>
        <w:fldChar w:fldCharType="begin"/>
      </w:r>
      <w:r>
        <w:instrText xml:space="preserve"> PAGEREF _Toc138887788 \h </w:instrText>
      </w:r>
      <w:r>
        <w:fldChar w:fldCharType="separate"/>
      </w:r>
      <w:r>
        <w:t>82</w:t>
      </w:r>
      <w:r>
        <w:fldChar w:fldCharType="end"/>
      </w:r>
    </w:p>
    <w:p w14:paraId="7C78F4B9" w14:textId="525FDE59"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6.2A.3.4.4</w:t>
      </w:r>
      <w:r>
        <w:rPr>
          <w:rFonts w:asciiTheme="minorHAnsi" w:eastAsiaTheme="minorEastAsia" w:hAnsiTheme="minorHAnsi" w:cstheme="minorBidi"/>
          <w:sz w:val="22"/>
          <w:szCs w:val="22"/>
          <w:lang w:eastAsia="en-GB"/>
        </w:rPr>
        <w:tab/>
      </w:r>
      <w:r w:rsidRPr="006E0BFF">
        <w:rPr>
          <w:rFonts w:eastAsia="Malgun Gothic"/>
        </w:rPr>
        <w:t>A-MPR for CA_NS_203 for power class 4</w:t>
      </w:r>
      <w:r>
        <w:tab/>
      </w:r>
      <w:r>
        <w:fldChar w:fldCharType="begin"/>
      </w:r>
      <w:r>
        <w:instrText xml:space="preserve"> PAGEREF _Toc138887789 \h </w:instrText>
      </w:r>
      <w:r>
        <w:fldChar w:fldCharType="separate"/>
      </w:r>
      <w:r>
        <w:t>83</w:t>
      </w:r>
      <w:r>
        <w:fldChar w:fldCharType="end"/>
      </w:r>
    </w:p>
    <w:p w14:paraId="4751529F" w14:textId="24F541A7"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6.2A.3.4.5</w:t>
      </w:r>
      <w:r>
        <w:rPr>
          <w:rFonts w:asciiTheme="minorHAnsi" w:eastAsiaTheme="minorEastAsia" w:hAnsiTheme="minorHAnsi" w:cstheme="minorBidi"/>
          <w:sz w:val="22"/>
          <w:szCs w:val="22"/>
          <w:lang w:eastAsia="en-GB"/>
        </w:rPr>
        <w:tab/>
      </w:r>
      <w:r w:rsidRPr="006E0BFF">
        <w:rPr>
          <w:rFonts w:eastAsia="Malgun Gothic"/>
        </w:rPr>
        <w:t>A-MPR for CA_NS_203 for power class 5</w:t>
      </w:r>
      <w:r>
        <w:tab/>
      </w:r>
      <w:r>
        <w:fldChar w:fldCharType="begin"/>
      </w:r>
      <w:r>
        <w:instrText xml:space="preserve"> PAGEREF _Toc138887790 \h </w:instrText>
      </w:r>
      <w:r>
        <w:fldChar w:fldCharType="separate"/>
      </w:r>
      <w:r>
        <w:t>83</w:t>
      </w:r>
      <w:r>
        <w:fldChar w:fldCharType="end"/>
      </w:r>
    </w:p>
    <w:p w14:paraId="15DB6984" w14:textId="235C5804" w:rsidR="00A911F2" w:rsidRDefault="00A911F2">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_Toc138887791 \h </w:instrText>
      </w:r>
      <w:r>
        <w:fldChar w:fldCharType="separate"/>
      </w:r>
      <w:r>
        <w:t>83</w:t>
      </w:r>
      <w:r>
        <w:fldChar w:fldCharType="end"/>
      </w:r>
    </w:p>
    <w:p w14:paraId="1D6BB8EF" w14:textId="4F3E7A0E" w:rsidR="00A911F2" w:rsidRDefault="00A911F2">
      <w:pPr>
        <w:pStyle w:val="TOC4"/>
        <w:rPr>
          <w:rFonts w:asciiTheme="minorHAnsi" w:eastAsiaTheme="minorEastAsia" w:hAnsiTheme="minorHAnsi" w:cstheme="minorBidi"/>
          <w:sz w:val="22"/>
          <w:szCs w:val="22"/>
          <w:lang w:eastAsia="en-GB"/>
        </w:rPr>
      </w:pPr>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_Toc138887792 \h </w:instrText>
      </w:r>
      <w:r>
        <w:fldChar w:fldCharType="separate"/>
      </w:r>
      <w:r>
        <w:t>83</w:t>
      </w:r>
      <w:r>
        <w:fldChar w:fldCharType="end"/>
      </w:r>
    </w:p>
    <w:p w14:paraId="48A26358" w14:textId="7495E066" w:rsidR="00A911F2" w:rsidRDefault="00A911F2">
      <w:pPr>
        <w:pStyle w:val="TOC4"/>
        <w:rPr>
          <w:rFonts w:asciiTheme="minorHAnsi" w:eastAsiaTheme="minorEastAsia" w:hAnsiTheme="minorHAnsi" w:cstheme="minorBidi"/>
          <w:sz w:val="22"/>
          <w:szCs w:val="22"/>
          <w:lang w:eastAsia="en-GB"/>
        </w:rPr>
      </w:pPr>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_Toc138887793 \h </w:instrText>
      </w:r>
      <w:r>
        <w:fldChar w:fldCharType="separate"/>
      </w:r>
      <w:r>
        <w:t>84</w:t>
      </w:r>
      <w:r>
        <w:fldChar w:fldCharType="end"/>
      </w:r>
    </w:p>
    <w:p w14:paraId="18C9FB7E" w14:textId="5592ACD6" w:rsidR="00A911F2" w:rsidRDefault="00A911F2">
      <w:pPr>
        <w:pStyle w:val="TOC3"/>
        <w:rPr>
          <w:rFonts w:asciiTheme="minorHAnsi" w:eastAsiaTheme="minorEastAsia" w:hAnsiTheme="minorHAnsi" w:cstheme="minorBidi"/>
          <w:sz w:val="22"/>
          <w:szCs w:val="22"/>
          <w:lang w:eastAsia="en-GB"/>
        </w:rPr>
      </w:pPr>
      <w:r>
        <w:t>6.2A.5</w:t>
      </w:r>
      <w:r>
        <w:rPr>
          <w:rFonts w:asciiTheme="minorHAnsi" w:eastAsiaTheme="minorEastAsia" w:hAnsiTheme="minorHAnsi" w:cstheme="minorBidi"/>
          <w:sz w:val="22"/>
          <w:szCs w:val="22"/>
          <w:lang w:eastAsia="en-GB"/>
        </w:rPr>
        <w:tab/>
      </w:r>
      <w:r>
        <w:t>Requirements for UL gap (</w:t>
      </w:r>
      <w:r w:rsidRPr="006E0BFF">
        <w:rPr>
          <w:i/>
          <w:iCs/>
        </w:rPr>
        <w:t>ul-GapFR2-r17</w:t>
      </w:r>
      <w:r>
        <w:t>) for TX power management in CA</w:t>
      </w:r>
      <w:r>
        <w:tab/>
      </w:r>
      <w:r>
        <w:fldChar w:fldCharType="begin"/>
      </w:r>
      <w:r>
        <w:instrText xml:space="preserve"> PAGEREF _Toc138887794 \h </w:instrText>
      </w:r>
      <w:r>
        <w:fldChar w:fldCharType="separate"/>
      </w:r>
      <w:r>
        <w:t>85</w:t>
      </w:r>
      <w:r>
        <w:fldChar w:fldCharType="end"/>
      </w:r>
    </w:p>
    <w:p w14:paraId="17C1C00E" w14:textId="16BF1E76" w:rsidR="00A911F2" w:rsidRDefault="00A911F2">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_Toc138887795 \h </w:instrText>
      </w:r>
      <w:r>
        <w:fldChar w:fldCharType="separate"/>
      </w:r>
      <w:r>
        <w:t>85</w:t>
      </w:r>
      <w:r>
        <w:fldChar w:fldCharType="end"/>
      </w:r>
    </w:p>
    <w:p w14:paraId="7EF1A429" w14:textId="13D52CAB" w:rsidR="00A911F2" w:rsidRDefault="00A911F2">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_Toc138887796 \h </w:instrText>
      </w:r>
      <w:r>
        <w:fldChar w:fldCharType="separate"/>
      </w:r>
      <w:r>
        <w:t>85</w:t>
      </w:r>
      <w:r>
        <w:fldChar w:fldCharType="end"/>
      </w:r>
    </w:p>
    <w:p w14:paraId="1733B940" w14:textId="5A9D9979" w:rsidR="00A911F2" w:rsidRDefault="00A911F2">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_Toc138887797 \h </w:instrText>
      </w:r>
      <w:r>
        <w:fldChar w:fldCharType="separate"/>
      </w:r>
      <w:r>
        <w:t>85</w:t>
      </w:r>
      <w:r>
        <w:fldChar w:fldCharType="end"/>
      </w:r>
    </w:p>
    <w:p w14:paraId="36568592" w14:textId="49ADCFD4" w:rsidR="00A911F2" w:rsidRDefault="00A911F2">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_Toc138887798 \h </w:instrText>
      </w:r>
      <w:r>
        <w:fldChar w:fldCharType="separate"/>
      </w:r>
      <w:r>
        <w:t>86</w:t>
      </w:r>
      <w:r>
        <w:fldChar w:fldCharType="end"/>
      </w:r>
    </w:p>
    <w:p w14:paraId="304F0A28" w14:textId="30961491" w:rsidR="00A911F2" w:rsidRDefault="00A911F2">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_Toc138887799 \h </w:instrText>
      </w:r>
      <w:r>
        <w:fldChar w:fldCharType="separate"/>
      </w:r>
      <w:r>
        <w:t>87</w:t>
      </w:r>
      <w:r>
        <w:fldChar w:fldCharType="end"/>
      </w:r>
    </w:p>
    <w:p w14:paraId="63456B62" w14:textId="0E0CB621" w:rsidR="00A911F2" w:rsidRDefault="00A911F2">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_Toc138887800 \h </w:instrText>
      </w:r>
      <w:r>
        <w:fldChar w:fldCharType="separate"/>
      </w:r>
      <w:r>
        <w:t>88</w:t>
      </w:r>
      <w:r>
        <w:fldChar w:fldCharType="end"/>
      </w:r>
    </w:p>
    <w:p w14:paraId="79357A0C" w14:textId="0EECD949" w:rsidR="00A911F2" w:rsidRDefault="00A911F2">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_Toc138887801 \h </w:instrText>
      </w:r>
      <w:r>
        <w:fldChar w:fldCharType="separate"/>
      </w:r>
      <w:r>
        <w:t>89</w:t>
      </w:r>
      <w:r>
        <w:fldChar w:fldCharType="end"/>
      </w:r>
    </w:p>
    <w:p w14:paraId="13980A56" w14:textId="06B6C7E6" w:rsidR="00A911F2" w:rsidRDefault="00A911F2">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_Toc138887802 \h </w:instrText>
      </w:r>
      <w:r>
        <w:fldChar w:fldCharType="separate"/>
      </w:r>
      <w:r>
        <w:t>90</w:t>
      </w:r>
      <w:r>
        <w:fldChar w:fldCharType="end"/>
      </w:r>
    </w:p>
    <w:p w14:paraId="4AD12EFA" w14:textId="10884B17" w:rsidR="00A911F2" w:rsidRDefault="00A911F2">
      <w:pPr>
        <w:pStyle w:val="TOC4"/>
        <w:rPr>
          <w:rFonts w:asciiTheme="minorHAnsi" w:eastAsiaTheme="minorEastAsia" w:hAnsiTheme="minorHAnsi" w:cstheme="minorBidi"/>
          <w:sz w:val="22"/>
          <w:szCs w:val="22"/>
          <w:lang w:eastAsia="en-GB"/>
        </w:rPr>
      </w:pPr>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_Toc138887803 \h </w:instrText>
      </w:r>
      <w:r>
        <w:fldChar w:fldCharType="separate"/>
      </w:r>
      <w:r>
        <w:t>90</w:t>
      </w:r>
      <w:r>
        <w:fldChar w:fldCharType="end"/>
      </w:r>
    </w:p>
    <w:p w14:paraId="56040D54" w14:textId="1E173DC2" w:rsidR="00A911F2" w:rsidRDefault="00A911F2">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_Toc138887804 \h </w:instrText>
      </w:r>
      <w:r>
        <w:fldChar w:fldCharType="separate"/>
      </w:r>
      <w:r>
        <w:t>91</w:t>
      </w:r>
      <w:r>
        <w:fldChar w:fldCharType="end"/>
      </w:r>
    </w:p>
    <w:p w14:paraId="7480278E" w14:textId="3FAF889D" w:rsidR="00A911F2" w:rsidRDefault="00A911F2">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_Toc138887805 \h </w:instrText>
      </w:r>
      <w:r>
        <w:fldChar w:fldCharType="separate"/>
      </w:r>
      <w:r>
        <w:t>91</w:t>
      </w:r>
      <w:r>
        <w:fldChar w:fldCharType="end"/>
      </w:r>
    </w:p>
    <w:p w14:paraId="737A5CD5" w14:textId="154E4C5E" w:rsidR="00A911F2" w:rsidRDefault="00A911F2">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_Toc138887806 \h </w:instrText>
      </w:r>
      <w:r>
        <w:fldChar w:fldCharType="separate"/>
      </w:r>
      <w:r>
        <w:t>92</w:t>
      </w:r>
      <w:r>
        <w:fldChar w:fldCharType="end"/>
      </w:r>
    </w:p>
    <w:p w14:paraId="38484719" w14:textId="4410627B" w:rsidR="00A911F2" w:rsidRDefault="00A911F2">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_Toc138887807 \h </w:instrText>
      </w:r>
      <w:r>
        <w:fldChar w:fldCharType="separate"/>
      </w:r>
      <w:r>
        <w:t>92</w:t>
      </w:r>
      <w:r>
        <w:fldChar w:fldCharType="end"/>
      </w:r>
    </w:p>
    <w:p w14:paraId="47DC5D54" w14:textId="630277DF" w:rsidR="00A911F2" w:rsidRDefault="00A911F2">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_Toc138887808 \h </w:instrText>
      </w:r>
      <w:r>
        <w:fldChar w:fldCharType="separate"/>
      </w:r>
      <w:r>
        <w:t>92</w:t>
      </w:r>
      <w:r>
        <w:fldChar w:fldCharType="end"/>
      </w:r>
    </w:p>
    <w:p w14:paraId="6BF531C9" w14:textId="7294C524" w:rsidR="00A911F2" w:rsidRDefault="00A911F2">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_Toc138887809 \h </w:instrText>
      </w:r>
      <w:r>
        <w:fldChar w:fldCharType="separate"/>
      </w:r>
      <w:r>
        <w:t>92</w:t>
      </w:r>
      <w:r>
        <w:fldChar w:fldCharType="end"/>
      </w:r>
    </w:p>
    <w:p w14:paraId="3883D6CB" w14:textId="4B9E3170" w:rsidR="00A911F2" w:rsidRDefault="00A911F2">
      <w:pPr>
        <w:pStyle w:val="TOC4"/>
        <w:rPr>
          <w:rFonts w:asciiTheme="minorHAnsi" w:eastAsiaTheme="minorEastAsia" w:hAnsiTheme="minorHAnsi" w:cstheme="minorBidi"/>
          <w:sz w:val="22"/>
          <w:szCs w:val="22"/>
          <w:lang w:eastAsia="en-GB"/>
        </w:rPr>
      </w:pPr>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_Toc138887810 \h </w:instrText>
      </w:r>
      <w:r>
        <w:fldChar w:fldCharType="separate"/>
      </w:r>
      <w:r>
        <w:t>92</w:t>
      </w:r>
      <w:r>
        <w:fldChar w:fldCharType="end"/>
      </w:r>
    </w:p>
    <w:p w14:paraId="34D3FD71" w14:textId="3E95671F" w:rsidR="00A911F2" w:rsidRDefault="00A911F2">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_Toc138887811 \h </w:instrText>
      </w:r>
      <w:r>
        <w:fldChar w:fldCharType="separate"/>
      </w:r>
      <w:r>
        <w:t>92</w:t>
      </w:r>
      <w:r>
        <w:fldChar w:fldCharType="end"/>
      </w:r>
    </w:p>
    <w:p w14:paraId="43AEADC5" w14:textId="5F8F877D" w:rsidR="00A911F2" w:rsidRDefault="00A911F2">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_Toc138887812 \h </w:instrText>
      </w:r>
      <w:r>
        <w:fldChar w:fldCharType="separate"/>
      </w:r>
      <w:r>
        <w:t>92</w:t>
      </w:r>
      <w:r>
        <w:fldChar w:fldCharType="end"/>
      </w:r>
    </w:p>
    <w:p w14:paraId="1F4D309D" w14:textId="10E32D18" w:rsidR="00A911F2" w:rsidRDefault="00A911F2">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_Toc138887813 \h </w:instrText>
      </w:r>
      <w:r>
        <w:fldChar w:fldCharType="separate"/>
      </w:r>
      <w:r>
        <w:t>93</w:t>
      </w:r>
      <w:r>
        <w:fldChar w:fldCharType="end"/>
      </w:r>
    </w:p>
    <w:p w14:paraId="6F4ECCE7" w14:textId="5B379C03" w:rsidR="00A911F2" w:rsidRDefault="00A911F2">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_Toc138887814 \h </w:instrText>
      </w:r>
      <w:r>
        <w:fldChar w:fldCharType="separate"/>
      </w:r>
      <w:r>
        <w:t>93</w:t>
      </w:r>
      <w:r>
        <w:fldChar w:fldCharType="end"/>
      </w:r>
    </w:p>
    <w:p w14:paraId="3D1799E7" w14:textId="6F5D1E67" w:rsidR="00A911F2" w:rsidRDefault="00A911F2">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_Toc138887815 \h </w:instrText>
      </w:r>
      <w:r>
        <w:fldChar w:fldCharType="separate"/>
      </w:r>
      <w:r>
        <w:t>93</w:t>
      </w:r>
      <w:r>
        <w:fldChar w:fldCharType="end"/>
      </w:r>
    </w:p>
    <w:p w14:paraId="4D78009E" w14:textId="2A43D1B7" w:rsidR="00A911F2" w:rsidRDefault="00A911F2">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_Toc138887816 \h </w:instrText>
      </w:r>
      <w:r>
        <w:fldChar w:fldCharType="separate"/>
      </w:r>
      <w:r>
        <w:t>93</w:t>
      </w:r>
      <w:r>
        <w:fldChar w:fldCharType="end"/>
      </w:r>
    </w:p>
    <w:p w14:paraId="0FBC951A" w14:textId="1795A5D7" w:rsidR="00A911F2" w:rsidRDefault="00A911F2">
      <w:pPr>
        <w:pStyle w:val="TOC4"/>
        <w:rPr>
          <w:rFonts w:asciiTheme="minorHAnsi" w:eastAsiaTheme="minorEastAsia" w:hAnsiTheme="minorHAnsi" w:cstheme="minorBidi"/>
          <w:sz w:val="22"/>
          <w:szCs w:val="22"/>
          <w:lang w:eastAsia="en-GB"/>
        </w:rPr>
      </w:pPr>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_Toc138887817 \h </w:instrText>
      </w:r>
      <w:r>
        <w:fldChar w:fldCharType="separate"/>
      </w:r>
      <w:r>
        <w:t>93</w:t>
      </w:r>
      <w:r>
        <w:fldChar w:fldCharType="end"/>
      </w:r>
    </w:p>
    <w:p w14:paraId="50B0C8E8" w14:textId="21DA13CA" w:rsidR="00A911F2" w:rsidRDefault="00A911F2">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_Toc138887818 \h </w:instrText>
      </w:r>
      <w:r>
        <w:fldChar w:fldCharType="separate"/>
      </w:r>
      <w:r>
        <w:t>93</w:t>
      </w:r>
      <w:r>
        <w:fldChar w:fldCharType="end"/>
      </w:r>
    </w:p>
    <w:p w14:paraId="29184A8B" w14:textId="0D0E482F" w:rsidR="00A911F2" w:rsidRDefault="00A911F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_Toc138887819 \h </w:instrText>
      </w:r>
      <w:r>
        <w:fldChar w:fldCharType="separate"/>
      </w:r>
      <w:r>
        <w:t>93</w:t>
      </w:r>
      <w:r>
        <w:fldChar w:fldCharType="end"/>
      </w:r>
    </w:p>
    <w:p w14:paraId="23F07D4E" w14:textId="7905B76C" w:rsidR="00A911F2" w:rsidRDefault="00A911F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_Toc138887820 \h </w:instrText>
      </w:r>
      <w:r>
        <w:fldChar w:fldCharType="separate"/>
      </w:r>
      <w:r>
        <w:t>93</w:t>
      </w:r>
      <w:r>
        <w:fldChar w:fldCharType="end"/>
      </w:r>
    </w:p>
    <w:p w14:paraId="5C03E5C3" w14:textId="43F5A13D" w:rsidR="00A911F2" w:rsidRDefault="00A911F2">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_Toc138887821 \h </w:instrText>
      </w:r>
      <w:r>
        <w:fldChar w:fldCharType="separate"/>
      </w:r>
      <w:r>
        <w:t>93</w:t>
      </w:r>
      <w:r>
        <w:fldChar w:fldCharType="end"/>
      </w:r>
    </w:p>
    <w:p w14:paraId="1C924E2C" w14:textId="728617BB" w:rsidR="00A911F2" w:rsidRDefault="00A911F2">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_Toc138887822 \h </w:instrText>
      </w:r>
      <w:r>
        <w:fldChar w:fldCharType="separate"/>
      </w:r>
      <w:r>
        <w:t>94</w:t>
      </w:r>
      <w:r>
        <w:fldChar w:fldCharType="end"/>
      </w:r>
    </w:p>
    <w:p w14:paraId="33CDA9C7" w14:textId="47454277" w:rsidR="00A911F2" w:rsidRDefault="00A911F2">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_Toc138887823 \h </w:instrText>
      </w:r>
      <w:r>
        <w:fldChar w:fldCharType="separate"/>
      </w:r>
      <w:r>
        <w:t>94</w:t>
      </w:r>
      <w:r>
        <w:fldChar w:fldCharType="end"/>
      </w:r>
    </w:p>
    <w:p w14:paraId="73F70F2E" w14:textId="6D2CB43A" w:rsidR="00A911F2" w:rsidRDefault="00A911F2">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_Toc138887824 \h </w:instrText>
      </w:r>
      <w:r>
        <w:fldChar w:fldCharType="separate"/>
      </w:r>
      <w:r>
        <w:t>94</w:t>
      </w:r>
      <w:r>
        <w:fldChar w:fldCharType="end"/>
      </w:r>
    </w:p>
    <w:p w14:paraId="680E5A62" w14:textId="394F609F" w:rsidR="00A911F2" w:rsidRDefault="00A911F2">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_Toc138887825 \h </w:instrText>
      </w:r>
      <w:r>
        <w:fldChar w:fldCharType="separate"/>
      </w:r>
      <w:r>
        <w:t>95</w:t>
      </w:r>
      <w:r>
        <w:fldChar w:fldCharType="end"/>
      </w:r>
    </w:p>
    <w:p w14:paraId="09AE596A" w14:textId="384C1203" w:rsidR="00A911F2" w:rsidRDefault="00A911F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_Toc138887826 \h </w:instrText>
      </w:r>
      <w:r>
        <w:fldChar w:fldCharType="separate"/>
      </w:r>
      <w:r>
        <w:t>95</w:t>
      </w:r>
      <w:r>
        <w:fldChar w:fldCharType="end"/>
      </w:r>
    </w:p>
    <w:p w14:paraId="00A8FBFF" w14:textId="05FE58C7" w:rsidR="00A911F2" w:rsidRDefault="00A911F2">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_Toc138887827 \h </w:instrText>
      </w:r>
      <w:r>
        <w:fldChar w:fldCharType="separate"/>
      </w:r>
      <w:r>
        <w:t>95</w:t>
      </w:r>
      <w:r>
        <w:fldChar w:fldCharType="end"/>
      </w:r>
    </w:p>
    <w:p w14:paraId="6DD819DC" w14:textId="166169BE" w:rsidR="00A911F2" w:rsidRDefault="00A911F2">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_Toc138887828 \h </w:instrText>
      </w:r>
      <w:r>
        <w:fldChar w:fldCharType="separate"/>
      </w:r>
      <w:r>
        <w:t>95</w:t>
      </w:r>
      <w:r>
        <w:fldChar w:fldCharType="end"/>
      </w:r>
    </w:p>
    <w:p w14:paraId="1664FDEB" w14:textId="1D9DB42C" w:rsidR="00A911F2" w:rsidRDefault="00A911F2">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_Toc138887829 \h </w:instrText>
      </w:r>
      <w:r>
        <w:fldChar w:fldCharType="separate"/>
      </w:r>
      <w:r>
        <w:t>96</w:t>
      </w:r>
      <w:r>
        <w:fldChar w:fldCharType="end"/>
      </w:r>
    </w:p>
    <w:p w14:paraId="3B6DDC17" w14:textId="7872B447" w:rsidR="00A911F2" w:rsidRDefault="00A911F2">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_Toc138887830 \h </w:instrText>
      </w:r>
      <w:r>
        <w:fldChar w:fldCharType="separate"/>
      </w:r>
      <w:r>
        <w:t>96</w:t>
      </w:r>
      <w:r>
        <w:fldChar w:fldCharType="end"/>
      </w:r>
    </w:p>
    <w:p w14:paraId="00A12F48" w14:textId="445CC6CB" w:rsidR="00A911F2" w:rsidRDefault="00A911F2">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_Toc138887831 \h </w:instrText>
      </w:r>
      <w:r>
        <w:fldChar w:fldCharType="separate"/>
      </w:r>
      <w:r>
        <w:t>96</w:t>
      </w:r>
      <w:r>
        <w:fldChar w:fldCharType="end"/>
      </w:r>
    </w:p>
    <w:p w14:paraId="429F973A" w14:textId="72499569" w:rsidR="00A911F2" w:rsidRDefault="00A911F2">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_Toc138887832 \h </w:instrText>
      </w:r>
      <w:r>
        <w:fldChar w:fldCharType="separate"/>
      </w:r>
      <w:r>
        <w:t>98</w:t>
      </w:r>
      <w:r>
        <w:fldChar w:fldCharType="end"/>
      </w:r>
    </w:p>
    <w:p w14:paraId="7F795D24" w14:textId="6854F3B3" w:rsidR="00A911F2" w:rsidRDefault="00A911F2">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_Toc138887833 \h </w:instrText>
      </w:r>
      <w:r>
        <w:fldChar w:fldCharType="separate"/>
      </w:r>
      <w:r>
        <w:t>98</w:t>
      </w:r>
      <w:r>
        <w:fldChar w:fldCharType="end"/>
      </w:r>
    </w:p>
    <w:p w14:paraId="6DF727E9" w14:textId="23431AA2" w:rsidR="00A911F2" w:rsidRDefault="00A911F2">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_Toc138887834 \h </w:instrText>
      </w:r>
      <w:r>
        <w:fldChar w:fldCharType="separate"/>
      </w:r>
      <w:r>
        <w:t>99</w:t>
      </w:r>
      <w:r>
        <w:fldChar w:fldCharType="end"/>
      </w:r>
    </w:p>
    <w:p w14:paraId="3DC2FCF9" w14:textId="6D7511F9" w:rsidR="00A911F2" w:rsidRDefault="00A911F2">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_Toc138887835 \h </w:instrText>
      </w:r>
      <w:r>
        <w:fldChar w:fldCharType="separate"/>
      </w:r>
      <w:r>
        <w:t>99</w:t>
      </w:r>
      <w:r>
        <w:fldChar w:fldCharType="end"/>
      </w:r>
    </w:p>
    <w:p w14:paraId="7C6FA283" w14:textId="33B26E17" w:rsidR="00A911F2" w:rsidRDefault="00A911F2">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_Toc138887836 \h </w:instrText>
      </w:r>
      <w:r>
        <w:fldChar w:fldCharType="separate"/>
      </w:r>
      <w:r>
        <w:t>100</w:t>
      </w:r>
      <w:r>
        <w:fldChar w:fldCharType="end"/>
      </w:r>
    </w:p>
    <w:p w14:paraId="61BA756C" w14:textId="008B1F8B" w:rsidR="00A911F2" w:rsidRDefault="00A911F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_Toc138887837 \h </w:instrText>
      </w:r>
      <w:r>
        <w:fldChar w:fldCharType="separate"/>
      </w:r>
      <w:r>
        <w:t>101</w:t>
      </w:r>
      <w:r>
        <w:fldChar w:fldCharType="end"/>
      </w:r>
    </w:p>
    <w:p w14:paraId="4937978F" w14:textId="70D15A2F" w:rsidR="00A911F2" w:rsidRDefault="00A911F2">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_Toc138887838 \h </w:instrText>
      </w:r>
      <w:r>
        <w:fldChar w:fldCharType="separate"/>
      </w:r>
      <w:r>
        <w:t>101</w:t>
      </w:r>
      <w:r>
        <w:fldChar w:fldCharType="end"/>
      </w:r>
    </w:p>
    <w:p w14:paraId="74BE354B" w14:textId="6DD280EE" w:rsidR="00A911F2" w:rsidRDefault="00A911F2">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_Toc138887839 \h </w:instrText>
      </w:r>
      <w:r>
        <w:fldChar w:fldCharType="separate"/>
      </w:r>
      <w:r>
        <w:t>101</w:t>
      </w:r>
      <w:r>
        <w:fldChar w:fldCharType="end"/>
      </w:r>
    </w:p>
    <w:p w14:paraId="400F711D" w14:textId="45720ED0" w:rsidR="00A911F2" w:rsidRDefault="00A911F2">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_Toc138887840 \h </w:instrText>
      </w:r>
      <w:r>
        <w:fldChar w:fldCharType="separate"/>
      </w:r>
      <w:r>
        <w:t>101</w:t>
      </w:r>
      <w:r>
        <w:fldChar w:fldCharType="end"/>
      </w:r>
    </w:p>
    <w:p w14:paraId="2B732A8C" w14:textId="57B329AF" w:rsidR="00A911F2" w:rsidRDefault="00A911F2">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_Toc138887841 \h </w:instrText>
      </w:r>
      <w:r>
        <w:fldChar w:fldCharType="separate"/>
      </w:r>
      <w:r>
        <w:t>102</w:t>
      </w:r>
      <w:r>
        <w:fldChar w:fldCharType="end"/>
      </w:r>
    </w:p>
    <w:p w14:paraId="7C33FB7F" w14:textId="6A5A02C0" w:rsidR="00A911F2" w:rsidRDefault="00A911F2">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_Toc138887842 \h </w:instrText>
      </w:r>
      <w:r>
        <w:fldChar w:fldCharType="separate"/>
      </w:r>
      <w:r>
        <w:t>102</w:t>
      </w:r>
      <w:r>
        <w:fldChar w:fldCharType="end"/>
      </w:r>
    </w:p>
    <w:p w14:paraId="714431A4" w14:textId="013349D2" w:rsidR="00A911F2" w:rsidRDefault="00A911F2">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_Toc138887843 \h </w:instrText>
      </w:r>
      <w:r>
        <w:fldChar w:fldCharType="separate"/>
      </w:r>
      <w:r>
        <w:t>102</w:t>
      </w:r>
      <w:r>
        <w:fldChar w:fldCharType="end"/>
      </w:r>
    </w:p>
    <w:p w14:paraId="6031602E" w14:textId="427AFA62" w:rsidR="00A911F2" w:rsidRDefault="00A911F2">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_Toc138887844 \h </w:instrText>
      </w:r>
      <w:r>
        <w:fldChar w:fldCharType="separate"/>
      </w:r>
      <w:r>
        <w:t>102</w:t>
      </w:r>
      <w:r>
        <w:fldChar w:fldCharType="end"/>
      </w:r>
    </w:p>
    <w:p w14:paraId="6143AB70" w14:textId="16D3BFBF" w:rsidR="00A911F2" w:rsidRDefault="00A911F2">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_Toc138887845 \h </w:instrText>
      </w:r>
      <w:r>
        <w:fldChar w:fldCharType="separate"/>
      </w:r>
      <w:r>
        <w:t>103</w:t>
      </w:r>
      <w:r>
        <w:fldChar w:fldCharType="end"/>
      </w:r>
    </w:p>
    <w:p w14:paraId="7C14C2A6" w14:textId="56167A7C" w:rsidR="00A911F2" w:rsidRDefault="00A911F2">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_Toc138887846 \h </w:instrText>
      </w:r>
      <w:r>
        <w:fldChar w:fldCharType="separate"/>
      </w:r>
      <w:r>
        <w:t>103</w:t>
      </w:r>
      <w:r>
        <w:fldChar w:fldCharType="end"/>
      </w:r>
    </w:p>
    <w:p w14:paraId="437C47C6" w14:textId="05590375" w:rsidR="00A911F2" w:rsidRDefault="00A911F2">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_Toc138887847 \h </w:instrText>
      </w:r>
      <w:r>
        <w:fldChar w:fldCharType="separate"/>
      </w:r>
      <w:r>
        <w:t>104</w:t>
      </w:r>
      <w:r>
        <w:fldChar w:fldCharType="end"/>
      </w:r>
    </w:p>
    <w:p w14:paraId="11DA5F4F" w14:textId="030740A0" w:rsidR="00A911F2" w:rsidRDefault="00A911F2">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_Toc138887848 \h </w:instrText>
      </w:r>
      <w:r>
        <w:fldChar w:fldCharType="separate"/>
      </w:r>
      <w:r>
        <w:t>104</w:t>
      </w:r>
      <w:r>
        <w:fldChar w:fldCharType="end"/>
      </w:r>
    </w:p>
    <w:p w14:paraId="01870E27" w14:textId="6C53FB18" w:rsidR="00A911F2" w:rsidRDefault="00A911F2">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_Toc138887849 \h </w:instrText>
      </w:r>
      <w:r>
        <w:fldChar w:fldCharType="separate"/>
      </w:r>
      <w:r>
        <w:t>104</w:t>
      </w:r>
      <w:r>
        <w:fldChar w:fldCharType="end"/>
      </w:r>
    </w:p>
    <w:p w14:paraId="3536A757" w14:textId="52C97BDE" w:rsidR="00A911F2" w:rsidRDefault="00A911F2">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_Toc138887850 \h </w:instrText>
      </w:r>
      <w:r>
        <w:fldChar w:fldCharType="separate"/>
      </w:r>
      <w:r>
        <w:t>105</w:t>
      </w:r>
      <w:r>
        <w:fldChar w:fldCharType="end"/>
      </w:r>
    </w:p>
    <w:p w14:paraId="0CBE7ECA" w14:textId="4CAC0D92"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6.3A.4.1</w:t>
      </w:r>
      <w:r>
        <w:rPr>
          <w:rFonts w:asciiTheme="minorHAnsi" w:eastAsiaTheme="minorEastAsia" w:hAnsiTheme="minorHAnsi" w:cstheme="minorBidi"/>
          <w:sz w:val="22"/>
          <w:szCs w:val="22"/>
          <w:lang w:eastAsia="en-GB"/>
        </w:rPr>
        <w:tab/>
      </w:r>
      <w:r w:rsidRPr="006E0BFF">
        <w:rPr>
          <w:rFonts w:eastAsia="Malgun Gothic"/>
        </w:rPr>
        <w:t>General</w:t>
      </w:r>
      <w:r>
        <w:tab/>
      </w:r>
      <w:r>
        <w:fldChar w:fldCharType="begin"/>
      </w:r>
      <w:r>
        <w:instrText xml:space="preserve"> PAGEREF _Toc138887851 \h </w:instrText>
      </w:r>
      <w:r>
        <w:fldChar w:fldCharType="separate"/>
      </w:r>
      <w:r>
        <w:t>105</w:t>
      </w:r>
      <w:r>
        <w:fldChar w:fldCharType="end"/>
      </w:r>
    </w:p>
    <w:p w14:paraId="0312C39F" w14:textId="5527235E" w:rsidR="00A911F2" w:rsidRDefault="00A911F2">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_Toc138887852 \h </w:instrText>
      </w:r>
      <w:r>
        <w:fldChar w:fldCharType="separate"/>
      </w:r>
      <w:r>
        <w:t>106</w:t>
      </w:r>
      <w:r>
        <w:fldChar w:fldCharType="end"/>
      </w:r>
    </w:p>
    <w:p w14:paraId="01E75763" w14:textId="7DDE8193" w:rsidR="00A911F2" w:rsidRDefault="00A911F2">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_Toc138887853 \h </w:instrText>
      </w:r>
      <w:r>
        <w:fldChar w:fldCharType="separate"/>
      </w:r>
      <w:r>
        <w:t>106</w:t>
      </w:r>
      <w:r>
        <w:fldChar w:fldCharType="end"/>
      </w:r>
    </w:p>
    <w:p w14:paraId="231017AB" w14:textId="6DD12F9E" w:rsidR="00A911F2" w:rsidRDefault="00A911F2">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_Toc138887854 \h </w:instrText>
      </w:r>
      <w:r>
        <w:fldChar w:fldCharType="separate"/>
      </w:r>
      <w:r>
        <w:t>106</w:t>
      </w:r>
      <w:r>
        <w:fldChar w:fldCharType="end"/>
      </w:r>
    </w:p>
    <w:p w14:paraId="3B68D1C6" w14:textId="2A34D559" w:rsidR="00A911F2" w:rsidRDefault="00A911F2">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_Toc138887855 \h </w:instrText>
      </w:r>
      <w:r>
        <w:fldChar w:fldCharType="separate"/>
      </w:r>
      <w:r>
        <w:t>106</w:t>
      </w:r>
      <w:r>
        <w:fldChar w:fldCharType="end"/>
      </w:r>
    </w:p>
    <w:p w14:paraId="3F445A88" w14:textId="72F29BCE" w:rsidR="00A911F2" w:rsidRDefault="00A911F2">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_Toc138887856 \h </w:instrText>
      </w:r>
      <w:r>
        <w:fldChar w:fldCharType="separate"/>
      </w:r>
      <w:r>
        <w:t>106</w:t>
      </w:r>
      <w:r>
        <w:fldChar w:fldCharType="end"/>
      </w:r>
    </w:p>
    <w:p w14:paraId="3C51DB0A" w14:textId="63629474" w:rsidR="00A911F2" w:rsidRDefault="00A911F2">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_Toc138887857 \h </w:instrText>
      </w:r>
      <w:r>
        <w:fldChar w:fldCharType="separate"/>
      </w:r>
      <w:r>
        <w:t>106</w:t>
      </w:r>
      <w:r>
        <w:fldChar w:fldCharType="end"/>
      </w:r>
    </w:p>
    <w:p w14:paraId="2B4CDAFD" w14:textId="35F8CEA3" w:rsidR="00A911F2" w:rsidRDefault="00A911F2">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_Toc138887858 \h </w:instrText>
      </w:r>
      <w:r>
        <w:fldChar w:fldCharType="separate"/>
      </w:r>
      <w:r>
        <w:t>106</w:t>
      </w:r>
      <w:r>
        <w:fldChar w:fldCharType="end"/>
      </w:r>
    </w:p>
    <w:p w14:paraId="3E79D2E8" w14:textId="41AB6741" w:rsidR="00A911F2" w:rsidRDefault="00A911F2">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_Toc138887859 \h </w:instrText>
      </w:r>
      <w:r>
        <w:fldChar w:fldCharType="separate"/>
      </w:r>
      <w:r>
        <w:t>106</w:t>
      </w:r>
      <w:r>
        <w:fldChar w:fldCharType="end"/>
      </w:r>
    </w:p>
    <w:p w14:paraId="629CF48E" w14:textId="4D4A4EDA" w:rsidR="00A911F2" w:rsidRDefault="00A911F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_Toc138887860 \h </w:instrText>
      </w:r>
      <w:r>
        <w:fldChar w:fldCharType="separate"/>
      </w:r>
      <w:r>
        <w:t>106</w:t>
      </w:r>
      <w:r>
        <w:fldChar w:fldCharType="end"/>
      </w:r>
    </w:p>
    <w:p w14:paraId="3A5EE977" w14:textId="3EA19370" w:rsidR="00A911F2" w:rsidRDefault="00A911F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_Toc138887861 \h </w:instrText>
      </w:r>
      <w:r>
        <w:fldChar w:fldCharType="separate"/>
      </w:r>
      <w:r>
        <w:t>106</w:t>
      </w:r>
      <w:r>
        <w:fldChar w:fldCharType="end"/>
      </w:r>
    </w:p>
    <w:p w14:paraId="662F5A10" w14:textId="0265433D" w:rsidR="00A911F2" w:rsidRDefault="00A911F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_Toc138887862 \h </w:instrText>
      </w:r>
      <w:r>
        <w:fldChar w:fldCharType="separate"/>
      </w:r>
      <w:r>
        <w:t>107</w:t>
      </w:r>
      <w:r>
        <w:fldChar w:fldCharType="end"/>
      </w:r>
    </w:p>
    <w:p w14:paraId="419EFDDD" w14:textId="76290F91" w:rsidR="00A911F2" w:rsidRDefault="00A911F2">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_Toc138887863 \h </w:instrText>
      </w:r>
      <w:r>
        <w:fldChar w:fldCharType="separate"/>
      </w:r>
      <w:r>
        <w:t>107</w:t>
      </w:r>
      <w:r>
        <w:fldChar w:fldCharType="end"/>
      </w:r>
    </w:p>
    <w:p w14:paraId="0B7DF043" w14:textId="008D4E55" w:rsidR="00A911F2" w:rsidRDefault="00A911F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_Toc138887864 \h </w:instrText>
      </w:r>
      <w:r>
        <w:fldChar w:fldCharType="separate"/>
      </w:r>
      <w:r>
        <w:t>107</w:t>
      </w:r>
      <w:r>
        <w:fldChar w:fldCharType="end"/>
      </w:r>
    </w:p>
    <w:p w14:paraId="7977002B" w14:textId="2D4C8272" w:rsidR="00A911F2" w:rsidRDefault="00A911F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_Toc138887865 \h </w:instrText>
      </w:r>
      <w:r>
        <w:fldChar w:fldCharType="separate"/>
      </w:r>
      <w:r>
        <w:t>109</w:t>
      </w:r>
      <w:r>
        <w:fldChar w:fldCharType="end"/>
      </w:r>
    </w:p>
    <w:p w14:paraId="654E7CE9" w14:textId="5E3982FF" w:rsidR="00A911F2" w:rsidRDefault="00A911F2">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_Toc138887866 \h </w:instrText>
      </w:r>
      <w:r>
        <w:fldChar w:fldCharType="separate"/>
      </w:r>
      <w:r>
        <w:t>109</w:t>
      </w:r>
      <w:r>
        <w:fldChar w:fldCharType="end"/>
      </w:r>
    </w:p>
    <w:p w14:paraId="0F1AEA43" w14:textId="131B3DDC" w:rsidR="00A911F2" w:rsidRDefault="00A911F2">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_Toc138887867 \h </w:instrText>
      </w:r>
      <w:r>
        <w:fldChar w:fldCharType="separate"/>
      </w:r>
      <w:r>
        <w:t>109</w:t>
      </w:r>
      <w:r>
        <w:fldChar w:fldCharType="end"/>
      </w:r>
    </w:p>
    <w:p w14:paraId="1699CA3C" w14:textId="5653B001" w:rsidR="00A911F2" w:rsidRDefault="00A911F2">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_Toc138887868 \h </w:instrText>
      </w:r>
      <w:r>
        <w:fldChar w:fldCharType="separate"/>
      </w:r>
      <w:r>
        <w:t>109</w:t>
      </w:r>
      <w:r>
        <w:fldChar w:fldCharType="end"/>
      </w:r>
    </w:p>
    <w:p w14:paraId="24F014A0" w14:textId="7D75DE92" w:rsidR="00A911F2" w:rsidRDefault="00A911F2">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_Toc138887869 \h </w:instrText>
      </w:r>
      <w:r>
        <w:fldChar w:fldCharType="separate"/>
      </w:r>
      <w:r>
        <w:t>109</w:t>
      </w:r>
      <w:r>
        <w:fldChar w:fldCharType="end"/>
      </w:r>
    </w:p>
    <w:p w14:paraId="2953F3C6" w14:textId="5A1B95AB" w:rsidR="00A911F2" w:rsidRDefault="00A911F2">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_Toc138887870 \h </w:instrText>
      </w:r>
      <w:r>
        <w:fldChar w:fldCharType="separate"/>
      </w:r>
      <w:r>
        <w:t>110</w:t>
      </w:r>
      <w:r>
        <w:fldChar w:fldCharType="end"/>
      </w:r>
    </w:p>
    <w:p w14:paraId="14BBCEDF" w14:textId="0B69893E" w:rsidR="00A911F2" w:rsidRDefault="00A911F2">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_Toc138887871 \h </w:instrText>
      </w:r>
      <w:r>
        <w:fldChar w:fldCharType="separate"/>
      </w:r>
      <w:r>
        <w:t>110</w:t>
      </w:r>
      <w:r>
        <w:fldChar w:fldCharType="end"/>
      </w:r>
    </w:p>
    <w:p w14:paraId="03FBEF9F" w14:textId="7F6A3CCF" w:rsidR="00A911F2" w:rsidRDefault="00A911F2">
      <w:pPr>
        <w:pStyle w:val="TOC5"/>
        <w:rPr>
          <w:rFonts w:asciiTheme="minorHAnsi" w:eastAsiaTheme="minorEastAsia" w:hAnsiTheme="minorHAnsi" w:cstheme="minorBidi"/>
          <w:sz w:val="22"/>
          <w:szCs w:val="22"/>
          <w:lang w:eastAsia="en-GB"/>
        </w:rPr>
      </w:pPr>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_Toc138887872 \h </w:instrText>
      </w:r>
      <w:r>
        <w:fldChar w:fldCharType="separate"/>
      </w:r>
      <w:r>
        <w:t>110</w:t>
      </w:r>
      <w:r>
        <w:fldChar w:fldCharType="end"/>
      </w:r>
    </w:p>
    <w:p w14:paraId="7324597C" w14:textId="300DCD63" w:rsidR="00A911F2" w:rsidRDefault="00A911F2">
      <w:pPr>
        <w:pStyle w:val="TOC5"/>
        <w:rPr>
          <w:rFonts w:asciiTheme="minorHAnsi" w:eastAsiaTheme="minorEastAsia" w:hAnsiTheme="minorHAnsi" w:cstheme="minorBidi"/>
          <w:sz w:val="22"/>
          <w:szCs w:val="22"/>
          <w:lang w:eastAsia="en-GB"/>
        </w:rPr>
      </w:pPr>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_Toc138887873 \h </w:instrText>
      </w:r>
      <w:r>
        <w:fldChar w:fldCharType="separate"/>
      </w:r>
      <w:r>
        <w:t>110</w:t>
      </w:r>
      <w:r>
        <w:fldChar w:fldCharType="end"/>
      </w:r>
    </w:p>
    <w:p w14:paraId="5489E920" w14:textId="5C3889C3" w:rsidR="00A911F2" w:rsidRDefault="00A911F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_Toc138887874 \h </w:instrText>
      </w:r>
      <w:r>
        <w:fldChar w:fldCharType="separate"/>
      </w:r>
      <w:r>
        <w:t>110</w:t>
      </w:r>
      <w:r>
        <w:fldChar w:fldCharType="end"/>
      </w:r>
    </w:p>
    <w:p w14:paraId="49C14CDD" w14:textId="626C5120" w:rsidR="00A911F2" w:rsidRDefault="00A911F2">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_Toc138887875 \h </w:instrText>
      </w:r>
      <w:r>
        <w:fldChar w:fldCharType="separate"/>
      </w:r>
      <w:r>
        <w:t>110</w:t>
      </w:r>
      <w:r>
        <w:fldChar w:fldCharType="end"/>
      </w:r>
    </w:p>
    <w:p w14:paraId="17AE84C4" w14:textId="056D35FF" w:rsidR="00A911F2" w:rsidRDefault="00A911F2">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_Toc138887876 \h </w:instrText>
      </w:r>
      <w:r>
        <w:fldChar w:fldCharType="separate"/>
      </w:r>
      <w:r>
        <w:t>111</w:t>
      </w:r>
      <w:r>
        <w:fldChar w:fldCharType="end"/>
      </w:r>
    </w:p>
    <w:p w14:paraId="1D281BD0" w14:textId="6D0965CE" w:rsidR="00A911F2" w:rsidRDefault="00A911F2">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6E0BFF">
        <w:rPr>
          <w:rFonts w:eastAsia="Malgun Gothic"/>
        </w:rPr>
        <w:t>In-band emissions for power class 2</w:t>
      </w:r>
      <w:r>
        <w:tab/>
      </w:r>
      <w:r>
        <w:fldChar w:fldCharType="begin"/>
      </w:r>
      <w:r>
        <w:instrText xml:space="preserve"> PAGEREF _Toc138887877 \h </w:instrText>
      </w:r>
      <w:r>
        <w:fldChar w:fldCharType="separate"/>
      </w:r>
      <w:r>
        <w:t>111</w:t>
      </w:r>
      <w:r>
        <w:fldChar w:fldCharType="end"/>
      </w:r>
    </w:p>
    <w:p w14:paraId="26BFAE6A" w14:textId="37974867" w:rsidR="00A911F2" w:rsidRDefault="00A911F2">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6E0BFF">
        <w:rPr>
          <w:rFonts w:eastAsia="Malgun Gothic"/>
        </w:rPr>
        <w:t>In-band emissions for power class 3</w:t>
      </w:r>
      <w:r>
        <w:tab/>
      </w:r>
      <w:r>
        <w:fldChar w:fldCharType="begin"/>
      </w:r>
      <w:r>
        <w:instrText xml:space="preserve"> PAGEREF _Toc138887878 \h </w:instrText>
      </w:r>
      <w:r>
        <w:fldChar w:fldCharType="separate"/>
      </w:r>
      <w:r>
        <w:t>112</w:t>
      </w:r>
      <w:r>
        <w:fldChar w:fldCharType="end"/>
      </w:r>
    </w:p>
    <w:p w14:paraId="2292E6A9" w14:textId="68E6CFB6" w:rsidR="00A911F2" w:rsidRDefault="00A911F2">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6E0BFF">
        <w:rPr>
          <w:rFonts w:eastAsia="Malgun Gothic"/>
        </w:rPr>
        <w:t>In-band emissions for power class 4</w:t>
      </w:r>
      <w:r>
        <w:tab/>
      </w:r>
      <w:r>
        <w:fldChar w:fldCharType="begin"/>
      </w:r>
      <w:r>
        <w:instrText xml:space="preserve"> PAGEREF _Toc138887879 \h </w:instrText>
      </w:r>
      <w:r>
        <w:fldChar w:fldCharType="separate"/>
      </w:r>
      <w:r>
        <w:t>113</w:t>
      </w:r>
      <w:r>
        <w:fldChar w:fldCharType="end"/>
      </w:r>
    </w:p>
    <w:p w14:paraId="78A7A62D" w14:textId="07469F6D" w:rsidR="00A911F2" w:rsidRDefault="00A911F2">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6E0BFF">
        <w:rPr>
          <w:rFonts w:eastAsia="Malgun Gothic"/>
        </w:rPr>
        <w:t>In-band emissions for power class 5</w:t>
      </w:r>
      <w:r>
        <w:tab/>
      </w:r>
      <w:r>
        <w:fldChar w:fldCharType="begin"/>
      </w:r>
      <w:r>
        <w:instrText xml:space="preserve"> PAGEREF _Toc138887880 \h </w:instrText>
      </w:r>
      <w:r>
        <w:fldChar w:fldCharType="separate"/>
      </w:r>
      <w:r>
        <w:t>114</w:t>
      </w:r>
      <w:r>
        <w:fldChar w:fldCharType="end"/>
      </w:r>
    </w:p>
    <w:p w14:paraId="529F02CF" w14:textId="0CB07522" w:rsidR="00A911F2" w:rsidRDefault="00A911F2">
      <w:pPr>
        <w:pStyle w:val="TOC5"/>
        <w:rPr>
          <w:rFonts w:asciiTheme="minorHAnsi" w:eastAsiaTheme="minorEastAsia" w:hAnsiTheme="minorHAnsi" w:cstheme="minorBidi"/>
          <w:sz w:val="22"/>
          <w:szCs w:val="22"/>
          <w:lang w:eastAsia="en-GB"/>
        </w:rPr>
      </w:pPr>
      <w:r>
        <w:t>6.4.2.3.7</w:t>
      </w:r>
      <w:r>
        <w:rPr>
          <w:rFonts w:asciiTheme="minorHAnsi" w:eastAsiaTheme="minorEastAsia" w:hAnsiTheme="minorHAnsi" w:cstheme="minorBidi"/>
          <w:sz w:val="22"/>
          <w:szCs w:val="22"/>
          <w:lang w:eastAsia="en-GB"/>
        </w:rPr>
        <w:tab/>
      </w:r>
      <w:r w:rsidRPr="006E0BFF">
        <w:rPr>
          <w:rFonts w:eastAsia="Malgun Gothic"/>
        </w:rPr>
        <w:t>In-band emissions for power class 6</w:t>
      </w:r>
      <w:r>
        <w:tab/>
      </w:r>
      <w:r>
        <w:fldChar w:fldCharType="begin"/>
      </w:r>
      <w:r>
        <w:instrText xml:space="preserve"> PAGEREF _Toc138887881 \h </w:instrText>
      </w:r>
      <w:r>
        <w:fldChar w:fldCharType="separate"/>
      </w:r>
      <w:r>
        <w:t>115</w:t>
      </w:r>
      <w:r>
        <w:fldChar w:fldCharType="end"/>
      </w:r>
    </w:p>
    <w:p w14:paraId="393B9FC8" w14:textId="06F6F5EE" w:rsidR="00A911F2" w:rsidRDefault="00A911F2">
      <w:pPr>
        <w:pStyle w:val="TOC5"/>
        <w:rPr>
          <w:rFonts w:asciiTheme="minorHAnsi" w:eastAsiaTheme="minorEastAsia" w:hAnsiTheme="minorHAnsi" w:cstheme="minorBidi"/>
          <w:sz w:val="22"/>
          <w:szCs w:val="22"/>
          <w:lang w:eastAsia="en-GB"/>
        </w:rPr>
      </w:pPr>
      <w:r>
        <w:t>6.4.2.3.8</w:t>
      </w:r>
      <w:r>
        <w:rPr>
          <w:rFonts w:asciiTheme="minorHAnsi" w:eastAsiaTheme="minorEastAsia" w:hAnsiTheme="minorHAnsi" w:cstheme="minorBidi"/>
          <w:sz w:val="22"/>
          <w:szCs w:val="22"/>
          <w:lang w:eastAsia="en-GB"/>
        </w:rPr>
        <w:tab/>
      </w:r>
      <w:r w:rsidRPr="006E0BFF">
        <w:rPr>
          <w:rFonts w:eastAsia="Malgun Gothic"/>
        </w:rPr>
        <w:t>In-band emissions for power class 7</w:t>
      </w:r>
      <w:r>
        <w:tab/>
      </w:r>
      <w:r>
        <w:fldChar w:fldCharType="begin"/>
      </w:r>
      <w:r>
        <w:instrText xml:space="preserve"> PAGEREF _Toc138887882 \h </w:instrText>
      </w:r>
      <w:r>
        <w:fldChar w:fldCharType="separate"/>
      </w:r>
      <w:r>
        <w:t>115</w:t>
      </w:r>
      <w:r>
        <w:fldChar w:fldCharType="end"/>
      </w:r>
    </w:p>
    <w:p w14:paraId="3F6D9AAA" w14:textId="14433F3A" w:rsidR="00A911F2" w:rsidRDefault="00A911F2">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_Toc138887883 \h </w:instrText>
      </w:r>
      <w:r>
        <w:fldChar w:fldCharType="separate"/>
      </w:r>
      <w:r>
        <w:t>115</w:t>
      </w:r>
      <w:r>
        <w:fldChar w:fldCharType="end"/>
      </w:r>
    </w:p>
    <w:p w14:paraId="6AD351E2" w14:textId="6EC12883" w:rsidR="00A911F2" w:rsidRDefault="00A911F2">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_Toc138887884 \h </w:instrText>
      </w:r>
      <w:r>
        <w:fldChar w:fldCharType="separate"/>
      </w:r>
      <w:r>
        <w:t>116</w:t>
      </w:r>
      <w:r>
        <w:fldChar w:fldCharType="end"/>
      </w:r>
    </w:p>
    <w:p w14:paraId="47F93B0B" w14:textId="56D39B6D" w:rsidR="00A911F2" w:rsidRDefault="00A911F2">
      <w:pPr>
        <w:pStyle w:val="TOC4"/>
        <w:rPr>
          <w:rFonts w:asciiTheme="minorHAnsi" w:eastAsiaTheme="minorEastAsia" w:hAnsiTheme="minorHAnsi" w:cstheme="minorBidi"/>
          <w:sz w:val="22"/>
          <w:szCs w:val="22"/>
          <w:lang w:eastAsia="en-GB"/>
        </w:rPr>
      </w:pPr>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_Toc138887885 \h </w:instrText>
      </w:r>
      <w:r>
        <w:fldChar w:fldCharType="separate"/>
      </w:r>
      <w:r>
        <w:t>117</w:t>
      </w:r>
      <w:r>
        <w:fldChar w:fldCharType="end"/>
      </w:r>
    </w:p>
    <w:p w14:paraId="3F5AFD39" w14:textId="1C3AFF54" w:rsidR="00A911F2" w:rsidRDefault="00A911F2">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_Toc138887886 \h </w:instrText>
      </w:r>
      <w:r>
        <w:fldChar w:fldCharType="separate"/>
      </w:r>
      <w:r>
        <w:t>118</w:t>
      </w:r>
      <w:r>
        <w:fldChar w:fldCharType="end"/>
      </w:r>
    </w:p>
    <w:p w14:paraId="20B14096" w14:textId="02C13FD9" w:rsidR="00A911F2" w:rsidRDefault="00A911F2">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_Toc138887887 \h </w:instrText>
      </w:r>
      <w:r>
        <w:fldChar w:fldCharType="separate"/>
      </w:r>
      <w:r>
        <w:t>118</w:t>
      </w:r>
      <w:r>
        <w:fldChar w:fldCharType="end"/>
      </w:r>
    </w:p>
    <w:p w14:paraId="4B077BE7" w14:textId="6B5E3A83" w:rsidR="00A911F2" w:rsidRDefault="00A911F2">
      <w:pPr>
        <w:pStyle w:val="TOC3"/>
        <w:rPr>
          <w:rFonts w:asciiTheme="minorHAnsi" w:eastAsiaTheme="minorEastAsia" w:hAnsiTheme="minorHAnsi" w:cstheme="minorBidi"/>
          <w:sz w:val="22"/>
          <w:szCs w:val="22"/>
          <w:lang w:eastAsia="en-GB"/>
        </w:rPr>
      </w:pPr>
      <w:r>
        <w:lastRenderedPageBreak/>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_Toc138887888 \h </w:instrText>
      </w:r>
      <w:r>
        <w:fldChar w:fldCharType="separate"/>
      </w:r>
      <w:r>
        <w:t>119</w:t>
      </w:r>
      <w:r>
        <w:fldChar w:fldCharType="end"/>
      </w:r>
    </w:p>
    <w:p w14:paraId="79293CB5" w14:textId="4C40493B" w:rsidR="00A911F2" w:rsidRDefault="00A911F2">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_Toc138887889 \h </w:instrText>
      </w:r>
      <w:r>
        <w:fldChar w:fldCharType="separate"/>
      </w:r>
      <w:r>
        <w:t>119</w:t>
      </w:r>
      <w:r>
        <w:fldChar w:fldCharType="end"/>
      </w:r>
    </w:p>
    <w:p w14:paraId="3E0AEC42" w14:textId="53295EC7" w:rsidR="00A911F2" w:rsidRDefault="00A911F2">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_Toc138887890 \h </w:instrText>
      </w:r>
      <w:r>
        <w:fldChar w:fldCharType="separate"/>
      </w:r>
      <w:r>
        <w:t>119</w:t>
      </w:r>
      <w:r>
        <w:fldChar w:fldCharType="end"/>
      </w:r>
    </w:p>
    <w:p w14:paraId="4416673C" w14:textId="4962CB1B" w:rsidR="00A911F2" w:rsidRDefault="00A911F2">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_Toc138887891 \h </w:instrText>
      </w:r>
      <w:r>
        <w:fldChar w:fldCharType="separate"/>
      </w:r>
      <w:r>
        <w:t>119</w:t>
      </w:r>
      <w:r>
        <w:fldChar w:fldCharType="end"/>
      </w:r>
    </w:p>
    <w:p w14:paraId="2A8338AC" w14:textId="4A5641E4" w:rsidR="00A911F2" w:rsidRDefault="00A911F2">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_Toc138887892 \h </w:instrText>
      </w:r>
      <w:r>
        <w:fldChar w:fldCharType="separate"/>
      </w:r>
      <w:r>
        <w:t>119</w:t>
      </w:r>
      <w:r>
        <w:fldChar w:fldCharType="end"/>
      </w:r>
    </w:p>
    <w:p w14:paraId="0721EA17" w14:textId="7AE3AADA" w:rsidR="00A911F2" w:rsidRDefault="00A911F2">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_Toc138887893 \h </w:instrText>
      </w:r>
      <w:r>
        <w:fldChar w:fldCharType="separate"/>
      </w:r>
      <w:r>
        <w:t>119</w:t>
      </w:r>
      <w:r>
        <w:fldChar w:fldCharType="end"/>
      </w:r>
    </w:p>
    <w:p w14:paraId="3B1E3266" w14:textId="275A38AA" w:rsidR="00A911F2" w:rsidRDefault="00A911F2">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_Toc138887894 \h </w:instrText>
      </w:r>
      <w:r>
        <w:fldChar w:fldCharType="separate"/>
      </w:r>
      <w:r>
        <w:t>120</w:t>
      </w:r>
      <w:r>
        <w:fldChar w:fldCharType="end"/>
      </w:r>
    </w:p>
    <w:p w14:paraId="108035D2" w14:textId="5100BAB0" w:rsidR="00A911F2" w:rsidRDefault="00A911F2">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_Toc138887895 \h </w:instrText>
      </w:r>
      <w:r>
        <w:fldChar w:fldCharType="separate"/>
      </w:r>
      <w:r>
        <w:t>120</w:t>
      </w:r>
      <w:r>
        <w:fldChar w:fldCharType="end"/>
      </w:r>
    </w:p>
    <w:p w14:paraId="219D66B3" w14:textId="470A0068" w:rsidR="00A911F2" w:rsidRDefault="00A911F2">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_Toc138887896 \h </w:instrText>
      </w:r>
      <w:r>
        <w:fldChar w:fldCharType="separate"/>
      </w:r>
      <w:r>
        <w:t>120</w:t>
      </w:r>
      <w:r>
        <w:fldChar w:fldCharType="end"/>
      </w:r>
    </w:p>
    <w:p w14:paraId="2E79975A" w14:textId="74B45D10" w:rsidR="00A911F2" w:rsidRDefault="00A911F2">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_Toc138887897 \h </w:instrText>
      </w:r>
      <w:r>
        <w:fldChar w:fldCharType="separate"/>
      </w:r>
      <w:r>
        <w:t>121</w:t>
      </w:r>
      <w:r>
        <w:fldChar w:fldCharType="end"/>
      </w:r>
    </w:p>
    <w:p w14:paraId="09B025A0" w14:textId="1702ACA3" w:rsidR="00A911F2" w:rsidRDefault="00A911F2">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_Toc138887898 \h </w:instrText>
      </w:r>
      <w:r>
        <w:fldChar w:fldCharType="separate"/>
      </w:r>
      <w:r>
        <w:t>121</w:t>
      </w:r>
      <w:r>
        <w:fldChar w:fldCharType="end"/>
      </w:r>
    </w:p>
    <w:p w14:paraId="45A01B01" w14:textId="56AA1493" w:rsidR="00A911F2" w:rsidRDefault="00A911F2">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_Toc138887899 \h </w:instrText>
      </w:r>
      <w:r>
        <w:fldChar w:fldCharType="separate"/>
      </w:r>
      <w:r>
        <w:t>121</w:t>
      </w:r>
      <w:r>
        <w:fldChar w:fldCharType="end"/>
      </w:r>
    </w:p>
    <w:p w14:paraId="2A38D1D4" w14:textId="7BBC0618" w:rsidR="00A911F2" w:rsidRDefault="00A911F2">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_Toc138887900 \h </w:instrText>
      </w:r>
      <w:r>
        <w:fldChar w:fldCharType="separate"/>
      </w:r>
      <w:r>
        <w:t>121</w:t>
      </w:r>
      <w:r>
        <w:fldChar w:fldCharType="end"/>
      </w:r>
    </w:p>
    <w:p w14:paraId="60D66B09" w14:textId="7782CECD" w:rsidR="00A911F2" w:rsidRDefault="00A911F2">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_Toc138887901 \h </w:instrText>
      </w:r>
      <w:r>
        <w:fldChar w:fldCharType="separate"/>
      </w:r>
      <w:r>
        <w:t>122</w:t>
      </w:r>
      <w:r>
        <w:fldChar w:fldCharType="end"/>
      </w:r>
    </w:p>
    <w:p w14:paraId="1CD51AE1" w14:textId="5F6977C1" w:rsidR="00A911F2" w:rsidRDefault="00A911F2">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_Toc138887902 \h </w:instrText>
      </w:r>
      <w:r>
        <w:fldChar w:fldCharType="separate"/>
      </w:r>
      <w:r>
        <w:t>122</w:t>
      </w:r>
      <w:r>
        <w:fldChar w:fldCharType="end"/>
      </w:r>
    </w:p>
    <w:p w14:paraId="3674DEB7" w14:textId="7DFA3083" w:rsidR="00A911F2" w:rsidRDefault="00A911F2">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_Toc138887903 \h </w:instrText>
      </w:r>
      <w:r>
        <w:fldChar w:fldCharType="separate"/>
      </w:r>
      <w:r>
        <w:t>123</w:t>
      </w:r>
      <w:r>
        <w:fldChar w:fldCharType="end"/>
      </w:r>
    </w:p>
    <w:p w14:paraId="3C90D611" w14:textId="1680B6F5" w:rsidR="00A911F2" w:rsidRDefault="00A911F2">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_Toc138887904 \h </w:instrText>
      </w:r>
      <w:r>
        <w:fldChar w:fldCharType="separate"/>
      </w:r>
      <w:r>
        <w:t>124</w:t>
      </w:r>
      <w:r>
        <w:fldChar w:fldCharType="end"/>
      </w:r>
    </w:p>
    <w:p w14:paraId="1B711DE0" w14:textId="27CC5959" w:rsidR="00A911F2" w:rsidRDefault="00A911F2">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_Toc138887905 \h </w:instrText>
      </w:r>
      <w:r>
        <w:fldChar w:fldCharType="separate"/>
      </w:r>
      <w:r>
        <w:t>125</w:t>
      </w:r>
      <w:r>
        <w:fldChar w:fldCharType="end"/>
      </w:r>
    </w:p>
    <w:p w14:paraId="5D93C9BA" w14:textId="587213D1" w:rsidR="00A911F2" w:rsidRDefault="00A911F2">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_Toc138887906 \h </w:instrText>
      </w:r>
      <w:r>
        <w:fldChar w:fldCharType="separate"/>
      </w:r>
      <w:r>
        <w:t>126</w:t>
      </w:r>
      <w:r>
        <w:fldChar w:fldCharType="end"/>
      </w:r>
    </w:p>
    <w:p w14:paraId="09AEDCFC" w14:textId="3CABA0C3" w:rsidR="00A911F2" w:rsidRDefault="00A911F2">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_Toc138887907 \h </w:instrText>
      </w:r>
      <w:r>
        <w:fldChar w:fldCharType="separate"/>
      </w:r>
      <w:r>
        <w:t>126</w:t>
      </w:r>
      <w:r>
        <w:fldChar w:fldCharType="end"/>
      </w:r>
    </w:p>
    <w:p w14:paraId="14605F0E" w14:textId="1E6B8C5D" w:rsidR="00A911F2" w:rsidRDefault="00A911F2">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_Toc138887908 \h </w:instrText>
      </w:r>
      <w:r>
        <w:fldChar w:fldCharType="separate"/>
      </w:r>
      <w:r>
        <w:t>126</w:t>
      </w:r>
      <w:r>
        <w:fldChar w:fldCharType="end"/>
      </w:r>
    </w:p>
    <w:p w14:paraId="502B55B5" w14:textId="400086B5" w:rsidR="00A911F2" w:rsidRDefault="00A911F2">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_Toc138887909 \h </w:instrText>
      </w:r>
      <w:r>
        <w:fldChar w:fldCharType="separate"/>
      </w:r>
      <w:r>
        <w:t>126</w:t>
      </w:r>
      <w:r>
        <w:fldChar w:fldCharType="end"/>
      </w:r>
    </w:p>
    <w:p w14:paraId="2983CE62" w14:textId="519AA254" w:rsidR="00A911F2" w:rsidRDefault="00A911F2">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_Toc138887910 \h </w:instrText>
      </w:r>
      <w:r>
        <w:fldChar w:fldCharType="separate"/>
      </w:r>
      <w:r>
        <w:t>126</w:t>
      </w:r>
      <w:r>
        <w:fldChar w:fldCharType="end"/>
      </w:r>
    </w:p>
    <w:p w14:paraId="40913FF9" w14:textId="282BABA6" w:rsidR="00A911F2" w:rsidRDefault="00A911F2">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_Toc138887911 \h </w:instrText>
      </w:r>
      <w:r>
        <w:fldChar w:fldCharType="separate"/>
      </w:r>
      <w:r>
        <w:t>127</w:t>
      </w:r>
      <w:r>
        <w:fldChar w:fldCharType="end"/>
      </w:r>
    </w:p>
    <w:p w14:paraId="1F4FFA0B" w14:textId="5F4DE1C0" w:rsidR="00A911F2" w:rsidRDefault="00A911F2">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_Toc138887912 \h </w:instrText>
      </w:r>
      <w:r>
        <w:fldChar w:fldCharType="separate"/>
      </w:r>
      <w:r>
        <w:t>127</w:t>
      </w:r>
      <w:r>
        <w:fldChar w:fldCharType="end"/>
      </w:r>
    </w:p>
    <w:p w14:paraId="5A382F84" w14:textId="52E7D650" w:rsidR="00A911F2" w:rsidRDefault="00A911F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_Toc138887913 \h </w:instrText>
      </w:r>
      <w:r>
        <w:fldChar w:fldCharType="separate"/>
      </w:r>
      <w:r>
        <w:t>128</w:t>
      </w:r>
      <w:r>
        <w:fldChar w:fldCharType="end"/>
      </w:r>
    </w:p>
    <w:p w14:paraId="3883CBA5" w14:textId="67A4A795" w:rsidR="00A911F2" w:rsidRDefault="00A911F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_Toc138887914 \h </w:instrText>
      </w:r>
      <w:r>
        <w:fldChar w:fldCharType="separate"/>
      </w:r>
      <w:r>
        <w:t>128</w:t>
      </w:r>
      <w:r>
        <w:fldChar w:fldCharType="end"/>
      </w:r>
    </w:p>
    <w:p w14:paraId="332859FA" w14:textId="1AC29231" w:rsidR="00A911F2" w:rsidRDefault="00A911F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_Toc138887915 \h </w:instrText>
      </w:r>
      <w:r>
        <w:fldChar w:fldCharType="separate"/>
      </w:r>
      <w:r>
        <w:t>128</w:t>
      </w:r>
      <w:r>
        <w:fldChar w:fldCharType="end"/>
      </w:r>
    </w:p>
    <w:p w14:paraId="2E1087EA" w14:textId="055E6C8E" w:rsidR="00A911F2" w:rsidRDefault="00A911F2">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_Toc138887916 \h </w:instrText>
      </w:r>
      <w:r>
        <w:fldChar w:fldCharType="separate"/>
      </w:r>
      <w:r>
        <w:t>128</w:t>
      </w:r>
      <w:r>
        <w:fldChar w:fldCharType="end"/>
      </w:r>
    </w:p>
    <w:p w14:paraId="4B3AE969" w14:textId="2BEEAB02" w:rsidR="00A911F2" w:rsidRDefault="00A911F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_Toc138887917 \h </w:instrText>
      </w:r>
      <w:r>
        <w:fldChar w:fldCharType="separate"/>
      </w:r>
      <w:r>
        <w:t>128</w:t>
      </w:r>
      <w:r>
        <w:fldChar w:fldCharType="end"/>
      </w:r>
    </w:p>
    <w:p w14:paraId="2E192CF9" w14:textId="6D54E88D" w:rsidR="00A911F2" w:rsidRDefault="00A911F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_Toc138887918 \h </w:instrText>
      </w:r>
      <w:r>
        <w:fldChar w:fldCharType="separate"/>
      </w:r>
      <w:r>
        <w:t>129</w:t>
      </w:r>
      <w:r>
        <w:fldChar w:fldCharType="end"/>
      </w:r>
    </w:p>
    <w:p w14:paraId="16DF1F68" w14:textId="607BE5E1" w:rsidR="00A911F2" w:rsidRDefault="00A911F2">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_Toc138887919 \h </w:instrText>
      </w:r>
      <w:r>
        <w:fldChar w:fldCharType="separate"/>
      </w:r>
      <w:r>
        <w:t>129</w:t>
      </w:r>
      <w:r>
        <w:fldChar w:fldCharType="end"/>
      </w:r>
    </w:p>
    <w:p w14:paraId="08C48F2F" w14:textId="5EC0F9F1" w:rsidR="00A911F2" w:rsidRDefault="00A911F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_Toc138887920 \h </w:instrText>
      </w:r>
      <w:r>
        <w:fldChar w:fldCharType="separate"/>
      </w:r>
      <w:r>
        <w:t>130</w:t>
      </w:r>
      <w:r>
        <w:fldChar w:fldCharType="end"/>
      </w:r>
    </w:p>
    <w:p w14:paraId="77B5AC9A" w14:textId="4E0A84A6" w:rsidR="00A911F2" w:rsidRDefault="00A911F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_Toc138887921 \h </w:instrText>
      </w:r>
      <w:r>
        <w:fldChar w:fldCharType="separate"/>
      </w:r>
      <w:r>
        <w:t>130</w:t>
      </w:r>
      <w:r>
        <w:fldChar w:fldCharType="end"/>
      </w:r>
    </w:p>
    <w:p w14:paraId="0FAB886F" w14:textId="44951A1F" w:rsidR="00A911F2" w:rsidRDefault="00A911F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6E0BFF">
        <w:rPr>
          <w:rFonts w:cs="Arial"/>
          <w:lang w:val="en-US" w:eastAsia="it-IT"/>
        </w:rPr>
        <w:t>Additional spurious emissions</w:t>
      </w:r>
      <w:r>
        <w:tab/>
      </w:r>
      <w:r>
        <w:fldChar w:fldCharType="begin"/>
      </w:r>
      <w:r>
        <w:instrText xml:space="preserve"> PAGEREF _Toc138887922 \h </w:instrText>
      </w:r>
      <w:r>
        <w:fldChar w:fldCharType="separate"/>
      </w:r>
      <w:r>
        <w:t>131</w:t>
      </w:r>
      <w:r>
        <w:fldChar w:fldCharType="end"/>
      </w:r>
    </w:p>
    <w:p w14:paraId="429DC0CC" w14:textId="0CE30544" w:rsidR="00A911F2" w:rsidRDefault="00A911F2">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_Toc138887923 \h </w:instrText>
      </w:r>
      <w:r>
        <w:fldChar w:fldCharType="separate"/>
      </w:r>
      <w:r>
        <w:t>131</w:t>
      </w:r>
      <w:r>
        <w:fldChar w:fldCharType="end"/>
      </w:r>
    </w:p>
    <w:p w14:paraId="38FA2DF9" w14:textId="52C2BBDF" w:rsidR="00A911F2" w:rsidRDefault="00A911F2">
      <w:pPr>
        <w:pStyle w:val="TOC5"/>
        <w:rPr>
          <w:rFonts w:asciiTheme="minorHAnsi" w:eastAsiaTheme="minorEastAsia" w:hAnsiTheme="minorHAnsi" w:cstheme="minorBidi"/>
          <w:sz w:val="22"/>
          <w:szCs w:val="22"/>
          <w:lang w:eastAsia="en-GB"/>
        </w:rPr>
      </w:pPr>
      <w:r w:rsidRPr="006E0BFF">
        <w:rPr>
          <w:lang w:val="en-US" w:eastAsia="it-IT"/>
        </w:rPr>
        <w:t>6.5.3.2.2</w:t>
      </w:r>
      <w:r>
        <w:rPr>
          <w:rFonts w:asciiTheme="minorHAnsi" w:eastAsiaTheme="minorEastAsia" w:hAnsiTheme="minorHAnsi" w:cstheme="minorBidi"/>
          <w:sz w:val="22"/>
          <w:szCs w:val="22"/>
          <w:lang w:eastAsia="en-GB"/>
        </w:rPr>
        <w:tab/>
      </w:r>
      <w:r w:rsidRPr="006E0BFF">
        <w:rPr>
          <w:lang w:val="en-US" w:eastAsia="it-IT"/>
        </w:rPr>
        <w:t>Void</w:t>
      </w:r>
      <w:r>
        <w:tab/>
      </w:r>
      <w:r>
        <w:fldChar w:fldCharType="begin"/>
      </w:r>
      <w:r>
        <w:instrText xml:space="preserve"> PAGEREF _Toc138887924 \h </w:instrText>
      </w:r>
      <w:r>
        <w:fldChar w:fldCharType="separate"/>
      </w:r>
      <w:r>
        <w:t>132</w:t>
      </w:r>
      <w:r>
        <w:fldChar w:fldCharType="end"/>
      </w:r>
    </w:p>
    <w:p w14:paraId="70C27774" w14:textId="4201D6CD" w:rsidR="00A911F2" w:rsidRDefault="00A911F2">
      <w:pPr>
        <w:pStyle w:val="TOC5"/>
        <w:rPr>
          <w:rFonts w:asciiTheme="minorHAnsi" w:eastAsiaTheme="minorEastAsia" w:hAnsiTheme="minorHAnsi" w:cstheme="minorBidi"/>
          <w:sz w:val="22"/>
          <w:szCs w:val="22"/>
          <w:lang w:eastAsia="en-GB"/>
        </w:rPr>
      </w:pPr>
      <w:r w:rsidRPr="006E0BFF">
        <w:rPr>
          <w:lang w:val="en-US" w:eastAsia="it-IT"/>
        </w:rPr>
        <w:t>6.5.3.2.3</w:t>
      </w:r>
      <w:r>
        <w:rPr>
          <w:rFonts w:asciiTheme="minorHAnsi" w:eastAsiaTheme="minorEastAsia" w:hAnsiTheme="minorHAnsi" w:cstheme="minorBidi"/>
          <w:sz w:val="22"/>
          <w:szCs w:val="22"/>
          <w:lang w:eastAsia="en-GB"/>
        </w:rPr>
        <w:tab/>
      </w:r>
      <w:r w:rsidRPr="006E0BFF">
        <w:rPr>
          <w:lang w:val="en-US" w:eastAsia="it-IT"/>
        </w:rPr>
        <w:t>Additional spurious emission requirements for NS_202</w:t>
      </w:r>
      <w:r>
        <w:tab/>
      </w:r>
      <w:r>
        <w:fldChar w:fldCharType="begin"/>
      </w:r>
      <w:r>
        <w:instrText xml:space="preserve"> PAGEREF _Toc138887925 \h </w:instrText>
      </w:r>
      <w:r>
        <w:fldChar w:fldCharType="separate"/>
      </w:r>
      <w:r>
        <w:t>132</w:t>
      </w:r>
      <w:r>
        <w:fldChar w:fldCharType="end"/>
      </w:r>
    </w:p>
    <w:p w14:paraId="6F6DA0B6" w14:textId="07857F79" w:rsidR="00A911F2" w:rsidRDefault="00A911F2">
      <w:pPr>
        <w:pStyle w:val="TOC5"/>
        <w:rPr>
          <w:rFonts w:asciiTheme="minorHAnsi" w:eastAsiaTheme="minorEastAsia" w:hAnsiTheme="minorHAnsi" w:cstheme="minorBidi"/>
          <w:sz w:val="22"/>
          <w:szCs w:val="22"/>
          <w:lang w:eastAsia="en-GB"/>
        </w:rPr>
      </w:pPr>
      <w:r w:rsidRPr="006E0BFF">
        <w:rPr>
          <w:rFonts w:eastAsia="Malgun Gothic"/>
          <w:lang w:val="en-US" w:eastAsia="it-IT"/>
        </w:rPr>
        <w:t>6.5.3.2.4</w:t>
      </w:r>
      <w:r>
        <w:rPr>
          <w:rFonts w:asciiTheme="minorHAnsi" w:eastAsiaTheme="minorEastAsia" w:hAnsiTheme="minorHAnsi" w:cstheme="minorBidi"/>
          <w:sz w:val="22"/>
          <w:szCs w:val="22"/>
          <w:lang w:eastAsia="en-GB"/>
        </w:rPr>
        <w:tab/>
      </w:r>
      <w:r w:rsidRPr="006E0BFF">
        <w:rPr>
          <w:rFonts w:eastAsia="Malgun Gothic"/>
          <w:lang w:val="en-US" w:eastAsia="it-IT"/>
        </w:rPr>
        <w:t>Additional spurious emission requirements for NS_203</w:t>
      </w:r>
      <w:r>
        <w:tab/>
      </w:r>
      <w:r>
        <w:fldChar w:fldCharType="begin"/>
      </w:r>
      <w:r>
        <w:instrText xml:space="preserve"> PAGEREF _Toc138887926 \h </w:instrText>
      </w:r>
      <w:r>
        <w:fldChar w:fldCharType="separate"/>
      </w:r>
      <w:r>
        <w:t>132</w:t>
      </w:r>
      <w:r>
        <w:fldChar w:fldCharType="end"/>
      </w:r>
    </w:p>
    <w:p w14:paraId="5BBB64D2" w14:textId="755F94E1" w:rsidR="00A911F2" w:rsidRDefault="00A911F2">
      <w:pPr>
        <w:pStyle w:val="TOC5"/>
        <w:rPr>
          <w:rFonts w:asciiTheme="minorHAnsi" w:eastAsiaTheme="minorEastAsia" w:hAnsiTheme="minorHAnsi" w:cstheme="minorBidi"/>
          <w:sz w:val="22"/>
          <w:szCs w:val="22"/>
          <w:lang w:eastAsia="en-GB"/>
        </w:rPr>
      </w:pPr>
      <w:r w:rsidRPr="006E0BFF">
        <w:rPr>
          <w:rFonts w:eastAsia="Malgun Gothic"/>
          <w:lang w:val="en-US" w:eastAsia="it-IT"/>
        </w:rPr>
        <w:t>6.5.3.2.5</w:t>
      </w:r>
      <w:r>
        <w:rPr>
          <w:rFonts w:asciiTheme="minorHAnsi" w:eastAsiaTheme="minorEastAsia" w:hAnsiTheme="minorHAnsi" w:cstheme="minorBidi"/>
          <w:sz w:val="22"/>
          <w:szCs w:val="22"/>
          <w:lang w:eastAsia="en-GB"/>
        </w:rPr>
        <w:tab/>
      </w:r>
      <w:r w:rsidRPr="006E0BFF">
        <w:rPr>
          <w:rFonts w:eastAsia="Malgun Gothic"/>
          <w:lang w:val="en-US" w:eastAsia="it-IT"/>
        </w:rPr>
        <w:t>Additional spurious emission requirements for NS_204</w:t>
      </w:r>
      <w:r>
        <w:tab/>
      </w:r>
      <w:r>
        <w:fldChar w:fldCharType="begin"/>
      </w:r>
      <w:r>
        <w:instrText xml:space="preserve"> PAGEREF _Toc138887927 \h </w:instrText>
      </w:r>
      <w:r>
        <w:fldChar w:fldCharType="separate"/>
      </w:r>
      <w:r>
        <w:t>132</w:t>
      </w:r>
      <w:r>
        <w:fldChar w:fldCharType="end"/>
      </w:r>
    </w:p>
    <w:p w14:paraId="3F17AC1F" w14:textId="0A677248" w:rsidR="00A911F2" w:rsidRDefault="00A911F2">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_Toc138887928 \h </w:instrText>
      </w:r>
      <w:r>
        <w:fldChar w:fldCharType="separate"/>
      </w:r>
      <w:r>
        <w:t>133</w:t>
      </w:r>
      <w:r>
        <w:fldChar w:fldCharType="end"/>
      </w:r>
    </w:p>
    <w:p w14:paraId="0A330751" w14:textId="0701A920" w:rsidR="00A911F2" w:rsidRDefault="00A911F2">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_Toc138887929 \h </w:instrText>
      </w:r>
      <w:r>
        <w:fldChar w:fldCharType="separate"/>
      </w:r>
      <w:r>
        <w:t>133</w:t>
      </w:r>
      <w:r>
        <w:fldChar w:fldCharType="end"/>
      </w:r>
    </w:p>
    <w:p w14:paraId="62AC7109" w14:textId="3F8E2678" w:rsidR="00A911F2" w:rsidRDefault="00A911F2">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_Toc138887930 \h </w:instrText>
      </w:r>
      <w:r>
        <w:fldChar w:fldCharType="separate"/>
      </w:r>
      <w:r>
        <w:t>133</w:t>
      </w:r>
      <w:r>
        <w:fldChar w:fldCharType="end"/>
      </w:r>
    </w:p>
    <w:p w14:paraId="0C795278" w14:textId="245BD0E9" w:rsidR="00A911F2" w:rsidRDefault="00A911F2">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_Toc138887931 \h </w:instrText>
      </w:r>
      <w:r>
        <w:fldChar w:fldCharType="separate"/>
      </w:r>
      <w:r>
        <w:t>133</w:t>
      </w:r>
      <w:r>
        <w:fldChar w:fldCharType="end"/>
      </w:r>
    </w:p>
    <w:p w14:paraId="255D8429" w14:textId="4B8CDBA3" w:rsidR="00A911F2" w:rsidRDefault="00A911F2">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_Toc138887932 \h </w:instrText>
      </w:r>
      <w:r>
        <w:fldChar w:fldCharType="separate"/>
      </w:r>
      <w:r>
        <w:t>133</w:t>
      </w:r>
      <w:r>
        <w:fldChar w:fldCharType="end"/>
      </w:r>
    </w:p>
    <w:p w14:paraId="0FA3E613" w14:textId="08C4C1ED" w:rsidR="00A911F2" w:rsidRDefault="00A911F2">
      <w:pPr>
        <w:pStyle w:val="TOC4"/>
        <w:rPr>
          <w:rFonts w:asciiTheme="minorHAnsi" w:eastAsiaTheme="minorEastAsia" w:hAnsiTheme="minorHAnsi" w:cstheme="minorBidi"/>
          <w:sz w:val="22"/>
          <w:szCs w:val="22"/>
          <w:lang w:eastAsia="en-GB"/>
        </w:rPr>
      </w:pPr>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_Toc138887933 \h </w:instrText>
      </w:r>
      <w:r>
        <w:fldChar w:fldCharType="separate"/>
      </w:r>
      <w:r>
        <w:t>133</w:t>
      </w:r>
      <w:r>
        <w:fldChar w:fldCharType="end"/>
      </w:r>
    </w:p>
    <w:p w14:paraId="1DBE1DD4" w14:textId="3065A413" w:rsidR="00A911F2" w:rsidRDefault="00A911F2">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_Toc138887934 \h </w:instrText>
      </w:r>
      <w:r>
        <w:fldChar w:fldCharType="separate"/>
      </w:r>
      <w:r>
        <w:t>133</w:t>
      </w:r>
      <w:r>
        <w:fldChar w:fldCharType="end"/>
      </w:r>
    </w:p>
    <w:p w14:paraId="218B06F7" w14:textId="1500BC59" w:rsidR="00A911F2" w:rsidRDefault="00A911F2">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_Toc138887935 \h </w:instrText>
      </w:r>
      <w:r>
        <w:fldChar w:fldCharType="separate"/>
      </w:r>
      <w:r>
        <w:t>133</w:t>
      </w:r>
      <w:r>
        <w:fldChar w:fldCharType="end"/>
      </w:r>
    </w:p>
    <w:p w14:paraId="6D96E701" w14:textId="0CF409D9" w:rsidR="00A911F2" w:rsidRDefault="00A911F2">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_Toc138887936 \h </w:instrText>
      </w:r>
      <w:r>
        <w:fldChar w:fldCharType="separate"/>
      </w:r>
      <w:r>
        <w:t>133</w:t>
      </w:r>
      <w:r>
        <w:fldChar w:fldCharType="end"/>
      </w:r>
    </w:p>
    <w:p w14:paraId="5128F0D2" w14:textId="30B7D20B" w:rsidR="00A911F2" w:rsidRDefault="00A911F2">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_Toc138887937 \h </w:instrText>
      </w:r>
      <w:r>
        <w:fldChar w:fldCharType="separate"/>
      </w:r>
      <w:r>
        <w:t>133</w:t>
      </w:r>
      <w:r>
        <w:fldChar w:fldCharType="end"/>
      </w:r>
    </w:p>
    <w:p w14:paraId="2AAB9204" w14:textId="7DA3B289" w:rsidR="00A911F2" w:rsidRDefault="00A911F2">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_Toc138887938 \h </w:instrText>
      </w:r>
      <w:r>
        <w:fldChar w:fldCharType="separate"/>
      </w:r>
      <w:r>
        <w:t>134</w:t>
      </w:r>
      <w:r>
        <w:fldChar w:fldCharType="end"/>
      </w:r>
    </w:p>
    <w:p w14:paraId="130D623F" w14:textId="33ECCA5A" w:rsidR="00A911F2" w:rsidRDefault="00A911F2">
      <w:pPr>
        <w:pStyle w:val="TOC5"/>
        <w:rPr>
          <w:rFonts w:asciiTheme="minorHAnsi" w:eastAsiaTheme="minorEastAsia" w:hAnsiTheme="minorHAnsi" w:cstheme="minorBidi"/>
          <w:sz w:val="22"/>
          <w:szCs w:val="22"/>
          <w:lang w:eastAsia="en-GB"/>
        </w:rPr>
      </w:pPr>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_Toc138887939 \h </w:instrText>
      </w:r>
      <w:r>
        <w:fldChar w:fldCharType="separate"/>
      </w:r>
      <w:r>
        <w:t>134</w:t>
      </w:r>
      <w:r>
        <w:fldChar w:fldCharType="end"/>
      </w:r>
    </w:p>
    <w:p w14:paraId="037EC69C" w14:textId="6D98DD98" w:rsidR="00A911F2" w:rsidRDefault="00A911F2">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_Toc138887940 \h </w:instrText>
      </w:r>
      <w:r>
        <w:fldChar w:fldCharType="separate"/>
      </w:r>
      <w:r>
        <w:t>134</w:t>
      </w:r>
      <w:r>
        <w:fldChar w:fldCharType="end"/>
      </w:r>
    </w:p>
    <w:p w14:paraId="3195F93B" w14:textId="0F803923" w:rsidR="00A911F2" w:rsidRDefault="00A911F2">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_Toc138887941 \h </w:instrText>
      </w:r>
      <w:r>
        <w:fldChar w:fldCharType="separate"/>
      </w:r>
      <w:r>
        <w:t>134</w:t>
      </w:r>
      <w:r>
        <w:fldChar w:fldCharType="end"/>
      </w:r>
    </w:p>
    <w:p w14:paraId="61872CDD" w14:textId="6F45FD01" w:rsidR="00A911F2" w:rsidRDefault="00A911F2">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_Toc138887942 \h </w:instrText>
      </w:r>
      <w:r>
        <w:fldChar w:fldCharType="separate"/>
      </w:r>
      <w:r>
        <w:t>135</w:t>
      </w:r>
      <w:r>
        <w:fldChar w:fldCharType="end"/>
      </w:r>
    </w:p>
    <w:p w14:paraId="19D111B9" w14:textId="4D6D2BC7" w:rsidR="00A911F2" w:rsidRDefault="00A911F2">
      <w:pPr>
        <w:pStyle w:val="TOC5"/>
        <w:rPr>
          <w:rFonts w:asciiTheme="minorHAnsi" w:eastAsiaTheme="minorEastAsia" w:hAnsiTheme="minorHAnsi" w:cstheme="minorBidi"/>
          <w:sz w:val="22"/>
          <w:szCs w:val="22"/>
          <w:lang w:eastAsia="en-GB"/>
        </w:rPr>
      </w:pPr>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_Toc138887943 \h </w:instrText>
      </w:r>
      <w:r>
        <w:fldChar w:fldCharType="separate"/>
      </w:r>
      <w:r>
        <w:t>135</w:t>
      </w:r>
      <w:r>
        <w:fldChar w:fldCharType="end"/>
      </w:r>
    </w:p>
    <w:p w14:paraId="04A1AE38" w14:textId="7889BD11" w:rsidR="00A911F2" w:rsidRDefault="00A911F2">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_Toc138887944 \h </w:instrText>
      </w:r>
      <w:r>
        <w:fldChar w:fldCharType="separate"/>
      </w:r>
      <w:r>
        <w:t>135</w:t>
      </w:r>
      <w:r>
        <w:fldChar w:fldCharType="end"/>
      </w:r>
    </w:p>
    <w:p w14:paraId="49A53CCF" w14:textId="04A71FEB" w:rsidR="00A911F2" w:rsidRDefault="00A911F2">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_Toc138887945 \h </w:instrText>
      </w:r>
      <w:r>
        <w:fldChar w:fldCharType="separate"/>
      </w:r>
      <w:r>
        <w:t>135</w:t>
      </w:r>
      <w:r>
        <w:fldChar w:fldCharType="end"/>
      </w:r>
    </w:p>
    <w:p w14:paraId="631AC051" w14:textId="095C3CA8" w:rsidR="00A911F2" w:rsidRDefault="00A911F2">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_Toc138887946 \h </w:instrText>
      </w:r>
      <w:r>
        <w:fldChar w:fldCharType="separate"/>
      </w:r>
      <w:r>
        <w:t>135</w:t>
      </w:r>
      <w:r>
        <w:fldChar w:fldCharType="end"/>
      </w:r>
    </w:p>
    <w:p w14:paraId="1450CB94" w14:textId="44B3D4EC" w:rsidR="00A911F2" w:rsidRDefault="00A911F2">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_Toc138887947 \h </w:instrText>
      </w:r>
      <w:r>
        <w:fldChar w:fldCharType="separate"/>
      </w:r>
      <w:r>
        <w:t>136</w:t>
      </w:r>
      <w:r>
        <w:fldChar w:fldCharType="end"/>
      </w:r>
    </w:p>
    <w:p w14:paraId="7A9EB2AC" w14:textId="191F992A" w:rsidR="00A911F2" w:rsidRDefault="00A911F2">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_Toc138887948 \h </w:instrText>
      </w:r>
      <w:r>
        <w:fldChar w:fldCharType="separate"/>
      </w:r>
      <w:r>
        <w:t>136</w:t>
      </w:r>
      <w:r>
        <w:fldChar w:fldCharType="end"/>
      </w:r>
    </w:p>
    <w:p w14:paraId="35395C62" w14:textId="0DA7FD45" w:rsidR="00A911F2" w:rsidRDefault="00A911F2">
      <w:pPr>
        <w:pStyle w:val="TOC5"/>
        <w:rPr>
          <w:rFonts w:asciiTheme="minorHAnsi" w:eastAsiaTheme="minorEastAsia" w:hAnsiTheme="minorHAnsi" w:cstheme="minorBidi"/>
          <w:sz w:val="22"/>
          <w:szCs w:val="22"/>
          <w:lang w:eastAsia="en-GB"/>
        </w:rPr>
      </w:pPr>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_Toc138887949 \h </w:instrText>
      </w:r>
      <w:r>
        <w:fldChar w:fldCharType="separate"/>
      </w:r>
      <w:r>
        <w:t>136</w:t>
      </w:r>
      <w:r>
        <w:fldChar w:fldCharType="end"/>
      </w:r>
    </w:p>
    <w:p w14:paraId="7499E4A7" w14:textId="39727FF3" w:rsidR="00A911F2" w:rsidRDefault="00A911F2">
      <w:pPr>
        <w:pStyle w:val="TOC4"/>
        <w:rPr>
          <w:rFonts w:asciiTheme="minorHAnsi" w:eastAsiaTheme="minorEastAsia" w:hAnsiTheme="minorHAnsi" w:cstheme="minorBidi"/>
          <w:sz w:val="22"/>
          <w:szCs w:val="22"/>
          <w:lang w:eastAsia="en-GB"/>
        </w:rPr>
      </w:pPr>
      <w:r>
        <w:lastRenderedPageBreak/>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_Toc138887950 \h </w:instrText>
      </w:r>
      <w:r>
        <w:fldChar w:fldCharType="separate"/>
      </w:r>
      <w:r>
        <w:t>136</w:t>
      </w:r>
      <w:r>
        <w:fldChar w:fldCharType="end"/>
      </w:r>
    </w:p>
    <w:p w14:paraId="4EE5DEB1" w14:textId="50946154" w:rsidR="00A911F2" w:rsidRDefault="00A911F2">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_Toc138887951 \h </w:instrText>
      </w:r>
      <w:r>
        <w:fldChar w:fldCharType="separate"/>
      </w:r>
      <w:r>
        <w:t>137</w:t>
      </w:r>
      <w:r>
        <w:fldChar w:fldCharType="end"/>
      </w:r>
    </w:p>
    <w:p w14:paraId="639D083C" w14:textId="480CE2CE" w:rsidR="00A911F2" w:rsidRDefault="00A911F2">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_Toc138887952 \h </w:instrText>
      </w:r>
      <w:r>
        <w:fldChar w:fldCharType="separate"/>
      </w:r>
      <w:r>
        <w:t>137</w:t>
      </w:r>
      <w:r>
        <w:fldChar w:fldCharType="end"/>
      </w:r>
    </w:p>
    <w:p w14:paraId="1A51E122" w14:textId="55328F16" w:rsidR="00A911F2" w:rsidRDefault="00A911F2">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6E0BFF">
        <w:rPr>
          <w:lang w:val="en-US"/>
        </w:rPr>
        <w:t>Void</w:t>
      </w:r>
      <w:r>
        <w:tab/>
      </w:r>
      <w:r>
        <w:fldChar w:fldCharType="begin"/>
      </w:r>
      <w:r>
        <w:instrText xml:space="preserve"> PAGEREF _Toc138887953 \h </w:instrText>
      </w:r>
      <w:r>
        <w:fldChar w:fldCharType="separate"/>
      </w:r>
      <w:r>
        <w:t>137</w:t>
      </w:r>
      <w:r>
        <w:fldChar w:fldCharType="end"/>
      </w:r>
    </w:p>
    <w:p w14:paraId="52368814" w14:textId="7AA4C4F1" w:rsidR="00A911F2" w:rsidRDefault="00A911F2">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6E0BFF">
        <w:rPr>
          <w:lang w:val="en-US"/>
        </w:rPr>
        <w:t>Additional spurious emission requirements for CA_NS_202</w:t>
      </w:r>
      <w:r>
        <w:tab/>
      </w:r>
      <w:r>
        <w:fldChar w:fldCharType="begin"/>
      </w:r>
      <w:r>
        <w:instrText xml:space="preserve"> PAGEREF _Toc138887954 \h </w:instrText>
      </w:r>
      <w:r>
        <w:fldChar w:fldCharType="separate"/>
      </w:r>
      <w:r>
        <w:t>137</w:t>
      </w:r>
      <w:r>
        <w:fldChar w:fldCharType="end"/>
      </w:r>
    </w:p>
    <w:p w14:paraId="110F3FFC" w14:textId="11268C5E" w:rsidR="00A911F2" w:rsidRDefault="00A911F2">
      <w:pPr>
        <w:pStyle w:val="TOC5"/>
        <w:rPr>
          <w:rFonts w:asciiTheme="minorHAnsi" w:eastAsiaTheme="minorEastAsia" w:hAnsiTheme="minorHAnsi" w:cstheme="minorBidi"/>
          <w:sz w:val="22"/>
          <w:szCs w:val="22"/>
          <w:lang w:eastAsia="en-GB"/>
        </w:rPr>
      </w:pPr>
      <w:r w:rsidRPr="006E0BFF">
        <w:rPr>
          <w:rFonts w:eastAsia="Malgun Gothic"/>
        </w:rPr>
        <w:t>6.5A.3.2.4</w:t>
      </w:r>
      <w:r>
        <w:rPr>
          <w:rFonts w:asciiTheme="minorHAnsi" w:eastAsiaTheme="minorEastAsia" w:hAnsiTheme="minorHAnsi" w:cstheme="minorBidi"/>
          <w:sz w:val="22"/>
          <w:szCs w:val="22"/>
          <w:lang w:eastAsia="en-GB"/>
        </w:rPr>
        <w:tab/>
      </w:r>
      <w:r w:rsidRPr="006E0BFF">
        <w:rPr>
          <w:rFonts w:eastAsia="Malgun Gothic"/>
          <w:lang w:val="en-US"/>
        </w:rPr>
        <w:t>Additional spurious emission requirements for CA_NS_203</w:t>
      </w:r>
      <w:r>
        <w:tab/>
      </w:r>
      <w:r>
        <w:fldChar w:fldCharType="begin"/>
      </w:r>
      <w:r>
        <w:instrText xml:space="preserve"> PAGEREF _Toc138887955 \h </w:instrText>
      </w:r>
      <w:r>
        <w:fldChar w:fldCharType="separate"/>
      </w:r>
      <w:r>
        <w:t>137</w:t>
      </w:r>
      <w:r>
        <w:fldChar w:fldCharType="end"/>
      </w:r>
    </w:p>
    <w:p w14:paraId="11165C6C" w14:textId="69236CF2" w:rsidR="00A911F2" w:rsidRDefault="00A911F2">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_Toc138887956 \h </w:instrText>
      </w:r>
      <w:r>
        <w:fldChar w:fldCharType="separate"/>
      </w:r>
      <w:r>
        <w:t>138</w:t>
      </w:r>
      <w:r>
        <w:fldChar w:fldCharType="end"/>
      </w:r>
    </w:p>
    <w:p w14:paraId="21E465B7" w14:textId="64B86090" w:rsidR="00A911F2" w:rsidRDefault="00A911F2">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_Toc138887957 \h </w:instrText>
      </w:r>
      <w:r>
        <w:fldChar w:fldCharType="separate"/>
      </w:r>
      <w:r>
        <w:t>138</w:t>
      </w:r>
      <w:r>
        <w:fldChar w:fldCharType="end"/>
      </w:r>
    </w:p>
    <w:p w14:paraId="521EE616" w14:textId="66409629" w:rsidR="00A911F2" w:rsidRDefault="00A911F2">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_Toc138887958 \h </w:instrText>
      </w:r>
      <w:r>
        <w:fldChar w:fldCharType="separate"/>
      </w:r>
      <w:r>
        <w:t>138</w:t>
      </w:r>
      <w:r>
        <w:fldChar w:fldCharType="end"/>
      </w:r>
    </w:p>
    <w:p w14:paraId="066DB436" w14:textId="5C1203BB" w:rsidR="00A911F2" w:rsidRDefault="00A911F2">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_Toc138887959 \h </w:instrText>
      </w:r>
      <w:r>
        <w:fldChar w:fldCharType="separate"/>
      </w:r>
      <w:r>
        <w:t>138</w:t>
      </w:r>
      <w:r>
        <w:fldChar w:fldCharType="end"/>
      </w:r>
    </w:p>
    <w:p w14:paraId="39A72368" w14:textId="392AAF78" w:rsidR="00A911F2" w:rsidRDefault="00A911F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_Toc138887960 \h </w:instrText>
      </w:r>
      <w:r>
        <w:fldChar w:fldCharType="separate"/>
      </w:r>
      <w:r>
        <w:t>138</w:t>
      </w:r>
      <w:r>
        <w:fldChar w:fldCharType="end"/>
      </w:r>
    </w:p>
    <w:p w14:paraId="5C061190" w14:textId="3DC3D19C" w:rsidR="00A911F2" w:rsidRDefault="00A911F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_Toc138887961 \h </w:instrText>
      </w:r>
      <w:r>
        <w:fldChar w:fldCharType="separate"/>
      </w:r>
      <w:r>
        <w:t>138</w:t>
      </w:r>
      <w:r>
        <w:fldChar w:fldCharType="end"/>
      </w:r>
    </w:p>
    <w:p w14:paraId="6FDCB7C6" w14:textId="6E7CCDC9" w:rsidR="00A911F2" w:rsidRDefault="00A911F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_Toc138887962 \h </w:instrText>
      </w:r>
      <w:r>
        <w:fldChar w:fldCharType="separate"/>
      </w:r>
      <w:r>
        <w:t>138</w:t>
      </w:r>
      <w:r>
        <w:fldChar w:fldCharType="end"/>
      </w:r>
    </w:p>
    <w:p w14:paraId="01830771" w14:textId="0D29430F" w:rsidR="00A911F2" w:rsidRDefault="00A911F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_Toc138887963 \h </w:instrText>
      </w:r>
      <w:r>
        <w:fldChar w:fldCharType="separate"/>
      </w:r>
      <w:r>
        <w:t>138</w:t>
      </w:r>
      <w:r>
        <w:fldChar w:fldCharType="end"/>
      </w:r>
    </w:p>
    <w:p w14:paraId="1AC12BBB" w14:textId="6E3B72BB" w:rsidR="00A911F2" w:rsidRDefault="00A911F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_Toc138887964 \h </w:instrText>
      </w:r>
      <w:r>
        <w:fldChar w:fldCharType="separate"/>
      </w:r>
      <w:r>
        <w:t>138</w:t>
      </w:r>
      <w:r>
        <w:fldChar w:fldCharType="end"/>
      </w:r>
    </w:p>
    <w:p w14:paraId="7FB768D1" w14:textId="69455F95" w:rsidR="00A911F2" w:rsidRDefault="00A911F2">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_Toc138887965 \h </w:instrText>
      </w:r>
      <w:r>
        <w:fldChar w:fldCharType="separate"/>
      </w:r>
      <w:r>
        <w:t>138</w:t>
      </w:r>
      <w:r>
        <w:fldChar w:fldCharType="end"/>
      </w:r>
    </w:p>
    <w:p w14:paraId="3A3D14FF" w14:textId="239283CD" w:rsidR="00A911F2" w:rsidRDefault="00A911F2">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_Toc138887966 \h </w:instrText>
      </w:r>
      <w:r>
        <w:fldChar w:fldCharType="separate"/>
      </w:r>
      <w:r>
        <w:t>139</w:t>
      </w:r>
      <w:r>
        <w:fldChar w:fldCharType="end"/>
      </w:r>
    </w:p>
    <w:p w14:paraId="545B4EA1" w14:textId="62EE986B" w:rsidR="00A911F2" w:rsidRDefault="00A911F2">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_Toc138887967 \h </w:instrText>
      </w:r>
      <w:r>
        <w:fldChar w:fldCharType="separate"/>
      </w:r>
      <w:r>
        <w:t>139</w:t>
      </w:r>
      <w:r>
        <w:fldChar w:fldCharType="end"/>
      </w:r>
    </w:p>
    <w:p w14:paraId="4DE46814" w14:textId="397B6991" w:rsidR="00A911F2" w:rsidRDefault="00A911F2">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_Toc138887968 \h </w:instrText>
      </w:r>
      <w:r>
        <w:fldChar w:fldCharType="separate"/>
      </w:r>
      <w:r>
        <w:t>139</w:t>
      </w:r>
      <w:r>
        <w:fldChar w:fldCharType="end"/>
      </w:r>
    </w:p>
    <w:p w14:paraId="4E79AF31" w14:textId="7372EAB2" w:rsidR="00A911F2" w:rsidRDefault="00A911F2">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_Toc138887969 \h </w:instrText>
      </w:r>
      <w:r>
        <w:fldChar w:fldCharType="separate"/>
      </w:r>
      <w:r>
        <w:t>140</w:t>
      </w:r>
      <w:r>
        <w:fldChar w:fldCharType="end"/>
      </w:r>
    </w:p>
    <w:p w14:paraId="2D42C22B" w14:textId="04F7B012" w:rsidR="00A911F2" w:rsidRDefault="00A911F2">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_Toc138887970 \h </w:instrText>
      </w:r>
      <w:r>
        <w:fldChar w:fldCharType="separate"/>
      </w:r>
      <w:r>
        <w:t>140</w:t>
      </w:r>
      <w:r>
        <w:fldChar w:fldCharType="end"/>
      </w:r>
    </w:p>
    <w:p w14:paraId="751FBD84" w14:textId="42A93D34" w:rsidR="00A911F2" w:rsidRDefault="00A911F2">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_Toc138887971 \h </w:instrText>
      </w:r>
      <w:r>
        <w:fldChar w:fldCharType="separate"/>
      </w:r>
      <w:r>
        <w:t>141</w:t>
      </w:r>
      <w:r>
        <w:fldChar w:fldCharType="end"/>
      </w:r>
    </w:p>
    <w:p w14:paraId="5DB65F3F" w14:textId="310406AB" w:rsidR="00A911F2" w:rsidRDefault="00A911F2">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_Toc138887972 \h </w:instrText>
      </w:r>
      <w:r>
        <w:fldChar w:fldCharType="separate"/>
      </w:r>
      <w:r>
        <w:t>141</w:t>
      </w:r>
      <w:r>
        <w:fldChar w:fldCharType="end"/>
      </w:r>
    </w:p>
    <w:p w14:paraId="3870DC1D" w14:textId="24E60C40" w:rsidR="00A911F2" w:rsidRDefault="00A911F2">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_Toc138887973 \h </w:instrText>
      </w:r>
      <w:r>
        <w:fldChar w:fldCharType="separate"/>
      </w:r>
      <w:r>
        <w:t>141</w:t>
      </w:r>
      <w:r>
        <w:fldChar w:fldCharType="end"/>
      </w:r>
    </w:p>
    <w:p w14:paraId="5CB91169" w14:textId="1BFE047B" w:rsidR="00A911F2" w:rsidRDefault="00A911F2">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_Toc138887974 \h </w:instrText>
      </w:r>
      <w:r>
        <w:fldChar w:fldCharType="separate"/>
      </w:r>
      <w:r>
        <w:t>141</w:t>
      </w:r>
      <w:r>
        <w:fldChar w:fldCharType="end"/>
      </w:r>
    </w:p>
    <w:p w14:paraId="42DDD0EC" w14:textId="5D78AEE7" w:rsidR="00A911F2" w:rsidRDefault="00A911F2">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_Toc138887975 \h </w:instrText>
      </w:r>
      <w:r>
        <w:fldChar w:fldCharType="separate"/>
      </w:r>
      <w:r>
        <w:t>142</w:t>
      </w:r>
      <w:r>
        <w:fldChar w:fldCharType="end"/>
      </w:r>
    </w:p>
    <w:p w14:paraId="52A4B72A" w14:textId="1594D853" w:rsidR="00A911F2" w:rsidRDefault="00A911F2">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_Toc138887976 \h </w:instrText>
      </w:r>
      <w:r>
        <w:fldChar w:fldCharType="separate"/>
      </w:r>
      <w:r>
        <w:t>142</w:t>
      </w:r>
      <w:r>
        <w:fldChar w:fldCharType="end"/>
      </w:r>
    </w:p>
    <w:p w14:paraId="1413A066" w14:textId="5FEB624B" w:rsidR="00A911F2" w:rsidRDefault="00A911F2">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_Toc138887977 \h </w:instrText>
      </w:r>
      <w:r>
        <w:fldChar w:fldCharType="separate"/>
      </w:r>
      <w:r>
        <w:t>142</w:t>
      </w:r>
      <w:r>
        <w:fldChar w:fldCharType="end"/>
      </w:r>
    </w:p>
    <w:p w14:paraId="4FFD303C" w14:textId="1DBA2B31" w:rsidR="00A911F2" w:rsidRDefault="00A911F2">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_Toc138887978 \h </w:instrText>
      </w:r>
      <w:r>
        <w:fldChar w:fldCharType="separate"/>
      </w:r>
      <w:r>
        <w:t>143</w:t>
      </w:r>
      <w:r>
        <w:fldChar w:fldCharType="end"/>
      </w:r>
    </w:p>
    <w:p w14:paraId="3F305D11" w14:textId="6FA1AABC" w:rsidR="00A911F2" w:rsidRDefault="00A911F2">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_Toc138887979 \h </w:instrText>
      </w:r>
      <w:r>
        <w:fldChar w:fldCharType="separate"/>
      </w:r>
      <w:r>
        <w:t>143</w:t>
      </w:r>
      <w:r>
        <w:fldChar w:fldCharType="end"/>
      </w:r>
    </w:p>
    <w:p w14:paraId="3D6F24E6" w14:textId="5DE187BC" w:rsidR="00A911F2" w:rsidRDefault="00A911F2">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_Toc138887980 \h </w:instrText>
      </w:r>
      <w:r>
        <w:fldChar w:fldCharType="separate"/>
      </w:r>
      <w:r>
        <w:t>143</w:t>
      </w:r>
      <w:r>
        <w:fldChar w:fldCharType="end"/>
      </w:r>
    </w:p>
    <w:p w14:paraId="6BE76F95" w14:textId="3E380DD5" w:rsidR="00A911F2" w:rsidRDefault="00A911F2">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_Toc138887981 \h </w:instrText>
      </w:r>
      <w:r>
        <w:fldChar w:fldCharType="separate"/>
      </w:r>
      <w:r>
        <w:t>144</w:t>
      </w:r>
      <w:r>
        <w:fldChar w:fldCharType="end"/>
      </w:r>
    </w:p>
    <w:p w14:paraId="28B093C7" w14:textId="0314D56F" w:rsidR="00A911F2" w:rsidRDefault="00A911F2">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_Toc138887982 \h </w:instrText>
      </w:r>
      <w:r>
        <w:fldChar w:fldCharType="separate"/>
      </w:r>
      <w:r>
        <w:t>144</w:t>
      </w:r>
      <w:r>
        <w:fldChar w:fldCharType="end"/>
      </w:r>
    </w:p>
    <w:p w14:paraId="1921FB75" w14:textId="591A5B12" w:rsidR="00A911F2" w:rsidRDefault="00A911F2">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_Toc138887983 \h </w:instrText>
      </w:r>
      <w:r>
        <w:fldChar w:fldCharType="separate"/>
      </w:r>
      <w:r>
        <w:t>144</w:t>
      </w:r>
      <w:r>
        <w:fldChar w:fldCharType="end"/>
      </w:r>
    </w:p>
    <w:p w14:paraId="47B879E4" w14:textId="66673368" w:rsidR="00A911F2" w:rsidRDefault="00A911F2">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_Toc138887984 \h </w:instrText>
      </w:r>
      <w:r>
        <w:fldChar w:fldCharType="separate"/>
      </w:r>
      <w:r>
        <w:t>144</w:t>
      </w:r>
      <w:r>
        <w:fldChar w:fldCharType="end"/>
      </w:r>
    </w:p>
    <w:p w14:paraId="0B28F720" w14:textId="1CAB517A" w:rsidR="00A911F2" w:rsidRDefault="00A911F2">
      <w:pPr>
        <w:pStyle w:val="TOC5"/>
        <w:rPr>
          <w:rFonts w:asciiTheme="minorHAnsi" w:eastAsiaTheme="minorEastAsia" w:hAnsiTheme="minorHAnsi" w:cstheme="minorBidi"/>
          <w:sz w:val="22"/>
          <w:szCs w:val="22"/>
          <w:lang w:eastAsia="en-GB"/>
        </w:rPr>
      </w:pPr>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_Toc138887985 \h </w:instrText>
      </w:r>
      <w:r>
        <w:fldChar w:fldCharType="separate"/>
      </w:r>
      <w:r>
        <w:t>144</w:t>
      </w:r>
      <w:r>
        <w:fldChar w:fldCharType="end"/>
      </w:r>
    </w:p>
    <w:p w14:paraId="3D9D2B31" w14:textId="67AD7DD6" w:rsidR="00A911F2" w:rsidRDefault="00A911F2">
      <w:pPr>
        <w:pStyle w:val="TOC5"/>
        <w:rPr>
          <w:rFonts w:asciiTheme="minorHAnsi" w:eastAsiaTheme="minorEastAsia" w:hAnsiTheme="minorHAnsi" w:cstheme="minorBidi"/>
          <w:sz w:val="22"/>
          <w:szCs w:val="22"/>
          <w:lang w:eastAsia="en-GB"/>
        </w:rPr>
      </w:pPr>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_Toc138887986 \h </w:instrText>
      </w:r>
      <w:r>
        <w:fldChar w:fldCharType="separate"/>
      </w:r>
      <w:r>
        <w:t>144</w:t>
      </w:r>
      <w:r>
        <w:fldChar w:fldCharType="end"/>
      </w:r>
    </w:p>
    <w:p w14:paraId="518EC2DA" w14:textId="1FF1A30E" w:rsidR="00A911F2" w:rsidRDefault="00A911F2">
      <w:pPr>
        <w:pStyle w:val="TOC5"/>
        <w:rPr>
          <w:rFonts w:asciiTheme="minorHAnsi" w:eastAsiaTheme="minorEastAsia" w:hAnsiTheme="minorHAnsi" w:cstheme="minorBidi"/>
          <w:sz w:val="22"/>
          <w:szCs w:val="22"/>
          <w:lang w:eastAsia="en-GB"/>
        </w:rPr>
      </w:pPr>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_Toc138887987 \h </w:instrText>
      </w:r>
      <w:r>
        <w:fldChar w:fldCharType="separate"/>
      </w:r>
      <w:r>
        <w:t>144</w:t>
      </w:r>
      <w:r>
        <w:fldChar w:fldCharType="end"/>
      </w:r>
    </w:p>
    <w:p w14:paraId="6CD60D0B" w14:textId="08DEE8D8" w:rsidR="00A911F2" w:rsidRDefault="00A911F2">
      <w:pPr>
        <w:pStyle w:val="TOC4"/>
        <w:rPr>
          <w:rFonts w:asciiTheme="minorHAnsi" w:eastAsiaTheme="minorEastAsia" w:hAnsiTheme="minorHAnsi" w:cstheme="minorBidi"/>
          <w:sz w:val="22"/>
          <w:szCs w:val="22"/>
          <w:lang w:eastAsia="en-GB"/>
        </w:rPr>
      </w:pPr>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_Toc138887988 \h </w:instrText>
      </w:r>
      <w:r>
        <w:fldChar w:fldCharType="separate"/>
      </w:r>
      <w:r>
        <w:t>145</w:t>
      </w:r>
      <w:r>
        <w:fldChar w:fldCharType="end"/>
      </w:r>
    </w:p>
    <w:p w14:paraId="6ABF55C1" w14:textId="65FCA04B" w:rsidR="00A911F2" w:rsidRDefault="00A911F2">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_Toc138887989 \h </w:instrText>
      </w:r>
      <w:r>
        <w:fldChar w:fldCharType="separate"/>
      </w:r>
      <w:r>
        <w:t>146</w:t>
      </w:r>
      <w:r>
        <w:fldChar w:fldCharType="end"/>
      </w:r>
    </w:p>
    <w:p w14:paraId="4949C992" w14:textId="737D1A26" w:rsidR="00A911F2" w:rsidRDefault="00A911F2">
      <w:pPr>
        <w:pStyle w:val="TOC4"/>
        <w:rPr>
          <w:rFonts w:asciiTheme="minorHAnsi" w:eastAsiaTheme="minorEastAsia" w:hAnsiTheme="minorHAnsi" w:cstheme="minorBidi"/>
          <w:sz w:val="22"/>
          <w:szCs w:val="22"/>
          <w:lang w:eastAsia="en-GB"/>
        </w:rPr>
      </w:pPr>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_Toc138887990 \h </w:instrText>
      </w:r>
      <w:r>
        <w:fldChar w:fldCharType="separate"/>
      </w:r>
      <w:r>
        <w:t>146</w:t>
      </w:r>
      <w:r>
        <w:fldChar w:fldCharType="end"/>
      </w:r>
    </w:p>
    <w:p w14:paraId="2EC6B491" w14:textId="04E81E45" w:rsidR="00A911F2" w:rsidRDefault="00A911F2">
      <w:pPr>
        <w:pStyle w:val="TOC4"/>
        <w:rPr>
          <w:rFonts w:asciiTheme="minorHAnsi" w:eastAsiaTheme="minorEastAsia" w:hAnsiTheme="minorHAnsi" w:cstheme="minorBidi"/>
          <w:sz w:val="22"/>
          <w:szCs w:val="22"/>
          <w:lang w:eastAsia="en-GB"/>
        </w:rPr>
      </w:pPr>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_Toc138887991 \h </w:instrText>
      </w:r>
      <w:r>
        <w:fldChar w:fldCharType="separate"/>
      </w:r>
      <w:r>
        <w:t>146</w:t>
      </w:r>
      <w:r>
        <w:fldChar w:fldCharType="end"/>
      </w:r>
    </w:p>
    <w:p w14:paraId="1809DFF1" w14:textId="0995E3C4" w:rsidR="00A911F2" w:rsidRDefault="00A911F2">
      <w:pPr>
        <w:pStyle w:val="TOC4"/>
        <w:rPr>
          <w:rFonts w:asciiTheme="minorHAnsi" w:eastAsiaTheme="minorEastAsia" w:hAnsiTheme="minorHAnsi" w:cstheme="minorBidi"/>
          <w:sz w:val="22"/>
          <w:szCs w:val="22"/>
          <w:lang w:eastAsia="en-GB"/>
        </w:rPr>
      </w:pPr>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_Toc138887992 \h </w:instrText>
      </w:r>
      <w:r>
        <w:fldChar w:fldCharType="separate"/>
      </w:r>
      <w:r>
        <w:t>146</w:t>
      </w:r>
      <w:r>
        <w:fldChar w:fldCharType="end"/>
      </w:r>
    </w:p>
    <w:p w14:paraId="4DE0DC0B" w14:textId="7D66AF16" w:rsidR="00A911F2" w:rsidRDefault="00A911F2">
      <w:pPr>
        <w:pStyle w:val="TOC5"/>
        <w:rPr>
          <w:rFonts w:asciiTheme="minorHAnsi" w:eastAsiaTheme="minorEastAsia" w:hAnsiTheme="minorHAnsi" w:cstheme="minorBidi"/>
          <w:sz w:val="22"/>
          <w:szCs w:val="22"/>
          <w:lang w:eastAsia="en-GB"/>
        </w:rPr>
      </w:pPr>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_Toc138887993 \h </w:instrText>
      </w:r>
      <w:r>
        <w:fldChar w:fldCharType="separate"/>
      </w:r>
      <w:r>
        <w:t>146</w:t>
      </w:r>
      <w:r>
        <w:fldChar w:fldCharType="end"/>
      </w:r>
    </w:p>
    <w:p w14:paraId="46667460" w14:textId="42BE6CC9" w:rsidR="00A911F2" w:rsidRDefault="00A911F2">
      <w:pPr>
        <w:pStyle w:val="TOC5"/>
        <w:rPr>
          <w:rFonts w:asciiTheme="minorHAnsi" w:eastAsiaTheme="minorEastAsia" w:hAnsiTheme="minorHAnsi" w:cstheme="minorBidi"/>
          <w:sz w:val="22"/>
          <w:szCs w:val="22"/>
          <w:lang w:eastAsia="en-GB"/>
        </w:rPr>
      </w:pPr>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_Toc138887994 \h </w:instrText>
      </w:r>
      <w:r>
        <w:fldChar w:fldCharType="separate"/>
      </w:r>
      <w:r>
        <w:t>147</w:t>
      </w:r>
      <w:r>
        <w:fldChar w:fldCharType="end"/>
      </w:r>
    </w:p>
    <w:p w14:paraId="638B73AB" w14:textId="7E300C34" w:rsidR="00A911F2" w:rsidRDefault="00A911F2">
      <w:pPr>
        <w:pStyle w:val="TOC5"/>
        <w:rPr>
          <w:rFonts w:asciiTheme="minorHAnsi" w:eastAsiaTheme="minorEastAsia" w:hAnsiTheme="minorHAnsi" w:cstheme="minorBidi"/>
          <w:sz w:val="22"/>
          <w:szCs w:val="22"/>
          <w:lang w:eastAsia="en-GB"/>
        </w:rPr>
      </w:pPr>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_Toc138887995 \h </w:instrText>
      </w:r>
      <w:r>
        <w:fldChar w:fldCharType="separate"/>
      </w:r>
      <w:r>
        <w:t>147</w:t>
      </w:r>
      <w:r>
        <w:fldChar w:fldCharType="end"/>
      </w:r>
    </w:p>
    <w:p w14:paraId="77E15D6E" w14:textId="2D6A3865" w:rsidR="00A911F2" w:rsidRDefault="00A911F2">
      <w:pPr>
        <w:pStyle w:val="TOC4"/>
        <w:rPr>
          <w:rFonts w:asciiTheme="minorHAnsi" w:eastAsiaTheme="minorEastAsia" w:hAnsiTheme="minorHAnsi" w:cstheme="minorBidi"/>
          <w:sz w:val="22"/>
          <w:szCs w:val="22"/>
          <w:lang w:eastAsia="en-GB"/>
        </w:rPr>
      </w:pPr>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_Toc138887996 \h </w:instrText>
      </w:r>
      <w:r>
        <w:fldChar w:fldCharType="separate"/>
      </w:r>
      <w:r>
        <w:t>147</w:t>
      </w:r>
      <w:r>
        <w:fldChar w:fldCharType="end"/>
      </w:r>
    </w:p>
    <w:p w14:paraId="1BCA3DE6" w14:textId="37DDEFAC" w:rsidR="00A911F2" w:rsidRDefault="00A911F2">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_Toc138887997 \h </w:instrText>
      </w:r>
      <w:r>
        <w:fldChar w:fldCharType="separate"/>
      </w:r>
      <w:r>
        <w:t>148</w:t>
      </w:r>
      <w:r>
        <w:fldChar w:fldCharType="end"/>
      </w:r>
    </w:p>
    <w:p w14:paraId="38B55AA0" w14:textId="711AD90B" w:rsidR="00A911F2" w:rsidRDefault="00A911F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_Toc138887998 \h </w:instrText>
      </w:r>
      <w:r>
        <w:fldChar w:fldCharType="separate"/>
      </w:r>
      <w:r>
        <w:t>149</w:t>
      </w:r>
      <w:r>
        <w:fldChar w:fldCharType="end"/>
      </w:r>
    </w:p>
    <w:p w14:paraId="20627D33" w14:textId="74B266DB" w:rsidR="00A911F2" w:rsidRDefault="00A911F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_Toc138887999 \h </w:instrText>
      </w:r>
      <w:r>
        <w:fldChar w:fldCharType="separate"/>
      </w:r>
      <w:r>
        <w:t>149</w:t>
      </w:r>
      <w:r>
        <w:fldChar w:fldCharType="end"/>
      </w:r>
    </w:p>
    <w:p w14:paraId="7D69D588" w14:textId="0BF8A6A2" w:rsidR="00A911F2" w:rsidRDefault="00A911F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_Toc138888000 \h </w:instrText>
      </w:r>
      <w:r>
        <w:fldChar w:fldCharType="separate"/>
      </w:r>
      <w:r>
        <w:t>149</w:t>
      </w:r>
      <w:r>
        <w:fldChar w:fldCharType="end"/>
      </w:r>
    </w:p>
    <w:p w14:paraId="6031B199" w14:textId="052CF33A" w:rsidR="00A911F2" w:rsidRDefault="00A911F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_Toc138888001 \h </w:instrText>
      </w:r>
      <w:r>
        <w:fldChar w:fldCharType="separate"/>
      </w:r>
      <w:r>
        <w:t>149</w:t>
      </w:r>
      <w:r>
        <w:fldChar w:fldCharType="end"/>
      </w:r>
    </w:p>
    <w:p w14:paraId="6D7729B3" w14:textId="17FDAEB6" w:rsidR="00A911F2" w:rsidRDefault="00A911F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_Toc138888002 \h </w:instrText>
      </w:r>
      <w:r>
        <w:fldChar w:fldCharType="separate"/>
      </w:r>
      <w:r>
        <w:t>149</w:t>
      </w:r>
      <w:r>
        <w:fldChar w:fldCharType="end"/>
      </w:r>
    </w:p>
    <w:p w14:paraId="0F87A02E" w14:textId="561CA6C7" w:rsidR="00A911F2" w:rsidRDefault="00A911F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_Toc138888003 \h </w:instrText>
      </w:r>
      <w:r>
        <w:fldChar w:fldCharType="separate"/>
      </w:r>
      <w:r>
        <w:t>149</w:t>
      </w:r>
      <w:r>
        <w:fldChar w:fldCharType="end"/>
      </w:r>
    </w:p>
    <w:p w14:paraId="6118CAC4" w14:textId="799BF7C5" w:rsidR="00A911F2" w:rsidRDefault="00A911F2">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_Toc138888004 \h </w:instrText>
      </w:r>
      <w:r>
        <w:fldChar w:fldCharType="separate"/>
      </w:r>
      <w:r>
        <w:t>149</w:t>
      </w:r>
      <w:r>
        <w:fldChar w:fldCharType="end"/>
      </w:r>
    </w:p>
    <w:p w14:paraId="0F27BB0A" w14:textId="42CA0C40" w:rsidR="00A911F2" w:rsidRDefault="00A911F2">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_Toc138888005 \h </w:instrText>
      </w:r>
      <w:r>
        <w:fldChar w:fldCharType="separate"/>
      </w:r>
      <w:r>
        <w:t>150</w:t>
      </w:r>
      <w:r>
        <w:fldChar w:fldCharType="end"/>
      </w:r>
    </w:p>
    <w:p w14:paraId="023F2F73" w14:textId="5172047A" w:rsidR="00A911F2" w:rsidRDefault="00A911F2">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_Toc138888006 \h </w:instrText>
      </w:r>
      <w:r>
        <w:fldChar w:fldCharType="separate"/>
      </w:r>
      <w:r>
        <w:t>150</w:t>
      </w:r>
      <w:r>
        <w:fldChar w:fldCharType="end"/>
      </w:r>
    </w:p>
    <w:p w14:paraId="4D0C06D3" w14:textId="08BCAEC2" w:rsidR="00A911F2" w:rsidRDefault="00A911F2">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_Toc138888007 \h </w:instrText>
      </w:r>
      <w:r>
        <w:fldChar w:fldCharType="separate"/>
      </w:r>
      <w:r>
        <w:t>151</w:t>
      </w:r>
      <w:r>
        <w:fldChar w:fldCharType="end"/>
      </w:r>
    </w:p>
    <w:p w14:paraId="616EA166" w14:textId="075037D8" w:rsidR="00A911F2" w:rsidRDefault="00A911F2">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_Toc138888008 \h </w:instrText>
      </w:r>
      <w:r>
        <w:fldChar w:fldCharType="separate"/>
      </w:r>
      <w:r>
        <w:t>151</w:t>
      </w:r>
      <w:r>
        <w:fldChar w:fldCharType="end"/>
      </w:r>
    </w:p>
    <w:p w14:paraId="6C32A13D" w14:textId="601991C8" w:rsidR="00A911F2" w:rsidRDefault="00A911F2">
      <w:pPr>
        <w:pStyle w:val="TOC4"/>
        <w:rPr>
          <w:rFonts w:asciiTheme="minorHAnsi" w:eastAsiaTheme="minorEastAsia" w:hAnsiTheme="minorHAnsi" w:cstheme="minorBidi"/>
          <w:sz w:val="22"/>
          <w:szCs w:val="22"/>
          <w:lang w:eastAsia="en-GB"/>
        </w:rPr>
      </w:pPr>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_Toc138888009 \h </w:instrText>
      </w:r>
      <w:r>
        <w:fldChar w:fldCharType="separate"/>
      </w:r>
      <w:r>
        <w:t>152</w:t>
      </w:r>
      <w:r>
        <w:fldChar w:fldCharType="end"/>
      </w:r>
    </w:p>
    <w:p w14:paraId="6D60A388" w14:textId="5B21D215" w:rsidR="00A911F2" w:rsidRDefault="00A911F2">
      <w:pPr>
        <w:pStyle w:val="TOC4"/>
        <w:rPr>
          <w:rFonts w:asciiTheme="minorHAnsi" w:eastAsiaTheme="minorEastAsia" w:hAnsiTheme="minorHAnsi" w:cstheme="minorBidi"/>
          <w:sz w:val="22"/>
          <w:szCs w:val="22"/>
          <w:lang w:eastAsia="en-GB"/>
        </w:rPr>
      </w:pPr>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_Toc138888010 \h </w:instrText>
      </w:r>
      <w:r>
        <w:fldChar w:fldCharType="separate"/>
      </w:r>
      <w:r>
        <w:t>152</w:t>
      </w:r>
      <w:r>
        <w:fldChar w:fldCharType="end"/>
      </w:r>
    </w:p>
    <w:p w14:paraId="2F6E9AB5" w14:textId="2CAA2C7A" w:rsidR="00A911F2" w:rsidRDefault="00A911F2">
      <w:pPr>
        <w:pStyle w:val="TOC3"/>
        <w:rPr>
          <w:rFonts w:asciiTheme="minorHAnsi" w:eastAsiaTheme="minorEastAsia" w:hAnsiTheme="minorHAnsi" w:cstheme="minorBidi"/>
          <w:sz w:val="22"/>
          <w:szCs w:val="22"/>
          <w:lang w:eastAsia="en-GB"/>
        </w:rPr>
      </w:pPr>
      <w:r w:rsidRPr="006E0BFF">
        <w:rPr>
          <w:snapToGrid w:val="0"/>
        </w:rPr>
        <w:lastRenderedPageBreak/>
        <w:t>7.3.3</w:t>
      </w:r>
      <w:r>
        <w:rPr>
          <w:rFonts w:asciiTheme="minorHAnsi" w:eastAsiaTheme="minorEastAsia" w:hAnsiTheme="minorHAnsi" w:cstheme="minorBidi"/>
          <w:sz w:val="22"/>
          <w:szCs w:val="22"/>
          <w:lang w:eastAsia="en-GB"/>
        </w:rPr>
        <w:tab/>
      </w:r>
      <w:r w:rsidRPr="006E0BFF">
        <w:rPr>
          <w:snapToGrid w:val="0"/>
        </w:rPr>
        <w:t>Void</w:t>
      </w:r>
      <w:r>
        <w:tab/>
      </w:r>
      <w:r>
        <w:fldChar w:fldCharType="begin"/>
      </w:r>
      <w:r>
        <w:instrText xml:space="preserve"> PAGEREF _Toc138888011 \h </w:instrText>
      </w:r>
      <w:r>
        <w:fldChar w:fldCharType="separate"/>
      </w:r>
      <w:r>
        <w:t>153</w:t>
      </w:r>
      <w:r>
        <w:fldChar w:fldCharType="end"/>
      </w:r>
    </w:p>
    <w:p w14:paraId="4131E6CC" w14:textId="578D8CE3" w:rsidR="00A911F2" w:rsidRDefault="00A911F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_Toc138888012 \h </w:instrText>
      </w:r>
      <w:r>
        <w:fldChar w:fldCharType="separate"/>
      </w:r>
      <w:r>
        <w:t>153</w:t>
      </w:r>
      <w:r>
        <w:fldChar w:fldCharType="end"/>
      </w:r>
    </w:p>
    <w:p w14:paraId="3270002B" w14:textId="73F51D39"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7.3.4.1</w:t>
      </w:r>
      <w:r>
        <w:rPr>
          <w:rFonts w:asciiTheme="minorHAnsi" w:eastAsiaTheme="minorEastAsia" w:hAnsiTheme="minorHAnsi" w:cstheme="minorBidi"/>
          <w:sz w:val="22"/>
          <w:szCs w:val="22"/>
          <w:lang w:eastAsia="en-GB"/>
        </w:rPr>
        <w:tab/>
      </w:r>
      <w:r w:rsidRPr="006E0BFF">
        <w:rPr>
          <w:rFonts w:eastAsia="Malgun Gothic"/>
        </w:rPr>
        <w:t>EIS spherical coverage for power class 1</w:t>
      </w:r>
      <w:r>
        <w:tab/>
      </w:r>
      <w:r>
        <w:fldChar w:fldCharType="begin"/>
      </w:r>
      <w:r>
        <w:instrText xml:space="preserve"> PAGEREF _Toc138888013 \h </w:instrText>
      </w:r>
      <w:r>
        <w:fldChar w:fldCharType="separate"/>
      </w:r>
      <w:r>
        <w:t>153</w:t>
      </w:r>
      <w:r>
        <w:fldChar w:fldCharType="end"/>
      </w:r>
    </w:p>
    <w:p w14:paraId="0DC34638" w14:textId="6A0335F7"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7.3.4.2</w:t>
      </w:r>
      <w:r>
        <w:rPr>
          <w:rFonts w:asciiTheme="minorHAnsi" w:eastAsiaTheme="minorEastAsia" w:hAnsiTheme="minorHAnsi" w:cstheme="minorBidi"/>
          <w:sz w:val="22"/>
          <w:szCs w:val="22"/>
          <w:lang w:eastAsia="en-GB"/>
        </w:rPr>
        <w:tab/>
      </w:r>
      <w:r w:rsidRPr="006E0BFF">
        <w:rPr>
          <w:rFonts w:eastAsia="Malgun Gothic"/>
        </w:rPr>
        <w:t>EIS spherical coverage for power class 2</w:t>
      </w:r>
      <w:r>
        <w:tab/>
      </w:r>
      <w:r>
        <w:fldChar w:fldCharType="begin"/>
      </w:r>
      <w:r>
        <w:instrText xml:space="preserve"> PAGEREF _Toc138888014 \h </w:instrText>
      </w:r>
      <w:r>
        <w:fldChar w:fldCharType="separate"/>
      </w:r>
      <w:r>
        <w:t>153</w:t>
      </w:r>
      <w:r>
        <w:fldChar w:fldCharType="end"/>
      </w:r>
    </w:p>
    <w:p w14:paraId="17698898" w14:textId="416B269B" w:rsidR="00A911F2" w:rsidRDefault="00A911F2">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_Toc138888015 \h </w:instrText>
      </w:r>
      <w:r>
        <w:fldChar w:fldCharType="separate"/>
      </w:r>
      <w:r>
        <w:t>154</w:t>
      </w:r>
      <w:r>
        <w:fldChar w:fldCharType="end"/>
      </w:r>
    </w:p>
    <w:p w14:paraId="46A9F62D" w14:textId="31FC5121"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7.3.4.4</w:t>
      </w:r>
      <w:r>
        <w:rPr>
          <w:rFonts w:asciiTheme="minorHAnsi" w:eastAsiaTheme="minorEastAsia" w:hAnsiTheme="minorHAnsi" w:cstheme="minorBidi"/>
          <w:sz w:val="22"/>
          <w:szCs w:val="22"/>
          <w:lang w:eastAsia="en-GB"/>
        </w:rPr>
        <w:tab/>
      </w:r>
      <w:r w:rsidRPr="006E0BFF">
        <w:rPr>
          <w:rFonts w:eastAsia="Malgun Gothic"/>
        </w:rPr>
        <w:t>EIS spherical coverage for power class 4</w:t>
      </w:r>
      <w:r>
        <w:tab/>
      </w:r>
      <w:r>
        <w:fldChar w:fldCharType="begin"/>
      </w:r>
      <w:r>
        <w:instrText xml:space="preserve"> PAGEREF _Toc138888016 \h </w:instrText>
      </w:r>
      <w:r>
        <w:fldChar w:fldCharType="separate"/>
      </w:r>
      <w:r>
        <w:t>154</w:t>
      </w:r>
      <w:r>
        <w:fldChar w:fldCharType="end"/>
      </w:r>
    </w:p>
    <w:p w14:paraId="0155F6B7" w14:textId="3DF71A64"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7.3.4.5</w:t>
      </w:r>
      <w:r>
        <w:rPr>
          <w:rFonts w:asciiTheme="minorHAnsi" w:eastAsiaTheme="minorEastAsia" w:hAnsiTheme="minorHAnsi" w:cstheme="minorBidi"/>
          <w:sz w:val="22"/>
          <w:szCs w:val="22"/>
          <w:lang w:eastAsia="en-GB"/>
        </w:rPr>
        <w:tab/>
      </w:r>
      <w:r w:rsidRPr="006E0BFF">
        <w:rPr>
          <w:rFonts w:eastAsia="Malgun Gothic"/>
        </w:rPr>
        <w:t>EIS spherical coverage for power class 5</w:t>
      </w:r>
      <w:r>
        <w:tab/>
      </w:r>
      <w:r>
        <w:fldChar w:fldCharType="begin"/>
      </w:r>
      <w:r>
        <w:instrText xml:space="preserve"> PAGEREF _Toc138888017 \h </w:instrText>
      </w:r>
      <w:r>
        <w:fldChar w:fldCharType="separate"/>
      </w:r>
      <w:r>
        <w:t>155</w:t>
      </w:r>
      <w:r>
        <w:fldChar w:fldCharType="end"/>
      </w:r>
    </w:p>
    <w:p w14:paraId="59E68034" w14:textId="69E1EFE3"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7.3.4.6</w:t>
      </w:r>
      <w:r>
        <w:rPr>
          <w:rFonts w:asciiTheme="minorHAnsi" w:eastAsiaTheme="minorEastAsia" w:hAnsiTheme="minorHAnsi" w:cstheme="minorBidi"/>
          <w:sz w:val="22"/>
          <w:szCs w:val="22"/>
          <w:lang w:eastAsia="en-GB"/>
        </w:rPr>
        <w:tab/>
      </w:r>
      <w:r w:rsidRPr="006E0BFF">
        <w:rPr>
          <w:rFonts w:eastAsia="Malgun Gothic"/>
        </w:rPr>
        <w:t>EIS spherical coverage for power class 6</w:t>
      </w:r>
      <w:r>
        <w:tab/>
      </w:r>
      <w:r>
        <w:fldChar w:fldCharType="begin"/>
      </w:r>
      <w:r>
        <w:instrText xml:space="preserve"> PAGEREF _Toc138888018 \h </w:instrText>
      </w:r>
      <w:r>
        <w:fldChar w:fldCharType="separate"/>
      </w:r>
      <w:r>
        <w:t>155</w:t>
      </w:r>
      <w:r>
        <w:fldChar w:fldCharType="end"/>
      </w:r>
    </w:p>
    <w:p w14:paraId="7AD12DCB" w14:textId="4A0D3F6A" w:rsidR="00A911F2" w:rsidRDefault="00A911F2">
      <w:pPr>
        <w:pStyle w:val="TOC4"/>
        <w:rPr>
          <w:rFonts w:asciiTheme="minorHAnsi" w:eastAsiaTheme="minorEastAsia" w:hAnsiTheme="minorHAnsi" w:cstheme="minorBidi"/>
          <w:sz w:val="22"/>
          <w:szCs w:val="22"/>
          <w:lang w:eastAsia="en-GB"/>
        </w:rPr>
      </w:pPr>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_Toc138888019 \h </w:instrText>
      </w:r>
      <w:r>
        <w:fldChar w:fldCharType="separate"/>
      </w:r>
      <w:r>
        <w:t>155</w:t>
      </w:r>
      <w:r>
        <w:fldChar w:fldCharType="end"/>
      </w:r>
    </w:p>
    <w:p w14:paraId="45D6C76C" w14:textId="253EA12F" w:rsidR="00A911F2" w:rsidRDefault="00A911F2">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_Toc138888020 \h </w:instrText>
      </w:r>
      <w:r>
        <w:fldChar w:fldCharType="separate"/>
      </w:r>
      <w:r>
        <w:t>156</w:t>
      </w:r>
      <w:r>
        <w:fldChar w:fldCharType="end"/>
      </w:r>
    </w:p>
    <w:p w14:paraId="5BAD4BAE" w14:textId="76699E3F" w:rsidR="00A911F2" w:rsidRDefault="00A911F2">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_Toc138888021 \h </w:instrText>
      </w:r>
      <w:r>
        <w:fldChar w:fldCharType="separate"/>
      </w:r>
      <w:r>
        <w:t>156</w:t>
      </w:r>
      <w:r>
        <w:fldChar w:fldCharType="end"/>
      </w:r>
    </w:p>
    <w:p w14:paraId="223D3D10" w14:textId="2281FE5D" w:rsidR="00A911F2" w:rsidRDefault="00A911F2">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_Toc138888022 \h </w:instrText>
      </w:r>
      <w:r>
        <w:fldChar w:fldCharType="separate"/>
      </w:r>
      <w:r>
        <w:t>156</w:t>
      </w:r>
      <w:r>
        <w:fldChar w:fldCharType="end"/>
      </w:r>
    </w:p>
    <w:p w14:paraId="225C430A" w14:textId="0C9A6845" w:rsidR="00A911F2" w:rsidRDefault="00A911F2">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_Toc138888023 \h </w:instrText>
      </w:r>
      <w:r>
        <w:fldChar w:fldCharType="separate"/>
      </w:r>
      <w:r>
        <w:t>156</w:t>
      </w:r>
      <w:r>
        <w:fldChar w:fldCharType="end"/>
      </w:r>
    </w:p>
    <w:p w14:paraId="4884A143" w14:textId="3E4B39C6"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7.3A.2.3</w:t>
      </w:r>
      <w:r>
        <w:rPr>
          <w:rFonts w:asciiTheme="minorHAnsi" w:eastAsiaTheme="minorEastAsia" w:hAnsiTheme="minorHAnsi" w:cstheme="minorBidi"/>
          <w:sz w:val="22"/>
          <w:szCs w:val="22"/>
          <w:lang w:eastAsia="en-GB"/>
        </w:rPr>
        <w:tab/>
      </w:r>
      <w:r w:rsidRPr="006E0BFF">
        <w:rPr>
          <w:rFonts w:eastAsia="Malgun Gothic"/>
        </w:rPr>
        <w:t>Inter-band CA</w:t>
      </w:r>
      <w:r>
        <w:tab/>
      </w:r>
      <w:r>
        <w:fldChar w:fldCharType="begin"/>
      </w:r>
      <w:r>
        <w:instrText xml:space="preserve"> PAGEREF _Toc138888024 \h </w:instrText>
      </w:r>
      <w:r>
        <w:fldChar w:fldCharType="separate"/>
      </w:r>
      <w:r>
        <w:t>157</w:t>
      </w:r>
      <w:r>
        <w:fldChar w:fldCharType="end"/>
      </w:r>
    </w:p>
    <w:p w14:paraId="232B5DE2" w14:textId="03EC6740" w:rsidR="00A911F2" w:rsidRDefault="00A911F2">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_Toc138888025 \h </w:instrText>
      </w:r>
      <w:r>
        <w:fldChar w:fldCharType="separate"/>
      </w:r>
      <w:r>
        <w:t>157</w:t>
      </w:r>
      <w:r>
        <w:fldChar w:fldCharType="end"/>
      </w:r>
    </w:p>
    <w:p w14:paraId="51BD7913" w14:textId="23365862" w:rsidR="00A911F2" w:rsidRDefault="00A911F2">
      <w:pPr>
        <w:pStyle w:val="TOC4"/>
        <w:rPr>
          <w:rFonts w:asciiTheme="minorHAnsi" w:eastAsiaTheme="minorEastAsia" w:hAnsiTheme="minorHAnsi" w:cstheme="minorBidi"/>
          <w:sz w:val="22"/>
          <w:szCs w:val="22"/>
          <w:lang w:eastAsia="en-GB"/>
        </w:rPr>
      </w:pPr>
      <w:r w:rsidRPr="006E0BFF">
        <w:rPr>
          <w:lang w:val="en-US"/>
        </w:rPr>
        <w:t>7.3A.3.1</w:t>
      </w:r>
      <w:r>
        <w:rPr>
          <w:rFonts w:asciiTheme="minorHAnsi" w:eastAsiaTheme="minorEastAsia" w:hAnsiTheme="minorHAnsi" w:cstheme="minorBidi"/>
          <w:sz w:val="22"/>
          <w:szCs w:val="22"/>
          <w:lang w:eastAsia="en-GB"/>
        </w:rPr>
        <w:tab/>
      </w:r>
      <w:r w:rsidRPr="006E0BFF">
        <w:rPr>
          <w:lang w:val="en-US"/>
        </w:rPr>
        <w:t>Void</w:t>
      </w:r>
      <w:r>
        <w:tab/>
      </w:r>
      <w:r>
        <w:fldChar w:fldCharType="begin"/>
      </w:r>
      <w:r>
        <w:instrText xml:space="preserve"> PAGEREF _Toc138888026 \h </w:instrText>
      </w:r>
      <w:r>
        <w:fldChar w:fldCharType="separate"/>
      </w:r>
      <w:r>
        <w:t>157</w:t>
      </w:r>
      <w:r>
        <w:fldChar w:fldCharType="end"/>
      </w:r>
    </w:p>
    <w:p w14:paraId="6CDA9CCD" w14:textId="42A972F7" w:rsidR="00A911F2" w:rsidRDefault="00A911F2">
      <w:pPr>
        <w:pStyle w:val="TOC4"/>
        <w:rPr>
          <w:rFonts w:asciiTheme="minorHAnsi" w:eastAsiaTheme="minorEastAsia" w:hAnsiTheme="minorHAnsi" w:cstheme="minorBidi"/>
          <w:sz w:val="22"/>
          <w:szCs w:val="22"/>
          <w:lang w:eastAsia="en-GB"/>
        </w:rPr>
      </w:pPr>
      <w:r w:rsidRPr="006E0BFF">
        <w:rPr>
          <w:lang w:val="en-US"/>
        </w:rPr>
        <w:t>7.3A.3.2</w:t>
      </w:r>
      <w:r>
        <w:rPr>
          <w:rFonts w:asciiTheme="minorHAnsi" w:eastAsiaTheme="minorEastAsia" w:hAnsiTheme="minorHAnsi" w:cstheme="minorBidi"/>
          <w:sz w:val="22"/>
          <w:szCs w:val="22"/>
          <w:lang w:eastAsia="en-GB"/>
        </w:rPr>
        <w:tab/>
      </w:r>
      <w:r w:rsidRPr="006E0BFF">
        <w:rPr>
          <w:lang w:val="en-US"/>
        </w:rPr>
        <w:t>Void</w:t>
      </w:r>
      <w:r>
        <w:tab/>
      </w:r>
      <w:r>
        <w:fldChar w:fldCharType="begin"/>
      </w:r>
      <w:r>
        <w:instrText xml:space="preserve"> PAGEREF _Toc138888027 \h </w:instrText>
      </w:r>
      <w:r>
        <w:fldChar w:fldCharType="separate"/>
      </w:r>
      <w:r>
        <w:t>157</w:t>
      </w:r>
      <w:r>
        <w:fldChar w:fldCharType="end"/>
      </w:r>
    </w:p>
    <w:p w14:paraId="19BE4894" w14:textId="020449AB" w:rsidR="00A911F2" w:rsidRDefault="00A911F2">
      <w:pPr>
        <w:pStyle w:val="TOC4"/>
        <w:rPr>
          <w:rFonts w:asciiTheme="minorHAnsi" w:eastAsiaTheme="minorEastAsia" w:hAnsiTheme="minorHAnsi" w:cstheme="minorBidi"/>
          <w:sz w:val="22"/>
          <w:szCs w:val="22"/>
          <w:lang w:eastAsia="en-GB"/>
        </w:rPr>
      </w:pPr>
      <w:r w:rsidRPr="006E0BFF">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_Toc138888028 \h </w:instrText>
      </w:r>
      <w:r>
        <w:fldChar w:fldCharType="separate"/>
      </w:r>
      <w:r>
        <w:t>157</w:t>
      </w:r>
      <w:r>
        <w:fldChar w:fldCharType="end"/>
      </w:r>
    </w:p>
    <w:p w14:paraId="33F32305" w14:textId="180851BE" w:rsidR="00A911F2" w:rsidRDefault="00A911F2">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_Toc138888029 \h </w:instrText>
      </w:r>
      <w:r>
        <w:fldChar w:fldCharType="separate"/>
      </w:r>
      <w:r>
        <w:t>158</w:t>
      </w:r>
      <w:r>
        <w:fldChar w:fldCharType="end"/>
      </w:r>
    </w:p>
    <w:p w14:paraId="119334B6" w14:textId="4D7C7C3D" w:rsidR="00A911F2" w:rsidRDefault="00A911F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_Toc138888030 \h </w:instrText>
      </w:r>
      <w:r>
        <w:fldChar w:fldCharType="separate"/>
      </w:r>
      <w:r>
        <w:t>158</w:t>
      </w:r>
      <w:r>
        <w:fldChar w:fldCharType="end"/>
      </w:r>
    </w:p>
    <w:p w14:paraId="5759DEF1" w14:textId="121F131F" w:rsidR="00A911F2" w:rsidRDefault="00A911F2">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_Toc138888031 \h </w:instrText>
      </w:r>
      <w:r>
        <w:fldChar w:fldCharType="separate"/>
      </w:r>
      <w:r>
        <w:t>159</w:t>
      </w:r>
      <w:r>
        <w:fldChar w:fldCharType="end"/>
      </w:r>
    </w:p>
    <w:p w14:paraId="2DCA9F90" w14:textId="1EB15B60" w:rsidR="00A911F2" w:rsidRDefault="00A911F2">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_Toc138888032 \h </w:instrText>
      </w:r>
      <w:r>
        <w:fldChar w:fldCharType="separate"/>
      </w:r>
      <w:r>
        <w:t>159</w:t>
      </w:r>
      <w:r>
        <w:fldChar w:fldCharType="end"/>
      </w:r>
    </w:p>
    <w:p w14:paraId="51583340" w14:textId="0659C7FA" w:rsidR="00A911F2" w:rsidRDefault="00A911F2">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_Toc138888033 \h </w:instrText>
      </w:r>
      <w:r>
        <w:fldChar w:fldCharType="separate"/>
      </w:r>
      <w:r>
        <w:t>159</w:t>
      </w:r>
      <w:r>
        <w:fldChar w:fldCharType="end"/>
      </w:r>
    </w:p>
    <w:p w14:paraId="3FB2F338" w14:textId="317A979E" w:rsidR="00A911F2" w:rsidRDefault="00A911F2">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_Toc138888034 \h </w:instrText>
      </w:r>
      <w:r>
        <w:fldChar w:fldCharType="separate"/>
      </w:r>
      <w:r>
        <w:t>159</w:t>
      </w:r>
      <w:r>
        <w:fldChar w:fldCharType="end"/>
      </w:r>
    </w:p>
    <w:p w14:paraId="4F29846F" w14:textId="427C3905" w:rsidR="00A911F2" w:rsidRDefault="00A911F2">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_Toc138888035 \h </w:instrText>
      </w:r>
      <w:r>
        <w:fldChar w:fldCharType="separate"/>
      </w:r>
      <w:r>
        <w:t>159</w:t>
      </w:r>
      <w:r>
        <w:fldChar w:fldCharType="end"/>
      </w:r>
    </w:p>
    <w:p w14:paraId="06CA6F0B" w14:textId="1534E011" w:rsidR="00A911F2" w:rsidRDefault="00A911F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_Toc138888036 \h </w:instrText>
      </w:r>
      <w:r>
        <w:fldChar w:fldCharType="separate"/>
      </w:r>
      <w:r>
        <w:t>159</w:t>
      </w:r>
      <w:r>
        <w:fldChar w:fldCharType="end"/>
      </w:r>
    </w:p>
    <w:p w14:paraId="1F12AEDF" w14:textId="3E91C35E" w:rsidR="00A911F2" w:rsidRDefault="00A911F2">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_Toc138888037 \h </w:instrText>
      </w:r>
      <w:r>
        <w:fldChar w:fldCharType="separate"/>
      </w:r>
      <w:r>
        <w:t>161</w:t>
      </w:r>
      <w:r>
        <w:fldChar w:fldCharType="end"/>
      </w:r>
    </w:p>
    <w:p w14:paraId="2ACB6B7E" w14:textId="6DB5F46A" w:rsidR="00A911F2" w:rsidRDefault="00A911F2">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_Toc138888038 \h </w:instrText>
      </w:r>
      <w:r>
        <w:fldChar w:fldCharType="separate"/>
      </w:r>
      <w:r>
        <w:t>161</w:t>
      </w:r>
      <w:r>
        <w:fldChar w:fldCharType="end"/>
      </w:r>
    </w:p>
    <w:p w14:paraId="58E78961" w14:textId="72662AF1" w:rsidR="00A911F2" w:rsidRDefault="00A911F2">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_Toc138888039 \h </w:instrText>
      </w:r>
      <w:r>
        <w:fldChar w:fldCharType="separate"/>
      </w:r>
      <w:r>
        <w:t>163</w:t>
      </w:r>
      <w:r>
        <w:fldChar w:fldCharType="end"/>
      </w:r>
    </w:p>
    <w:p w14:paraId="458E2874" w14:textId="015143C4" w:rsidR="00A911F2" w:rsidRDefault="00A911F2">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_Toc138888040 \h </w:instrText>
      </w:r>
      <w:r>
        <w:fldChar w:fldCharType="separate"/>
      </w:r>
      <w:r>
        <w:t>163</w:t>
      </w:r>
      <w:r>
        <w:fldChar w:fldCharType="end"/>
      </w:r>
    </w:p>
    <w:p w14:paraId="79B2B84A" w14:textId="412AE508" w:rsidR="00A911F2" w:rsidRDefault="00A911F2">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_Toc138888041 \h </w:instrText>
      </w:r>
      <w:r>
        <w:fldChar w:fldCharType="separate"/>
      </w:r>
      <w:r>
        <w:t>163</w:t>
      </w:r>
      <w:r>
        <w:fldChar w:fldCharType="end"/>
      </w:r>
    </w:p>
    <w:p w14:paraId="5854DA07" w14:textId="14F2C184" w:rsidR="00A911F2" w:rsidRDefault="00A911F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_Toc138888042 \h </w:instrText>
      </w:r>
      <w:r>
        <w:fldChar w:fldCharType="separate"/>
      </w:r>
      <w:r>
        <w:t>163</w:t>
      </w:r>
      <w:r>
        <w:fldChar w:fldCharType="end"/>
      </w:r>
    </w:p>
    <w:p w14:paraId="4A3D3527" w14:textId="068FE590" w:rsidR="00A911F2" w:rsidRDefault="00A911F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_Toc138888043 \h </w:instrText>
      </w:r>
      <w:r>
        <w:fldChar w:fldCharType="separate"/>
      </w:r>
      <w:r>
        <w:t>163</w:t>
      </w:r>
      <w:r>
        <w:fldChar w:fldCharType="end"/>
      </w:r>
    </w:p>
    <w:p w14:paraId="292D079D" w14:textId="0B894FE5" w:rsidR="00A911F2" w:rsidRDefault="00A911F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_Toc138888044 \h </w:instrText>
      </w:r>
      <w:r>
        <w:fldChar w:fldCharType="separate"/>
      </w:r>
      <w:r>
        <w:t>164</w:t>
      </w:r>
      <w:r>
        <w:fldChar w:fldCharType="end"/>
      </w:r>
    </w:p>
    <w:p w14:paraId="3F89E1D6" w14:textId="72B3481E" w:rsidR="00A911F2" w:rsidRDefault="00A911F2">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_Toc138888045 \h </w:instrText>
      </w:r>
      <w:r>
        <w:fldChar w:fldCharType="separate"/>
      </w:r>
      <w:r>
        <w:t>165</w:t>
      </w:r>
      <w:r>
        <w:fldChar w:fldCharType="end"/>
      </w:r>
    </w:p>
    <w:p w14:paraId="27A99361" w14:textId="568E1806" w:rsidR="00A911F2" w:rsidRDefault="00A911F2">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_Toc138888046 \h </w:instrText>
      </w:r>
      <w:r>
        <w:fldChar w:fldCharType="separate"/>
      </w:r>
      <w:r>
        <w:t>165</w:t>
      </w:r>
      <w:r>
        <w:fldChar w:fldCharType="end"/>
      </w:r>
    </w:p>
    <w:p w14:paraId="2F87B267" w14:textId="00505229" w:rsidR="00A911F2" w:rsidRDefault="00A911F2">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_Toc138888047 \h </w:instrText>
      </w:r>
      <w:r>
        <w:fldChar w:fldCharType="separate"/>
      </w:r>
      <w:r>
        <w:t>165</w:t>
      </w:r>
      <w:r>
        <w:fldChar w:fldCharType="end"/>
      </w:r>
    </w:p>
    <w:p w14:paraId="03D3DBCF" w14:textId="5C19FF85" w:rsidR="00A911F2" w:rsidRDefault="00A911F2">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_Toc138888048 \h </w:instrText>
      </w:r>
      <w:r>
        <w:fldChar w:fldCharType="separate"/>
      </w:r>
      <w:r>
        <w:t>165</w:t>
      </w:r>
      <w:r>
        <w:fldChar w:fldCharType="end"/>
      </w:r>
    </w:p>
    <w:p w14:paraId="71A44520" w14:textId="119C40BF" w:rsidR="00A911F2" w:rsidRDefault="00A911F2">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_Toc138888049 \h </w:instrText>
      </w:r>
      <w:r>
        <w:fldChar w:fldCharType="separate"/>
      </w:r>
      <w:r>
        <w:t>165</w:t>
      </w:r>
      <w:r>
        <w:fldChar w:fldCharType="end"/>
      </w:r>
    </w:p>
    <w:p w14:paraId="45FCCDEB" w14:textId="7B6A0690" w:rsidR="00A911F2" w:rsidRDefault="00A911F2">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_Toc138888050 \h </w:instrText>
      </w:r>
      <w:r>
        <w:fldChar w:fldCharType="separate"/>
      </w:r>
      <w:r>
        <w:t>166</w:t>
      </w:r>
      <w:r>
        <w:fldChar w:fldCharType="end"/>
      </w:r>
    </w:p>
    <w:p w14:paraId="0E747C6D" w14:textId="035D8331" w:rsidR="00A911F2" w:rsidRDefault="00A911F2">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_Toc138888051 \h </w:instrText>
      </w:r>
      <w:r>
        <w:fldChar w:fldCharType="separate"/>
      </w:r>
      <w:r>
        <w:t>166</w:t>
      </w:r>
      <w:r>
        <w:fldChar w:fldCharType="end"/>
      </w:r>
    </w:p>
    <w:p w14:paraId="25D62316" w14:textId="562D68A5" w:rsidR="00A911F2" w:rsidRDefault="00A911F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_Toc138888052 \h </w:instrText>
      </w:r>
      <w:r>
        <w:fldChar w:fldCharType="separate"/>
      </w:r>
      <w:r>
        <w:t>166</w:t>
      </w:r>
      <w:r>
        <w:fldChar w:fldCharType="end"/>
      </w:r>
    </w:p>
    <w:p w14:paraId="230CD364" w14:textId="0084DB05" w:rsidR="00A911F2" w:rsidRDefault="00A911F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_Toc138888053 \h </w:instrText>
      </w:r>
      <w:r>
        <w:fldChar w:fldCharType="separate"/>
      </w:r>
      <w:r>
        <w:t>166</w:t>
      </w:r>
      <w:r>
        <w:fldChar w:fldCharType="end"/>
      </w:r>
    </w:p>
    <w:p w14:paraId="3E167959" w14:textId="602595C0" w:rsidR="00A911F2" w:rsidRDefault="00A911F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_Toc138888054 \h </w:instrText>
      </w:r>
      <w:r>
        <w:fldChar w:fldCharType="separate"/>
      </w:r>
      <w:r>
        <w:t>166</w:t>
      </w:r>
      <w:r>
        <w:fldChar w:fldCharType="end"/>
      </w:r>
    </w:p>
    <w:p w14:paraId="7F3A12E3" w14:textId="2BF7AA9D" w:rsidR="00A911F2" w:rsidRDefault="00A911F2">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_Toc138888055 \h </w:instrText>
      </w:r>
      <w:r>
        <w:fldChar w:fldCharType="separate"/>
      </w:r>
      <w:r>
        <w:t>167</w:t>
      </w:r>
      <w:r>
        <w:fldChar w:fldCharType="end"/>
      </w:r>
    </w:p>
    <w:p w14:paraId="71F37A36" w14:textId="5291BE8C" w:rsidR="00A911F2" w:rsidRDefault="00A911F2">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_Toc138888056 \h </w:instrText>
      </w:r>
      <w:r>
        <w:fldChar w:fldCharType="separate"/>
      </w:r>
      <w:r>
        <w:t>168</w:t>
      </w:r>
      <w:r>
        <w:fldChar w:fldCharType="end"/>
      </w:r>
    </w:p>
    <w:p w14:paraId="24A44B40" w14:textId="53569C6F" w:rsidR="00A911F2" w:rsidRDefault="00A911F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_Toc138888057 \h </w:instrText>
      </w:r>
      <w:r>
        <w:fldChar w:fldCharType="separate"/>
      </w:r>
      <w:r>
        <w:t>168</w:t>
      </w:r>
      <w:r>
        <w:fldChar w:fldCharType="end"/>
      </w:r>
    </w:p>
    <w:p w14:paraId="4DE7A3CD" w14:textId="2E4FF4E4" w:rsidR="00A911F2" w:rsidRDefault="00A911F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_Toc138888058 \h </w:instrText>
      </w:r>
      <w:r>
        <w:fldChar w:fldCharType="separate"/>
      </w:r>
      <w:r>
        <w:t>168</w:t>
      </w:r>
      <w:r>
        <w:fldChar w:fldCharType="end"/>
      </w:r>
    </w:p>
    <w:p w14:paraId="4A83C93D" w14:textId="1F7ADE3E" w:rsidR="00A911F2" w:rsidRDefault="00A911F2">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_Toc138888059 \h </w:instrText>
      </w:r>
      <w:r>
        <w:fldChar w:fldCharType="separate"/>
      </w:r>
      <w:r>
        <w:t>168</w:t>
      </w:r>
      <w:r>
        <w:fldChar w:fldCharType="end"/>
      </w:r>
    </w:p>
    <w:p w14:paraId="3CCBF3DD" w14:textId="6B11F861" w:rsidR="00A911F2" w:rsidRDefault="00A911F2">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_Toc138888060 \h </w:instrText>
      </w:r>
      <w:r>
        <w:fldChar w:fldCharType="separate"/>
      </w:r>
      <w:r>
        <w:t>168</w:t>
      </w:r>
      <w:r>
        <w:fldChar w:fldCharType="end"/>
      </w:r>
    </w:p>
    <w:p w14:paraId="775742CB" w14:textId="521A540C" w:rsidR="00A911F2" w:rsidRDefault="00A911F2">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_Toc138888061 \h </w:instrText>
      </w:r>
      <w:r>
        <w:fldChar w:fldCharType="separate"/>
      </w:r>
      <w:r>
        <w:t>169</w:t>
      </w:r>
      <w:r>
        <w:fldChar w:fldCharType="end"/>
      </w:r>
    </w:p>
    <w:p w14:paraId="69AA59F5" w14:textId="0146FB24" w:rsidR="00A911F2" w:rsidRDefault="00A911F2">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_Toc138888062 \h </w:instrText>
      </w:r>
      <w:r>
        <w:fldChar w:fldCharType="separate"/>
      </w:r>
      <w:r>
        <w:t>169</w:t>
      </w:r>
      <w:r>
        <w:fldChar w:fldCharType="end"/>
      </w:r>
    </w:p>
    <w:p w14:paraId="474A01B7" w14:textId="2B39B9EC" w:rsidR="00A911F2" w:rsidRDefault="00A911F2">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_Toc138888063 \h </w:instrText>
      </w:r>
      <w:r>
        <w:fldChar w:fldCharType="separate"/>
      </w:r>
      <w:r>
        <w:t>170</w:t>
      </w:r>
      <w:r>
        <w:fldChar w:fldCharType="end"/>
      </w:r>
    </w:p>
    <w:p w14:paraId="7D30B107" w14:textId="0190E026" w:rsidR="00A911F2" w:rsidRDefault="00A911F2">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_Toc138888064 \h </w:instrText>
      </w:r>
      <w:r>
        <w:fldChar w:fldCharType="separate"/>
      </w:r>
      <w:r>
        <w:t>170</w:t>
      </w:r>
      <w:r>
        <w:fldChar w:fldCharType="end"/>
      </w:r>
    </w:p>
    <w:p w14:paraId="50045ACB" w14:textId="2B2FD927" w:rsidR="00A911F2" w:rsidRDefault="00A911F2">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_Toc138888065 \h </w:instrText>
      </w:r>
      <w:r>
        <w:fldChar w:fldCharType="separate"/>
      </w:r>
      <w:r>
        <w:t>171</w:t>
      </w:r>
      <w:r>
        <w:fldChar w:fldCharType="end"/>
      </w:r>
    </w:p>
    <w:p w14:paraId="521C0452" w14:textId="65382F16" w:rsidR="00A911F2" w:rsidRDefault="00A911F2">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_Toc138888066 \h </w:instrText>
      </w:r>
      <w:r>
        <w:fldChar w:fldCharType="separate"/>
      </w:r>
      <w:r>
        <w:t>171</w:t>
      </w:r>
      <w:r>
        <w:fldChar w:fldCharType="end"/>
      </w:r>
    </w:p>
    <w:p w14:paraId="17DEB12E" w14:textId="4A83365B" w:rsidR="00A911F2" w:rsidRDefault="00A911F2">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_Toc138888067 \h </w:instrText>
      </w:r>
      <w:r>
        <w:fldChar w:fldCharType="separate"/>
      </w:r>
      <w:r>
        <w:t>172</w:t>
      </w:r>
      <w:r>
        <w:fldChar w:fldCharType="end"/>
      </w:r>
    </w:p>
    <w:p w14:paraId="5540010F" w14:textId="6798BA96" w:rsidR="00A911F2" w:rsidRDefault="00A911F2">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_Toc138888068 \h </w:instrText>
      </w:r>
      <w:r>
        <w:fldChar w:fldCharType="separate"/>
      </w:r>
      <w:r>
        <w:t>173</w:t>
      </w:r>
      <w:r>
        <w:fldChar w:fldCharType="end"/>
      </w:r>
    </w:p>
    <w:p w14:paraId="13758401" w14:textId="19F24F37" w:rsidR="00A911F2" w:rsidRDefault="00A911F2">
      <w:pPr>
        <w:pStyle w:val="TOC1"/>
        <w:rPr>
          <w:rFonts w:asciiTheme="minorHAnsi" w:eastAsiaTheme="minorEastAsia" w:hAnsiTheme="minorHAnsi" w:cstheme="minorBidi"/>
          <w:szCs w:val="22"/>
          <w:lang w:eastAsia="en-GB"/>
        </w:rPr>
      </w:pPr>
      <w:r>
        <w:lastRenderedPageBreak/>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_Toc138888069 \h </w:instrText>
      </w:r>
      <w:r>
        <w:fldChar w:fldCharType="separate"/>
      </w:r>
      <w:r>
        <w:t>174</w:t>
      </w:r>
      <w:r>
        <w:fldChar w:fldCharType="end"/>
      </w:r>
    </w:p>
    <w:p w14:paraId="1E55CEE4" w14:textId="2686D394" w:rsidR="00A911F2" w:rsidRDefault="00A911F2">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_Toc138888070 \h </w:instrText>
      </w:r>
      <w:r>
        <w:fldChar w:fldCharType="separate"/>
      </w:r>
      <w:r>
        <w:t>174</w:t>
      </w:r>
      <w:r>
        <w:fldChar w:fldCharType="end"/>
      </w:r>
    </w:p>
    <w:p w14:paraId="5CEEC0F7" w14:textId="237D9BBE" w:rsidR="00A911F2" w:rsidRDefault="00A911F2">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_Toc138888071 \h </w:instrText>
      </w:r>
      <w:r>
        <w:fldChar w:fldCharType="separate"/>
      </w:r>
      <w:r>
        <w:t>177</w:t>
      </w:r>
      <w:r>
        <w:fldChar w:fldCharType="end"/>
      </w:r>
    </w:p>
    <w:p w14:paraId="4E6DB027" w14:textId="5D2E2033" w:rsidR="00A911F2" w:rsidRDefault="00A911F2">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_Toc138888072 \h </w:instrText>
      </w:r>
      <w:r>
        <w:fldChar w:fldCharType="separate"/>
      </w:r>
      <w:r>
        <w:t>177</w:t>
      </w:r>
      <w:r>
        <w:fldChar w:fldCharType="end"/>
      </w:r>
    </w:p>
    <w:p w14:paraId="610B9BA3" w14:textId="4BBDE0B5" w:rsidR="00A911F2" w:rsidRDefault="00A911F2">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_Toc138888073 \h </w:instrText>
      </w:r>
      <w:r>
        <w:fldChar w:fldCharType="separate"/>
      </w:r>
      <w:r>
        <w:t>177</w:t>
      </w:r>
      <w:r>
        <w:fldChar w:fldCharType="end"/>
      </w:r>
    </w:p>
    <w:p w14:paraId="155EA365" w14:textId="7CF3163E" w:rsidR="00A911F2" w:rsidRDefault="00A911F2">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_Toc138888074 \h </w:instrText>
      </w:r>
      <w:r>
        <w:fldChar w:fldCharType="separate"/>
      </w:r>
      <w:r>
        <w:t>178</w:t>
      </w:r>
      <w:r>
        <w:fldChar w:fldCharType="end"/>
      </w:r>
    </w:p>
    <w:p w14:paraId="6AAF11BC" w14:textId="232A40C5" w:rsidR="00A911F2" w:rsidRDefault="00A911F2">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_Toc138888075 \h </w:instrText>
      </w:r>
      <w:r>
        <w:fldChar w:fldCharType="separate"/>
      </w:r>
      <w:r>
        <w:t>181</w:t>
      </w:r>
      <w:r>
        <w:fldChar w:fldCharType="end"/>
      </w:r>
    </w:p>
    <w:p w14:paraId="59485467" w14:textId="6FE5C10E" w:rsidR="00A911F2" w:rsidRDefault="00A911F2">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_Toc138888076 \h </w:instrText>
      </w:r>
      <w:r>
        <w:fldChar w:fldCharType="separate"/>
      </w:r>
      <w:r>
        <w:t>182</w:t>
      </w:r>
      <w:r>
        <w:fldChar w:fldCharType="end"/>
      </w:r>
    </w:p>
    <w:p w14:paraId="46DADDF7" w14:textId="3CC38B50" w:rsidR="00A911F2" w:rsidRDefault="00A911F2">
      <w:pPr>
        <w:pStyle w:val="TOC4"/>
        <w:rPr>
          <w:rFonts w:asciiTheme="minorHAnsi" w:eastAsiaTheme="minorEastAsia" w:hAnsiTheme="minorHAnsi" w:cstheme="minorBidi"/>
          <w:sz w:val="22"/>
          <w:szCs w:val="22"/>
          <w:lang w:eastAsia="en-GB"/>
        </w:rPr>
      </w:pPr>
      <w:r w:rsidRPr="006E0BFF">
        <w:rPr>
          <w:rFonts w:eastAsia="Malgun Gothic"/>
        </w:rPr>
        <w:t>A.3.3.5</w:t>
      </w:r>
      <w:r>
        <w:rPr>
          <w:rFonts w:asciiTheme="minorHAnsi" w:eastAsiaTheme="minorEastAsia" w:hAnsiTheme="minorHAnsi" w:cstheme="minorBidi"/>
          <w:sz w:val="22"/>
          <w:szCs w:val="22"/>
          <w:lang w:eastAsia="en-GB"/>
        </w:rPr>
        <w:tab/>
      </w:r>
      <w:r w:rsidRPr="006E0BFF">
        <w:rPr>
          <w:rFonts w:eastAsia="Malgun Gothic"/>
        </w:rPr>
        <w:t>FRC for receiver requirements for 256QAM</w:t>
      </w:r>
      <w:r>
        <w:tab/>
      </w:r>
      <w:r>
        <w:fldChar w:fldCharType="begin"/>
      </w:r>
      <w:r>
        <w:instrText xml:space="preserve"> PAGEREF _Toc138888077 \h </w:instrText>
      </w:r>
      <w:r>
        <w:fldChar w:fldCharType="separate"/>
      </w:r>
      <w:r>
        <w:t>186</w:t>
      </w:r>
      <w:r>
        <w:fldChar w:fldCharType="end"/>
      </w:r>
    </w:p>
    <w:p w14:paraId="558231CF" w14:textId="12B3FC48" w:rsidR="00A911F2" w:rsidRDefault="00A911F2">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_Toc138888078 \h </w:instrText>
      </w:r>
      <w:r>
        <w:fldChar w:fldCharType="separate"/>
      </w:r>
      <w:r>
        <w:t>190</w:t>
      </w:r>
      <w:r>
        <w:fldChar w:fldCharType="end"/>
      </w:r>
    </w:p>
    <w:p w14:paraId="7EBDAD4F" w14:textId="75AE3E10" w:rsidR="00A911F2" w:rsidRDefault="00A911F2">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_Toc138888079 \h </w:instrText>
      </w:r>
      <w:r>
        <w:fldChar w:fldCharType="separate"/>
      </w:r>
      <w:r>
        <w:t>190</w:t>
      </w:r>
      <w:r>
        <w:fldChar w:fldCharType="end"/>
      </w:r>
    </w:p>
    <w:p w14:paraId="4DAEAB1B" w14:textId="1EB27624" w:rsidR="00A911F2" w:rsidRDefault="00A911F2">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_Toc138888080 \h </w:instrText>
      </w:r>
      <w:r>
        <w:fldChar w:fldCharType="separate"/>
      </w:r>
      <w:r>
        <w:t>190</w:t>
      </w:r>
      <w:r>
        <w:fldChar w:fldCharType="end"/>
      </w:r>
    </w:p>
    <w:p w14:paraId="40E70AF1" w14:textId="4AEF2DE5" w:rsidR="00A911F2" w:rsidRDefault="00A911F2">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_Toc138888081 \h </w:instrText>
      </w:r>
      <w:r>
        <w:fldChar w:fldCharType="separate"/>
      </w:r>
      <w:r>
        <w:t>190</w:t>
      </w:r>
      <w:r>
        <w:fldChar w:fldCharType="end"/>
      </w:r>
    </w:p>
    <w:p w14:paraId="7A9B9B1C" w14:textId="4D5ED5C6" w:rsidR="00A911F2" w:rsidRDefault="00A911F2">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_Toc138888082 \h </w:instrText>
      </w:r>
      <w:r>
        <w:fldChar w:fldCharType="separate"/>
      </w:r>
      <w:r>
        <w:t>190</w:t>
      </w:r>
      <w:r>
        <w:fldChar w:fldCharType="end"/>
      </w:r>
    </w:p>
    <w:p w14:paraId="3E9A8007" w14:textId="24A11290" w:rsidR="00A911F2" w:rsidRDefault="00A911F2">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_Toc138888083 \h </w:instrText>
      </w:r>
      <w:r>
        <w:fldChar w:fldCharType="separate"/>
      </w:r>
      <w:r>
        <w:t>191</w:t>
      </w:r>
      <w:r>
        <w:fldChar w:fldCharType="end"/>
      </w:r>
    </w:p>
    <w:p w14:paraId="482E53F3" w14:textId="47B89753" w:rsidR="00A911F2" w:rsidRDefault="00A911F2">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_Toc138888084 \h </w:instrText>
      </w:r>
      <w:r>
        <w:fldChar w:fldCharType="separate"/>
      </w:r>
      <w:r>
        <w:t>192</w:t>
      </w:r>
      <w:r>
        <w:fldChar w:fldCharType="end"/>
      </w:r>
    </w:p>
    <w:p w14:paraId="34576F17" w14:textId="63362D78" w:rsidR="00A911F2" w:rsidRDefault="00A911F2">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_Toc138888085 \h </w:instrText>
      </w:r>
      <w:r>
        <w:fldChar w:fldCharType="separate"/>
      </w:r>
      <w:r>
        <w:t>192</w:t>
      </w:r>
      <w:r>
        <w:fldChar w:fldCharType="end"/>
      </w:r>
    </w:p>
    <w:p w14:paraId="194D88B8" w14:textId="56BFB3D7" w:rsidR="00A911F2" w:rsidRDefault="00A911F2">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_Toc138888086 \h </w:instrText>
      </w:r>
      <w:r>
        <w:fldChar w:fldCharType="separate"/>
      </w:r>
      <w:r>
        <w:t>192</w:t>
      </w:r>
      <w:r>
        <w:fldChar w:fldCharType="end"/>
      </w:r>
    </w:p>
    <w:p w14:paraId="4E82B9A2" w14:textId="3737361F" w:rsidR="00A911F2" w:rsidRDefault="00A911F2">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_Toc138888087 \h </w:instrText>
      </w:r>
      <w:r>
        <w:fldChar w:fldCharType="separate"/>
      </w:r>
      <w:r>
        <w:t>192</w:t>
      </w:r>
      <w:r>
        <w:fldChar w:fldCharType="end"/>
      </w:r>
    </w:p>
    <w:p w14:paraId="08185DF0" w14:textId="64E3BEB4" w:rsidR="00A911F2" w:rsidRDefault="00A911F2">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_Toc138888088 \h </w:instrText>
      </w:r>
      <w:r>
        <w:fldChar w:fldCharType="separate"/>
      </w:r>
      <w:r>
        <w:t>192</w:t>
      </w:r>
      <w:r>
        <w:fldChar w:fldCharType="end"/>
      </w:r>
    </w:p>
    <w:p w14:paraId="29D86AC0" w14:textId="4B13DE47" w:rsidR="00A911F2" w:rsidRDefault="00A911F2">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_Toc138888089 \h </w:instrText>
      </w:r>
      <w:r>
        <w:fldChar w:fldCharType="separate"/>
      </w:r>
      <w:r>
        <w:t>193</w:t>
      </w:r>
      <w:r>
        <w:fldChar w:fldCharType="end"/>
      </w:r>
    </w:p>
    <w:p w14:paraId="6E8401D1" w14:textId="4967E358" w:rsidR="00A911F2" w:rsidRDefault="00A911F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_Toc138888090 \h </w:instrText>
      </w:r>
      <w:r>
        <w:fldChar w:fldCharType="separate"/>
      </w:r>
      <w:r>
        <w:t>193</w:t>
      </w:r>
      <w:r>
        <w:fldChar w:fldCharType="end"/>
      </w:r>
    </w:p>
    <w:p w14:paraId="5946A65C" w14:textId="6679A0AD" w:rsidR="00A911F2" w:rsidRDefault="00A911F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_Toc138888091 \h </w:instrText>
      </w:r>
      <w:r>
        <w:fldChar w:fldCharType="separate"/>
      </w:r>
      <w:r>
        <w:t>193</w:t>
      </w:r>
      <w:r>
        <w:fldChar w:fldCharType="end"/>
      </w:r>
    </w:p>
    <w:p w14:paraId="066905F2" w14:textId="3DD81FBC" w:rsidR="00A911F2" w:rsidRDefault="00A911F2">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_Toc138888092 \h </w:instrText>
      </w:r>
      <w:r>
        <w:fldChar w:fldCharType="separate"/>
      </w:r>
      <w:r>
        <w:t>194</w:t>
      </w:r>
      <w:r>
        <w:fldChar w:fldCharType="end"/>
      </w:r>
    </w:p>
    <w:p w14:paraId="0615C552" w14:textId="73F053E4" w:rsidR="00A911F2" w:rsidRDefault="00A911F2">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_Toc138888093 \h </w:instrText>
      </w:r>
      <w:r>
        <w:fldChar w:fldCharType="separate"/>
      </w:r>
      <w:r>
        <w:t>194</w:t>
      </w:r>
      <w:r>
        <w:fldChar w:fldCharType="end"/>
      </w:r>
    </w:p>
    <w:p w14:paraId="0C3F9B4E" w14:textId="393EC1B6" w:rsidR="00A911F2" w:rsidRDefault="00A911F2">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_Toc138888094 \h </w:instrText>
      </w:r>
      <w:r>
        <w:fldChar w:fldCharType="separate"/>
      </w:r>
      <w:r>
        <w:t>194</w:t>
      </w:r>
      <w:r>
        <w:fldChar w:fldCharType="end"/>
      </w:r>
    </w:p>
    <w:p w14:paraId="7F35C1DE" w14:textId="60434CA2" w:rsidR="00A911F2" w:rsidRDefault="00A911F2">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_Toc138888095 \h </w:instrText>
      </w:r>
      <w:r>
        <w:fldChar w:fldCharType="separate"/>
      </w:r>
      <w:r>
        <w:t>194</w:t>
      </w:r>
      <w:r>
        <w:fldChar w:fldCharType="end"/>
      </w:r>
    </w:p>
    <w:p w14:paraId="4C5B6D3D" w14:textId="2063A7D5" w:rsidR="00A911F2" w:rsidRDefault="00A911F2">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_Toc138888096 \h </w:instrText>
      </w:r>
      <w:r>
        <w:fldChar w:fldCharType="separate"/>
      </w:r>
      <w:r>
        <w:t>194</w:t>
      </w:r>
      <w:r>
        <w:fldChar w:fldCharType="end"/>
      </w:r>
    </w:p>
    <w:p w14:paraId="6A7AA648" w14:textId="70C546B5" w:rsidR="00A911F2" w:rsidRDefault="00A911F2">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_Toc138888097 \h </w:instrText>
      </w:r>
      <w:r>
        <w:fldChar w:fldCharType="separate"/>
      </w:r>
      <w:r>
        <w:t>195</w:t>
      </w:r>
      <w:r>
        <w:fldChar w:fldCharType="end"/>
      </w:r>
    </w:p>
    <w:p w14:paraId="7E4A1249" w14:textId="7F3AB38F" w:rsidR="00A911F2" w:rsidRDefault="00A911F2">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_Toc138888098 \h </w:instrText>
      </w:r>
      <w:r>
        <w:fldChar w:fldCharType="separate"/>
      </w:r>
      <w:r>
        <w:t>196</w:t>
      </w:r>
      <w:r>
        <w:fldChar w:fldCharType="end"/>
      </w:r>
    </w:p>
    <w:p w14:paraId="7AAC7D91" w14:textId="0451EFF4" w:rsidR="00A911F2" w:rsidRDefault="00A911F2">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_Toc138888099 \h </w:instrText>
      </w:r>
      <w:r>
        <w:fldChar w:fldCharType="separate"/>
      </w:r>
      <w:r>
        <w:t>196</w:t>
      </w:r>
      <w:r>
        <w:fldChar w:fldCharType="end"/>
      </w:r>
    </w:p>
    <w:p w14:paraId="465A180A" w14:textId="6765035C" w:rsidR="00A911F2" w:rsidRDefault="00A911F2">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_Toc138888100 \h </w:instrText>
      </w:r>
      <w:r>
        <w:fldChar w:fldCharType="separate"/>
      </w:r>
      <w:r>
        <w:t>196</w:t>
      </w:r>
      <w:r>
        <w:fldChar w:fldCharType="end"/>
      </w:r>
    </w:p>
    <w:p w14:paraId="095914EC" w14:textId="5855F103" w:rsidR="00A911F2" w:rsidRDefault="00A911F2">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_Toc138888101 \h </w:instrText>
      </w:r>
      <w:r>
        <w:fldChar w:fldCharType="separate"/>
      </w:r>
      <w:r>
        <w:t>197</w:t>
      </w:r>
      <w:r>
        <w:fldChar w:fldCharType="end"/>
      </w:r>
    </w:p>
    <w:p w14:paraId="39845AAE" w14:textId="5DBAAA6D" w:rsidR="00A911F2" w:rsidRDefault="00A911F2">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_Toc138888102 \h </w:instrText>
      </w:r>
      <w:r>
        <w:fldChar w:fldCharType="separate"/>
      </w:r>
      <w:r>
        <w:t>197</w:t>
      </w:r>
      <w:r>
        <w:fldChar w:fldCharType="end"/>
      </w:r>
    </w:p>
    <w:p w14:paraId="2597A0DA" w14:textId="6F62A2A7" w:rsidR="00A911F2" w:rsidRDefault="00A911F2">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_Toc138888103 \h </w:instrText>
      </w:r>
      <w:r>
        <w:fldChar w:fldCharType="separate"/>
      </w:r>
      <w:r>
        <w:t>199</w:t>
      </w:r>
      <w:r>
        <w:fldChar w:fldCharType="end"/>
      </w:r>
    </w:p>
    <w:p w14:paraId="4502844A" w14:textId="04AE89ED" w:rsidR="00A911F2" w:rsidRDefault="00A911F2">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_Toc138888104 \h </w:instrText>
      </w:r>
      <w:r>
        <w:fldChar w:fldCharType="separate"/>
      </w:r>
      <w:r>
        <w:t>199</w:t>
      </w:r>
      <w:r>
        <w:fldChar w:fldCharType="end"/>
      </w:r>
    </w:p>
    <w:p w14:paraId="0C99F476" w14:textId="64F0ADBB" w:rsidR="00A911F2" w:rsidRDefault="00A911F2">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_Toc138888105 \h </w:instrText>
      </w:r>
      <w:r>
        <w:fldChar w:fldCharType="separate"/>
      </w:r>
      <w:r>
        <w:t>199</w:t>
      </w:r>
      <w:r>
        <w:fldChar w:fldCharType="end"/>
      </w:r>
    </w:p>
    <w:p w14:paraId="094403B9" w14:textId="0D9D257F" w:rsidR="00A911F2" w:rsidRDefault="00A911F2">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_Toc138888106 \h </w:instrText>
      </w:r>
      <w:r>
        <w:fldChar w:fldCharType="separate"/>
      </w:r>
      <w:r>
        <w:t>200</w:t>
      </w:r>
      <w:r>
        <w:fldChar w:fldCharType="end"/>
      </w:r>
    </w:p>
    <w:p w14:paraId="114F942C" w14:textId="492AC45C" w:rsidR="00A911F2" w:rsidRDefault="00A911F2">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_Toc138888107 \h </w:instrText>
      </w:r>
      <w:r>
        <w:fldChar w:fldCharType="separate"/>
      </w:r>
      <w:r>
        <w:t>200</w:t>
      </w:r>
      <w:r>
        <w:fldChar w:fldCharType="end"/>
      </w:r>
    </w:p>
    <w:p w14:paraId="34F405CC" w14:textId="6F108C30" w:rsidR="00A911F2" w:rsidRDefault="00A911F2">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_Toc138888108 \h </w:instrText>
      </w:r>
      <w:r>
        <w:fldChar w:fldCharType="separate"/>
      </w:r>
      <w:r>
        <w:t>200</w:t>
      </w:r>
      <w:r>
        <w:fldChar w:fldCharType="end"/>
      </w:r>
    </w:p>
    <w:p w14:paraId="108F243A" w14:textId="4DA020EB" w:rsidR="00A911F2" w:rsidRDefault="00A911F2">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_Toc138888109 \h </w:instrText>
      </w:r>
      <w:r>
        <w:fldChar w:fldCharType="separate"/>
      </w:r>
      <w:r>
        <w:t>201</w:t>
      </w:r>
      <w:r>
        <w:fldChar w:fldCharType="end"/>
      </w:r>
    </w:p>
    <w:p w14:paraId="5E6D72A0" w14:textId="68577DFD" w:rsidR="00A911F2" w:rsidRDefault="00A911F2">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_Toc138888110 \h </w:instrText>
      </w:r>
      <w:r>
        <w:fldChar w:fldCharType="separate"/>
      </w:r>
      <w:r>
        <w:t>202</w:t>
      </w:r>
      <w:r>
        <w:fldChar w:fldCharType="end"/>
      </w:r>
    </w:p>
    <w:p w14:paraId="27D34EC0" w14:textId="6F41C940" w:rsidR="00A911F2" w:rsidRDefault="00A911F2">
      <w:pPr>
        <w:pStyle w:val="TOC1"/>
        <w:rPr>
          <w:rFonts w:asciiTheme="minorHAnsi" w:eastAsiaTheme="minorEastAsia" w:hAnsiTheme="minorHAnsi" w:cstheme="minorBidi"/>
          <w:szCs w:val="22"/>
          <w:lang w:eastAsia="en-GB"/>
        </w:rPr>
      </w:pPr>
      <w:r w:rsidRPr="006E0BFF">
        <w:rPr>
          <w:rFonts w:eastAsia="MS Mincho"/>
        </w:rPr>
        <w:t>F.8</w:t>
      </w:r>
      <w:r>
        <w:rPr>
          <w:rFonts w:asciiTheme="minorHAnsi" w:eastAsiaTheme="minorEastAsia" w:hAnsiTheme="minorHAnsi" w:cstheme="minorBidi"/>
          <w:szCs w:val="22"/>
          <w:lang w:eastAsia="en-GB"/>
        </w:rPr>
        <w:tab/>
      </w:r>
      <w:r w:rsidRPr="006E0BFF">
        <w:rPr>
          <w:lang w:val="en-US"/>
        </w:rPr>
        <w:t>Phase offset measurement for DMRS bundling</w:t>
      </w:r>
      <w:r>
        <w:tab/>
      </w:r>
      <w:r>
        <w:fldChar w:fldCharType="begin"/>
      </w:r>
      <w:r>
        <w:instrText xml:space="preserve"> PAGEREF _Toc138888111 \h </w:instrText>
      </w:r>
      <w:r>
        <w:fldChar w:fldCharType="separate"/>
      </w:r>
      <w:r>
        <w:t>202</w:t>
      </w:r>
      <w:r>
        <w:fldChar w:fldCharType="end"/>
      </w:r>
    </w:p>
    <w:p w14:paraId="7080E16E" w14:textId="3CB69276" w:rsidR="00A911F2" w:rsidRDefault="00A911F2">
      <w:pPr>
        <w:pStyle w:val="TOC2"/>
        <w:rPr>
          <w:rFonts w:asciiTheme="minorHAnsi" w:eastAsiaTheme="minorEastAsia" w:hAnsiTheme="minorHAnsi" w:cstheme="minorBidi"/>
          <w:sz w:val="22"/>
          <w:szCs w:val="22"/>
          <w:lang w:eastAsia="en-GB"/>
        </w:rPr>
      </w:pPr>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_Toc138888112 \h </w:instrText>
      </w:r>
      <w:r>
        <w:fldChar w:fldCharType="separate"/>
      </w:r>
      <w:r>
        <w:t>202</w:t>
      </w:r>
      <w:r>
        <w:fldChar w:fldCharType="end"/>
      </w:r>
    </w:p>
    <w:p w14:paraId="1B553652" w14:textId="76C28585" w:rsidR="00A911F2" w:rsidRDefault="00A911F2">
      <w:pPr>
        <w:pStyle w:val="TOC2"/>
        <w:rPr>
          <w:rFonts w:asciiTheme="minorHAnsi" w:eastAsiaTheme="minorEastAsia" w:hAnsiTheme="minorHAnsi" w:cstheme="minorBidi"/>
          <w:sz w:val="22"/>
          <w:szCs w:val="22"/>
          <w:lang w:eastAsia="en-GB"/>
        </w:rPr>
      </w:pPr>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_Toc138888113 \h </w:instrText>
      </w:r>
      <w:r>
        <w:fldChar w:fldCharType="separate"/>
      </w:r>
      <w:r>
        <w:t>203</w:t>
      </w:r>
      <w:r>
        <w:fldChar w:fldCharType="end"/>
      </w:r>
    </w:p>
    <w:p w14:paraId="2F1196EC" w14:textId="210F3DA6" w:rsidR="00A911F2" w:rsidRDefault="00A911F2">
      <w:pPr>
        <w:pStyle w:val="TOC2"/>
        <w:rPr>
          <w:rFonts w:asciiTheme="minorHAnsi" w:eastAsiaTheme="minorEastAsia" w:hAnsiTheme="minorHAnsi" w:cstheme="minorBidi"/>
          <w:sz w:val="22"/>
          <w:szCs w:val="22"/>
          <w:lang w:eastAsia="en-GB"/>
        </w:rPr>
      </w:pPr>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_Toc138888114 \h </w:instrText>
      </w:r>
      <w:r>
        <w:fldChar w:fldCharType="separate"/>
      </w:r>
      <w:r>
        <w:t>203</w:t>
      </w:r>
      <w:r>
        <w:fldChar w:fldCharType="end"/>
      </w:r>
    </w:p>
    <w:p w14:paraId="50D798E0" w14:textId="468697BA" w:rsidR="00A911F2" w:rsidRDefault="00A911F2">
      <w:pPr>
        <w:pStyle w:val="TOC2"/>
        <w:rPr>
          <w:rFonts w:asciiTheme="minorHAnsi" w:eastAsiaTheme="minorEastAsia" w:hAnsiTheme="minorHAnsi" w:cstheme="minorBidi"/>
          <w:sz w:val="22"/>
          <w:szCs w:val="22"/>
          <w:lang w:eastAsia="en-GB"/>
        </w:rPr>
      </w:pPr>
      <w:r>
        <w:t>F.8.4</w:t>
      </w:r>
      <w:r>
        <w:rPr>
          <w:rFonts w:asciiTheme="minorHAnsi" w:eastAsiaTheme="minorEastAsia" w:hAnsiTheme="minorHAnsi" w:cstheme="minorBidi"/>
          <w:sz w:val="22"/>
          <w:szCs w:val="22"/>
          <w:lang w:eastAsia="en-GB"/>
        </w:rPr>
        <w:tab/>
      </w:r>
      <w:r w:rsidRPr="006E0BFF">
        <w:rPr>
          <w:lang w:val="en-US"/>
        </w:rPr>
        <w:t>Phase offset measurement</w:t>
      </w:r>
      <w:r>
        <w:tab/>
      </w:r>
      <w:r>
        <w:fldChar w:fldCharType="begin"/>
      </w:r>
      <w:r>
        <w:instrText xml:space="preserve"> PAGEREF _Toc138888115 \h </w:instrText>
      </w:r>
      <w:r>
        <w:fldChar w:fldCharType="separate"/>
      </w:r>
      <w:r>
        <w:t>203</w:t>
      </w:r>
      <w:r>
        <w:fldChar w:fldCharType="end"/>
      </w:r>
    </w:p>
    <w:p w14:paraId="7A10AB9A" w14:textId="2CE9BC57" w:rsidR="00A911F2" w:rsidRDefault="00A911F2">
      <w:pPr>
        <w:pStyle w:val="TOC1"/>
        <w:rPr>
          <w:rFonts w:asciiTheme="minorHAnsi" w:eastAsiaTheme="minorEastAsia" w:hAnsiTheme="minorHAnsi" w:cstheme="minorBidi"/>
          <w:szCs w:val="22"/>
          <w:lang w:eastAsia="en-GB"/>
        </w:rPr>
      </w:pPr>
      <w:r w:rsidRPr="006E0BFF">
        <w:rPr>
          <w:rFonts w:eastAsia="MS Mincho"/>
        </w:rPr>
        <w:lastRenderedPageBreak/>
        <w:t>F.9</w:t>
      </w:r>
      <w:r>
        <w:rPr>
          <w:rFonts w:asciiTheme="minorHAnsi" w:eastAsiaTheme="minorEastAsia" w:hAnsiTheme="minorHAnsi" w:cstheme="minorBidi"/>
          <w:szCs w:val="22"/>
          <w:lang w:eastAsia="en-GB"/>
        </w:rPr>
        <w:tab/>
      </w:r>
      <w:r w:rsidRPr="006E0BFF">
        <w:rPr>
          <w:rFonts w:eastAsia="MS Mincho"/>
        </w:rPr>
        <w:t>Reserved</w:t>
      </w:r>
      <w:r>
        <w:tab/>
      </w:r>
      <w:r>
        <w:fldChar w:fldCharType="begin"/>
      </w:r>
      <w:r>
        <w:instrText xml:space="preserve"> PAGEREF _Toc138888116 \h </w:instrText>
      </w:r>
      <w:r>
        <w:fldChar w:fldCharType="separate"/>
      </w:r>
      <w:r>
        <w:t>203</w:t>
      </w:r>
      <w:r>
        <w:fldChar w:fldCharType="end"/>
      </w:r>
    </w:p>
    <w:p w14:paraId="6C94382A" w14:textId="7E42D22F" w:rsidR="00A911F2" w:rsidRDefault="00A911F2">
      <w:pPr>
        <w:pStyle w:val="TOC1"/>
        <w:rPr>
          <w:rFonts w:asciiTheme="minorHAnsi" w:eastAsiaTheme="minorEastAsia" w:hAnsiTheme="minorHAnsi" w:cstheme="minorBidi"/>
          <w:szCs w:val="22"/>
          <w:lang w:eastAsia="en-GB"/>
        </w:rPr>
      </w:pPr>
      <w:r w:rsidRPr="006E0BFF">
        <w:rPr>
          <w:rFonts w:eastAsia="MS Mincho"/>
        </w:rPr>
        <w:t>F.10</w:t>
      </w:r>
      <w:r>
        <w:rPr>
          <w:rFonts w:asciiTheme="minorHAnsi" w:eastAsiaTheme="minorEastAsia" w:hAnsiTheme="minorHAnsi" w:cstheme="minorBidi"/>
          <w:szCs w:val="22"/>
          <w:lang w:eastAsia="en-GB"/>
        </w:rPr>
        <w:tab/>
      </w:r>
      <w:r w:rsidRPr="006E0BFF">
        <w:rPr>
          <w:rFonts w:eastAsia="MS Mincho"/>
        </w:rPr>
        <w:t>EVM for dual transmit polarizations</w:t>
      </w:r>
      <w:r>
        <w:tab/>
      </w:r>
      <w:r>
        <w:fldChar w:fldCharType="begin"/>
      </w:r>
      <w:r>
        <w:instrText xml:space="preserve"> PAGEREF _Toc138888117 \h </w:instrText>
      </w:r>
      <w:r>
        <w:fldChar w:fldCharType="separate"/>
      </w:r>
      <w:r>
        <w:t>203</w:t>
      </w:r>
      <w:r>
        <w:fldChar w:fldCharType="end"/>
      </w:r>
    </w:p>
    <w:p w14:paraId="0D3BA1F7" w14:textId="53B5A5A3" w:rsidR="00A911F2" w:rsidRDefault="00A911F2">
      <w:pPr>
        <w:pStyle w:val="TOC2"/>
        <w:rPr>
          <w:rFonts w:asciiTheme="minorHAnsi" w:eastAsiaTheme="minorEastAsia" w:hAnsiTheme="minorHAnsi" w:cstheme="minorBidi"/>
          <w:sz w:val="22"/>
          <w:szCs w:val="22"/>
          <w:lang w:eastAsia="en-GB"/>
        </w:rPr>
      </w:pPr>
      <w:r w:rsidRPr="006E0BFF">
        <w:rPr>
          <w:rFonts w:eastAsia="MS Mincho"/>
        </w:rPr>
        <w:t>F.10.1</w:t>
      </w:r>
      <w:r>
        <w:rPr>
          <w:rFonts w:asciiTheme="minorHAnsi" w:eastAsiaTheme="minorEastAsia" w:hAnsiTheme="minorHAnsi" w:cstheme="minorBidi"/>
          <w:sz w:val="22"/>
          <w:szCs w:val="22"/>
          <w:lang w:eastAsia="en-GB"/>
        </w:rPr>
        <w:tab/>
      </w:r>
      <w:r w:rsidRPr="006E0BFF">
        <w:rPr>
          <w:rFonts w:eastAsia="MS Mincho"/>
        </w:rPr>
        <w:t>General</w:t>
      </w:r>
      <w:r>
        <w:tab/>
      </w:r>
      <w:r>
        <w:fldChar w:fldCharType="begin"/>
      </w:r>
      <w:r>
        <w:instrText xml:space="preserve"> PAGEREF _Toc138888118 \h </w:instrText>
      </w:r>
      <w:r>
        <w:fldChar w:fldCharType="separate"/>
      </w:r>
      <w:r>
        <w:t>203</w:t>
      </w:r>
      <w:r>
        <w:fldChar w:fldCharType="end"/>
      </w:r>
    </w:p>
    <w:p w14:paraId="43C13A33" w14:textId="1D3365E5" w:rsidR="00A911F2" w:rsidRDefault="00A911F2">
      <w:pPr>
        <w:pStyle w:val="TOC2"/>
        <w:rPr>
          <w:rFonts w:asciiTheme="minorHAnsi" w:eastAsiaTheme="minorEastAsia" w:hAnsiTheme="minorHAnsi" w:cstheme="minorBidi"/>
          <w:sz w:val="22"/>
          <w:szCs w:val="22"/>
          <w:lang w:eastAsia="en-GB"/>
        </w:rPr>
      </w:pPr>
      <w:r w:rsidRPr="006E0BFF">
        <w:rPr>
          <w:rFonts w:eastAsia="MS Mincho"/>
        </w:rPr>
        <w:t>F.10.2</w:t>
      </w:r>
      <w:r>
        <w:rPr>
          <w:rFonts w:asciiTheme="minorHAnsi" w:eastAsiaTheme="minorEastAsia" w:hAnsiTheme="minorHAnsi" w:cstheme="minorBidi"/>
          <w:sz w:val="22"/>
          <w:szCs w:val="22"/>
          <w:lang w:eastAsia="en-GB"/>
        </w:rPr>
        <w:tab/>
      </w:r>
      <w:r w:rsidRPr="006E0BFF">
        <w:rPr>
          <w:rFonts w:eastAsia="MS Mincho"/>
        </w:rPr>
        <w:t>MIMO Equalization (UL MIMO transmission)</w:t>
      </w:r>
      <w:r>
        <w:tab/>
      </w:r>
      <w:r>
        <w:fldChar w:fldCharType="begin"/>
      </w:r>
      <w:r>
        <w:instrText xml:space="preserve"> PAGEREF _Toc138888119 \h </w:instrText>
      </w:r>
      <w:r>
        <w:fldChar w:fldCharType="separate"/>
      </w:r>
      <w:r>
        <w:t>204</w:t>
      </w:r>
      <w:r>
        <w:fldChar w:fldCharType="end"/>
      </w:r>
    </w:p>
    <w:p w14:paraId="66E29C94" w14:textId="06B3CC27" w:rsidR="00A911F2" w:rsidRDefault="00A911F2">
      <w:pPr>
        <w:pStyle w:val="TOC2"/>
        <w:rPr>
          <w:rFonts w:asciiTheme="minorHAnsi" w:eastAsiaTheme="minorEastAsia" w:hAnsiTheme="minorHAnsi" w:cstheme="minorBidi"/>
          <w:sz w:val="22"/>
          <w:szCs w:val="22"/>
          <w:lang w:eastAsia="en-GB"/>
        </w:rPr>
      </w:pPr>
      <w:r w:rsidRPr="006E0BFF">
        <w:rPr>
          <w:rFonts w:eastAsia="MS Mincho"/>
        </w:rPr>
        <w:t>F.10.3</w:t>
      </w:r>
      <w:r>
        <w:rPr>
          <w:rFonts w:asciiTheme="minorHAnsi" w:eastAsiaTheme="minorEastAsia" w:hAnsiTheme="minorHAnsi" w:cstheme="minorBidi"/>
          <w:sz w:val="22"/>
          <w:szCs w:val="22"/>
          <w:lang w:eastAsia="en-GB"/>
        </w:rPr>
        <w:tab/>
      </w:r>
      <w:r w:rsidRPr="006E0BFF">
        <w:rPr>
          <w:rFonts w:eastAsia="MS Mincho"/>
        </w:rPr>
        <w:t>Maximum Ratio combining (Tx diversity transmission)</w:t>
      </w:r>
      <w:r>
        <w:tab/>
      </w:r>
      <w:r>
        <w:fldChar w:fldCharType="begin"/>
      </w:r>
      <w:r>
        <w:instrText xml:space="preserve"> PAGEREF _Toc138888120 \h </w:instrText>
      </w:r>
      <w:r>
        <w:fldChar w:fldCharType="separate"/>
      </w:r>
      <w:r>
        <w:t>205</w:t>
      </w:r>
      <w:r>
        <w:fldChar w:fldCharType="end"/>
      </w:r>
    </w:p>
    <w:p w14:paraId="1E9DC2BE" w14:textId="3B735A60" w:rsidR="00A911F2" w:rsidRDefault="00A911F2">
      <w:pPr>
        <w:pStyle w:val="TOC2"/>
        <w:rPr>
          <w:rFonts w:asciiTheme="minorHAnsi" w:eastAsiaTheme="minorEastAsia" w:hAnsiTheme="minorHAnsi" w:cstheme="minorBidi"/>
          <w:sz w:val="22"/>
          <w:szCs w:val="22"/>
          <w:lang w:eastAsia="en-GB"/>
        </w:rPr>
      </w:pPr>
      <w:r w:rsidRPr="006E0BFF">
        <w:rPr>
          <w:rFonts w:eastAsia="MS Mincho"/>
        </w:rPr>
        <w:t>F.10.4</w:t>
      </w:r>
      <w:r>
        <w:rPr>
          <w:rFonts w:asciiTheme="minorHAnsi" w:eastAsiaTheme="minorEastAsia" w:hAnsiTheme="minorHAnsi" w:cstheme="minorBidi"/>
          <w:sz w:val="22"/>
          <w:szCs w:val="22"/>
          <w:lang w:eastAsia="en-GB"/>
        </w:rPr>
        <w:tab/>
      </w:r>
      <w:r w:rsidRPr="006E0BFF">
        <w:rPr>
          <w:rFonts w:eastAsia="MS Mincho"/>
        </w:rPr>
        <w:t>Layer processing</w:t>
      </w:r>
      <w:r>
        <w:tab/>
      </w:r>
      <w:r>
        <w:fldChar w:fldCharType="begin"/>
      </w:r>
      <w:r>
        <w:instrText xml:space="preserve"> PAGEREF _Toc138888121 \h </w:instrText>
      </w:r>
      <w:r>
        <w:fldChar w:fldCharType="separate"/>
      </w:r>
      <w:r>
        <w:t>205</w:t>
      </w:r>
      <w:r>
        <w:fldChar w:fldCharType="end"/>
      </w:r>
    </w:p>
    <w:p w14:paraId="2544B8DC" w14:textId="582F8C45" w:rsidR="00A911F2" w:rsidRDefault="00A911F2">
      <w:pPr>
        <w:pStyle w:val="TOC8"/>
        <w:rPr>
          <w:rFonts w:asciiTheme="minorHAnsi" w:eastAsiaTheme="minorEastAsia" w:hAnsiTheme="minorHAnsi" w:cstheme="minorBidi"/>
          <w:b w:val="0"/>
          <w:szCs w:val="22"/>
          <w:lang w:eastAsia="en-GB"/>
        </w:rPr>
      </w:pPr>
      <w:r>
        <w:t xml:space="preserve">Annex G (normative): </w:t>
      </w:r>
      <w:r w:rsidRPr="006E0BFF">
        <w:rPr>
          <w:rFonts w:cs="Arial"/>
        </w:rPr>
        <w:t>Difference of relative phase and power errors</w:t>
      </w:r>
      <w:r>
        <w:tab/>
      </w:r>
      <w:r>
        <w:fldChar w:fldCharType="begin"/>
      </w:r>
      <w:r>
        <w:instrText xml:space="preserve"> PAGEREF _Toc138888122 \h </w:instrText>
      </w:r>
      <w:r>
        <w:fldChar w:fldCharType="separate"/>
      </w:r>
      <w:r>
        <w:t>206</w:t>
      </w:r>
      <w:r>
        <w:fldChar w:fldCharType="end"/>
      </w:r>
    </w:p>
    <w:p w14:paraId="58748E7C" w14:textId="3210257C" w:rsidR="00A911F2" w:rsidRDefault="00A911F2">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_Toc138888123 \h </w:instrText>
      </w:r>
      <w:r>
        <w:fldChar w:fldCharType="separate"/>
      </w:r>
      <w:r>
        <w:t>206</w:t>
      </w:r>
      <w:r>
        <w:fldChar w:fldCharType="end"/>
      </w:r>
    </w:p>
    <w:p w14:paraId="0A8B1E97" w14:textId="119E983D" w:rsidR="00A911F2" w:rsidRDefault="00A911F2">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_Toc138888124 \h </w:instrText>
      </w:r>
      <w:r>
        <w:fldChar w:fldCharType="separate"/>
      </w:r>
      <w:r>
        <w:t>206</w:t>
      </w:r>
      <w:r>
        <w:fldChar w:fldCharType="end"/>
      </w:r>
    </w:p>
    <w:p w14:paraId="16213DC8" w14:textId="76559149" w:rsidR="00A911F2" w:rsidRDefault="00A911F2">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_Toc138888125 \h </w:instrText>
      </w:r>
      <w:r>
        <w:fldChar w:fldCharType="separate"/>
      </w:r>
      <w:r>
        <w:t>207</w:t>
      </w:r>
      <w:r>
        <w:fldChar w:fldCharType="end"/>
      </w:r>
    </w:p>
    <w:p w14:paraId="144BDA9B" w14:textId="2971FB6D" w:rsidR="00A911F2" w:rsidRDefault="00A911F2">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and subcarriers used</w:t>
      </w:r>
      <w:r>
        <w:tab/>
      </w:r>
      <w:r>
        <w:fldChar w:fldCharType="begin"/>
      </w:r>
      <w:r>
        <w:instrText xml:space="preserve"> PAGEREF _Toc138888126 \h </w:instrText>
      </w:r>
      <w:r>
        <w:fldChar w:fldCharType="separate"/>
      </w:r>
      <w:r>
        <w:t>207</w:t>
      </w:r>
      <w:r>
        <w:fldChar w:fldCharType="end"/>
      </w:r>
    </w:p>
    <w:p w14:paraId="3D0E2195" w14:textId="4FB0C246" w:rsidR="00A911F2" w:rsidRDefault="00A911F2">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_Toc138888127 \h </w:instrText>
      </w:r>
      <w:r>
        <w:fldChar w:fldCharType="separate"/>
      </w:r>
      <w:r>
        <w:t>207</w:t>
      </w:r>
      <w:r>
        <w:fldChar w:fldCharType="end"/>
      </w:r>
    </w:p>
    <w:p w14:paraId="622B3096" w14:textId="4C4E1D58" w:rsidR="00A911F2" w:rsidRDefault="00A911F2">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_Toc138888128 \h </w:instrText>
      </w:r>
      <w:r>
        <w:fldChar w:fldCharType="separate"/>
      </w:r>
      <w:r>
        <w:t>207</w:t>
      </w:r>
      <w:r>
        <w:fldChar w:fldCharType="end"/>
      </w:r>
    </w:p>
    <w:p w14:paraId="2DF3D411" w14:textId="2B73E100" w:rsidR="00A911F2" w:rsidRDefault="00A911F2">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_Toc138888129 \h </w:instrText>
      </w:r>
      <w:r>
        <w:fldChar w:fldCharType="separate"/>
      </w:r>
      <w:r>
        <w:t>208</w:t>
      </w:r>
      <w:r>
        <w:fldChar w:fldCharType="end"/>
      </w:r>
    </w:p>
    <w:p w14:paraId="7E1B6764" w14:textId="14D05F79" w:rsidR="00A911F2" w:rsidRDefault="00A911F2">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_Toc138888130 \h </w:instrText>
      </w:r>
      <w:r>
        <w:fldChar w:fldCharType="separate"/>
      </w:r>
      <w:r>
        <w:t>208</w:t>
      </w:r>
      <w:r>
        <w:fldChar w:fldCharType="end"/>
      </w:r>
    </w:p>
    <w:p w14:paraId="7C5A51A6" w14:textId="7FA075F7" w:rsidR="00A911F2" w:rsidRDefault="00A911F2">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_Toc138888131 \h </w:instrText>
      </w:r>
      <w:r>
        <w:fldChar w:fldCharType="separate"/>
      </w:r>
      <w:r>
        <w:t>208</w:t>
      </w:r>
      <w:r>
        <w:fldChar w:fldCharType="end"/>
      </w:r>
    </w:p>
    <w:p w14:paraId="2FFB43EB" w14:textId="2CF11D2C" w:rsidR="00A911F2" w:rsidRDefault="00A911F2">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_Toc138888132 \h </w:instrText>
      </w:r>
      <w:r>
        <w:fldChar w:fldCharType="separate"/>
      </w:r>
      <w:r>
        <w:t>209</w:t>
      </w:r>
      <w:r>
        <w:fldChar w:fldCharType="end"/>
      </w:r>
    </w:p>
    <w:p w14:paraId="55695687" w14:textId="34DE12B2" w:rsidR="00A911F2" w:rsidRDefault="00A911F2">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_Toc138888133 \h </w:instrText>
      </w:r>
      <w:r>
        <w:fldChar w:fldCharType="separate"/>
      </w:r>
      <w:r>
        <w:t>209</w:t>
      </w:r>
      <w:r>
        <w:fldChar w:fldCharType="end"/>
      </w:r>
    </w:p>
    <w:p w14:paraId="45294FCF" w14:textId="29BA75E4" w:rsidR="00A911F2" w:rsidRDefault="00A911F2">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_Toc138888134 \h </w:instrText>
      </w:r>
      <w:r>
        <w:fldChar w:fldCharType="separate"/>
      </w:r>
      <w:r>
        <w:t>210</w:t>
      </w:r>
      <w:r>
        <w:fldChar w:fldCharType="end"/>
      </w:r>
    </w:p>
    <w:p w14:paraId="5CE79F13" w14:textId="6199FBE5" w:rsidR="00A911F2" w:rsidRDefault="00A911F2">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_Toc138888135 \h </w:instrText>
      </w:r>
      <w:r>
        <w:fldChar w:fldCharType="separate"/>
      </w:r>
      <w:r>
        <w:t>214</w:t>
      </w:r>
      <w:r>
        <w:fldChar w:fldCharType="end"/>
      </w:r>
    </w:p>
    <w:p w14:paraId="3CCE84CD" w14:textId="256E46F8" w:rsidR="00A911F2" w:rsidRDefault="00A911F2">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_Toc138888136 \h </w:instrText>
      </w:r>
      <w:r>
        <w:fldChar w:fldCharType="separate"/>
      </w:r>
      <w:r>
        <w:t>215</w:t>
      </w:r>
      <w:r>
        <w:fldChar w:fldCharType="end"/>
      </w:r>
    </w:p>
    <w:p w14:paraId="59C991B3" w14:textId="08EAAFF8" w:rsidR="00A911F2" w:rsidRDefault="00A911F2">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_Toc138888137 \h </w:instrText>
      </w:r>
      <w:r>
        <w:fldChar w:fldCharType="separate"/>
      </w:r>
      <w:r>
        <w:t>216</w:t>
      </w:r>
      <w:r>
        <w:fldChar w:fldCharType="end"/>
      </w:r>
    </w:p>
    <w:p w14:paraId="49B8EE44" w14:textId="24E76914" w:rsidR="00080512" w:rsidRPr="00C04A08" w:rsidRDefault="00A911F2">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3088259"/>
      <w:bookmarkStart w:id="39" w:name="_Toc124297914"/>
      <w:bookmarkStart w:id="40" w:name="_Toc130574665"/>
      <w:bookmarkStart w:id="41" w:name="_Toc131767075"/>
      <w:bookmarkStart w:id="42" w:name="_Toc138887661"/>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5A4401E6" w14:textId="77777777" w:rsidR="00080512" w:rsidRPr="00C04A08" w:rsidRDefault="00080512" w:rsidP="00842EF7">
      <w:r w:rsidRPr="00C04A08">
        <w:t xml:space="preserve">This Technical </w:t>
      </w:r>
      <w:bookmarkStart w:id="43" w:name="spectype3"/>
      <w:r w:rsidRPr="00C04A08">
        <w:t>Specification</w:t>
      </w:r>
      <w:bookmarkEnd w:id="43"/>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44" w:name="introduction"/>
      <w:bookmarkEnd w:id="44"/>
      <w:r w:rsidRPr="00C04A08">
        <w:br w:type="page"/>
      </w:r>
      <w:bookmarkStart w:id="45" w:name="scope"/>
      <w:bookmarkStart w:id="46" w:name="_Toc36456365"/>
      <w:bookmarkStart w:id="47" w:name="_Toc36469463"/>
      <w:bookmarkStart w:id="48" w:name="_Toc37253872"/>
      <w:bookmarkStart w:id="49" w:name="_Toc37322729"/>
      <w:bookmarkStart w:id="50" w:name="_Toc37324135"/>
      <w:bookmarkStart w:id="51" w:name="_Toc45889658"/>
      <w:bookmarkStart w:id="52" w:name="_Toc52196312"/>
      <w:bookmarkStart w:id="53" w:name="_Toc52197292"/>
      <w:bookmarkStart w:id="54" w:name="_Toc53173015"/>
      <w:bookmarkStart w:id="55" w:name="_Toc53173384"/>
      <w:bookmarkStart w:id="56" w:name="_Toc61119373"/>
      <w:bookmarkStart w:id="57" w:name="_Toc61119755"/>
      <w:bookmarkStart w:id="58" w:name="_Toc67925801"/>
      <w:bookmarkStart w:id="59" w:name="_Toc75273439"/>
      <w:bookmarkStart w:id="60" w:name="_Toc76510339"/>
      <w:bookmarkStart w:id="61" w:name="_Toc83129492"/>
      <w:bookmarkStart w:id="62" w:name="_Toc90591025"/>
      <w:bookmarkStart w:id="63" w:name="_Toc98864047"/>
      <w:bookmarkStart w:id="64" w:name="_Toc99733296"/>
      <w:bookmarkStart w:id="65" w:name="_Toc106577187"/>
      <w:bookmarkStart w:id="66" w:name="_Toc114536938"/>
      <w:bookmarkStart w:id="67" w:name="_Toc115257206"/>
      <w:bookmarkStart w:id="68" w:name="_Toc123086525"/>
      <w:bookmarkStart w:id="69" w:name="_Toc123088260"/>
      <w:bookmarkStart w:id="70" w:name="_Toc124297915"/>
      <w:bookmarkStart w:id="71" w:name="_Toc130574666"/>
      <w:bookmarkStart w:id="72" w:name="_Toc131767076"/>
      <w:bookmarkStart w:id="73" w:name="_Toc138887662"/>
      <w:bookmarkEnd w:id="45"/>
      <w:r w:rsidR="007F0F4B">
        <w:lastRenderedPageBreak/>
        <w:t>1</w:t>
      </w:r>
      <w:r w:rsidR="007F0F4B">
        <w:tab/>
      </w:r>
      <w:r w:rsidR="00842EF7" w:rsidRPr="00C04A08">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74" w:name="_Toc21340710"/>
      <w:bookmarkStart w:id="75" w:name="_Toc29805157"/>
      <w:bookmarkStart w:id="76" w:name="_Toc36456366"/>
      <w:bookmarkStart w:id="77" w:name="_Toc36469464"/>
      <w:bookmarkStart w:id="78" w:name="_Toc37253873"/>
      <w:bookmarkStart w:id="79" w:name="_Toc37322730"/>
      <w:bookmarkStart w:id="80" w:name="_Toc37324136"/>
      <w:bookmarkStart w:id="81" w:name="_Toc45889659"/>
      <w:bookmarkStart w:id="82" w:name="_Toc52196313"/>
      <w:bookmarkStart w:id="83" w:name="_Toc52197293"/>
      <w:bookmarkStart w:id="84" w:name="_Toc53173016"/>
      <w:bookmarkStart w:id="85" w:name="_Toc53173385"/>
      <w:bookmarkStart w:id="86" w:name="_Toc61119374"/>
      <w:bookmarkStart w:id="87" w:name="_Toc61119756"/>
      <w:bookmarkStart w:id="88" w:name="_Toc67925802"/>
      <w:bookmarkStart w:id="89" w:name="_Toc75273440"/>
      <w:bookmarkStart w:id="90" w:name="_Toc76510340"/>
      <w:bookmarkStart w:id="91" w:name="_Toc83129493"/>
      <w:bookmarkStart w:id="92" w:name="_Toc90591026"/>
      <w:bookmarkStart w:id="93" w:name="_Toc98864048"/>
      <w:bookmarkStart w:id="94" w:name="_Toc99733297"/>
      <w:bookmarkStart w:id="95" w:name="_Toc106577188"/>
      <w:bookmarkStart w:id="96" w:name="_Toc114536939"/>
      <w:bookmarkStart w:id="97" w:name="_Toc115257207"/>
      <w:bookmarkStart w:id="98" w:name="_Toc123086526"/>
      <w:bookmarkStart w:id="99" w:name="_Toc123088261"/>
      <w:bookmarkStart w:id="100" w:name="_Toc124297916"/>
      <w:bookmarkStart w:id="101" w:name="_Toc130574667"/>
      <w:bookmarkStart w:id="102" w:name="_Toc131767077"/>
      <w:bookmarkStart w:id="103" w:name="_Toc138887663"/>
      <w:r w:rsidRPr="00C04A08">
        <w:t>2</w:t>
      </w:r>
      <w:r w:rsidRPr="00C04A08">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04" w:name="OLE_LINK2"/>
      <w:bookmarkStart w:id="105" w:name="OLE_LINK3"/>
      <w:bookmarkStart w:id="106"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04"/>
    <w:bookmarkEnd w:id="105"/>
    <w:bookmarkEnd w:id="106"/>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07" w:name="_Toc21340711"/>
      <w:bookmarkStart w:id="108" w:name="_Toc29805158"/>
      <w:bookmarkStart w:id="109" w:name="_Toc36456367"/>
      <w:bookmarkStart w:id="110" w:name="_Toc36469465"/>
      <w:bookmarkStart w:id="111" w:name="_Toc37253874"/>
      <w:bookmarkStart w:id="112" w:name="_Toc37322731"/>
      <w:bookmarkStart w:id="113" w:name="_Toc37324137"/>
      <w:bookmarkStart w:id="114" w:name="_Toc45889660"/>
      <w:bookmarkStart w:id="115" w:name="_Toc52196314"/>
      <w:bookmarkStart w:id="116" w:name="_Toc52197294"/>
      <w:bookmarkStart w:id="117" w:name="_Toc53173017"/>
      <w:bookmarkStart w:id="118" w:name="_Toc53173386"/>
      <w:bookmarkStart w:id="119" w:name="_Toc61119375"/>
      <w:bookmarkStart w:id="120" w:name="_Toc61119757"/>
      <w:bookmarkStart w:id="121" w:name="_Toc67925803"/>
      <w:bookmarkStart w:id="122" w:name="_Toc75273441"/>
      <w:bookmarkStart w:id="123" w:name="_Toc76510341"/>
      <w:bookmarkStart w:id="124" w:name="_Toc83129494"/>
      <w:bookmarkStart w:id="125" w:name="_Toc90591027"/>
      <w:bookmarkStart w:id="126" w:name="_Toc98864049"/>
      <w:bookmarkStart w:id="127" w:name="_Toc99733298"/>
      <w:bookmarkStart w:id="128" w:name="_Toc106577189"/>
      <w:bookmarkStart w:id="129" w:name="_Toc114536940"/>
      <w:bookmarkStart w:id="130" w:name="_Toc115257208"/>
      <w:bookmarkStart w:id="131" w:name="_Toc123086527"/>
      <w:bookmarkStart w:id="132" w:name="_Toc123088262"/>
      <w:bookmarkStart w:id="133" w:name="_Toc124297917"/>
      <w:bookmarkStart w:id="134" w:name="_Toc130574668"/>
      <w:bookmarkStart w:id="135" w:name="_Toc131767078"/>
      <w:bookmarkStart w:id="136" w:name="_Toc138887664"/>
      <w:r w:rsidRPr="00C04A08">
        <w:lastRenderedPageBreak/>
        <w:t>3</w:t>
      </w:r>
      <w:r w:rsidRPr="00C04A08">
        <w:tab/>
        <w:t>Definitions, symbols and 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2D2AD8AC" w14:textId="77777777" w:rsidR="00842EF7" w:rsidRPr="00C04A08" w:rsidRDefault="00842EF7" w:rsidP="00842EF7">
      <w:pPr>
        <w:pStyle w:val="Heading2"/>
      </w:pPr>
      <w:bookmarkStart w:id="137" w:name="_Toc21340712"/>
      <w:bookmarkStart w:id="138" w:name="_Toc29805159"/>
      <w:bookmarkStart w:id="139" w:name="_Toc36456368"/>
      <w:bookmarkStart w:id="140" w:name="_Toc36469466"/>
      <w:bookmarkStart w:id="141" w:name="_Toc37253875"/>
      <w:bookmarkStart w:id="142" w:name="_Toc37322732"/>
      <w:bookmarkStart w:id="143" w:name="_Toc37324138"/>
      <w:bookmarkStart w:id="144" w:name="_Toc45889661"/>
      <w:bookmarkStart w:id="145" w:name="_Toc52196315"/>
      <w:bookmarkStart w:id="146" w:name="_Toc52197295"/>
      <w:bookmarkStart w:id="147" w:name="_Toc53173018"/>
      <w:bookmarkStart w:id="148" w:name="_Toc53173387"/>
      <w:bookmarkStart w:id="149" w:name="_Toc61119376"/>
      <w:bookmarkStart w:id="150" w:name="_Toc61119758"/>
      <w:bookmarkStart w:id="151" w:name="_Toc67925804"/>
      <w:bookmarkStart w:id="152" w:name="_Toc75273442"/>
      <w:bookmarkStart w:id="153" w:name="_Toc76510342"/>
      <w:bookmarkStart w:id="154" w:name="_Toc83129495"/>
      <w:bookmarkStart w:id="155" w:name="_Toc90591028"/>
      <w:bookmarkStart w:id="156" w:name="_Toc98864050"/>
      <w:bookmarkStart w:id="157" w:name="_Toc99733299"/>
      <w:bookmarkStart w:id="158" w:name="_Toc106577190"/>
      <w:bookmarkStart w:id="159" w:name="_Toc114536941"/>
      <w:bookmarkStart w:id="160" w:name="_Toc115257209"/>
      <w:bookmarkStart w:id="161" w:name="_Toc123086528"/>
      <w:bookmarkStart w:id="162" w:name="_Toc123088263"/>
      <w:bookmarkStart w:id="163" w:name="_Toc124297918"/>
      <w:bookmarkStart w:id="164" w:name="_Toc130574669"/>
      <w:bookmarkStart w:id="165" w:name="_Toc131767079"/>
      <w:bookmarkStart w:id="166" w:name="_Toc138887665"/>
      <w:r w:rsidRPr="00C04A08">
        <w:t>3.1</w:t>
      </w:r>
      <w:r w:rsidRPr="00C04A08">
        <w:tab/>
        <w:t>Definitions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FC71819" w14:textId="77777777" w:rsidR="00842EF7" w:rsidRPr="00C04A08" w:rsidRDefault="00842EF7" w:rsidP="00842EF7">
      <w:r w:rsidRPr="00C04A08">
        <w:t xml:space="preserve">For the purposes of the present document, the terms and definitions given in </w:t>
      </w:r>
      <w:bookmarkStart w:id="167" w:name="OLE_LINK6"/>
      <w:bookmarkStart w:id="168" w:name="OLE_LINK7"/>
      <w:bookmarkStart w:id="169" w:name="OLE_LINK8"/>
      <w:r w:rsidRPr="00C04A08">
        <w:t xml:space="preserve">3GPP </w:t>
      </w:r>
      <w:bookmarkEnd w:id="167"/>
      <w:bookmarkEnd w:id="168"/>
      <w:bookmarkEnd w:id="169"/>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24BFA666"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BD021C">
        <w:t>.</w:t>
      </w:r>
    </w:p>
    <w:p w14:paraId="7E1F9C49" w14:textId="77777777" w:rsidR="00BD021C" w:rsidRDefault="00BD021C" w:rsidP="00BD021C">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675F65F4" w14:textId="1DBB95AE" w:rsidR="00BD021C" w:rsidRPr="00C04A08" w:rsidRDefault="00BD021C" w:rsidP="00BD021C">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170" w:name="OLE_LINK13"/>
      <w:bookmarkStart w:id="171"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70"/>
    <w:bookmarkEnd w:id="171"/>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72" w:name="_Toc21340713"/>
      <w:bookmarkStart w:id="173" w:name="_Toc29805160"/>
      <w:bookmarkStart w:id="174" w:name="_Toc36456369"/>
      <w:bookmarkStart w:id="175" w:name="_Toc36469467"/>
      <w:bookmarkStart w:id="176" w:name="_Toc37253876"/>
      <w:bookmarkStart w:id="177" w:name="_Toc37322733"/>
      <w:bookmarkStart w:id="178" w:name="_Toc37324139"/>
      <w:bookmarkStart w:id="179" w:name="_Toc45889662"/>
      <w:bookmarkStart w:id="180" w:name="_Toc52196316"/>
      <w:bookmarkStart w:id="181" w:name="_Toc52197296"/>
      <w:bookmarkStart w:id="182" w:name="_Toc53173019"/>
      <w:bookmarkStart w:id="183" w:name="_Toc53173388"/>
      <w:bookmarkStart w:id="184" w:name="_Toc61119377"/>
      <w:bookmarkStart w:id="185" w:name="_Toc61119759"/>
      <w:bookmarkStart w:id="186" w:name="_Toc67925805"/>
      <w:bookmarkStart w:id="187" w:name="_Toc75273443"/>
      <w:bookmarkStart w:id="188" w:name="_Toc76510343"/>
      <w:bookmarkStart w:id="189" w:name="_Toc83129496"/>
      <w:bookmarkStart w:id="190" w:name="_Toc90591029"/>
      <w:bookmarkStart w:id="191" w:name="_Toc98864051"/>
      <w:bookmarkStart w:id="192" w:name="_Toc99733300"/>
      <w:bookmarkStart w:id="193" w:name="_Toc106577191"/>
      <w:bookmarkStart w:id="194" w:name="_Toc114536942"/>
      <w:bookmarkStart w:id="195" w:name="_Toc115257210"/>
      <w:bookmarkStart w:id="196" w:name="_Toc123086529"/>
      <w:bookmarkStart w:id="197" w:name="_Toc123088264"/>
      <w:bookmarkStart w:id="198" w:name="_Toc124297919"/>
      <w:bookmarkStart w:id="199" w:name="_Toc130574670"/>
      <w:bookmarkStart w:id="200" w:name="_Toc131767080"/>
      <w:bookmarkStart w:id="201" w:name="_Toc138887666"/>
      <w:r w:rsidRPr="00C04A08">
        <w:t>3.2</w:t>
      </w:r>
      <w:r w:rsidRPr="00C04A0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02"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02"/>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lastRenderedPageBreak/>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268BA82" w:rsidR="00842EF7" w:rsidRPr="00C04A08" w:rsidRDefault="00F21840"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03" w:name="_Hlk501040394"/>
      <w:r w:rsidRPr="00C04A08">
        <w:t>NR</w:t>
      </w:r>
      <w:r w:rsidRPr="00C04A08">
        <w:rPr>
          <w:vertAlign w:val="subscript"/>
        </w:rPr>
        <w:t>ACLR</w:t>
      </w:r>
      <w:r w:rsidRPr="00C04A08">
        <w:rPr>
          <w:vertAlign w:val="subscript"/>
        </w:rPr>
        <w:tab/>
      </w:r>
      <w:r w:rsidRPr="00C04A08">
        <w:t>NR ACLR</w:t>
      </w:r>
    </w:p>
    <w:bookmarkEnd w:id="203"/>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lastRenderedPageBreak/>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9088A3A" w14:textId="77777777" w:rsidR="00F21840" w:rsidRPr="00C04A08" w:rsidRDefault="00F21840" w:rsidP="00F21840">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17AB965C" w:rsidR="00842EF7" w:rsidRPr="00C04A08" w:rsidRDefault="00F21840" w:rsidP="00F21840">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04" w:name="_Toc21340714"/>
      <w:bookmarkStart w:id="205" w:name="_Toc29805161"/>
      <w:bookmarkStart w:id="206" w:name="_Toc36456370"/>
      <w:bookmarkStart w:id="207" w:name="_Toc36469468"/>
      <w:bookmarkStart w:id="208" w:name="_Toc37253877"/>
      <w:bookmarkStart w:id="209" w:name="_Toc37322734"/>
      <w:bookmarkStart w:id="210" w:name="_Toc37324140"/>
      <w:bookmarkStart w:id="211" w:name="_Toc45889663"/>
      <w:bookmarkStart w:id="212" w:name="_Toc52196317"/>
      <w:bookmarkStart w:id="213" w:name="_Toc52197297"/>
      <w:bookmarkStart w:id="214" w:name="_Toc53173020"/>
      <w:bookmarkStart w:id="215" w:name="_Toc53173389"/>
      <w:bookmarkStart w:id="216" w:name="_Toc61119378"/>
      <w:bookmarkStart w:id="217" w:name="_Toc61119760"/>
      <w:bookmarkStart w:id="218" w:name="_Toc67925806"/>
      <w:bookmarkStart w:id="219" w:name="_Toc75273444"/>
      <w:bookmarkStart w:id="220" w:name="_Toc76510344"/>
      <w:bookmarkStart w:id="221" w:name="_Toc83129497"/>
      <w:bookmarkStart w:id="222" w:name="_Toc90591030"/>
      <w:bookmarkStart w:id="223" w:name="_Toc98864052"/>
      <w:bookmarkStart w:id="224" w:name="_Toc99733301"/>
      <w:bookmarkStart w:id="225" w:name="_Toc106577192"/>
      <w:bookmarkStart w:id="226" w:name="_Toc114536943"/>
      <w:bookmarkStart w:id="227" w:name="_Toc115257211"/>
      <w:bookmarkStart w:id="228" w:name="_Toc123086530"/>
      <w:bookmarkStart w:id="229" w:name="_Toc123088265"/>
      <w:bookmarkStart w:id="230" w:name="_Toc124297920"/>
      <w:bookmarkStart w:id="231" w:name="_Toc130574671"/>
      <w:bookmarkStart w:id="232" w:name="_Toc131767081"/>
      <w:bookmarkStart w:id="233" w:name="_Toc138887667"/>
      <w:r w:rsidRPr="00C04A08">
        <w:t>3.3</w:t>
      </w:r>
      <w:r w:rsidRPr="00C04A08">
        <w:tab/>
        <w:t>Abbreviations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lastRenderedPageBreak/>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34" w:name="_Toc21340715"/>
      <w:bookmarkStart w:id="235" w:name="_Toc29805162"/>
      <w:bookmarkStart w:id="236" w:name="_Toc36456371"/>
      <w:bookmarkStart w:id="237" w:name="_Toc36469469"/>
      <w:bookmarkStart w:id="238" w:name="_Toc37253878"/>
      <w:bookmarkStart w:id="239" w:name="_Toc37322735"/>
      <w:bookmarkStart w:id="240" w:name="_Toc37324141"/>
      <w:bookmarkStart w:id="241" w:name="_Toc45889664"/>
      <w:bookmarkStart w:id="242" w:name="_Toc52196318"/>
      <w:bookmarkStart w:id="243" w:name="_Toc52197298"/>
      <w:bookmarkStart w:id="244" w:name="_Toc53173021"/>
      <w:bookmarkStart w:id="245" w:name="_Toc53173390"/>
      <w:bookmarkStart w:id="246" w:name="_Toc61119379"/>
      <w:bookmarkStart w:id="247" w:name="_Toc61119761"/>
      <w:bookmarkStart w:id="248" w:name="_Toc67925807"/>
      <w:bookmarkStart w:id="249" w:name="_Toc75273445"/>
      <w:bookmarkStart w:id="250" w:name="_Toc76510345"/>
      <w:bookmarkStart w:id="251" w:name="_Toc83129498"/>
      <w:bookmarkStart w:id="252" w:name="_Toc90591031"/>
      <w:bookmarkStart w:id="253" w:name="_Toc98864053"/>
      <w:bookmarkStart w:id="254" w:name="_Toc99733302"/>
      <w:bookmarkStart w:id="255" w:name="_Toc106577193"/>
      <w:bookmarkStart w:id="256" w:name="_Toc114536944"/>
      <w:bookmarkStart w:id="257" w:name="_Toc115257212"/>
      <w:bookmarkStart w:id="258" w:name="_Toc123086531"/>
      <w:bookmarkStart w:id="259" w:name="_Toc123088266"/>
      <w:bookmarkStart w:id="260" w:name="_Toc124297921"/>
      <w:bookmarkStart w:id="261" w:name="_Toc130574672"/>
      <w:bookmarkStart w:id="262" w:name="_Toc131767082"/>
      <w:bookmarkStart w:id="263" w:name="_Toc138887668"/>
      <w:r w:rsidRPr="00C04A08">
        <w:lastRenderedPageBreak/>
        <w:t>4</w:t>
      </w:r>
      <w:r w:rsidRPr="00C04A08">
        <w:tab/>
        <w:t>General</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28E3073F" w14:textId="77777777" w:rsidR="00842EF7" w:rsidRPr="00C04A08" w:rsidRDefault="00842EF7" w:rsidP="00842EF7">
      <w:pPr>
        <w:pStyle w:val="Heading2"/>
      </w:pPr>
      <w:bookmarkStart w:id="264" w:name="_Toc21340716"/>
      <w:bookmarkStart w:id="265" w:name="_Toc29805163"/>
      <w:bookmarkStart w:id="266" w:name="_Toc36456372"/>
      <w:bookmarkStart w:id="267" w:name="_Toc36469470"/>
      <w:bookmarkStart w:id="268" w:name="_Toc37253879"/>
      <w:bookmarkStart w:id="269" w:name="_Toc37322736"/>
      <w:bookmarkStart w:id="270" w:name="_Toc37324142"/>
      <w:bookmarkStart w:id="271" w:name="_Toc45889665"/>
      <w:bookmarkStart w:id="272" w:name="_Toc52196319"/>
      <w:bookmarkStart w:id="273" w:name="_Toc52197299"/>
      <w:bookmarkStart w:id="274" w:name="_Toc53173022"/>
      <w:bookmarkStart w:id="275" w:name="_Toc53173391"/>
      <w:bookmarkStart w:id="276" w:name="_Toc61119380"/>
      <w:bookmarkStart w:id="277" w:name="_Toc61119762"/>
      <w:bookmarkStart w:id="278" w:name="_Toc67925808"/>
      <w:bookmarkStart w:id="279" w:name="_Toc75273446"/>
      <w:bookmarkStart w:id="280" w:name="_Toc76510346"/>
      <w:bookmarkStart w:id="281" w:name="_Toc83129499"/>
      <w:bookmarkStart w:id="282" w:name="_Toc90591032"/>
      <w:bookmarkStart w:id="283" w:name="_Toc98864054"/>
      <w:bookmarkStart w:id="284" w:name="_Toc99733303"/>
      <w:bookmarkStart w:id="285" w:name="_Toc106577194"/>
      <w:bookmarkStart w:id="286" w:name="_Toc114536945"/>
      <w:bookmarkStart w:id="287" w:name="_Toc115257213"/>
      <w:bookmarkStart w:id="288" w:name="_Toc123086532"/>
      <w:bookmarkStart w:id="289" w:name="_Toc123088267"/>
      <w:bookmarkStart w:id="290" w:name="_Toc124297922"/>
      <w:bookmarkStart w:id="291" w:name="_Toc130574673"/>
      <w:bookmarkStart w:id="292" w:name="_Toc131767083"/>
      <w:bookmarkStart w:id="293" w:name="_Toc138887669"/>
      <w:r w:rsidRPr="00C04A08">
        <w:t>4.1</w:t>
      </w:r>
      <w:r w:rsidRPr="00C04A08">
        <w:tab/>
        <w:t>Relationship between minimum requirements and test requirements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94" w:name="_Toc21340717"/>
      <w:bookmarkStart w:id="295" w:name="_Toc29805164"/>
      <w:bookmarkStart w:id="296" w:name="_Toc36456373"/>
      <w:bookmarkStart w:id="297" w:name="_Toc36469471"/>
      <w:bookmarkStart w:id="298" w:name="_Toc37253880"/>
      <w:bookmarkStart w:id="299" w:name="_Toc37322737"/>
      <w:bookmarkStart w:id="300" w:name="_Toc37324143"/>
      <w:bookmarkStart w:id="301" w:name="_Toc45889666"/>
      <w:bookmarkStart w:id="302" w:name="_Toc52196320"/>
      <w:bookmarkStart w:id="303" w:name="_Toc52197300"/>
      <w:bookmarkStart w:id="304" w:name="_Toc53173023"/>
      <w:bookmarkStart w:id="305" w:name="_Toc53173392"/>
      <w:bookmarkStart w:id="306" w:name="_Toc61119381"/>
      <w:bookmarkStart w:id="307" w:name="_Toc61119763"/>
      <w:bookmarkStart w:id="308" w:name="_Toc67925809"/>
      <w:bookmarkStart w:id="309" w:name="_Toc75273447"/>
      <w:bookmarkStart w:id="310" w:name="_Toc76510347"/>
      <w:bookmarkStart w:id="311" w:name="_Toc83129500"/>
      <w:bookmarkStart w:id="312" w:name="_Toc90591033"/>
      <w:bookmarkStart w:id="313" w:name="_Toc98864055"/>
      <w:bookmarkStart w:id="314" w:name="_Toc99733304"/>
      <w:bookmarkStart w:id="315" w:name="_Toc106577195"/>
      <w:bookmarkStart w:id="316" w:name="_Toc114536946"/>
      <w:bookmarkStart w:id="317" w:name="_Toc115257214"/>
      <w:bookmarkStart w:id="318" w:name="_Toc123086533"/>
      <w:bookmarkStart w:id="319" w:name="_Toc123088268"/>
      <w:bookmarkStart w:id="320" w:name="_Toc124297923"/>
      <w:bookmarkStart w:id="321" w:name="_Toc130574674"/>
      <w:bookmarkStart w:id="322" w:name="_Toc131767084"/>
      <w:bookmarkStart w:id="323" w:name="_Toc138887670"/>
      <w:r w:rsidRPr="00C04A08">
        <w:t>4.2</w:t>
      </w:r>
      <w:r w:rsidRPr="00C04A08">
        <w:tab/>
        <w:t>Applicability of minimum requirements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24" w:name="_Hlk9409873"/>
      <w:r w:rsidRPr="00C04A08">
        <w:rPr>
          <w:i/>
        </w:rPr>
        <w:t>TDD-UL-DL-ConfigurationCommon and TDD-UL-DL-ConfigurationDedicated</w:t>
      </w:r>
      <w:r w:rsidRPr="00C04A08" w:rsidDel="00F04BE9">
        <w:t xml:space="preserve"> </w:t>
      </w:r>
      <w:bookmarkEnd w:id="32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25" w:name="_Toc21340718"/>
      <w:bookmarkStart w:id="326" w:name="_Toc29805165"/>
      <w:bookmarkStart w:id="327" w:name="_Toc36456374"/>
      <w:bookmarkStart w:id="328" w:name="_Toc36469472"/>
      <w:bookmarkStart w:id="329" w:name="_Toc37253881"/>
      <w:bookmarkStart w:id="330" w:name="_Toc37322738"/>
      <w:bookmarkStart w:id="331" w:name="_Toc37324144"/>
      <w:bookmarkStart w:id="332" w:name="_Toc45889667"/>
      <w:bookmarkStart w:id="333" w:name="_Toc52196321"/>
      <w:bookmarkStart w:id="334" w:name="_Toc52197301"/>
      <w:bookmarkStart w:id="335" w:name="_Toc53173024"/>
      <w:bookmarkStart w:id="336" w:name="_Toc53173393"/>
      <w:bookmarkStart w:id="337" w:name="_Toc61119382"/>
      <w:bookmarkStart w:id="338" w:name="_Toc61119764"/>
      <w:bookmarkStart w:id="339" w:name="_Toc67925810"/>
      <w:bookmarkStart w:id="340" w:name="_Toc75273448"/>
      <w:bookmarkStart w:id="341" w:name="_Toc76510348"/>
      <w:bookmarkStart w:id="342" w:name="_Toc83129501"/>
      <w:bookmarkStart w:id="343" w:name="_Toc90591034"/>
      <w:bookmarkStart w:id="344" w:name="_Toc98864056"/>
      <w:bookmarkStart w:id="345" w:name="_Toc99733305"/>
      <w:bookmarkStart w:id="346" w:name="_Toc106577196"/>
      <w:bookmarkStart w:id="347" w:name="_Toc114536947"/>
      <w:bookmarkStart w:id="348" w:name="_Toc115257215"/>
      <w:bookmarkStart w:id="349" w:name="_Toc123086534"/>
      <w:bookmarkStart w:id="350" w:name="_Toc123088269"/>
      <w:bookmarkStart w:id="351" w:name="_Toc124297924"/>
      <w:bookmarkStart w:id="352" w:name="_Toc130574675"/>
      <w:bookmarkStart w:id="353" w:name="_Toc131767085"/>
      <w:bookmarkStart w:id="354" w:name="_Toc138887671"/>
      <w:r w:rsidRPr="00C04A08">
        <w:t>4.3</w:t>
      </w:r>
      <w:r w:rsidRPr="00C04A08">
        <w:tab/>
        <w:t>Specification suffix information</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355" w:name="_Toc21340719"/>
      <w:bookmarkStart w:id="356" w:name="_Toc29805166"/>
      <w:bookmarkStart w:id="357" w:name="_Toc36456375"/>
      <w:bookmarkStart w:id="358" w:name="_Toc36469473"/>
      <w:bookmarkStart w:id="359" w:name="_Toc37253882"/>
      <w:bookmarkStart w:id="360" w:name="_Toc37322739"/>
      <w:bookmarkStart w:id="361" w:name="_Toc37324145"/>
      <w:bookmarkStart w:id="362" w:name="_Toc45889668"/>
      <w:bookmarkStart w:id="363" w:name="_Toc52196322"/>
      <w:bookmarkStart w:id="364" w:name="_Toc52197302"/>
      <w:bookmarkStart w:id="365" w:name="_Toc53173025"/>
      <w:bookmarkStart w:id="366" w:name="_Toc53173394"/>
      <w:bookmarkStart w:id="367" w:name="_Toc61119383"/>
      <w:bookmarkStart w:id="368" w:name="_Toc61119765"/>
      <w:bookmarkStart w:id="369" w:name="_Toc67925811"/>
      <w:bookmarkStart w:id="370" w:name="_Toc75273449"/>
      <w:bookmarkStart w:id="371" w:name="_Toc76510349"/>
      <w:bookmarkStart w:id="372" w:name="_Toc83129502"/>
      <w:bookmarkStart w:id="373" w:name="_Toc90591035"/>
      <w:bookmarkStart w:id="374" w:name="_Toc98864057"/>
      <w:bookmarkStart w:id="375" w:name="_Toc99733306"/>
      <w:bookmarkStart w:id="376" w:name="_Toc106577197"/>
      <w:bookmarkStart w:id="377" w:name="_Toc114536948"/>
      <w:bookmarkStart w:id="378" w:name="_Toc115257216"/>
      <w:bookmarkStart w:id="379" w:name="_Toc123086535"/>
      <w:bookmarkStart w:id="380" w:name="_Toc123088270"/>
      <w:bookmarkStart w:id="381" w:name="_Toc124297925"/>
      <w:bookmarkStart w:id="382" w:name="_Toc130574676"/>
      <w:bookmarkStart w:id="383" w:name="_Toc131767086"/>
      <w:bookmarkStart w:id="384" w:name="_Toc138887672"/>
      <w:r w:rsidRPr="00C04A08">
        <w:lastRenderedPageBreak/>
        <w:t>5</w:t>
      </w:r>
      <w:r w:rsidRPr="00C04A08">
        <w:tab/>
        <w:t>Operating bands and channel arrangement</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75E4E9E8" w14:textId="77777777" w:rsidR="00842EF7" w:rsidRPr="00C04A08" w:rsidRDefault="00842EF7" w:rsidP="00842EF7">
      <w:pPr>
        <w:pStyle w:val="Heading2"/>
      </w:pPr>
      <w:bookmarkStart w:id="385" w:name="_Toc21340720"/>
      <w:bookmarkStart w:id="386" w:name="_Toc29805167"/>
      <w:bookmarkStart w:id="387" w:name="_Toc36456376"/>
      <w:bookmarkStart w:id="388" w:name="_Toc36469474"/>
      <w:bookmarkStart w:id="389" w:name="_Toc37253883"/>
      <w:bookmarkStart w:id="390" w:name="_Toc37322740"/>
      <w:bookmarkStart w:id="391" w:name="_Toc37324146"/>
      <w:bookmarkStart w:id="392" w:name="_Toc45889669"/>
      <w:bookmarkStart w:id="393" w:name="_Toc52196323"/>
      <w:bookmarkStart w:id="394" w:name="_Toc52197303"/>
      <w:bookmarkStart w:id="395" w:name="_Toc53173026"/>
      <w:bookmarkStart w:id="396" w:name="_Toc53173395"/>
      <w:bookmarkStart w:id="397" w:name="_Toc61119384"/>
      <w:bookmarkStart w:id="398" w:name="_Toc61119766"/>
      <w:bookmarkStart w:id="399" w:name="_Toc67925812"/>
      <w:bookmarkStart w:id="400" w:name="_Toc75273450"/>
      <w:bookmarkStart w:id="401" w:name="_Toc76510350"/>
      <w:bookmarkStart w:id="402" w:name="_Toc83129503"/>
      <w:bookmarkStart w:id="403" w:name="_Toc90591036"/>
      <w:bookmarkStart w:id="404" w:name="_Toc98864058"/>
      <w:bookmarkStart w:id="405" w:name="_Toc99733307"/>
      <w:bookmarkStart w:id="406" w:name="_Toc106577198"/>
      <w:bookmarkStart w:id="407" w:name="_Toc114536949"/>
      <w:bookmarkStart w:id="408" w:name="_Toc115257217"/>
      <w:bookmarkStart w:id="409" w:name="_Toc123086536"/>
      <w:bookmarkStart w:id="410" w:name="_Toc123088271"/>
      <w:bookmarkStart w:id="411" w:name="_Toc124297926"/>
      <w:bookmarkStart w:id="412" w:name="_Toc130574677"/>
      <w:bookmarkStart w:id="413" w:name="_Toc131767087"/>
      <w:bookmarkStart w:id="414" w:name="_Toc138887673"/>
      <w:r w:rsidRPr="00C04A08">
        <w:t>5.1</w:t>
      </w:r>
      <w:r w:rsidRPr="00C04A08">
        <w:tab/>
        <w:t>General</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415" w:name="_Toc21340721"/>
      <w:bookmarkStart w:id="416" w:name="_Toc29805168"/>
      <w:bookmarkStart w:id="417" w:name="_Toc36456377"/>
      <w:bookmarkStart w:id="418" w:name="_Toc36469475"/>
      <w:bookmarkStart w:id="419" w:name="_Toc37253884"/>
      <w:bookmarkStart w:id="420" w:name="_Toc37322741"/>
      <w:bookmarkStart w:id="421" w:name="_Toc37324147"/>
      <w:bookmarkStart w:id="422" w:name="_Toc45889670"/>
      <w:bookmarkStart w:id="423" w:name="_Toc52196324"/>
      <w:bookmarkStart w:id="424" w:name="_Toc52197304"/>
      <w:bookmarkStart w:id="425" w:name="_Toc53173027"/>
      <w:bookmarkStart w:id="426" w:name="_Toc53173396"/>
      <w:bookmarkStart w:id="427" w:name="_Toc61119385"/>
      <w:bookmarkStart w:id="428" w:name="_Toc61119767"/>
      <w:bookmarkStart w:id="429" w:name="_Toc67925813"/>
      <w:bookmarkStart w:id="430" w:name="_Toc75273451"/>
      <w:bookmarkStart w:id="431" w:name="_Toc76510351"/>
      <w:bookmarkStart w:id="432" w:name="_Toc83129504"/>
      <w:bookmarkStart w:id="433" w:name="_Toc90591037"/>
      <w:bookmarkStart w:id="434" w:name="_Toc98864059"/>
      <w:bookmarkStart w:id="435"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436" w:name="_Toc106577199"/>
      <w:bookmarkStart w:id="437" w:name="_Toc114536950"/>
      <w:bookmarkStart w:id="438" w:name="_Toc115257218"/>
      <w:bookmarkStart w:id="439" w:name="_Toc123086537"/>
      <w:bookmarkStart w:id="440" w:name="_Toc123088272"/>
      <w:bookmarkStart w:id="441" w:name="_Toc124297927"/>
      <w:bookmarkStart w:id="442" w:name="_Toc130574678"/>
      <w:bookmarkStart w:id="443" w:name="_Toc131767088"/>
      <w:bookmarkStart w:id="444" w:name="_Toc138887674"/>
      <w:r w:rsidRPr="00C04A08">
        <w:t>5.2</w:t>
      </w:r>
      <w:r w:rsidRPr="00C04A08">
        <w:tab/>
        <w:t>Operating bands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3B18B544" w14:textId="77777777" w:rsidR="004F09ED" w:rsidRPr="00C04A08" w:rsidRDefault="004F09ED" w:rsidP="004F09ED">
      <w:bookmarkStart w:id="445" w:name="_Toc21340722"/>
      <w:bookmarkStart w:id="446" w:name="_Toc29805169"/>
      <w:bookmarkStart w:id="447" w:name="_Toc36456378"/>
      <w:bookmarkStart w:id="448" w:name="_Toc36469476"/>
      <w:bookmarkStart w:id="449" w:name="_Toc37253885"/>
      <w:bookmarkStart w:id="450" w:name="_Toc37322742"/>
      <w:bookmarkStart w:id="451" w:name="_Toc37324148"/>
      <w:bookmarkStart w:id="452" w:name="_Toc45889671"/>
      <w:bookmarkStart w:id="453" w:name="_Toc52196325"/>
      <w:bookmarkStart w:id="454" w:name="_Toc52197305"/>
      <w:bookmarkStart w:id="455" w:name="_Toc53173028"/>
      <w:bookmarkStart w:id="456" w:name="_Toc53173397"/>
      <w:bookmarkStart w:id="457" w:name="_Toc61119386"/>
      <w:bookmarkStart w:id="458" w:name="_Toc61119768"/>
      <w:bookmarkStart w:id="459" w:name="_Toc67925814"/>
      <w:bookmarkStart w:id="460" w:name="_Toc75273452"/>
      <w:bookmarkStart w:id="461" w:name="_Toc76510352"/>
      <w:bookmarkStart w:id="462" w:name="_Toc83129505"/>
      <w:bookmarkStart w:id="463" w:name="_Toc90591038"/>
      <w:bookmarkStart w:id="464" w:name="_Toc98864060"/>
      <w:bookmarkStart w:id="465"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466"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466"/>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467"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467"/>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468" w:name="_Toc106577200"/>
      <w:bookmarkStart w:id="469" w:name="_Toc114536951"/>
      <w:bookmarkStart w:id="470" w:name="_Toc115257219"/>
      <w:bookmarkStart w:id="471" w:name="_Toc123086538"/>
      <w:bookmarkStart w:id="472" w:name="_Toc123088273"/>
      <w:bookmarkStart w:id="473" w:name="_Toc124297928"/>
      <w:bookmarkStart w:id="474" w:name="_Toc130574679"/>
      <w:bookmarkStart w:id="475" w:name="_Toc131767089"/>
      <w:bookmarkStart w:id="476" w:name="_Toc138887675"/>
      <w:r w:rsidRPr="00C04A08">
        <w:t>5.2A</w:t>
      </w:r>
      <w:r w:rsidRPr="00C04A08">
        <w:tab/>
        <w:t>Operating bands for CA</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8"/>
      <w:bookmarkEnd w:id="469"/>
      <w:bookmarkEnd w:id="470"/>
      <w:bookmarkEnd w:id="471"/>
      <w:bookmarkEnd w:id="472"/>
      <w:bookmarkEnd w:id="473"/>
      <w:bookmarkEnd w:id="474"/>
      <w:bookmarkEnd w:id="475"/>
      <w:bookmarkEnd w:id="476"/>
    </w:p>
    <w:p w14:paraId="6E18E696" w14:textId="77777777" w:rsidR="00842EF7" w:rsidRPr="00C04A08" w:rsidRDefault="00842EF7" w:rsidP="00842EF7">
      <w:pPr>
        <w:pStyle w:val="Heading3"/>
      </w:pPr>
      <w:bookmarkStart w:id="477" w:name="_Toc21340723"/>
      <w:bookmarkStart w:id="478" w:name="_Toc29805170"/>
      <w:bookmarkStart w:id="479" w:name="_Toc36456379"/>
      <w:bookmarkStart w:id="480" w:name="_Toc36469477"/>
      <w:bookmarkStart w:id="481" w:name="_Toc37253886"/>
      <w:bookmarkStart w:id="482" w:name="_Toc37322743"/>
      <w:bookmarkStart w:id="483" w:name="_Toc37324149"/>
      <w:bookmarkStart w:id="484" w:name="_Toc45889672"/>
      <w:bookmarkStart w:id="485" w:name="_Toc52196326"/>
      <w:bookmarkStart w:id="486" w:name="_Toc52197306"/>
      <w:bookmarkStart w:id="487" w:name="_Toc53173029"/>
      <w:bookmarkStart w:id="488" w:name="_Toc53173398"/>
      <w:bookmarkStart w:id="489" w:name="_Toc61119387"/>
      <w:bookmarkStart w:id="490" w:name="_Toc61119769"/>
      <w:bookmarkStart w:id="491" w:name="_Toc67925815"/>
      <w:bookmarkStart w:id="492" w:name="_Toc75273453"/>
      <w:bookmarkStart w:id="493" w:name="_Toc76510353"/>
      <w:bookmarkStart w:id="494" w:name="_Toc83129506"/>
      <w:bookmarkStart w:id="495" w:name="_Toc90591039"/>
      <w:bookmarkStart w:id="496" w:name="_Toc98864061"/>
      <w:bookmarkStart w:id="497" w:name="_Toc99733310"/>
      <w:bookmarkStart w:id="498" w:name="_Toc106577201"/>
      <w:bookmarkStart w:id="499" w:name="_Toc114536952"/>
      <w:bookmarkStart w:id="500" w:name="_Toc115257220"/>
      <w:bookmarkStart w:id="501" w:name="_Toc123086539"/>
      <w:bookmarkStart w:id="502" w:name="_Toc123088274"/>
      <w:bookmarkStart w:id="503" w:name="_Toc124297929"/>
      <w:bookmarkStart w:id="504" w:name="_Toc130574680"/>
      <w:bookmarkStart w:id="505" w:name="_Toc131767090"/>
      <w:bookmarkStart w:id="506" w:name="_Toc138887676"/>
      <w:r w:rsidRPr="00C04A08">
        <w:t>5.2A.1</w:t>
      </w:r>
      <w:r w:rsidRPr="00C04A08">
        <w:tab/>
        <w:t>Intra-band CA</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507" w:name="_Toc21340724"/>
      <w:bookmarkStart w:id="508" w:name="_Toc29805171"/>
      <w:bookmarkStart w:id="509" w:name="_Toc36456380"/>
      <w:bookmarkStart w:id="510" w:name="_Toc36469478"/>
      <w:bookmarkStart w:id="511" w:name="_Toc37253887"/>
      <w:bookmarkStart w:id="512" w:name="_Toc37322744"/>
      <w:bookmarkStart w:id="513" w:name="_Toc37324150"/>
      <w:bookmarkStart w:id="514" w:name="_Toc45889673"/>
      <w:bookmarkStart w:id="515" w:name="_Toc52196327"/>
      <w:bookmarkStart w:id="516" w:name="_Toc52197307"/>
      <w:bookmarkStart w:id="517" w:name="_Toc53173030"/>
      <w:bookmarkStart w:id="518" w:name="_Toc53173399"/>
      <w:bookmarkStart w:id="519" w:name="_Toc61119388"/>
      <w:bookmarkStart w:id="520" w:name="_Toc61119770"/>
      <w:bookmarkStart w:id="521" w:name="_Toc67925816"/>
      <w:bookmarkStart w:id="522" w:name="_Toc75273454"/>
      <w:bookmarkStart w:id="523" w:name="_Toc76510354"/>
      <w:bookmarkStart w:id="524" w:name="_Toc83129507"/>
      <w:bookmarkStart w:id="525" w:name="_Toc90591040"/>
      <w:bookmarkStart w:id="526" w:name="_Toc98864062"/>
      <w:bookmarkStart w:id="527" w:name="_Toc99733311"/>
      <w:bookmarkStart w:id="528"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BD021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0E1050C4" w:rsidR="00BD021C" w:rsidRPr="00C04A08" w:rsidRDefault="00BD021C" w:rsidP="00BD021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7BFA95E6" w:rsidR="00BD021C" w:rsidRPr="00C04A08" w:rsidRDefault="00BD021C" w:rsidP="00BD021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529" w:name="_Toc114536953"/>
      <w:bookmarkStart w:id="530" w:name="_Toc115257221"/>
      <w:bookmarkStart w:id="531" w:name="_Toc123086540"/>
      <w:bookmarkStart w:id="532" w:name="_Toc123088275"/>
      <w:bookmarkStart w:id="533" w:name="_Toc124297930"/>
      <w:bookmarkStart w:id="534" w:name="_Toc130574681"/>
      <w:bookmarkStart w:id="535" w:name="_Toc131767091"/>
      <w:bookmarkStart w:id="536" w:name="_Toc138887677"/>
      <w:r w:rsidRPr="00C04A08">
        <w:t>5.2A.2</w:t>
      </w:r>
      <w:r w:rsidRPr="00C04A08">
        <w:tab/>
      </w:r>
      <w:bookmarkEnd w:id="507"/>
      <w:bookmarkEnd w:id="508"/>
      <w:bookmarkEnd w:id="509"/>
      <w:bookmarkEnd w:id="510"/>
      <w:bookmarkEnd w:id="511"/>
      <w:bookmarkEnd w:id="512"/>
      <w:bookmarkEnd w:id="513"/>
      <w:bookmarkEnd w:id="514"/>
      <w:r w:rsidR="004963EA" w:rsidRPr="00C04A08">
        <w:t>Inter-band CA</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EB4500B" w14:textId="77777777" w:rsidR="004963EA" w:rsidRPr="00C04A08" w:rsidRDefault="004963EA" w:rsidP="004963EA">
      <w:bookmarkStart w:id="537" w:name="_Toc21340725"/>
      <w:bookmarkStart w:id="538" w:name="_Toc29805172"/>
      <w:bookmarkStart w:id="539" w:name="_Toc36456381"/>
      <w:bookmarkStart w:id="540" w:name="_Toc36469479"/>
      <w:bookmarkStart w:id="541" w:name="_Toc37253888"/>
      <w:bookmarkStart w:id="542" w:name="_Toc37322745"/>
      <w:bookmarkStart w:id="543" w:name="_Toc37324151"/>
      <w:bookmarkStart w:id="544"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545" w:name="OLE_LINK1"/>
            <w:r w:rsidRPr="00351D14">
              <w:rPr>
                <w:rFonts w:eastAsia="MS Mincho"/>
              </w:rPr>
              <w:t>CA_n258-n26</w:t>
            </w:r>
            <w:r>
              <w:rPr>
                <w:rFonts w:eastAsia="MS Mincho"/>
              </w:rPr>
              <w:t>1</w:t>
            </w:r>
            <w:r w:rsidRPr="00351D14">
              <w:rPr>
                <w:rFonts w:hint="eastAsia"/>
                <w:vertAlign w:val="superscript"/>
                <w:lang w:val="en-US" w:eastAsia="zh-CN"/>
              </w:rPr>
              <w:t>1</w:t>
            </w:r>
            <w:bookmarkEnd w:id="545"/>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546" w:name="_Toc52196328"/>
      <w:bookmarkStart w:id="547" w:name="_Toc52197308"/>
      <w:bookmarkStart w:id="548" w:name="_Toc53173031"/>
      <w:bookmarkStart w:id="549" w:name="_Toc53173400"/>
      <w:bookmarkStart w:id="550" w:name="_Toc61119389"/>
      <w:bookmarkStart w:id="551" w:name="_Toc61119771"/>
      <w:bookmarkStart w:id="552" w:name="_Toc67925817"/>
      <w:bookmarkStart w:id="553" w:name="_Toc75273455"/>
      <w:bookmarkStart w:id="554" w:name="_Toc76510355"/>
      <w:bookmarkStart w:id="555" w:name="_Toc83129508"/>
      <w:bookmarkStart w:id="556" w:name="_Toc90591041"/>
      <w:bookmarkStart w:id="557" w:name="_Toc98864063"/>
      <w:bookmarkStart w:id="558" w:name="_Toc99733312"/>
      <w:bookmarkStart w:id="559" w:name="_Toc106577203"/>
      <w:bookmarkStart w:id="560" w:name="_Toc114536954"/>
      <w:bookmarkStart w:id="561" w:name="_Toc115257222"/>
      <w:bookmarkStart w:id="562" w:name="_Toc123086541"/>
      <w:bookmarkStart w:id="563" w:name="_Toc123088276"/>
      <w:bookmarkStart w:id="564" w:name="_Toc124297931"/>
      <w:bookmarkStart w:id="565" w:name="_Toc130574682"/>
      <w:bookmarkStart w:id="566" w:name="_Toc131767092"/>
      <w:bookmarkStart w:id="567" w:name="_Toc138887678"/>
      <w:r w:rsidRPr="00C04A08">
        <w:t>5.2D</w:t>
      </w:r>
      <w:r w:rsidRPr="00C04A08">
        <w:tab/>
        <w:t>Operating bands for UL MIMO</w:t>
      </w:r>
      <w:bookmarkEnd w:id="537"/>
      <w:bookmarkEnd w:id="538"/>
      <w:bookmarkEnd w:id="539"/>
      <w:bookmarkEnd w:id="540"/>
      <w:bookmarkEnd w:id="541"/>
      <w:bookmarkEnd w:id="542"/>
      <w:bookmarkEnd w:id="543"/>
      <w:bookmarkEnd w:id="544"/>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568" w:name="_Toc21340726"/>
      <w:bookmarkStart w:id="569" w:name="_Toc29805173"/>
      <w:bookmarkStart w:id="570" w:name="_Toc36456382"/>
      <w:bookmarkStart w:id="571" w:name="_Toc36469480"/>
      <w:bookmarkStart w:id="572" w:name="_Toc37253889"/>
      <w:bookmarkStart w:id="573" w:name="_Toc37322746"/>
      <w:bookmarkStart w:id="574" w:name="_Toc37324152"/>
      <w:bookmarkStart w:id="575" w:name="_Toc45889675"/>
      <w:bookmarkStart w:id="576" w:name="_Toc52196329"/>
      <w:bookmarkStart w:id="577" w:name="_Toc52197309"/>
      <w:bookmarkStart w:id="578" w:name="_Toc53173032"/>
      <w:bookmarkStart w:id="579" w:name="_Toc53173401"/>
      <w:bookmarkStart w:id="580" w:name="_Toc61119390"/>
      <w:bookmarkStart w:id="581" w:name="_Toc61119772"/>
      <w:bookmarkStart w:id="582" w:name="_Toc67925818"/>
      <w:bookmarkStart w:id="583" w:name="_Toc75273456"/>
      <w:bookmarkStart w:id="584" w:name="_Toc76510356"/>
      <w:bookmarkStart w:id="585" w:name="_Toc83129509"/>
      <w:bookmarkStart w:id="586" w:name="_Toc90591042"/>
      <w:bookmarkStart w:id="587" w:name="_Toc98864064"/>
      <w:bookmarkStart w:id="588" w:name="_Toc99733313"/>
      <w:bookmarkStart w:id="589" w:name="_Toc106577204"/>
      <w:bookmarkStart w:id="590" w:name="_Toc114536955"/>
      <w:bookmarkStart w:id="591" w:name="_Toc115257223"/>
      <w:bookmarkStart w:id="592" w:name="_Toc123086542"/>
      <w:bookmarkStart w:id="593" w:name="_Toc123088277"/>
      <w:bookmarkStart w:id="594" w:name="_Toc124297932"/>
      <w:bookmarkStart w:id="595" w:name="_Toc130574683"/>
      <w:bookmarkStart w:id="596" w:name="_Toc131767093"/>
      <w:bookmarkStart w:id="597" w:name="_Toc138887679"/>
      <w:r w:rsidRPr="00C04A08">
        <w:t>5.3</w:t>
      </w:r>
      <w:r w:rsidRPr="00C04A08">
        <w:tab/>
        <w:t>UE Channel bandwidth</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39F7A779" w14:textId="77777777" w:rsidR="00842EF7" w:rsidRPr="00C04A08" w:rsidRDefault="00842EF7" w:rsidP="00842EF7">
      <w:pPr>
        <w:pStyle w:val="Heading3"/>
        <w:rPr>
          <w:rFonts w:eastAsia="Yu Mincho"/>
        </w:rPr>
      </w:pPr>
      <w:bookmarkStart w:id="598" w:name="_Toc21340727"/>
      <w:bookmarkStart w:id="599" w:name="_Toc29805174"/>
      <w:bookmarkStart w:id="600" w:name="_Toc36456383"/>
      <w:bookmarkStart w:id="601" w:name="_Toc36469481"/>
      <w:bookmarkStart w:id="602" w:name="_Toc37253890"/>
      <w:bookmarkStart w:id="603" w:name="_Toc37322747"/>
      <w:bookmarkStart w:id="604" w:name="_Toc37324153"/>
      <w:bookmarkStart w:id="605" w:name="_Toc45889676"/>
      <w:bookmarkStart w:id="606" w:name="_Toc52196330"/>
      <w:bookmarkStart w:id="607" w:name="_Toc52197310"/>
      <w:bookmarkStart w:id="608" w:name="_Toc53173033"/>
      <w:bookmarkStart w:id="609" w:name="_Toc53173402"/>
      <w:bookmarkStart w:id="610" w:name="_Toc61119391"/>
      <w:bookmarkStart w:id="611" w:name="_Toc61119773"/>
      <w:bookmarkStart w:id="612" w:name="_Toc67925819"/>
      <w:bookmarkStart w:id="613" w:name="_Toc75273457"/>
      <w:bookmarkStart w:id="614" w:name="_Toc76510357"/>
      <w:bookmarkStart w:id="615" w:name="_Toc83129510"/>
      <w:bookmarkStart w:id="616" w:name="_Toc90591043"/>
      <w:bookmarkStart w:id="617" w:name="_Toc98864065"/>
      <w:bookmarkStart w:id="618" w:name="_Toc99733314"/>
      <w:bookmarkStart w:id="619" w:name="_Toc106577205"/>
      <w:bookmarkStart w:id="620" w:name="_Toc114536956"/>
      <w:bookmarkStart w:id="621" w:name="_Toc115257224"/>
      <w:bookmarkStart w:id="622" w:name="_Toc123086543"/>
      <w:bookmarkStart w:id="623" w:name="_Toc123088278"/>
      <w:bookmarkStart w:id="624" w:name="_Toc124297933"/>
      <w:bookmarkStart w:id="625" w:name="_Toc130574684"/>
      <w:bookmarkStart w:id="626" w:name="_Toc131767094"/>
      <w:bookmarkStart w:id="627" w:name="_Toc138887680"/>
      <w:r w:rsidRPr="00C04A08">
        <w:rPr>
          <w:rFonts w:eastAsia="Yu Mincho"/>
        </w:rPr>
        <w:t>5.3.1</w:t>
      </w:r>
      <w:r w:rsidRPr="00C04A08">
        <w:rPr>
          <w:rFonts w:eastAsia="Yu Mincho"/>
        </w:rPr>
        <w:tab/>
        <w:t>General</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AC70E5">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628" w:name="_Toc21340728"/>
      <w:bookmarkStart w:id="629" w:name="_Toc29805175"/>
      <w:bookmarkStart w:id="630" w:name="_Toc36456384"/>
      <w:bookmarkStart w:id="631" w:name="_Toc36469482"/>
      <w:bookmarkStart w:id="632" w:name="_Toc37253891"/>
      <w:bookmarkStart w:id="633" w:name="_Toc37322748"/>
      <w:bookmarkStart w:id="634" w:name="_Toc37324154"/>
      <w:bookmarkStart w:id="635" w:name="_Toc45889677"/>
      <w:bookmarkStart w:id="636" w:name="_Toc52196331"/>
      <w:bookmarkStart w:id="637" w:name="_Toc52197311"/>
      <w:bookmarkStart w:id="638" w:name="_Toc53173034"/>
      <w:bookmarkStart w:id="639" w:name="_Toc53173403"/>
      <w:bookmarkStart w:id="640" w:name="_Toc61119392"/>
      <w:bookmarkStart w:id="641" w:name="_Toc61119774"/>
      <w:bookmarkStart w:id="642" w:name="_Toc67925820"/>
      <w:bookmarkStart w:id="643" w:name="_Toc75273458"/>
      <w:bookmarkStart w:id="644" w:name="_Toc76510358"/>
      <w:bookmarkStart w:id="645" w:name="_Toc83129511"/>
      <w:bookmarkStart w:id="646" w:name="_Toc90591044"/>
      <w:bookmarkStart w:id="647" w:name="_Toc98864066"/>
      <w:bookmarkStart w:id="648" w:name="_Toc99733315"/>
      <w:bookmarkStart w:id="649" w:name="_Toc106577206"/>
      <w:bookmarkStart w:id="650" w:name="_Toc114536957"/>
      <w:bookmarkStart w:id="651" w:name="_Toc115257225"/>
      <w:bookmarkStart w:id="652" w:name="_Toc123086544"/>
      <w:bookmarkStart w:id="653" w:name="_Toc123088279"/>
      <w:bookmarkStart w:id="654" w:name="_Toc124297934"/>
      <w:bookmarkStart w:id="655" w:name="_Toc130574685"/>
      <w:bookmarkStart w:id="656" w:name="_Toc131767095"/>
      <w:bookmarkStart w:id="657" w:name="_Toc138887681"/>
      <w:r w:rsidRPr="00C04A08">
        <w:rPr>
          <w:rFonts w:eastAsia="Yu Mincho"/>
        </w:rPr>
        <w:t>5.3.2</w:t>
      </w:r>
      <w:r w:rsidRPr="00C04A08">
        <w:rPr>
          <w:rFonts w:eastAsia="Yu Mincho"/>
        </w:rPr>
        <w:tab/>
        <w:t>Maximum transmission bandwidth configuration</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658" w:name="_Hlk92202516"/>
      <w:bookmarkStart w:id="659" w:name="_Toc21340729"/>
      <w:bookmarkStart w:id="660" w:name="_Toc29805176"/>
      <w:bookmarkStart w:id="661" w:name="_Toc36456385"/>
      <w:bookmarkStart w:id="662" w:name="_Toc36469483"/>
      <w:bookmarkStart w:id="663" w:name="_Toc37253892"/>
      <w:bookmarkStart w:id="664" w:name="_Toc37322749"/>
      <w:bookmarkStart w:id="665" w:name="_Toc37324155"/>
      <w:bookmarkStart w:id="666" w:name="_Toc45889678"/>
      <w:bookmarkStart w:id="667" w:name="_Toc52196332"/>
      <w:bookmarkStart w:id="668" w:name="_Toc52197312"/>
      <w:bookmarkStart w:id="669" w:name="_Toc53173035"/>
      <w:bookmarkStart w:id="670" w:name="_Toc53173404"/>
      <w:bookmarkStart w:id="671" w:name="_Toc61119393"/>
      <w:bookmarkStart w:id="672" w:name="_Toc61119775"/>
      <w:bookmarkStart w:id="673" w:name="_Toc67925821"/>
      <w:bookmarkStart w:id="674" w:name="_Toc75273459"/>
      <w:bookmarkStart w:id="675" w:name="_Toc76510359"/>
      <w:bookmarkStart w:id="676" w:name="_Toc83129512"/>
      <w:bookmarkStart w:id="677" w:name="_Toc90591045"/>
      <w:bookmarkStart w:id="678" w:name="_Toc98864067"/>
      <w:bookmarkStart w:id="679"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658"/>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680" w:name="_Toc106577207"/>
      <w:bookmarkStart w:id="681" w:name="_Toc114536958"/>
      <w:bookmarkStart w:id="682" w:name="_Toc115257226"/>
      <w:bookmarkStart w:id="683" w:name="_Toc123086545"/>
      <w:bookmarkStart w:id="684" w:name="_Toc123088280"/>
      <w:bookmarkStart w:id="685" w:name="_Toc124297935"/>
      <w:bookmarkStart w:id="686" w:name="_Toc130574686"/>
      <w:bookmarkStart w:id="687" w:name="_Toc131767096"/>
      <w:bookmarkStart w:id="688" w:name="_Toc138887682"/>
      <w:r w:rsidRPr="00C04A08">
        <w:rPr>
          <w:rFonts w:eastAsia="Yu Mincho"/>
        </w:rPr>
        <w:t>5.3.3</w:t>
      </w:r>
      <w:r w:rsidRPr="00C04A08">
        <w:rPr>
          <w:rFonts w:eastAsia="Yu Mincho"/>
        </w:rPr>
        <w:tab/>
        <w:t>Minimum guardband and transmission bandwidth configuration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5EC71640" w:rsidR="00842EF7" w:rsidRPr="00C04A08" w:rsidRDefault="00F21840"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r>
        <w:rPr>
          <w:rFonts w:eastAsia="Yu Mincho"/>
        </w:rPr>
        <w:t>GB</w:t>
      </w:r>
      <w:r w:rsidRPr="00A62D48">
        <w:rPr>
          <w:rFonts w:eastAsia="Yu Mincho"/>
          <w:vertAlign w:val="subscript"/>
        </w:rPr>
        <w:t>channel</w:t>
      </w:r>
      <w:r>
        <w:rPr>
          <w:rFonts w:eastAsia="Yu Mincho"/>
        </w:rPr>
        <w:t xml:space="preserve"> =</w:t>
      </w:r>
      <w:r w:rsidRPr="00C04A08">
        <w:rPr>
          <w:rFonts w:eastAsia="Yu Mincho"/>
        </w:rPr>
        <w:t xml:space="preserve">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A62D48">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689" w:name="_Toc21340730"/>
      <w:bookmarkStart w:id="690" w:name="_Toc29805177"/>
      <w:bookmarkStart w:id="691" w:name="_Toc36456386"/>
      <w:bookmarkStart w:id="692" w:name="_Toc36469484"/>
      <w:bookmarkStart w:id="693" w:name="_Toc37253893"/>
      <w:bookmarkStart w:id="694" w:name="_Toc37322750"/>
      <w:bookmarkStart w:id="695" w:name="_Toc37324156"/>
      <w:bookmarkStart w:id="696" w:name="_Toc45889679"/>
      <w:bookmarkStart w:id="697" w:name="_Toc52196333"/>
      <w:bookmarkStart w:id="698" w:name="_Toc52197313"/>
      <w:bookmarkStart w:id="699" w:name="_Toc53173036"/>
      <w:bookmarkStart w:id="700" w:name="_Toc53173405"/>
      <w:bookmarkStart w:id="701" w:name="_Toc61119394"/>
      <w:bookmarkStart w:id="702" w:name="_Toc61119776"/>
      <w:bookmarkStart w:id="703" w:name="_Toc67925822"/>
      <w:bookmarkStart w:id="704" w:name="_Toc75273460"/>
      <w:bookmarkStart w:id="705" w:name="_Toc76510360"/>
      <w:bookmarkStart w:id="706" w:name="_Toc83129513"/>
      <w:bookmarkStart w:id="707" w:name="_Toc90591046"/>
      <w:bookmarkStart w:id="708" w:name="_Toc98864068"/>
      <w:bookmarkStart w:id="709" w:name="_Toc99733317"/>
      <w:bookmarkStart w:id="710" w:name="_Toc106577208"/>
      <w:bookmarkStart w:id="711" w:name="_Toc114536959"/>
      <w:bookmarkStart w:id="712" w:name="_Toc115257227"/>
      <w:bookmarkStart w:id="713" w:name="_Toc123086546"/>
      <w:bookmarkStart w:id="714" w:name="_Toc123088281"/>
      <w:bookmarkStart w:id="715" w:name="_Toc124297936"/>
      <w:bookmarkStart w:id="716" w:name="_Toc130574687"/>
      <w:bookmarkStart w:id="717" w:name="_Toc131767097"/>
      <w:bookmarkStart w:id="718" w:name="_Toc138887683"/>
      <w:r w:rsidRPr="00C04A08">
        <w:rPr>
          <w:rFonts w:eastAsia="Yu Mincho"/>
        </w:rPr>
        <w:t>5.3.4</w:t>
      </w:r>
      <w:r w:rsidRPr="00C04A08">
        <w:rPr>
          <w:rFonts w:eastAsia="Yu Mincho"/>
        </w:rPr>
        <w:tab/>
        <w:t>RB alignment</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719" w:name="_Toc21340731"/>
      <w:bookmarkStart w:id="720" w:name="_Toc29805178"/>
      <w:bookmarkStart w:id="721" w:name="_Toc36456387"/>
      <w:bookmarkStart w:id="722" w:name="_Toc36469485"/>
      <w:bookmarkStart w:id="723" w:name="_Toc37253894"/>
      <w:bookmarkStart w:id="724" w:name="_Toc37322751"/>
      <w:bookmarkStart w:id="725" w:name="_Toc37324157"/>
      <w:bookmarkStart w:id="726" w:name="_Toc45889680"/>
      <w:bookmarkStart w:id="727" w:name="_Toc52196334"/>
      <w:bookmarkStart w:id="728" w:name="_Toc52197314"/>
      <w:bookmarkStart w:id="729" w:name="_Toc53173037"/>
      <w:bookmarkStart w:id="730" w:name="_Toc53173406"/>
      <w:bookmarkStart w:id="731" w:name="_Toc61119395"/>
      <w:bookmarkStart w:id="732" w:name="_Toc61119777"/>
      <w:bookmarkStart w:id="733" w:name="_Toc67925823"/>
      <w:bookmarkStart w:id="734" w:name="_Toc75273461"/>
      <w:bookmarkStart w:id="735" w:name="_Toc76510361"/>
      <w:bookmarkStart w:id="736" w:name="_Toc83129514"/>
      <w:bookmarkStart w:id="737" w:name="_Toc90591047"/>
      <w:bookmarkStart w:id="738" w:name="_Toc98864069"/>
      <w:bookmarkStart w:id="739" w:name="_Toc99733318"/>
      <w:bookmarkStart w:id="740" w:name="_Toc106577209"/>
      <w:bookmarkStart w:id="741" w:name="_Toc114536960"/>
      <w:bookmarkStart w:id="742" w:name="_Toc115257228"/>
      <w:bookmarkStart w:id="743" w:name="_Toc123086547"/>
      <w:bookmarkStart w:id="744" w:name="_Toc123088282"/>
      <w:bookmarkStart w:id="745" w:name="_Toc124297937"/>
      <w:bookmarkStart w:id="746" w:name="_Toc130574688"/>
      <w:bookmarkStart w:id="747" w:name="_Toc131767098"/>
      <w:bookmarkStart w:id="748" w:name="_Toc138887684"/>
      <w:r w:rsidRPr="00C04A08">
        <w:lastRenderedPageBreak/>
        <w:t>5.3A</w:t>
      </w:r>
      <w:r w:rsidRPr="00C04A08">
        <w:tab/>
        <w:t>UE channel bandwidth for CA</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F461C53" w14:textId="77777777" w:rsidR="00842EF7" w:rsidRPr="00C04A08" w:rsidRDefault="00842EF7" w:rsidP="0013282A">
      <w:pPr>
        <w:pStyle w:val="Heading3"/>
      </w:pPr>
      <w:bookmarkStart w:id="749" w:name="_Toc21340732"/>
      <w:bookmarkStart w:id="750" w:name="_Toc29805179"/>
      <w:bookmarkStart w:id="751" w:name="_Toc36456388"/>
      <w:bookmarkStart w:id="752" w:name="_Toc36469486"/>
      <w:bookmarkStart w:id="753" w:name="_Toc37253895"/>
      <w:bookmarkStart w:id="754" w:name="_Toc37322752"/>
      <w:bookmarkStart w:id="755" w:name="_Toc37324158"/>
      <w:bookmarkStart w:id="756" w:name="_Toc45889681"/>
      <w:bookmarkStart w:id="757" w:name="_Toc52196335"/>
      <w:bookmarkStart w:id="758" w:name="_Toc52197315"/>
      <w:bookmarkStart w:id="759" w:name="_Toc53173038"/>
      <w:bookmarkStart w:id="760" w:name="_Toc53173407"/>
      <w:bookmarkStart w:id="761" w:name="_Toc61119396"/>
      <w:bookmarkStart w:id="762" w:name="_Toc61119778"/>
      <w:bookmarkStart w:id="763" w:name="_Toc67925824"/>
      <w:bookmarkStart w:id="764" w:name="_Toc75273462"/>
      <w:bookmarkStart w:id="765" w:name="_Toc76510362"/>
      <w:bookmarkStart w:id="766" w:name="_Toc83129515"/>
      <w:bookmarkStart w:id="767" w:name="_Toc90591048"/>
      <w:bookmarkStart w:id="768" w:name="_Toc98864070"/>
      <w:bookmarkStart w:id="769" w:name="_Toc99733319"/>
      <w:bookmarkStart w:id="770" w:name="_Toc106577210"/>
      <w:bookmarkStart w:id="771" w:name="_Toc114536961"/>
      <w:bookmarkStart w:id="772" w:name="_Toc115257229"/>
      <w:bookmarkStart w:id="773" w:name="_Toc123086548"/>
      <w:bookmarkStart w:id="774" w:name="_Toc123088283"/>
      <w:bookmarkStart w:id="775" w:name="_Toc124297938"/>
      <w:bookmarkStart w:id="776" w:name="_Toc130574689"/>
      <w:bookmarkStart w:id="777" w:name="_Toc131767099"/>
      <w:bookmarkStart w:id="778" w:name="_Toc138887685"/>
      <w:r w:rsidRPr="00C04A08">
        <w:t>5.3A.1</w:t>
      </w:r>
      <w:r w:rsidRPr="00C04A08">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7FB97949" w14:textId="77777777" w:rsidR="00842EF7" w:rsidRPr="00C04A08" w:rsidRDefault="00842EF7" w:rsidP="0013282A">
      <w:pPr>
        <w:pStyle w:val="Heading3"/>
      </w:pPr>
      <w:bookmarkStart w:id="779" w:name="_Toc21340733"/>
      <w:bookmarkStart w:id="780" w:name="_Toc29805180"/>
      <w:bookmarkStart w:id="781" w:name="_Toc36456389"/>
      <w:bookmarkStart w:id="782" w:name="_Toc36469487"/>
      <w:bookmarkStart w:id="783" w:name="_Toc37253896"/>
      <w:bookmarkStart w:id="784" w:name="_Toc37322753"/>
      <w:bookmarkStart w:id="785" w:name="_Toc37324159"/>
      <w:bookmarkStart w:id="786" w:name="_Toc45889682"/>
      <w:bookmarkStart w:id="787" w:name="_Toc52196336"/>
      <w:bookmarkStart w:id="788" w:name="_Toc52197316"/>
      <w:bookmarkStart w:id="789" w:name="_Toc53173039"/>
      <w:bookmarkStart w:id="790" w:name="_Toc53173408"/>
      <w:bookmarkStart w:id="791" w:name="_Toc61119397"/>
      <w:bookmarkStart w:id="792" w:name="_Toc61119779"/>
      <w:bookmarkStart w:id="793" w:name="_Toc67925825"/>
      <w:bookmarkStart w:id="794" w:name="_Toc75273463"/>
      <w:bookmarkStart w:id="795" w:name="_Toc76510363"/>
      <w:bookmarkStart w:id="796" w:name="_Toc83129516"/>
      <w:bookmarkStart w:id="797" w:name="_Toc90591049"/>
      <w:bookmarkStart w:id="798" w:name="_Toc98864071"/>
      <w:bookmarkStart w:id="799" w:name="_Toc99733320"/>
      <w:bookmarkStart w:id="800" w:name="_Toc106577211"/>
      <w:bookmarkStart w:id="801" w:name="_Toc114536962"/>
      <w:bookmarkStart w:id="802" w:name="_Toc115257230"/>
      <w:bookmarkStart w:id="803" w:name="_Toc123086549"/>
      <w:bookmarkStart w:id="804" w:name="_Toc123088284"/>
      <w:bookmarkStart w:id="805" w:name="_Toc124297939"/>
      <w:bookmarkStart w:id="806" w:name="_Toc130574690"/>
      <w:bookmarkStart w:id="807" w:name="_Toc131767100"/>
      <w:bookmarkStart w:id="808" w:name="_Toc138887686"/>
      <w:r w:rsidRPr="00C04A08">
        <w:t>5.3A.2</w:t>
      </w:r>
      <w:r w:rsidRPr="00C04A08">
        <w:tab/>
        <w:t>Minimum guardband and transmission bandwidth configuration for CA</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AC70E5">
      <w:pPr>
        <w:pStyle w:val="TH"/>
      </w:pPr>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809" w:name="_Toc21340734"/>
      <w:bookmarkStart w:id="810" w:name="_Toc29805181"/>
      <w:bookmarkStart w:id="811" w:name="_Toc36456390"/>
      <w:bookmarkStart w:id="812" w:name="_Toc36469488"/>
      <w:bookmarkStart w:id="813" w:name="_Toc37253897"/>
      <w:bookmarkStart w:id="814" w:name="_Toc37322754"/>
      <w:bookmarkStart w:id="815" w:name="_Toc37324160"/>
      <w:bookmarkStart w:id="816" w:name="_Toc45889683"/>
      <w:bookmarkStart w:id="817" w:name="_Toc52196337"/>
      <w:bookmarkStart w:id="818" w:name="_Toc52197317"/>
      <w:bookmarkStart w:id="819" w:name="_Toc53173040"/>
      <w:bookmarkStart w:id="820" w:name="_Toc53173409"/>
      <w:bookmarkStart w:id="821" w:name="_Toc61119398"/>
      <w:bookmarkStart w:id="822" w:name="_Toc61119780"/>
      <w:bookmarkStart w:id="823" w:name="_Toc67925826"/>
      <w:bookmarkStart w:id="824" w:name="_Toc75273464"/>
      <w:bookmarkStart w:id="825" w:name="_Toc76510364"/>
      <w:bookmarkStart w:id="826" w:name="_Toc83129517"/>
      <w:bookmarkStart w:id="827" w:name="_Toc90591050"/>
      <w:bookmarkStart w:id="828" w:name="_Toc98864072"/>
      <w:bookmarkStart w:id="829" w:name="_Toc99733321"/>
      <w:bookmarkStart w:id="830" w:name="_Toc106577212"/>
      <w:bookmarkStart w:id="831" w:name="_Toc114536963"/>
      <w:bookmarkStart w:id="832" w:name="_Toc115257231"/>
      <w:bookmarkStart w:id="833" w:name="_Toc123086550"/>
      <w:bookmarkStart w:id="834" w:name="_Toc123088285"/>
      <w:bookmarkStart w:id="835" w:name="_Toc124297940"/>
      <w:bookmarkStart w:id="836" w:name="_Toc130574691"/>
      <w:bookmarkStart w:id="837" w:name="_Toc131767101"/>
      <w:bookmarkStart w:id="838" w:name="_Toc138887687"/>
      <w:r w:rsidRPr="00C04A08">
        <w:t>5.3A.3</w:t>
      </w:r>
      <w:r w:rsidRPr="00C04A08">
        <w:tab/>
        <w:t>RB alignment with different numerologies for CA</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3A6C23F" w14:textId="77777777" w:rsidR="00842EF7" w:rsidRPr="00C04A08" w:rsidRDefault="00842EF7" w:rsidP="0013282A">
      <w:pPr>
        <w:pStyle w:val="Heading3"/>
      </w:pPr>
      <w:bookmarkStart w:id="839" w:name="_Toc21340735"/>
      <w:bookmarkStart w:id="840" w:name="_Toc29805182"/>
      <w:bookmarkStart w:id="841" w:name="_Toc36456391"/>
      <w:bookmarkStart w:id="842" w:name="_Toc36469489"/>
      <w:bookmarkStart w:id="843" w:name="_Toc37253898"/>
      <w:bookmarkStart w:id="844" w:name="_Toc37322755"/>
      <w:bookmarkStart w:id="845" w:name="_Toc37324161"/>
      <w:bookmarkStart w:id="846" w:name="_Toc45889684"/>
      <w:bookmarkStart w:id="847" w:name="_Toc52196338"/>
      <w:bookmarkStart w:id="848" w:name="_Toc52197318"/>
      <w:bookmarkStart w:id="849" w:name="_Toc53173041"/>
      <w:bookmarkStart w:id="850" w:name="_Toc53173410"/>
      <w:bookmarkStart w:id="851" w:name="_Toc61119399"/>
      <w:bookmarkStart w:id="852" w:name="_Toc61119781"/>
      <w:bookmarkStart w:id="853" w:name="_Toc67925827"/>
      <w:bookmarkStart w:id="854" w:name="_Toc75273465"/>
      <w:bookmarkStart w:id="855" w:name="_Toc76510365"/>
      <w:bookmarkStart w:id="856" w:name="_Toc83129518"/>
      <w:bookmarkStart w:id="857" w:name="_Toc90591051"/>
      <w:bookmarkStart w:id="858" w:name="_Toc98864073"/>
      <w:bookmarkStart w:id="859" w:name="_Toc99733322"/>
      <w:bookmarkStart w:id="860" w:name="_Toc106577213"/>
      <w:bookmarkStart w:id="861" w:name="_Toc114536964"/>
      <w:bookmarkStart w:id="862" w:name="_Toc115257232"/>
      <w:bookmarkStart w:id="863" w:name="_Toc123086551"/>
      <w:bookmarkStart w:id="864" w:name="_Toc123088286"/>
      <w:bookmarkStart w:id="865" w:name="_Toc124297941"/>
      <w:bookmarkStart w:id="866" w:name="_Toc130574692"/>
      <w:bookmarkStart w:id="867" w:name="_Toc131767102"/>
      <w:bookmarkStart w:id="868" w:name="_Toc138887688"/>
      <w:r w:rsidRPr="00C04A08">
        <w:t>5.3A.4</w:t>
      </w:r>
      <w:r w:rsidRPr="00C04A08">
        <w:tab/>
        <w:t>UE channel bandwidth per operating band for CA</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869"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869"/>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52C58">
            <w:pPr>
              <w:pStyle w:val="TAN"/>
              <w:rPr>
                <w:rFonts w:eastAsia="SimSun"/>
              </w:rPr>
            </w:pPr>
            <w:r w:rsidRPr="00252C58">
              <w:rPr>
                <w:rFonts w:eastAsia="MS PGothic"/>
              </w:rPr>
              <w:t>NOTE 3:</w:t>
            </w:r>
            <w:r w:rsidRPr="00252C58">
              <w:rPr>
                <w:rFonts w:eastAsia="SimSun"/>
              </w:rPr>
              <w:tab/>
              <w:t xml:space="preserve">In this release of the specification, the minimum requirements for intra-band contiguous CA configurations apply for aggregated channel bandwidths up to 1600 MHz </w:t>
            </w:r>
            <w:r w:rsidRPr="00252C58">
              <w:rPr>
                <w:rFonts w:eastAsia="Yu Mincho" w:cs="Arial"/>
                <w:szCs w:val="18"/>
                <w:lang w:val="x-none"/>
              </w:rPr>
              <w:t xml:space="preserve">for FR2-1 </w:t>
            </w:r>
            <w:r w:rsidRPr="00252C58">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870" w:name="_Toc21340736"/>
      <w:bookmarkStart w:id="871" w:name="_Toc29805183"/>
      <w:bookmarkStart w:id="872" w:name="_Toc36456392"/>
      <w:bookmarkStart w:id="873" w:name="_Toc36469490"/>
      <w:bookmarkStart w:id="874" w:name="_Toc37253899"/>
      <w:bookmarkStart w:id="875" w:name="_Toc37322756"/>
      <w:bookmarkStart w:id="876" w:name="_Toc37324162"/>
      <w:bookmarkStart w:id="877" w:name="_Toc45889685"/>
      <w:bookmarkStart w:id="878" w:name="_Toc52196339"/>
      <w:bookmarkStart w:id="879" w:name="_Toc52197319"/>
      <w:bookmarkStart w:id="880" w:name="_Toc53173042"/>
      <w:bookmarkStart w:id="881" w:name="_Toc53173411"/>
      <w:bookmarkStart w:id="882" w:name="_Toc61119400"/>
      <w:bookmarkStart w:id="883" w:name="_Toc61119782"/>
      <w:bookmarkStart w:id="884" w:name="_Toc67925828"/>
      <w:bookmarkStart w:id="885" w:name="_Toc75273466"/>
      <w:bookmarkStart w:id="886" w:name="_Toc76510366"/>
      <w:bookmarkStart w:id="887" w:name="_Toc83129519"/>
      <w:bookmarkStart w:id="888" w:name="_Toc90591052"/>
      <w:bookmarkStart w:id="889" w:name="_Toc98864074"/>
      <w:bookmarkStart w:id="890" w:name="_Toc99733323"/>
      <w:bookmarkStart w:id="891" w:name="_Toc106577214"/>
      <w:bookmarkStart w:id="892" w:name="_Toc114536965"/>
      <w:bookmarkStart w:id="893" w:name="_Toc115257233"/>
      <w:bookmarkStart w:id="894" w:name="_Toc123086552"/>
      <w:bookmarkStart w:id="895" w:name="_Toc123088287"/>
      <w:bookmarkStart w:id="896" w:name="_Toc124297942"/>
      <w:bookmarkStart w:id="897" w:name="_Toc130574693"/>
      <w:bookmarkStart w:id="898" w:name="_Toc131767103"/>
      <w:bookmarkStart w:id="899" w:name="_Toc138887689"/>
      <w:r w:rsidRPr="00C04A08">
        <w:t>5.3D</w:t>
      </w:r>
      <w:r w:rsidRPr="00C04A08">
        <w:tab/>
        <w:t>Channel bandwidth for UL MIMO</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900" w:name="_Toc21340737"/>
      <w:bookmarkStart w:id="901" w:name="_Toc29805184"/>
      <w:bookmarkStart w:id="902" w:name="_Toc36456393"/>
      <w:bookmarkStart w:id="903" w:name="_Toc36469491"/>
      <w:bookmarkStart w:id="904" w:name="_Toc37253900"/>
      <w:bookmarkStart w:id="905" w:name="_Toc37322757"/>
      <w:bookmarkStart w:id="906" w:name="_Toc37324163"/>
      <w:bookmarkStart w:id="907" w:name="_Toc45889686"/>
      <w:bookmarkStart w:id="908" w:name="_Toc52196340"/>
      <w:bookmarkStart w:id="909" w:name="_Toc52197320"/>
      <w:bookmarkStart w:id="910" w:name="_Toc53173043"/>
      <w:bookmarkStart w:id="911" w:name="_Toc53173412"/>
      <w:bookmarkStart w:id="912" w:name="_Toc61119401"/>
      <w:bookmarkStart w:id="913" w:name="_Toc61119783"/>
      <w:bookmarkStart w:id="914" w:name="_Toc67925829"/>
      <w:bookmarkStart w:id="915" w:name="_Toc75273467"/>
      <w:bookmarkStart w:id="916" w:name="_Toc76510367"/>
      <w:bookmarkStart w:id="917" w:name="_Toc83129520"/>
      <w:bookmarkStart w:id="918" w:name="_Toc90591053"/>
      <w:bookmarkStart w:id="919" w:name="_Toc98864075"/>
      <w:bookmarkStart w:id="920" w:name="_Toc99733324"/>
      <w:bookmarkStart w:id="921" w:name="_Toc106577215"/>
      <w:bookmarkStart w:id="922" w:name="_Toc114536966"/>
      <w:bookmarkStart w:id="923" w:name="_Toc115257234"/>
      <w:bookmarkStart w:id="924" w:name="_Toc123086553"/>
      <w:bookmarkStart w:id="925" w:name="_Toc123088288"/>
      <w:bookmarkStart w:id="926" w:name="_Toc124297943"/>
      <w:bookmarkStart w:id="927" w:name="_Toc130574694"/>
      <w:bookmarkStart w:id="928" w:name="_Toc131767104"/>
      <w:bookmarkStart w:id="929" w:name="_Toc138887690"/>
      <w:r w:rsidRPr="00C04A08">
        <w:t>5.4</w:t>
      </w:r>
      <w:r w:rsidRPr="00C04A08">
        <w:tab/>
        <w:t>Channel arrangement</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01CC4FB0" w14:textId="77777777" w:rsidR="00842EF7" w:rsidRPr="00C04A08" w:rsidRDefault="00842EF7" w:rsidP="00842EF7">
      <w:pPr>
        <w:pStyle w:val="Heading3"/>
        <w:rPr>
          <w:rFonts w:eastAsia="Yu Mincho"/>
        </w:rPr>
      </w:pPr>
      <w:bookmarkStart w:id="930" w:name="_Toc21340738"/>
      <w:bookmarkStart w:id="931" w:name="_Toc29805185"/>
      <w:bookmarkStart w:id="932" w:name="_Toc36456394"/>
      <w:bookmarkStart w:id="933" w:name="_Toc36469492"/>
      <w:bookmarkStart w:id="934" w:name="_Toc37253901"/>
      <w:bookmarkStart w:id="935" w:name="_Toc37322758"/>
      <w:bookmarkStart w:id="936" w:name="_Toc37324164"/>
      <w:bookmarkStart w:id="937" w:name="_Toc45889687"/>
      <w:bookmarkStart w:id="938" w:name="_Toc52196341"/>
      <w:bookmarkStart w:id="939" w:name="_Toc52197321"/>
      <w:bookmarkStart w:id="940" w:name="_Toc53173044"/>
      <w:bookmarkStart w:id="941" w:name="_Toc53173413"/>
      <w:bookmarkStart w:id="942" w:name="_Toc61119402"/>
      <w:bookmarkStart w:id="943" w:name="_Toc61119784"/>
      <w:bookmarkStart w:id="944" w:name="_Toc67925830"/>
      <w:bookmarkStart w:id="945" w:name="_Toc75273468"/>
      <w:bookmarkStart w:id="946" w:name="_Toc76510368"/>
      <w:bookmarkStart w:id="947" w:name="_Toc83129521"/>
      <w:bookmarkStart w:id="948" w:name="_Toc90591054"/>
      <w:bookmarkStart w:id="949" w:name="_Toc98864076"/>
      <w:bookmarkStart w:id="950" w:name="_Toc99733325"/>
      <w:bookmarkStart w:id="951" w:name="_Toc106577216"/>
      <w:bookmarkStart w:id="952" w:name="_Toc114536967"/>
      <w:bookmarkStart w:id="953" w:name="_Toc115257235"/>
      <w:bookmarkStart w:id="954" w:name="_Toc123086554"/>
      <w:bookmarkStart w:id="955" w:name="_Toc123088289"/>
      <w:bookmarkStart w:id="956" w:name="_Toc124297944"/>
      <w:bookmarkStart w:id="957" w:name="_Toc130574695"/>
      <w:bookmarkStart w:id="958" w:name="_Toc131767105"/>
      <w:bookmarkStart w:id="959" w:name="_Toc138887691"/>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1619B6D5" w14:textId="77777777" w:rsidR="00842EF7" w:rsidRPr="00C04A08" w:rsidRDefault="00842EF7" w:rsidP="00842EF7">
      <w:pPr>
        <w:pStyle w:val="Heading4"/>
        <w:rPr>
          <w:rFonts w:eastAsia="Yu Mincho"/>
        </w:rPr>
      </w:pPr>
      <w:bookmarkStart w:id="960" w:name="_Toc21340739"/>
      <w:bookmarkStart w:id="961" w:name="_Toc29805186"/>
      <w:bookmarkStart w:id="962" w:name="_Toc36456395"/>
      <w:bookmarkStart w:id="963" w:name="_Toc36469493"/>
      <w:bookmarkStart w:id="964" w:name="_Toc37253902"/>
      <w:bookmarkStart w:id="965" w:name="_Toc37322759"/>
      <w:bookmarkStart w:id="966" w:name="_Toc37324165"/>
      <w:bookmarkStart w:id="967" w:name="_Toc45889688"/>
      <w:bookmarkStart w:id="968" w:name="_Toc52196342"/>
      <w:bookmarkStart w:id="969" w:name="_Toc52197322"/>
      <w:bookmarkStart w:id="970" w:name="_Toc53173045"/>
      <w:bookmarkStart w:id="971" w:name="_Toc53173414"/>
      <w:bookmarkStart w:id="972" w:name="_Toc61119403"/>
      <w:bookmarkStart w:id="973" w:name="_Toc61119785"/>
      <w:bookmarkStart w:id="974" w:name="_Toc67925831"/>
      <w:bookmarkStart w:id="975" w:name="_Toc75273469"/>
      <w:bookmarkStart w:id="976" w:name="_Toc76510369"/>
      <w:bookmarkStart w:id="977" w:name="_Toc83129522"/>
      <w:bookmarkStart w:id="978" w:name="_Toc90591055"/>
      <w:bookmarkStart w:id="979" w:name="_Toc98864077"/>
      <w:bookmarkStart w:id="980" w:name="_Toc99733326"/>
      <w:bookmarkStart w:id="981" w:name="_Toc106577217"/>
      <w:bookmarkStart w:id="982" w:name="_Toc114536968"/>
      <w:bookmarkStart w:id="983" w:name="_Toc115257236"/>
      <w:bookmarkStart w:id="984" w:name="_Toc123086555"/>
      <w:bookmarkStart w:id="985" w:name="_Toc123088290"/>
      <w:bookmarkStart w:id="986" w:name="_Toc124297945"/>
      <w:bookmarkStart w:id="987" w:name="_Toc130574696"/>
      <w:bookmarkStart w:id="988" w:name="_Toc131767106"/>
      <w:bookmarkStart w:id="989" w:name="_Toc138887692"/>
      <w:r w:rsidRPr="00C04A08">
        <w:rPr>
          <w:rFonts w:eastAsia="Yu Mincho"/>
        </w:rPr>
        <w:t>5.4.1.1</w:t>
      </w:r>
      <w:r w:rsidRPr="00C04A08">
        <w:rPr>
          <w:rFonts w:eastAsia="Yu Mincho"/>
        </w:rPr>
        <w:tab/>
        <w:t>Channel spacing for adjacent NR carriers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990" w:name="_Toc21340740"/>
      <w:bookmarkStart w:id="991" w:name="_Toc29805187"/>
      <w:bookmarkStart w:id="992" w:name="_Toc36456396"/>
      <w:bookmarkStart w:id="993" w:name="_Toc36469494"/>
      <w:bookmarkStart w:id="994" w:name="_Toc37253903"/>
      <w:bookmarkStart w:id="995" w:name="_Toc37322760"/>
      <w:bookmarkStart w:id="996" w:name="_Toc37324166"/>
      <w:bookmarkStart w:id="997" w:name="_Toc45889689"/>
      <w:bookmarkStart w:id="998" w:name="_Toc52196343"/>
      <w:bookmarkStart w:id="999" w:name="_Toc52197323"/>
      <w:bookmarkStart w:id="1000" w:name="_Toc53173046"/>
      <w:bookmarkStart w:id="1001" w:name="_Toc53173415"/>
      <w:bookmarkStart w:id="1002" w:name="_Toc61119404"/>
      <w:bookmarkStart w:id="1003" w:name="_Toc61119786"/>
      <w:bookmarkStart w:id="1004" w:name="_Toc67925832"/>
      <w:bookmarkStart w:id="1005" w:name="_Toc75273470"/>
      <w:bookmarkStart w:id="1006" w:name="_Toc76510370"/>
      <w:bookmarkStart w:id="1007" w:name="_Toc83129523"/>
      <w:bookmarkStart w:id="1008" w:name="_Toc90591056"/>
      <w:bookmarkStart w:id="1009" w:name="_Toc98864078"/>
      <w:bookmarkStart w:id="1010" w:name="_Toc99733327"/>
      <w:bookmarkStart w:id="1011" w:name="_Toc106577218"/>
      <w:bookmarkStart w:id="1012" w:name="_Toc114536969"/>
      <w:bookmarkStart w:id="1013" w:name="_Toc115257237"/>
      <w:bookmarkStart w:id="1014" w:name="_Toc123086556"/>
      <w:bookmarkStart w:id="1015" w:name="_Toc123088291"/>
      <w:bookmarkStart w:id="1016" w:name="_Toc124297946"/>
      <w:bookmarkStart w:id="1017" w:name="_Toc130574697"/>
      <w:bookmarkStart w:id="1018" w:name="_Toc131767107"/>
      <w:bookmarkStart w:id="1019" w:name="_Toc138887693"/>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232DE660" w14:textId="77777777" w:rsidR="00842EF7" w:rsidRPr="00C04A08" w:rsidRDefault="00842EF7" w:rsidP="00842EF7">
      <w:pPr>
        <w:pStyle w:val="Heading4"/>
        <w:rPr>
          <w:rFonts w:eastAsia="Yu Mincho"/>
        </w:rPr>
      </w:pPr>
      <w:bookmarkStart w:id="1020" w:name="_Toc21340741"/>
      <w:bookmarkStart w:id="1021" w:name="_Toc29805188"/>
      <w:bookmarkStart w:id="1022" w:name="_Toc36456397"/>
      <w:bookmarkStart w:id="1023" w:name="_Toc36469495"/>
      <w:bookmarkStart w:id="1024" w:name="_Toc37253904"/>
      <w:bookmarkStart w:id="1025" w:name="_Toc37322761"/>
      <w:bookmarkStart w:id="1026" w:name="_Toc37324167"/>
      <w:bookmarkStart w:id="1027" w:name="_Toc45889690"/>
      <w:bookmarkStart w:id="1028" w:name="_Toc52196344"/>
      <w:bookmarkStart w:id="1029" w:name="_Toc52197324"/>
      <w:bookmarkStart w:id="1030" w:name="_Toc53173047"/>
      <w:bookmarkStart w:id="1031" w:name="_Toc53173416"/>
      <w:bookmarkStart w:id="1032" w:name="_Toc61119405"/>
      <w:bookmarkStart w:id="1033" w:name="_Toc61119787"/>
      <w:bookmarkStart w:id="1034" w:name="_Toc67925833"/>
      <w:bookmarkStart w:id="1035" w:name="_Toc75273471"/>
      <w:bookmarkStart w:id="1036" w:name="_Toc76510371"/>
      <w:bookmarkStart w:id="1037" w:name="_Toc83129524"/>
      <w:bookmarkStart w:id="1038" w:name="_Toc90591057"/>
      <w:bookmarkStart w:id="1039" w:name="_Toc98864079"/>
      <w:bookmarkStart w:id="1040" w:name="_Toc99733328"/>
      <w:bookmarkStart w:id="1041" w:name="_Toc106577219"/>
      <w:bookmarkStart w:id="1042" w:name="_Toc114536970"/>
      <w:bookmarkStart w:id="1043" w:name="_Toc115257238"/>
      <w:bookmarkStart w:id="1044" w:name="_Toc123086557"/>
      <w:bookmarkStart w:id="1045" w:name="_Toc123088292"/>
      <w:bookmarkStart w:id="1046" w:name="_Toc124297947"/>
      <w:bookmarkStart w:id="1047" w:name="_Toc130574698"/>
      <w:bookmarkStart w:id="1048" w:name="_Toc131767108"/>
      <w:bookmarkStart w:id="1049" w:name="_Toc138887694"/>
      <w:r w:rsidRPr="00C04A08">
        <w:rPr>
          <w:rFonts w:eastAsia="Yu Mincho"/>
        </w:rPr>
        <w:t>5.4.2.1</w:t>
      </w:r>
      <w:r w:rsidRPr="00C04A08">
        <w:rPr>
          <w:rFonts w:eastAsia="Yu Mincho"/>
        </w:rPr>
        <w:tab/>
        <w:t>NR-ARFCN and channel raster</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050" w:name="_Toc21340742"/>
      <w:bookmarkStart w:id="1051" w:name="_Toc29805189"/>
      <w:bookmarkStart w:id="1052" w:name="_Toc36456398"/>
      <w:bookmarkStart w:id="1053" w:name="_Toc36469496"/>
      <w:bookmarkStart w:id="1054" w:name="_Toc37253905"/>
      <w:bookmarkStart w:id="1055" w:name="_Toc37322762"/>
      <w:bookmarkStart w:id="1056" w:name="_Toc37324168"/>
      <w:bookmarkStart w:id="1057" w:name="_Toc45889691"/>
      <w:bookmarkStart w:id="1058" w:name="_Toc52196345"/>
      <w:bookmarkStart w:id="1059" w:name="_Toc52197325"/>
      <w:bookmarkStart w:id="1060" w:name="_Toc53173048"/>
      <w:bookmarkStart w:id="1061" w:name="_Toc53173417"/>
      <w:bookmarkStart w:id="1062" w:name="_Toc61119406"/>
      <w:bookmarkStart w:id="1063" w:name="_Toc61119788"/>
      <w:bookmarkStart w:id="1064" w:name="_Toc67925834"/>
      <w:bookmarkStart w:id="1065" w:name="_Toc75273472"/>
      <w:bookmarkStart w:id="1066" w:name="_Toc76510372"/>
      <w:bookmarkStart w:id="1067" w:name="_Toc83129525"/>
      <w:bookmarkStart w:id="1068" w:name="_Toc90591058"/>
      <w:bookmarkStart w:id="1069" w:name="_Toc98864080"/>
      <w:bookmarkStart w:id="1070" w:name="_Toc99733329"/>
      <w:bookmarkStart w:id="1071" w:name="_Toc106577220"/>
      <w:bookmarkStart w:id="1072" w:name="_Toc114536971"/>
      <w:bookmarkStart w:id="1073" w:name="_Toc115257239"/>
      <w:bookmarkStart w:id="1074" w:name="_Toc123086558"/>
      <w:bookmarkStart w:id="1075" w:name="_Toc123088293"/>
      <w:bookmarkStart w:id="1076" w:name="_Toc124297948"/>
      <w:bookmarkStart w:id="1077" w:name="_Toc130574699"/>
      <w:bookmarkStart w:id="1078" w:name="_Toc131767109"/>
      <w:bookmarkStart w:id="1079" w:name="_Toc138887695"/>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6" type="#_x0000_t75" style="width:1in;height:36pt" o:ole="">
                  <v:imagedata r:id="rId15" o:title=""/>
                </v:shape>
                <o:OLEObject Type="Embed" ProgID="Equation.3" ShapeID="_x0000_i1026" DrawAspect="Content" ObjectID="_1749583183" r:id="rId16"/>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7" type="#_x0000_t75" style="width:1in;height:36pt" o:ole="">
                  <v:imagedata r:id="rId17" o:title=""/>
                </v:shape>
                <o:OLEObject Type="Embed" ProgID="Equation.3" ShapeID="_x0000_i1027" DrawAspect="Content" ObjectID="_1749583184" r:id="rId18"/>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080" w:name="_Toc21340743"/>
      <w:bookmarkStart w:id="1081" w:name="_Toc29805190"/>
      <w:bookmarkStart w:id="1082" w:name="_Toc36456399"/>
      <w:bookmarkStart w:id="1083" w:name="_Toc36469497"/>
      <w:bookmarkStart w:id="1084" w:name="_Toc37253906"/>
      <w:bookmarkStart w:id="1085" w:name="_Toc37322763"/>
      <w:bookmarkStart w:id="1086" w:name="_Toc37324169"/>
      <w:bookmarkStart w:id="1087" w:name="_Toc45889692"/>
      <w:bookmarkStart w:id="1088" w:name="_Toc52196346"/>
      <w:bookmarkStart w:id="1089" w:name="_Toc52197326"/>
      <w:bookmarkStart w:id="1090" w:name="_Toc53173049"/>
      <w:bookmarkStart w:id="1091" w:name="_Toc53173418"/>
      <w:bookmarkStart w:id="1092" w:name="_Toc61119407"/>
      <w:bookmarkStart w:id="1093" w:name="_Toc61119789"/>
      <w:bookmarkStart w:id="1094" w:name="_Toc67925835"/>
      <w:bookmarkStart w:id="1095" w:name="_Toc75273473"/>
      <w:bookmarkStart w:id="1096" w:name="_Toc76510373"/>
      <w:bookmarkStart w:id="1097" w:name="_Toc83129526"/>
      <w:bookmarkStart w:id="1098" w:name="_Toc90591059"/>
      <w:bookmarkStart w:id="1099" w:name="_Toc98864081"/>
      <w:bookmarkStart w:id="1100" w:name="_Toc99733330"/>
      <w:bookmarkStart w:id="1101" w:name="_Toc106577221"/>
      <w:bookmarkStart w:id="1102" w:name="_Toc114536972"/>
      <w:bookmarkStart w:id="1103" w:name="_Toc115257240"/>
      <w:bookmarkStart w:id="1104" w:name="_Toc123086559"/>
      <w:bookmarkStart w:id="1105" w:name="_Toc123088294"/>
      <w:bookmarkStart w:id="1106" w:name="_Toc124297949"/>
      <w:bookmarkStart w:id="1107" w:name="_Toc130574700"/>
      <w:bookmarkStart w:id="1108" w:name="_Toc131767110"/>
      <w:bookmarkStart w:id="1109" w:name="_Toc138887696"/>
      <w:r w:rsidRPr="00C04A08">
        <w:rPr>
          <w:rFonts w:eastAsia="Yu Mincho"/>
        </w:rPr>
        <w:t>5.4.2.3</w:t>
      </w:r>
      <w:r w:rsidRPr="00C04A08">
        <w:rPr>
          <w:rFonts w:eastAsia="Yu Mincho"/>
        </w:rPr>
        <w:tab/>
        <w:t>Channel raster entries for each operating band</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110" w:name="_Hlk95327748"/>
      <w:bookmarkStart w:id="1111" w:name="_Toc21340744"/>
      <w:bookmarkStart w:id="1112" w:name="_Toc29805191"/>
      <w:bookmarkStart w:id="1113" w:name="_Toc36456400"/>
      <w:bookmarkStart w:id="1114" w:name="_Toc36469498"/>
      <w:bookmarkStart w:id="1115" w:name="_Toc37253907"/>
      <w:bookmarkStart w:id="1116" w:name="_Toc37322764"/>
      <w:bookmarkStart w:id="1117" w:name="_Toc37324170"/>
      <w:bookmarkStart w:id="1118" w:name="_Toc45889693"/>
      <w:bookmarkStart w:id="1119" w:name="_Toc52196347"/>
      <w:bookmarkStart w:id="1120" w:name="_Toc52197327"/>
      <w:bookmarkStart w:id="1121" w:name="_Toc53173050"/>
      <w:bookmarkStart w:id="1122" w:name="_Toc53173419"/>
      <w:bookmarkStart w:id="1123" w:name="_Toc61119408"/>
      <w:bookmarkStart w:id="1124" w:name="_Toc61119790"/>
      <w:bookmarkStart w:id="1125" w:name="_Toc67925836"/>
      <w:bookmarkStart w:id="1126" w:name="_Toc75273474"/>
      <w:bookmarkStart w:id="1127" w:name="_Toc76510374"/>
      <w:bookmarkStart w:id="1128" w:name="_Toc83129527"/>
      <w:bookmarkStart w:id="1129" w:name="_Toc90591060"/>
      <w:bookmarkStart w:id="1130" w:name="_Toc98864082"/>
      <w:bookmarkStart w:id="1131"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110"/>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132"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132"/>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133" w:name="_Toc106577222"/>
      <w:bookmarkStart w:id="1134" w:name="_Toc114536973"/>
      <w:bookmarkStart w:id="1135" w:name="_Toc115257241"/>
      <w:bookmarkStart w:id="1136" w:name="_Toc123086560"/>
      <w:bookmarkStart w:id="1137" w:name="_Toc123088295"/>
      <w:bookmarkStart w:id="1138" w:name="_Toc124297950"/>
      <w:bookmarkStart w:id="1139" w:name="_Toc130574701"/>
      <w:bookmarkStart w:id="1140" w:name="_Toc131767111"/>
      <w:bookmarkStart w:id="1141" w:name="_Toc138887697"/>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3"/>
      <w:bookmarkEnd w:id="1134"/>
      <w:bookmarkEnd w:id="1135"/>
      <w:bookmarkEnd w:id="1136"/>
      <w:bookmarkEnd w:id="1137"/>
      <w:bookmarkEnd w:id="1138"/>
      <w:bookmarkEnd w:id="1139"/>
      <w:bookmarkEnd w:id="1140"/>
      <w:bookmarkEnd w:id="1141"/>
    </w:p>
    <w:p w14:paraId="7867F7C4" w14:textId="77777777" w:rsidR="00842EF7" w:rsidRPr="00C04A08" w:rsidRDefault="00842EF7" w:rsidP="00842EF7">
      <w:pPr>
        <w:pStyle w:val="Heading4"/>
        <w:rPr>
          <w:rFonts w:eastAsia="Yu Mincho"/>
        </w:rPr>
      </w:pPr>
      <w:bookmarkStart w:id="1142" w:name="_Toc21340745"/>
      <w:bookmarkStart w:id="1143" w:name="_Toc29805192"/>
      <w:bookmarkStart w:id="1144" w:name="_Toc36456401"/>
      <w:bookmarkStart w:id="1145" w:name="_Toc36469499"/>
      <w:bookmarkStart w:id="1146" w:name="_Toc37253908"/>
      <w:bookmarkStart w:id="1147" w:name="_Toc37322765"/>
      <w:bookmarkStart w:id="1148" w:name="_Toc37324171"/>
      <w:bookmarkStart w:id="1149" w:name="_Toc45889694"/>
      <w:bookmarkStart w:id="1150" w:name="_Toc52196348"/>
      <w:bookmarkStart w:id="1151" w:name="_Toc52197328"/>
      <w:bookmarkStart w:id="1152" w:name="_Toc53173051"/>
      <w:bookmarkStart w:id="1153" w:name="_Toc53173420"/>
      <w:bookmarkStart w:id="1154" w:name="_Toc61119409"/>
      <w:bookmarkStart w:id="1155" w:name="_Toc61119791"/>
      <w:bookmarkStart w:id="1156" w:name="_Toc67925837"/>
      <w:bookmarkStart w:id="1157" w:name="_Toc75273475"/>
      <w:bookmarkStart w:id="1158" w:name="_Toc76510375"/>
      <w:bookmarkStart w:id="1159" w:name="_Toc83129528"/>
      <w:bookmarkStart w:id="1160" w:name="_Toc90591061"/>
      <w:bookmarkStart w:id="1161" w:name="_Toc98864083"/>
      <w:bookmarkStart w:id="1162" w:name="_Toc99733332"/>
      <w:bookmarkStart w:id="1163" w:name="_Toc106577223"/>
      <w:bookmarkStart w:id="1164" w:name="_Toc114536974"/>
      <w:bookmarkStart w:id="1165" w:name="_Toc115257242"/>
      <w:bookmarkStart w:id="1166" w:name="_Toc123086561"/>
      <w:bookmarkStart w:id="1167" w:name="_Toc123088296"/>
      <w:bookmarkStart w:id="1168" w:name="_Toc124297951"/>
      <w:bookmarkStart w:id="1169" w:name="_Toc130574702"/>
      <w:bookmarkStart w:id="1170" w:name="_Toc131767112"/>
      <w:bookmarkStart w:id="1171" w:name="_Toc138887698"/>
      <w:r w:rsidRPr="00C04A08">
        <w:rPr>
          <w:rFonts w:eastAsia="Yu Mincho"/>
        </w:rPr>
        <w:t>5.4.3.1</w:t>
      </w:r>
      <w:r w:rsidRPr="00C04A08">
        <w:rPr>
          <w:rFonts w:eastAsia="Yu Mincho"/>
        </w:rPr>
        <w:tab/>
        <w:t>Synchronization raster and numbering</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172" w:name="_Toc21340746"/>
      <w:bookmarkStart w:id="1173" w:name="_Toc29805193"/>
      <w:bookmarkStart w:id="1174" w:name="_Toc36456402"/>
      <w:bookmarkStart w:id="1175" w:name="_Toc36469500"/>
      <w:bookmarkStart w:id="1176" w:name="_Toc37253909"/>
      <w:bookmarkStart w:id="1177" w:name="_Toc37322766"/>
      <w:bookmarkStart w:id="1178" w:name="_Toc37324172"/>
      <w:bookmarkStart w:id="1179" w:name="_Toc45889695"/>
      <w:bookmarkStart w:id="1180" w:name="_Toc52196349"/>
      <w:bookmarkStart w:id="1181" w:name="_Toc52197329"/>
      <w:bookmarkStart w:id="1182" w:name="_Toc53173052"/>
      <w:bookmarkStart w:id="1183" w:name="_Toc53173421"/>
      <w:bookmarkStart w:id="1184" w:name="_Toc61119410"/>
      <w:bookmarkStart w:id="1185" w:name="_Toc61119792"/>
      <w:bookmarkStart w:id="1186" w:name="_Toc67925838"/>
      <w:bookmarkStart w:id="1187" w:name="_Toc75273476"/>
      <w:bookmarkStart w:id="1188" w:name="_Toc76510376"/>
      <w:bookmarkStart w:id="1189" w:name="_Toc83129529"/>
      <w:bookmarkStart w:id="1190" w:name="_Toc90591062"/>
      <w:bookmarkStart w:id="1191" w:name="_Toc98864084"/>
      <w:bookmarkStart w:id="1192" w:name="_Toc99733333"/>
      <w:bookmarkStart w:id="1193" w:name="_Toc106577224"/>
      <w:bookmarkStart w:id="1194" w:name="_Toc114536975"/>
      <w:bookmarkStart w:id="1195" w:name="_Toc115257243"/>
      <w:bookmarkStart w:id="1196" w:name="_Toc123086562"/>
      <w:bookmarkStart w:id="1197" w:name="_Toc123088297"/>
      <w:bookmarkStart w:id="1198" w:name="_Toc124297952"/>
      <w:bookmarkStart w:id="1199" w:name="_Toc130574703"/>
      <w:bookmarkStart w:id="1200" w:name="_Toc131767113"/>
      <w:bookmarkStart w:id="1201" w:name="_Toc138887699"/>
      <w:r w:rsidRPr="00C04A08">
        <w:rPr>
          <w:rFonts w:eastAsia="Yu Mincho"/>
        </w:rPr>
        <w:t>5.4.3.2</w:t>
      </w:r>
      <w:r w:rsidRPr="00C04A08">
        <w:rPr>
          <w:rFonts w:eastAsia="Yu Mincho"/>
        </w:rPr>
        <w:tab/>
        <w:t>Synchronization raster to synchronization block resource element mapping</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5826059B" w14:textId="77777777" w:rsidR="00842EF7" w:rsidRPr="00C04A08" w:rsidRDefault="00842EF7" w:rsidP="00842EF7">
      <w:pPr>
        <w:rPr>
          <w:rFonts w:eastAsia="Yu Mincho"/>
        </w:rPr>
      </w:pPr>
      <w:bookmarkStart w:id="1202"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203" w:name="_Toc29805194"/>
      <w:bookmarkStart w:id="1204" w:name="_Toc36456403"/>
      <w:bookmarkStart w:id="1205" w:name="_Toc36469501"/>
      <w:bookmarkStart w:id="1206" w:name="_Toc37253910"/>
      <w:bookmarkStart w:id="1207" w:name="_Toc37322767"/>
      <w:bookmarkStart w:id="1208" w:name="_Toc37324173"/>
      <w:bookmarkStart w:id="1209" w:name="_Toc45889696"/>
      <w:bookmarkStart w:id="1210" w:name="_Toc52196350"/>
      <w:bookmarkStart w:id="1211" w:name="_Toc52197330"/>
      <w:bookmarkStart w:id="1212" w:name="_Toc53173053"/>
      <w:bookmarkStart w:id="1213" w:name="_Toc53173422"/>
      <w:bookmarkStart w:id="1214" w:name="_Toc61119411"/>
      <w:bookmarkStart w:id="1215" w:name="_Toc61119793"/>
      <w:bookmarkStart w:id="1216" w:name="_Toc67925839"/>
      <w:bookmarkStart w:id="1217" w:name="_Toc75273477"/>
      <w:bookmarkStart w:id="1218" w:name="_Toc76510377"/>
      <w:bookmarkStart w:id="1219" w:name="_Toc83129530"/>
      <w:bookmarkStart w:id="1220" w:name="_Toc90591063"/>
      <w:bookmarkStart w:id="1221" w:name="_Toc98864085"/>
      <w:bookmarkStart w:id="1222" w:name="_Toc99733334"/>
      <w:bookmarkStart w:id="1223" w:name="_Toc106577225"/>
      <w:bookmarkStart w:id="1224" w:name="_Toc114536976"/>
      <w:bookmarkStart w:id="1225" w:name="_Toc115257244"/>
      <w:bookmarkStart w:id="1226" w:name="_Toc123086563"/>
      <w:bookmarkStart w:id="1227" w:name="_Toc123088298"/>
      <w:bookmarkStart w:id="1228" w:name="_Toc124297953"/>
      <w:bookmarkStart w:id="1229" w:name="_Toc130574704"/>
      <w:bookmarkStart w:id="1230" w:name="_Toc131767114"/>
      <w:bookmarkStart w:id="1231" w:name="_Toc138887700"/>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232" w:name="_Toc21340748"/>
      <w:bookmarkStart w:id="1233" w:name="_Toc29805195"/>
      <w:bookmarkStart w:id="1234" w:name="_Toc36456404"/>
      <w:bookmarkStart w:id="1235" w:name="_Toc36469502"/>
      <w:bookmarkStart w:id="1236" w:name="_Toc37253911"/>
      <w:bookmarkStart w:id="1237" w:name="_Toc37322768"/>
      <w:bookmarkStart w:id="1238" w:name="_Toc37324174"/>
      <w:bookmarkStart w:id="1239" w:name="_Toc45889697"/>
      <w:bookmarkStart w:id="1240" w:name="_Toc52196351"/>
      <w:bookmarkStart w:id="1241" w:name="_Toc52197331"/>
      <w:bookmarkStart w:id="1242" w:name="_Toc53173054"/>
      <w:bookmarkStart w:id="1243" w:name="_Toc53173423"/>
      <w:bookmarkStart w:id="1244" w:name="_Toc61119412"/>
      <w:bookmarkStart w:id="1245" w:name="_Toc61119794"/>
      <w:bookmarkStart w:id="1246" w:name="_Toc67925840"/>
      <w:bookmarkStart w:id="1247" w:name="_Toc75273478"/>
      <w:bookmarkStart w:id="1248" w:name="_Toc76510378"/>
      <w:bookmarkStart w:id="1249" w:name="_Toc83129531"/>
      <w:bookmarkStart w:id="1250" w:name="_Toc90591064"/>
      <w:bookmarkStart w:id="1251" w:name="_Toc98864086"/>
      <w:bookmarkStart w:id="1252" w:name="_Toc99733335"/>
      <w:r w:rsidRPr="00C04A08">
        <w:rPr>
          <w:rFonts w:eastAsia="Yu Mincho"/>
        </w:rPr>
        <w:t xml:space="preserve">Table </w:t>
      </w:r>
      <w:bookmarkStart w:id="1253" w:name="_Hlk95328220"/>
      <w:r w:rsidRPr="00C04A08">
        <w:rPr>
          <w:rFonts w:eastAsia="Yu Mincho"/>
        </w:rPr>
        <w:t>5.4.3.3-1</w:t>
      </w:r>
      <w:bookmarkEnd w:id="125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25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0DED7D67" w14:textId="77777777" w:rsidR="00252C58" w:rsidRDefault="00252C58" w:rsidP="00252C58">
      <w:pPr>
        <w:rPr>
          <w:rFonts w:eastAsia="Yu Mincho"/>
        </w:rPr>
      </w:pPr>
    </w:p>
    <w:p w14:paraId="0F83C8D2" w14:textId="22D2D977"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25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255" w:name="_Toc106577226"/>
      <w:bookmarkStart w:id="1256" w:name="_Toc114536977"/>
      <w:bookmarkStart w:id="1257" w:name="_Toc115257245"/>
      <w:bookmarkStart w:id="1258" w:name="_Toc123086564"/>
      <w:bookmarkStart w:id="1259" w:name="_Toc123088299"/>
      <w:bookmarkStart w:id="1260" w:name="_Toc124297954"/>
      <w:bookmarkStart w:id="1261" w:name="_Toc130574705"/>
      <w:bookmarkStart w:id="1262" w:name="_Toc131767115"/>
      <w:bookmarkStart w:id="1263" w:name="_Toc138887701"/>
      <w:r w:rsidRPr="00C04A08">
        <w:t>5.4A</w:t>
      </w:r>
      <w:r w:rsidRPr="00C04A08">
        <w:tab/>
        <w:t>Channel arrangement for CA</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5"/>
      <w:bookmarkEnd w:id="1256"/>
      <w:bookmarkEnd w:id="1257"/>
      <w:bookmarkEnd w:id="1258"/>
      <w:bookmarkEnd w:id="1259"/>
      <w:bookmarkEnd w:id="1260"/>
      <w:bookmarkEnd w:id="1261"/>
      <w:bookmarkEnd w:id="1262"/>
      <w:bookmarkEnd w:id="1263"/>
    </w:p>
    <w:p w14:paraId="0DB28839" w14:textId="77777777" w:rsidR="00842EF7" w:rsidRPr="00C04A08" w:rsidRDefault="00842EF7" w:rsidP="00842EF7">
      <w:pPr>
        <w:pStyle w:val="Heading3"/>
        <w:rPr>
          <w:rFonts w:eastAsia="Yu Mincho"/>
        </w:rPr>
      </w:pPr>
      <w:bookmarkStart w:id="1264" w:name="_Toc21340749"/>
      <w:bookmarkStart w:id="1265" w:name="_Toc29805196"/>
      <w:bookmarkStart w:id="1266" w:name="_Toc36456405"/>
      <w:bookmarkStart w:id="1267" w:name="_Toc36469503"/>
      <w:bookmarkStart w:id="1268" w:name="_Toc37253912"/>
      <w:bookmarkStart w:id="1269" w:name="_Toc37322769"/>
      <w:bookmarkStart w:id="1270" w:name="_Toc37324175"/>
      <w:bookmarkStart w:id="1271" w:name="_Toc45889698"/>
      <w:bookmarkStart w:id="1272" w:name="_Toc52196352"/>
      <w:bookmarkStart w:id="1273" w:name="_Toc52197332"/>
      <w:bookmarkStart w:id="1274" w:name="_Toc53173055"/>
      <w:bookmarkStart w:id="1275" w:name="_Toc53173424"/>
      <w:bookmarkStart w:id="1276" w:name="_Toc61119413"/>
      <w:bookmarkStart w:id="1277" w:name="_Toc61119795"/>
      <w:bookmarkStart w:id="1278" w:name="_Toc67925841"/>
      <w:bookmarkStart w:id="1279" w:name="_Toc75273479"/>
      <w:bookmarkStart w:id="1280" w:name="_Toc76510379"/>
      <w:bookmarkStart w:id="1281" w:name="_Toc83129532"/>
      <w:bookmarkStart w:id="1282" w:name="_Toc90591065"/>
      <w:bookmarkStart w:id="1283" w:name="_Toc98864087"/>
      <w:bookmarkStart w:id="1284" w:name="_Toc99733336"/>
      <w:bookmarkStart w:id="1285" w:name="_Toc106577227"/>
      <w:bookmarkStart w:id="1286" w:name="_Toc114536978"/>
      <w:bookmarkStart w:id="1287" w:name="_Toc115257246"/>
      <w:bookmarkStart w:id="1288" w:name="_Toc123086565"/>
      <w:bookmarkStart w:id="1289" w:name="_Toc123088300"/>
      <w:bookmarkStart w:id="1290" w:name="_Toc124297955"/>
      <w:bookmarkStart w:id="1291" w:name="_Toc130574706"/>
      <w:bookmarkStart w:id="1292" w:name="_Toc131767116"/>
      <w:bookmarkStart w:id="1293" w:name="_Toc138887702"/>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8" type="#_x0000_t75" style="width:411.5pt;height:36pt;mso-position-horizontal-relative:page;mso-position-vertical-relative:page" o:ole="">
            <v:fill o:detectmouseclick="t"/>
            <v:imagedata r:id="rId19" o:title=""/>
          </v:shape>
          <o:OLEObject Type="Embed" ProgID="Equation.3" ShapeID="对象 7" DrawAspect="Content" ObjectID="_1749583185" r:id="rId20">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294" w:name="_Toc21340750"/>
      <w:bookmarkStart w:id="1295" w:name="_Toc29805197"/>
      <w:bookmarkStart w:id="1296" w:name="_Toc36456406"/>
      <w:bookmarkStart w:id="1297" w:name="_Toc36469504"/>
      <w:bookmarkStart w:id="1298" w:name="_Toc37253913"/>
      <w:bookmarkStart w:id="1299" w:name="_Toc37322770"/>
      <w:bookmarkStart w:id="1300" w:name="_Toc37324176"/>
      <w:bookmarkStart w:id="1301" w:name="_Toc45889699"/>
      <w:bookmarkStart w:id="1302" w:name="_Toc52196353"/>
      <w:bookmarkStart w:id="1303" w:name="_Toc52197333"/>
      <w:bookmarkStart w:id="1304" w:name="_Toc53173056"/>
      <w:bookmarkStart w:id="1305" w:name="_Toc53173425"/>
      <w:bookmarkStart w:id="1306" w:name="_Toc61119414"/>
      <w:bookmarkStart w:id="1307" w:name="_Toc61119796"/>
      <w:bookmarkStart w:id="1308" w:name="_Toc67925842"/>
      <w:bookmarkStart w:id="1309" w:name="_Toc75273480"/>
      <w:bookmarkStart w:id="1310" w:name="_Toc76510380"/>
      <w:bookmarkStart w:id="1311" w:name="_Toc83129533"/>
      <w:bookmarkStart w:id="1312" w:name="_Toc90591066"/>
      <w:bookmarkStart w:id="1313" w:name="_Toc98864088"/>
      <w:bookmarkStart w:id="1314" w:name="_Toc99733337"/>
      <w:bookmarkStart w:id="1315" w:name="_Toc106577228"/>
      <w:bookmarkStart w:id="1316" w:name="_Toc114536979"/>
      <w:bookmarkStart w:id="1317" w:name="_Toc115257247"/>
      <w:bookmarkStart w:id="1318" w:name="_Toc123086566"/>
      <w:bookmarkStart w:id="1319" w:name="_Toc123088301"/>
      <w:bookmarkStart w:id="1320" w:name="_Toc124297956"/>
      <w:bookmarkStart w:id="1321" w:name="_Toc130574707"/>
      <w:bookmarkStart w:id="1322" w:name="_Toc131767117"/>
      <w:bookmarkStart w:id="1323" w:name="_Toc138887703"/>
      <w:r w:rsidRPr="00C04A08">
        <w:lastRenderedPageBreak/>
        <w:t>5.5</w:t>
      </w:r>
      <w:r w:rsidRPr="00C04A08">
        <w:tab/>
        <w:t>Configurations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5848C8AC" w14:textId="77777777" w:rsidR="00842EF7" w:rsidRPr="00C04A08" w:rsidRDefault="00842EF7" w:rsidP="00842EF7">
      <w:pPr>
        <w:pStyle w:val="Heading2"/>
      </w:pPr>
      <w:bookmarkStart w:id="1324" w:name="_Toc21340751"/>
      <w:bookmarkStart w:id="1325" w:name="_Toc29805198"/>
      <w:bookmarkStart w:id="1326" w:name="_Toc36456407"/>
      <w:bookmarkStart w:id="1327" w:name="_Toc36469505"/>
      <w:bookmarkStart w:id="1328" w:name="_Toc37253914"/>
      <w:bookmarkStart w:id="1329" w:name="_Toc37322771"/>
      <w:bookmarkStart w:id="1330" w:name="_Toc37324177"/>
      <w:bookmarkStart w:id="1331" w:name="_Toc45889700"/>
      <w:bookmarkStart w:id="1332" w:name="_Toc52196354"/>
      <w:bookmarkStart w:id="1333" w:name="_Toc52197334"/>
      <w:bookmarkStart w:id="1334" w:name="_Toc53173057"/>
      <w:bookmarkStart w:id="1335" w:name="_Toc53173426"/>
      <w:bookmarkStart w:id="1336" w:name="_Toc61119415"/>
      <w:bookmarkStart w:id="1337" w:name="_Toc61119797"/>
      <w:bookmarkStart w:id="1338" w:name="_Toc67925843"/>
      <w:bookmarkStart w:id="1339" w:name="_Toc75273481"/>
      <w:bookmarkStart w:id="1340" w:name="_Toc76510381"/>
      <w:bookmarkStart w:id="1341" w:name="_Toc83129534"/>
      <w:bookmarkStart w:id="1342" w:name="_Toc90591067"/>
      <w:bookmarkStart w:id="1343" w:name="_Toc98864089"/>
      <w:bookmarkStart w:id="1344" w:name="_Toc99733338"/>
      <w:bookmarkStart w:id="1345" w:name="_Toc106577229"/>
      <w:bookmarkStart w:id="1346" w:name="_Toc114536980"/>
      <w:bookmarkStart w:id="1347" w:name="_Toc115257248"/>
      <w:bookmarkStart w:id="1348" w:name="_Toc123086567"/>
      <w:bookmarkStart w:id="1349" w:name="_Toc123088302"/>
      <w:bookmarkStart w:id="1350" w:name="_Toc124297957"/>
      <w:bookmarkStart w:id="1351" w:name="_Toc130574708"/>
      <w:bookmarkStart w:id="1352" w:name="_Toc131767118"/>
      <w:bookmarkStart w:id="1353" w:name="_Toc138887704"/>
      <w:r w:rsidRPr="00C04A08">
        <w:t>5.5A</w:t>
      </w:r>
      <w:r w:rsidRPr="00C04A08">
        <w:tab/>
        <w:t>Configurations for CA</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7B475F19" w14:textId="77777777" w:rsidR="00842EF7" w:rsidRPr="00C04A08" w:rsidRDefault="00842EF7" w:rsidP="00842EF7">
      <w:pPr>
        <w:pStyle w:val="Heading3"/>
      </w:pPr>
      <w:bookmarkStart w:id="1354" w:name="_Toc21340752"/>
      <w:bookmarkStart w:id="1355" w:name="_Toc29805199"/>
      <w:bookmarkStart w:id="1356" w:name="_Toc36456408"/>
      <w:bookmarkStart w:id="1357" w:name="_Toc36469506"/>
      <w:bookmarkStart w:id="1358" w:name="_Toc37253915"/>
      <w:bookmarkStart w:id="1359" w:name="_Toc37322772"/>
      <w:bookmarkStart w:id="1360" w:name="_Toc37324178"/>
      <w:bookmarkStart w:id="1361" w:name="_Toc45889701"/>
      <w:bookmarkStart w:id="1362" w:name="_Toc52196355"/>
      <w:bookmarkStart w:id="1363" w:name="_Toc52197335"/>
      <w:bookmarkStart w:id="1364" w:name="_Toc53173058"/>
      <w:bookmarkStart w:id="1365" w:name="_Toc53173427"/>
      <w:bookmarkStart w:id="1366" w:name="_Toc61119416"/>
      <w:bookmarkStart w:id="1367" w:name="_Toc61119798"/>
      <w:bookmarkStart w:id="1368" w:name="_Toc67925844"/>
      <w:bookmarkStart w:id="1369" w:name="_Toc75273482"/>
      <w:bookmarkStart w:id="1370" w:name="_Toc76510382"/>
      <w:bookmarkStart w:id="1371" w:name="_Toc83129535"/>
      <w:bookmarkStart w:id="1372" w:name="_Toc90591068"/>
      <w:bookmarkStart w:id="1373" w:name="_Toc98864090"/>
      <w:bookmarkStart w:id="1374" w:name="_Toc99733339"/>
      <w:bookmarkStart w:id="1375" w:name="_Toc106577230"/>
      <w:bookmarkStart w:id="1376" w:name="_Toc114536981"/>
      <w:bookmarkStart w:id="1377" w:name="_Toc115257249"/>
      <w:bookmarkStart w:id="1378" w:name="_Toc123086568"/>
      <w:bookmarkStart w:id="1379" w:name="_Toc123088303"/>
      <w:bookmarkStart w:id="1380" w:name="_Toc124297958"/>
      <w:bookmarkStart w:id="1381" w:name="_Toc130574709"/>
      <w:bookmarkStart w:id="1382" w:name="_Toc131767119"/>
      <w:bookmarkStart w:id="1383" w:name="_Toc138887705"/>
      <w:r w:rsidRPr="00C04A08">
        <w:t>5.5A.1</w:t>
      </w:r>
      <w:r w:rsidRPr="00C04A08">
        <w:tab/>
        <w:t>Configurations for intra-band contiguous CA</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C184281" w14:textId="63509FAA" w:rsidR="00842EF7" w:rsidRDefault="00842EF7" w:rsidP="00842EF7">
      <w:pPr>
        <w:pStyle w:val="TH"/>
      </w:pPr>
      <w:r w:rsidRPr="00C04A08">
        <w:t>Table 5.5A.1-1: NR CA configurations, bandwidth combination sets, and fallback group defined for intra-band contiguous CA</w:t>
      </w:r>
    </w:p>
    <w:p w14:paraId="6EDD2836" w14:textId="77777777" w:rsidR="003A36CA" w:rsidRPr="00C04A08" w:rsidRDefault="003A36CA" w:rsidP="003A36CA"/>
    <w:tbl>
      <w:tblPr>
        <w:tblW w:w="5361" w:type="pct"/>
        <w:tblInd w:w="-14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80" w:firstRow="0" w:lastRow="0" w:firstColumn="1" w:lastColumn="0" w:noHBand="0" w:noVBand="1"/>
      </w:tblPr>
      <w:tblGrid>
        <w:gridCol w:w="1419"/>
        <w:gridCol w:w="1563"/>
        <w:gridCol w:w="987"/>
        <w:gridCol w:w="713"/>
        <w:gridCol w:w="707"/>
        <w:gridCol w:w="710"/>
        <w:gridCol w:w="710"/>
        <w:gridCol w:w="848"/>
        <w:gridCol w:w="710"/>
        <w:gridCol w:w="707"/>
        <w:gridCol w:w="710"/>
        <w:gridCol w:w="710"/>
        <w:gridCol w:w="707"/>
        <w:gridCol w:w="710"/>
        <w:gridCol w:w="1261"/>
        <w:gridCol w:w="710"/>
        <w:gridCol w:w="1427"/>
      </w:tblGrid>
      <w:tr w:rsidR="003A36CA" w:rsidRPr="005259D7" w14:paraId="3C6C389F" w14:textId="77777777" w:rsidTr="005B2BC8">
        <w:trPr>
          <w:trHeight w:val="187"/>
          <w:tblHeader/>
        </w:trPr>
        <w:tc>
          <w:tcPr>
            <w:tcW w:w="5000" w:type="pct"/>
            <w:gridSpan w:val="17"/>
            <w:tcBorders>
              <w:top w:val="single" w:sz="4" w:space="0" w:color="auto"/>
              <w:left w:val="single" w:sz="4" w:space="0" w:color="auto"/>
              <w:bottom w:val="single" w:sz="6" w:space="0" w:color="auto"/>
              <w:right w:val="single" w:sz="4" w:space="0" w:color="auto"/>
            </w:tcBorders>
          </w:tcPr>
          <w:p w14:paraId="355C9927" w14:textId="77777777" w:rsidR="003A36CA" w:rsidRPr="005259D7" w:rsidRDefault="003A36CA" w:rsidP="005B2BC8">
            <w:pPr>
              <w:pStyle w:val="TAH"/>
            </w:pPr>
            <w:r w:rsidRPr="005259D7">
              <w:lastRenderedPageBreak/>
              <w:t>NR CA configuration / Bandwidth combination set / Fallback group</w:t>
            </w:r>
          </w:p>
        </w:tc>
      </w:tr>
      <w:tr w:rsidR="003A36CA" w:rsidRPr="005259D7" w14:paraId="3E62D5A8" w14:textId="77777777" w:rsidTr="005B2BC8">
        <w:trPr>
          <w:trHeight w:val="187"/>
          <w:tblHeader/>
        </w:trPr>
        <w:tc>
          <w:tcPr>
            <w:tcW w:w="463" w:type="pct"/>
            <w:tcBorders>
              <w:top w:val="single" w:sz="6" w:space="0" w:color="auto"/>
              <w:left w:val="single" w:sz="4" w:space="0" w:color="auto"/>
              <w:bottom w:val="single" w:sz="6" w:space="0" w:color="auto"/>
              <w:right w:val="single" w:sz="6" w:space="0" w:color="auto"/>
            </w:tcBorders>
            <w:hideMark/>
          </w:tcPr>
          <w:p w14:paraId="1EC5023B" w14:textId="77777777" w:rsidR="003A36CA" w:rsidRPr="005259D7" w:rsidRDefault="003A36CA" w:rsidP="005B2BC8">
            <w:pPr>
              <w:pStyle w:val="TAH"/>
              <w:rPr>
                <w:rFonts w:eastAsia="Yu Mincho"/>
                <w:lang w:val="en-US"/>
              </w:rPr>
            </w:pPr>
            <w:r w:rsidRPr="005259D7">
              <w:rPr>
                <w:lang w:val="en-US"/>
              </w:rPr>
              <w:t>NR CA configuration</w:t>
            </w:r>
          </w:p>
        </w:tc>
        <w:tc>
          <w:tcPr>
            <w:tcW w:w="510" w:type="pct"/>
            <w:tcBorders>
              <w:top w:val="single" w:sz="6" w:space="0" w:color="auto"/>
              <w:left w:val="single" w:sz="6" w:space="0" w:color="auto"/>
              <w:bottom w:val="single" w:sz="6" w:space="0" w:color="auto"/>
              <w:right w:val="single" w:sz="6" w:space="0" w:color="auto"/>
            </w:tcBorders>
            <w:hideMark/>
          </w:tcPr>
          <w:p w14:paraId="06F35C71" w14:textId="77777777" w:rsidR="003A36CA" w:rsidRPr="005259D7" w:rsidRDefault="003A36CA" w:rsidP="005B2BC8">
            <w:pPr>
              <w:pStyle w:val="TAH"/>
              <w:rPr>
                <w:rFonts w:eastAsia="Yu Mincho"/>
                <w:lang w:val="en-US" w:eastAsia="ja-JP"/>
              </w:rPr>
            </w:pPr>
            <w:r w:rsidRPr="005259D7">
              <w:rPr>
                <w:lang w:val="en-US" w:eastAsia="ja-JP"/>
              </w:rPr>
              <w:t>Uplink CA configurations</w:t>
            </w:r>
          </w:p>
        </w:tc>
        <w:tc>
          <w:tcPr>
            <w:tcW w:w="322" w:type="pct"/>
            <w:tcBorders>
              <w:top w:val="single" w:sz="6" w:space="0" w:color="auto"/>
              <w:left w:val="single" w:sz="6" w:space="0" w:color="auto"/>
              <w:bottom w:val="single" w:sz="6" w:space="0" w:color="auto"/>
              <w:right w:val="single" w:sz="6" w:space="0" w:color="auto"/>
            </w:tcBorders>
            <w:hideMark/>
          </w:tcPr>
          <w:p w14:paraId="412E07B5"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3" w:type="pct"/>
            <w:tcBorders>
              <w:top w:val="single" w:sz="6" w:space="0" w:color="auto"/>
              <w:left w:val="single" w:sz="6" w:space="0" w:color="auto"/>
              <w:bottom w:val="single" w:sz="6" w:space="0" w:color="auto"/>
              <w:right w:val="single" w:sz="6" w:space="0" w:color="auto"/>
            </w:tcBorders>
            <w:hideMark/>
          </w:tcPr>
          <w:p w14:paraId="1DEA8E7C"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hideMark/>
          </w:tcPr>
          <w:p w14:paraId="4A68FBD2"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389179C9"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3FF9ED56"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77" w:type="pct"/>
            <w:tcBorders>
              <w:top w:val="single" w:sz="6" w:space="0" w:color="auto"/>
              <w:left w:val="single" w:sz="6" w:space="0" w:color="auto"/>
              <w:bottom w:val="single" w:sz="6" w:space="0" w:color="auto"/>
              <w:right w:val="single" w:sz="6" w:space="0" w:color="auto"/>
            </w:tcBorders>
            <w:hideMark/>
          </w:tcPr>
          <w:p w14:paraId="7212C37F"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54E2D55F"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hideMark/>
          </w:tcPr>
          <w:p w14:paraId="1D208FA1"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0532DF78" w14:textId="77777777" w:rsidR="003A36CA" w:rsidRPr="005259D7" w:rsidRDefault="003A36CA" w:rsidP="005B2BC8">
            <w:pPr>
              <w:pStyle w:val="TAH"/>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0BB3B91E" w14:textId="77777777" w:rsidR="003A36CA" w:rsidRPr="005259D7" w:rsidRDefault="003A36CA" w:rsidP="005B2BC8">
            <w:pPr>
              <w:pStyle w:val="TAH"/>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tcPr>
          <w:p w14:paraId="08D1620F" w14:textId="77777777" w:rsidR="003A36CA" w:rsidRPr="005259D7" w:rsidRDefault="003A36CA" w:rsidP="005B2BC8">
            <w:pPr>
              <w:pStyle w:val="TAH"/>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63AB88BA" w14:textId="77777777" w:rsidR="003A36CA" w:rsidRPr="005259D7" w:rsidRDefault="003A36CA" w:rsidP="005B2BC8">
            <w:pPr>
              <w:pStyle w:val="TAH"/>
            </w:pPr>
            <w:r w:rsidRPr="005259D7">
              <w:t>BW</w:t>
            </w:r>
            <w:r w:rsidRPr="005259D7">
              <w:br/>
            </w:r>
            <w:r w:rsidRPr="005259D7">
              <w:rPr>
                <w:vertAlign w:val="subscript"/>
              </w:rPr>
              <w:t>channel</w:t>
            </w:r>
            <w:r w:rsidRPr="005259D7">
              <w:rPr>
                <w:lang w:val="en-US"/>
              </w:rPr>
              <w:t xml:space="preserve"> (MHz)</w:t>
            </w:r>
          </w:p>
        </w:tc>
        <w:tc>
          <w:tcPr>
            <w:tcW w:w="412" w:type="pct"/>
            <w:tcBorders>
              <w:top w:val="single" w:sz="6" w:space="0" w:color="auto"/>
              <w:left w:val="single" w:sz="6" w:space="0" w:color="auto"/>
              <w:bottom w:val="single" w:sz="6" w:space="0" w:color="auto"/>
              <w:right w:val="single" w:sz="6" w:space="0" w:color="auto"/>
            </w:tcBorders>
            <w:hideMark/>
          </w:tcPr>
          <w:p w14:paraId="46A93903" w14:textId="77777777" w:rsidR="003A36CA" w:rsidRPr="005259D7" w:rsidRDefault="003A36CA" w:rsidP="005B2BC8">
            <w:pPr>
              <w:pStyle w:val="TAH"/>
            </w:pPr>
            <w:r w:rsidRPr="005259D7">
              <w:t>Maximum aggregated</w:t>
            </w:r>
          </w:p>
          <w:p w14:paraId="64FD0214" w14:textId="77777777" w:rsidR="003A36CA" w:rsidRPr="005259D7" w:rsidRDefault="003A36CA" w:rsidP="005B2BC8">
            <w:pPr>
              <w:pStyle w:val="TAH"/>
              <w:rPr>
                <w:rFonts w:eastAsia="Yu Mincho"/>
              </w:rPr>
            </w:pPr>
            <w:r w:rsidRPr="005259D7">
              <w:t>BW (MHz)</w:t>
            </w:r>
          </w:p>
        </w:tc>
        <w:tc>
          <w:tcPr>
            <w:tcW w:w="232" w:type="pct"/>
            <w:tcBorders>
              <w:top w:val="single" w:sz="6" w:space="0" w:color="auto"/>
              <w:left w:val="single" w:sz="6" w:space="0" w:color="auto"/>
              <w:bottom w:val="single" w:sz="6" w:space="0" w:color="auto"/>
              <w:right w:val="single" w:sz="6" w:space="0" w:color="auto"/>
            </w:tcBorders>
            <w:hideMark/>
          </w:tcPr>
          <w:p w14:paraId="594598DF" w14:textId="77777777" w:rsidR="003A36CA" w:rsidRPr="005259D7" w:rsidRDefault="003A36CA" w:rsidP="005B2BC8">
            <w:pPr>
              <w:pStyle w:val="TAH"/>
              <w:rPr>
                <w:rFonts w:eastAsia="Yu Mincho"/>
              </w:rPr>
            </w:pPr>
            <w:r w:rsidRPr="005259D7">
              <w:t>BCS</w:t>
            </w:r>
          </w:p>
        </w:tc>
        <w:tc>
          <w:tcPr>
            <w:tcW w:w="466" w:type="pct"/>
            <w:tcBorders>
              <w:top w:val="single" w:sz="6" w:space="0" w:color="auto"/>
              <w:left w:val="single" w:sz="6" w:space="0" w:color="auto"/>
              <w:bottom w:val="single" w:sz="6" w:space="0" w:color="auto"/>
              <w:right w:val="single" w:sz="4" w:space="0" w:color="auto"/>
            </w:tcBorders>
            <w:hideMark/>
          </w:tcPr>
          <w:p w14:paraId="5E069A85" w14:textId="77777777" w:rsidR="003A36CA" w:rsidRPr="005259D7" w:rsidRDefault="003A36CA" w:rsidP="005B2BC8">
            <w:pPr>
              <w:pStyle w:val="TAH"/>
              <w:rPr>
                <w:rFonts w:eastAsia="Yu Mincho"/>
                <w:lang w:eastAsia="ja-JP"/>
              </w:rPr>
            </w:pPr>
            <w:r w:rsidRPr="005259D7">
              <w:rPr>
                <w:lang w:eastAsia="ja-JP"/>
              </w:rPr>
              <w:t>Fallback group</w:t>
            </w:r>
          </w:p>
        </w:tc>
      </w:tr>
      <w:tr w:rsidR="003A36CA" w:rsidRPr="005259D7" w14:paraId="65C8A76A"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70AB52BD" w14:textId="77777777" w:rsidR="003A36CA" w:rsidRPr="005259D7" w:rsidRDefault="003A36CA" w:rsidP="005B2BC8">
            <w:pPr>
              <w:pStyle w:val="TAC"/>
            </w:pPr>
            <w:r w:rsidRPr="005259D7">
              <w:t>CA_n257B</w:t>
            </w:r>
          </w:p>
        </w:tc>
        <w:tc>
          <w:tcPr>
            <w:tcW w:w="510" w:type="pct"/>
            <w:tcBorders>
              <w:top w:val="single" w:sz="6" w:space="0" w:color="auto"/>
              <w:left w:val="single" w:sz="6" w:space="0" w:color="auto"/>
              <w:bottom w:val="single" w:sz="6" w:space="0" w:color="auto"/>
              <w:right w:val="single" w:sz="6" w:space="0" w:color="auto"/>
            </w:tcBorders>
          </w:tcPr>
          <w:p w14:paraId="77920C26" w14:textId="77777777" w:rsidR="003A36CA" w:rsidRPr="005259D7" w:rsidRDefault="003A36CA" w:rsidP="005B2BC8">
            <w:pPr>
              <w:pStyle w:val="TAC"/>
            </w:pPr>
            <w:r w:rsidRPr="005259D7">
              <w:t>CA_n257B</w:t>
            </w:r>
          </w:p>
        </w:tc>
        <w:tc>
          <w:tcPr>
            <w:tcW w:w="322" w:type="pct"/>
            <w:tcBorders>
              <w:top w:val="single" w:sz="6" w:space="0" w:color="auto"/>
              <w:left w:val="single" w:sz="6" w:space="0" w:color="auto"/>
              <w:bottom w:val="single" w:sz="6" w:space="0" w:color="auto"/>
              <w:right w:val="single" w:sz="6" w:space="0" w:color="auto"/>
            </w:tcBorders>
          </w:tcPr>
          <w:p w14:paraId="38E918CC" w14:textId="77777777" w:rsidR="003A36CA" w:rsidRPr="005259D7" w:rsidRDefault="003A36CA" w:rsidP="005B2BC8">
            <w:pPr>
              <w:pStyle w:val="TAC"/>
            </w:pPr>
            <w:r w:rsidRPr="005259D7">
              <w:t>50, 100, 200, 400</w:t>
            </w:r>
          </w:p>
        </w:tc>
        <w:tc>
          <w:tcPr>
            <w:tcW w:w="233" w:type="pct"/>
            <w:tcBorders>
              <w:top w:val="single" w:sz="6" w:space="0" w:color="auto"/>
              <w:left w:val="single" w:sz="6" w:space="0" w:color="auto"/>
              <w:bottom w:val="single" w:sz="6" w:space="0" w:color="auto"/>
              <w:right w:val="single" w:sz="6" w:space="0" w:color="auto"/>
            </w:tcBorders>
          </w:tcPr>
          <w:p w14:paraId="616921D9" w14:textId="77777777" w:rsidR="003A36CA" w:rsidRPr="005259D7" w:rsidRDefault="003A36CA" w:rsidP="005B2BC8">
            <w:pPr>
              <w:pStyle w:val="TAC"/>
            </w:pPr>
            <w:r w:rsidRPr="005259D7">
              <w:t>400</w:t>
            </w:r>
          </w:p>
        </w:tc>
        <w:tc>
          <w:tcPr>
            <w:tcW w:w="231" w:type="pct"/>
            <w:tcBorders>
              <w:top w:val="single" w:sz="6" w:space="0" w:color="auto"/>
              <w:left w:val="single" w:sz="6" w:space="0" w:color="auto"/>
              <w:bottom w:val="single" w:sz="6" w:space="0" w:color="auto"/>
              <w:right w:val="single" w:sz="6" w:space="0" w:color="auto"/>
            </w:tcBorders>
          </w:tcPr>
          <w:p w14:paraId="1944769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28598B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A4101AC"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7AE9DEC0"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9135F96"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746F6CC"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876F34E"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660F9A4"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5155B74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60643F08"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00D310DE" w14:textId="77777777" w:rsidR="003A36CA" w:rsidRPr="005259D7" w:rsidRDefault="003A36CA" w:rsidP="005B2BC8">
            <w:pPr>
              <w:pStyle w:val="TAC"/>
            </w:pPr>
            <w:r w:rsidRPr="005259D7">
              <w:t>800</w:t>
            </w:r>
          </w:p>
        </w:tc>
        <w:tc>
          <w:tcPr>
            <w:tcW w:w="232" w:type="pct"/>
            <w:tcBorders>
              <w:top w:val="single" w:sz="6" w:space="0" w:color="auto"/>
              <w:left w:val="single" w:sz="6" w:space="0" w:color="auto"/>
              <w:bottom w:val="single" w:sz="6" w:space="0" w:color="auto"/>
              <w:right w:val="single" w:sz="6" w:space="0" w:color="auto"/>
            </w:tcBorders>
          </w:tcPr>
          <w:p w14:paraId="3C3ACAE6" w14:textId="77777777" w:rsidR="003A36CA" w:rsidRPr="005259D7" w:rsidRDefault="003A36CA" w:rsidP="005B2BC8">
            <w:pPr>
              <w:pStyle w:val="TAC"/>
            </w:pPr>
            <w:r w:rsidRPr="005259D7">
              <w:t>0</w:t>
            </w:r>
          </w:p>
        </w:tc>
        <w:tc>
          <w:tcPr>
            <w:tcW w:w="466" w:type="pct"/>
            <w:tcBorders>
              <w:top w:val="single" w:sz="6" w:space="0" w:color="auto"/>
              <w:left w:val="single" w:sz="6" w:space="0" w:color="auto"/>
              <w:bottom w:val="nil"/>
              <w:right w:val="single" w:sz="4" w:space="0" w:color="auto"/>
            </w:tcBorders>
          </w:tcPr>
          <w:p w14:paraId="3686A084" w14:textId="77777777" w:rsidR="003A36CA" w:rsidRPr="005259D7" w:rsidRDefault="003A36CA" w:rsidP="005B2BC8">
            <w:pPr>
              <w:pStyle w:val="TAC"/>
              <w:rPr>
                <w:lang w:eastAsia="ja-JP"/>
              </w:rPr>
            </w:pPr>
            <w:r w:rsidRPr="005259D7">
              <w:rPr>
                <w:lang w:eastAsia="ja-JP"/>
              </w:rPr>
              <w:t>1</w:t>
            </w:r>
          </w:p>
        </w:tc>
      </w:tr>
      <w:tr w:rsidR="003A36CA" w:rsidRPr="005259D7" w14:paraId="40DFCA57"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5DCB87F0" w14:textId="77777777" w:rsidR="003A36CA" w:rsidRPr="005259D7" w:rsidRDefault="003A36CA" w:rsidP="005B2BC8">
            <w:pPr>
              <w:pStyle w:val="TAC"/>
            </w:pPr>
            <w:r w:rsidRPr="005259D7">
              <w:t>CA_n257C</w:t>
            </w:r>
          </w:p>
        </w:tc>
        <w:tc>
          <w:tcPr>
            <w:tcW w:w="510" w:type="pct"/>
            <w:tcBorders>
              <w:top w:val="single" w:sz="6" w:space="0" w:color="auto"/>
              <w:left w:val="single" w:sz="6" w:space="0" w:color="auto"/>
              <w:bottom w:val="single" w:sz="6" w:space="0" w:color="auto"/>
              <w:right w:val="single" w:sz="6" w:space="0" w:color="auto"/>
            </w:tcBorders>
          </w:tcPr>
          <w:p w14:paraId="642AFABF" w14:textId="77777777" w:rsidR="003A36CA" w:rsidRPr="005259D7" w:rsidRDefault="003A36CA" w:rsidP="005B2BC8">
            <w:pPr>
              <w:pStyle w:val="TAC"/>
            </w:pPr>
            <w:r w:rsidRPr="005259D7">
              <w:t>CA_n257B</w:t>
            </w:r>
          </w:p>
        </w:tc>
        <w:tc>
          <w:tcPr>
            <w:tcW w:w="322" w:type="pct"/>
            <w:tcBorders>
              <w:top w:val="single" w:sz="6" w:space="0" w:color="auto"/>
              <w:left w:val="single" w:sz="6" w:space="0" w:color="auto"/>
              <w:bottom w:val="single" w:sz="6" w:space="0" w:color="auto"/>
              <w:right w:val="single" w:sz="6" w:space="0" w:color="auto"/>
            </w:tcBorders>
          </w:tcPr>
          <w:p w14:paraId="5FE25531" w14:textId="77777777" w:rsidR="003A36CA" w:rsidRPr="005259D7" w:rsidRDefault="003A36CA" w:rsidP="005B2BC8">
            <w:pPr>
              <w:pStyle w:val="TAC"/>
            </w:pPr>
            <w:r w:rsidRPr="005259D7">
              <w:t>50, 100, 200, 400</w:t>
            </w:r>
          </w:p>
        </w:tc>
        <w:tc>
          <w:tcPr>
            <w:tcW w:w="233" w:type="pct"/>
            <w:tcBorders>
              <w:top w:val="single" w:sz="6" w:space="0" w:color="auto"/>
              <w:left w:val="single" w:sz="6" w:space="0" w:color="auto"/>
              <w:bottom w:val="single" w:sz="6" w:space="0" w:color="auto"/>
              <w:right w:val="single" w:sz="6" w:space="0" w:color="auto"/>
            </w:tcBorders>
          </w:tcPr>
          <w:p w14:paraId="08EB108C" w14:textId="77777777" w:rsidR="003A36CA" w:rsidRPr="005259D7" w:rsidRDefault="003A36CA" w:rsidP="005B2BC8">
            <w:pPr>
              <w:pStyle w:val="TAC"/>
            </w:pPr>
            <w:r w:rsidRPr="005259D7">
              <w:t>400</w:t>
            </w:r>
          </w:p>
        </w:tc>
        <w:tc>
          <w:tcPr>
            <w:tcW w:w="231" w:type="pct"/>
            <w:tcBorders>
              <w:top w:val="single" w:sz="6" w:space="0" w:color="auto"/>
              <w:left w:val="single" w:sz="6" w:space="0" w:color="auto"/>
              <w:bottom w:val="single" w:sz="6" w:space="0" w:color="auto"/>
              <w:right w:val="single" w:sz="6" w:space="0" w:color="auto"/>
            </w:tcBorders>
          </w:tcPr>
          <w:p w14:paraId="3CE672DF" w14:textId="77777777" w:rsidR="003A36CA" w:rsidRPr="005259D7" w:rsidRDefault="003A36CA" w:rsidP="005B2BC8">
            <w:pPr>
              <w:pStyle w:val="TAC"/>
              <w:rPr>
                <w:lang w:eastAsia="ja-JP"/>
              </w:rPr>
            </w:pPr>
            <w:r w:rsidRPr="005259D7">
              <w:rPr>
                <w:lang w:eastAsia="ja-JP"/>
              </w:rPr>
              <w:t>400</w:t>
            </w:r>
          </w:p>
        </w:tc>
        <w:tc>
          <w:tcPr>
            <w:tcW w:w="232" w:type="pct"/>
            <w:tcBorders>
              <w:top w:val="single" w:sz="6" w:space="0" w:color="auto"/>
              <w:left w:val="single" w:sz="6" w:space="0" w:color="auto"/>
              <w:bottom w:val="single" w:sz="6" w:space="0" w:color="auto"/>
              <w:right w:val="single" w:sz="6" w:space="0" w:color="auto"/>
            </w:tcBorders>
          </w:tcPr>
          <w:p w14:paraId="6FD1AEB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A27F320"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49A6F44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4F55574"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2DC15EF"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042670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E76BB3B"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BF97171"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B81EE4D"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329FBB64" w14:textId="77777777" w:rsidR="003A36CA" w:rsidRPr="005259D7" w:rsidRDefault="003A36CA" w:rsidP="005B2BC8">
            <w:pPr>
              <w:pStyle w:val="TAC"/>
            </w:pPr>
            <w:r w:rsidRPr="005259D7">
              <w:t>1200</w:t>
            </w:r>
          </w:p>
        </w:tc>
        <w:tc>
          <w:tcPr>
            <w:tcW w:w="232" w:type="pct"/>
            <w:tcBorders>
              <w:top w:val="single" w:sz="6" w:space="0" w:color="auto"/>
              <w:left w:val="single" w:sz="6" w:space="0" w:color="auto"/>
              <w:bottom w:val="single" w:sz="6" w:space="0" w:color="auto"/>
              <w:right w:val="single" w:sz="6" w:space="0" w:color="auto"/>
            </w:tcBorders>
          </w:tcPr>
          <w:p w14:paraId="34E4C6BE" w14:textId="77777777" w:rsidR="003A36CA" w:rsidRPr="005259D7" w:rsidRDefault="003A36CA" w:rsidP="005B2BC8">
            <w:pPr>
              <w:pStyle w:val="TAC"/>
            </w:pPr>
            <w:r w:rsidRPr="005259D7">
              <w:t>0</w:t>
            </w:r>
          </w:p>
        </w:tc>
        <w:tc>
          <w:tcPr>
            <w:tcW w:w="466" w:type="pct"/>
            <w:tcBorders>
              <w:top w:val="nil"/>
              <w:left w:val="single" w:sz="6" w:space="0" w:color="auto"/>
              <w:bottom w:val="single" w:sz="4" w:space="0" w:color="auto"/>
              <w:right w:val="single" w:sz="4" w:space="0" w:color="auto"/>
            </w:tcBorders>
          </w:tcPr>
          <w:p w14:paraId="47A93194" w14:textId="77777777" w:rsidR="003A36CA" w:rsidRPr="005259D7" w:rsidRDefault="003A36CA" w:rsidP="005B2BC8">
            <w:pPr>
              <w:pStyle w:val="TAC"/>
              <w:rPr>
                <w:lang w:eastAsia="ja-JP"/>
              </w:rPr>
            </w:pPr>
          </w:p>
        </w:tc>
      </w:tr>
      <w:tr w:rsidR="003A36CA" w:rsidRPr="005259D7" w14:paraId="4A3E8E1E"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646241B2" w14:textId="77777777" w:rsidR="003A36CA" w:rsidRPr="005259D7" w:rsidRDefault="003A36CA" w:rsidP="005B2BC8">
            <w:pPr>
              <w:pStyle w:val="TAC"/>
            </w:pPr>
            <w:r w:rsidRPr="005259D7">
              <w:t>CA_n257D</w:t>
            </w:r>
          </w:p>
        </w:tc>
        <w:tc>
          <w:tcPr>
            <w:tcW w:w="510" w:type="pct"/>
            <w:tcBorders>
              <w:top w:val="single" w:sz="6" w:space="0" w:color="auto"/>
              <w:left w:val="single" w:sz="6" w:space="0" w:color="auto"/>
              <w:bottom w:val="single" w:sz="6" w:space="0" w:color="auto"/>
              <w:right w:val="single" w:sz="6" w:space="0" w:color="auto"/>
            </w:tcBorders>
          </w:tcPr>
          <w:p w14:paraId="287F3E8E" w14:textId="77777777" w:rsidR="003A36CA" w:rsidRPr="005259D7" w:rsidRDefault="003A36CA" w:rsidP="005B2BC8">
            <w:pPr>
              <w:pStyle w:val="TAC"/>
            </w:pPr>
            <w:r w:rsidRPr="005259D7">
              <w:t>CA_n257D</w:t>
            </w:r>
          </w:p>
        </w:tc>
        <w:tc>
          <w:tcPr>
            <w:tcW w:w="322" w:type="pct"/>
            <w:tcBorders>
              <w:top w:val="single" w:sz="6" w:space="0" w:color="auto"/>
              <w:left w:val="single" w:sz="6" w:space="0" w:color="auto"/>
              <w:bottom w:val="single" w:sz="6" w:space="0" w:color="auto"/>
              <w:right w:val="single" w:sz="6" w:space="0" w:color="auto"/>
            </w:tcBorders>
          </w:tcPr>
          <w:p w14:paraId="348F8ED9" w14:textId="77777777" w:rsidR="003A36CA" w:rsidRPr="005259D7" w:rsidRDefault="003A36CA" w:rsidP="005B2BC8">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0267FCB1" w14:textId="77777777" w:rsidR="003A36CA" w:rsidRPr="005259D7" w:rsidRDefault="003A36CA" w:rsidP="005B2BC8">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6A55CE5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8D8E63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404FFA9"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3ED0C00D"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69647B67"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4EDEFF99"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5C0080F9"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A60BBFB"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0C1858C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D11FCBF"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5619DEF0" w14:textId="77777777" w:rsidR="003A36CA" w:rsidRPr="005259D7" w:rsidRDefault="003A36CA" w:rsidP="005B2BC8">
            <w:pPr>
              <w:pStyle w:val="TAC"/>
            </w:pPr>
            <w:r w:rsidRPr="005259D7">
              <w:t>400</w:t>
            </w:r>
          </w:p>
        </w:tc>
        <w:tc>
          <w:tcPr>
            <w:tcW w:w="232" w:type="pct"/>
            <w:tcBorders>
              <w:top w:val="single" w:sz="6" w:space="0" w:color="auto"/>
              <w:left w:val="single" w:sz="6" w:space="0" w:color="auto"/>
              <w:bottom w:val="single" w:sz="6" w:space="0" w:color="auto"/>
              <w:right w:val="single" w:sz="4" w:space="0" w:color="auto"/>
            </w:tcBorders>
          </w:tcPr>
          <w:p w14:paraId="398A75D4" w14:textId="77777777" w:rsidR="003A36CA" w:rsidRPr="005259D7" w:rsidRDefault="003A36CA" w:rsidP="005B2BC8">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0FD71B4A" w14:textId="77777777" w:rsidR="003A36CA" w:rsidRPr="005259D7" w:rsidRDefault="003A36CA" w:rsidP="005B2BC8">
            <w:pPr>
              <w:pStyle w:val="TAC"/>
              <w:rPr>
                <w:lang w:eastAsia="ja-JP"/>
              </w:rPr>
            </w:pPr>
            <w:r w:rsidRPr="005259D7">
              <w:rPr>
                <w:lang w:eastAsia="ja-JP"/>
              </w:rPr>
              <w:t>2</w:t>
            </w:r>
          </w:p>
        </w:tc>
      </w:tr>
      <w:tr w:rsidR="003A36CA" w:rsidRPr="005259D7" w14:paraId="53DD9812"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5CDF037E" w14:textId="77777777" w:rsidR="003A36CA" w:rsidRPr="005259D7" w:rsidRDefault="003A36CA" w:rsidP="005B2BC8">
            <w:pPr>
              <w:pStyle w:val="TAC"/>
            </w:pPr>
            <w:r w:rsidRPr="005259D7">
              <w:t>CA_n257E</w:t>
            </w:r>
          </w:p>
        </w:tc>
        <w:tc>
          <w:tcPr>
            <w:tcW w:w="510" w:type="pct"/>
            <w:tcBorders>
              <w:top w:val="single" w:sz="6" w:space="0" w:color="auto"/>
              <w:left w:val="single" w:sz="6" w:space="0" w:color="auto"/>
              <w:bottom w:val="single" w:sz="6" w:space="0" w:color="auto"/>
              <w:right w:val="single" w:sz="6" w:space="0" w:color="auto"/>
            </w:tcBorders>
          </w:tcPr>
          <w:p w14:paraId="79531BFB" w14:textId="03D1BB02" w:rsidR="003A36CA" w:rsidRPr="005259D7" w:rsidRDefault="003A36CA" w:rsidP="005B2BC8">
            <w:pPr>
              <w:pStyle w:val="TAC"/>
            </w:pPr>
            <w:r w:rsidRPr="005259D7">
              <w:t>CA_n257D</w:t>
            </w:r>
            <w:r>
              <w:t>/E</w:t>
            </w:r>
          </w:p>
        </w:tc>
        <w:tc>
          <w:tcPr>
            <w:tcW w:w="322" w:type="pct"/>
            <w:tcBorders>
              <w:top w:val="single" w:sz="6" w:space="0" w:color="auto"/>
              <w:left w:val="single" w:sz="6" w:space="0" w:color="auto"/>
              <w:bottom w:val="single" w:sz="6" w:space="0" w:color="auto"/>
              <w:right w:val="single" w:sz="6" w:space="0" w:color="auto"/>
            </w:tcBorders>
          </w:tcPr>
          <w:p w14:paraId="0465559D" w14:textId="77777777" w:rsidR="003A36CA" w:rsidRPr="005259D7" w:rsidRDefault="003A36CA" w:rsidP="005B2BC8">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3E920B07" w14:textId="77777777" w:rsidR="003A36CA" w:rsidRPr="005259D7" w:rsidRDefault="003A36CA" w:rsidP="005B2BC8">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03BDDEB8"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2615DDC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2FEA308D"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46556478"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54FC21DD"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67AC060E"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4D71411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CDA1E4B"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26C8D30D"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1556F38"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4598747C" w14:textId="77777777" w:rsidR="003A36CA" w:rsidRPr="005259D7" w:rsidRDefault="003A36CA" w:rsidP="005B2BC8">
            <w:pPr>
              <w:pStyle w:val="TAC"/>
            </w:pPr>
            <w:r w:rsidRPr="005259D7">
              <w:t>600</w:t>
            </w:r>
          </w:p>
        </w:tc>
        <w:tc>
          <w:tcPr>
            <w:tcW w:w="232" w:type="pct"/>
            <w:tcBorders>
              <w:top w:val="single" w:sz="6" w:space="0" w:color="auto"/>
              <w:left w:val="single" w:sz="6" w:space="0" w:color="auto"/>
              <w:bottom w:val="single" w:sz="6" w:space="0" w:color="auto"/>
              <w:right w:val="single" w:sz="4" w:space="0" w:color="auto"/>
            </w:tcBorders>
          </w:tcPr>
          <w:p w14:paraId="04B99B48" w14:textId="77777777" w:rsidR="003A36CA" w:rsidRPr="005259D7" w:rsidRDefault="003A36CA" w:rsidP="005B2BC8">
            <w:pPr>
              <w:pStyle w:val="TAC"/>
            </w:pPr>
            <w:r w:rsidRPr="005259D7">
              <w:rPr>
                <w:lang w:eastAsia="ja-JP"/>
              </w:rPr>
              <w:t>0</w:t>
            </w:r>
          </w:p>
        </w:tc>
        <w:tc>
          <w:tcPr>
            <w:tcW w:w="466" w:type="pct"/>
            <w:tcBorders>
              <w:top w:val="nil"/>
              <w:left w:val="single" w:sz="4" w:space="0" w:color="auto"/>
              <w:bottom w:val="nil"/>
              <w:right w:val="single" w:sz="4" w:space="0" w:color="auto"/>
            </w:tcBorders>
            <w:shd w:val="clear" w:color="auto" w:fill="auto"/>
          </w:tcPr>
          <w:p w14:paraId="5F86DD1D" w14:textId="77777777" w:rsidR="003A36CA" w:rsidRPr="005259D7" w:rsidRDefault="003A36CA" w:rsidP="005B2BC8">
            <w:pPr>
              <w:pStyle w:val="TAC"/>
              <w:rPr>
                <w:lang w:eastAsia="ja-JP"/>
              </w:rPr>
            </w:pPr>
          </w:p>
        </w:tc>
      </w:tr>
      <w:tr w:rsidR="003A36CA" w:rsidRPr="005259D7" w14:paraId="0E34EB7B"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771FD203" w14:textId="77777777" w:rsidR="003A36CA" w:rsidRPr="005259D7" w:rsidRDefault="003A36CA" w:rsidP="005B2BC8">
            <w:pPr>
              <w:pStyle w:val="TAC"/>
            </w:pPr>
            <w:r w:rsidRPr="005259D7">
              <w:t>CA_n257F</w:t>
            </w:r>
          </w:p>
        </w:tc>
        <w:tc>
          <w:tcPr>
            <w:tcW w:w="510" w:type="pct"/>
            <w:tcBorders>
              <w:top w:val="single" w:sz="6" w:space="0" w:color="auto"/>
              <w:left w:val="single" w:sz="6" w:space="0" w:color="auto"/>
              <w:bottom w:val="single" w:sz="6" w:space="0" w:color="auto"/>
              <w:right w:val="single" w:sz="6" w:space="0" w:color="auto"/>
            </w:tcBorders>
          </w:tcPr>
          <w:p w14:paraId="3B6BDE66" w14:textId="43800394" w:rsidR="003A36CA" w:rsidRPr="005259D7" w:rsidRDefault="003A36CA" w:rsidP="005B2BC8">
            <w:pPr>
              <w:pStyle w:val="TAC"/>
            </w:pPr>
            <w:r w:rsidRPr="005259D7">
              <w:rPr>
                <w:lang w:val="es-US"/>
              </w:rPr>
              <w:t>CA_n257D</w:t>
            </w:r>
            <w:r>
              <w:rPr>
                <w:lang w:val="es-US"/>
              </w:rPr>
              <w:t>/E/F</w:t>
            </w:r>
          </w:p>
        </w:tc>
        <w:tc>
          <w:tcPr>
            <w:tcW w:w="322" w:type="pct"/>
            <w:tcBorders>
              <w:top w:val="single" w:sz="6" w:space="0" w:color="auto"/>
              <w:left w:val="single" w:sz="6" w:space="0" w:color="auto"/>
              <w:bottom w:val="single" w:sz="6" w:space="0" w:color="auto"/>
              <w:right w:val="single" w:sz="6" w:space="0" w:color="auto"/>
            </w:tcBorders>
          </w:tcPr>
          <w:p w14:paraId="343FC60C" w14:textId="77777777" w:rsidR="003A36CA" w:rsidRPr="005259D7" w:rsidRDefault="003A36CA" w:rsidP="005B2BC8">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0D9D8FC8" w14:textId="77777777" w:rsidR="003A36CA" w:rsidRPr="005259D7" w:rsidRDefault="003A36CA" w:rsidP="005B2BC8">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70A1A1D4"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03CA285F"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7D7B7CC8"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056EEE4F"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BB904AD"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53F5084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A4ABAA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FE730A6"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0342089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74FD90E"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6D46A5E8" w14:textId="77777777" w:rsidR="003A36CA" w:rsidRPr="005259D7" w:rsidRDefault="003A36CA" w:rsidP="005B2BC8">
            <w:pPr>
              <w:pStyle w:val="TAC"/>
            </w:pPr>
            <w:r w:rsidRPr="005259D7">
              <w:t>800</w:t>
            </w:r>
          </w:p>
        </w:tc>
        <w:tc>
          <w:tcPr>
            <w:tcW w:w="232" w:type="pct"/>
            <w:tcBorders>
              <w:top w:val="single" w:sz="6" w:space="0" w:color="auto"/>
              <w:left w:val="single" w:sz="6" w:space="0" w:color="auto"/>
              <w:bottom w:val="single" w:sz="6" w:space="0" w:color="auto"/>
              <w:right w:val="single" w:sz="4" w:space="0" w:color="auto"/>
            </w:tcBorders>
          </w:tcPr>
          <w:p w14:paraId="4A57B27C" w14:textId="77777777" w:rsidR="003A36CA" w:rsidRPr="005259D7" w:rsidRDefault="003A36CA" w:rsidP="005B2BC8">
            <w:pPr>
              <w:pStyle w:val="TAC"/>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21672CF8" w14:textId="77777777" w:rsidR="003A36CA" w:rsidRPr="005259D7" w:rsidRDefault="003A36CA" w:rsidP="005B2BC8">
            <w:pPr>
              <w:pStyle w:val="TAC"/>
              <w:rPr>
                <w:lang w:eastAsia="ja-JP"/>
              </w:rPr>
            </w:pPr>
          </w:p>
        </w:tc>
      </w:tr>
      <w:tr w:rsidR="003A36CA" w:rsidRPr="005259D7" w14:paraId="078AAE3B"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1F3A88CE" w14:textId="77777777" w:rsidR="003A36CA" w:rsidRPr="005259D7" w:rsidRDefault="003A36CA" w:rsidP="005B2BC8">
            <w:pPr>
              <w:pStyle w:val="TAC"/>
            </w:pPr>
            <w:r w:rsidRPr="005259D7">
              <w:t>CA_n257G</w:t>
            </w:r>
          </w:p>
        </w:tc>
        <w:tc>
          <w:tcPr>
            <w:tcW w:w="510" w:type="pct"/>
            <w:tcBorders>
              <w:top w:val="single" w:sz="6" w:space="0" w:color="auto"/>
              <w:left w:val="single" w:sz="6" w:space="0" w:color="auto"/>
              <w:bottom w:val="single" w:sz="6" w:space="0" w:color="auto"/>
              <w:right w:val="single" w:sz="6" w:space="0" w:color="auto"/>
            </w:tcBorders>
          </w:tcPr>
          <w:p w14:paraId="239F0661" w14:textId="77777777" w:rsidR="003A36CA" w:rsidRPr="005259D7" w:rsidRDefault="003A36CA" w:rsidP="005B2BC8">
            <w:pPr>
              <w:pStyle w:val="TAC"/>
            </w:pPr>
            <w:r w:rsidRPr="005259D7">
              <w:t>CA_n257G</w:t>
            </w:r>
          </w:p>
        </w:tc>
        <w:tc>
          <w:tcPr>
            <w:tcW w:w="322" w:type="pct"/>
            <w:tcBorders>
              <w:top w:val="single" w:sz="6" w:space="0" w:color="auto"/>
              <w:left w:val="single" w:sz="6" w:space="0" w:color="auto"/>
              <w:bottom w:val="single" w:sz="6" w:space="0" w:color="auto"/>
              <w:right w:val="single" w:sz="6" w:space="0" w:color="auto"/>
            </w:tcBorders>
            <w:hideMark/>
          </w:tcPr>
          <w:p w14:paraId="26C46BEA"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6" w:space="0" w:color="auto"/>
              <w:right w:val="single" w:sz="6" w:space="0" w:color="auto"/>
            </w:tcBorders>
            <w:hideMark/>
          </w:tcPr>
          <w:p w14:paraId="586CBE15"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6" w:space="0" w:color="auto"/>
              <w:right w:val="single" w:sz="6" w:space="0" w:color="auto"/>
            </w:tcBorders>
          </w:tcPr>
          <w:p w14:paraId="5EC50FC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48FC4C6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120C8502"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055752EE"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2152698"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00763631"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5209A648"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573CF6A2"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58CE93D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809B982"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hideMark/>
          </w:tcPr>
          <w:p w14:paraId="781E5803" w14:textId="77777777" w:rsidR="003A36CA" w:rsidRPr="005259D7" w:rsidRDefault="003A36CA" w:rsidP="005B2BC8">
            <w:pPr>
              <w:pStyle w:val="TAC"/>
            </w:pPr>
            <w:r w:rsidRPr="005259D7">
              <w:t>200</w:t>
            </w:r>
          </w:p>
        </w:tc>
        <w:tc>
          <w:tcPr>
            <w:tcW w:w="232" w:type="pct"/>
            <w:tcBorders>
              <w:top w:val="single" w:sz="6" w:space="0" w:color="auto"/>
              <w:left w:val="single" w:sz="6" w:space="0" w:color="auto"/>
              <w:bottom w:val="single" w:sz="6" w:space="0" w:color="auto"/>
              <w:right w:val="single" w:sz="4" w:space="0" w:color="auto"/>
            </w:tcBorders>
            <w:hideMark/>
          </w:tcPr>
          <w:p w14:paraId="3F23563D" w14:textId="77777777" w:rsidR="003A36CA" w:rsidRPr="005259D7" w:rsidRDefault="003A36CA" w:rsidP="005B2BC8">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hideMark/>
          </w:tcPr>
          <w:p w14:paraId="49B03268" w14:textId="77777777" w:rsidR="003A36CA" w:rsidRPr="005259D7" w:rsidRDefault="003A36CA" w:rsidP="005B2BC8">
            <w:pPr>
              <w:pStyle w:val="TAC"/>
              <w:rPr>
                <w:lang w:eastAsia="ja-JP"/>
              </w:rPr>
            </w:pPr>
            <w:r w:rsidRPr="005259D7">
              <w:rPr>
                <w:lang w:eastAsia="ja-JP"/>
              </w:rPr>
              <w:t>3</w:t>
            </w:r>
          </w:p>
        </w:tc>
      </w:tr>
      <w:tr w:rsidR="003A36CA" w:rsidRPr="005259D7" w14:paraId="4EFC5CF5"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6E4AB6DE" w14:textId="77777777" w:rsidR="003A36CA" w:rsidRPr="005259D7" w:rsidRDefault="003A36CA" w:rsidP="005B2BC8">
            <w:pPr>
              <w:pStyle w:val="TAC"/>
            </w:pPr>
            <w:r w:rsidRPr="005259D7">
              <w:t>CA_n257H</w:t>
            </w:r>
          </w:p>
        </w:tc>
        <w:tc>
          <w:tcPr>
            <w:tcW w:w="510" w:type="pct"/>
            <w:tcBorders>
              <w:top w:val="single" w:sz="6" w:space="0" w:color="auto"/>
              <w:left w:val="single" w:sz="6" w:space="0" w:color="auto"/>
              <w:bottom w:val="single" w:sz="6" w:space="0" w:color="auto"/>
              <w:right w:val="single" w:sz="6" w:space="0" w:color="auto"/>
            </w:tcBorders>
          </w:tcPr>
          <w:p w14:paraId="60ED9B77" w14:textId="69E0039F" w:rsidR="003A36CA" w:rsidRPr="005259D7" w:rsidRDefault="003A36CA" w:rsidP="005B2BC8">
            <w:pPr>
              <w:pStyle w:val="TAC"/>
            </w:pPr>
            <w:r w:rsidRPr="005259D7">
              <w:t>CA_n257G</w:t>
            </w:r>
            <w:r>
              <w:t>/H</w:t>
            </w:r>
          </w:p>
        </w:tc>
        <w:tc>
          <w:tcPr>
            <w:tcW w:w="322" w:type="pct"/>
            <w:tcBorders>
              <w:top w:val="single" w:sz="6" w:space="0" w:color="auto"/>
              <w:left w:val="single" w:sz="6" w:space="0" w:color="auto"/>
              <w:bottom w:val="single" w:sz="6" w:space="0" w:color="auto"/>
              <w:right w:val="single" w:sz="6" w:space="0" w:color="auto"/>
            </w:tcBorders>
            <w:hideMark/>
          </w:tcPr>
          <w:p w14:paraId="16720CFC"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6" w:space="0" w:color="auto"/>
              <w:right w:val="single" w:sz="6" w:space="0" w:color="auto"/>
            </w:tcBorders>
            <w:hideMark/>
          </w:tcPr>
          <w:p w14:paraId="3068D07A"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6" w:space="0" w:color="auto"/>
              <w:right w:val="single" w:sz="6" w:space="0" w:color="auto"/>
            </w:tcBorders>
            <w:hideMark/>
          </w:tcPr>
          <w:p w14:paraId="4012A340"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260D9A4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2E563D2"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6533660C"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FDED6D0"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22E3DE7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AD9C968"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30105647"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DCA9DCF"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6114FAFE"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hideMark/>
          </w:tcPr>
          <w:p w14:paraId="7CEDD895" w14:textId="77777777" w:rsidR="003A36CA" w:rsidRPr="005259D7" w:rsidRDefault="003A36CA" w:rsidP="005B2BC8">
            <w:pPr>
              <w:pStyle w:val="TAC"/>
            </w:pPr>
            <w:r w:rsidRPr="005259D7">
              <w:t>300</w:t>
            </w:r>
          </w:p>
        </w:tc>
        <w:tc>
          <w:tcPr>
            <w:tcW w:w="232" w:type="pct"/>
            <w:tcBorders>
              <w:top w:val="single" w:sz="6" w:space="0" w:color="auto"/>
              <w:left w:val="single" w:sz="6" w:space="0" w:color="auto"/>
              <w:bottom w:val="single" w:sz="6" w:space="0" w:color="auto"/>
              <w:right w:val="single" w:sz="4" w:space="0" w:color="auto"/>
            </w:tcBorders>
            <w:hideMark/>
          </w:tcPr>
          <w:p w14:paraId="4B9AC510"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0B86D740" w14:textId="77777777" w:rsidR="003A36CA" w:rsidRPr="005259D7" w:rsidRDefault="003A36CA" w:rsidP="005B2BC8">
            <w:pPr>
              <w:pStyle w:val="TAC"/>
              <w:rPr>
                <w:lang w:eastAsia="ja-JP"/>
              </w:rPr>
            </w:pPr>
          </w:p>
        </w:tc>
      </w:tr>
      <w:tr w:rsidR="003A36CA" w:rsidRPr="005259D7" w14:paraId="4D466102"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42871160" w14:textId="77777777" w:rsidR="003A36CA" w:rsidRPr="005259D7" w:rsidRDefault="003A36CA" w:rsidP="005B2BC8">
            <w:pPr>
              <w:pStyle w:val="TAC"/>
              <w:rPr>
                <w:lang w:eastAsia="ja-JP"/>
              </w:rPr>
            </w:pPr>
            <w:r w:rsidRPr="005259D7">
              <w:rPr>
                <w:lang w:eastAsia="ja-JP"/>
              </w:rPr>
              <w:t>CA_n257I</w:t>
            </w:r>
          </w:p>
        </w:tc>
        <w:tc>
          <w:tcPr>
            <w:tcW w:w="510" w:type="pct"/>
            <w:tcBorders>
              <w:top w:val="single" w:sz="6" w:space="0" w:color="auto"/>
              <w:left w:val="single" w:sz="6" w:space="0" w:color="auto"/>
              <w:bottom w:val="single" w:sz="6" w:space="0" w:color="auto"/>
              <w:right w:val="single" w:sz="6" w:space="0" w:color="auto"/>
            </w:tcBorders>
          </w:tcPr>
          <w:p w14:paraId="260EC361" w14:textId="4A01211E" w:rsidR="003A36CA" w:rsidRPr="005259D7" w:rsidRDefault="003A36CA" w:rsidP="005B2BC8">
            <w:pPr>
              <w:pStyle w:val="TAC"/>
            </w:pPr>
            <w:r w:rsidRPr="005259D7">
              <w:t>CA_n257G</w:t>
            </w:r>
            <w:r>
              <w:t>/H/I</w:t>
            </w:r>
          </w:p>
        </w:tc>
        <w:tc>
          <w:tcPr>
            <w:tcW w:w="322" w:type="pct"/>
            <w:tcBorders>
              <w:top w:val="single" w:sz="6" w:space="0" w:color="auto"/>
              <w:left w:val="single" w:sz="6" w:space="0" w:color="auto"/>
              <w:bottom w:val="single" w:sz="6" w:space="0" w:color="auto"/>
              <w:right w:val="single" w:sz="6" w:space="0" w:color="auto"/>
            </w:tcBorders>
            <w:hideMark/>
          </w:tcPr>
          <w:p w14:paraId="1F6A2626" w14:textId="77777777" w:rsidR="003A36CA" w:rsidRPr="005259D7" w:rsidRDefault="003A36CA" w:rsidP="005B2BC8">
            <w:pPr>
              <w:pStyle w:val="TAC"/>
              <w:rPr>
                <w:lang w:eastAsia="ja-JP"/>
              </w:rPr>
            </w:pPr>
            <w:r w:rsidRPr="005259D7">
              <w:rPr>
                <w:lang w:eastAsia="ja-JP"/>
              </w:rPr>
              <w:t>50, 100</w:t>
            </w:r>
          </w:p>
        </w:tc>
        <w:tc>
          <w:tcPr>
            <w:tcW w:w="233" w:type="pct"/>
            <w:tcBorders>
              <w:top w:val="single" w:sz="6" w:space="0" w:color="auto"/>
              <w:left w:val="single" w:sz="6" w:space="0" w:color="auto"/>
              <w:bottom w:val="single" w:sz="6" w:space="0" w:color="auto"/>
              <w:right w:val="single" w:sz="6" w:space="0" w:color="auto"/>
            </w:tcBorders>
            <w:hideMark/>
          </w:tcPr>
          <w:p w14:paraId="46464557"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hideMark/>
          </w:tcPr>
          <w:p w14:paraId="10DEE3AA"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51D0A80E"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4CCBFCDF"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48B0E468"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45374B1D"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5496F7F"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D4764C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6F21A0E"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20DE7D4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1278DFBE" w14:textId="77777777" w:rsidR="003A36CA" w:rsidRPr="005259D7" w:rsidRDefault="003A36CA" w:rsidP="005B2BC8">
            <w:pPr>
              <w:pStyle w:val="TAC"/>
              <w:rPr>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422C326C" w14:textId="77777777" w:rsidR="003A36CA" w:rsidRPr="005259D7" w:rsidRDefault="003A36CA" w:rsidP="005B2BC8">
            <w:pPr>
              <w:pStyle w:val="TAC"/>
              <w:rPr>
                <w:lang w:eastAsia="ja-JP"/>
              </w:rPr>
            </w:pPr>
            <w:r w:rsidRPr="005259D7">
              <w:rPr>
                <w:lang w:eastAsia="ja-JP"/>
              </w:rPr>
              <w:t>400</w:t>
            </w:r>
          </w:p>
        </w:tc>
        <w:tc>
          <w:tcPr>
            <w:tcW w:w="232" w:type="pct"/>
            <w:tcBorders>
              <w:top w:val="single" w:sz="6" w:space="0" w:color="auto"/>
              <w:left w:val="single" w:sz="6" w:space="0" w:color="auto"/>
              <w:bottom w:val="single" w:sz="6" w:space="0" w:color="auto"/>
              <w:right w:val="single" w:sz="4" w:space="0" w:color="auto"/>
            </w:tcBorders>
            <w:hideMark/>
          </w:tcPr>
          <w:p w14:paraId="34972E21" w14:textId="77777777" w:rsidR="003A36CA" w:rsidRPr="005259D7" w:rsidRDefault="003A36CA" w:rsidP="005B2BC8">
            <w:pPr>
              <w:pStyle w:val="TAC"/>
              <w:rPr>
                <w:lang w:eastAsia="ja-JP"/>
              </w:rPr>
            </w:pPr>
            <w:r w:rsidRPr="005259D7">
              <w:rPr>
                <w:lang w:eastAsia="ja-JP"/>
              </w:rPr>
              <w:t>0</w:t>
            </w:r>
          </w:p>
        </w:tc>
        <w:tc>
          <w:tcPr>
            <w:tcW w:w="466" w:type="pct"/>
            <w:tcBorders>
              <w:top w:val="nil"/>
              <w:left w:val="single" w:sz="4" w:space="0" w:color="auto"/>
              <w:bottom w:val="nil"/>
              <w:right w:val="single" w:sz="4" w:space="0" w:color="auto"/>
            </w:tcBorders>
            <w:shd w:val="clear" w:color="auto" w:fill="auto"/>
            <w:hideMark/>
          </w:tcPr>
          <w:p w14:paraId="26D17A1D" w14:textId="77777777" w:rsidR="003A36CA" w:rsidRPr="005259D7" w:rsidRDefault="003A36CA" w:rsidP="005B2BC8">
            <w:pPr>
              <w:pStyle w:val="TAC"/>
              <w:rPr>
                <w:lang w:eastAsia="ja-JP"/>
              </w:rPr>
            </w:pPr>
          </w:p>
        </w:tc>
      </w:tr>
      <w:tr w:rsidR="003A36CA" w:rsidRPr="005259D7" w14:paraId="787C311F" w14:textId="77777777" w:rsidTr="005B2BC8">
        <w:trPr>
          <w:trHeight w:val="187"/>
        </w:trPr>
        <w:tc>
          <w:tcPr>
            <w:tcW w:w="463" w:type="pct"/>
            <w:tcBorders>
              <w:top w:val="single" w:sz="6" w:space="0" w:color="auto"/>
              <w:left w:val="single" w:sz="4" w:space="0" w:color="auto"/>
              <w:right w:val="single" w:sz="6" w:space="0" w:color="auto"/>
            </w:tcBorders>
            <w:hideMark/>
          </w:tcPr>
          <w:p w14:paraId="20046597" w14:textId="77777777" w:rsidR="003A36CA" w:rsidRPr="005259D7" w:rsidRDefault="003A36CA" w:rsidP="005B2BC8">
            <w:pPr>
              <w:pStyle w:val="TAC"/>
            </w:pPr>
            <w:r w:rsidRPr="005259D7">
              <w:t>CA_n257J</w:t>
            </w:r>
          </w:p>
        </w:tc>
        <w:tc>
          <w:tcPr>
            <w:tcW w:w="510" w:type="pct"/>
            <w:tcBorders>
              <w:top w:val="single" w:sz="6" w:space="0" w:color="auto"/>
              <w:left w:val="single" w:sz="6" w:space="0" w:color="auto"/>
              <w:right w:val="single" w:sz="6" w:space="0" w:color="auto"/>
            </w:tcBorders>
          </w:tcPr>
          <w:p w14:paraId="0D8FA61E" w14:textId="57E112F8" w:rsidR="003A36CA" w:rsidRPr="005259D7" w:rsidRDefault="003A36CA" w:rsidP="005B2BC8">
            <w:pPr>
              <w:pStyle w:val="TAC"/>
            </w:pPr>
            <w:r w:rsidRPr="005259D7">
              <w:t>CA_n257G</w:t>
            </w:r>
            <w:r>
              <w:t>/H/I/J</w:t>
            </w:r>
          </w:p>
        </w:tc>
        <w:tc>
          <w:tcPr>
            <w:tcW w:w="322" w:type="pct"/>
            <w:tcBorders>
              <w:top w:val="single" w:sz="6" w:space="0" w:color="auto"/>
              <w:left w:val="single" w:sz="6" w:space="0" w:color="auto"/>
              <w:bottom w:val="single" w:sz="6" w:space="0" w:color="auto"/>
              <w:right w:val="single" w:sz="6" w:space="0" w:color="auto"/>
            </w:tcBorders>
          </w:tcPr>
          <w:p w14:paraId="5AE48C96" w14:textId="77777777" w:rsidR="003A36CA" w:rsidRPr="005259D7" w:rsidRDefault="003A36CA" w:rsidP="005B2BC8">
            <w:pPr>
              <w:pStyle w:val="TAC"/>
              <w:rPr>
                <w:rFonts w:eastAsia="Yu Mincho"/>
                <w:lang w:eastAsia="ja-JP"/>
              </w:rPr>
            </w:pPr>
            <w:r w:rsidRPr="005259D7">
              <w:rPr>
                <w:rFonts w:eastAsia="Yu Mincho"/>
                <w:lang w:eastAsia="ja-JP"/>
              </w:rPr>
              <w:t xml:space="preserve">50, </w:t>
            </w:r>
            <w:r w:rsidRPr="005259D7">
              <w:rPr>
                <w:rFonts w:eastAsia="Yu Mincho" w:hint="eastAsia"/>
                <w:lang w:eastAsia="ja-JP"/>
              </w:rPr>
              <w:t>100</w:t>
            </w:r>
          </w:p>
        </w:tc>
        <w:tc>
          <w:tcPr>
            <w:tcW w:w="233" w:type="pct"/>
            <w:tcBorders>
              <w:top w:val="single" w:sz="6" w:space="0" w:color="auto"/>
              <w:left w:val="single" w:sz="6" w:space="0" w:color="auto"/>
              <w:bottom w:val="single" w:sz="6" w:space="0" w:color="auto"/>
              <w:right w:val="single" w:sz="6" w:space="0" w:color="auto"/>
            </w:tcBorders>
          </w:tcPr>
          <w:p w14:paraId="0CF23F78" w14:textId="77777777" w:rsidR="003A36CA" w:rsidRPr="005259D7" w:rsidRDefault="003A36CA" w:rsidP="005B2BC8">
            <w:pPr>
              <w:pStyle w:val="TAC"/>
              <w:rPr>
                <w:rFonts w:eastAsia="Yu Mincho"/>
                <w:lang w:eastAsia="ja-JP"/>
              </w:rPr>
            </w:pPr>
            <w:r w:rsidRPr="005259D7">
              <w:rPr>
                <w:rFonts w:eastAsia="Yu Mincho" w:hint="eastAsia"/>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4479A46D" w14:textId="77777777" w:rsidR="003A36CA" w:rsidRPr="005259D7" w:rsidRDefault="003A36CA" w:rsidP="005B2BC8">
            <w:pPr>
              <w:pStyle w:val="TAC"/>
              <w:rPr>
                <w:rFonts w:eastAsia="Yu Mincho"/>
                <w:lang w:eastAsia="ja-JP"/>
              </w:rPr>
            </w:pPr>
            <w:r w:rsidRPr="005259D7">
              <w:rPr>
                <w:rFonts w:eastAsia="Yu Mincho" w:hint="eastAsia"/>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09A5CE88" w14:textId="77777777" w:rsidR="003A36CA" w:rsidRPr="005259D7" w:rsidRDefault="003A36CA" w:rsidP="005B2BC8">
            <w:pPr>
              <w:pStyle w:val="TAC"/>
              <w:rPr>
                <w:rFonts w:eastAsia="Yu Mincho"/>
                <w:lang w:eastAsia="ja-JP"/>
              </w:rPr>
            </w:pPr>
            <w:r w:rsidRPr="005259D7">
              <w:rPr>
                <w:rFonts w:eastAsia="Yu Mincho" w:hint="eastAsia"/>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38F0DE38" w14:textId="77777777" w:rsidR="003A36CA" w:rsidRPr="005259D7" w:rsidRDefault="003A36CA" w:rsidP="005B2BC8">
            <w:pPr>
              <w:pStyle w:val="TAC"/>
              <w:rPr>
                <w:rFonts w:eastAsia="Yu Mincho"/>
                <w:lang w:eastAsia="ja-JP"/>
              </w:rPr>
            </w:pPr>
            <w:r w:rsidRPr="005259D7">
              <w:rPr>
                <w:rFonts w:eastAsia="Yu Mincho" w:hint="eastAsia"/>
                <w:lang w:eastAsia="ja-JP"/>
              </w:rPr>
              <w:t>100</w:t>
            </w:r>
          </w:p>
        </w:tc>
        <w:tc>
          <w:tcPr>
            <w:tcW w:w="277" w:type="pct"/>
            <w:tcBorders>
              <w:top w:val="single" w:sz="6" w:space="0" w:color="auto"/>
              <w:left w:val="single" w:sz="6" w:space="0" w:color="auto"/>
              <w:bottom w:val="single" w:sz="6" w:space="0" w:color="auto"/>
              <w:right w:val="single" w:sz="6" w:space="0" w:color="auto"/>
            </w:tcBorders>
          </w:tcPr>
          <w:p w14:paraId="0B89E7A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4487EACC"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2D476FC0"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896D1D9"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3CFD350B" w14:textId="77777777" w:rsidR="003A36CA" w:rsidRPr="005259D7" w:rsidRDefault="003A36CA" w:rsidP="005B2BC8">
            <w:pPr>
              <w:pStyle w:val="TAC"/>
              <w:rPr>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58E8BE36"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73D607F0" w14:textId="77777777" w:rsidR="003A36CA" w:rsidRPr="005259D7" w:rsidRDefault="003A36CA" w:rsidP="005B2BC8">
            <w:pPr>
              <w:pStyle w:val="TAC"/>
              <w:rPr>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74FB78B9" w14:textId="77777777" w:rsidR="003A36CA" w:rsidRPr="005259D7" w:rsidRDefault="003A36CA" w:rsidP="005B2BC8">
            <w:pPr>
              <w:pStyle w:val="TAC"/>
            </w:pPr>
            <w:r w:rsidRPr="005259D7">
              <w:rPr>
                <w:rFonts w:eastAsia="Yu Mincho" w:hint="eastAsia"/>
                <w:lang w:eastAsia="ja-JP"/>
              </w:rPr>
              <w:t>500</w:t>
            </w:r>
          </w:p>
        </w:tc>
        <w:tc>
          <w:tcPr>
            <w:tcW w:w="232" w:type="pct"/>
            <w:tcBorders>
              <w:top w:val="single" w:sz="6" w:space="0" w:color="auto"/>
              <w:left w:val="single" w:sz="6" w:space="0" w:color="auto"/>
              <w:right w:val="single" w:sz="4" w:space="0" w:color="auto"/>
            </w:tcBorders>
            <w:hideMark/>
          </w:tcPr>
          <w:p w14:paraId="6E5338D5"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09B82550" w14:textId="77777777" w:rsidR="003A36CA" w:rsidRPr="005259D7" w:rsidRDefault="003A36CA" w:rsidP="005B2BC8">
            <w:pPr>
              <w:pStyle w:val="TAC"/>
              <w:rPr>
                <w:lang w:eastAsia="ja-JP"/>
              </w:rPr>
            </w:pPr>
          </w:p>
        </w:tc>
      </w:tr>
      <w:tr w:rsidR="003A36CA" w:rsidRPr="005259D7" w14:paraId="48C4C277"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4F7561E7" w14:textId="77777777" w:rsidR="003A36CA" w:rsidRPr="005259D7" w:rsidRDefault="003A36CA" w:rsidP="005B2BC8">
            <w:pPr>
              <w:pStyle w:val="TAC"/>
              <w:rPr>
                <w:lang w:eastAsia="ja-JP"/>
              </w:rPr>
            </w:pPr>
            <w:r w:rsidRPr="005259D7">
              <w:rPr>
                <w:lang w:eastAsia="ja-JP"/>
              </w:rPr>
              <w:t>CA_n257K</w:t>
            </w:r>
          </w:p>
        </w:tc>
        <w:tc>
          <w:tcPr>
            <w:tcW w:w="510" w:type="pct"/>
            <w:tcBorders>
              <w:top w:val="single" w:sz="6" w:space="0" w:color="auto"/>
              <w:left w:val="single" w:sz="6" w:space="0" w:color="auto"/>
              <w:bottom w:val="single" w:sz="6" w:space="0" w:color="auto"/>
              <w:right w:val="single" w:sz="6" w:space="0" w:color="auto"/>
            </w:tcBorders>
          </w:tcPr>
          <w:p w14:paraId="3E051D75" w14:textId="323738AF" w:rsidR="003A36CA" w:rsidRPr="005259D7" w:rsidRDefault="003A36CA" w:rsidP="005B2BC8">
            <w:pPr>
              <w:pStyle w:val="TAC"/>
            </w:pPr>
            <w:r w:rsidRPr="005259D7">
              <w:t>CA_n257G</w:t>
            </w:r>
            <w:r>
              <w:t>/H/I/J/K</w:t>
            </w:r>
          </w:p>
        </w:tc>
        <w:tc>
          <w:tcPr>
            <w:tcW w:w="322" w:type="pct"/>
            <w:tcBorders>
              <w:top w:val="single" w:sz="6" w:space="0" w:color="auto"/>
              <w:left w:val="single" w:sz="6" w:space="0" w:color="auto"/>
              <w:bottom w:val="single" w:sz="6" w:space="0" w:color="auto"/>
              <w:right w:val="single" w:sz="6" w:space="0" w:color="auto"/>
            </w:tcBorders>
            <w:hideMark/>
          </w:tcPr>
          <w:p w14:paraId="6547F36F" w14:textId="77777777" w:rsidR="003A36CA" w:rsidRPr="005259D7" w:rsidRDefault="003A36CA" w:rsidP="005B2BC8">
            <w:pPr>
              <w:pStyle w:val="TAC"/>
              <w:rPr>
                <w:lang w:eastAsia="ja-JP"/>
              </w:rPr>
            </w:pPr>
            <w:r w:rsidRPr="005259D7">
              <w:rPr>
                <w:lang w:eastAsia="ja-JP"/>
              </w:rPr>
              <w:t>50, 100</w:t>
            </w:r>
          </w:p>
        </w:tc>
        <w:tc>
          <w:tcPr>
            <w:tcW w:w="233" w:type="pct"/>
            <w:tcBorders>
              <w:top w:val="single" w:sz="6" w:space="0" w:color="auto"/>
              <w:left w:val="single" w:sz="6" w:space="0" w:color="auto"/>
              <w:bottom w:val="single" w:sz="6" w:space="0" w:color="auto"/>
              <w:right w:val="single" w:sz="6" w:space="0" w:color="auto"/>
            </w:tcBorders>
            <w:hideMark/>
          </w:tcPr>
          <w:p w14:paraId="1452D2AD"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hideMark/>
          </w:tcPr>
          <w:p w14:paraId="4868F929"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7E2B6A37"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6296B564" w14:textId="77777777" w:rsidR="003A36CA" w:rsidRPr="005259D7" w:rsidRDefault="003A36CA" w:rsidP="005B2BC8">
            <w:pPr>
              <w:pStyle w:val="TAC"/>
              <w:rPr>
                <w:lang w:eastAsia="ja-JP"/>
              </w:rPr>
            </w:pPr>
            <w:r w:rsidRPr="005259D7">
              <w:rPr>
                <w:lang w:eastAsia="ja-JP"/>
              </w:rPr>
              <w:t>100</w:t>
            </w:r>
          </w:p>
        </w:tc>
        <w:tc>
          <w:tcPr>
            <w:tcW w:w="277" w:type="pct"/>
            <w:tcBorders>
              <w:top w:val="single" w:sz="6" w:space="0" w:color="auto"/>
              <w:left w:val="single" w:sz="6" w:space="0" w:color="auto"/>
              <w:bottom w:val="single" w:sz="6" w:space="0" w:color="auto"/>
              <w:right w:val="single" w:sz="6" w:space="0" w:color="auto"/>
            </w:tcBorders>
            <w:hideMark/>
          </w:tcPr>
          <w:p w14:paraId="4AB9AF72"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508C7464"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375A0136"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2ED492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41B995C"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21D7298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65FED7D" w14:textId="77777777" w:rsidR="003A36CA" w:rsidRPr="005259D7" w:rsidRDefault="003A36CA" w:rsidP="005B2BC8">
            <w:pPr>
              <w:pStyle w:val="TAC"/>
              <w:rPr>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3926B405" w14:textId="77777777" w:rsidR="003A36CA" w:rsidRPr="005259D7" w:rsidRDefault="003A36CA" w:rsidP="005B2BC8">
            <w:pPr>
              <w:pStyle w:val="TAC"/>
              <w:rPr>
                <w:lang w:eastAsia="ja-JP"/>
              </w:rPr>
            </w:pPr>
            <w:r w:rsidRPr="005259D7">
              <w:rPr>
                <w:lang w:eastAsia="ja-JP"/>
              </w:rPr>
              <w:t>600</w:t>
            </w:r>
          </w:p>
        </w:tc>
        <w:tc>
          <w:tcPr>
            <w:tcW w:w="232" w:type="pct"/>
            <w:tcBorders>
              <w:top w:val="single" w:sz="6" w:space="0" w:color="auto"/>
              <w:left w:val="single" w:sz="6" w:space="0" w:color="auto"/>
              <w:bottom w:val="single" w:sz="6" w:space="0" w:color="auto"/>
              <w:right w:val="single" w:sz="4" w:space="0" w:color="auto"/>
            </w:tcBorders>
            <w:hideMark/>
          </w:tcPr>
          <w:p w14:paraId="1CD4F4F7" w14:textId="77777777" w:rsidR="003A36CA" w:rsidRPr="005259D7" w:rsidRDefault="003A36CA" w:rsidP="005B2BC8">
            <w:pPr>
              <w:pStyle w:val="TAC"/>
              <w:rPr>
                <w:lang w:eastAsia="ja-JP"/>
              </w:rPr>
            </w:pPr>
            <w:r w:rsidRPr="005259D7">
              <w:rPr>
                <w:lang w:eastAsia="ja-JP"/>
              </w:rPr>
              <w:t>0</w:t>
            </w:r>
          </w:p>
        </w:tc>
        <w:tc>
          <w:tcPr>
            <w:tcW w:w="466" w:type="pct"/>
            <w:tcBorders>
              <w:top w:val="nil"/>
              <w:left w:val="single" w:sz="4" w:space="0" w:color="auto"/>
              <w:bottom w:val="nil"/>
              <w:right w:val="single" w:sz="4" w:space="0" w:color="auto"/>
            </w:tcBorders>
            <w:shd w:val="clear" w:color="auto" w:fill="auto"/>
            <w:hideMark/>
          </w:tcPr>
          <w:p w14:paraId="30C676B5" w14:textId="77777777" w:rsidR="003A36CA" w:rsidRPr="005259D7" w:rsidRDefault="003A36CA" w:rsidP="005B2BC8">
            <w:pPr>
              <w:pStyle w:val="TAC"/>
              <w:rPr>
                <w:lang w:eastAsia="ja-JP"/>
              </w:rPr>
            </w:pPr>
          </w:p>
        </w:tc>
      </w:tr>
      <w:tr w:rsidR="003A36CA" w:rsidRPr="005259D7" w14:paraId="36B61826"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3F65185C" w14:textId="77777777" w:rsidR="003A36CA" w:rsidRPr="005259D7" w:rsidRDefault="003A36CA" w:rsidP="005B2BC8">
            <w:pPr>
              <w:pStyle w:val="TAC"/>
            </w:pPr>
            <w:r w:rsidRPr="005259D7">
              <w:t>CA_n257L</w:t>
            </w:r>
          </w:p>
        </w:tc>
        <w:tc>
          <w:tcPr>
            <w:tcW w:w="510" w:type="pct"/>
            <w:tcBorders>
              <w:top w:val="single" w:sz="6" w:space="0" w:color="auto"/>
              <w:left w:val="single" w:sz="6" w:space="0" w:color="auto"/>
              <w:bottom w:val="single" w:sz="6" w:space="0" w:color="auto"/>
              <w:right w:val="single" w:sz="6" w:space="0" w:color="auto"/>
            </w:tcBorders>
          </w:tcPr>
          <w:p w14:paraId="05594890" w14:textId="1979D68B" w:rsidR="003A36CA" w:rsidRPr="005259D7" w:rsidRDefault="003A36CA" w:rsidP="005B2BC8">
            <w:pPr>
              <w:pStyle w:val="TAC"/>
            </w:pPr>
            <w:r w:rsidRPr="005259D7">
              <w:t>CA_n257G</w:t>
            </w:r>
            <w:r>
              <w:t>/H/I/J/K/L</w:t>
            </w:r>
          </w:p>
        </w:tc>
        <w:tc>
          <w:tcPr>
            <w:tcW w:w="322" w:type="pct"/>
            <w:tcBorders>
              <w:top w:val="single" w:sz="6" w:space="0" w:color="auto"/>
              <w:left w:val="single" w:sz="6" w:space="0" w:color="auto"/>
              <w:bottom w:val="single" w:sz="6" w:space="0" w:color="auto"/>
              <w:right w:val="single" w:sz="6" w:space="0" w:color="auto"/>
            </w:tcBorders>
          </w:tcPr>
          <w:p w14:paraId="4D417808" w14:textId="77777777" w:rsidR="003A36CA" w:rsidRPr="005259D7" w:rsidRDefault="003A36CA" w:rsidP="005B2BC8">
            <w:pPr>
              <w:pStyle w:val="TAC"/>
              <w:rPr>
                <w:rFonts w:eastAsia="Yu Mincho"/>
                <w:lang w:eastAsia="ja-JP"/>
              </w:rPr>
            </w:pPr>
            <w:r w:rsidRPr="005259D7">
              <w:rPr>
                <w:rFonts w:eastAsia="Yu Mincho"/>
                <w:lang w:eastAsia="ja-JP"/>
              </w:rPr>
              <w:t>50, 100</w:t>
            </w:r>
          </w:p>
        </w:tc>
        <w:tc>
          <w:tcPr>
            <w:tcW w:w="233" w:type="pct"/>
            <w:tcBorders>
              <w:top w:val="single" w:sz="6" w:space="0" w:color="auto"/>
              <w:left w:val="single" w:sz="6" w:space="0" w:color="auto"/>
              <w:bottom w:val="single" w:sz="6" w:space="0" w:color="auto"/>
              <w:right w:val="single" w:sz="6" w:space="0" w:color="auto"/>
            </w:tcBorders>
          </w:tcPr>
          <w:p w14:paraId="63A69BD4" w14:textId="77777777" w:rsidR="003A36CA" w:rsidRPr="005259D7" w:rsidRDefault="003A36CA" w:rsidP="005B2BC8">
            <w:pPr>
              <w:pStyle w:val="TAC"/>
              <w:rPr>
                <w:rFonts w:eastAsia="Yu Mincho"/>
                <w:lang w:eastAsia="ja-JP"/>
              </w:rPr>
            </w:pPr>
            <w:r w:rsidRPr="005259D7">
              <w:rPr>
                <w:rFonts w:eastAsia="Yu Mincho"/>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09B4F474" w14:textId="77777777" w:rsidR="003A36CA" w:rsidRPr="005259D7" w:rsidRDefault="003A36CA" w:rsidP="005B2BC8">
            <w:pPr>
              <w:pStyle w:val="TAC"/>
            </w:pPr>
            <w:r w:rsidRPr="005259D7">
              <w:t>100</w:t>
            </w:r>
          </w:p>
        </w:tc>
        <w:tc>
          <w:tcPr>
            <w:tcW w:w="232" w:type="pct"/>
            <w:tcBorders>
              <w:top w:val="single" w:sz="6" w:space="0" w:color="auto"/>
              <w:left w:val="single" w:sz="6" w:space="0" w:color="auto"/>
              <w:bottom w:val="single" w:sz="6" w:space="0" w:color="auto"/>
              <w:right w:val="single" w:sz="6" w:space="0" w:color="auto"/>
            </w:tcBorders>
          </w:tcPr>
          <w:p w14:paraId="7E12B0D9"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2E176334" w14:textId="77777777" w:rsidR="003A36CA" w:rsidRPr="005259D7" w:rsidRDefault="003A36CA" w:rsidP="005B2BC8">
            <w:pPr>
              <w:pStyle w:val="TAC"/>
              <w:rPr>
                <w:lang w:eastAsia="ja-JP"/>
              </w:rPr>
            </w:pPr>
            <w:r w:rsidRPr="005259D7">
              <w:rPr>
                <w:lang w:eastAsia="ja-JP"/>
              </w:rPr>
              <w:t>100</w:t>
            </w:r>
          </w:p>
        </w:tc>
        <w:tc>
          <w:tcPr>
            <w:tcW w:w="277" w:type="pct"/>
            <w:tcBorders>
              <w:top w:val="single" w:sz="6" w:space="0" w:color="auto"/>
              <w:left w:val="single" w:sz="6" w:space="0" w:color="auto"/>
              <w:bottom w:val="single" w:sz="6" w:space="0" w:color="auto"/>
              <w:right w:val="single" w:sz="6" w:space="0" w:color="auto"/>
            </w:tcBorders>
          </w:tcPr>
          <w:p w14:paraId="52458ACC"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50EA83D5"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4FD0666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8F5906E"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4FB28DF9" w14:textId="77777777" w:rsidR="003A36CA" w:rsidRPr="005259D7" w:rsidRDefault="003A36CA" w:rsidP="005B2BC8">
            <w:pPr>
              <w:pStyle w:val="TAC"/>
              <w:rPr>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0FFD6446"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06FC8A9B" w14:textId="77777777" w:rsidR="003A36CA" w:rsidRPr="005259D7" w:rsidRDefault="003A36CA" w:rsidP="005B2BC8">
            <w:pPr>
              <w:pStyle w:val="TAC"/>
              <w:rPr>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tcPr>
          <w:p w14:paraId="215E0020" w14:textId="77777777" w:rsidR="003A36CA" w:rsidRPr="005259D7" w:rsidRDefault="003A36CA" w:rsidP="005B2BC8">
            <w:pPr>
              <w:pStyle w:val="TAC"/>
              <w:rPr>
                <w:rFonts w:eastAsia="Yu Mincho"/>
                <w:lang w:eastAsia="ja-JP"/>
              </w:rPr>
            </w:pPr>
            <w:r w:rsidRPr="005259D7">
              <w:rPr>
                <w:rFonts w:eastAsia="Yu Mincho"/>
                <w:lang w:eastAsia="ja-JP"/>
              </w:rPr>
              <w:t>700</w:t>
            </w:r>
          </w:p>
        </w:tc>
        <w:tc>
          <w:tcPr>
            <w:tcW w:w="232" w:type="pct"/>
            <w:tcBorders>
              <w:top w:val="single" w:sz="6" w:space="0" w:color="auto"/>
              <w:left w:val="single" w:sz="6" w:space="0" w:color="auto"/>
              <w:bottom w:val="single" w:sz="6" w:space="0" w:color="auto"/>
              <w:right w:val="single" w:sz="4" w:space="0" w:color="auto"/>
            </w:tcBorders>
            <w:hideMark/>
          </w:tcPr>
          <w:p w14:paraId="2E379EB9"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26D0E38B" w14:textId="77777777" w:rsidR="003A36CA" w:rsidRPr="005259D7" w:rsidRDefault="003A36CA" w:rsidP="005B2BC8">
            <w:pPr>
              <w:pStyle w:val="TAC"/>
              <w:rPr>
                <w:lang w:eastAsia="ja-JP"/>
              </w:rPr>
            </w:pPr>
          </w:p>
        </w:tc>
      </w:tr>
      <w:tr w:rsidR="003A36CA" w:rsidRPr="005259D7" w14:paraId="3A78C49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hideMark/>
          </w:tcPr>
          <w:p w14:paraId="02C93CAE" w14:textId="77777777" w:rsidR="003A36CA" w:rsidRPr="005259D7" w:rsidRDefault="003A36CA" w:rsidP="005B2BC8">
            <w:pPr>
              <w:pStyle w:val="TAC"/>
              <w:rPr>
                <w:lang w:eastAsia="ja-JP"/>
              </w:rPr>
            </w:pPr>
            <w:r w:rsidRPr="005259D7">
              <w:rPr>
                <w:lang w:eastAsia="ja-JP"/>
              </w:rPr>
              <w:t>CA_n257M</w:t>
            </w:r>
          </w:p>
        </w:tc>
        <w:tc>
          <w:tcPr>
            <w:tcW w:w="510" w:type="pct"/>
            <w:tcBorders>
              <w:top w:val="single" w:sz="6" w:space="0" w:color="auto"/>
              <w:left w:val="single" w:sz="6" w:space="0" w:color="auto"/>
              <w:bottom w:val="single" w:sz="4" w:space="0" w:color="auto"/>
              <w:right w:val="single" w:sz="6" w:space="0" w:color="auto"/>
            </w:tcBorders>
          </w:tcPr>
          <w:p w14:paraId="0130C4AE" w14:textId="19D8AB6A" w:rsidR="003A36CA" w:rsidRPr="00004896" w:rsidRDefault="003A36CA" w:rsidP="005B2BC8">
            <w:pPr>
              <w:pStyle w:val="TAC"/>
              <w:rPr>
                <w:lang w:val="sv-SE"/>
              </w:rPr>
            </w:pPr>
            <w:r w:rsidRPr="00004896">
              <w:rPr>
                <w:lang w:val="sv-SE"/>
              </w:rPr>
              <w:t>CA_n257G/H/I/J/K/L/M</w:t>
            </w:r>
          </w:p>
        </w:tc>
        <w:tc>
          <w:tcPr>
            <w:tcW w:w="322" w:type="pct"/>
            <w:tcBorders>
              <w:top w:val="single" w:sz="6" w:space="0" w:color="auto"/>
              <w:left w:val="single" w:sz="6" w:space="0" w:color="auto"/>
              <w:bottom w:val="single" w:sz="4" w:space="0" w:color="auto"/>
              <w:right w:val="single" w:sz="6" w:space="0" w:color="auto"/>
            </w:tcBorders>
            <w:hideMark/>
          </w:tcPr>
          <w:p w14:paraId="46F5EB54" w14:textId="77777777" w:rsidR="003A36CA" w:rsidRPr="005259D7" w:rsidRDefault="003A36CA" w:rsidP="005B2BC8">
            <w:pPr>
              <w:pStyle w:val="TAC"/>
              <w:rPr>
                <w:lang w:eastAsia="ja-JP"/>
              </w:rPr>
            </w:pPr>
            <w:r w:rsidRPr="005259D7">
              <w:rPr>
                <w:lang w:eastAsia="ja-JP"/>
              </w:rPr>
              <w:t>50, 100</w:t>
            </w:r>
          </w:p>
        </w:tc>
        <w:tc>
          <w:tcPr>
            <w:tcW w:w="233" w:type="pct"/>
            <w:tcBorders>
              <w:top w:val="single" w:sz="6" w:space="0" w:color="auto"/>
              <w:left w:val="single" w:sz="6" w:space="0" w:color="auto"/>
              <w:bottom w:val="single" w:sz="4" w:space="0" w:color="auto"/>
              <w:right w:val="single" w:sz="6" w:space="0" w:color="auto"/>
            </w:tcBorders>
            <w:hideMark/>
          </w:tcPr>
          <w:p w14:paraId="6351BE1F"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4" w:space="0" w:color="auto"/>
              <w:right w:val="single" w:sz="6" w:space="0" w:color="auto"/>
            </w:tcBorders>
            <w:hideMark/>
          </w:tcPr>
          <w:p w14:paraId="51F790F0"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218033B0"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4E4B9B03" w14:textId="77777777" w:rsidR="003A36CA" w:rsidRPr="005259D7" w:rsidRDefault="003A36CA" w:rsidP="005B2BC8">
            <w:pPr>
              <w:pStyle w:val="TAC"/>
              <w:rPr>
                <w:lang w:eastAsia="ja-JP"/>
              </w:rPr>
            </w:pPr>
            <w:r w:rsidRPr="005259D7">
              <w:rPr>
                <w:lang w:eastAsia="ja-JP"/>
              </w:rPr>
              <w:t>100</w:t>
            </w:r>
          </w:p>
        </w:tc>
        <w:tc>
          <w:tcPr>
            <w:tcW w:w="277" w:type="pct"/>
            <w:tcBorders>
              <w:top w:val="single" w:sz="6" w:space="0" w:color="auto"/>
              <w:left w:val="single" w:sz="6" w:space="0" w:color="auto"/>
              <w:bottom w:val="single" w:sz="4" w:space="0" w:color="auto"/>
              <w:right w:val="single" w:sz="6" w:space="0" w:color="auto"/>
            </w:tcBorders>
            <w:hideMark/>
          </w:tcPr>
          <w:p w14:paraId="4586A525"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597A5B39"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4" w:space="0" w:color="auto"/>
              <w:right w:val="single" w:sz="6" w:space="0" w:color="auto"/>
            </w:tcBorders>
            <w:hideMark/>
          </w:tcPr>
          <w:p w14:paraId="460A914B"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tcPr>
          <w:p w14:paraId="1E74C03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FFDD86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8633DD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247F590" w14:textId="77777777" w:rsidR="003A36CA" w:rsidRPr="005259D7" w:rsidRDefault="003A36CA" w:rsidP="005B2BC8">
            <w:pPr>
              <w:pStyle w:val="TAC"/>
              <w:rPr>
                <w:lang w:eastAsia="ja-JP"/>
              </w:rPr>
            </w:pPr>
          </w:p>
        </w:tc>
        <w:tc>
          <w:tcPr>
            <w:tcW w:w="412" w:type="pct"/>
            <w:tcBorders>
              <w:top w:val="single" w:sz="6" w:space="0" w:color="auto"/>
              <w:left w:val="single" w:sz="6" w:space="0" w:color="auto"/>
              <w:bottom w:val="single" w:sz="4" w:space="0" w:color="auto"/>
              <w:right w:val="single" w:sz="6" w:space="0" w:color="auto"/>
            </w:tcBorders>
            <w:hideMark/>
          </w:tcPr>
          <w:p w14:paraId="3DA45F58" w14:textId="77777777" w:rsidR="003A36CA" w:rsidRPr="005259D7" w:rsidRDefault="003A36CA" w:rsidP="005B2BC8">
            <w:pPr>
              <w:pStyle w:val="TAC"/>
              <w:rPr>
                <w:lang w:eastAsia="ja-JP"/>
              </w:rPr>
            </w:pPr>
            <w:r w:rsidRPr="005259D7">
              <w:rPr>
                <w:lang w:eastAsia="ja-JP"/>
              </w:rPr>
              <w:t>800</w:t>
            </w:r>
          </w:p>
        </w:tc>
        <w:tc>
          <w:tcPr>
            <w:tcW w:w="232" w:type="pct"/>
            <w:tcBorders>
              <w:top w:val="single" w:sz="6" w:space="0" w:color="auto"/>
              <w:left w:val="single" w:sz="6" w:space="0" w:color="auto"/>
              <w:bottom w:val="single" w:sz="4" w:space="0" w:color="auto"/>
              <w:right w:val="single" w:sz="4" w:space="0" w:color="auto"/>
            </w:tcBorders>
            <w:hideMark/>
          </w:tcPr>
          <w:p w14:paraId="65EA7820" w14:textId="77777777" w:rsidR="003A36CA" w:rsidRPr="005259D7" w:rsidRDefault="003A36CA" w:rsidP="005B2BC8">
            <w:pPr>
              <w:pStyle w:val="TAC"/>
              <w:rPr>
                <w:lang w:eastAsia="ja-JP"/>
              </w:rPr>
            </w:pPr>
            <w:r w:rsidRPr="005259D7">
              <w:rPr>
                <w:lang w:eastAsia="ja-JP"/>
              </w:rPr>
              <w:t>0</w:t>
            </w:r>
          </w:p>
        </w:tc>
        <w:tc>
          <w:tcPr>
            <w:tcW w:w="466" w:type="pct"/>
            <w:tcBorders>
              <w:top w:val="nil"/>
              <w:left w:val="single" w:sz="4" w:space="0" w:color="auto"/>
              <w:bottom w:val="single" w:sz="4" w:space="0" w:color="auto"/>
              <w:right w:val="single" w:sz="4" w:space="0" w:color="auto"/>
            </w:tcBorders>
            <w:shd w:val="clear" w:color="auto" w:fill="auto"/>
            <w:hideMark/>
          </w:tcPr>
          <w:p w14:paraId="6F0F5690" w14:textId="77777777" w:rsidR="003A36CA" w:rsidRPr="005259D7" w:rsidRDefault="003A36CA" w:rsidP="005B2BC8">
            <w:pPr>
              <w:pStyle w:val="TAC"/>
              <w:rPr>
                <w:lang w:eastAsia="ja-JP"/>
              </w:rPr>
            </w:pPr>
          </w:p>
        </w:tc>
      </w:tr>
      <w:tr w:rsidR="003A36CA" w:rsidRPr="005259D7" w14:paraId="42952A3F"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61A3BC1" w14:textId="77777777" w:rsidR="003A36CA" w:rsidRPr="005259D7" w:rsidRDefault="003A36CA" w:rsidP="005B2BC8">
            <w:pPr>
              <w:pStyle w:val="TAC"/>
              <w:rPr>
                <w:lang w:eastAsia="ja-JP"/>
              </w:rPr>
            </w:pPr>
            <w:r w:rsidRPr="005259D7">
              <w:t>CA_n258B</w:t>
            </w:r>
          </w:p>
        </w:tc>
        <w:tc>
          <w:tcPr>
            <w:tcW w:w="510" w:type="pct"/>
            <w:tcBorders>
              <w:top w:val="single" w:sz="6" w:space="0" w:color="auto"/>
              <w:left w:val="single" w:sz="6" w:space="0" w:color="auto"/>
              <w:bottom w:val="single" w:sz="4" w:space="0" w:color="auto"/>
              <w:right w:val="single" w:sz="6" w:space="0" w:color="auto"/>
            </w:tcBorders>
          </w:tcPr>
          <w:p w14:paraId="77733AB8" w14:textId="77777777" w:rsidR="003A36CA" w:rsidRPr="005259D7" w:rsidRDefault="003A36CA" w:rsidP="005B2BC8">
            <w:pPr>
              <w:pStyle w:val="TAC"/>
            </w:pPr>
            <w:r w:rsidRPr="005259D7">
              <w:t>CA_n258B</w:t>
            </w:r>
          </w:p>
        </w:tc>
        <w:tc>
          <w:tcPr>
            <w:tcW w:w="322" w:type="pct"/>
            <w:tcBorders>
              <w:top w:val="single" w:sz="6" w:space="0" w:color="auto"/>
              <w:left w:val="single" w:sz="6" w:space="0" w:color="auto"/>
              <w:bottom w:val="single" w:sz="4" w:space="0" w:color="auto"/>
              <w:right w:val="single" w:sz="6" w:space="0" w:color="auto"/>
            </w:tcBorders>
          </w:tcPr>
          <w:p w14:paraId="1AA09C5B"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1E9B1E1C"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3FDEE3D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4D7E73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9CD9AE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FBC175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DD81769"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606D09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E7DFD1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2631DF7"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F8178E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5090106"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257936B9"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6350E21"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C6BE74C" w14:textId="77777777" w:rsidR="003A36CA" w:rsidRPr="005259D7" w:rsidRDefault="003A36CA" w:rsidP="005B2BC8">
            <w:pPr>
              <w:pStyle w:val="TAC"/>
              <w:rPr>
                <w:lang w:eastAsia="ja-JP"/>
              </w:rPr>
            </w:pPr>
            <w:r w:rsidRPr="005259D7">
              <w:rPr>
                <w:lang w:eastAsia="ja-JP"/>
              </w:rPr>
              <w:t>1</w:t>
            </w:r>
          </w:p>
        </w:tc>
      </w:tr>
      <w:tr w:rsidR="003A36CA" w:rsidRPr="005259D7" w14:paraId="4AB47AED"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F829258" w14:textId="77777777" w:rsidR="003A36CA" w:rsidRPr="005259D7" w:rsidRDefault="003A36CA" w:rsidP="005B2BC8">
            <w:pPr>
              <w:pStyle w:val="TAC"/>
              <w:rPr>
                <w:lang w:eastAsia="ja-JP"/>
              </w:rPr>
            </w:pPr>
            <w:r w:rsidRPr="005259D7">
              <w:t>CA_n258C</w:t>
            </w:r>
          </w:p>
        </w:tc>
        <w:tc>
          <w:tcPr>
            <w:tcW w:w="510" w:type="pct"/>
            <w:tcBorders>
              <w:top w:val="single" w:sz="6" w:space="0" w:color="auto"/>
              <w:left w:val="single" w:sz="6" w:space="0" w:color="auto"/>
              <w:bottom w:val="single" w:sz="4" w:space="0" w:color="auto"/>
              <w:right w:val="single" w:sz="6" w:space="0" w:color="auto"/>
            </w:tcBorders>
          </w:tcPr>
          <w:p w14:paraId="7F35238A" w14:textId="77777777" w:rsidR="003A36CA" w:rsidRPr="005259D7" w:rsidRDefault="003A36CA" w:rsidP="005B2BC8">
            <w:pPr>
              <w:pStyle w:val="TAC"/>
            </w:pPr>
            <w:r w:rsidRPr="005259D7">
              <w:t>CA_n258B</w:t>
            </w:r>
            <w:r>
              <w:rPr>
                <w:lang w:eastAsia="zh-CN"/>
              </w:rPr>
              <w:t xml:space="preserve"> </w:t>
            </w:r>
          </w:p>
        </w:tc>
        <w:tc>
          <w:tcPr>
            <w:tcW w:w="322" w:type="pct"/>
            <w:tcBorders>
              <w:top w:val="single" w:sz="6" w:space="0" w:color="auto"/>
              <w:left w:val="single" w:sz="6" w:space="0" w:color="auto"/>
              <w:bottom w:val="single" w:sz="4" w:space="0" w:color="auto"/>
              <w:right w:val="single" w:sz="6" w:space="0" w:color="auto"/>
            </w:tcBorders>
          </w:tcPr>
          <w:p w14:paraId="34A162CA"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2E57AA63"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74306AFC"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0085294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F8D59A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CB4C20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D8500B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2785C9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85FCD5"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5412C5A"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04F62A4"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08827A3"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2656E01" w14:textId="77777777" w:rsidR="003A36CA" w:rsidRPr="005259D7" w:rsidRDefault="003A36CA" w:rsidP="005B2BC8">
            <w:pPr>
              <w:pStyle w:val="TAC"/>
              <w:rPr>
                <w:lang w:eastAsia="ja-JP"/>
              </w:rPr>
            </w:pPr>
            <w:r w:rsidRPr="005259D7">
              <w:t>1200</w:t>
            </w:r>
          </w:p>
        </w:tc>
        <w:tc>
          <w:tcPr>
            <w:tcW w:w="232" w:type="pct"/>
            <w:tcBorders>
              <w:top w:val="single" w:sz="6" w:space="0" w:color="auto"/>
              <w:left w:val="single" w:sz="6" w:space="0" w:color="auto"/>
              <w:bottom w:val="single" w:sz="4" w:space="0" w:color="auto"/>
              <w:right w:val="single" w:sz="4" w:space="0" w:color="auto"/>
            </w:tcBorders>
          </w:tcPr>
          <w:p w14:paraId="383A1BBE"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284719C6" w14:textId="77777777" w:rsidR="003A36CA" w:rsidRPr="005259D7" w:rsidRDefault="003A36CA" w:rsidP="005B2BC8">
            <w:pPr>
              <w:pStyle w:val="TAC"/>
              <w:rPr>
                <w:lang w:eastAsia="ja-JP"/>
              </w:rPr>
            </w:pPr>
          </w:p>
        </w:tc>
      </w:tr>
      <w:tr w:rsidR="003A36CA" w:rsidRPr="005259D7" w14:paraId="1C827DB0"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8DCA035" w14:textId="77777777" w:rsidR="003A36CA" w:rsidRPr="005259D7" w:rsidRDefault="003A36CA" w:rsidP="005B2BC8">
            <w:pPr>
              <w:pStyle w:val="TAC"/>
              <w:rPr>
                <w:lang w:eastAsia="ja-JP"/>
              </w:rPr>
            </w:pPr>
            <w:r w:rsidRPr="005259D7">
              <w:t>CA_n258D</w:t>
            </w:r>
          </w:p>
        </w:tc>
        <w:tc>
          <w:tcPr>
            <w:tcW w:w="510" w:type="pct"/>
            <w:tcBorders>
              <w:top w:val="single" w:sz="6" w:space="0" w:color="auto"/>
              <w:left w:val="single" w:sz="6" w:space="0" w:color="auto"/>
              <w:bottom w:val="single" w:sz="4" w:space="0" w:color="auto"/>
              <w:right w:val="single" w:sz="6" w:space="0" w:color="auto"/>
            </w:tcBorders>
          </w:tcPr>
          <w:p w14:paraId="12FAB705" w14:textId="77777777" w:rsidR="003A36CA" w:rsidRPr="005259D7" w:rsidRDefault="003A36CA" w:rsidP="005B2BC8">
            <w:pPr>
              <w:pStyle w:val="TAC"/>
            </w:pPr>
            <w:r w:rsidRPr="005259D7">
              <w:t>CA_n258D</w:t>
            </w:r>
          </w:p>
        </w:tc>
        <w:tc>
          <w:tcPr>
            <w:tcW w:w="322" w:type="pct"/>
            <w:tcBorders>
              <w:top w:val="single" w:sz="6" w:space="0" w:color="auto"/>
              <w:left w:val="single" w:sz="6" w:space="0" w:color="auto"/>
              <w:bottom w:val="single" w:sz="4" w:space="0" w:color="auto"/>
              <w:right w:val="single" w:sz="6" w:space="0" w:color="auto"/>
            </w:tcBorders>
          </w:tcPr>
          <w:p w14:paraId="374C0346"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7A2660B4"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2D58D62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41C33E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900761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1C03C2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6CFB904"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9F9D88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0F543B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C335037"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5799498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EA6FAD7"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6F1DD6D"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17C877D7"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00AA3366" w14:textId="77777777" w:rsidR="003A36CA" w:rsidRPr="005259D7" w:rsidRDefault="003A36CA" w:rsidP="005B2BC8">
            <w:pPr>
              <w:pStyle w:val="TAC"/>
              <w:rPr>
                <w:lang w:eastAsia="ja-JP"/>
              </w:rPr>
            </w:pPr>
            <w:r w:rsidRPr="005259D7">
              <w:rPr>
                <w:lang w:eastAsia="ja-JP"/>
              </w:rPr>
              <w:t>2</w:t>
            </w:r>
          </w:p>
        </w:tc>
      </w:tr>
      <w:tr w:rsidR="003A36CA" w:rsidRPr="005259D7" w14:paraId="2143CA56"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51C942A" w14:textId="77777777" w:rsidR="003A36CA" w:rsidRPr="005259D7" w:rsidRDefault="003A36CA" w:rsidP="005B2BC8">
            <w:pPr>
              <w:pStyle w:val="TAC"/>
              <w:rPr>
                <w:lang w:eastAsia="ja-JP"/>
              </w:rPr>
            </w:pPr>
            <w:r w:rsidRPr="005259D7">
              <w:t>CA_n258E</w:t>
            </w:r>
          </w:p>
        </w:tc>
        <w:tc>
          <w:tcPr>
            <w:tcW w:w="510" w:type="pct"/>
            <w:tcBorders>
              <w:top w:val="single" w:sz="6" w:space="0" w:color="auto"/>
              <w:left w:val="single" w:sz="6" w:space="0" w:color="auto"/>
              <w:bottom w:val="single" w:sz="4" w:space="0" w:color="auto"/>
              <w:right w:val="single" w:sz="6" w:space="0" w:color="auto"/>
            </w:tcBorders>
          </w:tcPr>
          <w:p w14:paraId="250CD9A1" w14:textId="0B68D532" w:rsidR="003A36CA" w:rsidRPr="005259D7" w:rsidRDefault="003A36CA" w:rsidP="005B2BC8">
            <w:pPr>
              <w:pStyle w:val="TAC"/>
            </w:pPr>
            <w:r w:rsidRPr="005259D7">
              <w:t>CA_n258D</w:t>
            </w:r>
            <w:r>
              <w:t>/E</w:t>
            </w:r>
          </w:p>
        </w:tc>
        <w:tc>
          <w:tcPr>
            <w:tcW w:w="322" w:type="pct"/>
            <w:tcBorders>
              <w:top w:val="single" w:sz="6" w:space="0" w:color="auto"/>
              <w:left w:val="single" w:sz="6" w:space="0" w:color="auto"/>
              <w:bottom w:val="single" w:sz="4" w:space="0" w:color="auto"/>
              <w:right w:val="single" w:sz="6" w:space="0" w:color="auto"/>
            </w:tcBorders>
          </w:tcPr>
          <w:p w14:paraId="7905B819"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B748347"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6FDD1FB8"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1116C97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23B71D6"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D8ADA8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2EE91A9"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556DCB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05DDD35"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BFBD860"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7A8B57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E466F3F"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0F2695A3"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56474835"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7AA09BA" w14:textId="77777777" w:rsidR="003A36CA" w:rsidRPr="005259D7" w:rsidRDefault="003A36CA" w:rsidP="005B2BC8">
            <w:pPr>
              <w:pStyle w:val="TAC"/>
              <w:rPr>
                <w:lang w:eastAsia="ja-JP"/>
              </w:rPr>
            </w:pPr>
          </w:p>
        </w:tc>
      </w:tr>
      <w:tr w:rsidR="003A36CA" w:rsidRPr="005259D7" w14:paraId="0EAB418C"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0B60DB3" w14:textId="77777777" w:rsidR="003A36CA" w:rsidRPr="005259D7" w:rsidRDefault="003A36CA" w:rsidP="005B2BC8">
            <w:pPr>
              <w:pStyle w:val="TAC"/>
              <w:rPr>
                <w:lang w:eastAsia="ja-JP"/>
              </w:rPr>
            </w:pPr>
            <w:r w:rsidRPr="005259D7">
              <w:t>CA_n258F</w:t>
            </w:r>
          </w:p>
        </w:tc>
        <w:tc>
          <w:tcPr>
            <w:tcW w:w="510" w:type="pct"/>
            <w:tcBorders>
              <w:top w:val="single" w:sz="6" w:space="0" w:color="auto"/>
              <w:left w:val="single" w:sz="6" w:space="0" w:color="auto"/>
              <w:bottom w:val="single" w:sz="4" w:space="0" w:color="auto"/>
              <w:right w:val="single" w:sz="6" w:space="0" w:color="auto"/>
            </w:tcBorders>
          </w:tcPr>
          <w:p w14:paraId="7F2A8FF7" w14:textId="58B77807" w:rsidR="003A36CA" w:rsidRPr="005259D7" w:rsidRDefault="003A36CA" w:rsidP="005B2BC8">
            <w:pPr>
              <w:pStyle w:val="TAC"/>
            </w:pPr>
            <w:r w:rsidRPr="005259D7">
              <w:rPr>
                <w:lang w:val="es-US"/>
              </w:rPr>
              <w:t>CA_n258D</w:t>
            </w:r>
            <w:r>
              <w:rPr>
                <w:lang w:val="es-US"/>
              </w:rPr>
              <w:t>/E/F</w:t>
            </w:r>
          </w:p>
        </w:tc>
        <w:tc>
          <w:tcPr>
            <w:tcW w:w="322" w:type="pct"/>
            <w:tcBorders>
              <w:top w:val="single" w:sz="6" w:space="0" w:color="auto"/>
              <w:left w:val="single" w:sz="6" w:space="0" w:color="auto"/>
              <w:bottom w:val="single" w:sz="4" w:space="0" w:color="auto"/>
              <w:right w:val="single" w:sz="6" w:space="0" w:color="auto"/>
            </w:tcBorders>
          </w:tcPr>
          <w:p w14:paraId="1EE1F43D"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5D63853A"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4DFADD55"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2C09E8DC"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133717BE"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396830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02C92F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90D9EE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A9714F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10B027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E699F4A"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510A57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AA975F3"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521EE303"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5F7CE1F" w14:textId="77777777" w:rsidR="003A36CA" w:rsidRPr="005259D7" w:rsidRDefault="003A36CA" w:rsidP="005B2BC8">
            <w:pPr>
              <w:pStyle w:val="TAC"/>
              <w:rPr>
                <w:lang w:eastAsia="ja-JP"/>
              </w:rPr>
            </w:pPr>
          </w:p>
        </w:tc>
      </w:tr>
      <w:tr w:rsidR="003A36CA" w:rsidRPr="005259D7" w14:paraId="29A2265D"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AFE59DF" w14:textId="77777777" w:rsidR="003A36CA" w:rsidRPr="005259D7" w:rsidRDefault="003A36CA" w:rsidP="005B2BC8">
            <w:pPr>
              <w:pStyle w:val="TAC"/>
              <w:rPr>
                <w:lang w:eastAsia="ja-JP"/>
              </w:rPr>
            </w:pPr>
            <w:r w:rsidRPr="005259D7">
              <w:t>CA_n258G</w:t>
            </w:r>
          </w:p>
        </w:tc>
        <w:tc>
          <w:tcPr>
            <w:tcW w:w="510" w:type="pct"/>
            <w:tcBorders>
              <w:top w:val="single" w:sz="6" w:space="0" w:color="auto"/>
              <w:left w:val="single" w:sz="6" w:space="0" w:color="auto"/>
              <w:bottom w:val="single" w:sz="4" w:space="0" w:color="auto"/>
              <w:right w:val="single" w:sz="6" w:space="0" w:color="auto"/>
            </w:tcBorders>
          </w:tcPr>
          <w:p w14:paraId="6ACA9AD3" w14:textId="77777777" w:rsidR="003A36CA" w:rsidRPr="005259D7" w:rsidRDefault="003A36CA" w:rsidP="005B2BC8">
            <w:pPr>
              <w:pStyle w:val="TAC"/>
            </w:pPr>
            <w:r w:rsidRPr="005259D7">
              <w:t>CA_n258G</w:t>
            </w:r>
          </w:p>
        </w:tc>
        <w:tc>
          <w:tcPr>
            <w:tcW w:w="322" w:type="pct"/>
            <w:tcBorders>
              <w:top w:val="single" w:sz="6" w:space="0" w:color="auto"/>
              <w:left w:val="single" w:sz="6" w:space="0" w:color="auto"/>
              <w:bottom w:val="single" w:sz="4" w:space="0" w:color="auto"/>
              <w:right w:val="single" w:sz="6" w:space="0" w:color="auto"/>
            </w:tcBorders>
          </w:tcPr>
          <w:p w14:paraId="79A2702F"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7B6ABB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5E57F7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56D93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D89BB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6DA181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DBF491"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C4224F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090B36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A3E6B21"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7A0912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5EC650D"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8ED50D4"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2342BC32"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23A8236" w14:textId="77777777" w:rsidR="003A36CA" w:rsidRPr="005259D7" w:rsidRDefault="003A36CA" w:rsidP="005B2BC8">
            <w:pPr>
              <w:pStyle w:val="TAC"/>
              <w:rPr>
                <w:lang w:eastAsia="ja-JP"/>
              </w:rPr>
            </w:pPr>
            <w:r w:rsidRPr="005259D7">
              <w:rPr>
                <w:lang w:eastAsia="ja-JP"/>
              </w:rPr>
              <w:t>3</w:t>
            </w:r>
          </w:p>
        </w:tc>
      </w:tr>
      <w:tr w:rsidR="003A36CA" w:rsidRPr="005259D7" w14:paraId="668D216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CA681F8" w14:textId="77777777" w:rsidR="003A36CA" w:rsidRPr="005259D7" w:rsidRDefault="003A36CA" w:rsidP="005B2BC8">
            <w:pPr>
              <w:pStyle w:val="TAC"/>
              <w:rPr>
                <w:lang w:eastAsia="ja-JP"/>
              </w:rPr>
            </w:pPr>
            <w:r w:rsidRPr="005259D7">
              <w:t>CA_n258H</w:t>
            </w:r>
          </w:p>
        </w:tc>
        <w:tc>
          <w:tcPr>
            <w:tcW w:w="510" w:type="pct"/>
            <w:tcBorders>
              <w:top w:val="single" w:sz="6" w:space="0" w:color="auto"/>
              <w:left w:val="single" w:sz="6" w:space="0" w:color="auto"/>
              <w:bottom w:val="single" w:sz="4" w:space="0" w:color="auto"/>
              <w:right w:val="single" w:sz="6" w:space="0" w:color="auto"/>
            </w:tcBorders>
          </w:tcPr>
          <w:p w14:paraId="45752F19" w14:textId="25CB666D" w:rsidR="003A36CA" w:rsidRPr="005259D7" w:rsidRDefault="003A36CA" w:rsidP="005B2BC8">
            <w:pPr>
              <w:pStyle w:val="TAC"/>
            </w:pPr>
            <w:r w:rsidRPr="005259D7">
              <w:t>CA_n258G</w:t>
            </w:r>
            <w:r>
              <w:t>/H</w:t>
            </w:r>
          </w:p>
        </w:tc>
        <w:tc>
          <w:tcPr>
            <w:tcW w:w="322" w:type="pct"/>
            <w:tcBorders>
              <w:top w:val="single" w:sz="6" w:space="0" w:color="auto"/>
              <w:left w:val="single" w:sz="6" w:space="0" w:color="auto"/>
              <w:bottom w:val="single" w:sz="4" w:space="0" w:color="auto"/>
              <w:right w:val="single" w:sz="6" w:space="0" w:color="auto"/>
            </w:tcBorders>
          </w:tcPr>
          <w:p w14:paraId="3B9CA720"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3C456B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E3E4C2C"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6FCEA3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FB2C6C1"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87FB47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3B8868"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4ECE0B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E7490C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8E3487C"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0260923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DD71C28"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05FF6E3" w14:textId="77777777" w:rsidR="003A36CA" w:rsidRPr="005259D7" w:rsidRDefault="003A36CA" w:rsidP="005B2BC8">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0C8F3078"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C432270" w14:textId="77777777" w:rsidR="003A36CA" w:rsidRPr="005259D7" w:rsidRDefault="003A36CA" w:rsidP="005B2BC8">
            <w:pPr>
              <w:pStyle w:val="TAC"/>
              <w:rPr>
                <w:lang w:eastAsia="ja-JP"/>
              </w:rPr>
            </w:pPr>
          </w:p>
        </w:tc>
      </w:tr>
      <w:tr w:rsidR="003A36CA" w:rsidRPr="005259D7" w14:paraId="7DA41610"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F46D929" w14:textId="77777777" w:rsidR="003A36CA" w:rsidRPr="005259D7" w:rsidRDefault="003A36CA" w:rsidP="005B2BC8">
            <w:pPr>
              <w:pStyle w:val="TAC"/>
              <w:rPr>
                <w:lang w:eastAsia="ja-JP"/>
              </w:rPr>
            </w:pPr>
            <w:r w:rsidRPr="005259D7">
              <w:t>CA_n258I</w:t>
            </w:r>
          </w:p>
        </w:tc>
        <w:tc>
          <w:tcPr>
            <w:tcW w:w="510" w:type="pct"/>
            <w:tcBorders>
              <w:top w:val="single" w:sz="6" w:space="0" w:color="auto"/>
              <w:left w:val="single" w:sz="6" w:space="0" w:color="auto"/>
              <w:bottom w:val="single" w:sz="4" w:space="0" w:color="auto"/>
              <w:right w:val="single" w:sz="6" w:space="0" w:color="auto"/>
            </w:tcBorders>
          </w:tcPr>
          <w:p w14:paraId="4FD303BC" w14:textId="7FE74FF7" w:rsidR="003A36CA" w:rsidRPr="005259D7" w:rsidRDefault="003A36CA" w:rsidP="005B2BC8">
            <w:pPr>
              <w:pStyle w:val="TAC"/>
            </w:pPr>
            <w:r w:rsidRPr="005259D7">
              <w:t>CA_n258G</w:t>
            </w:r>
            <w:r>
              <w:t>/H/I</w:t>
            </w:r>
          </w:p>
        </w:tc>
        <w:tc>
          <w:tcPr>
            <w:tcW w:w="322" w:type="pct"/>
            <w:tcBorders>
              <w:top w:val="single" w:sz="6" w:space="0" w:color="auto"/>
              <w:left w:val="single" w:sz="6" w:space="0" w:color="auto"/>
              <w:bottom w:val="single" w:sz="4" w:space="0" w:color="auto"/>
              <w:right w:val="single" w:sz="6" w:space="0" w:color="auto"/>
            </w:tcBorders>
          </w:tcPr>
          <w:p w14:paraId="6D432F31"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5765A38"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86FF41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9F38606"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E695716"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A3EEF1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B660D42"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5176BA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89B4D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3EC824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34E277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84D0C58"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1EDF7F70"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7F289BA3"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3E7C602" w14:textId="77777777" w:rsidR="003A36CA" w:rsidRPr="005259D7" w:rsidRDefault="003A36CA" w:rsidP="005B2BC8">
            <w:pPr>
              <w:pStyle w:val="TAC"/>
              <w:rPr>
                <w:lang w:eastAsia="ja-JP"/>
              </w:rPr>
            </w:pPr>
          </w:p>
        </w:tc>
      </w:tr>
      <w:tr w:rsidR="003A36CA" w:rsidRPr="005259D7" w14:paraId="7143F4F3"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AEF4DC4" w14:textId="77777777" w:rsidR="003A36CA" w:rsidRPr="005259D7" w:rsidRDefault="003A36CA" w:rsidP="005B2BC8">
            <w:pPr>
              <w:pStyle w:val="TAC"/>
              <w:rPr>
                <w:lang w:eastAsia="ja-JP"/>
              </w:rPr>
            </w:pPr>
            <w:r w:rsidRPr="005259D7">
              <w:t>CA_n258J</w:t>
            </w:r>
          </w:p>
        </w:tc>
        <w:tc>
          <w:tcPr>
            <w:tcW w:w="510" w:type="pct"/>
            <w:tcBorders>
              <w:top w:val="single" w:sz="6" w:space="0" w:color="auto"/>
              <w:left w:val="single" w:sz="6" w:space="0" w:color="auto"/>
              <w:bottom w:val="single" w:sz="4" w:space="0" w:color="auto"/>
              <w:right w:val="single" w:sz="6" w:space="0" w:color="auto"/>
            </w:tcBorders>
          </w:tcPr>
          <w:p w14:paraId="278155DB" w14:textId="2BB74379" w:rsidR="003A36CA" w:rsidRPr="005259D7" w:rsidRDefault="003A36CA" w:rsidP="005B2BC8">
            <w:pPr>
              <w:pStyle w:val="TAC"/>
            </w:pPr>
            <w:r w:rsidRPr="005259D7">
              <w:t>CA_n258G</w:t>
            </w:r>
            <w:r>
              <w:t>/H/I/J</w:t>
            </w:r>
          </w:p>
        </w:tc>
        <w:tc>
          <w:tcPr>
            <w:tcW w:w="322" w:type="pct"/>
            <w:tcBorders>
              <w:top w:val="single" w:sz="6" w:space="0" w:color="auto"/>
              <w:left w:val="single" w:sz="6" w:space="0" w:color="auto"/>
              <w:bottom w:val="single" w:sz="4" w:space="0" w:color="auto"/>
              <w:right w:val="single" w:sz="6" w:space="0" w:color="auto"/>
            </w:tcBorders>
          </w:tcPr>
          <w:p w14:paraId="27C76C1B"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88B0E78"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9B6D015"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559A232"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AB06003"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B6012B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FBA6566"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CD0C40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FFC6547"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0C64BDB"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2258DC2A"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602F54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A894DBB" w14:textId="77777777" w:rsidR="003A36CA" w:rsidRPr="005259D7" w:rsidRDefault="003A36CA" w:rsidP="005B2BC8">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0077F91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59ADE04" w14:textId="77777777" w:rsidR="003A36CA" w:rsidRPr="005259D7" w:rsidRDefault="003A36CA" w:rsidP="005B2BC8">
            <w:pPr>
              <w:pStyle w:val="TAC"/>
              <w:rPr>
                <w:lang w:eastAsia="ja-JP"/>
              </w:rPr>
            </w:pPr>
          </w:p>
        </w:tc>
      </w:tr>
      <w:tr w:rsidR="003A36CA" w:rsidRPr="005259D7" w14:paraId="20ED001C"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7190E24" w14:textId="77777777" w:rsidR="003A36CA" w:rsidRPr="005259D7" w:rsidRDefault="003A36CA" w:rsidP="005B2BC8">
            <w:pPr>
              <w:pStyle w:val="TAC"/>
              <w:rPr>
                <w:lang w:eastAsia="ja-JP"/>
              </w:rPr>
            </w:pPr>
            <w:r w:rsidRPr="005259D7">
              <w:t>CA_n258K</w:t>
            </w:r>
          </w:p>
        </w:tc>
        <w:tc>
          <w:tcPr>
            <w:tcW w:w="510" w:type="pct"/>
            <w:tcBorders>
              <w:top w:val="single" w:sz="6" w:space="0" w:color="auto"/>
              <w:left w:val="single" w:sz="6" w:space="0" w:color="auto"/>
              <w:bottom w:val="single" w:sz="4" w:space="0" w:color="auto"/>
              <w:right w:val="single" w:sz="6" w:space="0" w:color="auto"/>
            </w:tcBorders>
          </w:tcPr>
          <w:p w14:paraId="3CF2A6B9" w14:textId="45DFF2C5" w:rsidR="003A36CA" w:rsidRPr="005259D7" w:rsidRDefault="003A36CA" w:rsidP="005B2BC8">
            <w:pPr>
              <w:pStyle w:val="TAC"/>
            </w:pPr>
            <w:r w:rsidRPr="005259D7">
              <w:t>CA_n258G</w:t>
            </w:r>
            <w:r>
              <w:t>/H/I/J/K</w:t>
            </w:r>
          </w:p>
        </w:tc>
        <w:tc>
          <w:tcPr>
            <w:tcW w:w="322" w:type="pct"/>
            <w:tcBorders>
              <w:top w:val="single" w:sz="6" w:space="0" w:color="auto"/>
              <w:left w:val="single" w:sz="6" w:space="0" w:color="auto"/>
              <w:bottom w:val="single" w:sz="4" w:space="0" w:color="auto"/>
              <w:right w:val="single" w:sz="6" w:space="0" w:color="auto"/>
            </w:tcBorders>
          </w:tcPr>
          <w:p w14:paraId="43F2CFD0"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51B38C6"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05DF872"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010F23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5285EA1"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8C300A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BFC2C88"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445238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B713F9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2A0A718"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837228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6338015"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30C5A1F0"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28E234DA"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9125FAC" w14:textId="77777777" w:rsidR="003A36CA" w:rsidRPr="005259D7" w:rsidRDefault="003A36CA" w:rsidP="005B2BC8">
            <w:pPr>
              <w:pStyle w:val="TAC"/>
              <w:rPr>
                <w:lang w:eastAsia="ja-JP"/>
              </w:rPr>
            </w:pPr>
          </w:p>
        </w:tc>
      </w:tr>
      <w:tr w:rsidR="003A36CA" w:rsidRPr="005259D7" w14:paraId="30FD35FC"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F29F59C" w14:textId="77777777" w:rsidR="003A36CA" w:rsidRPr="005259D7" w:rsidRDefault="003A36CA" w:rsidP="005B2BC8">
            <w:pPr>
              <w:pStyle w:val="TAC"/>
              <w:rPr>
                <w:lang w:eastAsia="ja-JP"/>
              </w:rPr>
            </w:pPr>
            <w:r w:rsidRPr="005259D7">
              <w:t>CA_n258L</w:t>
            </w:r>
          </w:p>
        </w:tc>
        <w:tc>
          <w:tcPr>
            <w:tcW w:w="510" w:type="pct"/>
            <w:tcBorders>
              <w:top w:val="single" w:sz="6" w:space="0" w:color="auto"/>
              <w:left w:val="single" w:sz="6" w:space="0" w:color="auto"/>
              <w:bottom w:val="single" w:sz="4" w:space="0" w:color="auto"/>
              <w:right w:val="single" w:sz="6" w:space="0" w:color="auto"/>
            </w:tcBorders>
          </w:tcPr>
          <w:p w14:paraId="6103365B" w14:textId="62418D30" w:rsidR="003A36CA" w:rsidRPr="005259D7" w:rsidRDefault="003A36CA" w:rsidP="005B2BC8">
            <w:pPr>
              <w:pStyle w:val="TAC"/>
            </w:pPr>
            <w:r w:rsidRPr="005259D7">
              <w:t>CA_n258G</w:t>
            </w:r>
            <w:r>
              <w:t>/H/I/J/K/L</w:t>
            </w:r>
          </w:p>
        </w:tc>
        <w:tc>
          <w:tcPr>
            <w:tcW w:w="322" w:type="pct"/>
            <w:tcBorders>
              <w:top w:val="single" w:sz="6" w:space="0" w:color="auto"/>
              <w:left w:val="single" w:sz="6" w:space="0" w:color="auto"/>
              <w:bottom w:val="single" w:sz="4" w:space="0" w:color="auto"/>
              <w:right w:val="single" w:sz="6" w:space="0" w:color="auto"/>
            </w:tcBorders>
          </w:tcPr>
          <w:p w14:paraId="53491EA5"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72974C3"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C7127FE"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C181C3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3FFDEEC"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7A17D541"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F5D106D"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04C228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D480E8"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A62408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6651C1B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981B1C4"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2F8DAB0F" w14:textId="77777777" w:rsidR="003A36CA" w:rsidRPr="005259D7" w:rsidRDefault="003A36CA" w:rsidP="005B2BC8">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68E825C7"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CFE4080" w14:textId="77777777" w:rsidR="003A36CA" w:rsidRPr="005259D7" w:rsidRDefault="003A36CA" w:rsidP="005B2BC8">
            <w:pPr>
              <w:pStyle w:val="TAC"/>
              <w:rPr>
                <w:lang w:eastAsia="ja-JP"/>
              </w:rPr>
            </w:pPr>
          </w:p>
        </w:tc>
      </w:tr>
      <w:tr w:rsidR="003A36CA" w:rsidRPr="005259D7" w14:paraId="590A6243"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D0CC2F5" w14:textId="77777777" w:rsidR="003A36CA" w:rsidRPr="005259D7" w:rsidRDefault="003A36CA" w:rsidP="005B2BC8">
            <w:pPr>
              <w:pStyle w:val="TAC"/>
              <w:rPr>
                <w:lang w:eastAsia="ja-JP"/>
              </w:rPr>
            </w:pPr>
            <w:r w:rsidRPr="005259D7">
              <w:t>CA_n258M</w:t>
            </w:r>
          </w:p>
        </w:tc>
        <w:tc>
          <w:tcPr>
            <w:tcW w:w="510" w:type="pct"/>
            <w:tcBorders>
              <w:top w:val="single" w:sz="6" w:space="0" w:color="auto"/>
              <w:left w:val="single" w:sz="6" w:space="0" w:color="auto"/>
              <w:bottom w:val="single" w:sz="4" w:space="0" w:color="auto"/>
              <w:right w:val="single" w:sz="6" w:space="0" w:color="auto"/>
            </w:tcBorders>
          </w:tcPr>
          <w:p w14:paraId="5756960A" w14:textId="6E74C130" w:rsidR="003A36CA" w:rsidRPr="00004896" w:rsidRDefault="003A36CA" w:rsidP="005B2BC8">
            <w:pPr>
              <w:pStyle w:val="TAC"/>
              <w:rPr>
                <w:lang w:val="sv-SE"/>
              </w:rPr>
            </w:pPr>
            <w:r w:rsidRPr="00004896">
              <w:rPr>
                <w:lang w:val="sv-SE"/>
              </w:rPr>
              <w:t>CA_n258G/H/I/J/K/L/M</w:t>
            </w:r>
          </w:p>
        </w:tc>
        <w:tc>
          <w:tcPr>
            <w:tcW w:w="322" w:type="pct"/>
            <w:tcBorders>
              <w:top w:val="single" w:sz="6" w:space="0" w:color="auto"/>
              <w:left w:val="single" w:sz="6" w:space="0" w:color="auto"/>
              <w:bottom w:val="single" w:sz="4" w:space="0" w:color="auto"/>
              <w:right w:val="single" w:sz="6" w:space="0" w:color="auto"/>
            </w:tcBorders>
          </w:tcPr>
          <w:p w14:paraId="2FC6E197"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BC91D2B"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D70E71D"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F5F4457"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4CD7A60"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79DC744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96521CF"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7CEB23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F984578"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FADE3BB"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4D0686A7"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E68891E"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B60EC35"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052A2D1"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6D3D058A" w14:textId="77777777" w:rsidR="003A36CA" w:rsidRPr="005259D7" w:rsidRDefault="003A36CA" w:rsidP="005B2BC8">
            <w:pPr>
              <w:pStyle w:val="TAC"/>
              <w:rPr>
                <w:lang w:eastAsia="ja-JP"/>
              </w:rPr>
            </w:pPr>
          </w:p>
        </w:tc>
      </w:tr>
      <w:tr w:rsidR="003A36CA" w:rsidRPr="005259D7" w14:paraId="1F14562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E688A2A" w14:textId="77777777" w:rsidR="003A36CA" w:rsidRPr="005259D7" w:rsidRDefault="003A36CA" w:rsidP="005B2BC8">
            <w:pPr>
              <w:pStyle w:val="TAC"/>
              <w:rPr>
                <w:lang w:val="en-US" w:eastAsia="zh-CN"/>
              </w:rPr>
            </w:pPr>
            <w:r w:rsidRPr="005259D7">
              <w:rPr>
                <w:lang w:val="fr-FR"/>
              </w:rPr>
              <w:lastRenderedPageBreak/>
              <w:t>CA_n258O</w:t>
            </w:r>
          </w:p>
        </w:tc>
        <w:tc>
          <w:tcPr>
            <w:tcW w:w="510" w:type="pct"/>
            <w:tcBorders>
              <w:top w:val="single" w:sz="6" w:space="0" w:color="auto"/>
              <w:left w:val="single" w:sz="6" w:space="0" w:color="auto"/>
              <w:bottom w:val="single" w:sz="4" w:space="0" w:color="auto"/>
              <w:right w:val="single" w:sz="6" w:space="0" w:color="auto"/>
            </w:tcBorders>
          </w:tcPr>
          <w:p w14:paraId="0B8967B2" w14:textId="77777777" w:rsidR="003A36CA" w:rsidRPr="005259D7" w:rsidRDefault="003A36CA" w:rsidP="005B2BC8">
            <w:pPr>
              <w:pStyle w:val="TAC"/>
              <w:rPr>
                <w:lang w:val="en-US" w:eastAsia="zh-CN"/>
              </w:rPr>
            </w:pPr>
            <w:r w:rsidRPr="005259D7">
              <w:rPr>
                <w:lang w:val="fr-FR"/>
              </w:rPr>
              <w:t>CA_n258O</w:t>
            </w:r>
          </w:p>
        </w:tc>
        <w:tc>
          <w:tcPr>
            <w:tcW w:w="322" w:type="pct"/>
            <w:tcBorders>
              <w:top w:val="single" w:sz="6" w:space="0" w:color="auto"/>
              <w:left w:val="single" w:sz="6" w:space="0" w:color="auto"/>
              <w:bottom w:val="single" w:sz="4" w:space="0" w:color="auto"/>
              <w:right w:val="single" w:sz="6" w:space="0" w:color="auto"/>
            </w:tcBorders>
          </w:tcPr>
          <w:p w14:paraId="315BC3A6" w14:textId="77777777" w:rsidR="003A36CA" w:rsidRPr="005259D7" w:rsidRDefault="003A36CA" w:rsidP="005B2BC8">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286D82AF" w14:textId="77777777" w:rsidR="003A36CA" w:rsidRPr="005259D7" w:rsidRDefault="003A36CA" w:rsidP="005B2BC8">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0C3B431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888FF0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AC8231"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70B52B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8700F51"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E08670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3662248"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603E05B6" w14:textId="77777777" w:rsidR="003A36CA" w:rsidRPr="005259D7" w:rsidRDefault="003A36CA" w:rsidP="005B2BC8">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466E03FD"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059BD7D5" w14:textId="77777777" w:rsidR="003A36CA" w:rsidRPr="005259D7" w:rsidRDefault="003A36CA" w:rsidP="005B2BC8">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46B3AE77" w14:textId="77777777" w:rsidR="003A36CA" w:rsidRPr="005259D7" w:rsidRDefault="003A36CA" w:rsidP="005B2BC8">
            <w:pPr>
              <w:pStyle w:val="TAC"/>
              <w:rPr>
                <w:lang w:val="en-US" w:eastAsia="zh-CN"/>
              </w:rPr>
            </w:pPr>
            <w:r w:rsidRPr="005259D7">
              <w:rPr>
                <w:lang w:val="fr-FR"/>
              </w:rPr>
              <w:t>200</w:t>
            </w:r>
          </w:p>
        </w:tc>
        <w:tc>
          <w:tcPr>
            <w:tcW w:w="232" w:type="pct"/>
            <w:tcBorders>
              <w:top w:val="single" w:sz="6" w:space="0" w:color="auto"/>
              <w:left w:val="single" w:sz="6" w:space="0" w:color="auto"/>
              <w:bottom w:val="single" w:sz="4" w:space="0" w:color="auto"/>
              <w:right w:val="single" w:sz="4" w:space="0" w:color="auto"/>
            </w:tcBorders>
          </w:tcPr>
          <w:p w14:paraId="7638EBE3" w14:textId="77777777" w:rsidR="003A36CA" w:rsidRPr="005259D7" w:rsidRDefault="003A36CA" w:rsidP="005B2BC8">
            <w:pPr>
              <w:pStyle w:val="TAC"/>
              <w:rPr>
                <w:lang w:val="en-US" w:eastAsia="zh-CN"/>
              </w:rPr>
            </w:pPr>
            <w:r w:rsidRPr="005259D7">
              <w:rPr>
                <w:lang w:val="fr-FR"/>
              </w:rPr>
              <w:t>0</w:t>
            </w:r>
          </w:p>
        </w:tc>
        <w:tc>
          <w:tcPr>
            <w:tcW w:w="466" w:type="pct"/>
            <w:tcBorders>
              <w:top w:val="single" w:sz="4" w:space="0" w:color="auto"/>
              <w:left w:val="single" w:sz="4" w:space="0" w:color="auto"/>
              <w:bottom w:val="nil"/>
              <w:right w:val="single" w:sz="4" w:space="0" w:color="auto"/>
            </w:tcBorders>
            <w:shd w:val="clear" w:color="auto" w:fill="auto"/>
          </w:tcPr>
          <w:p w14:paraId="00BE4972" w14:textId="77777777" w:rsidR="003A36CA" w:rsidRPr="005259D7" w:rsidRDefault="003A36CA" w:rsidP="005B2BC8">
            <w:pPr>
              <w:pStyle w:val="TAC"/>
            </w:pPr>
            <w:r w:rsidRPr="005259D7">
              <w:rPr>
                <w:lang w:eastAsia="ja-JP"/>
              </w:rPr>
              <w:t>4</w:t>
            </w:r>
          </w:p>
        </w:tc>
      </w:tr>
      <w:tr w:rsidR="003A36CA" w:rsidRPr="005259D7" w14:paraId="245075D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A392746" w14:textId="77777777" w:rsidR="003A36CA" w:rsidRPr="005259D7" w:rsidRDefault="003A36CA" w:rsidP="005B2BC8">
            <w:pPr>
              <w:pStyle w:val="TAC"/>
              <w:rPr>
                <w:lang w:val="en-US" w:eastAsia="zh-CN"/>
              </w:rPr>
            </w:pPr>
            <w:r w:rsidRPr="005259D7">
              <w:rPr>
                <w:lang w:val="fr-FR"/>
              </w:rPr>
              <w:t>CA_n258P</w:t>
            </w:r>
          </w:p>
        </w:tc>
        <w:tc>
          <w:tcPr>
            <w:tcW w:w="510" w:type="pct"/>
            <w:tcBorders>
              <w:top w:val="single" w:sz="6" w:space="0" w:color="auto"/>
              <w:left w:val="single" w:sz="6" w:space="0" w:color="auto"/>
              <w:bottom w:val="single" w:sz="4" w:space="0" w:color="auto"/>
              <w:right w:val="single" w:sz="6" w:space="0" w:color="auto"/>
            </w:tcBorders>
          </w:tcPr>
          <w:p w14:paraId="1DDC938C" w14:textId="5B3A634A" w:rsidR="003A36CA" w:rsidRPr="005259D7" w:rsidRDefault="003A36CA" w:rsidP="005B2BC8">
            <w:pPr>
              <w:pStyle w:val="TAC"/>
              <w:rPr>
                <w:lang w:val="en-US" w:eastAsia="zh-CN"/>
              </w:rPr>
            </w:pPr>
            <w:r w:rsidRPr="005259D7">
              <w:rPr>
                <w:lang w:val="fr-FR"/>
              </w:rPr>
              <w:t>CA_n258O</w:t>
            </w:r>
            <w:r>
              <w:rPr>
                <w:lang w:val="fr-FR"/>
              </w:rPr>
              <w:t>/P</w:t>
            </w:r>
          </w:p>
        </w:tc>
        <w:tc>
          <w:tcPr>
            <w:tcW w:w="322" w:type="pct"/>
            <w:tcBorders>
              <w:top w:val="single" w:sz="6" w:space="0" w:color="auto"/>
              <w:left w:val="single" w:sz="6" w:space="0" w:color="auto"/>
              <w:bottom w:val="single" w:sz="4" w:space="0" w:color="auto"/>
              <w:right w:val="single" w:sz="6" w:space="0" w:color="auto"/>
            </w:tcBorders>
          </w:tcPr>
          <w:p w14:paraId="32151A95" w14:textId="77777777" w:rsidR="003A36CA" w:rsidRPr="005259D7" w:rsidRDefault="003A36CA" w:rsidP="005B2BC8">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6EA98CDC" w14:textId="77777777" w:rsidR="003A36CA" w:rsidRPr="005259D7" w:rsidRDefault="003A36CA" w:rsidP="005B2BC8">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798DBFBE" w14:textId="77777777" w:rsidR="003A36CA" w:rsidRPr="005259D7" w:rsidRDefault="003A36CA" w:rsidP="005B2BC8">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4E01C48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DE17A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73F72D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825428C"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876E7A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4A1AFA3"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49DBBC15" w14:textId="77777777" w:rsidR="003A36CA" w:rsidRPr="005259D7" w:rsidRDefault="003A36CA" w:rsidP="005B2BC8">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0DCB507E"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4BDBA39A" w14:textId="77777777" w:rsidR="003A36CA" w:rsidRPr="005259D7" w:rsidRDefault="003A36CA" w:rsidP="005B2BC8">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44201CC4" w14:textId="77777777" w:rsidR="003A36CA" w:rsidRPr="005259D7" w:rsidRDefault="003A36CA" w:rsidP="005B2BC8">
            <w:pPr>
              <w:pStyle w:val="TAC"/>
              <w:rPr>
                <w:lang w:val="en-US" w:eastAsia="zh-CN"/>
              </w:rPr>
            </w:pPr>
            <w:r w:rsidRPr="005259D7">
              <w:rPr>
                <w:lang w:val="fr-FR"/>
              </w:rPr>
              <w:t>300</w:t>
            </w:r>
          </w:p>
        </w:tc>
        <w:tc>
          <w:tcPr>
            <w:tcW w:w="232" w:type="pct"/>
            <w:tcBorders>
              <w:top w:val="single" w:sz="6" w:space="0" w:color="auto"/>
              <w:left w:val="single" w:sz="6" w:space="0" w:color="auto"/>
              <w:bottom w:val="single" w:sz="4" w:space="0" w:color="auto"/>
              <w:right w:val="single" w:sz="4" w:space="0" w:color="auto"/>
            </w:tcBorders>
          </w:tcPr>
          <w:p w14:paraId="1EFC7288" w14:textId="77777777" w:rsidR="003A36CA" w:rsidRPr="005259D7" w:rsidRDefault="003A36CA" w:rsidP="005B2BC8">
            <w:pPr>
              <w:pStyle w:val="TAC"/>
              <w:rPr>
                <w:lang w:val="en-US" w:eastAsia="zh-CN"/>
              </w:rPr>
            </w:pPr>
            <w:r w:rsidRPr="005259D7">
              <w:rPr>
                <w:lang w:val="fr-FR"/>
              </w:rPr>
              <w:t>0</w:t>
            </w:r>
          </w:p>
        </w:tc>
        <w:tc>
          <w:tcPr>
            <w:tcW w:w="466" w:type="pct"/>
            <w:tcBorders>
              <w:top w:val="nil"/>
              <w:left w:val="single" w:sz="4" w:space="0" w:color="auto"/>
              <w:bottom w:val="nil"/>
              <w:right w:val="single" w:sz="4" w:space="0" w:color="auto"/>
            </w:tcBorders>
            <w:shd w:val="clear" w:color="auto" w:fill="auto"/>
          </w:tcPr>
          <w:p w14:paraId="55C29163" w14:textId="77777777" w:rsidR="003A36CA" w:rsidRPr="005259D7" w:rsidRDefault="003A36CA" w:rsidP="005B2BC8">
            <w:pPr>
              <w:pStyle w:val="TAC"/>
            </w:pPr>
          </w:p>
        </w:tc>
      </w:tr>
      <w:tr w:rsidR="003A36CA" w:rsidRPr="005259D7" w14:paraId="60FFB95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DC53150" w14:textId="77777777" w:rsidR="003A36CA" w:rsidRPr="005259D7" w:rsidRDefault="003A36CA" w:rsidP="005B2BC8">
            <w:pPr>
              <w:pStyle w:val="TAC"/>
              <w:rPr>
                <w:lang w:val="en-US" w:eastAsia="zh-CN"/>
              </w:rPr>
            </w:pPr>
            <w:r w:rsidRPr="005259D7">
              <w:rPr>
                <w:lang w:val="fr-FR"/>
              </w:rPr>
              <w:t>CA_n258Q</w:t>
            </w:r>
          </w:p>
        </w:tc>
        <w:tc>
          <w:tcPr>
            <w:tcW w:w="510" w:type="pct"/>
            <w:tcBorders>
              <w:top w:val="single" w:sz="6" w:space="0" w:color="auto"/>
              <w:left w:val="single" w:sz="6" w:space="0" w:color="auto"/>
              <w:bottom w:val="single" w:sz="4" w:space="0" w:color="auto"/>
              <w:right w:val="single" w:sz="6" w:space="0" w:color="auto"/>
            </w:tcBorders>
          </w:tcPr>
          <w:p w14:paraId="11DFF220" w14:textId="5D14F047" w:rsidR="003A36CA" w:rsidRPr="005259D7" w:rsidRDefault="003A36CA" w:rsidP="005B2BC8">
            <w:pPr>
              <w:pStyle w:val="TAC"/>
              <w:rPr>
                <w:lang w:val="en-US" w:eastAsia="zh-CN"/>
              </w:rPr>
            </w:pPr>
            <w:r w:rsidRPr="005259D7">
              <w:rPr>
                <w:lang w:val="fr-FR"/>
              </w:rPr>
              <w:t>CA_n258O</w:t>
            </w:r>
            <w:r>
              <w:rPr>
                <w:lang w:val="fr-FR"/>
              </w:rPr>
              <w:t>/P/Q</w:t>
            </w:r>
          </w:p>
        </w:tc>
        <w:tc>
          <w:tcPr>
            <w:tcW w:w="322" w:type="pct"/>
            <w:tcBorders>
              <w:top w:val="single" w:sz="6" w:space="0" w:color="auto"/>
              <w:left w:val="single" w:sz="6" w:space="0" w:color="auto"/>
              <w:bottom w:val="single" w:sz="4" w:space="0" w:color="auto"/>
              <w:right w:val="single" w:sz="6" w:space="0" w:color="auto"/>
            </w:tcBorders>
          </w:tcPr>
          <w:p w14:paraId="57587277" w14:textId="77777777" w:rsidR="003A36CA" w:rsidRPr="005259D7" w:rsidRDefault="003A36CA" w:rsidP="005B2BC8">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772C2BF3" w14:textId="77777777" w:rsidR="003A36CA" w:rsidRPr="005259D7" w:rsidRDefault="003A36CA" w:rsidP="005B2BC8">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749EF89E" w14:textId="77777777" w:rsidR="003A36CA" w:rsidRPr="005259D7" w:rsidRDefault="003A36CA" w:rsidP="005B2BC8">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11B4C29B" w14:textId="77777777" w:rsidR="003A36CA" w:rsidRPr="005259D7" w:rsidRDefault="003A36CA" w:rsidP="005B2BC8">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5E9A7BDD"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78EB90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95D496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AD540D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2265FB0"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3531B104" w14:textId="77777777" w:rsidR="003A36CA" w:rsidRPr="005259D7" w:rsidRDefault="003A36CA" w:rsidP="005B2BC8">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4E60A445"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6C8ABF49" w14:textId="77777777" w:rsidR="003A36CA" w:rsidRPr="005259D7" w:rsidRDefault="003A36CA" w:rsidP="005B2BC8">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21D933A8" w14:textId="77777777" w:rsidR="003A36CA" w:rsidRPr="005259D7" w:rsidRDefault="003A36CA" w:rsidP="005B2BC8">
            <w:pPr>
              <w:pStyle w:val="TAC"/>
              <w:rPr>
                <w:lang w:val="en-US" w:eastAsia="zh-CN"/>
              </w:rPr>
            </w:pPr>
            <w:r w:rsidRPr="005259D7">
              <w:rPr>
                <w:lang w:val="fr-FR"/>
              </w:rPr>
              <w:t>400</w:t>
            </w:r>
          </w:p>
        </w:tc>
        <w:tc>
          <w:tcPr>
            <w:tcW w:w="232" w:type="pct"/>
            <w:tcBorders>
              <w:top w:val="single" w:sz="6" w:space="0" w:color="auto"/>
              <w:left w:val="single" w:sz="6" w:space="0" w:color="auto"/>
              <w:bottom w:val="single" w:sz="4" w:space="0" w:color="auto"/>
              <w:right w:val="single" w:sz="4" w:space="0" w:color="auto"/>
            </w:tcBorders>
          </w:tcPr>
          <w:p w14:paraId="249F694F" w14:textId="77777777" w:rsidR="003A36CA" w:rsidRPr="005259D7" w:rsidRDefault="003A36CA" w:rsidP="005B2BC8">
            <w:pPr>
              <w:pStyle w:val="TAC"/>
              <w:rPr>
                <w:lang w:val="en-US" w:eastAsia="zh-CN"/>
              </w:rPr>
            </w:pPr>
            <w:r w:rsidRPr="005259D7">
              <w:rPr>
                <w:lang w:val="fr-FR"/>
              </w:rPr>
              <w:t>0</w:t>
            </w:r>
          </w:p>
        </w:tc>
        <w:tc>
          <w:tcPr>
            <w:tcW w:w="466" w:type="pct"/>
            <w:tcBorders>
              <w:top w:val="nil"/>
              <w:left w:val="single" w:sz="4" w:space="0" w:color="auto"/>
              <w:bottom w:val="single" w:sz="4" w:space="0" w:color="auto"/>
              <w:right w:val="single" w:sz="4" w:space="0" w:color="auto"/>
            </w:tcBorders>
            <w:shd w:val="clear" w:color="auto" w:fill="auto"/>
          </w:tcPr>
          <w:p w14:paraId="1297B4CC" w14:textId="77777777" w:rsidR="003A36CA" w:rsidRPr="005259D7" w:rsidRDefault="003A36CA" w:rsidP="005B2BC8">
            <w:pPr>
              <w:pStyle w:val="TAC"/>
            </w:pPr>
          </w:p>
        </w:tc>
      </w:tr>
      <w:tr w:rsidR="003A36CA" w:rsidRPr="005259D7" w14:paraId="7907B887"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D755601" w14:textId="77777777" w:rsidR="003A36CA" w:rsidRPr="005259D7" w:rsidRDefault="003A36CA" w:rsidP="005B2BC8">
            <w:pPr>
              <w:pStyle w:val="TAC"/>
            </w:pPr>
            <w:r w:rsidRPr="005259D7">
              <w:rPr>
                <w:lang w:val="en-US" w:eastAsia="zh-CN"/>
              </w:rPr>
              <w:t>CA_n259B</w:t>
            </w:r>
          </w:p>
        </w:tc>
        <w:tc>
          <w:tcPr>
            <w:tcW w:w="510" w:type="pct"/>
            <w:tcBorders>
              <w:top w:val="single" w:sz="6" w:space="0" w:color="auto"/>
              <w:left w:val="single" w:sz="6" w:space="0" w:color="auto"/>
              <w:bottom w:val="single" w:sz="4" w:space="0" w:color="auto"/>
              <w:right w:val="single" w:sz="6" w:space="0" w:color="auto"/>
            </w:tcBorders>
          </w:tcPr>
          <w:p w14:paraId="29714EB0" w14:textId="77777777" w:rsidR="003A36CA" w:rsidRPr="005259D7" w:rsidRDefault="003A36CA" w:rsidP="005B2BC8">
            <w:pPr>
              <w:pStyle w:val="TAC"/>
            </w:pPr>
            <w:r w:rsidRPr="005259D7">
              <w:rPr>
                <w:lang w:val="en-US" w:eastAsia="zh-CN"/>
              </w:rPr>
              <w:t>CA_n259B</w:t>
            </w:r>
          </w:p>
        </w:tc>
        <w:tc>
          <w:tcPr>
            <w:tcW w:w="322" w:type="pct"/>
            <w:tcBorders>
              <w:top w:val="single" w:sz="6" w:space="0" w:color="auto"/>
              <w:left w:val="single" w:sz="6" w:space="0" w:color="auto"/>
              <w:bottom w:val="single" w:sz="4" w:space="0" w:color="auto"/>
              <w:right w:val="single" w:sz="6" w:space="0" w:color="auto"/>
            </w:tcBorders>
          </w:tcPr>
          <w:p w14:paraId="7AE4861C" w14:textId="77777777" w:rsidR="003A36CA" w:rsidRPr="005259D7" w:rsidRDefault="003A36CA" w:rsidP="005B2BC8">
            <w:pPr>
              <w:pStyle w:val="TAC"/>
            </w:pPr>
            <w:r w:rsidRPr="005259D7">
              <w:rPr>
                <w:lang w:val="en-US" w:eastAsia="zh-CN"/>
              </w:rPr>
              <w:t>50, 100, 200, 400</w:t>
            </w:r>
          </w:p>
        </w:tc>
        <w:tc>
          <w:tcPr>
            <w:tcW w:w="233" w:type="pct"/>
            <w:tcBorders>
              <w:top w:val="single" w:sz="6" w:space="0" w:color="auto"/>
              <w:left w:val="single" w:sz="6" w:space="0" w:color="auto"/>
              <w:bottom w:val="single" w:sz="4" w:space="0" w:color="auto"/>
              <w:right w:val="single" w:sz="6" w:space="0" w:color="auto"/>
            </w:tcBorders>
          </w:tcPr>
          <w:p w14:paraId="2BF9C7A6" w14:textId="77777777" w:rsidR="003A36CA" w:rsidRPr="005259D7" w:rsidRDefault="003A36CA" w:rsidP="005B2BC8">
            <w:pPr>
              <w:pStyle w:val="TAC"/>
            </w:pPr>
            <w:r w:rsidRPr="005259D7">
              <w:rPr>
                <w:lang w:val="en-US" w:eastAsia="zh-CN"/>
              </w:rPr>
              <w:t>400</w:t>
            </w:r>
          </w:p>
        </w:tc>
        <w:tc>
          <w:tcPr>
            <w:tcW w:w="231" w:type="pct"/>
            <w:tcBorders>
              <w:top w:val="single" w:sz="6" w:space="0" w:color="auto"/>
              <w:left w:val="single" w:sz="6" w:space="0" w:color="auto"/>
              <w:bottom w:val="single" w:sz="4" w:space="0" w:color="auto"/>
              <w:right w:val="single" w:sz="6" w:space="0" w:color="auto"/>
            </w:tcBorders>
          </w:tcPr>
          <w:p w14:paraId="286CFF4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88AF83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660A47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491CD9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888A5F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D54EB7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DD95D03" w14:textId="77777777" w:rsidR="003A36CA" w:rsidRPr="005259D7" w:rsidRDefault="003A36CA" w:rsidP="005B2BC8">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76D22BCE" w14:textId="77777777" w:rsidR="003A36CA" w:rsidRPr="005259D7" w:rsidRDefault="003A36CA" w:rsidP="005B2BC8">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77E7775E" w14:textId="77777777" w:rsidR="003A36CA" w:rsidRPr="005259D7" w:rsidRDefault="003A36CA" w:rsidP="005B2BC8">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5DB42F8" w14:textId="77777777" w:rsidR="003A36CA" w:rsidRPr="005259D7" w:rsidRDefault="003A36CA" w:rsidP="005B2BC8">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47A4D446" w14:textId="77777777" w:rsidR="003A36CA" w:rsidRPr="005259D7" w:rsidRDefault="003A36CA" w:rsidP="005B2BC8">
            <w:pPr>
              <w:pStyle w:val="TAC"/>
            </w:pPr>
            <w:r w:rsidRPr="005259D7">
              <w:rPr>
                <w:lang w:val="en-US" w:eastAsia="zh-CN"/>
              </w:rPr>
              <w:t>800</w:t>
            </w:r>
          </w:p>
        </w:tc>
        <w:tc>
          <w:tcPr>
            <w:tcW w:w="232" w:type="pct"/>
            <w:tcBorders>
              <w:top w:val="single" w:sz="6" w:space="0" w:color="auto"/>
              <w:left w:val="single" w:sz="6" w:space="0" w:color="auto"/>
              <w:bottom w:val="single" w:sz="4" w:space="0" w:color="auto"/>
              <w:right w:val="single" w:sz="4" w:space="0" w:color="auto"/>
            </w:tcBorders>
          </w:tcPr>
          <w:p w14:paraId="19705367" w14:textId="77777777" w:rsidR="003A36CA" w:rsidRPr="005259D7" w:rsidRDefault="003A36CA" w:rsidP="005B2BC8">
            <w:pPr>
              <w:pStyle w:val="TAC"/>
            </w:pPr>
            <w:r w:rsidRPr="005259D7">
              <w:rPr>
                <w:lang w:val="en-US" w:eastAsia="zh-CN"/>
              </w:rPr>
              <w:t>0</w:t>
            </w:r>
          </w:p>
        </w:tc>
        <w:tc>
          <w:tcPr>
            <w:tcW w:w="466" w:type="pct"/>
            <w:tcBorders>
              <w:top w:val="single" w:sz="4" w:space="0" w:color="auto"/>
              <w:left w:val="single" w:sz="4" w:space="0" w:color="auto"/>
              <w:bottom w:val="nil"/>
              <w:right w:val="single" w:sz="4" w:space="0" w:color="auto"/>
            </w:tcBorders>
            <w:shd w:val="clear" w:color="auto" w:fill="auto"/>
          </w:tcPr>
          <w:p w14:paraId="053C6552" w14:textId="77777777" w:rsidR="003A36CA" w:rsidRPr="005259D7" w:rsidRDefault="003A36CA" w:rsidP="005B2BC8">
            <w:pPr>
              <w:pStyle w:val="TAC"/>
              <w:rPr>
                <w:lang w:eastAsia="ja-JP"/>
              </w:rPr>
            </w:pPr>
            <w:r w:rsidRPr="005259D7">
              <w:t>1</w:t>
            </w:r>
          </w:p>
        </w:tc>
      </w:tr>
      <w:tr w:rsidR="003A36CA" w:rsidRPr="005259D7" w14:paraId="1F835BB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83F06A8" w14:textId="77777777" w:rsidR="003A36CA" w:rsidRPr="005259D7" w:rsidRDefault="003A36CA" w:rsidP="005B2BC8">
            <w:pPr>
              <w:pStyle w:val="TAC"/>
            </w:pPr>
            <w:r w:rsidRPr="005259D7">
              <w:rPr>
                <w:lang w:val="en-US" w:eastAsia="zh-CN"/>
              </w:rPr>
              <w:t>CA_n259C</w:t>
            </w:r>
          </w:p>
        </w:tc>
        <w:tc>
          <w:tcPr>
            <w:tcW w:w="510" w:type="pct"/>
            <w:tcBorders>
              <w:top w:val="single" w:sz="6" w:space="0" w:color="auto"/>
              <w:left w:val="single" w:sz="6" w:space="0" w:color="auto"/>
              <w:bottom w:val="single" w:sz="4" w:space="0" w:color="auto"/>
              <w:right w:val="single" w:sz="6" w:space="0" w:color="auto"/>
            </w:tcBorders>
          </w:tcPr>
          <w:p w14:paraId="64EF3F5C" w14:textId="77777777" w:rsidR="003A36CA" w:rsidRPr="005259D7" w:rsidRDefault="003A36CA" w:rsidP="005B2BC8">
            <w:pPr>
              <w:pStyle w:val="TAC"/>
            </w:pPr>
            <w:r w:rsidRPr="005259D7">
              <w:rPr>
                <w:lang w:val="en-US" w:eastAsia="zh-CN"/>
              </w:rPr>
              <w:t>CA_n259B</w:t>
            </w:r>
          </w:p>
        </w:tc>
        <w:tc>
          <w:tcPr>
            <w:tcW w:w="322" w:type="pct"/>
            <w:tcBorders>
              <w:top w:val="single" w:sz="6" w:space="0" w:color="auto"/>
              <w:left w:val="single" w:sz="6" w:space="0" w:color="auto"/>
              <w:bottom w:val="single" w:sz="4" w:space="0" w:color="auto"/>
              <w:right w:val="single" w:sz="6" w:space="0" w:color="auto"/>
            </w:tcBorders>
          </w:tcPr>
          <w:p w14:paraId="495E8E94" w14:textId="77777777" w:rsidR="003A36CA" w:rsidRPr="005259D7" w:rsidRDefault="003A36CA" w:rsidP="005B2BC8">
            <w:pPr>
              <w:pStyle w:val="TAC"/>
            </w:pPr>
            <w:r w:rsidRPr="005259D7">
              <w:rPr>
                <w:lang w:val="en-US" w:eastAsia="zh-CN"/>
              </w:rPr>
              <w:t>50, 100, 200, 400</w:t>
            </w:r>
          </w:p>
        </w:tc>
        <w:tc>
          <w:tcPr>
            <w:tcW w:w="233" w:type="pct"/>
            <w:tcBorders>
              <w:top w:val="single" w:sz="6" w:space="0" w:color="auto"/>
              <w:left w:val="single" w:sz="6" w:space="0" w:color="auto"/>
              <w:bottom w:val="single" w:sz="4" w:space="0" w:color="auto"/>
              <w:right w:val="single" w:sz="6" w:space="0" w:color="auto"/>
            </w:tcBorders>
          </w:tcPr>
          <w:p w14:paraId="4B909BA8" w14:textId="77777777" w:rsidR="003A36CA" w:rsidRPr="005259D7" w:rsidRDefault="003A36CA" w:rsidP="005B2BC8">
            <w:pPr>
              <w:pStyle w:val="TAC"/>
            </w:pPr>
            <w:r w:rsidRPr="005259D7">
              <w:rPr>
                <w:lang w:val="en-US" w:eastAsia="zh-CN"/>
              </w:rPr>
              <w:t>400</w:t>
            </w:r>
          </w:p>
        </w:tc>
        <w:tc>
          <w:tcPr>
            <w:tcW w:w="231" w:type="pct"/>
            <w:tcBorders>
              <w:top w:val="single" w:sz="6" w:space="0" w:color="auto"/>
              <w:left w:val="single" w:sz="6" w:space="0" w:color="auto"/>
              <w:bottom w:val="single" w:sz="4" w:space="0" w:color="auto"/>
              <w:right w:val="single" w:sz="6" w:space="0" w:color="auto"/>
            </w:tcBorders>
          </w:tcPr>
          <w:p w14:paraId="05B05859" w14:textId="77777777" w:rsidR="003A36CA" w:rsidRPr="005259D7" w:rsidRDefault="003A36CA" w:rsidP="005B2BC8">
            <w:pPr>
              <w:pStyle w:val="TAC"/>
              <w:rPr>
                <w:lang w:eastAsia="ja-JP"/>
              </w:rPr>
            </w:pPr>
            <w:r w:rsidRPr="005259D7">
              <w:rPr>
                <w:lang w:val="en-US" w:eastAsia="zh-CN"/>
              </w:rPr>
              <w:t>400</w:t>
            </w:r>
          </w:p>
        </w:tc>
        <w:tc>
          <w:tcPr>
            <w:tcW w:w="232" w:type="pct"/>
            <w:tcBorders>
              <w:top w:val="single" w:sz="6" w:space="0" w:color="auto"/>
              <w:left w:val="single" w:sz="6" w:space="0" w:color="auto"/>
              <w:bottom w:val="single" w:sz="4" w:space="0" w:color="auto"/>
              <w:right w:val="single" w:sz="6" w:space="0" w:color="auto"/>
            </w:tcBorders>
          </w:tcPr>
          <w:p w14:paraId="5939F96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022425C"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D5877A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5F2E5E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26BD85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E58601F" w14:textId="77777777" w:rsidR="003A36CA" w:rsidRPr="005259D7" w:rsidRDefault="003A36CA" w:rsidP="005B2BC8">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F6C5450" w14:textId="77777777" w:rsidR="003A36CA" w:rsidRPr="005259D7" w:rsidRDefault="003A36CA" w:rsidP="005B2BC8">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49EB4CBD" w14:textId="77777777" w:rsidR="003A36CA" w:rsidRPr="005259D7" w:rsidRDefault="003A36CA" w:rsidP="005B2BC8">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62EBDA08" w14:textId="77777777" w:rsidR="003A36CA" w:rsidRPr="005259D7" w:rsidRDefault="003A36CA" w:rsidP="005B2BC8">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0D1849EA" w14:textId="77777777" w:rsidR="003A36CA" w:rsidRPr="005259D7" w:rsidRDefault="003A36CA" w:rsidP="005B2BC8">
            <w:pPr>
              <w:pStyle w:val="TAC"/>
            </w:pPr>
            <w:r w:rsidRPr="005259D7">
              <w:rPr>
                <w:lang w:val="en-US" w:eastAsia="zh-CN"/>
              </w:rPr>
              <w:t>1200</w:t>
            </w:r>
          </w:p>
        </w:tc>
        <w:tc>
          <w:tcPr>
            <w:tcW w:w="232" w:type="pct"/>
            <w:tcBorders>
              <w:top w:val="single" w:sz="6" w:space="0" w:color="auto"/>
              <w:left w:val="single" w:sz="6" w:space="0" w:color="auto"/>
              <w:bottom w:val="single" w:sz="4" w:space="0" w:color="auto"/>
              <w:right w:val="single" w:sz="4" w:space="0" w:color="auto"/>
            </w:tcBorders>
          </w:tcPr>
          <w:p w14:paraId="77D843C9" w14:textId="77777777" w:rsidR="003A36CA" w:rsidRPr="005259D7" w:rsidRDefault="003A36CA" w:rsidP="005B2BC8">
            <w:pPr>
              <w:pStyle w:val="TAC"/>
            </w:pPr>
            <w:r w:rsidRPr="005259D7">
              <w:rPr>
                <w:lang w:val="en-US" w:eastAsia="zh-CN"/>
              </w:rPr>
              <w:t>0</w:t>
            </w:r>
          </w:p>
        </w:tc>
        <w:tc>
          <w:tcPr>
            <w:tcW w:w="466" w:type="pct"/>
            <w:tcBorders>
              <w:top w:val="nil"/>
              <w:left w:val="single" w:sz="4" w:space="0" w:color="auto"/>
              <w:bottom w:val="single" w:sz="4" w:space="0" w:color="auto"/>
              <w:right w:val="single" w:sz="4" w:space="0" w:color="auto"/>
            </w:tcBorders>
            <w:shd w:val="clear" w:color="auto" w:fill="auto"/>
          </w:tcPr>
          <w:p w14:paraId="3EAD758C" w14:textId="77777777" w:rsidR="003A36CA" w:rsidRPr="005259D7" w:rsidRDefault="003A36CA" w:rsidP="005B2BC8">
            <w:pPr>
              <w:pStyle w:val="TAC"/>
              <w:rPr>
                <w:lang w:eastAsia="ja-JP"/>
              </w:rPr>
            </w:pPr>
          </w:p>
        </w:tc>
      </w:tr>
      <w:tr w:rsidR="003A36CA" w:rsidRPr="005259D7" w14:paraId="3DEF975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D617B5B" w14:textId="77777777" w:rsidR="003A36CA" w:rsidRPr="005259D7" w:rsidRDefault="003A36CA" w:rsidP="005B2BC8">
            <w:pPr>
              <w:pStyle w:val="TAC"/>
            </w:pPr>
            <w:r w:rsidRPr="005259D7">
              <w:t>CA_n259G</w:t>
            </w:r>
          </w:p>
        </w:tc>
        <w:tc>
          <w:tcPr>
            <w:tcW w:w="510" w:type="pct"/>
            <w:tcBorders>
              <w:top w:val="single" w:sz="6" w:space="0" w:color="auto"/>
              <w:left w:val="single" w:sz="6" w:space="0" w:color="auto"/>
              <w:bottom w:val="single" w:sz="4" w:space="0" w:color="auto"/>
              <w:right w:val="single" w:sz="6" w:space="0" w:color="auto"/>
            </w:tcBorders>
          </w:tcPr>
          <w:p w14:paraId="6FC614AB" w14:textId="77777777" w:rsidR="003A36CA" w:rsidRPr="005259D7" w:rsidRDefault="003A36CA" w:rsidP="005B2BC8">
            <w:pPr>
              <w:pStyle w:val="TAC"/>
            </w:pPr>
            <w:r w:rsidRPr="005259D7">
              <w:t>CA_n259G</w:t>
            </w:r>
          </w:p>
        </w:tc>
        <w:tc>
          <w:tcPr>
            <w:tcW w:w="322" w:type="pct"/>
            <w:tcBorders>
              <w:top w:val="single" w:sz="6" w:space="0" w:color="auto"/>
              <w:left w:val="single" w:sz="6" w:space="0" w:color="auto"/>
              <w:bottom w:val="single" w:sz="4" w:space="0" w:color="auto"/>
              <w:right w:val="single" w:sz="6" w:space="0" w:color="auto"/>
            </w:tcBorders>
          </w:tcPr>
          <w:p w14:paraId="1D13D052"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1C2B985B"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F80A83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5C2E31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08E7BE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53581D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0C25B3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B310A9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71227E"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6452678"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5E1BC9C"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00D7F8B"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10E2CD4B" w14:textId="77777777" w:rsidR="003A36CA" w:rsidRPr="005259D7" w:rsidRDefault="003A36CA" w:rsidP="005B2BC8">
            <w:pPr>
              <w:pStyle w:val="TAC"/>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67EA68E5" w14:textId="77777777" w:rsidR="003A36CA" w:rsidRPr="005259D7" w:rsidRDefault="003A36CA" w:rsidP="005B2BC8">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6C7114E" w14:textId="77777777" w:rsidR="003A36CA" w:rsidRPr="005259D7" w:rsidRDefault="003A36CA" w:rsidP="005B2BC8">
            <w:pPr>
              <w:pStyle w:val="TAC"/>
              <w:rPr>
                <w:lang w:eastAsia="ja-JP"/>
              </w:rPr>
            </w:pPr>
            <w:r w:rsidRPr="005259D7">
              <w:rPr>
                <w:lang w:eastAsia="ja-JP"/>
              </w:rPr>
              <w:t>3</w:t>
            </w:r>
          </w:p>
        </w:tc>
      </w:tr>
      <w:tr w:rsidR="003A36CA" w:rsidRPr="005259D7" w14:paraId="6FD52FF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2B8D61FC" w14:textId="77777777" w:rsidR="003A36CA" w:rsidRPr="005259D7" w:rsidRDefault="003A36CA" w:rsidP="005B2BC8">
            <w:pPr>
              <w:pStyle w:val="TAC"/>
            </w:pPr>
            <w:r w:rsidRPr="005259D7">
              <w:t>CA_n259H</w:t>
            </w:r>
          </w:p>
        </w:tc>
        <w:tc>
          <w:tcPr>
            <w:tcW w:w="510" w:type="pct"/>
            <w:tcBorders>
              <w:top w:val="single" w:sz="6" w:space="0" w:color="auto"/>
              <w:left w:val="single" w:sz="6" w:space="0" w:color="auto"/>
              <w:bottom w:val="single" w:sz="4" w:space="0" w:color="auto"/>
              <w:right w:val="single" w:sz="6" w:space="0" w:color="auto"/>
            </w:tcBorders>
          </w:tcPr>
          <w:p w14:paraId="6F5CD14D" w14:textId="0A9C88DD" w:rsidR="003A36CA" w:rsidRPr="005259D7" w:rsidRDefault="003A36CA" w:rsidP="005B2BC8">
            <w:pPr>
              <w:pStyle w:val="TAC"/>
            </w:pPr>
            <w:r w:rsidRPr="005259D7">
              <w:t>CA_n259G</w:t>
            </w:r>
            <w:r>
              <w:t>/H</w:t>
            </w:r>
          </w:p>
        </w:tc>
        <w:tc>
          <w:tcPr>
            <w:tcW w:w="322" w:type="pct"/>
            <w:tcBorders>
              <w:top w:val="single" w:sz="6" w:space="0" w:color="auto"/>
              <w:left w:val="single" w:sz="6" w:space="0" w:color="auto"/>
              <w:bottom w:val="single" w:sz="4" w:space="0" w:color="auto"/>
              <w:right w:val="single" w:sz="6" w:space="0" w:color="auto"/>
            </w:tcBorders>
          </w:tcPr>
          <w:p w14:paraId="56D6699D"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A9E8293"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E0439BD"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327D6B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A64CFCB"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8848A4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FB945A5"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1B196D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4F4B66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B05A63E"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2C76DCB"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7CBD359"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177C590" w14:textId="77777777" w:rsidR="003A36CA" w:rsidRPr="005259D7" w:rsidRDefault="003A36CA" w:rsidP="005B2BC8">
            <w:pPr>
              <w:pStyle w:val="TAC"/>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7AE3030B"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71F8C61D" w14:textId="77777777" w:rsidR="003A36CA" w:rsidRPr="005259D7" w:rsidRDefault="003A36CA" w:rsidP="005B2BC8">
            <w:pPr>
              <w:pStyle w:val="TAC"/>
              <w:rPr>
                <w:lang w:eastAsia="ja-JP"/>
              </w:rPr>
            </w:pPr>
          </w:p>
        </w:tc>
      </w:tr>
      <w:tr w:rsidR="003A36CA" w:rsidRPr="005259D7" w14:paraId="67F5501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09DB9B8" w14:textId="77777777" w:rsidR="003A36CA" w:rsidRPr="005259D7" w:rsidRDefault="003A36CA" w:rsidP="005B2BC8">
            <w:pPr>
              <w:pStyle w:val="TAC"/>
            </w:pPr>
            <w:r w:rsidRPr="005259D7">
              <w:t>CA_n259I</w:t>
            </w:r>
          </w:p>
        </w:tc>
        <w:tc>
          <w:tcPr>
            <w:tcW w:w="510" w:type="pct"/>
            <w:tcBorders>
              <w:top w:val="single" w:sz="6" w:space="0" w:color="auto"/>
              <w:left w:val="single" w:sz="6" w:space="0" w:color="auto"/>
              <w:bottom w:val="single" w:sz="4" w:space="0" w:color="auto"/>
              <w:right w:val="single" w:sz="6" w:space="0" w:color="auto"/>
            </w:tcBorders>
          </w:tcPr>
          <w:p w14:paraId="3D9C13EB" w14:textId="75492EB6" w:rsidR="003A36CA" w:rsidRPr="005259D7" w:rsidRDefault="003A36CA" w:rsidP="005B2BC8">
            <w:pPr>
              <w:pStyle w:val="TAC"/>
            </w:pPr>
            <w:r w:rsidRPr="005259D7">
              <w:t>CA_n259G</w:t>
            </w:r>
            <w:r>
              <w:t>/H/I</w:t>
            </w:r>
          </w:p>
        </w:tc>
        <w:tc>
          <w:tcPr>
            <w:tcW w:w="322" w:type="pct"/>
            <w:tcBorders>
              <w:top w:val="single" w:sz="6" w:space="0" w:color="auto"/>
              <w:left w:val="single" w:sz="6" w:space="0" w:color="auto"/>
              <w:bottom w:val="single" w:sz="4" w:space="0" w:color="auto"/>
              <w:right w:val="single" w:sz="6" w:space="0" w:color="auto"/>
            </w:tcBorders>
          </w:tcPr>
          <w:p w14:paraId="27B4F1FE"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3B46C05"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BA0F85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96443D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68AD928"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7B9B5C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A7ED8B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F4C235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6F5ACE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9F71F5E"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87B1FE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682E68F"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46D3E466" w14:textId="77777777" w:rsidR="003A36CA" w:rsidRPr="005259D7" w:rsidRDefault="003A36CA" w:rsidP="005B2BC8">
            <w:pPr>
              <w:pStyle w:val="TAC"/>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49EDFED6"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4A563328" w14:textId="77777777" w:rsidR="003A36CA" w:rsidRPr="005259D7" w:rsidRDefault="003A36CA" w:rsidP="005B2BC8">
            <w:pPr>
              <w:pStyle w:val="TAC"/>
              <w:rPr>
                <w:lang w:eastAsia="ja-JP"/>
              </w:rPr>
            </w:pPr>
          </w:p>
        </w:tc>
      </w:tr>
      <w:tr w:rsidR="003A36CA" w:rsidRPr="005259D7" w14:paraId="2F13194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90E2B91" w14:textId="77777777" w:rsidR="003A36CA" w:rsidRPr="005259D7" w:rsidRDefault="003A36CA" w:rsidP="005B2BC8">
            <w:pPr>
              <w:pStyle w:val="TAC"/>
            </w:pPr>
            <w:r w:rsidRPr="005259D7">
              <w:t>CA_n259J</w:t>
            </w:r>
          </w:p>
        </w:tc>
        <w:tc>
          <w:tcPr>
            <w:tcW w:w="510" w:type="pct"/>
            <w:tcBorders>
              <w:top w:val="single" w:sz="6" w:space="0" w:color="auto"/>
              <w:left w:val="single" w:sz="6" w:space="0" w:color="auto"/>
              <w:bottom w:val="single" w:sz="4" w:space="0" w:color="auto"/>
              <w:right w:val="single" w:sz="6" w:space="0" w:color="auto"/>
            </w:tcBorders>
          </w:tcPr>
          <w:p w14:paraId="0DA3B31E" w14:textId="1B17DA06" w:rsidR="003A36CA" w:rsidRPr="005259D7" w:rsidRDefault="003A36CA" w:rsidP="005B2BC8">
            <w:pPr>
              <w:pStyle w:val="TAC"/>
            </w:pPr>
            <w:r w:rsidRPr="005259D7">
              <w:t>CA_n259G</w:t>
            </w:r>
            <w:r>
              <w:t>/H/I/J</w:t>
            </w:r>
          </w:p>
        </w:tc>
        <w:tc>
          <w:tcPr>
            <w:tcW w:w="322" w:type="pct"/>
            <w:tcBorders>
              <w:top w:val="single" w:sz="6" w:space="0" w:color="auto"/>
              <w:left w:val="single" w:sz="6" w:space="0" w:color="auto"/>
              <w:bottom w:val="single" w:sz="4" w:space="0" w:color="auto"/>
              <w:right w:val="single" w:sz="6" w:space="0" w:color="auto"/>
            </w:tcBorders>
          </w:tcPr>
          <w:p w14:paraId="5C1B48F5" w14:textId="77777777" w:rsidR="003A36CA" w:rsidRPr="005259D7" w:rsidRDefault="003A36CA" w:rsidP="005B2BC8">
            <w:pPr>
              <w:pStyle w:val="TAC"/>
            </w:pPr>
            <w:r w:rsidRPr="005259D7">
              <w:rPr>
                <w:rFonts w:eastAsia="Yu Mincho"/>
              </w:rPr>
              <w:t>50, 100</w:t>
            </w:r>
          </w:p>
        </w:tc>
        <w:tc>
          <w:tcPr>
            <w:tcW w:w="233" w:type="pct"/>
            <w:tcBorders>
              <w:top w:val="single" w:sz="6" w:space="0" w:color="auto"/>
              <w:left w:val="single" w:sz="6" w:space="0" w:color="auto"/>
              <w:bottom w:val="single" w:sz="4" w:space="0" w:color="auto"/>
              <w:right w:val="single" w:sz="6" w:space="0" w:color="auto"/>
            </w:tcBorders>
          </w:tcPr>
          <w:p w14:paraId="1DCACEA6" w14:textId="77777777" w:rsidR="003A36CA" w:rsidRPr="005259D7" w:rsidRDefault="003A36CA" w:rsidP="005B2BC8">
            <w:pPr>
              <w:pStyle w:val="TAC"/>
            </w:pPr>
            <w:r w:rsidRPr="005259D7">
              <w:rPr>
                <w:rFonts w:eastAsia="Yu Mincho"/>
              </w:rPr>
              <w:t>100</w:t>
            </w:r>
          </w:p>
        </w:tc>
        <w:tc>
          <w:tcPr>
            <w:tcW w:w="231" w:type="pct"/>
            <w:tcBorders>
              <w:top w:val="single" w:sz="6" w:space="0" w:color="auto"/>
              <w:left w:val="single" w:sz="6" w:space="0" w:color="auto"/>
              <w:bottom w:val="single" w:sz="4" w:space="0" w:color="auto"/>
              <w:right w:val="single" w:sz="6" w:space="0" w:color="auto"/>
            </w:tcBorders>
          </w:tcPr>
          <w:p w14:paraId="08668283" w14:textId="77777777" w:rsidR="003A36CA" w:rsidRPr="005259D7" w:rsidRDefault="003A36CA" w:rsidP="005B2BC8">
            <w:pPr>
              <w:pStyle w:val="TAC"/>
              <w:rPr>
                <w:lang w:eastAsia="ja-JP"/>
              </w:rPr>
            </w:pPr>
            <w:r w:rsidRPr="005259D7">
              <w:rPr>
                <w:rFonts w:eastAsia="Yu Mincho"/>
              </w:rPr>
              <w:t>100</w:t>
            </w:r>
          </w:p>
        </w:tc>
        <w:tc>
          <w:tcPr>
            <w:tcW w:w="232" w:type="pct"/>
            <w:tcBorders>
              <w:top w:val="single" w:sz="6" w:space="0" w:color="auto"/>
              <w:left w:val="single" w:sz="6" w:space="0" w:color="auto"/>
              <w:bottom w:val="single" w:sz="4" w:space="0" w:color="auto"/>
              <w:right w:val="single" w:sz="6" w:space="0" w:color="auto"/>
            </w:tcBorders>
          </w:tcPr>
          <w:p w14:paraId="5FA984A6" w14:textId="77777777" w:rsidR="003A36CA" w:rsidRPr="005259D7" w:rsidRDefault="003A36CA" w:rsidP="005B2BC8">
            <w:pPr>
              <w:pStyle w:val="TAC"/>
              <w:rPr>
                <w:lang w:eastAsia="ja-JP"/>
              </w:rPr>
            </w:pPr>
            <w:r w:rsidRPr="005259D7">
              <w:rPr>
                <w:rFonts w:eastAsia="Yu Mincho"/>
              </w:rPr>
              <w:t>100</w:t>
            </w:r>
          </w:p>
        </w:tc>
        <w:tc>
          <w:tcPr>
            <w:tcW w:w="232" w:type="pct"/>
            <w:tcBorders>
              <w:top w:val="single" w:sz="6" w:space="0" w:color="auto"/>
              <w:left w:val="single" w:sz="6" w:space="0" w:color="auto"/>
              <w:bottom w:val="single" w:sz="4" w:space="0" w:color="auto"/>
              <w:right w:val="single" w:sz="6" w:space="0" w:color="auto"/>
            </w:tcBorders>
          </w:tcPr>
          <w:p w14:paraId="0552C2D4" w14:textId="77777777" w:rsidR="003A36CA" w:rsidRPr="005259D7" w:rsidRDefault="003A36CA" w:rsidP="005B2BC8">
            <w:pPr>
              <w:pStyle w:val="TAC"/>
              <w:rPr>
                <w:lang w:eastAsia="ja-JP"/>
              </w:rPr>
            </w:pPr>
            <w:r w:rsidRPr="005259D7">
              <w:rPr>
                <w:rFonts w:eastAsia="Yu Mincho"/>
              </w:rPr>
              <w:t>100</w:t>
            </w:r>
          </w:p>
        </w:tc>
        <w:tc>
          <w:tcPr>
            <w:tcW w:w="277" w:type="pct"/>
            <w:tcBorders>
              <w:top w:val="single" w:sz="6" w:space="0" w:color="auto"/>
              <w:left w:val="single" w:sz="6" w:space="0" w:color="auto"/>
              <w:bottom w:val="single" w:sz="4" w:space="0" w:color="auto"/>
              <w:right w:val="single" w:sz="6" w:space="0" w:color="auto"/>
            </w:tcBorders>
          </w:tcPr>
          <w:p w14:paraId="5308EF6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8D5C2C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B9D024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16D8FC0" w14:textId="77777777" w:rsidR="003A36CA" w:rsidRPr="005259D7" w:rsidRDefault="003A36CA" w:rsidP="005B2BC8">
            <w:pPr>
              <w:pStyle w:val="TAC"/>
              <w:rPr>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53307B6F" w14:textId="77777777" w:rsidR="003A36CA" w:rsidRPr="005259D7" w:rsidRDefault="003A36CA" w:rsidP="005B2BC8">
            <w:pPr>
              <w:pStyle w:val="TAC"/>
              <w:rPr>
                <w:rFonts w:eastAsia="Yu Mincho"/>
              </w:rPr>
            </w:pPr>
          </w:p>
        </w:tc>
        <w:tc>
          <w:tcPr>
            <w:tcW w:w="231" w:type="pct"/>
            <w:tcBorders>
              <w:top w:val="single" w:sz="6" w:space="0" w:color="auto"/>
              <w:left w:val="single" w:sz="6" w:space="0" w:color="auto"/>
              <w:bottom w:val="single" w:sz="4" w:space="0" w:color="auto"/>
              <w:right w:val="single" w:sz="6" w:space="0" w:color="auto"/>
            </w:tcBorders>
          </w:tcPr>
          <w:p w14:paraId="05FC447E" w14:textId="77777777" w:rsidR="003A36CA" w:rsidRPr="005259D7" w:rsidRDefault="003A36CA" w:rsidP="005B2BC8">
            <w:pPr>
              <w:pStyle w:val="TAC"/>
              <w:rPr>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39DC5038" w14:textId="77777777" w:rsidR="003A36CA" w:rsidRPr="005259D7" w:rsidRDefault="003A36CA" w:rsidP="005B2BC8">
            <w:pPr>
              <w:pStyle w:val="TAC"/>
              <w:rPr>
                <w:rFonts w:eastAsia="Yu Mincho"/>
              </w:rPr>
            </w:pPr>
          </w:p>
        </w:tc>
        <w:tc>
          <w:tcPr>
            <w:tcW w:w="412" w:type="pct"/>
            <w:tcBorders>
              <w:top w:val="single" w:sz="6" w:space="0" w:color="auto"/>
              <w:left w:val="single" w:sz="6" w:space="0" w:color="auto"/>
              <w:bottom w:val="single" w:sz="4" w:space="0" w:color="auto"/>
              <w:right w:val="single" w:sz="6" w:space="0" w:color="auto"/>
            </w:tcBorders>
          </w:tcPr>
          <w:p w14:paraId="53FE41E5" w14:textId="77777777" w:rsidR="003A36CA" w:rsidRPr="005259D7" w:rsidRDefault="003A36CA" w:rsidP="005B2BC8">
            <w:pPr>
              <w:pStyle w:val="TAC"/>
            </w:pPr>
            <w:r w:rsidRPr="005259D7">
              <w:rPr>
                <w:rFonts w:eastAsia="Yu Mincho"/>
              </w:rPr>
              <w:t>500</w:t>
            </w:r>
          </w:p>
        </w:tc>
        <w:tc>
          <w:tcPr>
            <w:tcW w:w="232" w:type="pct"/>
            <w:tcBorders>
              <w:top w:val="single" w:sz="6" w:space="0" w:color="auto"/>
              <w:left w:val="single" w:sz="6" w:space="0" w:color="auto"/>
              <w:bottom w:val="single" w:sz="4" w:space="0" w:color="auto"/>
              <w:right w:val="single" w:sz="4" w:space="0" w:color="auto"/>
            </w:tcBorders>
          </w:tcPr>
          <w:p w14:paraId="5C32C7F4"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232DCCB6" w14:textId="77777777" w:rsidR="003A36CA" w:rsidRPr="005259D7" w:rsidRDefault="003A36CA" w:rsidP="005B2BC8">
            <w:pPr>
              <w:pStyle w:val="TAC"/>
              <w:rPr>
                <w:lang w:eastAsia="ja-JP"/>
              </w:rPr>
            </w:pPr>
          </w:p>
        </w:tc>
      </w:tr>
      <w:tr w:rsidR="003A36CA" w:rsidRPr="005259D7" w14:paraId="2367C020"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ABD138F" w14:textId="77777777" w:rsidR="003A36CA" w:rsidRPr="005259D7" w:rsidRDefault="003A36CA" w:rsidP="005B2BC8">
            <w:pPr>
              <w:pStyle w:val="TAC"/>
            </w:pPr>
            <w:r w:rsidRPr="005259D7">
              <w:t>CA_n259K</w:t>
            </w:r>
          </w:p>
        </w:tc>
        <w:tc>
          <w:tcPr>
            <w:tcW w:w="510" w:type="pct"/>
            <w:tcBorders>
              <w:top w:val="single" w:sz="6" w:space="0" w:color="auto"/>
              <w:left w:val="single" w:sz="6" w:space="0" w:color="auto"/>
              <w:bottom w:val="single" w:sz="4" w:space="0" w:color="auto"/>
              <w:right w:val="single" w:sz="6" w:space="0" w:color="auto"/>
            </w:tcBorders>
          </w:tcPr>
          <w:p w14:paraId="2D2C6BA9" w14:textId="5B270A8E" w:rsidR="003A36CA" w:rsidRPr="005259D7" w:rsidRDefault="003A36CA" w:rsidP="005B2BC8">
            <w:pPr>
              <w:pStyle w:val="TAC"/>
            </w:pPr>
            <w:r w:rsidRPr="005259D7">
              <w:t>CA_n259G</w:t>
            </w:r>
            <w:r>
              <w:t>/H/I/J/K</w:t>
            </w:r>
          </w:p>
        </w:tc>
        <w:tc>
          <w:tcPr>
            <w:tcW w:w="322" w:type="pct"/>
            <w:tcBorders>
              <w:top w:val="single" w:sz="6" w:space="0" w:color="auto"/>
              <w:left w:val="single" w:sz="6" w:space="0" w:color="auto"/>
              <w:bottom w:val="single" w:sz="4" w:space="0" w:color="auto"/>
              <w:right w:val="single" w:sz="6" w:space="0" w:color="auto"/>
            </w:tcBorders>
          </w:tcPr>
          <w:p w14:paraId="1C2AF41C"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6E3951D"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3DC4330"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40A777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0968ADD"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0A5A30AE"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10A485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287311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7730B4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383BCE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FF24F78"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DDF83F0"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2D563C1" w14:textId="77777777" w:rsidR="003A36CA" w:rsidRPr="005259D7" w:rsidRDefault="003A36CA" w:rsidP="005B2BC8">
            <w:pPr>
              <w:pStyle w:val="TAC"/>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7F60CD95"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3FBBD1AD" w14:textId="77777777" w:rsidR="003A36CA" w:rsidRPr="005259D7" w:rsidRDefault="003A36CA" w:rsidP="005B2BC8">
            <w:pPr>
              <w:pStyle w:val="TAC"/>
              <w:rPr>
                <w:lang w:eastAsia="ja-JP"/>
              </w:rPr>
            </w:pPr>
          </w:p>
        </w:tc>
      </w:tr>
      <w:tr w:rsidR="003A36CA" w:rsidRPr="005259D7" w14:paraId="4B3BF9B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E426324" w14:textId="77777777" w:rsidR="003A36CA" w:rsidRPr="005259D7" w:rsidRDefault="003A36CA" w:rsidP="005B2BC8">
            <w:pPr>
              <w:pStyle w:val="TAC"/>
            </w:pPr>
            <w:r w:rsidRPr="005259D7">
              <w:t>CA_n259L</w:t>
            </w:r>
          </w:p>
        </w:tc>
        <w:tc>
          <w:tcPr>
            <w:tcW w:w="510" w:type="pct"/>
            <w:tcBorders>
              <w:top w:val="single" w:sz="6" w:space="0" w:color="auto"/>
              <w:left w:val="single" w:sz="6" w:space="0" w:color="auto"/>
              <w:bottom w:val="single" w:sz="4" w:space="0" w:color="auto"/>
              <w:right w:val="single" w:sz="6" w:space="0" w:color="auto"/>
            </w:tcBorders>
          </w:tcPr>
          <w:p w14:paraId="760F5C13" w14:textId="2D96BA9F" w:rsidR="003A36CA" w:rsidRPr="005259D7" w:rsidRDefault="003A36CA" w:rsidP="005B2BC8">
            <w:pPr>
              <w:pStyle w:val="TAC"/>
            </w:pPr>
            <w:r w:rsidRPr="005259D7">
              <w:t>CA_n259G</w:t>
            </w:r>
            <w:r>
              <w:t>/H/I/J/K/L</w:t>
            </w:r>
          </w:p>
        </w:tc>
        <w:tc>
          <w:tcPr>
            <w:tcW w:w="322" w:type="pct"/>
            <w:tcBorders>
              <w:top w:val="single" w:sz="6" w:space="0" w:color="auto"/>
              <w:left w:val="single" w:sz="6" w:space="0" w:color="auto"/>
              <w:bottom w:val="single" w:sz="4" w:space="0" w:color="auto"/>
              <w:right w:val="single" w:sz="6" w:space="0" w:color="auto"/>
            </w:tcBorders>
          </w:tcPr>
          <w:p w14:paraId="464C488D" w14:textId="77777777" w:rsidR="003A36CA" w:rsidRPr="005259D7" w:rsidRDefault="003A36CA" w:rsidP="005B2BC8">
            <w:pPr>
              <w:pStyle w:val="TAC"/>
            </w:pPr>
            <w:r w:rsidRPr="005259D7">
              <w:rPr>
                <w:rFonts w:eastAsia="Yu Mincho"/>
              </w:rPr>
              <w:t>50, 100</w:t>
            </w:r>
          </w:p>
        </w:tc>
        <w:tc>
          <w:tcPr>
            <w:tcW w:w="233" w:type="pct"/>
            <w:tcBorders>
              <w:top w:val="single" w:sz="6" w:space="0" w:color="auto"/>
              <w:left w:val="single" w:sz="6" w:space="0" w:color="auto"/>
              <w:bottom w:val="single" w:sz="4" w:space="0" w:color="auto"/>
              <w:right w:val="single" w:sz="6" w:space="0" w:color="auto"/>
            </w:tcBorders>
          </w:tcPr>
          <w:p w14:paraId="7788289A" w14:textId="77777777" w:rsidR="003A36CA" w:rsidRPr="005259D7" w:rsidRDefault="003A36CA" w:rsidP="005B2BC8">
            <w:pPr>
              <w:pStyle w:val="TAC"/>
            </w:pPr>
            <w:r w:rsidRPr="005259D7">
              <w:rPr>
                <w:rFonts w:eastAsia="Yu Mincho"/>
              </w:rPr>
              <w:t>100</w:t>
            </w:r>
          </w:p>
        </w:tc>
        <w:tc>
          <w:tcPr>
            <w:tcW w:w="231" w:type="pct"/>
            <w:tcBorders>
              <w:top w:val="single" w:sz="6" w:space="0" w:color="auto"/>
              <w:left w:val="single" w:sz="6" w:space="0" w:color="auto"/>
              <w:bottom w:val="single" w:sz="4" w:space="0" w:color="auto"/>
              <w:right w:val="single" w:sz="6" w:space="0" w:color="auto"/>
            </w:tcBorders>
          </w:tcPr>
          <w:p w14:paraId="3D8AA4E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AE58059"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17999EB"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112A011"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29381E5"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FEB003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574FA06"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23A8BEAE" w14:textId="77777777" w:rsidR="003A36CA" w:rsidRPr="005259D7" w:rsidRDefault="003A36CA" w:rsidP="005B2BC8">
            <w:pPr>
              <w:pStyle w:val="TAC"/>
              <w:rPr>
                <w:rFonts w:eastAsia="Yu Mincho"/>
                <w:lang w:eastAsia="ja-JP"/>
              </w:rPr>
            </w:pPr>
          </w:p>
        </w:tc>
        <w:tc>
          <w:tcPr>
            <w:tcW w:w="231" w:type="pct"/>
            <w:tcBorders>
              <w:top w:val="single" w:sz="6" w:space="0" w:color="auto"/>
              <w:left w:val="single" w:sz="6" w:space="0" w:color="auto"/>
              <w:bottom w:val="single" w:sz="4" w:space="0" w:color="auto"/>
              <w:right w:val="single" w:sz="6" w:space="0" w:color="auto"/>
            </w:tcBorders>
          </w:tcPr>
          <w:p w14:paraId="1BA7CE7D"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0FA94A82" w14:textId="77777777" w:rsidR="003A36CA" w:rsidRPr="005259D7" w:rsidRDefault="003A36CA" w:rsidP="005B2BC8">
            <w:pPr>
              <w:pStyle w:val="TAC"/>
              <w:rPr>
                <w:rFonts w:eastAsia="Yu Mincho"/>
                <w:lang w:eastAsia="ja-JP"/>
              </w:rPr>
            </w:pPr>
          </w:p>
        </w:tc>
        <w:tc>
          <w:tcPr>
            <w:tcW w:w="412" w:type="pct"/>
            <w:tcBorders>
              <w:top w:val="single" w:sz="6" w:space="0" w:color="auto"/>
              <w:left w:val="single" w:sz="6" w:space="0" w:color="auto"/>
              <w:bottom w:val="single" w:sz="4" w:space="0" w:color="auto"/>
              <w:right w:val="single" w:sz="6" w:space="0" w:color="auto"/>
            </w:tcBorders>
          </w:tcPr>
          <w:p w14:paraId="6C9C206F" w14:textId="77777777" w:rsidR="003A36CA" w:rsidRPr="005259D7" w:rsidRDefault="003A36CA" w:rsidP="005B2BC8">
            <w:pPr>
              <w:pStyle w:val="TAC"/>
            </w:pPr>
            <w:r w:rsidRPr="005259D7">
              <w:rPr>
                <w:rFonts w:eastAsia="Yu Mincho"/>
                <w:lang w:eastAsia="ja-JP"/>
              </w:rPr>
              <w:t>700</w:t>
            </w:r>
          </w:p>
        </w:tc>
        <w:tc>
          <w:tcPr>
            <w:tcW w:w="232" w:type="pct"/>
            <w:tcBorders>
              <w:top w:val="single" w:sz="6" w:space="0" w:color="auto"/>
              <w:left w:val="single" w:sz="6" w:space="0" w:color="auto"/>
              <w:bottom w:val="single" w:sz="4" w:space="0" w:color="auto"/>
              <w:right w:val="single" w:sz="4" w:space="0" w:color="auto"/>
            </w:tcBorders>
          </w:tcPr>
          <w:p w14:paraId="3C953FE8"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44C16B3E" w14:textId="77777777" w:rsidR="003A36CA" w:rsidRPr="005259D7" w:rsidRDefault="003A36CA" w:rsidP="005B2BC8">
            <w:pPr>
              <w:pStyle w:val="TAC"/>
              <w:rPr>
                <w:lang w:eastAsia="ja-JP"/>
              </w:rPr>
            </w:pPr>
          </w:p>
        </w:tc>
      </w:tr>
      <w:tr w:rsidR="003A36CA" w:rsidRPr="005259D7" w14:paraId="4313987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6E70924" w14:textId="77777777" w:rsidR="003A36CA" w:rsidRPr="005259D7" w:rsidRDefault="003A36CA" w:rsidP="005B2BC8">
            <w:pPr>
              <w:pStyle w:val="TAC"/>
            </w:pPr>
            <w:r w:rsidRPr="005259D7">
              <w:t>CA_n259M</w:t>
            </w:r>
          </w:p>
        </w:tc>
        <w:tc>
          <w:tcPr>
            <w:tcW w:w="510" w:type="pct"/>
            <w:tcBorders>
              <w:top w:val="single" w:sz="6" w:space="0" w:color="auto"/>
              <w:left w:val="single" w:sz="6" w:space="0" w:color="auto"/>
              <w:bottom w:val="single" w:sz="4" w:space="0" w:color="auto"/>
              <w:right w:val="single" w:sz="6" w:space="0" w:color="auto"/>
            </w:tcBorders>
          </w:tcPr>
          <w:p w14:paraId="0FC570DE" w14:textId="222FBA94" w:rsidR="003A36CA" w:rsidRPr="00004896" w:rsidRDefault="003A36CA" w:rsidP="005B2BC8">
            <w:pPr>
              <w:pStyle w:val="TAC"/>
              <w:rPr>
                <w:lang w:val="sv-SE"/>
              </w:rPr>
            </w:pPr>
            <w:r w:rsidRPr="00004896">
              <w:rPr>
                <w:lang w:val="sv-SE"/>
              </w:rPr>
              <w:t>CA_n259G/H/I/J/K/L/M</w:t>
            </w:r>
          </w:p>
        </w:tc>
        <w:tc>
          <w:tcPr>
            <w:tcW w:w="322" w:type="pct"/>
            <w:tcBorders>
              <w:top w:val="single" w:sz="6" w:space="0" w:color="auto"/>
              <w:left w:val="single" w:sz="6" w:space="0" w:color="auto"/>
              <w:bottom w:val="single" w:sz="4" w:space="0" w:color="auto"/>
              <w:right w:val="single" w:sz="6" w:space="0" w:color="auto"/>
            </w:tcBorders>
          </w:tcPr>
          <w:p w14:paraId="2487A6DA"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318C780"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8AA25D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27B30C7"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B0B3A8E"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68D2218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05CAD2D"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E6C8A96"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50D844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298147E"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4F57264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D64390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68ED7798" w14:textId="77777777" w:rsidR="003A36CA" w:rsidRPr="005259D7" w:rsidRDefault="003A36CA" w:rsidP="005B2BC8">
            <w:pPr>
              <w:pStyle w:val="TAC"/>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911F42E" w14:textId="77777777" w:rsidR="003A36CA" w:rsidRPr="005259D7" w:rsidRDefault="003A36CA" w:rsidP="005B2BC8">
            <w:pPr>
              <w:pStyle w:val="TAC"/>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40D1937A" w14:textId="77777777" w:rsidR="003A36CA" w:rsidRPr="005259D7" w:rsidRDefault="003A36CA" w:rsidP="005B2BC8">
            <w:pPr>
              <w:pStyle w:val="TAC"/>
              <w:rPr>
                <w:lang w:eastAsia="ja-JP"/>
              </w:rPr>
            </w:pPr>
          </w:p>
        </w:tc>
      </w:tr>
      <w:tr w:rsidR="003A36CA" w:rsidRPr="005259D7" w14:paraId="6FCDEB69"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1CC212F" w14:textId="77777777" w:rsidR="003A36CA" w:rsidRPr="005259D7" w:rsidRDefault="003A36CA" w:rsidP="005B2BC8">
            <w:pPr>
              <w:pStyle w:val="TAC"/>
              <w:rPr>
                <w:lang w:eastAsia="ja-JP"/>
              </w:rPr>
            </w:pPr>
            <w:r w:rsidRPr="005259D7">
              <w:t>CA_n260B</w:t>
            </w:r>
          </w:p>
        </w:tc>
        <w:tc>
          <w:tcPr>
            <w:tcW w:w="510" w:type="pct"/>
            <w:tcBorders>
              <w:top w:val="single" w:sz="6" w:space="0" w:color="auto"/>
              <w:left w:val="single" w:sz="6" w:space="0" w:color="auto"/>
              <w:bottom w:val="single" w:sz="4" w:space="0" w:color="auto"/>
              <w:right w:val="single" w:sz="6" w:space="0" w:color="auto"/>
            </w:tcBorders>
          </w:tcPr>
          <w:p w14:paraId="6F21E4C2" w14:textId="77777777" w:rsidR="003A36CA" w:rsidRPr="005259D7" w:rsidRDefault="003A36CA" w:rsidP="005B2BC8">
            <w:pPr>
              <w:pStyle w:val="TAC"/>
            </w:pPr>
            <w:r w:rsidRPr="005259D7">
              <w:t>CA_n260B</w:t>
            </w:r>
          </w:p>
        </w:tc>
        <w:tc>
          <w:tcPr>
            <w:tcW w:w="322" w:type="pct"/>
            <w:tcBorders>
              <w:top w:val="single" w:sz="6" w:space="0" w:color="auto"/>
              <w:left w:val="single" w:sz="6" w:space="0" w:color="auto"/>
              <w:bottom w:val="single" w:sz="4" w:space="0" w:color="auto"/>
              <w:right w:val="single" w:sz="6" w:space="0" w:color="auto"/>
            </w:tcBorders>
          </w:tcPr>
          <w:p w14:paraId="0251DAC5"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19426773"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23875CE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B02F3C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B4E5961"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7C7BA6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46C4E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9FDAB3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9D2A4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F6BB776"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26A29C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DD146CE"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30961751"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09094709"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43F6D81F" w14:textId="77777777" w:rsidR="003A36CA" w:rsidRPr="005259D7" w:rsidRDefault="003A36CA" w:rsidP="005B2BC8">
            <w:pPr>
              <w:pStyle w:val="TAC"/>
              <w:rPr>
                <w:lang w:eastAsia="ja-JP"/>
              </w:rPr>
            </w:pPr>
            <w:r w:rsidRPr="005259D7">
              <w:rPr>
                <w:lang w:eastAsia="ja-JP"/>
              </w:rPr>
              <w:t>1</w:t>
            </w:r>
          </w:p>
        </w:tc>
      </w:tr>
      <w:tr w:rsidR="003A36CA" w:rsidRPr="005259D7" w14:paraId="5C09179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9CD064B" w14:textId="77777777" w:rsidR="003A36CA" w:rsidRPr="005259D7" w:rsidRDefault="003A36CA" w:rsidP="005B2BC8">
            <w:pPr>
              <w:pStyle w:val="TAC"/>
              <w:rPr>
                <w:lang w:eastAsia="ja-JP"/>
              </w:rPr>
            </w:pPr>
            <w:r w:rsidRPr="005259D7">
              <w:t>CA_n260C</w:t>
            </w:r>
          </w:p>
        </w:tc>
        <w:tc>
          <w:tcPr>
            <w:tcW w:w="510" w:type="pct"/>
            <w:tcBorders>
              <w:top w:val="single" w:sz="6" w:space="0" w:color="auto"/>
              <w:left w:val="single" w:sz="6" w:space="0" w:color="auto"/>
              <w:bottom w:val="single" w:sz="4" w:space="0" w:color="auto"/>
              <w:right w:val="single" w:sz="6" w:space="0" w:color="auto"/>
            </w:tcBorders>
          </w:tcPr>
          <w:p w14:paraId="59773B7E" w14:textId="77777777" w:rsidR="003A36CA" w:rsidRPr="005259D7" w:rsidRDefault="003A36CA" w:rsidP="005B2BC8">
            <w:pPr>
              <w:pStyle w:val="TAC"/>
            </w:pPr>
            <w:r w:rsidRPr="005259D7">
              <w:t>CA_n260B</w:t>
            </w:r>
          </w:p>
        </w:tc>
        <w:tc>
          <w:tcPr>
            <w:tcW w:w="322" w:type="pct"/>
            <w:tcBorders>
              <w:top w:val="single" w:sz="6" w:space="0" w:color="auto"/>
              <w:left w:val="single" w:sz="6" w:space="0" w:color="auto"/>
              <w:bottom w:val="single" w:sz="4" w:space="0" w:color="auto"/>
              <w:right w:val="single" w:sz="6" w:space="0" w:color="auto"/>
            </w:tcBorders>
          </w:tcPr>
          <w:p w14:paraId="4E323F38"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78B01724"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1674AB14"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14D3E06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F559E5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2A893A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8342C0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48AE12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EEBE39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A860212"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20A68F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46ACD29"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204D8586" w14:textId="77777777" w:rsidR="003A36CA" w:rsidRPr="005259D7" w:rsidRDefault="003A36CA" w:rsidP="005B2BC8">
            <w:pPr>
              <w:pStyle w:val="TAC"/>
              <w:rPr>
                <w:lang w:eastAsia="ja-JP"/>
              </w:rPr>
            </w:pPr>
            <w:r w:rsidRPr="005259D7">
              <w:t>1200</w:t>
            </w:r>
          </w:p>
        </w:tc>
        <w:tc>
          <w:tcPr>
            <w:tcW w:w="232" w:type="pct"/>
            <w:tcBorders>
              <w:top w:val="single" w:sz="6" w:space="0" w:color="auto"/>
              <w:left w:val="single" w:sz="6" w:space="0" w:color="auto"/>
              <w:bottom w:val="single" w:sz="4" w:space="0" w:color="auto"/>
              <w:right w:val="single" w:sz="4" w:space="0" w:color="auto"/>
            </w:tcBorders>
          </w:tcPr>
          <w:p w14:paraId="5908212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27ED775E" w14:textId="77777777" w:rsidR="003A36CA" w:rsidRPr="005259D7" w:rsidRDefault="003A36CA" w:rsidP="005B2BC8">
            <w:pPr>
              <w:pStyle w:val="TAC"/>
              <w:rPr>
                <w:lang w:eastAsia="ja-JP"/>
              </w:rPr>
            </w:pPr>
          </w:p>
        </w:tc>
      </w:tr>
      <w:tr w:rsidR="003A36CA" w:rsidRPr="005259D7" w14:paraId="7B06C7CB" w14:textId="77777777" w:rsidTr="005B2BC8">
        <w:trPr>
          <w:trHeight w:val="187"/>
        </w:trPr>
        <w:tc>
          <w:tcPr>
            <w:tcW w:w="463" w:type="pct"/>
            <w:tcBorders>
              <w:top w:val="single" w:sz="6" w:space="0" w:color="auto"/>
              <w:left w:val="single" w:sz="4" w:space="0" w:color="auto"/>
              <w:right w:val="single" w:sz="6" w:space="0" w:color="auto"/>
            </w:tcBorders>
          </w:tcPr>
          <w:p w14:paraId="63DA7F13" w14:textId="77777777" w:rsidR="003A36CA" w:rsidRPr="005259D7" w:rsidRDefault="003A36CA" w:rsidP="005B2BC8">
            <w:pPr>
              <w:pStyle w:val="TAC"/>
              <w:rPr>
                <w:lang w:eastAsia="ja-JP"/>
              </w:rPr>
            </w:pPr>
            <w:r w:rsidRPr="005259D7">
              <w:t>CA_n260D</w:t>
            </w:r>
          </w:p>
        </w:tc>
        <w:tc>
          <w:tcPr>
            <w:tcW w:w="510" w:type="pct"/>
            <w:tcBorders>
              <w:top w:val="single" w:sz="6" w:space="0" w:color="auto"/>
              <w:left w:val="single" w:sz="6" w:space="0" w:color="auto"/>
              <w:right w:val="single" w:sz="6" w:space="0" w:color="auto"/>
            </w:tcBorders>
          </w:tcPr>
          <w:p w14:paraId="5049F4D6" w14:textId="77777777" w:rsidR="003A36CA" w:rsidRPr="005259D7" w:rsidRDefault="003A36CA" w:rsidP="005B2BC8">
            <w:pPr>
              <w:pStyle w:val="TAC"/>
            </w:pPr>
            <w:r w:rsidRPr="005259D7">
              <w:t>CA_n260D</w:t>
            </w:r>
          </w:p>
        </w:tc>
        <w:tc>
          <w:tcPr>
            <w:tcW w:w="322" w:type="pct"/>
            <w:tcBorders>
              <w:top w:val="single" w:sz="6" w:space="0" w:color="auto"/>
              <w:left w:val="single" w:sz="6" w:space="0" w:color="auto"/>
              <w:bottom w:val="single" w:sz="4" w:space="0" w:color="auto"/>
              <w:right w:val="single" w:sz="6" w:space="0" w:color="auto"/>
            </w:tcBorders>
          </w:tcPr>
          <w:p w14:paraId="40429606"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55824DAD"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02EADC7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71862F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D98D414"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B0CDEE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7CFC75E"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9202269"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20D4F801"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253AFA62"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62A44808"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536C5138"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7D74A3E9"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7EC1284A"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3338875" w14:textId="77777777" w:rsidR="003A36CA" w:rsidRPr="005259D7" w:rsidRDefault="003A36CA" w:rsidP="005B2BC8">
            <w:pPr>
              <w:pStyle w:val="TAC"/>
              <w:rPr>
                <w:lang w:eastAsia="ja-JP"/>
              </w:rPr>
            </w:pPr>
            <w:r w:rsidRPr="005259D7">
              <w:rPr>
                <w:lang w:eastAsia="ja-JP"/>
              </w:rPr>
              <w:t>2</w:t>
            </w:r>
          </w:p>
        </w:tc>
      </w:tr>
      <w:tr w:rsidR="003A36CA" w:rsidRPr="005259D7" w14:paraId="62A02515" w14:textId="77777777" w:rsidTr="005B2BC8">
        <w:trPr>
          <w:trHeight w:val="187"/>
        </w:trPr>
        <w:tc>
          <w:tcPr>
            <w:tcW w:w="463" w:type="pct"/>
            <w:tcBorders>
              <w:top w:val="single" w:sz="6" w:space="0" w:color="auto"/>
              <w:left w:val="single" w:sz="4" w:space="0" w:color="auto"/>
              <w:right w:val="single" w:sz="6" w:space="0" w:color="auto"/>
            </w:tcBorders>
          </w:tcPr>
          <w:p w14:paraId="4E2BA80A" w14:textId="77777777" w:rsidR="003A36CA" w:rsidRPr="005259D7" w:rsidRDefault="003A36CA" w:rsidP="005B2BC8">
            <w:pPr>
              <w:pStyle w:val="TAC"/>
              <w:rPr>
                <w:lang w:eastAsia="ja-JP"/>
              </w:rPr>
            </w:pPr>
            <w:r w:rsidRPr="005259D7">
              <w:t>CA_n260E</w:t>
            </w:r>
          </w:p>
        </w:tc>
        <w:tc>
          <w:tcPr>
            <w:tcW w:w="510" w:type="pct"/>
            <w:tcBorders>
              <w:top w:val="single" w:sz="6" w:space="0" w:color="auto"/>
              <w:left w:val="single" w:sz="6" w:space="0" w:color="auto"/>
              <w:right w:val="single" w:sz="6" w:space="0" w:color="auto"/>
            </w:tcBorders>
          </w:tcPr>
          <w:p w14:paraId="01C9486E" w14:textId="0145BCEB" w:rsidR="003A36CA" w:rsidRPr="005259D7" w:rsidRDefault="003A36CA" w:rsidP="005B2BC8">
            <w:pPr>
              <w:pStyle w:val="TAC"/>
            </w:pPr>
            <w:r w:rsidRPr="005259D7">
              <w:t>CA_n260D</w:t>
            </w:r>
            <w:r>
              <w:t>/E</w:t>
            </w:r>
          </w:p>
        </w:tc>
        <w:tc>
          <w:tcPr>
            <w:tcW w:w="322" w:type="pct"/>
            <w:tcBorders>
              <w:top w:val="single" w:sz="6" w:space="0" w:color="auto"/>
              <w:left w:val="single" w:sz="6" w:space="0" w:color="auto"/>
              <w:bottom w:val="single" w:sz="4" w:space="0" w:color="auto"/>
              <w:right w:val="single" w:sz="6" w:space="0" w:color="auto"/>
            </w:tcBorders>
          </w:tcPr>
          <w:p w14:paraId="21EC4E26"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017EC567"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7767B05E"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5FE60FF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FE776E"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838798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999E25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F8DF2D6"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73A9C88A"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537F5D4D"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582B46E3"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0F4B4C3B"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56B83E23"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right w:val="single" w:sz="4" w:space="0" w:color="auto"/>
            </w:tcBorders>
          </w:tcPr>
          <w:p w14:paraId="7534A239"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7F4058EB" w14:textId="77777777" w:rsidR="003A36CA" w:rsidRPr="005259D7" w:rsidRDefault="003A36CA" w:rsidP="005B2BC8">
            <w:pPr>
              <w:pStyle w:val="TAC"/>
              <w:rPr>
                <w:lang w:eastAsia="ja-JP"/>
              </w:rPr>
            </w:pPr>
          </w:p>
        </w:tc>
      </w:tr>
      <w:tr w:rsidR="003A36CA" w:rsidRPr="005259D7" w14:paraId="7E032EEC"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4BB7E41" w14:textId="77777777" w:rsidR="003A36CA" w:rsidRPr="005259D7" w:rsidRDefault="003A36CA" w:rsidP="005B2BC8">
            <w:pPr>
              <w:pStyle w:val="TAC"/>
              <w:rPr>
                <w:lang w:eastAsia="ja-JP"/>
              </w:rPr>
            </w:pPr>
            <w:r w:rsidRPr="005259D7">
              <w:t>CA_n260F</w:t>
            </w:r>
          </w:p>
        </w:tc>
        <w:tc>
          <w:tcPr>
            <w:tcW w:w="510" w:type="pct"/>
            <w:tcBorders>
              <w:top w:val="single" w:sz="6" w:space="0" w:color="auto"/>
              <w:left w:val="single" w:sz="6" w:space="0" w:color="auto"/>
              <w:bottom w:val="single" w:sz="4" w:space="0" w:color="auto"/>
              <w:right w:val="single" w:sz="6" w:space="0" w:color="auto"/>
            </w:tcBorders>
          </w:tcPr>
          <w:p w14:paraId="7F75D340" w14:textId="67F535CB" w:rsidR="003A36CA" w:rsidRPr="005259D7" w:rsidRDefault="003A36CA" w:rsidP="005B2BC8">
            <w:pPr>
              <w:pStyle w:val="TAC"/>
            </w:pPr>
            <w:r w:rsidRPr="005259D7">
              <w:rPr>
                <w:lang w:val="es-US"/>
              </w:rPr>
              <w:t>CA_n260D</w:t>
            </w:r>
            <w:r>
              <w:rPr>
                <w:lang w:val="es-US"/>
              </w:rPr>
              <w:t>/E/F</w:t>
            </w:r>
          </w:p>
        </w:tc>
        <w:tc>
          <w:tcPr>
            <w:tcW w:w="322" w:type="pct"/>
            <w:tcBorders>
              <w:top w:val="single" w:sz="6" w:space="0" w:color="auto"/>
              <w:left w:val="single" w:sz="6" w:space="0" w:color="auto"/>
              <w:bottom w:val="single" w:sz="4" w:space="0" w:color="auto"/>
              <w:right w:val="single" w:sz="6" w:space="0" w:color="auto"/>
            </w:tcBorders>
          </w:tcPr>
          <w:p w14:paraId="6636348F"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488B4AF5"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22C78042"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5A9022FD"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669B3AE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C2F4E1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DD49017"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EA8AF6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85CDAC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D42DE04"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294BF687"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23D5FE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6795DA7E"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AEBF3FA"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48FBC6B7" w14:textId="77777777" w:rsidR="003A36CA" w:rsidRPr="005259D7" w:rsidRDefault="003A36CA" w:rsidP="005B2BC8">
            <w:pPr>
              <w:pStyle w:val="TAC"/>
              <w:rPr>
                <w:lang w:eastAsia="ja-JP"/>
              </w:rPr>
            </w:pPr>
          </w:p>
        </w:tc>
      </w:tr>
      <w:tr w:rsidR="003A36CA" w:rsidRPr="005259D7" w14:paraId="587C7650" w14:textId="77777777" w:rsidTr="005B2BC8">
        <w:trPr>
          <w:trHeight w:val="187"/>
        </w:trPr>
        <w:tc>
          <w:tcPr>
            <w:tcW w:w="463" w:type="pct"/>
            <w:tcBorders>
              <w:top w:val="single" w:sz="6" w:space="0" w:color="auto"/>
              <w:left w:val="single" w:sz="4" w:space="0" w:color="auto"/>
              <w:right w:val="single" w:sz="6" w:space="0" w:color="auto"/>
            </w:tcBorders>
          </w:tcPr>
          <w:p w14:paraId="5B2C08C5" w14:textId="77777777" w:rsidR="003A36CA" w:rsidRPr="005259D7" w:rsidRDefault="003A36CA" w:rsidP="005B2BC8">
            <w:pPr>
              <w:pStyle w:val="TAC"/>
              <w:rPr>
                <w:lang w:eastAsia="ja-JP"/>
              </w:rPr>
            </w:pPr>
            <w:r w:rsidRPr="005259D7">
              <w:t>CA_n260G</w:t>
            </w:r>
          </w:p>
        </w:tc>
        <w:tc>
          <w:tcPr>
            <w:tcW w:w="510" w:type="pct"/>
            <w:tcBorders>
              <w:top w:val="single" w:sz="6" w:space="0" w:color="auto"/>
              <w:left w:val="single" w:sz="6" w:space="0" w:color="auto"/>
              <w:right w:val="single" w:sz="6" w:space="0" w:color="auto"/>
            </w:tcBorders>
          </w:tcPr>
          <w:p w14:paraId="43596347" w14:textId="77777777" w:rsidR="003A36CA" w:rsidRPr="005259D7" w:rsidRDefault="003A36CA" w:rsidP="005B2BC8">
            <w:pPr>
              <w:pStyle w:val="TAC"/>
            </w:pPr>
            <w:r w:rsidRPr="005259D7">
              <w:t>CA_n260G</w:t>
            </w:r>
          </w:p>
        </w:tc>
        <w:tc>
          <w:tcPr>
            <w:tcW w:w="322" w:type="pct"/>
            <w:tcBorders>
              <w:top w:val="single" w:sz="6" w:space="0" w:color="auto"/>
              <w:left w:val="single" w:sz="6" w:space="0" w:color="auto"/>
              <w:bottom w:val="single" w:sz="4" w:space="0" w:color="auto"/>
              <w:right w:val="single" w:sz="6" w:space="0" w:color="auto"/>
            </w:tcBorders>
          </w:tcPr>
          <w:p w14:paraId="57428258"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D8F44DC"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C516C0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AAB67E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CBCA98E"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CC19AB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A59D25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2E86990"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5926BE75"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3E65862A"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57D8D62B"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349D1274"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08D9B606"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right w:val="single" w:sz="4" w:space="0" w:color="auto"/>
            </w:tcBorders>
          </w:tcPr>
          <w:p w14:paraId="2328BB67"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6CAA333C" w14:textId="77777777" w:rsidR="003A36CA" w:rsidRPr="005259D7" w:rsidRDefault="003A36CA" w:rsidP="005B2BC8">
            <w:pPr>
              <w:pStyle w:val="TAC"/>
              <w:rPr>
                <w:lang w:eastAsia="ja-JP"/>
              </w:rPr>
            </w:pPr>
            <w:r w:rsidRPr="005259D7">
              <w:rPr>
                <w:lang w:eastAsia="ja-JP"/>
              </w:rPr>
              <w:t>3</w:t>
            </w:r>
          </w:p>
        </w:tc>
      </w:tr>
      <w:tr w:rsidR="003A36CA" w:rsidRPr="005259D7" w14:paraId="4C570796" w14:textId="77777777" w:rsidTr="005B2BC8">
        <w:trPr>
          <w:trHeight w:val="187"/>
        </w:trPr>
        <w:tc>
          <w:tcPr>
            <w:tcW w:w="463" w:type="pct"/>
            <w:tcBorders>
              <w:top w:val="single" w:sz="6" w:space="0" w:color="auto"/>
              <w:left w:val="single" w:sz="4" w:space="0" w:color="auto"/>
              <w:right w:val="single" w:sz="6" w:space="0" w:color="auto"/>
            </w:tcBorders>
          </w:tcPr>
          <w:p w14:paraId="39D3BC18" w14:textId="77777777" w:rsidR="003A36CA" w:rsidRPr="005259D7" w:rsidRDefault="003A36CA" w:rsidP="005B2BC8">
            <w:pPr>
              <w:pStyle w:val="TAC"/>
              <w:rPr>
                <w:lang w:eastAsia="ja-JP"/>
              </w:rPr>
            </w:pPr>
            <w:r w:rsidRPr="005259D7">
              <w:t>CA_n260H</w:t>
            </w:r>
          </w:p>
        </w:tc>
        <w:tc>
          <w:tcPr>
            <w:tcW w:w="510" w:type="pct"/>
            <w:tcBorders>
              <w:top w:val="single" w:sz="6" w:space="0" w:color="auto"/>
              <w:left w:val="single" w:sz="6" w:space="0" w:color="auto"/>
              <w:right w:val="single" w:sz="6" w:space="0" w:color="auto"/>
            </w:tcBorders>
          </w:tcPr>
          <w:p w14:paraId="5F5CD6BF" w14:textId="194AF3F6" w:rsidR="003A36CA" w:rsidRPr="005259D7" w:rsidRDefault="003A36CA" w:rsidP="005B2BC8">
            <w:pPr>
              <w:pStyle w:val="TAC"/>
            </w:pPr>
            <w:r w:rsidRPr="005259D7">
              <w:t>CA_n260G</w:t>
            </w:r>
            <w:r>
              <w:t>/H</w:t>
            </w:r>
          </w:p>
        </w:tc>
        <w:tc>
          <w:tcPr>
            <w:tcW w:w="322" w:type="pct"/>
            <w:tcBorders>
              <w:top w:val="single" w:sz="6" w:space="0" w:color="auto"/>
              <w:left w:val="single" w:sz="6" w:space="0" w:color="auto"/>
              <w:bottom w:val="single" w:sz="4" w:space="0" w:color="auto"/>
              <w:right w:val="single" w:sz="6" w:space="0" w:color="auto"/>
            </w:tcBorders>
          </w:tcPr>
          <w:p w14:paraId="07A74F95"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8A4B3B6"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18F29E1"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C4671A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58225F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CF79E4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2807F1B"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6992352"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7BECEC02"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4B270628"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33240912"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087CB788"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33999487" w14:textId="77777777" w:rsidR="003A36CA" w:rsidRPr="005259D7" w:rsidRDefault="003A36CA" w:rsidP="005B2BC8">
            <w:pPr>
              <w:pStyle w:val="TAC"/>
              <w:rPr>
                <w:lang w:eastAsia="ja-JP"/>
              </w:rPr>
            </w:pPr>
            <w:r w:rsidRPr="005259D7">
              <w:t>300</w:t>
            </w:r>
          </w:p>
        </w:tc>
        <w:tc>
          <w:tcPr>
            <w:tcW w:w="232" w:type="pct"/>
            <w:tcBorders>
              <w:top w:val="single" w:sz="6" w:space="0" w:color="auto"/>
              <w:left w:val="single" w:sz="6" w:space="0" w:color="auto"/>
              <w:right w:val="single" w:sz="4" w:space="0" w:color="auto"/>
            </w:tcBorders>
          </w:tcPr>
          <w:p w14:paraId="25E3DAC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14C048B" w14:textId="77777777" w:rsidR="003A36CA" w:rsidRPr="005259D7" w:rsidRDefault="003A36CA" w:rsidP="005B2BC8">
            <w:pPr>
              <w:pStyle w:val="TAC"/>
              <w:rPr>
                <w:lang w:eastAsia="ja-JP"/>
              </w:rPr>
            </w:pPr>
          </w:p>
        </w:tc>
      </w:tr>
      <w:tr w:rsidR="003A36CA" w:rsidRPr="005259D7" w14:paraId="77276A50" w14:textId="77777777" w:rsidTr="005B2BC8">
        <w:trPr>
          <w:trHeight w:val="187"/>
        </w:trPr>
        <w:tc>
          <w:tcPr>
            <w:tcW w:w="463" w:type="pct"/>
            <w:tcBorders>
              <w:top w:val="single" w:sz="6" w:space="0" w:color="auto"/>
              <w:left w:val="single" w:sz="4" w:space="0" w:color="auto"/>
              <w:right w:val="single" w:sz="6" w:space="0" w:color="auto"/>
            </w:tcBorders>
          </w:tcPr>
          <w:p w14:paraId="41CADD15" w14:textId="77777777" w:rsidR="003A36CA" w:rsidRPr="005259D7" w:rsidRDefault="003A36CA" w:rsidP="005B2BC8">
            <w:pPr>
              <w:pStyle w:val="TAC"/>
              <w:rPr>
                <w:lang w:eastAsia="ja-JP"/>
              </w:rPr>
            </w:pPr>
            <w:r w:rsidRPr="005259D7">
              <w:t>CA_n260I</w:t>
            </w:r>
          </w:p>
        </w:tc>
        <w:tc>
          <w:tcPr>
            <w:tcW w:w="510" w:type="pct"/>
            <w:tcBorders>
              <w:top w:val="single" w:sz="6" w:space="0" w:color="auto"/>
              <w:left w:val="single" w:sz="6" w:space="0" w:color="auto"/>
              <w:right w:val="single" w:sz="6" w:space="0" w:color="auto"/>
            </w:tcBorders>
          </w:tcPr>
          <w:p w14:paraId="49BB9A2D" w14:textId="2BA84162" w:rsidR="003A36CA" w:rsidRPr="005259D7" w:rsidRDefault="003A36CA" w:rsidP="005B2BC8">
            <w:pPr>
              <w:pStyle w:val="TAC"/>
            </w:pPr>
            <w:r w:rsidRPr="005259D7">
              <w:t>CA_n260G</w:t>
            </w:r>
            <w:r>
              <w:t>/H/I</w:t>
            </w:r>
          </w:p>
        </w:tc>
        <w:tc>
          <w:tcPr>
            <w:tcW w:w="322" w:type="pct"/>
            <w:tcBorders>
              <w:top w:val="single" w:sz="6" w:space="0" w:color="auto"/>
              <w:left w:val="single" w:sz="6" w:space="0" w:color="auto"/>
              <w:bottom w:val="single" w:sz="4" w:space="0" w:color="auto"/>
              <w:right w:val="single" w:sz="6" w:space="0" w:color="auto"/>
            </w:tcBorders>
          </w:tcPr>
          <w:p w14:paraId="3D169906"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6F94B81"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4D262E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62976AF"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FBB02F3"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46CE2E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4A2584"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78E121F"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1059E896"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643C743E"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7E445FBD"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2019C11C"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171214EF"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2BB9CC6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1E41C89" w14:textId="77777777" w:rsidR="003A36CA" w:rsidRPr="005259D7" w:rsidRDefault="003A36CA" w:rsidP="005B2BC8">
            <w:pPr>
              <w:pStyle w:val="TAC"/>
              <w:rPr>
                <w:lang w:eastAsia="ja-JP"/>
              </w:rPr>
            </w:pPr>
          </w:p>
        </w:tc>
      </w:tr>
      <w:tr w:rsidR="003A36CA" w:rsidRPr="005259D7" w14:paraId="4481DD58"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E268842" w14:textId="77777777" w:rsidR="003A36CA" w:rsidRPr="005259D7" w:rsidRDefault="003A36CA" w:rsidP="005B2BC8">
            <w:pPr>
              <w:pStyle w:val="TAC"/>
              <w:rPr>
                <w:lang w:eastAsia="ja-JP"/>
              </w:rPr>
            </w:pPr>
            <w:r w:rsidRPr="005259D7">
              <w:t>CA_n260J</w:t>
            </w:r>
          </w:p>
        </w:tc>
        <w:tc>
          <w:tcPr>
            <w:tcW w:w="510" w:type="pct"/>
            <w:tcBorders>
              <w:top w:val="single" w:sz="6" w:space="0" w:color="auto"/>
              <w:left w:val="single" w:sz="6" w:space="0" w:color="auto"/>
              <w:bottom w:val="single" w:sz="4" w:space="0" w:color="auto"/>
              <w:right w:val="single" w:sz="6" w:space="0" w:color="auto"/>
            </w:tcBorders>
          </w:tcPr>
          <w:p w14:paraId="6427D5B2" w14:textId="172A4843" w:rsidR="003A36CA" w:rsidRPr="005259D7" w:rsidRDefault="003A36CA" w:rsidP="005B2BC8">
            <w:pPr>
              <w:pStyle w:val="TAC"/>
            </w:pPr>
            <w:r w:rsidRPr="005259D7">
              <w:t>CA_n260G</w:t>
            </w:r>
            <w:r>
              <w:t>/H/I/J</w:t>
            </w:r>
          </w:p>
        </w:tc>
        <w:tc>
          <w:tcPr>
            <w:tcW w:w="322" w:type="pct"/>
            <w:tcBorders>
              <w:top w:val="single" w:sz="6" w:space="0" w:color="auto"/>
              <w:left w:val="single" w:sz="6" w:space="0" w:color="auto"/>
              <w:bottom w:val="single" w:sz="4" w:space="0" w:color="auto"/>
              <w:right w:val="single" w:sz="6" w:space="0" w:color="auto"/>
            </w:tcBorders>
          </w:tcPr>
          <w:p w14:paraId="673DEB19"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D710B54"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4CC68E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0E192D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8CB97BA"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5888EF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2E07B42"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8E5664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3924AD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E4E4D7B"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CFF620A"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C610B39"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61F871A1" w14:textId="77777777" w:rsidR="003A36CA" w:rsidRPr="005259D7" w:rsidRDefault="003A36CA" w:rsidP="005B2BC8">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132C2B4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085B51D" w14:textId="77777777" w:rsidR="003A36CA" w:rsidRPr="005259D7" w:rsidRDefault="003A36CA" w:rsidP="005B2BC8">
            <w:pPr>
              <w:pStyle w:val="TAC"/>
              <w:rPr>
                <w:lang w:eastAsia="ja-JP"/>
              </w:rPr>
            </w:pPr>
          </w:p>
        </w:tc>
      </w:tr>
      <w:tr w:rsidR="003A36CA" w:rsidRPr="005259D7" w14:paraId="3432A9F9"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5156192" w14:textId="77777777" w:rsidR="003A36CA" w:rsidRPr="005259D7" w:rsidRDefault="003A36CA" w:rsidP="005B2BC8">
            <w:pPr>
              <w:pStyle w:val="TAC"/>
              <w:rPr>
                <w:lang w:eastAsia="ja-JP"/>
              </w:rPr>
            </w:pPr>
            <w:r w:rsidRPr="005259D7">
              <w:t>CA_n260K</w:t>
            </w:r>
          </w:p>
        </w:tc>
        <w:tc>
          <w:tcPr>
            <w:tcW w:w="510" w:type="pct"/>
            <w:tcBorders>
              <w:top w:val="single" w:sz="6" w:space="0" w:color="auto"/>
              <w:left w:val="single" w:sz="6" w:space="0" w:color="auto"/>
              <w:bottom w:val="single" w:sz="4" w:space="0" w:color="auto"/>
              <w:right w:val="single" w:sz="6" w:space="0" w:color="auto"/>
            </w:tcBorders>
          </w:tcPr>
          <w:p w14:paraId="094D2AAE" w14:textId="655F3B55" w:rsidR="003A36CA" w:rsidRPr="005259D7" w:rsidRDefault="003A36CA" w:rsidP="005B2BC8">
            <w:pPr>
              <w:pStyle w:val="TAC"/>
            </w:pPr>
            <w:r w:rsidRPr="005259D7">
              <w:rPr>
                <w:rFonts w:cs="Arial"/>
                <w:szCs w:val="18"/>
              </w:rPr>
              <w:t>CA_n260G</w:t>
            </w:r>
            <w:r>
              <w:rPr>
                <w:rFonts w:cs="Arial"/>
                <w:szCs w:val="18"/>
              </w:rPr>
              <w:t>/H/I/J/K</w:t>
            </w:r>
          </w:p>
        </w:tc>
        <w:tc>
          <w:tcPr>
            <w:tcW w:w="322" w:type="pct"/>
            <w:tcBorders>
              <w:top w:val="single" w:sz="6" w:space="0" w:color="auto"/>
              <w:left w:val="single" w:sz="6" w:space="0" w:color="auto"/>
              <w:bottom w:val="single" w:sz="4" w:space="0" w:color="auto"/>
              <w:right w:val="single" w:sz="6" w:space="0" w:color="auto"/>
            </w:tcBorders>
          </w:tcPr>
          <w:p w14:paraId="706AF919"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2E33482"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16245F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2227C9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0130D90"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5FC438C"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9B843D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D0EDA0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DD03435"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76FCF6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5773E5C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443C556"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06F6423F"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305821B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401301A3" w14:textId="77777777" w:rsidR="003A36CA" w:rsidRPr="005259D7" w:rsidRDefault="003A36CA" w:rsidP="005B2BC8">
            <w:pPr>
              <w:pStyle w:val="TAC"/>
              <w:rPr>
                <w:lang w:eastAsia="ja-JP"/>
              </w:rPr>
            </w:pPr>
          </w:p>
        </w:tc>
      </w:tr>
      <w:tr w:rsidR="003A36CA" w:rsidRPr="005259D7" w14:paraId="6B70CC0A"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6AF948B" w14:textId="77777777" w:rsidR="003A36CA" w:rsidRPr="005259D7" w:rsidRDefault="003A36CA" w:rsidP="005B2BC8">
            <w:pPr>
              <w:pStyle w:val="TAC"/>
              <w:rPr>
                <w:lang w:eastAsia="ja-JP"/>
              </w:rPr>
            </w:pPr>
            <w:r w:rsidRPr="005259D7">
              <w:t>CA_n260L</w:t>
            </w:r>
          </w:p>
        </w:tc>
        <w:tc>
          <w:tcPr>
            <w:tcW w:w="510" w:type="pct"/>
            <w:tcBorders>
              <w:top w:val="single" w:sz="6" w:space="0" w:color="auto"/>
              <w:left w:val="single" w:sz="6" w:space="0" w:color="auto"/>
              <w:bottom w:val="single" w:sz="4" w:space="0" w:color="auto"/>
              <w:right w:val="single" w:sz="6" w:space="0" w:color="auto"/>
            </w:tcBorders>
          </w:tcPr>
          <w:p w14:paraId="318E687C" w14:textId="140B59FD" w:rsidR="003A36CA" w:rsidRPr="005259D7" w:rsidRDefault="003A36CA" w:rsidP="005B2BC8">
            <w:pPr>
              <w:pStyle w:val="TAC"/>
            </w:pPr>
            <w:r w:rsidRPr="005259D7">
              <w:rPr>
                <w:rFonts w:cs="Arial"/>
                <w:szCs w:val="18"/>
              </w:rPr>
              <w:t>CA_n260G</w:t>
            </w:r>
            <w:r>
              <w:rPr>
                <w:rFonts w:cs="Arial"/>
                <w:szCs w:val="18"/>
              </w:rPr>
              <w:t>/H/I/J/K/L</w:t>
            </w:r>
          </w:p>
        </w:tc>
        <w:tc>
          <w:tcPr>
            <w:tcW w:w="322" w:type="pct"/>
            <w:tcBorders>
              <w:top w:val="single" w:sz="6" w:space="0" w:color="auto"/>
              <w:left w:val="single" w:sz="6" w:space="0" w:color="auto"/>
              <w:bottom w:val="single" w:sz="4" w:space="0" w:color="auto"/>
              <w:right w:val="single" w:sz="6" w:space="0" w:color="auto"/>
            </w:tcBorders>
          </w:tcPr>
          <w:p w14:paraId="3F4B238E"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09FD581"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ECE8450"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3B6D1B8"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79865D1"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C870B4C"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3C92C9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7BF74D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6F3395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BEBD6DC"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19E935C"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B87F74F"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A273EBA" w14:textId="77777777" w:rsidR="003A36CA" w:rsidRPr="005259D7" w:rsidRDefault="003A36CA" w:rsidP="005B2BC8">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4E9E6C24"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EA7839C" w14:textId="77777777" w:rsidR="003A36CA" w:rsidRPr="005259D7" w:rsidRDefault="003A36CA" w:rsidP="005B2BC8">
            <w:pPr>
              <w:pStyle w:val="TAC"/>
              <w:rPr>
                <w:lang w:eastAsia="ja-JP"/>
              </w:rPr>
            </w:pPr>
          </w:p>
        </w:tc>
      </w:tr>
      <w:tr w:rsidR="003A36CA" w:rsidRPr="005259D7" w14:paraId="665CBF11"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15089B3" w14:textId="77777777" w:rsidR="003A36CA" w:rsidRPr="005259D7" w:rsidRDefault="003A36CA" w:rsidP="005B2BC8">
            <w:pPr>
              <w:pStyle w:val="TAC"/>
              <w:rPr>
                <w:lang w:eastAsia="ja-JP"/>
              </w:rPr>
            </w:pPr>
            <w:r w:rsidRPr="005259D7">
              <w:t>CA_n260M</w:t>
            </w:r>
          </w:p>
        </w:tc>
        <w:tc>
          <w:tcPr>
            <w:tcW w:w="510" w:type="pct"/>
            <w:tcBorders>
              <w:top w:val="single" w:sz="6" w:space="0" w:color="auto"/>
              <w:left w:val="single" w:sz="6" w:space="0" w:color="auto"/>
              <w:bottom w:val="single" w:sz="4" w:space="0" w:color="auto"/>
              <w:right w:val="single" w:sz="6" w:space="0" w:color="auto"/>
            </w:tcBorders>
          </w:tcPr>
          <w:p w14:paraId="72476126" w14:textId="3C6338C7" w:rsidR="003A36CA" w:rsidRPr="00004896" w:rsidRDefault="003A36CA" w:rsidP="005B2BC8">
            <w:pPr>
              <w:pStyle w:val="TAC"/>
              <w:rPr>
                <w:lang w:val="sv-SE"/>
              </w:rPr>
            </w:pPr>
            <w:r w:rsidRPr="00004896">
              <w:rPr>
                <w:rFonts w:cs="Arial"/>
                <w:szCs w:val="18"/>
                <w:lang w:val="sv-SE"/>
              </w:rPr>
              <w:t>CA_n260G/H/I/J/K/L/M</w:t>
            </w:r>
          </w:p>
        </w:tc>
        <w:tc>
          <w:tcPr>
            <w:tcW w:w="322" w:type="pct"/>
            <w:tcBorders>
              <w:top w:val="single" w:sz="6" w:space="0" w:color="auto"/>
              <w:left w:val="single" w:sz="6" w:space="0" w:color="auto"/>
              <w:bottom w:val="single" w:sz="4" w:space="0" w:color="auto"/>
              <w:right w:val="single" w:sz="6" w:space="0" w:color="auto"/>
            </w:tcBorders>
          </w:tcPr>
          <w:p w14:paraId="3766E4BE"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1622345"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CEFC42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5455EA6"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14CA7AF"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04C9CE90"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D062E59"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12CE37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21F7C5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CF0DD5B"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F68DEA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532DF86"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BB5E142"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0B8F890E"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1C899D1A" w14:textId="77777777" w:rsidR="003A36CA" w:rsidRPr="005259D7" w:rsidRDefault="003A36CA" w:rsidP="005B2BC8">
            <w:pPr>
              <w:pStyle w:val="TAC"/>
              <w:rPr>
                <w:lang w:eastAsia="ja-JP"/>
              </w:rPr>
            </w:pPr>
          </w:p>
        </w:tc>
      </w:tr>
      <w:tr w:rsidR="003A36CA" w:rsidRPr="005259D7" w14:paraId="3688A89B"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F1ADA1A" w14:textId="77777777" w:rsidR="003A36CA" w:rsidRPr="005259D7" w:rsidRDefault="003A36CA" w:rsidP="005B2BC8">
            <w:pPr>
              <w:pStyle w:val="TAC"/>
              <w:rPr>
                <w:lang w:eastAsia="ja-JP"/>
              </w:rPr>
            </w:pPr>
            <w:r w:rsidRPr="005259D7">
              <w:lastRenderedPageBreak/>
              <w:t>CA_n260O</w:t>
            </w:r>
          </w:p>
        </w:tc>
        <w:tc>
          <w:tcPr>
            <w:tcW w:w="510" w:type="pct"/>
            <w:tcBorders>
              <w:top w:val="single" w:sz="6" w:space="0" w:color="auto"/>
              <w:left w:val="single" w:sz="6" w:space="0" w:color="auto"/>
              <w:bottom w:val="single" w:sz="4" w:space="0" w:color="auto"/>
              <w:right w:val="single" w:sz="6" w:space="0" w:color="auto"/>
            </w:tcBorders>
          </w:tcPr>
          <w:p w14:paraId="142DD2A4" w14:textId="77777777" w:rsidR="003A36CA" w:rsidRPr="005259D7" w:rsidRDefault="003A36CA" w:rsidP="005B2BC8">
            <w:pPr>
              <w:pStyle w:val="TAC"/>
            </w:pPr>
            <w:r w:rsidRPr="005259D7">
              <w:t>CA_n260O</w:t>
            </w:r>
          </w:p>
        </w:tc>
        <w:tc>
          <w:tcPr>
            <w:tcW w:w="322" w:type="pct"/>
            <w:tcBorders>
              <w:top w:val="single" w:sz="6" w:space="0" w:color="auto"/>
              <w:left w:val="single" w:sz="6" w:space="0" w:color="auto"/>
              <w:bottom w:val="single" w:sz="4" w:space="0" w:color="auto"/>
              <w:right w:val="single" w:sz="6" w:space="0" w:color="auto"/>
            </w:tcBorders>
          </w:tcPr>
          <w:p w14:paraId="3CF6A416"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D01B6E8"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25D2D71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492946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6530CDB"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B20E93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89F39D9"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F7AF80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B89CEE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0D25945"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0B76323"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66322F6"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64410AE9"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2E4C7ACA"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470F71AC" w14:textId="77777777" w:rsidR="003A36CA" w:rsidRPr="005259D7" w:rsidRDefault="003A36CA" w:rsidP="005B2BC8">
            <w:pPr>
              <w:pStyle w:val="TAC"/>
              <w:rPr>
                <w:lang w:eastAsia="ja-JP"/>
              </w:rPr>
            </w:pPr>
            <w:r w:rsidRPr="005259D7">
              <w:rPr>
                <w:lang w:eastAsia="ja-JP"/>
              </w:rPr>
              <w:t>4</w:t>
            </w:r>
          </w:p>
        </w:tc>
      </w:tr>
      <w:tr w:rsidR="003A36CA" w:rsidRPr="005259D7" w14:paraId="43DAB09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3B902F9" w14:textId="77777777" w:rsidR="003A36CA" w:rsidRPr="005259D7" w:rsidRDefault="003A36CA" w:rsidP="005B2BC8">
            <w:pPr>
              <w:pStyle w:val="TAC"/>
              <w:rPr>
                <w:lang w:eastAsia="ja-JP"/>
              </w:rPr>
            </w:pPr>
            <w:r w:rsidRPr="005259D7">
              <w:t>CA_n260P</w:t>
            </w:r>
          </w:p>
        </w:tc>
        <w:tc>
          <w:tcPr>
            <w:tcW w:w="510" w:type="pct"/>
            <w:tcBorders>
              <w:top w:val="single" w:sz="6" w:space="0" w:color="auto"/>
              <w:left w:val="single" w:sz="6" w:space="0" w:color="auto"/>
              <w:bottom w:val="single" w:sz="4" w:space="0" w:color="auto"/>
              <w:right w:val="single" w:sz="6" w:space="0" w:color="auto"/>
            </w:tcBorders>
          </w:tcPr>
          <w:p w14:paraId="1DE2B973" w14:textId="4161FDA3" w:rsidR="003A36CA" w:rsidRPr="005259D7" w:rsidRDefault="003A36CA" w:rsidP="005B2BC8">
            <w:pPr>
              <w:pStyle w:val="TAC"/>
            </w:pPr>
            <w:r w:rsidRPr="005259D7">
              <w:t>CA_n260O</w:t>
            </w:r>
            <w:r>
              <w:t>/P</w:t>
            </w:r>
          </w:p>
        </w:tc>
        <w:tc>
          <w:tcPr>
            <w:tcW w:w="322" w:type="pct"/>
            <w:tcBorders>
              <w:top w:val="single" w:sz="6" w:space="0" w:color="auto"/>
              <w:left w:val="single" w:sz="6" w:space="0" w:color="auto"/>
              <w:bottom w:val="single" w:sz="4" w:space="0" w:color="auto"/>
              <w:right w:val="single" w:sz="6" w:space="0" w:color="auto"/>
            </w:tcBorders>
          </w:tcPr>
          <w:p w14:paraId="1DF13437"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96CE7BD"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72031B9E"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7C47740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C3C406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0E80CC3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E268D4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805D07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21AC3E4"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7D9BBD2"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570757C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FBE909B"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CBE700F" w14:textId="77777777" w:rsidR="003A36CA" w:rsidRPr="005259D7" w:rsidRDefault="003A36CA" w:rsidP="005B2BC8">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10DDE2EB"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B570154" w14:textId="77777777" w:rsidR="003A36CA" w:rsidRPr="005259D7" w:rsidRDefault="003A36CA" w:rsidP="005B2BC8">
            <w:pPr>
              <w:pStyle w:val="TAC"/>
              <w:rPr>
                <w:lang w:eastAsia="ja-JP"/>
              </w:rPr>
            </w:pPr>
          </w:p>
        </w:tc>
      </w:tr>
      <w:tr w:rsidR="003A36CA" w:rsidRPr="005259D7" w14:paraId="347A3331"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7B51F64" w14:textId="77777777" w:rsidR="003A36CA" w:rsidRPr="005259D7" w:rsidRDefault="003A36CA" w:rsidP="005B2BC8">
            <w:pPr>
              <w:pStyle w:val="TAC"/>
              <w:rPr>
                <w:lang w:eastAsia="ja-JP"/>
              </w:rPr>
            </w:pPr>
            <w:r w:rsidRPr="005259D7">
              <w:t>CA_n260Q</w:t>
            </w:r>
          </w:p>
        </w:tc>
        <w:tc>
          <w:tcPr>
            <w:tcW w:w="510" w:type="pct"/>
            <w:tcBorders>
              <w:top w:val="single" w:sz="6" w:space="0" w:color="auto"/>
              <w:left w:val="single" w:sz="6" w:space="0" w:color="auto"/>
              <w:bottom w:val="single" w:sz="4" w:space="0" w:color="auto"/>
              <w:right w:val="single" w:sz="6" w:space="0" w:color="auto"/>
            </w:tcBorders>
          </w:tcPr>
          <w:p w14:paraId="7E32854B" w14:textId="6FC58959" w:rsidR="003A36CA" w:rsidRPr="005259D7" w:rsidRDefault="003A36CA" w:rsidP="005B2BC8">
            <w:pPr>
              <w:pStyle w:val="TAC"/>
            </w:pPr>
            <w:r w:rsidRPr="005259D7">
              <w:rPr>
                <w:lang w:val="es-US"/>
              </w:rPr>
              <w:t>CA_n260O</w:t>
            </w:r>
            <w:r>
              <w:rPr>
                <w:lang w:val="es-US"/>
              </w:rPr>
              <w:t>/P/Q</w:t>
            </w:r>
          </w:p>
        </w:tc>
        <w:tc>
          <w:tcPr>
            <w:tcW w:w="322" w:type="pct"/>
            <w:tcBorders>
              <w:top w:val="single" w:sz="6" w:space="0" w:color="auto"/>
              <w:left w:val="single" w:sz="6" w:space="0" w:color="auto"/>
              <w:bottom w:val="single" w:sz="4" w:space="0" w:color="auto"/>
              <w:right w:val="single" w:sz="6" w:space="0" w:color="auto"/>
            </w:tcBorders>
          </w:tcPr>
          <w:p w14:paraId="73308A2D"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831CAF9"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19447838"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72C4B3F0"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7F37F5D8"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0DF62D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DED5C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3BCE63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0D80C5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B5F43D2"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0B9A8A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D88E970"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28703971"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74587006"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7FCE9D6C" w14:textId="77777777" w:rsidR="003A36CA" w:rsidRPr="005259D7" w:rsidRDefault="003A36CA" w:rsidP="005B2BC8">
            <w:pPr>
              <w:pStyle w:val="TAC"/>
              <w:rPr>
                <w:lang w:eastAsia="ja-JP"/>
              </w:rPr>
            </w:pPr>
          </w:p>
        </w:tc>
      </w:tr>
      <w:tr w:rsidR="003A36CA" w:rsidRPr="005259D7" w14:paraId="2135B34E"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F0ABB7D" w14:textId="77777777" w:rsidR="003A36CA" w:rsidRPr="005259D7" w:rsidRDefault="003A36CA" w:rsidP="005B2BC8">
            <w:pPr>
              <w:pStyle w:val="TAC"/>
              <w:rPr>
                <w:lang w:eastAsia="ja-JP"/>
              </w:rPr>
            </w:pPr>
            <w:r w:rsidRPr="005259D7">
              <w:t>CA_n260R2</w:t>
            </w:r>
          </w:p>
        </w:tc>
        <w:tc>
          <w:tcPr>
            <w:tcW w:w="510" w:type="pct"/>
            <w:tcBorders>
              <w:top w:val="single" w:sz="6" w:space="0" w:color="auto"/>
              <w:left w:val="single" w:sz="6" w:space="0" w:color="auto"/>
              <w:bottom w:val="single" w:sz="4" w:space="0" w:color="auto"/>
              <w:right w:val="single" w:sz="6" w:space="0" w:color="auto"/>
            </w:tcBorders>
          </w:tcPr>
          <w:p w14:paraId="69C77855" w14:textId="77777777" w:rsidR="003A36CA" w:rsidRPr="005259D7" w:rsidRDefault="003A36CA" w:rsidP="005B2BC8">
            <w:pPr>
              <w:pStyle w:val="TAC"/>
            </w:pPr>
            <w:r w:rsidRPr="005259D7">
              <w:t>CA_n260R2</w:t>
            </w:r>
          </w:p>
        </w:tc>
        <w:tc>
          <w:tcPr>
            <w:tcW w:w="322" w:type="pct"/>
            <w:tcBorders>
              <w:top w:val="single" w:sz="6" w:space="0" w:color="auto"/>
              <w:left w:val="single" w:sz="6" w:space="0" w:color="auto"/>
              <w:bottom w:val="single" w:sz="4" w:space="0" w:color="auto"/>
              <w:right w:val="single" w:sz="6" w:space="0" w:color="auto"/>
            </w:tcBorders>
          </w:tcPr>
          <w:p w14:paraId="2460517D"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1E22DE83"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ABF009C"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C874347"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C2CD621" w14:textId="77777777" w:rsidR="003A36CA" w:rsidRPr="005259D7" w:rsidRDefault="003A36CA" w:rsidP="005B2BC8">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5F1F99E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A616008"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64ADF68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0D8BC1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5B5A185"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4021DE4"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041B079"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431BDEC2" w14:textId="77777777" w:rsidR="003A36CA" w:rsidRPr="005259D7" w:rsidRDefault="003A36CA" w:rsidP="005B2BC8">
            <w:pPr>
              <w:pStyle w:val="TAC"/>
              <w:rPr>
                <w:lang w:eastAsia="ja-JP"/>
              </w:rPr>
            </w:pPr>
            <w:r w:rsidRPr="005259D7">
              <w:rPr>
                <w:lang w:eastAsia="ja-JP"/>
              </w:rPr>
              <w:t>400</w:t>
            </w:r>
          </w:p>
        </w:tc>
        <w:tc>
          <w:tcPr>
            <w:tcW w:w="232" w:type="pct"/>
            <w:tcBorders>
              <w:top w:val="single" w:sz="6" w:space="0" w:color="auto"/>
              <w:left w:val="single" w:sz="6" w:space="0" w:color="auto"/>
              <w:bottom w:val="single" w:sz="4" w:space="0" w:color="auto"/>
              <w:right w:val="single" w:sz="4" w:space="0" w:color="auto"/>
            </w:tcBorders>
          </w:tcPr>
          <w:p w14:paraId="1F3D9949"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92E5313" w14:textId="77777777" w:rsidR="003A36CA" w:rsidRPr="005259D7" w:rsidRDefault="003A36CA" w:rsidP="005B2BC8">
            <w:pPr>
              <w:pStyle w:val="TAC"/>
              <w:rPr>
                <w:lang w:eastAsia="ja-JP"/>
              </w:rPr>
            </w:pPr>
            <w:r w:rsidRPr="005259D7">
              <w:rPr>
                <w:lang w:eastAsia="ja-JP"/>
              </w:rPr>
              <w:t>5</w:t>
            </w:r>
          </w:p>
        </w:tc>
      </w:tr>
      <w:tr w:rsidR="003A36CA" w:rsidRPr="005259D7" w14:paraId="3694A0C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242C820B" w14:textId="77777777" w:rsidR="003A36CA" w:rsidRPr="005259D7" w:rsidRDefault="003A36CA" w:rsidP="005B2BC8">
            <w:pPr>
              <w:pStyle w:val="TAC"/>
              <w:rPr>
                <w:lang w:eastAsia="ja-JP"/>
              </w:rPr>
            </w:pPr>
            <w:r w:rsidRPr="005259D7">
              <w:t>CA_n260R3</w:t>
            </w:r>
          </w:p>
        </w:tc>
        <w:tc>
          <w:tcPr>
            <w:tcW w:w="510" w:type="pct"/>
            <w:tcBorders>
              <w:top w:val="single" w:sz="6" w:space="0" w:color="auto"/>
              <w:left w:val="single" w:sz="6" w:space="0" w:color="auto"/>
              <w:bottom w:val="single" w:sz="4" w:space="0" w:color="auto"/>
              <w:right w:val="single" w:sz="6" w:space="0" w:color="auto"/>
            </w:tcBorders>
          </w:tcPr>
          <w:p w14:paraId="5204344B" w14:textId="29F0DCE6" w:rsidR="003A36CA" w:rsidRPr="005259D7" w:rsidRDefault="003A36CA" w:rsidP="005B2BC8">
            <w:pPr>
              <w:pStyle w:val="TAC"/>
            </w:pPr>
            <w:r w:rsidRPr="005259D7">
              <w:t>CA_n260R2</w:t>
            </w:r>
            <w:r>
              <w:t>/R3</w:t>
            </w:r>
          </w:p>
        </w:tc>
        <w:tc>
          <w:tcPr>
            <w:tcW w:w="322" w:type="pct"/>
            <w:tcBorders>
              <w:top w:val="single" w:sz="6" w:space="0" w:color="auto"/>
              <w:left w:val="single" w:sz="6" w:space="0" w:color="auto"/>
              <w:bottom w:val="single" w:sz="4" w:space="0" w:color="auto"/>
              <w:right w:val="single" w:sz="6" w:space="0" w:color="auto"/>
            </w:tcBorders>
          </w:tcPr>
          <w:p w14:paraId="0656F086"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055FEE6"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E209C91"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4232671"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38686A2" w14:textId="77777777" w:rsidR="003A36CA" w:rsidRPr="005259D7" w:rsidRDefault="003A36CA" w:rsidP="005B2BC8">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7AE7B68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653979E"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6FEC520D"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814ABC4"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C0E5F89"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E73E2BC"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ECE2993"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461DE017" w14:textId="77777777" w:rsidR="003A36CA" w:rsidRPr="005259D7" w:rsidRDefault="003A36CA" w:rsidP="005B2BC8">
            <w:pPr>
              <w:pStyle w:val="TAC"/>
              <w:rPr>
                <w:lang w:eastAsia="ja-JP"/>
              </w:rPr>
            </w:pPr>
            <w:r w:rsidRPr="005259D7">
              <w:rPr>
                <w:lang w:eastAsia="ja-JP"/>
              </w:rPr>
              <w:t>600</w:t>
            </w:r>
          </w:p>
        </w:tc>
        <w:tc>
          <w:tcPr>
            <w:tcW w:w="232" w:type="pct"/>
            <w:tcBorders>
              <w:top w:val="single" w:sz="6" w:space="0" w:color="auto"/>
              <w:left w:val="single" w:sz="6" w:space="0" w:color="auto"/>
              <w:bottom w:val="single" w:sz="4" w:space="0" w:color="auto"/>
              <w:right w:val="single" w:sz="4" w:space="0" w:color="auto"/>
            </w:tcBorders>
          </w:tcPr>
          <w:p w14:paraId="032ABD95"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9B7ADD6" w14:textId="77777777" w:rsidR="003A36CA" w:rsidRPr="005259D7" w:rsidRDefault="003A36CA" w:rsidP="005B2BC8">
            <w:pPr>
              <w:pStyle w:val="TAC"/>
              <w:rPr>
                <w:lang w:eastAsia="ja-JP"/>
              </w:rPr>
            </w:pPr>
          </w:p>
        </w:tc>
      </w:tr>
      <w:tr w:rsidR="003A36CA" w:rsidRPr="005259D7" w14:paraId="52420F9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EE86E9E" w14:textId="77777777" w:rsidR="003A36CA" w:rsidRPr="005259D7" w:rsidRDefault="003A36CA" w:rsidP="005B2BC8">
            <w:pPr>
              <w:pStyle w:val="TAC"/>
              <w:rPr>
                <w:lang w:eastAsia="ja-JP"/>
              </w:rPr>
            </w:pPr>
            <w:r w:rsidRPr="005259D7">
              <w:t>CA_n260R4</w:t>
            </w:r>
          </w:p>
        </w:tc>
        <w:tc>
          <w:tcPr>
            <w:tcW w:w="510" w:type="pct"/>
            <w:tcBorders>
              <w:top w:val="single" w:sz="6" w:space="0" w:color="auto"/>
              <w:left w:val="single" w:sz="6" w:space="0" w:color="auto"/>
              <w:bottom w:val="single" w:sz="4" w:space="0" w:color="auto"/>
              <w:right w:val="single" w:sz="6" w:space="0" w:color="auto"/>
            </w:tcBorders>
          </w:tcPr>
          <w:p w14:paraId="74388AF3" w14:textId="238DB544" w:rsidR="003A36CA" w:rsidRPr="005259D7" w:rsidRDefault="003A36CA" w:rsidP="005B2BC8">
            <w:pPr>
              <w:pStyle w:val="TAC"/>
            </w:pPr>
            <w:r w:rsidRPr="005259D7">
              <w:t>CA_n260R2</w:t>
            </w:r>
            <w:r>
              <w:t>/R3/R4</w:t>
            </w:r>
          </w:p>
        </w:tc>
        <w:tc>
          <w:tcPr>
            <w:tcW w:w="322" w:type="pct"/>
            <w:tcBorders>
              <w:top w:val="single" w:sz="6" w:space="0" w:color="auto"/>
              <w:left w:val="single" w:sz="6" w:space="0" w:color="auto"/>
              <w:bottom w:val="single" w:sz="4" w:space="0" w:color="auto"/>
              <w:right w:val="single" w:sz="6" w:space="0" w:color="auto"/>
            </w:tcBorders>
          </w:tcPr>
          <w:p w14:paraId="38378BBB"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45F85DB9"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430656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FAF59DE"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51762A0" w14:textId="77777777" w:rsidR="003A36CA" w:rsidRPr="005259D7" w:rsidRDefault="003A36CA" w:rsidP="005B2BC8">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1D2F912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4E171B2"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7D3874B"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8FA029E"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A432DFC"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E47D41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49F80DE"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61FA5AE" w14:textId="77777777" w:rsidR="003A36CA" w:rsidRPr="005259D7" w:rsidRDefault="003A36CA" w:rsidP="005B2BC8">
            <w:pPr>
              <w:pStyle w:val="TAC"/>
              <w:rPr>
                <w:lang w:eastAsia="ja-JP"/>
              </w:rPr>
            </w:pPr>
            <w:r w:rsidRPr="005259D7">
              <w:rPr>
                <w:lang w:eastAsia="ja-JP"/>
              </w:rPr>
              <w:t>800</w:t>
            </w:r>
          </w:p>
        </w:tc>
        <w:tc>
          <w:tcPr>
            <w:tcW w:w="232" w:type="pct"/>
            <w:tcBorders>
              <w:top w:val="single" w:sz="6" w:space="0" w:color="auto"/>
              <w:left w:val="single" w:sz="6" w:space="0" w:color="auto"/>
              <w:bottom w:val="single" w:sz="4" w:space="0" w:color="auto"/>
              <w:right w:val="single" w:sz="4" w:space="0" w:color="auto"/>
            </w:tcBorders>
          </w:tcPr>
          <w:p w14:paraId="7723E6AA"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754FB86" w14:textId="77777777" w:rsidR="003A36CA" w:rsidRPr="005259D7" w:rsidRDefault="003A36CA" w:rsidP="005B2BC8">
            <w:pPr>
              <w:pStyle w:val="TAC"/>
              <w:rPr>
                <w:lang w:eastAsia="ja-JP"/>
              </w:rPr>
            </w:pPr>
          </w:p>
        </w:tc>
      </w:tr>
      <w:tr w:rsidR="003A36CA" w:rsidRPr="005259D7" w14:paraId="315ED60E"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B5CA10B" w14:textId="77777777" w:rsidR="003A36CA" w:rsidRPr="005259D7" w:rsidRDefault="003A36CA" w:rsidP="005B2BC8">
            <w:pPr>
              <w:pStyle w:val="TAC"/>
              <w:rPr>
                <w:lang w:eastAsia="ja-JP"/>
              </w:rPr>
            </w:pPr>
            <w:r w:rsidRPr="005259D7">
              <w:t>CA_n260R5</w:t>
            </w:r>
          </w:p>
        </w:tc>
        <w:tc>
          <w:tcPr>
            <w:tcW w:w="510" w:type="pct"/>
            <w:tcBorders>
              <w:top w:val="single" w:sz="6" w:space="0" w:color="auto"/>
              <w:left w:val="single" w:sz="6" w:space="0" w:color="auto"/>
              <w:bottom w:val="single" w:sz="4" w:space="0" w:color="auto"/>
              <w:right w:val="single" w:sz="6" w:space="0" w:color="auto"/>
            </w:tcBorders>
          </w:tcPr>
          <w:p w14:paraId="4D585889" w14:textId="673BECCC" w:rsidR="003A36CA" w:rsidRPr="005259D7" w:rsidRDefault="003A36CA" w:rsidP="005B2BC8">
            <w:pPr>
              <w:pStyle w:val="TAC"/>
            </w:pPr>
            <w:r w:rsidRPr="005259D7">
              <w:t>CA_n260R2</w:t>
            </w:r>
            <w:r>
              <w:t>/R3/R4/R5</w:t>
            </w:r>
            <w:r w:rsidRPr="00FA2226">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51495D81"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0695009F"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D4596AD"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1B22632"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A6FFA3E"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34E01190"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30E90AA"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0D08AF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B6F40CD"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615DEFA"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017E2E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F67A534"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4639C96E" w14:textId="77777777" w:rsidR="003A36CA" w:rsidRPr="005259D7" w:rsidRDefault="003A36CA" w:rsidP="005B2BC8">
            <w:pPr>
              <w:pStyle w:val="TAC"/>
              <w:rPr>
                <w:lang w:eastAsia="ja-JP"/>
              </w:rPr>
            </w:pPr>
            <w:r w:rsidRPr="005259D7">
              <w:rPr>
                <w:lang w:eastAsia="ja-JP"/>
              </w:rPr>
              <w:t>1000</w:t>
            </w:r>
          </w:p>
        </w:tc>
        <w:tc>
          <w:tcPr>
            <w:tcW w:w="232" w:type="pct"/>
            <w:tcBorders>
              <w:top w:val="single" w:sz="6" w:space="0" w:color="auto"/>
              <w:left w:val="single" w:sz="6" w:space="0" w:color="auto"/>
              <w:bottom w:val="single" w:sz="4" w:space="0" w:color="auto"/>
              <w:right w:val="single" w:sz="4" w:space="0" w:color="auto"/>
            </w:tcBorders>
          </w:tcPr>
          <w:p w14:paraId="31F15F7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3E77421" w14:textId="77777777" w:rsidR="003A36CA" w:rsidRPr="005259D7" w:rsidRDefault="003A36CA" w:rsidP="005B2BC8">
            <w:pPr>
              <w:pStyle w:val="TAC"/>
              <w:rPr>
                <w:lang w:eastAsia="ja-JP"/>
              </w:rPr>
            </w:pPr>
          </w:p>
        </w:tc>
      </w:tr>
      <w:tr w:rsidR="003A36CA" w:rsidRPr="005259D7" w14:paraId="3B27726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E46962E" w14:textId="77777777" w:rsidR="003A36CA" w:rsidRPr="005259D7" w:rsidRDefault="003A36CA" w:rsidP="005B2BC8">
            <w:pPr>
              <w:pStyle w:val="TAC"/>
              <w:rPr>
                <w:lang w:eastAsia="ja-JP"/>
              </w:rPr>
            </w:pPr>
            <w:r w:rsidRPr="005259D7">
              <w:t>CA_n260R6</w:t>
            </w:r>
          </w:p>
        </w:tc>
        <w:tc>
          <w:tcPr>
            <w:tcW w:w="510" w:type="pct"/>
            <w:tcBorders>
              <w:top w:val="single" w:sz="6" w:space="0" w:color="auto"/>
              <w:left w:val="single" w:sz="6" w:space="0" w:color="auto"/>
              <w:bottom w:val="single" w:sz="4" w:space="0" w:color="auto"/>
              <w:right w:val="single" w:sz="6" w:space="0" w:color="auto"/>
            </w:tcBorders>
          </w:tcPr>
          <w:p w14:paraId="570DC474" w14:textId="26418336" w:rsidR="003A36CA" w:rsidRPr="005259D7" w:rsidRDefault="003A36CA" w:rsidP="005B2BC8">
            <w:pPr>
              <w:pStyle w:val="TAC"/>
            </w:pPr>
            <w:r w:rsidRPr="005259D7">
              <w:t>CA_n260R2</w:t>
            </w:r>
            <w:r>
              <w:t>/R3/R4/R5</w:t>
            </w:r>
            <w:r w:rsidRPr="00FA2226">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46367EF7"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3B1A7FE"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1868215"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0392C0E"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C5BF96B"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3F7C39AA"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BBD06A7"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DB4EA9E"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09980D8"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BF0C950"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5F680303"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4487B28"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5BA98B0A" w14:textId="77777777" w:rsidR="003A36CA" w:rsidRPr="005259D7" w:rsidRDefault="003A36CA" w:rsidP="005B2BC8">
            <w:pPr>
              <w:pStyle w:val="TAC"/>
              <w:rPr>
                <w:lang w:eastAsia="ja-JP"/>
              </w:rPr>
            </w:pPr>
            <w:r w:rsidRPr="005259D7">
              <w:rPr>
                <w:lang w:eastAsia="ja-JP"/>
              </w:rPr>
              <w:t>1200</w:t>
            </w:r>
          </w:p>
        </w:tc>
        <w:tc>
          <w:tcPr>
            <w:tcW w:w="232" w:type="pct"/>
            <w:tcBorders>
              <w:top w:val="single" w:sz="6" w:space="0" w:color="auto"/>
              <w:left w:val="single" w:sz="6" w:space="0" w:color="auto"/>
              <w:bottom w:val="single" w:sz="4" w:space="0" w:color="auto"/>
              <w:right w:val="single" w:sz="4" w:space="0" w:color="auto"/>
            </w:tcBorders>
          </w:tcPr>
          <w:p w14:paraId="1247F2DA"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D3C3E1B" w14:textId="77777777" w:rsidR="003A36CA" w:rsidRPr="005259D7" w:rsidRDefault="003A36CA" w:rsidP="005B2BC8">
            <w:pPr>
              <w:pStyle w:val="TAC"/>
              <w:rPr>
                <w:lang w:eastAsia="ja-JP"/>
              </w:rPr>
            </w:pPr>
          </w:p>
        </w:tc>
      </w:tr>
      <w:tr w:rsidR="003A36CA" w:rsidRPr="005259D7" w14:paraId="4CD94743"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35C4569" w14:textId="77777777" w:rsidR="003A36CA" w:rsidRPr="005259D7" w:rsidRDefault="003A36CA" w:rsidP="005B2BC8">
            <w:pPr>
              <w:pStyle w:val="TAC"/>
              <w:rPr>
                <w:lang w:eastAsia="ja-JP"/>
              </w:rPr>
            </w:pPr>
            <w:r w:rsidRPr="005259D7">
              <w:t>CA_n260R7</w:t>
            </w:r>
          </w:p>
        </w:tc>
        <w:tc>
          <w:tcPr>
            <w:tcW w:w="510" w:type="pct"/>
            <w:tcBorders>
              <w:top w:val="single" w:sz="6" w:space="0" w:color="auto"/>
              <w:left w:val="single" w:sz="6" w:space="0" w:color="auto"/>
              <w:bottom w:val="single" w:sz="4" w:space="0" w:color="auto"/>
              <w:right w:val="single" w:sz="6" w:space="0" w:color="auto"/>
            </w:tcBorders>
          </w:tcPr>
          <w:p w14:paraId="5F50E2A2" w14:textId="25986516"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3D133C57"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25FEA721"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55E6871"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1D98D86"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216F253"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155B06D1"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0212DEE"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3EBF187"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D9DC1BA"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81DD5CF"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5BA04CDA"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FB11B31"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86CF208" w14:textId="77777777" w:rsidR="003A36CA" w:rsidRPr="005259D7" w:rsidRDefault="003A36CA" w:rsidP="005B2BC8">
            <w:pPr>
              <w:pStyle w:val="TAC"/>
              <w:rPr>
                <w:lang w:eastAsia="ja-JP"/>
              </w:rPr>
            </w:pPr>
            <w:r w:rsidRPr="005259D7">
              <w:rPr>
                <w:lang w:eastAsia="ja-JP"/>
              </w:rPr>
              <w:t>1400</w:t>
            </w:r>
          </w:p>
        </w:tc>
        <w:tc>
          <w:tcPr>
            <w:tcW w:w="232" w:type="pct"/>
            <w:tcBorders>
              <w:top w:val="single" w:sz="6" w:space="0" w:color="auto"/>
              <w:left w:val="single" w:sz="6" w:space="0" w:color="auto"/>
              <w:bottom w:val="single" w:sz="4" w:space="0" w:color="auto"/>
              <w:right w:val="single" w:sz="4" w:space="0" w:color="auto"/>
            </w:tcBorders>
          </w:tcPr>
          <w:p w14:paraId="468DDE78"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4B9C78F6" w14:textId="77777777" w:rsidR="003A36CA" w:rsidRPr="005259D7" w:rsidRDefault="003A36CA" w:rsidP="005B2BC8">
            <w:pPr>
              <w:pStyle w:val="TAC"/>
              <w:rPr>
                <w:lang w:eastAsia="ja-JP"/>
              </w:rPr>
            </w:pPr>
          </w:p>
        </w:tc>
      </w:tr>
      <w:tr w:rsidR="003A36CA" w:rsidRPr="005259D7" w14:paraId="10F113E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68FC3A2" w14:textId="77777777" w:rsidR="003A36CA" w:rsidRPr="005259D7" w:rsidRDefault="003A36CA" w:rsidP="005B2BC8">
            <w:pPr>
              <w:pStyle w:val="TAC"/>
              <w:rPr>
                <w:lang w:eastAsia="ja-JP"/>
              </w:rPr>
            </w:pPr>
            <w:r w:rsidRPr="005259D7">
              <w:t>CA_n260R8</w:t>
            </w:r>
          </w:p>
        </w:tc>
        <w:tc>
          <w:tcPr>
            <w:tcW w:w="510" w:type="pct"/>
            <w:tcBorders>
              <w:top w:val="single" w:sz="6" w:space="0" w:color="auto"/>
              <w:left w:val="single" w:sz="6" w:space="0" w:color="auto"/>
              <w:bottom w:val="single" w:sz="4" w:space="0" w:color="auto"/>
              <w:right w:val="single" w:sz="6" w:space="0" w:color="auto"/>
            </w:tcBorders>
          </w:tcPr>
          <w:p w14:paraId="696380FC" w14:textId="35BCDBF1"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2958440D"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A376DE8"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B80262F"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E45CF28"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57293BEC"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63ECB974"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B93867D"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59B19BD"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A37479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5C172B2"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959FB84"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C12E387"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4BAF6D29" w14:textId="77777777" w:rsidR="003A36CA" w:rsidRPr="005259D7" w:rsidRDefault="003A36CA" w:rsidP="005B2BC8">
            <w:pPr>
              <w:pStyle w:val="TAC"/>
              <w:rPr>
                <w:lang w:eastAsia="ja-JP"/>
              </w:rPr>
            </w:pPr>
            <w:r w:rsidRPr="005259D7">
              <w:rPr>
                <w:lang w:eastAsia="ja-JP"/>
              </w:rPr>
              <w:t>1600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23FBA3CD"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7C7A427" w14:textId="77777777" w:rsidR="003A36CA" w:rsidRPr="005259D7" w:rsidRDefault="003A36CA" w:rsidP="005B2BC8">
            <w:pPr>
              <w:pStyle w:val="TAC"/>
              <w:rPr>
                <w:lang w:eastAsia="ja-JP"/>
              </w:rPr>
            </w:pPr>
          </w:p>
        </w:tc>
      </w:tr>
      <w:tr w:rsidR="003A36CA" w:rsidRPr="005259D7" w14:paraId="40D0D786"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B9482EC" w14:textId="77777777" w:rsidR="003A36CA" w:rsidRPr="005259D7" w:rsidRDefault="003A36CA" w:rsidP="005B2BC8">
            <w:pPr>
              <w:pStyle w:val="TAC"/>
              <w:rPr>
                <w:lang w:eastAsia="ja-JP"/>
              </w:rPr>
            </w:pPr>
            <w:r w:rsidRPr="005259D7">
              <w:t>CA_n260R9</w:t>
            </w:r>
          </w:p>
        </w:tc>
        <w:tc>
          <w:tcPr>
            <w:tcW w:w="510" w:type="pct"/>
            <w:tcBorders>
              <w:top w:val="single" w:sz="6" w:space="0" w:color="auto"/>
              <w:left w:val="single" w:sz="6" w:space="0" w:color="auto"/>
              <w:bottom w:val="single" w:sz="4" w:space="0" w:color="auto"/>
              <w:right w:val="single" w:sz="6" w:space="0" w:color="auto"/>
            </w:tcBorders>
          </w:tcPr>
          <w:p w14:paraId="20426473" w14:textId="0119A182"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2E14571C"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D5EA403"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2C6F4F0"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5AF599A"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30D4E8C"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108B3664"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7B25286"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F14C15D"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A4AC8B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2036D66"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888B63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FC29BB1"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57DBB522" w14:textId="77777777" w:rsidR="003A36CA" w:rsidRPr="005259D7" w:rsidRDefault="003A36CA" w:rsidP="005B2BC8">
            <w:pPr>
              <w:pStyle w:val="TAC"/>
              <w:rPr>
                <w:lang w:eastAsia="ja-JP"/>
              </w:rPr>
            </w:pPr>
            <w:r w:rsidRPr="005259D7">
              <w:rPr>
                <w:lang w:eastAsia="ja-JP"/>
              </w:rPr>
              <w:t>1800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22C0BF68"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77BBB64" w14:textId="77777777" w:rsidR="003A36CA" w:rsidRPr="005259D7" w:rsidRDefault="003A36CA" w:rsidP="005B2BC8">
            <w:pPr>
              <w:pStyle w:val="TAC"/>
              <w:rPr>
                <w:lang w:eastAsia="ja-JP"/>
              </w:rPr>
            </w:pPr>
          </w:p>
        </w:tc>
      </w:tr>
      <w:tr w:rsidR="003A36CA" w:rsidRPr="005259D7" w14:paraId="4881A6BF"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26E9149C" w14:textId="77777777" w:rsidR="003A36CA" w:rsidRPr="005259D7" w:rsidRDefault="003A36CA" w:rsidP="005B2BC8">
            <w:pPr>
              <w:pStyle w:val="TAC"/>
              <w:rPr>
                <w:lang w:eastAsia="ja-JP"/>
              </w:rPr>
            </w:pPr>
            <w:r w:rsidRPr="005259D7">
              <w:t>CA_n260R10</w:t>
            </w:r>
          </w:p>
        </w:tc>
        <w:tc>
          <w:tcPr>
            <w:tcW w:w="510" w:type="pct"/>
            <w:tcBorders>
              <w:top w:val="single" w:sz="6" w:space="0" w:color="auto"/>
              <w:left w:val="single" w:sz="6" w:space="0" w:color="auto"/>
              <w:bottom w:val="single" w:sz="4" w:space="0" w:color="auto"/>
              <w:right w:val="single" w:sz="6" w:space="0" w:color="auto"/>
            </w:tcBorders>
          </w:tcPr>
          <w:p w14:paraId="678619E4" w14:textId="6A28DDD1"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1E9C1F4A"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66691D17"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98DF8EF"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693D327"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01828FA"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69E8E64B"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6D7C59B"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EC4968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6CFEDB3"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1DE9D08"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43B0DCE"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88D5FC5"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229FCA6E" w14:textId="77777777" w:rsidR="003A36CA" w:rsidRPr="005259D7" w:rsidRDefault="003A36CA" w:rsidP="005B2BC8">
            <w:pPr>
              <w:pStyle w:val="TAC"/>
              <w:rPr>
                <w:lang w:eastAsia="ja-JP"/>
              </w:rPr>
            </w:pPr>
            <w:r w:rsidRPr="005259D7">
              <w:rPr>
                <w:lang w:eastAsia="ja-JP"/>
              </w:rPr>
              <w:t>2000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6725AAD6"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B17BB85" w14:textId="77777777" w:rsidR="003A36CA" w:rsidRPr="005259D7" w:rsidRDefault="003A36CA" w:rsidP="005B2BC8">
            <w:pPr>
              <w:pStyle w:val="TAC"/>
              <w:rPr>
                <w:lang w:eastAsia="ja-JP"/>
              </w:rPr>
            </w:pPr>
          </w:p>
        </w:tc>
      </w:tr>
      <w:tr w:rsidR="003A36CA" w:rsidRPr="005259D7" w14:paraId="10EDE1FB"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0E6C787" w14:textId="77777777" w:rsidR="003A36CA" w:rsidRPr="005259D7" w:rsidRDefault="003A36CA" w:rsidP="005B2BC8">
            <w:pPr>
              <w:pStyle w:val="TAC"/>
              <w:rPr>
                <w:lang w:eastAsia="ja-JP"/>
              </w:rPr>
            </w:pPr>
            <w:r w:rsidRPr="005259D7">
              <w:t>CA_n260R11</w:t>
            </w:r>
          </w:p>
        </w:tc>
        <w:tc>
          <w:tcPr>
            <w:tcW w:w="510" w:type="pct"/>
            <w:tcBorders>
              <w:top w:val="single" w:sz="6" w:space="0" w:color="auto"/>
              <w:left w:val="single" w:sz="6" w:space="0" w:color="auto"/>
              <w:bottom w:val="single" w:sz="4" w:space="0" w:color="auto"/>
              <w:right w:val="single" w:sz="6" w:space="0" w:color="auto"/>
            </w:tcBorders>
          </w:tcPr>
          <w:p w14:paraId="75A8A886" w14:textId="711D43B9"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62560953"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19B09DAE"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79DDE9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E716ADF"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01DDE4E"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64E62263"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BC217D0"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0187D54"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68CAF3F"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E2BD26A"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233EDC5"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D35806B"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088C919E" w14:textId="77777777" w:rsidR="003A36CA" w:rsidRPr="005259D7" w:rsidRDefault="003A36CA" w:rsidP="005B2BC8">
            <w:pPr>
              <w:pStyle w:val="TAC"/>
              <w:rPr>
                <w:lang w:eastAsia="ja-JP"/>
              </w:rPr>
            </w:pPr>
            <w:r w:rsidRPr="005259D7">
              <w:rPr>
                <w:lang w:eastAsia="ja-JP"/>
              </w:rPr>
              <w:t>2200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13BB20E9"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CEA3B34" w14:textId="77777777" w:rsidR="003A36CA" w:rsidRPr="005259D7" w:rsidRDefault="003A36CA" w:rsidP="005B2BC8">
            <w:pPr>
              <w:pStyle w:val="TAC"/>
              <w:rPr>
                <w:lang w:eastAsia="ja-JP"/>
              </w:rPr>
            </w:pPr>
          </w:p>
        </w:tc>
      </w:tr>
      <w:tr w:rsidR="003A36CA" w:rsidRPr="005259D7" w14:paraId="7049202E"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103147B" w14:textId="77777777" w:rsidR="003A36CA" w:rsidRPr="005259D7" w:rsidRDefault="003A36CA" w:rsidP="005B2BC8">
            <w:pPr>
              <w:pStyle w:val="TAC"/>
              <w:rPr>
                <w:lang w:eastAsia="ja-JP"/>
              </w:rPr>
            </w:pPr>
            <w:r w:rsidRPr="005259D7">
              <w:t>CA_n260R12</w:t>
            </w:r>
          </w:p>
        </w:tc>
        <w:tc>
          <w:tcPr>
            <w:tcW w:w="510" w:type="pct"/>
            <w:tcBorders>
              <w:top w:val="single" w:sz="6" w:space="0" w:color="auto"/>
              <w:left w:val="single" w:sz="6" w:space="0" w:color="auto"/>
              <w:bottom w:val="single" w:sz="4" w:space="0" w:color="auto"/>
              <w:right w:val="single" w:sz="6" w:space="0" w:color="auto"/>
            </w:tcBorders>
          </w:tcPr>
          <w:p w14:paraId="7B1E033F" w14:textId="247F909D"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496F7EF3"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565FBE1"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47CCB24"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28A0D35"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52957AA"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1E14CB16"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EBFC98D"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EA3E427"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07477A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F1F5520"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0119872"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E1235F0" w14:textId="77777777" w:rsidR="003A36CA" w:rsidRPr="005259D7" w:rsidRDefault="003A36CA" w:rsidP="005B2BC8">
            <w:pPr>
              <w:pStyle w:val="TAC"/>
              <w:rPr>
                <w:rFonts w:cs="Arial"/>
                <w:szCs w:val="18"/>
              </w:rPr>
            </w:pPr>
            <w:r w:rsidRPr="005259D7">
              <w:rPr>
                <w:rFonts w:cs="Arial"/>
                <w:szCs w:val="18"/>
              </w:rPr>
              <w:t>100, 200</w:t>
            </w:r>
          </w:p>
        </w:tc>
        <w:tc>
          <w:tcPr>
            <w:tcW w:w="412" w:type="pct"/>
            <w:tcBorders>
              <w:top w:val="single" w:sz="6" w:space="0" w:color="auto"/>
              <w:left w:val="single" w:sz="6" w:space="0" w:color="auto"/>
              <w:bottom w:val="single" w:sz="4" w:space="0" w:color="auto"/>
              <w:right w:val="single" w:sz="6" w:space="0" w:color="auto"/>
            </w:tcBorders>
          </w:tcPr>
          <w:p w14:paraId="4BAC2103" w14:textId="77777777" w:rsidR="003A36CA" w:rsidRPr="005259D7" w:rsidRDefault="003A36CA" w:rsidP="005B2BC8">
            <w:pPr>
              <w:pStyle w:val="TAC"/>
              <w:rPr>
                <w:lang w:eastAsia="ja-JP"/>
              </w:rPr>
            </w:pPr>
            <w:r w:rsidRPr="005259D7">
              <w:rPr>
                <w:lang w:eastAsia="ja-JP"/>
              </w:rPr>
              <w:t>2400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257B4E6D"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67C7961" w14:textId="77777777" w:rsidR="003A36CA" w:rsidRPr="005259D7" w:rsidRDefault="003A36CA" w:rsidP="005B2BC8">
            <w:pPr>
              <w:pStyle w:val="TAC"/>
              <w:rPr>
                <w:lang w:eastAsia="ja-JP"/>
              </w:rPr>
            </w:pPr>
          </w:p>
        </w:tc>
      </w:tr>
      <w:tr w:rsidR="003A36CA" w:rsidRPr="005259D7" w14:paraId="2082734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064696A" w14:textId="77777777" w:rsidR="003A36CA" w:rsidRPr="005259D7" w:rsidRDefault="003A36CA" w:rsidP="005B2BC8">
            <w:pPr>
              <w:pStyle w:val="TAC"/>
              <w:rPr>
                <w:lang w:eastAsia="ja-JP"/>
              </w:rPr>
            </w:pPr>
            <w:r w:rsidRPr="005259D7">
              <w:t>CA_n261B</w:t>
            </w:r>
          </w:p>
        </w:tc>
        <w:tc>
          <w:tcPr>
            <w:tcW w:w="510" w:type="pct"/>
            <w:tcBorders>
              <w:top w:val="single" w:sz="6" w:space="0" w:color="auto"/>
              <w:left w:val="single" w:sz="6" w:space="0" w:color="auto"/>
              <w:bottom w:val="single" w:sz="4" w:space="0" w:color="auto"/>
              <w:right w:val="single" w:sz="6" w:space="0" w:color="auto"/>
            </w:tcBorders>
          </w:tcPr>
          <w:p w14:paraId="672CE624" w14:textId="77777777" w:rsidR="003A36CA" w:rsidRPr="005259D7" w:rsidRDefault="003A36CA" w:rsidP="005B2BC8">
            <w:pPr>
              <w:pStyle w:val="TAC"/>
            </w:pPr>
            <w:r w:rsidRPr="005259D7">
              <w:t>CA_n261B</w:t>
            </w:r>
          </w:p>
        </w:tc>
        <w:tc>
          <w:tcPr>
            <w:tcW w:w="322" w:type="pct"/>
            <w:tcBorders>
              <w:top w:val="single" w:sz="6" w:space="0" w:color="auto"/>
              <w:left w:val="single" w:sz="6" w:space="0" w:color="auto"/>
              <w:bottom w:val="single" w:sz="4" w:space="0" w:color="auto"/>
              <w:right w:val="single" w:sz="6" w:space="0" w:color="auto"/>
            </w:tcBorders>
          </w:tcPr>
          <w:p w14:paraId="4085DCBA"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6A71A9C1"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258A375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278EEF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74AA6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ABA63D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B945BC9"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592087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E5B538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0A173BD"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4CE1C485"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C3CF844"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1A0CEE65"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D225A2D"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9EA671C" w14:textId="77777777" w:rsidR="003A36CA" w:rsidRPr="005259D7" w:rsidRDefault="003A36CA" w:rsidP="005B2BC8">
            <w:pPr>
              <w:pStyle w:val="TAC"/>
              <w:rPr>
                <w:lang w:eastAsia="ja-JP"/>
              </w:rPr>
            </w:pPr>
            <w:r w:rsidRPr="005259D7">
              <w:rPr>
                <w:lang w:eastAsia="ja-JP"/>
              </w:rPr>
              <w:t>1</w:t>
            </w:r>
          </w:p>
        </w:tc>
      </w:tr>
      <w:tr w:rsidR="003A36CA" w:rsidRPr="005259D7" w14:paraId="75D5577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78CC63A" w14:textId="77777777" w:rsidR="003A36CA" w:rsidRPr="005259D7" w:rsidRDefault="003A36CA" w:rsidP="005B2BC8">
            <w:pPr>
              <w:pStyle w:val="TAC"/>
              <w:rPr>
                <w:lang w:eastAsia="ja-JP"/>
              </w:rPr>
            </w:pPr>
            <w:r w:rsidRPr="005259D7">
              <w:t>CA_n261C</w:t>
            </w:r>
          </w:p>
        </w:tc>
        <w:tc>
          <w:tcPr>
            <w:tcW w:w="510" w:type="pct"/>
            <w:tcBorders>
              <w:top w:val="single" w:sz="6" w:space="0" w:color="auto"/>
              <w:left w:val="single" w:sz="6" w:space="0" w:color="auto"/>
              <w:bottom w:val="single" w:sz="4" w:space="0" w:color="auto"/>
              <w:right w:val="single" w:sz="6" w:space="0" w:color="auto"/>
            </w:tcBorders>
          </w:tcPr>
          <w:p w14:paraId="7E9D86B1" w14:textId="77777777" w:rsidR="003A36CA" w:rsidRPr="005259D7" w:rsidRDefault="003A36CA" w:rsidP="005B2BC8">
            <w:pPr>
              <w:pStyle w:val="TAC"/>
            </w:pPr>
            <w:r w:rsidRPr="005259D7">
              <w:t>CA_n261B</w:t>
            </w:r>
          </w:p>
        </w:tc>
        <w:tc>
          <w:tcPr>
            <w:tcW w:w="322" w:type="pct"/>
            <w:tcBorders>
              <w:top w:val="single" w:sz="6" w:space="0" w:color="auto"/>
              <w:left w:val="single" w:sz="6" w:space="0" w:color="auto"/>
              <w:bottom w:val="single" w:sz="4" w:space="0" w:color="auto"/>
              <w:right w:val="single" w:sz="6" w:space="0" w:color="auto"/>
            </w:tcBorders>
          </w:tcPr>
          <w:p w14:paraId="7C453C84" w14:textId="77777777" w:rsidR="003A36CA" w:rsidRPr="005259D7" w:rsidRDefault="003A36CA" w:rsidP="005B2BC8">
            <w:pPr>
              <w:pStyle w:val="TAC"/>
              <w:rPr>
                <w:lang w:eastAsia="ja-JP"/>
              </w:rPr>
            </w:pPr>
            <w:r w:rsidRPr="005259D7">
              <w:t>50</w:t>
            </w:r>
          </w:p>
        </w:tc>
        <w:tc>
          <w:tcPr>
            <w:tcW w:w="233" w:type="pct"/>
            <w:tcBorders>
              <w:top w:val="single" w:sz="6" w:space="0" w:color="auto"/>
              <w:left w:val="single" w:sz="6" w:space="0" w:color="auto"/>
              <w:bottom w:val="single" w:sz="4" w:space="0" w:color="auto"/>
              <w:right w:val="single" w:sz="6" w:space="0" w:color="auto"/>
            </w:tcBorders>
          </w:tcPr>
          <w:p w14:paraId="072F9CDA"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48A10547"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6454437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FAD21CC"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FF6425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55CA68E"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E6E550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9C1A7CB"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54EE918"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2F51091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2D6D395"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167FCA42" w14:textId="77777777" w:rsidR="003A36CA" w:rsidRPr="005259D7" w:rsidRDefault="003A36CA" w:rsidP="005B2BC8">
            <w:pPr>
              <w:pStyle w:val="TAC"/>
              <w:rPr>
                <w:lang w:eastAsia="ja-JP"/>
              </w:rPr>
            </w:pPr>
            <w:r w:rsidRPr="005259D7">
              <w:t>850</w:t>
            </w:r>
          </w:p>
        </w:tc>
        <w:tc>
          <w:tcPr>
            <w:tcW w:w="232" w:type="pct"/>
            <w:tcBorders>
              <w:top w:val="single" w:sz="6" w:space="0" w:color="auto"/>
              <w:left w:val="single" w:sz="6" w:space="0" w:color="auto"/>
              <w:bottom w:val="single" w:sz="4" w:space="0" w:color="auto"/>
              <w:right w:val="single" w:sz="4" w:space="0" w:color="auto"/>
            </w:tcBorders>
          </w:tcPr>
          <w:p w14:paraId="3F7EF24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420B53B" w14:textId="77777777" w:rsidR="003A36CA" w:rsidRPr="005259D7" w:rsidRDefault="003A36CA" w:rsidP="005B2BC8">
            <w:pPr>
              <w:pStyle w:val="TAC"/>
              <w:rPr>
                <w:lang w:eastAsia="ja-JP"/>
              </w:rPr>
            </w:pPr>
          </w:p>
        </w:tc>
      </w:tr>
      <w:tr w:rsidR="003A36CA" w:rsidRPr="005259D7" w14:paraId="7AA56DEE" w14:textId="77777777" w:rsidTr="005B2BC8">
        <w:trPr>
          <w:trHeight w:val="187"/>
        </w:trPr>
        <w:tc>
          <w:tcPr>
            <w:tcW w:w="463" w:type="pct"/>
            <w:tcBorders>
              <w:top w:val="single" w:sz="6" w:space="0" w:color="auto"/>
              <w:left w:val="single" w:sz="4" w:space="0" w:color="auto"/>
              <w:right w:val="single" w:sz="6" w:space="0" w:color="auto"/>
            </w:tcBorders>
          </w:tcPr>
          <w:p w14:paraId="1488A767" w14:textId="77777777" w:rsidR="003A36CA" w:rsidRPr="005259D7" w:rsidRDefault="003A36CA" w:rsidP="005B2BC8">
            <w:pPr>
              <w:pStyle w:val="TAC"/>
              <w:rPr>
                <w:lang w:eastAsia="ja-JP"/>
              </w:rPr>
            </w:pPr>
            <w:r w:rsidRPr="005259D7">
              <w:t>CA_n261D</w:t>
            </w:r>
          </w:p>
        </w:tc>
        <w:tc>
          <w:tcPr>
            <w:tcW w:w="510" w:type="pct"/>
            <w:tcBorders>
              <w:top w:val="single" w:sz="6" w:space="0" w:color="auto"/>
              <w:left w:val="single" w:sz="6" w:space="0" w:color="auto"/>
              <w:right w:val="single" w:sz="6" w:space="0" w:color="auto"/>
            </w:tcBorders>
          </w:tcPr>
          <w:p w14:paraId="598ADEFA" w14:textId="77777777" w:rsidR="003A36CA" w:rsidRPr="005259D7" w:rsidRDefault="003A36CA" w:rsidP="005B2BC8">
            <w:pPr>
              <w:pStyle w:val="TAC"/>
            </w:pPr>
            <w:r w:rsidRPr="005259D7">
              <w:t>CA_n261D</w:t>
            </w:r>
          </w:p>
        </w:tc>
        <w:tc>
          <w:tcPr>
            <w:tcW w:w="322" w:type="pct"/>
            <w:tcBorders>
              <w:top w:val="single" w:sz="6" w:space="0" w:color="auto"/>
              <w:left w:val="single" w:sz="6" w:space="0" w:color="auto"/>
              <w:bottom w:val="single" w:sz="4" w:space="0" w:color="auto"/>
              <w:right w:val="single" w:sz="6" w:space="0" w:color="auto"/>
            </w:tcBorders>
          </w:tcPr>
          <w:p w14:paraId="3F98FE61"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B6395BE"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6674974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1DD59C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3CA54AD"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41F56D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152BEAA"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E692359"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027DF1E4"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34B56DA1"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2F3B7D01"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18374CBB"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1C8772B5"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13485C41"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A07DC90" w14:textId="77777777" w:rsidR="003A36CA" w:rsidRPr="005259D7" w:rsidRDefault="003A36CA" w:rsidP="005B2BC8">
            <w:pPr>
              <w:pStyle w:val="TAC"/>
              <w:rPr>
                <w:lang w:eastAsia="ja-JP"/>
              </w:rPr>
            </w:pPr>
            <w:r w:rsidRPr="005259D7">
              <w:rPr>
                <w:lang w:eastAsia="ja-JP"/>
              </w:rPr>
              <w:t>2</w:t>
            </w:r>
          </w:p>
        </w:tc>
      </w:tr>
      <w:tr w:rsidR="003A36CA" w:rsidRPr="005259D7" w14:paraId="0AA2A8D9" w14:textId="77777777" w:rsidTr="005B2BC8">
        <w:trPr>
          <w:trHeight w:val="187"/>
        </w:trPr>
        <w:tc>
          <w:tcPr>
            <w:tcW w:w="463" w:type="pct"/>
            <w:tcBorders>
              <w:top w:val="single" w:sz="6" w:space="0" w:color="auto"/>
              <w:left w:val="single" w:sz="4" w:space="0" w:color="auto"/>
              <w:right w:val="single" w:sz="6" w:space="0" w:color="auto"/>
            </w:tcBorders>
          </w:tcPr>
          <w:p w14:paraId="377739B3" w14:textId="77777777" w:rsidR="003A36CA" w:rsidRPr="005259D7" w:rsidRDefault="003A36CA" w:rsidP="005B2BC8">
            <w:pPr>
              <w:pStyle w:val="TAC"/>
              <w:rPr>
                <w:lang w:eastAsia="ja-JP"/>
              </w:rPr>
            </w:pPr>
            <w:r w:rsidRPr="005259D7">
              <w:t>CA_n261E</w:t>
            </w:r>
          </w:p>
        </w:tc>
        <w:tc>
          <w:tcPr>
            <w:tcW w:w="510" w:type="pct"/>
            <w:tcBorders>
              <w:top w:val="single" w:sz="6" w:space="0" w:color="auto"/>
              <w:left w:val="single" w:sz="6" w:space="0" w:color="auto"/>
              <w:right w:val="single" w:sz="6" w:space="0" w:color="auto"/>
            </w:tcBorders>
          </w:tcPr>
          <w:p w14:paraId="72B3EBA1" w14:textId="1E82C813" w:rsidR="003A36CA" w:rsidRPr="005259D7" w:rsidRDefault="003A36CA" w:rsidP="005B2BC8">
            <w:pPr>
              <w:pStyle w:val="TAC"/>
            </w:pPr>
            <w:r w:rsidRPr="005259D7">
              <w:t>CA_n261D</w:t>
            </w:r>
            <w:r>
              <w:t>/E</w:t>
            </w:r>
          </w:p>
        </w:tc>
        <w:tc>
          <w:tcPr>
            <w:tcW w:w="322" w:type="pct"/>
            <w:tcBorders>
              <w:top w:val="single" w:sz="6" w:space="0" w:color="auto"/>
              <w:left w:val="single" w:sz="6" w:space="0" w:color="auto"/>
              <w:bottom w:val="single" w:sz="4" w:space="0" w:color="auto"/>
              <w:right w:val="single" w:sz="6" w:space="0" w:color="auto"/>
            </w:tcBorders>
          </w:tcPr>
          <w:p w14:paraId="7B6386E1"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343A6EA2"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40B3114C"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30AB5F4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97342B8"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5D3667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A0E79A2"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85D219B"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37DF0469"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01B90677"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3239C04C"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6C92FEDF"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5E48AAFE"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right w:val="single" w:sz="4" w:space="0" w:color="auto"/>
            </w:tcBorders>
          </w:tcPr>
          <w:p w14:paraId="24D4C763"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1F1F723" w14:textId="77777777" w:rsidR="003A36CA" w:rsidRPr="005259D7" w:rsidRDefault="003A36CA" w:rsidP="005B2BC8">
            <w:pPr>
              <w:pStyle w:val="TAC"/>
              <w:rPr>
                <w:lang w:eastAsia="ja-JP"/>
              </w:rPr>
            </w:pPr>
          </w:p>
        </w:tc>
      </w:tr>
      <w:tr w:rsidR="003A36CA" w:rsidRPr="005259D7" w14:paraId="03316B9B"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D3449FA" w14:textId="77777777" w:rsidR="003A36CA" w:rsidRPr="005259D7" w:rsidRDefault="003A36CA" w:rsidP="005B2BC8">
            <w:pPr>
              <w:pStyle w:val="TAC"/>
              <w:rPr>
                <w:lang w:eastAsia="ja-JP"/>
              </w:rPr>
            </w:pPr>
            <w:r w:rsidRPr="005259D7">
              <w:t>CA_n261F</w:t>
            </w:r>
          </w:p>
        </w:tc>
        <w:tc>
          <w:tcPr>
            <w:tcW w:w="510" w:type="pct"/>
            <w:tcBorders>
              <w:top w:val="single" w:sz="6" w:space="0" w:color="auto"/>
              <w:left w:val="single" w:sz="6" w:space="0" w:color="auto"/>
              <w:bottom w:val="single" w:sz="4" w:space="0" w:color="auto"/>
              <w:right w:val="single" w:sz="6" w:space="0" w:color="auto"/>
            </w:tcBorders>
          </w:tcPr>
          <w:p w14:paraId="19019F74" w14:textId="7F1C0CCF" w:rsidR="003A36CA" w:rsidRPr="005259D7" w:rsidRDefault="003A36CA" w:rsidP="005B2BC8">
            <w:pPr>
              <w:pStyle w:val="TAC"/>
            </w:pPr>
            <w:r w:rsidRPr="005259D7">
              <w:rPr>
                <w:lang w:val="es-US"/>
              </w:rPr>
              <w:t>CA_n261D</w:t>
            </w:r>
            <w:r>
              <w:rPr>
                <w:lang w:val="es-US"/>
              </w:rPr>
              <w:t>/E/F</w:t>
            </w:r>
          </w:p>
        </w:tc>
        <w:tc>
          <w:tcPr>
            <w:tcW w:w="322" w:type="pct"/>
            <w:tcBorders>
              <w:top w:val="single" w:sz="6" w:space="0" w:color="auto"/>
              <w:left w:val="single" w:sz="6" w:space="0" w:color="auto"/>
              <w:bottom w:val="single" w:sz="4" w:space="0" w:color="auto"/>
              <w:right w:val="single" w:sz="6" w:space="0" w:color="auto"/>
            </w:tcBorders>
          </w:tcPr>
          <w:p w14:paraId="6E4EDE9C"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2BEECB9"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518C5E55"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110BB6A7"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096ADAF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360103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75A4AC4"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DF3440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885A013"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95AE97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4FBA8D8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2D39EED"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4B84B6C0"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D63B69F"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561C78E" w14:textId="77777777" w:rsidR="003A36CA" w:rsidRPr="005259D7" w:rsidRDefault="003A36CA" w:rsidP="005B2BC8">
            <w:pPr>
              <w:pStyle w:val="TAC"/>
              <w:rPr>
                <w:lang w:eastAsia="ja-JP"/>
              </w:rPr>
            </w:pPr>
          </w:p>
        </w:tc>
      </w:tr>
      <w:tr w:rsidR="003A36CA" w:rsidRPr="005259D7" w14:paraId="21C13AF2" w14:textId="77777777" w:rsidTr="005B2BC8">
        <w:trPr>
          <w:trHeight w:val="187"/>
        </w:trPr>
        <w:tc>
          <w:tcPr>
            <w:tcW w:w="463" w:type="pct"/>
            <w:tcBorders>
              <w:top w:val="single" w:sz="6" w:space="0" w:color="auto"/>
              <w:left w:val="single" w:sz="4" w:space="0" w:color="auto"/>
              <w:right w:val="single" w:sz="6" w:space="0" w:color="auto"/>
            </w:tcBorders>
          </w:tcPr>
          <w:p w14:paraId="19F9C4B2" w14:textId="77777777" w:rsidR="003A36CA" w:rsidRPr="005259D7" w:rsidRDefault="003A36CA" w:rsidP="005B2BC8">
            <w:pPr>
              <w:pStyle w:val="TAC"/>
              <w:rPr>
                <w:lang w:eastAsia="ja-JP"/>
              </w:rPr>
            </w:pPr>
            <w:r w:rsidRPr="005259D7">
              <w:t>CA_n261G</w:t>
            </w:r>
          </w:p>
        </w:tc>
        <w:tc>
          <w:tcPr>
            <w:tcW w:w="510" w:type="pct"/>
            <w:tcBorders>
              <w:top w:val="single" w:sz="6" w:space="0" w:color="auto"/>
              <w:left w:val="single" w:sz="6" w:space="0" w:color="auto"/>
              <w:right w:val="single" w:sz="6" w:space="0" w:color="auto"/>
            </w:tcBorders>
          </w:tcPr>
          <w:p w14:paraId="1DFB9AAA" w14:textId="77777777" w:rsidR="003A36CA" w:rsidRPr="005259D7" w:rsidRDefault="003A36CA" w:rsidP="005B2BC8">
            <w:pPr>
              <w:pStyle w:val="TAC"/>
            </w:pPr>
            <w:r w:rsidRPr="005259D7">
              <w:t>CA_n261G</w:t>
            </w:r>
          </w:p>
        </w:tc>
        <w:tc>
          <w:tcPr>
            <w:tcW w:w="322" w:type="pct"/>
            <w:tcBorders>
              <w:top w:val="single" w:sz="6" w:space="0" w:color="auto"/>
              <w:left w:val="single" w:sz="6" w:space="0" w:color="auto"/>
              <w:bottom w:val="single" w:sz="4" w:space="0" w:color="auto"/>
              <w:right w:val="single" w:sz="6" w:space="0" w:color="auto"/>
            </w:tcBorders>
          </w:tcPr>
          <w:p w14:paraId="58692680"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4F6E5EC"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EDF7E6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F001B7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2298D7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F25497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480A416"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623C6D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5911B8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ADAAF16"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27BC80B"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1B61AF2"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234A4A8"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489DACB4"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63F74FE7" w14:textId="77777777" w:rsidR="003A36CA" w:rsidRPr="005259D7" w:rsidRDefault="003A36CA" w:rsidP="005B2BC8">
            <w:pPr>
              <w:pStyle w:val="TAC"/>
              <w:rPr>
                <w:lang w:eastAsia="ja-JP"/>
              </w:rPr>
            </w:pPr>
            <w:r w:rsidRPr="005259D7">
              <w:rPr>
                <w:lang w:eastAsia="ja-JP"/>
              </w:rPr>
              <w:t>3</w:t>
            </w:r>
          </w:p>
        </w:tc>
      </w:tr>
      <w:tr w:rsidR="003A36CA" w:rsidRPr="005259D7" w14:paraId="79189C36" w14:textId="77777777" w:rsidTr="005B2BC8">
        <w:trPr>
          <w:trHeight w:val="187"/>
        </w:trPr>
        <w:tc>
          <w:tcPr>
            <w:tcW w:w="463" w:type="pct"/>
            <w:tcBorders>
              <w:top w:val="single" w:sz="6" w:space="0" w:color="auto"/>
              <w:left w:val="single" w:sz="4" w:space="0" w:color="auto"/>
              <w:right w:val="single" w:sz="6" w:space="0" w:color="auto"/>
            </w:tcBorders>
          </w:tcPr>
          <w:p w14:paraId="0CFF0A38" w14:textId="77777777" w:rsidR="003A36CA" w:rsidRPr="005259D7" w:rsidRDefault="003A36CA" w:rsidP="005B2BC8">
            <w:pPr>
              <w:pStyle w:val="TAC"/>
              <w:rPr>
                <w:lang w:eastAsia="ja-JP"/>
              </w:rPr>
            </w:pPr>
            <w:r w:rsidRPr="005259D7">
              <w:t>CA_n261H</w:t>
            </w:r>
          </w:p>
        </w:tc>
        <w:tc>
          <w:tcPr>
            <w:tcW w:w="510" w:type="pct"/>
            <w:tcBorders>
              <w:top w:val="single" w:sz="6" w:space="0" w:color="auto"/>
              <w:left w:val="single" w:sz="6" w:space="0" w:color="auto"/>
              <w:right w:val="single" w:sz="6" w:space="0" w:color="auto"/>
            </w:tcBorders>
          </w:tcPr>
          <w:p w14:paraId="06A44D31" w14:textId="7AB64732" w:rsidR="003A36CA" w:rsidRPr="005259D7" w:rsidRDefault="003A36CA" w:rsidP="005B2BC8">
            <w:pPr>
              <w:pStyle w:val="TAC"/>
            </w:pPr>
            <w:r w:rsidRPr="005259D7">
              <w:rPr>
                <w:rFonts w:cs="Arial"/>
                <w:lang w:val="en-US" w:eastAsia="ja-JP"/>
              </w:rPr>
              <w:t>CA</w:t>
            </w:r>
            <w:r w:rsidRPr="005259D7">
              <w:rPr>
                <w:rFonts w:cs="Arial"/>
                <w:lang w:val="sv-SE" w:eastAsia="ja-JP"/>
              </w:rPr>
              <w:t>_n261G</w:t>
            </w:r>
            <w:r>
              <w:rPr>
                <w:rFonts w:cs="Arial"/>
                <w:lang w:val="sv-SE" w:eastAsia="ja-JP"/>
              </w:rPr>
              <w:t>/H</w:t>
            </w:r>
          </w:p>
        </w:tc>
        <w:tc>
          <w:tcPr>
            <w:tcW w:w="322" w:type="pct"/>
            <w:tcBorders>
              <w:top w:val="single" w:sz="6" w:space="0" w:color="auto"/>
              <w:left w:val="single" w:sz="6" w:space="0" w:color="auto"/>
              <w:bottom w:val="single" w:sz="4" w:space="0" w:color="auto"/>
              <w:right w:val="single" w:sz="6" w:space="0" w:color="auto"/>
            </w:tcBorders>
          </w:tcPr>
          <w:p w14:paraId="6831FCC8"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0BB7665"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2B9F68F"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33474B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6E3CC4"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61DEC1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F72AB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4" w:space="0" w:color="auto"/>
            </w:tcBorders>
          </w:tcPr>
          <w:p w14:paraId="092F5C38" w14:textId="77777777" w:rsidR="003A36CA" w:rsidRPr="005259D7" w:rsidRDefault="003A36CA" w:rsidP="005B2BC8">
            <w:pPr>
              <w:pStyle w:val="TAC"/>
              <w:rPr>
                <w:lang w:eastAsia="ja-JP"/>
              </w:rPr>
            </w:pPr>
          </w:p>
        </w:tc>
        <w:tc>
          <w:tcPr>
            <w:tcW w:w="232" w:type="pct"/>
            <w:tcBorders>
              <w:top w:val="single" w:sz="4" w:space="0" w:color="auto"/>
              <w:left w:val="single" w:sz="4" w:space="0" w:color="auto"/>
              <w:bottom w:val="nil"/>
              <w:right w:val="single" w:sz="4" w:space="0" w:color="auto"/>
            </w:tcBorders>
          </w:tcPr>
          <w:p w14:paraId="78F195B9" w14:textId="77777777" w:rsidR="003A36CA" w:rsidRPr="005259D7" w:rsidRDefault="003A36CA" w:rsidP="005B2BC8">
            <w:pPr>
              <w:pStyle w:val="TAC"/>
            </w:pPr>
          </w:p>
        </w:tc>
        <w:tc>
          <w:tcPr>
            <w:tcW w:w="232" w:type="pct"/>
            <w:tcBorders>
              <w:top w:val="single" w:sz="4" w:space="0" w:color="auto"/>
              <w:left w:val="single" w:sz="4" w:space="0" w:color="auto"/>
              <w:bottom w:val="nil"/>
              <w:right w:val="single" w:sz="4" w:space="0" w:color="auto"/>
            </w:tcBorders>
          </w:tcPr>
          <w:p w14:paraId="6709E20D" w14:textId="77777777" w:rsidR="003A36CA" w:rsidRPr="005259D7" w:rsidRDefault="003A36CA" w:rsidP="005B2BC8">
            <w:pPr>
              <w:pStyle w:val="TAC"/>
            </w:pPr>
          </w:p>
        </w:tc>
        <w:tc>
          <w:tcPr>
            <w:tcW w:w="231" w:type="pct"/>
            <w:tcBorders>
              <w:top w:val="single" w:sz="4" w:space="0" w:color="auto"/>
              <w:left w:val="single" w:sz="4" w:space="0" w:color="auto"/>
              <w:bottom w:val="nil"/>
              <w:right w:val="single" w:sz="4" w:space="0" w:color="auto"/>
            </w:tcBorders>
          </w:tcPr>
          <w:p w14:paraId="0131F2B4" w14:textId="77777777" w:rsidR="003A36CA" w:rsidRPr="005259D7" w:rsidRDefault="003A36CA" w:rsidP="005B2BC8">
            <w:pPr>
              <w:pStyle w:val="TAC"/>
            </w:pPr>
          </w:p>
        </w:tc>
        <w:tc>
          <w:tcPr>
            <w:tcW w:w="232" w:type="pct"/>
            <w:tcBorders>
              <w:top w:val="single" w:sz="4" w:space="0" w:color="auto"/>
              <w:left w:val="single" w:sz="4" w:space="0" w:color="auto"/>
              <w:bottom w:val="nil"/>
              <w:right w:val="single" w:sz="4" w:space="0" w:color="auto"/>
            </w:tcBorders>
          </w:tcPr>
          <w:p w14:paraId="74389F08" w14:textId="77777777" w:rsidR="003A36CA" w:rsidRPr="005259D7" w:rsidRDefault="003A36CA" w:rsidP="005B2BC8">
            <w:pPr>
              <w:pStyle w:val="TAC"/>
            </w:pPr>
          </w:p>
        </w:tc>
        <w:tc>
          <w:tcPr>
            <w:tcW w:w="412" w:type="pct"/>
            <w:tcBorders>
              <w:top w:val="single" w:sz="4" w:space="0" w:color="auto"/>
              <w:left w:val="single" w:sz="4" w:space="0" w:color="auto"/>
              <w:bottom w:val="nil"/>
              <w:right w:val="single" w:sz="4" w:space="0" w:color="auto"/>
            </w:tcBorders>
            <w:shd w:val="clear" w:color="auto" w:fill="auto"/>
          </w:tcPr>
          <w:p w14:paraId="3B39E63A" w14:textId="77777777" w:rsidR="003A36CA" w:rsidRPr="005259D7" w:rsidRDefault="003A36CA" w:rsidP="005B2BC8">
            <w:pPr>
              <w:pStyle w:val="TAC"/>
              <w:rPr>
                <w:lang w:eastAsia="ja-JP"/>
              </w:rPr>
            </w:pPr>
            <w:r w:rsidRPr="005259D7">
              <w:t>300</w:t>
            </w:r>
          </w:p>
        </w:tc>
        <w:tc>
          <w:tcPr>
            <w:tcW w:w="232" w:type="pct"/>
            <w:tcBorders>
              <w:top w:val="single" w:sz="4" w:space="0" w:color="auto"/>
              <w:left w:val="single" w:sz="4" w:space="0" w:color="auto"/>
              <w:bottom w:val="nil"/>
              <w:right w:val="single" w:sz="4" w:space="0" w:color="auto"/>
            </w:tcBorders>
            <w:shd w:val="clear" w:color="auto" w:fill="auto"/>
          </w:tcPr>
          <w:p w14:paraId="374208E0"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7B5B4FFD" w14:textId="77777777" w:rsidR="003A36CA" w:rsidRPr="005259D7" w:rsidRDefault="003A36CA" w:rsidP="005B2BC8">
            <w:pPr>
              <w:pStyle w:val="TAC"/>
              <w:rPr>
                <w:lang w:eastAsia="ja-JP"/>
              </w:rPr>
            </w:pPr>
          </w:p>
        </w:tc>
      </w:tr>
      <w:tr w:rsidR="003A36CA" w:rsidRPr="005259D7" w14:paraId="2917BAD9" w14:textId="77777777" w:rsidTr="005B2BC8">
        <w:trPr>
          <w:trHeight w:val="187"/>
        </w:trPr>
        <w:tc>
          <w:tcPr>
            <w:tcW w:w="463" w:type="pct"/>
            <w:tcBorders>
              <w:top w:val="single" w:sz="6" w:space="0" w:color="auto"/>
              <w:left w:val="single" w:sz="4" w:space="0" w:color="auto"/>
              <w:right w:val="single" w:sz="6" w:space="0" w:color="auto"/>
            </w:tcBorders>
          </w:tcPr>
          <w:p w14:paraId="402DB4D6" w14:textId="77777777" w:rsidR="003A36CA" w:rsidRPr="005259D7" w:rsidRDefault="003A36CA" w:rsidP="005B2BC8">
            <w:pPr>
              <w:pStyle w:val="TAC"/>
              <w:rPr>
                <w:lang w:eastAsia="ja-JP"/>
              </w:rPr>
            </w:pPr>
            <w:r w:rsidRPr="005259D7">
              <w:t>CA_n261I</w:t>
            </w:r>
          </w:p>
        </w:tc>
        <w:tc>
          <w:tcPr>
            <w:tcW w:w="510" w:type="pct"/>
            <w:tcBorders>
              <w:top w:val="single" w:sz="6" w:space="0" w:color="auto"/>
              <w:left w:val="single" w:sz="6" w:space="0" w:color="auto"/>
              <w:right w:val="single" w:sz="6" w:space="0" w:color="auto"/>
            </w:tcBorders>
          </w:tcPr>
          <w:p w14:paraId="70CBE009" w14:textId="324D3E4A" w:rsidR="003A36CA" w:rsidRPr="005259D7" w:rsidRDefault="003A36CA" w:rsidP="005B2BC8">
            <w:pPr>
              <w:pStyle w:val="TAC"/>
            </w:pPr>
            <w:r w:rsidRPr="005259D7">
              <w:rPr>
                <w:rFonts w:cs="Arial"/>
                <w:lang w:val="en-US" w:eastAsia="ja-JP"/>
              </w:rPr>
              <w:t>CA</w:t>
            </w:r>
            <w:r w:rsidRPr="005259D7">
              <w:rPr>
                <w:rFonts w:cs="Arial"/>
                <w:lang w:eastAsia="ja-JP"/>
              </w:rPr>
              <w:t>_n261G</w:t>
            </w:r>
            <w:r>
              <w:rPr>
                <w:rFonts w:cs="Arial"/>
                <w:lang w:eastAsia="ja-JP"/>
              </w:rPr>
              <w:t>/H/I</w:t>
            </w:r>
          </w:p>
        </w:tc>
        <w:tc>
          <w:tcPr>
            <w:tcW w:w="322" w:type="pct"/>
            <w:tcBorders>
              <w:top w:val="single" w:sz="6" w:space="0" w:color="auto"/>
              <w:left w:val="single" w:sz="6" w:space="0" w:color="auto"/>
              <w:bottom w:val="single" w:sz="4" w:space="0" w:color="auto"/>
              <w:right w:val="single" w:sz="6" w:space="0" w:color="auto"/>
            </w:tcBorders>
          </w:tcPr>
          <w:p w14:paraId="585EB98C"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501088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3AFEBC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EF4B32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C8A40D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EE6C8E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6B73538"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D816841" w14:textId="77777777" w:rsidR="003A36CA" w:rsidRPr="005259D7" w:rsidRDefault="003A36CA" w:rsidP="005B2BC8">
            <w:pPr>
              <w:pStyle w:val="TAC"/>
              <w:rPr>
                <w:lang w:eastAsia="ja-JP"/>
              </w:rPr>
            </w:pPr>
          </w:p>
        </w:tc>
        <w:tc>
          <w:tcPr>
            <w:tcW w:w="232" w:type="pct"/>
            <w:tcBorders>
              <w:top w:val="single" w:sz="4" w:space="0" w:color="auto"/>
              <w:left w:val="single" w:sz="6" w:space="0" w:color="auto"/>
              <w:right w:val="single" w:sz="6" w:space="0" w:color="auto"/>
            </w:tcBorders>
          </w:tcPr>
          <w:p w14:paraId="28896752" w14:textId="77777777" w:rsidR="003A36CA" w:rsidRPr="005259D7" w:rsidRDefault="003A36CA" w:rsidP="005B2BC8">
            <w:pPr>
              <w:pStyle w:val="TAC"/>
            </w:pPr>
          </w:p>
        </w:tc>
        <w:tc>
          <w:tcPr>
            <w:tcW w:w="232" w:type="pct"/>
            <w:tcBorders>
              <w:top w:val="single" w:sz="4" w:space="0" w:color="auto"/>
              <w:left w:val="single" w:sz="6" w:space="0" w:color="auto"/>
              <w:right w:val="single" w:sz="6" w:space="0" w:color="auto"/>
            </w:tcBorders>
          </w:tcPr>
          <w:p w14:paraId="3A4D893C" w14:textId="77777777" w:rsidR="003A36CA" w:rsidRPr="005259D7" w:rsidRDefault="003A36CA" w:rsidP="005B2BC8">
            <w:pPr>
              <w:pStyle w:val="TAC"/>
            </w:pPr>
          </w:p>
        </w:tc>
        <w:tc>
          <w:tcPr>
            <w:tcW w:w="231" w:type="pct"/>
            <w:tcBorders>
              <w:top w:val="single" w:sz="4" w:space="0" w:color="auto"/>
              <w:left w:val="single" w:sz="6" w:space="0" w:color="auto"/>
              <w:right w:val="single" w:sz="6" w:space="0" w:color="auto"/>
            </w:tcBorders>
          </w:tcPr>
          <w:p w14:paraId="4B969179" w14:textId="77777777" w:rsidR="003A36CA" w:rsidRPr="005259D7" w:rsidRDefault="003A36CA" w:rsidP="005B2BC8">
            <w:pPr>
              <w:pStyle w:val="TAC"/>
            </w:pPr>
          </w:p>
        </w:tc>
        <w:tc>
          <w:tcPr>
            <w:tcW w:w="232" w:type="pct"/>
            <w:tcBorders>
              <w:top w:val="single" w:sz="4" w:space="0" w:color="auto"/>
              <w:left w:val="single" w:sz="6" w:space="0" w:color="auto"/>
              <w:right w:val="single" w:sz="6" w:space="0" w:color="auto"/>
            </w:tcBorders>
          </w:tcPr>
          <w:p w14:paraId="6A579E27" w14:textId="77777777" w:rsidR="003A36CA" w:rsidRPr="005259D7" w:rsidRDefault="003A36CA" w:rsidP="005B2BC8">
            <w:pPr>
              <w:pStyle w:val="TAC"/>
            </w:pPr>
          </w:p>
        </w:tc>
        <w:tc>
          <w:tcPr>
            <w:tcW w:w="412" w:type="pct"/>
            <w:tcBorders>
              <w:top w:val="single" w:sz="4" w:space="0" w:color="auto"/>
              <w:left w:val="single" w:sz="6" w:space="0" w:color="auto"/>
              <w:right w:val="single" w:sz="6" w:space="0" w:color="auto"/>
            </w:tcBorders>
          </w:tcPr>
          <w:p w14:paraId="3E5B3E25" w14:textId="77777777" w:rsidR="003A36CA" w:rsidRPr="005259D7" w:rsidRDefault="003A36CA" w:rsidP="005B2BC8">
            <w:pPr>
              <w:pStyle w:val="TAC"/>
              <w:rPr>
                <w:lang w:eastAsia="ja-JP"/>
              </w:rPr>
            </w:pPr>
            <w:r w:rsidRPr="005259D7">
              <w:t>400</w:t>
            </w:r>
          </w:p>
        </w:tc>
        <w:tc>
          <w:tcPr>
            <w:tcW w:w="232" w:type="pct"/>
            <w:tcBorders>
              <w:top w:val="single" w:sz="4" w:space="0" w:color="auto"/>
              <w:left w:val="single" w:sz="6" w:space="0" w:color="auto"/>
              <w:right w:val="single" w:sz="4" w:space="0" w:color="auto"/>
            </w:tcBorders>
          </w:tcPr>
          <w:p w14:paraId="4D6BF49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41926ACB" w14:textId="77777777" w:rsidR="003A36CA" w:rsidRPr="005259D7" w:rsidRDefault="003A36CA" w:rsidP="005B2BC8">
            <w:pPr>
              <w:pStyle w:val="TAC"/>
              <w:rPr>
                <w:lang w:eastAsia="ja-JP"/>
              </w:rPr>
            </w:pPr>
          </w:p>
        </w:tc>
      </w:tr>
      <w:tr w:rsidR="003A36CA" w:rsidRPr="005259D7" w14:paraId="03BA189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E67ED27" w14:textId="77777777" w:rsidR="003A36CA" w:rsidRPr="005259D7" w:rsidRDefault="003A36CA" w:rsidP="005B2BC8">
            <w:pPr>
              <w:pStyle w:val="TAC"/>
              <w:rPr>
                <w:lang w:eastAsia="ja-JP"/>
              </w:rPr>
            </w:pPr>
            <w:r w:rsidRPr="005259D7">
              <w:lastRenderedPageBreak/>
              <w:t>CA_n261J</w:t>
            </w:r>
          </w:p>
        </w:tc>
        <w:tc>
          <w:tcPr>
            <w:tcW w:w="510" w:type="pct"/>
            <w:tcBorders>
              <w:top w:val="single" w:sz="6" w:space="0" w:color="auto"/>
              <w:left w:val="single" w:sz="6" w:space="0" w:color="auto"/>
              <w:bottom w:val="single" w:sz="4" w:space="0" w:color="auto"/>
              <w:right w:val="single" w:sz="6" w:space="0" w:color="auto"/>
            </w:tcBorders>
          </w:tcPr>
          <w:p w14:paraId="08FD74C8" w14:textId="018BBE10" w:rsidR="003A36CA" w:rsidRPr="005259D7" w:rsidRDefault="003A36CA" w:rsidP="005B2BC8">
            <w:pPr>
              <w:pStyle w:val="TAC"/>
            </w:pPr>
            <w:r w:rsidRPr="005259D7">
              <w:t>CA_n261G</w:t>
            </w:r>
            <w:r>
              <w:t>/</w:t>
            </w:r>
            <w:r>
              <w:rPr>
                <w:rFonts w:hint="eastAsia"/>
                <w:lang w:eastAsia="zh-CN"/>
              </w:rPr>
              <w:t>H</w:t>
            </w:r>
            <w:r>
              <w:rPr>
                <w:lang w:eastAsia="zh-CN"/>
              </w:rPr>
              <w:t>/I/J</w:t>
            </w:r>
          </w:p>
        </w:tc>
        <w:tc>
          <w:tcPr>
            <w:tcW w:w="322" w:type="pct"/>
            <w:tcBorders>
              <w:top w:val="single" w:sz="6" w:space="0" w:color="auto"/>
              <w:left w:val="single" w:sz="6" w:space="0" w:color="auto"/>
              <w:bottom w:val="single" w:sz="4" w:space="0" w:color="auto"/>
              <w:right w:val="single" w:sz="6" w:space="0" w:color="auto"/>
            </w:tcBorders>
          </w:tcPr>
          <w:p w14:paraId="7E75CBA2"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81201C9"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5DB4048"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73DCFD7"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95B4219"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D038E8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C7EA10A"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0F4BCA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F4FE4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CCA929A"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266DE0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F5FD82D"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4AF53474" w14:textId="77777777" w:rsidR="003A36CA" w:rsidRPr="005259D7" w:rsidRDefault="003A36CA" w:rsidP="005B2BC8">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3BEA1497"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E24C584" w14:textId="77777777" w:rsidR="003A36CA" w:rsidRPr="005259D7" w:rsidRDefault="003A36CA" w:rsidP="005B2BC8">
            <w:pPr>
              <w:pStyle w:val="TAC"/>
              <w:rPr>
                <w:lang w:eastAsia="ja-JP"/>
              </w:rPr>
            </w:pPr>
          </w:p>
        </w:tc>
      </w:tr>
      <w:tr w:rsidR="003A36CA" w:rsidRPr="005259D7" w14:paraId="5C245DE7"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54D54AF" w14:textId="77777777" w:rsidR="003A36CA" w:rsidRPr="005259D7" w:rsidRDefault="003A36CA" w:rsidP="005B2BC8">
            <w:pPr>
              <w:pStyle w:val="TAC"/>
              <w:rPr>
                <w:lang w:eastAsia="ja-JP"/>
              </w:rPr>
            </w:pPr>
            <w:r w:rsidRPr="005259D7">
              <w:t>CA_n261K</w:t>
            </w:r>
          </w:p>
        </w:tc>
        <w:tc>
          <w:tcPr>
            <w:tcW w:w="510" w:type="pct"/>
            <w:tcBorders>
              <w:top w:val="single" w:sz="6" w:space="0" w:color="auto"/>
              <w:left w:val="single" w:sz="6" w:space="0" w:color="auto"/>
              <w:bottom w:val="single" w:sz="4" w:space="0" w:color="auto"/>
              <w:right w:val="single" w:sz="6" w:space="0" w:color="auto"/>
            </w:tcBorders>
          </w:tcPr>
          <w:p w14:paraId="335F3803" w14:textId="33F5EEE7" w:rsidR="003A36CA" w:rsidRPr="005259D7" w:rsidRDefault="003A36CA" w:rsidP="005B2BC8">
            <w:pPr>
              <w:pStyle w:val="TAC"/>
            </w:pPr>
            <w:r w:rsidRPr="005259D7">
              <w:t>CA_n261G</w:t>
            </w:r>
            <w:r>
              <w:t>/H/I/J/K</w:t>
            </w:r>
          </w:p>
        </w:tc>
        <w:tc>
          <w:tcPr>
            <w:tcW w:w="322" w:type="pct"/>
            <w:tcBorders>
              <w:top w:val="single" w:sz="6" w:space="0" w:color="auto"/>
              <w:left w:val="single" w:sz="6" w:space="0" w:color="auto"/>
              <w:bottom w:val="single" w:sz="4" w:space="0" w:color="auto"/>
              <w:right w:val="single" w:sz="6" w:space="0" w:color="auto"/>
            </w:tcBorders>
          </w:tcPr>
          <w:p w14:paraId="66F491F8"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F90D0DA"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1A91B68"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F8D20F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435DEA5"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1AB5979"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59468C6"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9844A6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326F61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8BA7079"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3798F53"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97C4AE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052F9F4"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1A4BE4A7"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C8F9A6E" w14:textId="77777777" w:rsidR="003A36CA" w:rsidRPr="005259D7" w:rsidRDefault="003A36CA" w:rsidP="005B2BC8">
            <w:pPr>
              <w:pStyle w:val="TAC"/>
              <w:rPr>
                <w:lang w:eastAsia="ja-JP"/>
              </w:rPr>
            </w:pPr>
          </w:p>
        </w:tc>
      </w:tr>
      <w:tr w:rsidR="003A36CA" w:rsidRPr="005259D7" w14:paraId="184643B9"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A334F24" w14:textId="77777777" w:rsidR="003A36CA" w:rsidRPr="005259D7" w:rsidRDefault="003A36CA" w:rsidP="005B2BC8">
            <w:pPr>
              <w:pStyle w:val="TAC"/>
              <w:rPr>
                <w:lang w:eastAsia="ja-JP"/>
              </w:rPr>
            </w:pPr>
            <w:r w:rsidRPr="005259D7">
              <w:t>CA_n261L</w:t>
            </w:r>
          </w:p>
        </w:tc>
        <w:tc>
          <w:tcPr>
            <w:tcW w:w="510" w:type="pct"/>
            <w:tcBorders>
              <w:top w:val="single" w:sz="6" w:space="0" w:color="auto"/>
              <w:left w:val="single" w:sz="6" w:space="0" w:color="auto"/>
              <w:bottom w:val="single" w:sz="4" w:space="0" w:color="auto"/>
              <w:right w:val="single" w:sz="6" w:space="0" w:color="auto"/>
            </w:tcBorders>
          </w:tcPr>
          <w:p w14:paraId="359A9B5E" w14:textId="22E99C70" w:rsidR="003A36CA" w:rsidRPr="005259D7" w:rsidRDefault="003A36CA" w:rsidP="005B2BC8">
            <w:pPr>
              <w:pStyle w:val="TAC"/>
            </w:pPr>
            <w:r w:rsidRPr="005259D7">
              <w:t>CA_n261G</w:t>
            </w:r>
            <w:r>
              <w:t>/H/I/J/K/L</w:t>
            </w:r>
          </w:p>
        </w:tc>
        <w:tc>
          <w:tcPr>
            <w:tcW w:w="322" w:type="pct"/>
            <w:tcBorders>
              <w:top w:val="single" w:sz="6" w:space="0" w:color="auto"/>
              <w:left w:val="single" w:sz="6" w:space="0" w:color="auto"/>
              <w:bottom w:val="single" w:sz="4" w:space="0" w:color="auto"/>
              <w:right w:val="single" w:sz="6" w:space="0" w:color="auto"/>
            </w:tcBorders>
          </w:tcPr>
          <w:p w14:paraId="07473E3E"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32B82E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748A79D"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952FC8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FAE1C90"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58A742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B973D68"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41BA9E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52DF8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A575174"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2DCCD8C"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BC637BE"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E556397" w14:textId="77777777" w:rsidR="003A36CA" w:rsidRPr="005259D7" w:rsidRDefault="003A36CA" w:rsidP="005B2BC8">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0CDA8375"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5F1CCB0" w14:textId="77777777" w:rsidR="003A36CA" w:rsidRPr="005259D7" w:rsidRDefault="003A36CA" w:rsidP="005B2BC8">
            <w:pPr>
              <w:pStyle w:val="TAC"/>
              <w:rPr>
                <w:lang w:eastAsia="ja-JP"/>
              </w:rPr>
            </w:pPr>
          </w:p>
        </w:tc>
      </w:tr>
      <w:tr w:rsidR="003A36CA" w:rsidRPr="005259D7" w14:paraId="0D9462C9"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AA0C422" w14:textId="77777777" w:rsidR="003A36CA" w:rsidRPr="005259D7" w:rsidRDefault="003A36CA" w:rsidP="005B2BC8">
            <w:pPr>
              <w:pStyle w:val="TAC"/>
              <w:rPr>
                <w:lang w:eastAsia="ja-JP"/>
              </w:rPr>
            </w:pPr>
            <w:r w:rsidRPr="005259D7">
              <w:t>CA_n261M</w:t>
            </w:r>
          </w:p>
        </w:tc>
        <w:tc>
          <w:tcPr>
            <w:tcW w:w="510" w:type="pct"/>
            <w:tcBorders>
              <w:top w:val="single" w:sz="6" w:space="0" w:color="auto"/>
              <w:left w:val="single" w:sz="6" w:space="0" w:color="auto"/>
              <w:bottom w:val="single" w:sz="4" w:space="0" w:color="auto"/>
              <w:right w:val="single" w:sz="6" w:space="0" w:color="auto"/>
            </w:tcBorders>
          </w:tcPr>
          <w:p w14:paraId="06614961" w14:textId="31C65A7F" w:rsidR="003A36CA" w:rsidRPr="00004896" w:rsidRDefault="003A36CA" w:rsidP="005B2BC8">
            <w:pPr>
              <w:pStyle w:val="TAC"/>
              <w:rPr>
                <w:lang w:val="sv-SE"/>
              </w:rPr>
            </w:pPr>
            <w:r w:rsidRPr="00004896">
              <w:rPr>
                <w:lang w:val="sv-SE"/>
              </w:rPr>
              <w:t>CA_n261G/H/I/J/K/L/M</w:t>
            </w:r>
          </w:p>
        </w:tc>
        <w:tc>
          <w:tcPr>
            <w:tcW w:w="322" w:type="pct"/>
            <w:tcBorders>
              <w:top w:val="single" w:sz="6" w:space="0" w:color="auto"/>
              <w:left w:val="single" w:sz="6" w:space="0" w:color="auto"/>
              <w:bottom w:val="single" w:sz="4" w:space="0" w:color="auto"/>
              <w:right w:val="single" w:sz="6" w:space="0" w:color="auto"/>
            </w:tcBorders>
          </w:tcPr>
          <w:p w14:paraId="5D48C024"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AFFFDDE"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9BB10D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88267E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DD96B5A"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8F83289"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4B79F9D"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3732ED0"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4D7C72B"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5007BC9"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5E99AC94"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87E8C72"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39DED3B8"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46D1FA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5964DD8D" w14:textId="77777777" w:rsidR="003A36CA" w:rsidRPr="005259D7" w:rsidRDefault="003A36CA" w:rsidP="005B2BC8">
            <w:pPr>
              <w:pStyle w:val="TAC"/>
              <w:rPr>
                <w:lang w:eastAsia="ja-JP"/>
              </w:rPr>
            </w:pPr>
          </w:p>
        </w:tc>
      </w:tr>
      <w:tr w:rsidR="003A36CA" w:rsidRPr="005259D7" w14:paraId="59425D6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09E7677" w14:textId="77777777" w:rsidR="003A36CA" w:rsidRPr="005259D7" w:rsidRDefault="003A36CA" w:rsidP="005B2BC8">
            <w:pPr>
              <w:pStyle w:val="TAC"/>
              <w:rPr>
                <w:lang w:eastAsia="ja-JP"/>
              </w:rPr>
            </w:pPr>
            <w:r w:rsidRPr="005259D7">
              <w:t>CA_n261O</w:t>
            </w:r>
          </w:p>
        </w:tc>
        <w:tc>
          <w:tcPr>
            <w:tcW w:w="510" w:type="pct"/>
            <w:tcBorders>
              <w:top w:val="single" w:sz="6" w:space="0" w:color="auto"/>
              <w:left w:val="single" w:sz="6" w:space="0" w:color="auto"/>
              <w:bottom w:val="single" w:sz="4" w:space="0" w:color="auto"/>
              <w:right w:val="single" w:sz="6" w:space="0" w:color="auto"/>
            </w:tcBorders>
          </w:tcPr>
          <w:p w14:paraId="2A33649C" w14:textId="77777777" w:rsidR="003A36CA" w:rsidRPr="005259D7" w:rsidRDefault="003A36CA" w:rsidP="005B2BC8">
            <w:pPr>
              <w:pStyle w:val="TAC"/>
            </w:pPr>
            <w:r w:rsidRPr="005259D7">
              <w:t>CA_n261O</w:t>
            </w:r>
          </w:p>
        </w:tc>
        <w:tc>
          <w:tcPr>
            <w:tcW w:w="322" w:type="pct"/>
            <w:tcBorders>
              <w:top w:val="single" w:sz="6" w:space="0" w:color="auto"/>
              <w:left w:val="single" w:sz="6" w:space="0" w:color="auto"/>
              <w:bottom w:val="single" w:sz="4" w:space="0" w:color="auto"/>
              <w:right w:val="single" w:sz="6" w:space="0" w:color="auto"/>
            </w:tcBorders>
          </w:tcPr>
          <w:p w14:paraId="10A7830D"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55B3D0D"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1841DF7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2266D2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735A532"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00F1B9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EA28B68"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CCAF1E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0AF95B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B107DE8"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2BAE5A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7081BBE"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D1D2215"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61B18C91"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736A8A23" w14:textId="77777777" w:rsidR="003A36CA" w:rsidRPr="005259D7" w:rsidRDefault="003A36CA" w:rsidP="005B2BC8">
            <w:pPr>
              <w:pStyle w:val="TAC"/>
              <w:rPr>
                <w:lang w:eastAsia="ja-JP"/>
              </w:rPr>
            </w:pPr>
            <w:r w:rsidRPr="005259D7">
              <w:rPr>
                <w:lang w:eastAsia="ja-JP"/>
              </w:rPr>
              <w:t>4</w:t>
            </w:r>
          </w:p>
        </w:tc>
      </w:tr>
      <w:tr w:rsidR="003A36CA" w:rsidRPr="005259D7" w14:paraId="695052DA"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205CF1F" w14:textId="77777777" w:rsidR="003A36CA" w:rsidRPr="005259D7" w:rsidRDefault="003A36CA" w:rsidP="005B2BC8">
            <w:pPr>
              <w:pStyle w:val="TAC"/>
              <w:rPr>
                <w:lang w:eastAsia="ja-JP"/>
              </w:rPr>
            </w:pPr>
            <w:r w:rsidRPr="005259D7">
              <w:t>CA_n261P</w:t>
            </w:r>
          </w:p>
        </w:tc>
        <w:tc>
          <w:tcPr>
            <w:tcW w:w="510" w:type="pct"/>
            <w:tcBorders>
              <w:top w:val="single" w:sz="6" w:space="0" w:color="auto"/>
              <w:left w:val="single" w:sz="6" w:space="0" w:color="auto"/>
              <w:bottom w:val="single" w:sz="4" w:space="0" w:color="auto"/>
              <w:right w:val="single" w:sz="6" w:space="0" w:color="auto"/>
            </w:tcBorders>
          </w:tcPr>
          <w:p w14:paraId="3ADEFEA9" w14:textId="596D713F" w:rsidR="003A36CA" w:rsidRPr="005259D7" w:rsidRDefault="003A36CA" w:rsidP="005B2BC8">
            <w:pPr>
              <w:pStyle w:val="TAC"/>
            </w:pPr>
            <w:r w:rsidRPr="005259D7">
              <w:t>CA_n261O</w:t>
            </w:r>
            <w:r>
              <w:t>/P</w:t>
            </w:r>
          </w:p>
        </w:tc>
        <w:tc>
          <w:tcPr>
            <w:tcW w:w="322" w:type="pct"/>
            <w:tcBorders>
              <w:top w:val="single" w:sz="6" w:space="0" w:color="auto"/>
              <w:left w:val="single" w:sz="6" w:space="0" w:color="auto"/>
              <w:bottom w:val="single" w:sz="4" w:space="0" w:color="auto"/>
              <w:right w:val="single" w:sz="6" w:space="0" w:color="auto"/>
            </w:tcBorders>
          </w:tcPr>
          <w:p w14:paraId="17DC7137"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EEFF9F5"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575527EF"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78E9E67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03A8F76"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19E790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7952515"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FBC6AE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A5EC6D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0FED72F"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B91FEF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AEE275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4D68DD05" w14:textId="77777777" w:rsidR="003A36CA" w:rsidRPr="005259D7" w:rsidRDefault="003A36CA" w:rsidP="005B2BC8">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4AF3F889"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C9272F2" w14:textId="77777777" w:rsidR="003A36CA" w:rsidRPr="005259D7" w:rsidRDefault="003A36CA" w:rsidP="005B2BC8">
            <w:pPr>
              <w:pStyle w:val="TAC"/>
              <w:rPr>
                <w:lang w:eastAsia="ja-JP"/>
              </w:rPr>
            </w:pPr>
          </w:p>
        </w:tc>
      </w:tr>
      <w:tr w:rsidR="003A36CA" w:rsidRPr="005259D7" w14:paraId="60ACDA53"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49876417" w14:textId="77777777" w:rsidR="003A36CA" w:rsidRPr="005259D7" w:rsidRDefault="003A36CA" w:rsidP="005B2BC8">
            <w:pPr>
              <w:pStyle w:val="TAC"/>
              <w:rPr>
                <w:lang w:eastAsia="ja-JP"/>
              </w:rPr>
            </w:pPr>
            <w:r w:rsidRPr="005259D7">
              <w:t>CA_n261Q</w:t>
            </w:r>
          </w:p>
        </w:tc>
        <w:tc>
          <w:tcPr>
            <w:tcW w:w="510" w:type="pct"/>
            <w:tcBorders>
              <w:top w:val="single" w:sz="6" w:space="0" w:color="auto"/>
              <w:left w:val="single" w:sz="6" w:space="0" w:color="auto"/>
              <w:bottom w:val="single" w:sz="6" w:space="0" w:color="auto"/>
              <w:right w:val="single" w:sz="6" w:space="0" w:color="auto"/>
            </w:tcBorders>
          </w:tcPr>
          <w:p w14:paraId="2ABFD7C1" w14:textId="6CFC54DE" w:rsidR="003A36CA" w:rsidRPr="005259D7" w:rsidRDefault="003A36CA" w:rsidP="005B2BC8">
            <w:pPr>
              <w:pStyle w:val="TAC"/>
            </w:pPr>
            <w:r w:rsidRPr="005259D7">
              <w:t>CA_n261O</w:t>
            </w:r>
            <w:r>
              <w:t>/P/Q</w:t>
            </w:r>
          </w:p>
        </w:tc>
        <w:tc>
          <w:tcPr>
            <w:tcW w:w="322" w:type="pct"/>
            <w:tcBorders>
              <w:top w:val="single" w:sz="6" w:space="0" w:color="auto"/>
              <w:left w:val="single" w:sz="6" w:space="0" w:color="auto"/>
              <w:bottom w:val="single" w:sz="6" w:space="0" w:color="auto"/>
              <w:right w:val="single" w:sz="6" w:space="0" w:color="auto"/>
            </w:tcBorders>
          </w:tcPr>
          <w:p w14:paraId="1CC4DABC"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6" w:space="0" w:color="auto"/>
              <w:right w:val="single" w:sz="6" w:space="0" w:color="auto"/>
            </w:tcBorders>
          </w:tcPr>
          <w:p w14:paraId="47082D0C"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6" w:space="0" w:color="auto"/>
              <w:right w:val="single" w:sz="6" w:space="0" w:color="auto"/>
            </w:tcBorders>
          </w:tcPr>
          <w:p w14:paraId="1FB4FB87"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6" w:space="0" w:color="auto"/>
              <w:right w:val="single" w:sz="6" w:space="0" w:color="auto"/>
            </w:tcBorders>
          </w:tcPr>
          <w:p w14:paraId="7D223F88"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6" w:space="0" w:color="auto"/>
              <w:right w:val="single" w:sz="6" w:space="0" w:color="auto"/>
            </w:tcBorders>
          </w:tcPr>
          <w:p w14:paraId="25EC4E47"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7583B5A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8DCF341"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2F6CDCF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E655C65"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1969424"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58BDEFE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9A8A3E5"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25A44629"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6" w:space="0" w:color="auto"/>
              <w:right w:val="single" w:sz="4" w:space="0" w:color="auto"/>
            </w:tcBorders>
          </w:tcPr>
          <w:p w14:paraId="2A244EB0"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4DEB8DD4" w14:textId="77777777" w:rsidR="003A36CA" w:rsidRPr="005259D7" w:rsidRDefault="003A36CA" w:rsidP="005B2BC8">
            <w:pPr>
              <w:pStyle w:val="TAC"/>
              <w:rPr>
                <w:lang w:eastAsia="ja-JP"/>
              </w:rPr>
            </w:pPr>
          </w:p>
        </w:tc>
      </w:tr>
      <w:tr w:rsidR="003A36CA" w:rsidRPr="005259D7" w14:paraId="4D240048"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624099F6" w14:textId="77777777" w:rsidR="003A36CA" w:rsidRPr="005259D7" w:rsidRDefault="003A36CA" w:rsidP="005B2BC8">
            <w:pPr>
              <w:pStyle w:val="TAC"/>
            </w:pPr>
            <w:r w:rsidRPr="005259D7">
              <w:rPr>
                <w:szCs w:val="18"/>
              </w:rPr>
              <w:t>CA_n262G</w:t>
            </w:r>
          </w:p>
        </w:tc>
        <w:tc>
          <w:tcPr>
            <w:tcW w:w="510" w:type="pct"/>
            <w:tcBorders>
              <w:top w:val="single" w:sz="6" w:space="0" w:color="auto"/>
              <w:left w:val="single" w:sz="6" w:space="0" w:color="auto"/>
              <w:bottom w:val="single" w:sz="6" w:space="0" w:color="auto"/>
              <w:right w:val="single" w:sz="6" w:space="0" w:color="auto"/>
            </w:tcBorders>
            <w:vAlign w:val="center"/>
          </w:tcPr>
          <w:p w14:paraId="635F5D37" w14:textId="77777777" w:rsidR="003A36CA" w:rsidRPr="005259D7" w:rsidRDefault="003A36CA" w:rsidP="005B2BC8">
            <w:pPr>
              <w:pStyle w:val="TAC"/>
            </w:pPr>
            <w:r w:rsidRPr="005259D7">
              <w:rPr>
                <w:szCs w:val="18"/>
              </w:rPr>
              <w:t>CA_n262G</w:t>
            </w:r>
          </w:p>
        </w:tc>
        <w:tc>
          <w:tcPr>
            <w:tcW w:w="322" w:type="pct"/>
            <w:tcBorders>
              <w:top w:val="single" w:sz="6" w:space="0" w:color="auto"/>
              <w:left w:val="single" w:sz="6" w:space="0" w:color="auto"/>
              <w:bottom w:val="single" w:sz="6" w:space="0" w:color="auto"/>
              <w:right w:val="single" w:sz="6" w:space="0" w:color="auto"/>
            </w:tcBorders>
            <w:vAlign w:val="center"/>
          </w:tcPr>
          <w:p w14:paraId="5C87E191" w14:textId="77777777" w:rsidR="003A36CA" w:rsidRPr="005259D7" w:rsidRDefault="003A36CA" w:rsidP="005B2BC8">
            <w:pPr>
              <w:pStyle w:val="TAC"/>
            </w:pPr>
            <w:r w:rsidRPr="005259D7">
              <w:rPr>
                <w:rFonts w:cs="Arial"/>
                <w:szCs w:val="18"/>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63E568AA" w14:textId="77777777" w:rsidR="003A36CA" w:rsidRPr="005259D7" w:rsidRDefault="003A36CA" w:rsidP="005B2BC8">
            <w:pPr>
              <w:pStyle w:val="TAC"/>
            </w:pPr>
            <w:r w:rsidRPr="005259D7">
              <w:rPr>
                <w:rFonts w:cs="Arial"/>
                <w:szCs w:val="18"/>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2ED3EA9"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289D1BC"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4C3FC1FC"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4501AC3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6C38F214"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5FABCE4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D150136"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9DC4DC9"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63A0D156"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B8BCEB9"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2D865A10" w14:textId="77777777" w:rsidR="003A36CA" w:rsidRPr="005259D7" w:rsidRDefault="003A36CA" w:rsidP="005B2BC8">
            <w:pPr>
              <w:pStyle w:val="TAC"/>
            </w:pPr>
            <w:r w:rsidRPr="005259D7">
              <w:t>200</w:t>
            </w:r>
          </w:p>
        </w:tc>
        <w:tc>
          <w:tcPr>
            <w:tcW w:w="232" w:type="pct"/>
            <w:tcBorders>
              <w:top w:val="single" w:sz="6" w:space="0" w:color="auto"/>
              <w:left w:val="single" w:sz="6" w:space="0" w:color="auto"/>
              <w:bottom w:val="single" w:sz="6" w:space="0" w:color="auto"/>
              <w:right w:val="single" w:sz="4" w:space="0" w:color="auto"/>
            </w:tcBorders>
          </w:tcPr>
          <w:p w14:paraId="1639DCE6" w14:textId="77777777" w:rsidR="003A36CA" w:rsidRPr="005259D7" w:rsidRDefault="003A36CA" w:rsidP="005B2BC8">
            <w:pPr>
              <w:pStyle w:val="TAC"/>
            </w:pPr>
            <w:r w:rsidRPr="005259D7">
              <w:t>0</w:t>
            </w:r>
          </w:p>
        </w:tc>
        <w:tc>
          <w:tcPr>
            <w:tcW w:w="466" w:type="pct"/>
            <w:tcBorders>
              <w:top w:val="single" w:sz="4" w:space="0" w:color="auto"/>
              <w:left w:val="single" w:sz="4" w:space="0" w:color="auto"/>
              <w:bottom w:val="nil"/>
              <w:right w:val="single" w:sz="4" w:space="0" w:color="auto"/>
            </w:tcBorders>
          </w:tcPr>
          <w:p w14:paraId="44DC292A" w14:textId="77777777" w:rsidR="003A36CA" w:rsidRPr="005259D7" w:rsidRDefault="003A36CA" w:rsidP="005B2BC8">
            <w:pPr>
              <w:pStyle w:val="TAC"/>
              <w:rPr>
                <w:lang w:eastAsia="ja-JP"/>
              </w:rPr>
            </w:pPr>
            <w:r w:rsidRPr="005259D7">
              <w:rPr>
                <w:lang w:eastAsia="ja-JP"/>
              </w:rPr>
              <w:t>3</w:t>
            </w:r>
          </w:p>
        </w:tc>
      </w:tr>
      <w:tr w:rsidR="003A36CA" w:rsidRPr="005259D7" w14:paraId="470BFFD7"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92BA3B1" w14:textId="77777777" w:rsidR="003A36CA" w:rsidRPr="005259D7" w:rsidRDefault="003A36CA" w:rsidP="005B2BC8">
            <w:pPr>
              <w:pStyle w:val="TAC"/>
            </w:pPr>
            <w:r w:rsidRPr="005259D7">
              <w:rPr>
                <w:szCs w:val="18"/>
              </w:rPr>
              <w:t>CA_n262H</w:t>
            </w:r>
          </w:p>
        </w:tc>
        <w:tc>
          <w:tcPr>
            <w:tcW w:w="510" w:type="pct"/>
            <w:tcBorders>
              <w:top w:val="single" w:sz="6" w:space="0" w:color="auto"/>
              <w:left w:val="single" w:sz="6" w:space="0" w:color="auto"/>
              <w:bottom w:val="single" w:sz="6" w:space="0" w:color="auto"/>
              <w:right w:val="single" w:sz="6" w:space="0" w:color="auto"/>
            </w:tcBorders>
            <w:vAlign w:val="center"/>
          </w:tcPr>
          <w:p w14:paraId="4E52EBAD" w14:textId="5E0009EE" w:rsidR="003A36CA" w:rsidRPr="005259D7" w:rsidRDefault="003A36CA" w:rsidP="005B2BC8">
            <w:pPr>
              <w:pStyle w:val="TAC"/>
            </w:pPr>
            <w:r w:rsidRPr="005259D7">
              <w:rPr>
                <w:szCs w:val="18"/>
              </w:rPr>
              <w:t>CA_n262G</w:t>
            </w:r>
            <w:r>
              <w:rPr>
                <w:szCs w:val="18"/>
              </w:rPr>
              <w:t>/H</w:t>
            </w:r>
          </w:p>
        </w:tc>
        <w:tc>
          <w:tcPr>
            <w:tcW w:w="322" w:type="pct"/>
            <w:tcBorders>
              <w:top w:val="single" w:sz="6" w:space="0" w:color="auto"/>
              <w:left w:val="single" w:sz="6" w:space="0" w:color="auto"/>
              <w:bottom w:val="single" w:sz="6" w:space="0" w:color="auto"/>
              <w:right w:val="single" w:sz="6" w:space="0" w:color="auto"/>
            </w:tcBorders>
            <w:vAlign w:val="center"/>
          </w:tcPr>
          <w:p w14:paraId="5E282682" w14:textId="77777777" w:rsidR="003A36CA" w:rsidRPr="005259D7" w:rsidRDefault="003A36CA" w:rsidP="005B2BC8">
            <w:pPr>
              <w:pStyle w:val="TAC"/>
            </w:pPr>
            <w:r w:rsidRPr="005259D7">
              <w:rPr>
                <w:rFonts w:cs="Arial"/>
                <w:szCs w:val="18"/>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455A4130" w14:textId="77777777" w:rsidR="003A36CA" w:rsidRPr="005259D7" w:rsidRDefault="003A36CA" w:rsidP="005B2BC8">
            <w:pPr>
              <w:pStyle w:val="TAC"/>
            </w:pPr>
            <w:r w:rsidRPr="005259D7">
              <w:rPr>
                <w:rFonts w:cs="Arial"/>
                <w:szCs w:val="18"/>
              </w:rPr>
              <w:t>100</w:t>
            </w:r>
          </w:p>
        </w:tc>
        <w:tc>
          <w:tcPr>
            <w:tcW w:w="231" w:type="pct"/>
            <w:tcBorders>
              <w:top w:val="single" w:sz="6" w:space="0" w:color="auto"/>
              <w:left w:val="single" w:sz="6" w:space="0" w:color="auto"/>
              <w:bottom w:val="single" w:sz="6" w:space="0" w:color="auto"/>
              <w:right w:val="single" w:sz="6" w:space="0" w:color="auto"/>
            </w:tcBorders>
            <w:vAlign w:val="center"/>
          </w:tcPr>
          <w:p w14:paraId="3283A0DC"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7EBEEA4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D2E2471"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6E38F90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1AB7B7F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1518B6B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026C20D"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9EF6DAD"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114F508E"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AD20EBC"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578C1025" w14:textId="77777777" w:rsidR="003A36CA" w:rsidRPr="005259D7" w:rsidRDefault="003A36CA" w:rsidP="005B2BC8">
            <w:pPr>
              <w:pStyle w:val="TAC"/>
            </w:pPr>
            <w:r w:rsidRPr="005259D7">
              <w:t>300</w:t>
            </w:r>
          </w:p>
        </w:tc>
        <w:tc>
          <w:tcPr>
            <w:tcW w:w="232" w:type="pct"/>
            <w:tcBorders>
              <w:top w:val="single" w:sz="6" w:space="0" w:color="auto"/>
              <w:left w:val="single" w:sz="6" w:space="0" w:color="auto"/>
              <w:bottom w:val="single" w:sz="6" w:space="0" w:color="auto"/>
              <w:right w:val="single" w:sz="4" w:space="0" w:color="auto"/>
            </w:tcBorders>
            <w:vAlign w:val="center"/>
          </w:tcPr>
          <w:p w14:paraId="33545114" w14:textId="77777777" w:rsidR="003A36CA" w:rsidRPr="005259D7" w:rsidRDefault="003A36CA" w:rsidP="005B2BC8">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44B74CD9" w14:textId="77777777" w:rsidR="003A36CA" w:rsidRPr="005259D7" w:rsidRDefault="003A36CA" w:rsidP="005B2BC8">
            <w:pPr>
              <w:pStyle w:val="TAC"/>
              <w:rPr>
                <w:lang w:eastAsia="ja-JP"/>
              </w:rPr>
            </w:pPr>
          </w:p>
        </w:tc>
      </w:tr>
      <w:tr w:rsidR="003A36CA" w:rsidRPr="005259D7" w14:paraId="1F820CDB"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3262C13C" w14:textId="77777777" w:rsidR="003A36CA" w:rsidRPr="005259D7" w:rsidRDefault="003A36CA" w:rsidP="005B2BC8">
            <w:pPr>
              <w:pStyle w:val="TAC"/>
            </w:pPr>
            <w:r w:rsidRPr="005259D7">
              <w:rPr>
                <w:szCs w:val="18"/>
                <w:lang w:eastAsia="ja-JP"/>
              </w:rPr>
              <w:t>CA_n262I</w:t>
            </w:r>
          </w:p>
        </w:tc>
        <w:tc>
          <w:tcPr>
            <w:tcW w:w="510" w:type="pct"/>
            <w:tcBorders>
              <w:top w:val="single" w:sz="6" w:space="0" w:color="auto"/>
              <w:left w:val="single" w:sz="6" w:space="0" w:color="auto"/>
              <w:bottom w:val="single" w:sz="6" w:space="0" w:color="auto"/>
              <w:right w:val="single" w:sz="6" w:space="0" w:color="auto"/>
            </w:tcBorders>
            <w:vAlign w:val="center"/>
          </w:tcPr>
          <w:p w14:paraId="07D13596" w14:textId="193416F4" w:rsidR="003A36CA" w:rsidRPr="005259D7" w:rsidRDefault="003A36CA" w:rsidP="005B2BC8">
            <w:pPr>
              <w:pStyle w:val="TAC"/>
            </w:pPr>
            <w:r w:rsidRPr="005259D7">
              <w:rPr>
                <w:szCs w:val="18"/>
              </w:rPr>
              <w:t>CA_n262G</w:t>
            </w:r>
            <w:r>
              <w:rPr>
                <w:szCs w:val="18"/>
              </w:rPr>
              <w:t>/H/I</w:t>
            </w:r>
          </w:p>
        </w:tc>
        <w:tc>
          <w:tcPr>
            <w:tcW w:w="322" w:type="pct"/>
            <w:tcBorders>
              <w:top w:val="single" w:sz="6" w:space="0" w:color="auto"/>
              <w:left w:val="single" w:sz="6" w:space="0" w:color="auto"/>
              <w:bottom w:val="single" w:sz="6" w:space="0" w:color="auto"/>
              <w:right w:val="single" w:sz="6" w:space="0" w:color="auto"/>
            </w:tcBorders>
            <w:vAlign w:val="center"/>
          </w:tcPr>
          <w:p w14:paraId="00015ECA" w14:textId="77777777" w:rsidR="003A36CA" w:rsidRPr="005259D7" w:rsidRDefault="003A36CA" w:rsidP="005B2BC8">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4F9E0DB3" w14:textId="77777777" w:rsidR="003A36CA" w:rsidRPr="005259D7" w:rsidRDefault="003A36CA" w:rsidP="005B2BC8">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D806D35"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2EA8882"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A83BF9D"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6B5AC27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3E29C82"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79ADBE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AF2FAF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693C69B"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0E36E41B"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AD99155"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7A96C8E" w14:textId="77777777" w:rsidR="003A36CA" w:rsidRPr="005259D7" w:rsidRDefault="003A36CA" w:rsidP="005B2BC8">
            <w:pPr>
              <w:pStyle w:val="TAC"/>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4" w:space="0" w:color="auto"/>
            </w:tcBorders>
            <w:vAlign w:val="center"/>
          </w:tcPr>
          <w:p w14:paraId="79B65508" w14:textId="77777777" w:rsidR="003A36CA" w:rsidRPr="005259D7" w:rsidRDefault="003A36CA" w:rsidP="005B2BC8">
            <w:pPr>
              <w:pStyle w:val="TAC"/>
            </w:pPr>
            <w:r w:rsidRPr="005259D7">
              <w:rPr>
                <w:rFonts w:cs="Arial"/>
                <w:szCs w:val="18"/>
                <w:lang w:eastAsia="ja-JP"/>
              </w:rPr>
              <w:t>0</w:t>
            </w:r>
          </w:p>
        </w:tc>
        <w:tc>
          <w:tcPr>
            <w:tcW w:w="466" w:type="pct"/>
            <w:tcBorders>
              <w:top w:val="nil"/>
              <w:left w:val="single" w:sz="4" w:space="0" w:color="auto"/>
              <w:bottom w:val="nil"/>
              <w:right w:val="single" w:sz="4" w:space="0" w:color="auto"/>
            </w:tcBorders>
          </w:tcPr>
          <w:p w14:paraId="62E8FEC1" w14:textId="77777777" w:rsidR="003A36CA" w:rsidRPr="005259D7" w:rsidRDefault="003A36CA" w:rsidP="005B2BC8">
            <w:pPr>
              <w:pStyle w:val="TAC"/>
              <w:rPr>
                <w:lang w:eastAsia="ja-JP"/>
              </w:rPr>
            </w:pPr>
          </w:p>
        </w:tc>
      </w:tr>
      <w:tr w:rsidR="003A36CA" w:rsidRPr="005259D7" w14:paraId="1A0CE192"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5B33DFC2" w14:textId="77777777" w:rsidR="003A36CA" w:rsidRPr="005259D7" w:rsidRDefault="003A36CA" w:rsidP="005B2BC8">
            <w:pPr>
              <w:pStyle w:val="TAC"/>
            </w:pPr>
            <w:r w:rsidRPr="005259D7">
              <w:rPr>
                <w:szCs w:val="18"/>
              </w:rPr>
              <w:t>CA_n262J</w:t>
            </w:r>
          </w:p>
        </w:tc>
        <w:tc>
          <w:tcPr>
            <w:tcW w:w="510" w:type="pct"/>
            <w:tcBorders>
              <w:top w:val="single" w:sz="6" w:space="0" w:color="auto"/>
              <w:left w:val="single" w:sz="6" w:space="0" w:color="auto"/>
              <w:bottom w:val="single" w:sz="6" w:space="0" w:color="auto"/>
              <w:right w:val="single" w:sz="6" w:space="0" w:color="auto"/>
            </w:tcBorders>
            <w:vAlign w:val="center"/>
          </w:tcPr>
          <w:p w14:paraId="022B58DA" w14:textId="7D542337" w:rsidR="003A36CA" w:rsidRPr="005259D7" w:rsidRDefault="003A36CA" w:rsidP="005B2BC8">
            <w:pPr>
              <w:pStyle w:val="TAC"/>
            </w:pPr>
            <w:r w:rsidRPr="005259D7">
              <w:rPr>
                <w:szCs w:val="18"/>
              </w:rPr>
              <w:t>CA_n262G</w:t>
            </w:r>
            <w:r>
              <w:rPr>
                <w:szCs w:val="18"/>
              </w:rPr>
              <w:t>/H/I/J</w:t>
            </w:r>
          </w:p>
        </w:tc>
        <w:tc>
          <w:tcPr>
            <w:tcW w:w="322" w:type="pct"/>
            <w:tcBorders>
              <w:top w:val="single" w:sz="6" w:space="0" w:color="auto"/>
              <w:left w:val="single" w:sz="6" w:space="0" w:color="auto"/>
              <w:bottom w:val="single" w:sz="6" w:space="0" w:color="auto"/>
              <w:right w:val="single" w:sz="6" w:space="0" w:color="auto"/>
            </w:tcBorders>
            <w:vAlign w:val="center"/>
          </w:tcPr>
          <w:p w14:paraId="53FC54CC" w14:textId="77777777" w:rsidR="003A36CA" w:rsidRPr="005259D7" w:rsidRDefault="003A36CA" w:rsidP="005B2BC8">
            <w:pPr>
              <w:pStyle w:val="TAC"/>
            </w:pPr>
            <w:r w:rsidRPr="005259D7">
              <w:rPr>
                <w:rFonts w:eastAsia="Yu Mincho"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124DF965" w14:textId="77777777" w:rsidR="003A36CA" w:rsidRPr="005259D7" w:rsidRDefault="003A36CA" w:rsidP="005B2BC8">
            <w:pPr>
              <w:pStyle w:val="TAC"/>
            </w:pPr>
            <w:r w:rsidRPr="005259D7">
              <w:rPr>
                <w:rFonts w:eastAsia="Yu Mincho"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546555A8" w14:textId="77777777" w:rsidR="003A36CA" w:rsidRPr="005259D7" w:rsidRDefault="003A36CA" w:rsidP="005B2BC8">
            <w:pPr>
              <w:pStyle w:val="TAC"/>
            </w:pPr>
            <w:r w:rsidRPr="005259D7">
              <w:rPr>
                <w:rFonts w:eastAsia="Yu Mincho"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E93F030" w14:textId="77777777" w:rsidR="003A36CA" w:rsidRPr="005259D7" w:rsidRDefault="003A36CA" w:rsidP="005B2BC8">
            <w:pPr>
              <w:pStyle w:val="TAC"/>
            </w:pPr>
            <w:r w:rsidRPr="005259D7">
              <w:rPr>
                <w:rFonts w:eastAsia="Yu Mincho"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C723955" w14:textId="77777777" w:rsidR="003A36CA" w:rsidRPr="005259D7" w:rsidRDefault="003A36CA" w:rsidP="005B2BC8">
            <w:pPr>
              <w:pStyle w:val="TAC"/>
              <w:rPr>
                <w:lang w:eastAsia="ja-JP"/>
              </w:rPr>
            </w:pPr>
            <w:r w:rsidRPr="005259D7">
              <w:rPr>
                <w:rFonts w:eastAsia="Yu Mincho"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650E27D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B1AC176"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C7CB6B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77A6538" w14:textId="77777777" w:rsidR="003A36CA" w:rsidRPr="005259D7" w:rsidRDefault="003A36CA" w:rsidP="005B2BC8">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D89EDFD" w14:textId="77777777" w:rsidR="003A36CA" w:rsidRPr="005259D7" w:rsidRDefault="003A36CA" w:rsidP="005B2BC8">
            <w:pPr>
              <w:pStyle w:val="TAC"/>
              <w:rPr>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F7BB1D0" w14:textId="77777777" w:rsidR="003A36CA" w:rsidRPr="005259D7" w:rsidRDefault="003A36CA" w:rsidP="005B2BC8">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7616D87" w14:textId="77777777" w:rsidR="003A36CA" w:rsidRPr="005259D7" w:rsidRDefault="003A36CA" w:rsidP="005B2BC8">
            <w:pPr>
              <w:pStyle w:val="TAC"/>
              <w:rPr>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FB39C58" w14:textId="77777777" w:rsidR="003A36CA" w:rsidRPr="005259D7" w:rsidRDefault="003A36CA" w:rsidP="005B2BC8">
            <w:pPr>
              <w:pStyle w:val="TAC"/>
            </w:pPr>
            <w:r w:rsidRPr="005259D7">
              <w:rPr>
                <w:rFonts w:eastAsia="Yu Mincho" w:cs="Arial"/>
                <w:szCs w:val="18"/>
                <w:lang w:eastAsia="ja-JP"/>
              </w:rPr>
              <w:t>500</w:t>
            </w:r>
          </w:p>
        </w:tc>
        <w:tc>
          <w:tcPr>
            <w:tcW w:w="232" w:type="pct"/>
            <w:tcBorders>
              <w:top w:val="single" w:sz="6" w:space="0" w:color="auto"/>
              <w:left w:val="single" w:sz="6" w:space="0" w:color="auto"/>
              <w:bottom w:val="single" w:sz="6" w:space="0" w:color="auto"/>
              <w:right w:val="single" w:sz="4" w:space="0" w:color="auto"/>
            </w:tcBorders>
            <w:vAlign w:val="center"/>
          </w:tcPr>
          <w:p w14:paraId="2881E70A" w14:textId="77777777" w:rsidR="003A36CA" w:rsidRPr="005259D7" w:rsidRDefault="003A36CA" w:rsidP="005B2BC8">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1A8922E8" w14:textId="77777777" w:rsidR="003A36CA" w:rsidRPr="005259D7" w:rsidRDefault="003A36CA" w:rsidP="005B2BC8">
            <w:pPr>
              <w:pStyle w:val="TAC"/>
              <w:rPr>
                <w:lang w:eastAsia="ja-JP"/>
              </w:rPr>
            </w:pPr>
          </w:p>
        </w:tc>
      </w:tr>
      <w:tr w:rsidR="003A36CA" w:rsidRPr="005259D7" w14:paraId="78F2487A"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B3655DB" w14:textId="77777777" w:rsidR="003A36CA" w:rsidRPr="005259D7" w:rsidRDefault="003A36CA" w:rsidP="005B2BC8">
            <w:pPr>
              <w:pStyle w:val="TAC"/>
            </w:pPr>
            <w:r w:rsidRPr="005259D7">
              <w:rPr>
                <w:szCs w:val="18"/>
                <w:lang w:eastAsia="ja-JP"/>
              </w:rPr>
              <w:t>CA_n262K</w:t>
            </w:r>
          </w:p>
        </w:tc>
        <w:tc>
          <w:tcPr>
            <w:tcW w:w="510" w:type="pct"/>
            <w:tcBorders>
              <w:top w:val="single" w:sz="6" w:space="0" w:color="auto"/>
              <w:left w:val="single" w:sz="6" w:space="0" w:color="auto"/>
              <w:bottom w:val="single" w:sz="6" w:space="0" w:color="auto"/>
              <w:right w:val="single" w:sz="6" w:space="0" w:color="auto"/>
            </w:tcBorders>
            <w:vAlign w:val="center"/>
          </w:tcPr>
          <w:p w14:paraId="13ABEEAD" w14:textId="21491AA6" w:rsidR="003A36CA" w:rsidRPr="005259D7" w:rsidRDefault="003A36CA" w:rsidP="005B2BC8">
            <w:pPr>
              <w:pStyle w:val="TAC"/>
            </w:pPr>
            <w:r w:rsidRPr="005259D7">
              <w:rPr>
                <w:szCs w:val="18"/>
              </w:rPr>
              <w:t>CA_n262G</w:t>
            </w:r>
            <w:r>
              <w:rPr>
                <w:szCs w:val="18"/>
              </w:rPr>
              <w:t>/H/I/J/K</w:t>
            </w:r>
          </w:p>
        </w:tc>
        <w:tc>
          <w:tcPr>
            <w:tcW w:w="322" w:type="pct"/>
            <w:tcBorders>
              <w:top w:val="single" w:sz="6" w:space="0" w:color="auto"/>
              <w:left w:val="single" w:sz="6" w:space="0" w:color="auto"/>
              <w:bottom w:val="single" w:sz="6" w:space="0" w:color="auto"/>
              <w:right w:val="single" w:sz="6" w:space="0" w:color="auto"/>
            </w:tcBorders>
            <w:vAlign w:val="center"/>
          </w:tcPr>
          <w:p w14:paraId="45F0174C" w14:textId="77777777" w:rsidR="003A36CA" w:rsidRPr="005259D7" w:rsidRDefault="003A36CA" w:rsidP="005B2BC8">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26BA9E25" w14:textId="77777777" w:rsidR="003A36CA" w:rsidRPr="005259D7" w:rsidRDefault="003A36CA" w:rsidP="005B2BC8">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051BB9E"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A9795DC"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45CDD41" w14:textId="77777777" w:rsidR="003A36CA" w:rsidRPr="005259D7" w:rsidRDefault="003A36CA" w:rsidP="005B2BC8">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59A0F9A1" w14:textId="77777777" w:rsidR="003A36CA" w:rsidRPr="005259D7" w:rsidRDefault="003A36CA" w:rsidP="005B2BC8">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0F95685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1D1673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971820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294E562"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0530C0F7"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A676779"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2BF95916" w14:textId="77777777" w:rsidR="003A36CA" w:rsidRPr="005259D7" w:rsidRDefault="003A36CA" w:rsidP="005B2BC8">
            <w:pPr>
              <w:pStyle w:val="TAC"/>
            </w:pPr>
            <w:r w:rsidRPr="005259D7">
              <w:rPr>
                <w:rFonts w:cs="Arial"/>
                <w:szCs w:val="18"/>
                <w:lang w:eastAsia="ja-JP"/>
              </w:rPr>
              <w:t>600</w:t>
            </w:r>
          </w:p>
        </w:tc>
        <w:tc>
          <w:tcPr>
            <w:tcW w:w="232" w:type="pct"/>
            <w:tcBorders>
              <w:top w:val="single" w:sz="6" w:space="0" w:color="auto"/>
              <w:left w:val="single" w:sz="6" w:space="0" w:color="auto"/>
              <w:bottom w:val="single" w:sz="6" w:space="0" w:color="auto"/>
              <w:right w:val="single" w:sz="4" w:space="0" w:color="auto"/>
            </w:tcBorders>
            <w:vAlign w:val="center"/>
          </w:tcPr>
          <w:p w14:paraId="17DB6973" w14:textId="77777777" w:rsidR="003A36CA" w:rsidRPr="005259D7" w:rsidRDefault="003A36CA" w:rsidP="005B2BC8">
            <w:pPr>
              <w:pStyle w:val="TAC"/>
            </w:pPr>
            <w:r w:rsidRPr="005259D7">
              <w:rPr>
                <w:rFonts w:cs="Arial"/>
                <w:szCs w:val="18"/>
                <w:lang w:eastAsia="ja-JP"/>
              </w:rPr>
              <w:t>0</w:t>
            </w:r>
          </w:p>
        </w:tc>
        <w:tc>
          <w:tcPr>
            <w:tcW w:w="466" w:type="pct"/>
            <w:tcBorders>
              <w:top w:val="nil"/>
              <w:left w:val="single" w:sz="4" w:space="0" w:color="auto"/>
              <w:bottom w:val="nil"/>
              <w:right w:val="single" w:sz="4" w:space="0" w:color="auto"/>
            </w:tcBorders>
          </w:tcPr>
          <w:p w14:paraId="57692D0E" w14:textId="77777777" w:rsidR="003A36CA" w:rsidRPr="005259D7" w:rsidRDefault="003A36CA" w:rsidP="005B2BC8">
            <w:pPr>
              <w:pStyle w:val="TAC"/>
              <w:rPr>
                <w:lang w:eastAsia="ja-JP"/>
              </w:rPr>
            </w:pPr>
          </w:p>
        </w:tc>
      </w:tr>
      <w:tr w:rsidR="003A36CA" w:rsidRPr="005259D7" w14:paraId="6AE26BC3"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01D35AB9" w14:textId="77777777" w:rsidR="003A36CA" w:rsidRPr="005259D7" w:rsidRDefault="003A36CA" w:rsidP="005B2BC8">
            <w:pPr>
              <w:pStyle w:val="TAC"/>
            </w:pPr>
            <w:r w:rsidRPr="005259D7">
              <w:rPr>
                <w:szCs w:val="18"/>
              </w:rPr>
              <w:t>CA_n262L</w:t>
            </w:r>
          </w:p>
        </w:tc>
        <w:tc>
          <w:tcPr>
            <w:tcW w:w="510" w:type="pct"/>
            <w:tcBorders>
              <w:top w:val="single" w:sz="6" w:space="0" w:color="auto"/>
              <w:left w:val="single" w:sz="6" w:space="0" w:color="auto"/>
              <w:bottom w:val="single" w:sz="6" w:space="0" w:color="auto"/>
              <w:right w:val="single" w:sz="6" w:space="0" w:color="auto"/>
            </w:tcBorders>
            <w:vAlign w:val="center"/>
          </w:tcPr>
          <w:p w14:paraId="6E71A6A2" w14:textId="74CC74D5" w:rsidR="003A36CA" w:rsidRPr="005259D7" w:rsidRDefault="003A36CA" w:rsidP="005B2BC8">
            <w:pPr>
              <w:pStyle w:val="TAC"/>
            </w:pPr>
            <w:r w:rsidRPr="005259D7">
              <w:rPr>
                <w:szCs w:val="18"/>
              </w:rPr>
              <w:t>CA_n262G</w:t>
            </w:r>
            <w:r>
              <w:rPr>
                <w:szCs w:val="18"/>
              </w:rPr>
              <w:t>/H/I/J/K/L</w:t>
            </w:r>
          </w:p>
        </w:tc>
        <w:tc>
          <w:tcPr>
            <w:tcW w:w="322" w:type="pct"/>
            <w:tcBorders>
              <w:top w:val="single" w:sz="6" w:space="0" w:color="auto"/>
              <w:left w:val="single" w:sz="6" w:space="0" w:color="auto"/>
              <w:bottom w:val="single" w:sz="6" w:space="0" w:color="auto"/>
              <w:right w:val="single" w:sz="6" w:space="0" w:color="auto"/>
            </w:tcBorders>
            <w:vAlign w:val="center"/>
          </w:tcPr>
          <w:p w14:paraId="1912780F" w14:textId="77777777" w:rsidR="003A36CA" w:rsidRPr="005259D7" w:rsidRDefault="003A36CA" w:rsidP="005B2BC8">
            <w:pPr>
              <w:pStyle w:val="TAC"/>
            </w:pPr>
            <w:r w:rsidRPr="005259D7">
              <w:rPr>
                <w:rFonts w:eastAsia="Yu Mincho"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74949DCE" w14:textId="77777777" w:rsidR="003A36CA" w:rsidRPr="005259D7" w:rsidRDefault="003A36CA" w:rsidP="005B2BC8">
            <w:pPr>
              <w:pStyle w:val="TAC"/>
            </w:pPr>
            <w:r w:rsidRPr="005259D7">
              <w:rPr>
                <w:rFonts w:eastAsia="Yu Mincho"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0476D72F" w14:textId="77777777" w:rsidR="003A36CA" w:rsidRPr="005259D7" w:rsidRDefault="003A36CA" w:rsidP="005B2BC8">
            <w:pPr>
              <w:pStyle w:val="TAC"/>
            </w:pPr>
            <w:r w:rsidRPr="005259D7">
              <w:rPr>
                <w:rFonts w:cs="Arial"/>
                <w:szCs w:val="18"/>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E29D68D"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0618CD12" w14:textId="77777777" w:rsidR="003A36CA" w:rsidRPr="005259D7" w:rsidRDefault="003A36CA" w:rsidP="005B2BC8">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007FE9F5" w14:textId="77777777" w:rsidR="003A36CA" w:rsidRPr="005259D7" w:rsidRDefault="003A36CA" w:rsidP="005B2BC8">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63F1B3E" w14:textId="77777777" w:rsidR="003A36CA" w:rsidRPr="005259D7" w:rsidRDefault="003A36CA" w:rsidP="005B2BC8">
            <w:pPr>
              <w:pStyle w:val="TAC"/>
              <w:rPr>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E04FF0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20B97FC0" w14:textId="77777777" w:rsidR="003A36CA" w:rsidRPr="005259D7" w:rsidRDefault="003A36CA" w:rsidP="005B2BC8">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7669D21" w14:textId="77777777" w:rsidR="003A36CA" w:rsidRPr="005259D7" w:rsidRDefault="003A36CA" w:rsidP="005B2BC8">
            <w:pPr>
              <w:pStyle w:val="TAC"/>
              <w:rPr>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06A6AD32" w14:textId="77777777" w:rsidR="003A36CA" w:rsidRPr="005259D7" w:rsidRDefault="003A36CA" w:rsidP="005B2BC8">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34EFF1A" w14:textId="77777777" w:rsidR="003A36CA" w:rsidRPr="005259D7" w:rsidRDefault="003A36CA" w:rsidP="005B2BC8">
            <w:pPr>
              <w:pStyle w:val="TAC"/>
              <w:rPr>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89D5B2A" w14:textId="77777777" w:rsidR="003A36CA" w:rsidRPr="005259D7" w:rsidRDefault="003A36CA" w:rsidP="005B2BC8">
            <w:pPr>
              <w:pStyle w:val="TAC"/>
            </w:pPr>
            <w:r w:rsidRPr="005259D7">
              <w:rPr>
                <w:rFonts w:eastAsia="Yu Mincho" w:cs="Arial"/>
                <w:szCs w:val="18"/>
                <w:lang w:eastAsia="ja-JP"/>
              </w:rPr>
              <w:t>700</w:t>
            </w:r>
          </w:p>
        </w:tc>
        <w:tc>
          <w:tcPr>
            <w:tcW w:w="232" w:type="pct"/>
            <w:tcBorders>
              <w:top w:val="single" w:sz="6" w:space="0" w:color="auto"/>
              <w:left w:val="single" w:sz="6" w:space="0" w:color="auto"/>
              <w:bottom w:val="single" w:sz="6" w:space="0" w:color="auto"/>
              <w:right w:val="single" w:sz="4" w:space="0" w:color="auto"/>
            </w:tcBorders>
            <w:vAlign w:val="center"/>
          </w:tcPr>
          <w:p w14:paraId="57BF487A" w14:textId="77777777" w:rsidR="003A36CA" w:rsidRPr="005259D7" w:rsidRDefault="003A36CA" w:rsidP="005B2BC8">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604C5193" w14:textId="77777777" w:rsidR="003A36CA" w:rsidRPr="005259D7" w:rsidRDefault="003A36CA" w:rsidP="005B2BC8">
            <w:pPr>
              <w:pStyle w:val="TAC"/>
              <w:rPr>
                <w:lang w:eastAsia="ja-JP"/>
              </w:rPr>
            </w:pPr>
          </w:p>
        </w:tc>
      </w:tr>
      <w:tr w:rsidR="003A36CA" w:rsidRPr="005259D7" w14:paraId="6EDADB5C"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0B4CFF3F" w14:textId="77777777" w:rsidR="003A36CA" w:rsidRPr="005259D7" w:rsidRDefault="003A36CA" w:rsidP="005B2BC8">
            <w:pPr>
              <w:pStyle w:val="TAC"/>
            </w:pPr>
            <w:r w:rsidRPr="005259D7">
              <w:rPr>
                <w:szCs w:val="18"/>
                <w:lang w:eastAsia="ja-JP"/>
              </w:rPr>
              <w:t>CA_n262M</w:t>
            </w:r>
          </w:p>
        </w:tc>
        <w:tc>
          <w:tcPr>
            <w:tcW w:w="510" w:type="pct"/>
            <w:tcBorders>
              <w:top w:val="single" w:sz="6" w:space="0" w:color="auto"/>
              <w:left w:val="single" w:sz="6" w:space="0" w:color="auto"/>
              <w:bottom w:val="single" w:sz="6" w:space="0" w:color="auto"/>
              <w:right w:val="single" w:sz="6" w:space="0" w:color="auto"/>
            </w:tcBorders>
            <w:vAlign w:val="center"/>
          </w:tcPr>
          <w:p w14:paraId="4CE9F5E9" w14:textId="05649CCC" w:rsidR="003A36CA" w:rsidRPr="00004896" w:rsidRDefault="003A36CA" w:rsidP="005B2BC8">
            <w:pPr>
              <w:pStyle w:val="TAC"/>
              <w:rPr>
                <w:lang w:val="sv-SE"/>
              </w:rPr>
            </w:pPr>
            <w:r w:rsidRPr="00004896">
              <w:rPr>
                <w:szCs w:val="18"/>
                <w:lang w:val="sv-SE"/>
              </w:rPr>
              <w:t>CA_n262G/H/I/J/K/L/M</w:t>
            </w:r>
          </w:p>
        </w:tc>
        <w:tc>
          <w:tcPr>
            <w:tcW w:w="322" w:type="pct"/>
            <w:tcBorders>
              <w:top w:val="single" w:sz="6" w:space="0" w:color="auto"/>
              <w:left w:val="single" w:sz="6" w:space="0" w:color="auto"/>
              <w:bottom w:val="single" w:sz="6" w:space="0" w:color="auto"/>
              <w:right w:val="single" w:sz="6" w:space="0" w:color="auto"/>
            </w:tcBorders>
            <w:vAlign w:val="center"/>
          </w:tcPr>
          <w:p w14:paraId="468BCC01" w14:textId="77777777" w:rsidR="003A36CA" w:rsidRPr="005259D7" w:rsidRDefault="003A36CA" w:rsidP="005B2BC8">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7C1E0C77" w14:textId="77777777" w:rsidR="003A36CA" w:rsidRPr="005259D7" w:rsidRDefault="003A36CA" w:rsidP="005B2BC8">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27D123B9"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D5438AA"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30E9E09" w14:textId="77777777" w:rsidR="003A36CA" w:rsidRPr="005259D7" w:rsidRDefault="003A36CA" w:rsidP="005B2BC8">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22D195AA" w14:textId="77777777" w:rsidR="003A36CA" w:rsidRPr="005259D7" w:rsidRDefault="003A36CA" w:rsidP="005B2BC8">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D675ECB" w14:textId="77777777" w:rsidR="003A36CA" w:rsidRPr="005259D7" w:rsidRDefault="003A36CA" w:rsidP="005B2BC8">
            <w:pPr>
              <w:pStyle w:val="TAC"/>
              <w:rPr>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1AC68E3" w14:textId="77777777" w:rsidR="003A36CA" w:rsidRPr="005259D7" w:rsidRDefault="003A36CA" w:rsidP="005B2BC8">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2E40AFD2"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2A5DF96"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307F3E3B"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C8334E1"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090653E" w14:textId="77777777" w:rsidR="003A36CA" w:rsidRPr="005259D7" w:rsidRDefault="003A36CA" w:rsidP="005B2BC8">
            <w:pPr>
              <w:pStyle w:val="TAC"/>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6E88DCA1" w14:textId="77777777" w:rsidR="003A36CA" w:rsidRPr="005259D7" w:rsidRDefault="003A36CA" w:rsidP="005B2BC8">
            <w:pPr>
              <w:pStyle w:val="TAC"/>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384F5EA" w14:textId="77777777" w:rsidR="003A36CA" w:rsidRPr="005259D7" w:rsidRDefault="003A36CA" w:rsidP="005B2BC8">
            <w:pPr>
              <w:pStyle w:val="TAC"/>
              <w:rPr>
                <w:lang w:eastAsia="ja-JP"/>
              </w:rPr>
            </w:pPr>
          </w:p>
        </w:tc>
      </w:tr>
      <w:tr w:rsidR="003A36CA" w:rsidRPr="005259D7" w14:paraId="50F21EE2"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5D1E51F4" w14:textId="77777777" w:rsidR="003A36CA" w:rsidRPr="005259D7" w:rsidRDefault="003A36CA" w:rsidP="005B2BC8">
            <w:pPr>
              <w:pStyle w:val="TAC"/>
              <w:rPr>
                <w:szCs w:val="18"/>
                <w:lang w:eastAsia="ja-JP"/>
              </w:rPr>
            </w:pPr>
            <w:r w:rsidRPr="005259D7">
              <w:rPr>
                <w:szCs w:val="18"/>
                <w:lang w:eastAsia="ja-JP"/>
              </w:rPr>
              <w:t>CA_n263B</w:t>
            </w:r>
          </w:p>
        </w:tc>
        <w:tc>
          <w:tcPr>
            <w:tcW w:w="510" w:type="pct"/>
            <w:tcBorders>
              <w:top w:val="single" w:sz="6" w:space="0" w:color="auto"/>
              <w:left w:val="single" w:sz="6" w:space="0" w:color="auto"/>
              <w:bottom w:val="single" w:sz="6" w:space="0" w:color="auto"/>
              <w:right w:val="single" w:sz="6" w:space="0" w:color="auto"/>
            </w:tcBorders>
            <w:vAlign w:val="center"/>
          </w:tcPr>
          <w:p w14:paraId="6F3AEF74"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430131F9"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3" w:type="pct"/>
            <w:tcBorders>
              <w:top w:val="single" w:sz="6" w:space="0" w:color="auto"/>
              <w:left w:val="single" w:sz="6" w:space="0" w:color="auto"/>
              <w:bottom w:val="single" w:sz="6" w:space="0" w:color="auto"/>
              <w:right w:val="single" w:sz="6" w:space="0" w:color="auto"/>
            </w:tcBorders>
            <w:vAlign w:val="center"/>
          </w:tcPr>
          <w:p w14:paraId="1FE6E89D"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1" w:type="pct"/>
            <w:tcBorders>
              <w:top w:val="single" w:sz="6" w:space="0" w:color="auto"/>
              <w:left w:val="single" w:sz="6" w:space="0" w:color="auto"/>
              <w:bottom w:val="single" w:sz="6" w:space="0" w:color="auto"/>
              <w:right w:val="single" w:sz="6" w:space="0" w:color="auto"/>
            </w:tcBorders>
            <w:vAlign w:val="center"/>
          </w:tcPr>
          <w:p w14:paraId="787689A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768AC0F9"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41A086B"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35C1C35E"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570C676"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327A8A7D"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21FAD49"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4479520"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3930AAAB"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B1024E3"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5563C5DF" w14:textId="77777777" w:rsidR="003A36CA" w:rsidRPr="005259D7" w:rsidRDefault="003A36CA" w:rsidP="005B2BC8">
            <w:pPr>
              <w:pStyle w:val="TAC"/>
              <w:rPr>
                <w:rFonts w:cs="Arial"/>
                <w:szCs w:val="18"/>
                <w:lang w:eastAsia="ja-JP"/>
              </w:rPr>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6FAAD8B2"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084818F5" w14:textId="77777777" w:rsidR="003A36CA" w:rsidRPr="005259D7" w:rsidRDefault="003A36CA" w:rsidP="005B2BC8">
            <w:pPr>
              <w:pStyle w:val="TAC"/>
              <w:rPr>
                <w:lang w:eastAsia="ja-JP"/>
              </w:rPr>
            </w:pPr>
            <w:r w:rsidRPr="005259D7">
              <w:rPr>
                <w:lang w:eastAsia="ja-JP"/>
              </w:rPr>
              <w:t>1</w:t>
            </w:r>
          </w:p>
        </w:tc>
      </w:tr>
      <w:tr w:rsidR="003A36CA" w:rsidRPr="005259D7" w14:paraId="3024C611"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397A08F" w14:textId="77777777" w:rsidR="003A36CA" w:rsidRPr="005259D7" w:rsidRDefault="003A36CA" w:rsidP="005B2BC8">
            <w:pPr>
              <w:pStyle w:val="TAC"/>
              <w:rPr>
                <w:szCs w:val="18"/>
                <w:lang w:eastAsia="ja-JP"/>
              </w:rPr>
            </w:pPr>
            <w:r w:rsidRPr="005259D7">
              <w:rPr>
                <w:szCs w:val="18"/>
                <w:lang w:eastAsia="ja-JP"/>
              </w:rPr>
              <w:t>CA_n263C</w:t>
            </w:r>
          </w:p>
        </w:tc>
        <w:tc>
          <w:tcPr>
            <w:tcW w:w="510" w:type="pct"/>
            <w:tcBorders>
              <w:top w:val="single" w:sz="6" w:space="0" w:color="auto"/>
              <w:left w:val="single" w:sz="6" w:space="0" w:color="auto"/>
              <w:bottom w:val="single" w:sz="6" w:space="0" w:color="auto"/>
              <w:right w:val="single" w:sz="6" w:space="0" w:color="auto"/>
            </w:tcBorders>
            <w:vAlign w:val="center"/>
          </w:tcPr>
          <w:p w14:paraId="1AF793B3"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26E9F659"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3" w:type="pct"/>
            <w:tcBorders>
              <w:top w:val="single" w:sz="6" w:space="0" w:color="auto"/>
              <w:left w:val="single" w:sz="6" w:space="0" w:color="auto"/>
              <w:bottom w:val="single" w:sz="6" w:space="0" w:color="auto"/>
              <w:right w:val="single" w:sz="6" w:space="0" w:color="auto"/>
            </w:tcBorders>
            <w:vAlign w:val="center"/>
          </w:tcPr>
          <w:p w14:paraId="789C7046"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1" w:type="pct"/>
            <w:tcBorders>
              <w:top w:val="single" w:sz="6" w:space="0" w:color="auto"/>
              <w:left w:val="single" w:sz="6" w:space="0" w:color="auto"/>
              <w:bottom w:val="single" w:sz="6" w:space="0" w:color="auto"/>
              <w:right w:val="single" w:sz="6" w:space="0" w:color="auto"/>
            </w:tcBorders>
            <w:vAlign w:val="center"/>
          </w:tcPr>
          <w:p w14:paraId="248C1342"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6" w:space="0" w:color="auto"/>
            </w:tcBorders>
            <w:vAlign w:val="center"/>
          </w:tcPr>
          <w:p w14:paraId="2CCB9F1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AA4416E"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2A6ED248"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7885EC45"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44C60448"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B9F29AD"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40EC4CA"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65A0456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0949B2D"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011DDBE" w14:textId="77777777" w:rsidR="003A36CA" w:rsidRPr="005259D7" w:rsidRDefault="003A36CA" w:rsidP="005B2BC8">
            <w:pPr>
              <w:pStyle w:val="TAC"/>
              <w:rPr>
                <w:rFonts w:cs="Arial"/>
                <w:szCs w:val="18"/>
                <w:lang w:eastAsia="ja-JP"/>
              </w:rPr>
            </w:pPr>
            <w:r w:rsidRPr="005259D7">
              <w:rPr>
                <w:rFonts w:cs="Arial"/>
                <w:szCs w:val="18"/>
                <w:lang w:eastAsia="ja-JP"/>
              </w:rPr>
              <w:t>1200</w:t>
            </w:r>
          </w:p>
        </w:tc>
        <w:tc>
          <w:tcPr>
            <w:tcW w:w="232" w:type="pct"/>
            <w:tcBorders>
              <w:top w:val="single" w:sz="6" w:space="0" w:color="auto"/>
              <w:left w:val="single" w:sz="6" w:space="0" w:color="auto"/>
              <w:bottom w:val="single" w:sz="6" w:space="0" w:color="auto"/>
              <w:right w:val="single" w:sz="4" w:space="0" w:color="auto"/>
            </w:tcBorders>
            <w:vAlign w:val="center"/>
          </w:tcPr>
          <w:p w14:paraId="7874BE67"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1B96357" w14:textId="77777777" w:rsidR="003A36CA" w:rsidRPr="005259D7" w:rsidRDefault="003A36CA" w:rsidP="005B2BC8">
            <w:pPr>
              <w:pStyle w:val="TAC"/>
              <w:rPr>
                <w:lang w:eastAsia="ja-JP"/>
              </w:rPr>
            </w:pPr>
            <w:r w:rsidRPr="005259D7">
              <w:rPr>
                <w:lang w:eastAsia="ja-JP"/>
              </w:rPr>
              <w:t>1</w:t>
            </w:r>
          </w:p>
        </w:tc>
      </w:tr>
      <w:tr w:rsidR="003A36CA" w:rsidRPr="005259D7" w14:paraId="07397619"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0DCF3C44" w14:textId="77777777" w:rsidR="003A36CA" w:rsidRPr="005259D7" w:rsidRDefault="003A36CA" w:rsidP="005B2BC8">
            <w:pPr>
              <w:pStyle w:val="TAC"/>
              <w:rPr>
                <w:szCs w:val="18"/>
                <w:lang w:eastAsia="ja-JP"/>
              </w:rPr>
            </w:pPr>
            <w:r w:rsidRPr="005259D7">
              <w:rPr>
                <w:szCs w:val="18"/>
                <w:lang w:eastAsia="ja-JP"/>
              </w:rPr>
              <w:t>CA_n263G</w:t>
            </w:r>
          </w:p>
        </w:tc>
        <w:tc>
          <w:tcPr>
            <w:tcW w:w="510" w:type="pct"/>
            <w:tcBorders>
              <w:top w:val="single" w:sz="6" w:space="0" w:color="auto"/>
              <w:left w:val="single" w:sz="6" w:space="0" w:color="auto"/>
              <w:bottom w:val="single" w:sz="6" w:space="0" w:color="auto"/>
              <w:right w:val="single" w:sz="6" w:space="0" w:color="auto"/>
            </w:tcBorders>
            <w:vAlign w:val="center"/>
          </w:tcPr>
          <w:p w14:paraId="6247B81F"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746F58AC"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6EA9AF66"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EBAD21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019B34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5500D582"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1C0BC714"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0AE0FE7F"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48FF266"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1532FF6"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F63C269"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3126326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1676D03"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7CDC14B" w14:textId="77777777" w:rsidR="003A36CA" w:rsidRPr="005259D7" w:rsidRDefault="003A36CA" w:rsidP="005B2BC8">
            <w:pPr>
              <w:pStyle w:val="TAC"/>
              <w:rPr>
                <w:rFonts w:cs="Arial"/>
                <w:szCs w:val="18"/>
                <w:lang w:eastAsia="ja-JP"/>
              </w:rPr>
            </w:pPr>
            <w:r w:rsidRPr="005259D7">
              <w:rPr>
                <w:rFonts w:cs="Arial"/>
                <w:szCs w:val="18"/>
                <w:lang w:eastAsia="ja-JP"/>
              </w:rPr>
              <w:t>200</w:t>
            </w:r>
          </w:p>
        </w:tc>
        <w:tc>
          <w:tcPr>
            <w:tcW w:w="232" w:type="pct"/>
            <w:tcBorders>
              <w:top w:val="single" w:sz="6" w:space="0" w:color="auto"/>
              <w:left w:val="single" w:sz="6" w:space="0" w:color="auto"/>
              <w:bottom w:val="single" w:sz="6" w:space="0" w:color="auto"/>
              <w:right w:val="single" w:sz="4" w:space="0" w:color="auto"/>
            </w:tcBorders>
            <w:vAlign w:val="center"/>
          </w:tcPr>
          <w:p w14:paraId="4B7D0C5F"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7508636" w14:textId="77777777" w:rsidR="003A36CA" w:rsidRPr="005259D7" w:rsidRDefault="003A36CA" w:rsidP="005B2BC8">
            <w:pPr>
              <w:pStyle w:val="TAC"/>
              <w:rPr>
                <w:lang w:eastAsia="ja-JP"/>
              </w:rPr>
            </w:pPr>
            <w:r w:rsidRPr="005259D7">
              <w:rPr>
                <w:lang w:eastAsia="ja-JP"/>
              </w:rPr>
              <w:t>3</w:t>
            </w:r>
          </w:p>
        </w:tc>
      </w:tr>
      <w:tr w:rsidR="003A36CA" w:rsidRPr="005259D7" w14:paraId="48766188"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2746490" w14:textId="77777777" w:rsidR="003A36CA" w:rsidRPr="005259D7" w:rsidRDefault="003A36CA" w:rsidP="005B2BC8">
            <w:pPr>
              <w:pStyle w:val="TAC"/>
              <w:rPr>
                <w:szCs w:val="18"/>
                <w:lang w:eastAsia="ja-JP"/>
              </w:rPr>
            </w:pPr>
            <w:r w:rsidRPr="005259D7">
              <w:rPr>
                <w:szCs w:val="18"/>
                <w:lang w:eastAsia="ja-JP"/>
              </w:rPr>
              <w:t>CA_n263H</w:t>
            </w:r>
          </w:p>
        </w:tc>
        <w:tc>
          <w:tcPr>
            <w:tcW w:w="510" w:type="pct"/>
            <w:tcBorders>
              <w:top w:val="single" w:sz="6" w:space="0" w:color="auto"/>
              <w:left w:val="single" w:sz="6" w:space="0" w:color="auto"/>
              <w:bottom w:val="single" w:sz="6" w:space="0" w:color="auto"/>
              <w:right w:val="single" w:sz="6" w:space="0" w:color="auto"/>
            </w:tcBorders>
            <w:vAlign w:val="center"/>
          </w:tcPr>
          <w:p w14:paraId="0642CD18"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4BC2D0F5"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0BD72C89"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58D43BF7"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10D5569"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57927F73"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2A30449B"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8C4C261"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4F61D56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745E72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FC0B4BB"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EE23863"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799E843"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267011F5" w14:textId="77777777" w:rsidR="003A36CA" w:rsidRPr="005259D7" w:rsidRDefault="003A36CA" w:rsidP="005B2BC8">
            <w:pPr>
              <w:pStyle w:val="TAC"/>
              <w:rPr>
                <w:rFonts w:cs="Arial"/>
                <w:szCs w:val="18"/>
                <w:lang w:eastAsia="ja-JP"/>
              </w:rPr>
            </w:pPr>
            <w:r w:rsidRPr="005259D7">
              <w:rPr>
                <w:rFonts w:cs="Arial"/>
                <w:szCs w:val="18"/>
                <w:lang w:eastAsia="ja-JP"/>
              </w:rPr>
              <w:t>300</w:t>
            </w:r>
          </w:p>
        </w:tc>
        <w:tc>
          <w:tcPr>
            <w:tcW w:w="232" w:type="pct"/>
            <w:tcBorders>
              <w:top w:val="single" w:sz="6" w:space="0" w:color="auto"/>
              <w:left w:val="single" w:sz="6" w:space="0" w:color="auto"/>
              <w:bottom w:val="single" w:sz="6" w:space="0" w:color="auto"/>
              <w:right w:val="single" w:sz="4" w:space="0" w:color="auto"/>
            </w:tcBorders>
            <w:vAlign w:val="center"/>
          </w:tcPr>
          <w:p w14:paraId="346D9FA6"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6C926D42" w14:textId="77777777" w:rsidR="003A36CA" w:rsidRPr="005259D7" w:rsidRDefault="003A36CA" w:rsidP="005B2BC8">
            <w:pPr>
              <w:pStyle w:val="TAC"/>
              <w:rPr>
                <w:lang w:eastAsia="ja-JP"/>
              </w:rPr>
            </w:pPr>
            <w:r w:rsidRPr="005259D7">
              <w:rPr>
                <w:lang w:eastAsia="ja-JP"/>
              </w:rPr>
              <w:t>3</w:t>
            </w:r>
          </w:p>
        </w:tc>
      </w:tr>
      <w:tr w:rsidR="003A36CA" w:rsidRPr="005259D7" w14:paraId="538E4560"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00886F42" w14:textId="77777777" w:rsidR="003A36CA" w:rsidRPr="005259D7" w:rsidRDefault="003A36CA" w:rsidP="005B2BC8">
            <w:pPr>
              <w:pStyle w:val="TAC"/>
              <w:rPr>
                <w:szCs w:val="18"/>
                <w:lang w:eastAsia="ja-JP"/>
              </w:rPr>
            </w:pPr>
            <w:r w:rsidRPr="005259D7">
              <w:rPr>
                <w:szCs w:val="18"/>
                <w:lang w:eastAsia="ja-JP"/>
              </w:rPr>
              <w:t>CA_n263I</w:t>
            </w:r>
          </w:p>
        </w:tc>
        <w:tc>
          <w:tcPr>
            <w:tcW w:w="510" w:type="pct"/>
            <w:tcBorders>
              <w:top w:val="single" w:sz="6" w:space="0" w:color="auto"/>
              <w:left w:val="single" w:sz="6" w:space="0" w:color="auto"/>
              <w:bottom w:val="single" w:sz="6" w:space="0" w:color="auto"/>
              <w:right w:val="single" w:sz="6" w:space="0" w:color="auto"/>
            </w:tcBorders>
            <w:vAlign w:val="center"/>
          </w:tcPr>
          <w:p w14:paraId="0D20EA15"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42C0D676"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7AF03FFF"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DD41AF6"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D1B3CFC"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8FF85DD"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1DBF1B92"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79170ED"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31A6197A"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C2C2DF1"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5EB6179"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2074084"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B42CE76"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CF75BC9"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4" w:space="0" w:color="auto"/>
            </w:tcBorders>
            <w:vAlign w:val="center"/>
          </w:tcPr>
          <w:p w14:paraId="7888FC77"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A4A6840" w14:textId="77777777" w:rsidR="003A36CA" w:rsidRPr="005259D7" w:rsidRDefault="003A36CA" w:rsidP="005B2BC8">
            <w:pPr>
              <w:pStyle w:val="TAC"/>
              <w:rPr>
                <w:lang w:eastAsia="ja-JP"/>
              </w:rPr>
            </w:pPr>
            <w:r w:rsidRPr="005259D7">
              <w:rPr>
                <w:lang w:eastAsia="ja-JP"/>
              </w:rPr>
              <w:t>3</w:t>
            </w:r>
          </w:p>
        </w:tc>
      </w:tr>
      <w:tr w:rsidR="003A36CA" w:rsidRPr="005259D7" w14:paraId="31F89823"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140863D2" w14:textId="77777777" w:rsidR="003A36CA" w:rsidRPr="005259D7" w:rsidRDefault="003A36CA" w:rsidP="005B2BC8">
            <w:pPr>
              <w:pStyle w:val="TAC"/>
              <w:rPr>
                <w:szCs w:val="18"/>
                <w:lang w:eastAsia="ja-JP"/>
              </w:rPr>
            </w:pPr>
            <w:r w:rsidRPr="005259D7">
              <w:rPr>
                <w:szCs w:val="18"/>
                <w:lang w:eastAsia="ja-JP"/>
              </w:rPr>
              <w:t>CA_n263J</w:t>
            </w:r>
          </w:p>
        </w:tc>
        <w:tc>
          <w:tcPr>
            <w:tcW w:w="510" w:type="pct"/>
            <w:tcBorders>
              <w:top w:val="single" w:sz="6" w:space="0" w:color="auto"/>
              <w:left w:val="single" w:sz="6" w:space="0" w:color="auto"/>
              <w:bottom w:val="single" w:sz="6" w:space="0" w:color="auto"/>
              <w:right w:val="single" w:sz="6" w:space="0" w:color="auto"/>
            </w:tcBorders>
            <w:vAlign w:val="center"/>
          </w:tcPr>
          <w:p w14:paraId="20EA3101"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5366B24D"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25D323FE"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30188FF5"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95764D3"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8C3BCAE"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382A4ABC"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981DAE0"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5B68F48"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7A370B6"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427A864"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3073FFF6"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D2F4F1D"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AFB0811" w14:textId="77777777" w:rsidR="003A36CA" w:rsidRPr="005259D7" w:rsidRDefault="003A36CA" w:rsidP="005B2BC8">
            <w:pPr>
              <w:pStyle w:val="TAC"/>
              <w:rPr>
                <w:rFonts w:cs="Arial"/>
                <w:szCs w:val="18"/>
                <w:lang w:eastAsia="ja-JP"/>
              </w:rPr>
            </w:pPr>
            <w:r w:rsidRPr="005259D7">
              <w:rPr>
                <w:rFonts w:cs="Arial"/>
                <w:szCs w:val="18"/>
                <w:lang w:eastAsia="ja-JP"/>
              </w:rPr>
              <w:t>500</w:t>
            </w:r>
          </w:p>
        </w:tc>
        <w:tc>
          <w:tcPr>
            <w:tcW w:w="232" w:type="pct"/>
            <w:tcBorders>
              <w:top w:val="single" w:sz="6" w:space="0" w:color="auto"/>
              <w:left w:val="single" w:sz="6" w:space="0" w:color="auto"/>
              <w:bottom w:val="single" w:sz="6" w:space="0" w:color="auto"/>
              <w:right w:val="single" w:sz="4" w:space="0" w:color="auto"/>
            </w:tcBorders>
            <w:vAlign w:val="center"/>
          </w:tcPr>
          <w:p w14:paraId="1B7149D2"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6429C85E" w14:textId="77777777" w:rsidR="003A36CA" w:rsidRPr="005259D7" w:rsidRDefault="003A36CA" w:rsidP="005B2BC8">
            <w:pPr>
              <w:pStyle w:val="TAC"/>
              <w:rPr>
                <w:lang w:eastAsia="ja-JP"/>
              </w:rPr>
            </w:pPr>
            <w:r w:rsidRPr="005259D7">
              <w:rPr>
                <w:lang w:eastAsia="ja-JP"/>
              </w:rPr>
              <w:t>3</w:t>
            </w:r>
          </w:p>
        </w:tc>
      </w:tr>
      <w:tr w:rsidR="003A36CA" w:rsidRPr="005259D7" w14:paraId="27D68BE5"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28F15653" w14:textId="77777777" w:rsidR="003A36CA" w:rsidRPr="005259D7" w:rsidRDefault="003A36CA" w:rsidP="005B2BC8">
            <w:pPr>
              <w:pStyle w:val="TAC"/>
              <w:rPr>
                <w:szCs w:val="18"/>
                <w:lang w:eastAsia="ja-JP"/>
              </w:rPr>
            </w:pPr>
            <w:r w:rsidRPr="005259D7">
              <w:rPr>
                <w:szCs w:val="18"/>
                <w:lang w:eastAsia="ja-JP"/>
              </w:rPr>
              <w:t>CA_n263K</w:t>
            </w:r>
          </w:p>
        </w:tc>
        <w:tc>
          <w:tcPr>
            <w:tcW w:w="510" w:type="pct"/>
            <w:tcBorders>
              <w:top w:val="single" w:sz="6" w:space="0" w:color="auto"/>
              <w:left w:val="single" w:sz="6" w:space="0" w:color="auto"/>
              <w:bottom w:val="single" w:sz="6" w:space="0" w:color="auto"/>
              <w:right w:val="single" w:sz="6" w:space="0" w:color="auto"/>
            </w:tcBorders>
            <w:vAlign w:val="center"/>
          </w:tcPr>
          <w:p w14:paraId="4D897F4D"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2EE57BF3"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34D0DDFD"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BE0FC0A"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131F044"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3DB1202"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464E9E22"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1155C29"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3B7D7A9E"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7D5E48D"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3ADD74E"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F299C41"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A5C7068"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7513D4B" w14:textId="77777777" w:rsidR="003A36CA" w:rsidRPr="005259D7" w:rsidRDefault="003A36CA" w:rsidP="005B2BC8">
            <w:pPr>
              <w:pStyle w:val="TAC"/>
              <w:rPr>
                <w:rFonts w:cs="Arial"/>
                <w:szCs w:val="18"/>
                <w:lang w:eastAsia="ja-JP"/>
              </w:rPr>
            </w:pPr>
            <w:r w:rsidRPr="005259D7">
              <w:rPr>
                <w:rFonts w:cs="Arial"/>
                <w:szCs w:val="18"/>
                <w:lang w:eastAsia="ja-JP"/>
              </w:rPr>
              <w:t>600</w:t>
            </w:r>
          </w:p>
        </w:tc>
        <w:tc>
          <w:tcPr>
            <w:tcW w:w="232" w:type="pct"/>
            <w:tcBorders>
              <w:top w:val="single" w:sz="6" w:space="0" w:color="auto"/>
              <w:left w:val="single" w:sz="6" w:space="0" w:color="auto"/>
              <w:bottom w:val="single" w:sz="6" w:space="0" w:color="auto"/>
              <w:right w:val="single" w:sz="4" w:space="0" w:color="auto"/>
            </w:tcBorders>
            <w:vAlign w:val="center"/>
          </w:tcPr>
          <w:p w14:paraId="12A9354C"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006E704B" w14:textId="77777777" w:rsidR="003A36CA" w:rsidRPr="005259D7" w:rsidRDefault="003A36CA" w:rsidP="005B2BC8">
            <w:pPr>
              <w:pStyle w:val="TAC"/>
              <w:rPr>
                <w:lang w:eastAsia="ja-JP"/>
              </w:rPr>
            </w:pPr>
            <w:r w:rsidRPr="005259D7">
              <w:rPr>
                <w:lang w:eastAsia="ja-JP"/>
              </w:rPr>
              <w:t>3</w:t>
            </w:r>
          </w:p>
        </w:tc>
      </w:tr>
      <w:tr w:rsidR="003A36CA" w:rsidRPr="005259D7" w14:paraId="5DA40278"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6CC18ED5" w14:textId="77777777" w:rsidR="003A36CA" w:rsidRPr="005259D7" w:rsidRDefault="003A36CA" w:rsidP="005B2BC8">
            <w:pPr>
              <w:pStyle w:val="TAC"/>
              <w:rPr>
                <w:szCs w:val="18"/>
                <w:lang w:eastAsia="ja-JP"/>
              </w:rPr>
            </w:pPr>
            <w:r w:rsidRPr="005259D7">
              <w:rPr>
                <w:szCs w:val="18"/>
                <w:lang w:eastAsia="ja-JP"/>
              </w:rPr>
              <w:t>CA_n263L</w:t>
            </w:r>
          </w:p>
        </w:tc>
        <w:tc>
          <w:tcPr>
            <w:tcW w:w="510" w:type="pct"/>
            <w:tcBorders>
              <w:top w:val="single" w:sz="6" w:space="0" w:color="auto"/>
              <w:left w:val="single" w:sz="6" w:space="0" w:color="auto"/>
              <w:bottom w:val="single" w:sz="6" w:space="0" w:color="auto"/>
              <w:right w:val="single" w:sz="6" w:space="0" w:color="auto"/>
            </w:tcBorders>
            <w:vAlign w:val="center"/>
          </w:tcPr>
          <w:p w14:paraId="58916106"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5C440B1B"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396AE22D"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5473AA3E"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456FAD1"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7E10C27"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1F9C011F"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EE3CAA5"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3E1E14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B8B2EC3"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58DD8DD"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1DC570F3"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A8AEBE0"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E87C2CB" w14:textId="77777777" w:rsidR="003A36CA" w:rsidRPr="005259D7" w:rsidRDefault="003A36CA" w:rsidP="005B2BC8">
            <w:pPr>
              <w:pStyle w:val="TAC"/>
              <w:rPr>
                <w:rFonts w:cs="Arial"/>
                <w:szCs w:val="18"/>
                <w:lang w:eastAsia="ja-JP"/>
              </w:rPr>
            </w:pPr>
            <w:r w:rsidRPr="005259D7">
              <w:rPr>
                <w:rFonts w:cs="Arial"/>
                <w:szCs w:val="18"/>
                <w:lang w:eastAsia="ja-JP"/>
              </w:rPr>
              <w:t>700</w:t>
            </w:r>
          </w:p>
        </w:tc>
        <w:tc>
          <w:tcPr>
            <w:tcW w:w="232" w:type="pct"/>
            <w:tcBorders>
              <w:top w:val="single" w:sz="6" w:space="0" w:color="auto"/>
              <w:left w:val="single" w:sz="6" w:space="0" w:color="auto"/>
              <w:bottom w:val="single" w:sz="6" w:space="0" w:color="auto"/>
              <w:right w:val="single" w:sz="4" w:space="0" w:color="auto"/>
            </w:tcBorders>
            <w:vAlign w:val="center"/>
          </w:tcPr>
          <w:p w14:paraId="3948DE75"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B8AF9F5" w14:textId="77777777" w:rsidR="003A36CA" w:rsidRPr="005259D7" w:rsidRDefault="003A36CA" w:rsidP="005B2BC8">
            <w:pPr>
              <w:pStyle w:val="TAC"/>
              <w:rPr>
                <w:lang w:eastAsia="ja-JP"/>
              </w:rPr>
            </w:pPr>
            <w:r w:rsidRPr="005259D7">
              <w:rPr>
                <w:lang w:eastAsia="ja-JP"/>
              </w:rPr>
              <w:t>3</w:t>
            </w:r>
          </w:p>
        </w:tc>
      </w:tr>
      <w:tr w:rsidR="003A36CA" w:rsidRPr="005259D7" w14:paraId="30D47DFD"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7FFA6F5" w14:textId="77777777" w:rsidR="003A36CA" w:rsidRPr="005259D7" w:rsidRDefault="003A36CA" w:rsidP="005B2BC8">
            <w:pPr>
              <w:pStyle w:val="TAC"/>
              <w:rPr>
                <w:szCs w:val="18"/>
                <w:lang w:eastAsia="ja-JP"/>
              </w:rPr>
            </w:pPr>
            <w:r w:rsidRPr="005259D7">
              <w:rPr>
                <w:szCs w:val="18"/>
                <w:lang w:eastAsia="ja-JP"/>
              </w:rPr>
              <w:t>CA_n263M</w:t>
            </w:r>
          </w:p>
        </w:tc>
        <w:tc>
          <w:tcPr>
            <w:tcW w:w="510" w:type="pct"/>
            <w:tcBorders>
              <w:top w:val="single" w:sz="6" w:space="0" w:color="auto"/>
              <w:left w:val="single" w:sz="6" w:space="0" w:color="auto"/>
              <w:bottom w:val="single" w:sz="6" w:space="0" w:color="auto"/>
              <w:right w:val="single" w:sz="6" w:space="0" w:color="auto"/>
            </w:tcBorders>
            <w:vAlign w:val="center"/>
          </w:tcPr>
          <w:p w14:paraId="25B4FE64"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2B8FFFB2"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4E512070"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19563B30"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C295364"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870EA95"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1EE44C5E"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7527DE7"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2B4D2E4"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1E0B7C13"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9A3B97F"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591019B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9B8A1B5"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B20771F" w14:textId="77777777" w:rsidR="003A36CA" w:rsidRPr="005259D7" w:rsidRDefault="003A36CA" w:rsidP="005B2BC8">
            <w:pPr>
              <w:pStyle w:val="TAC"/>
              <w:rPr>
                <w:rFonts w:cs="Arial"/>
                <w:szCs w:val="18"/>
                <w:lang w:eastAsia="ja-JP"/>
              </w:rPr>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478695FC"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134C775" w14:textId="77777777" w:rsidR="003A36CA" w:rsidRPr="005259D7" w:rsidRDefault="003A36CA" w:rsidP="005B2BC8">
            <w:pPr>
              <w:pStyle w:val="TAC"/>
              <w:rPr>
                <w:lang w:eastAsia="ja-JP"/>
              </w:rPr>
            </w:pPr>
            <w:r w:rsidRPr="005259D7">
              <w:rPr>
                <w:lang w:eastAsia="ja-JP"/>
              </w:rPr>
              <w:t>3</w:t>
            </w:r>
          </w:p>
        </w:tc>
      </w:tr>
      <w:tr w:rsidR="003A36CA" w:rsidRPr="005259D7" w14:paraId="722DA638" w14:textId="77777777" w:rsidTr="005B2BC8">
        <w:tc>
          <w:tcPr>
            <w:tcW w:w="5000" w:type="pct"/>
            <w:gridSpan w:val="17"/>
            <w:tcBorders>
              <w:top w:val="single" w:sz="6" w:space="0" w:color="auto"/>
              <w:left w:val="single" w:sz="4" w:space="0" w:color="auto"/>
              <w:bottom w:val="single" w:sz="4" w:space="0" w:color="auto"/>
              <w:right w:val="single" w:sz="4" w:space="0" w:color="auto"/>
            </w:tcBorders>
          </w:tcPr>
          <w:p w14:paraId="62F22C5F" w14:textId="77777777" w:rsidR="003A36CA" w:rsidRPr="005259D7" w:rsidRDefault="003A36CA" w:rsidP="005B2BC8">
            <w:pPr>
              <w:pStyle w:val="TAN"/>
            </w:pPr>
            <w:r w:rsidRPr="005259D7">
              <w:t>NOTE 1:</w:t>
            </w:r>
            <w:r w:rsidRPr="005259D7">
              <w:tab/>
              <w:t>Void</w:t>
            </w:r>
          </w:p>
          <w:p w14:paraId="7F9D3411" w14:textId="77777777" w:rsidR="003A36CA" w:rsidRPr="005259D7" w:rsidRDefault="003A36CA" w:rsidP="005B2BC8">
            <w:pPr>
              <w:pStyle w:val="TAN"/>
            </w:pPr>
            <w:r w:rsidRPr="005259D7">
              <w:rPr>
                <w:rFonts w:hint="eastAsia"/>
                <w:szCs w:val="22"/>
                <w:lang w:val="en-US" w:eastAsia="zh-CN"/>
              </w:rPr>
              <w:t>NOTE 2:</w:t>
            </w:r>
            <w:r w:rsidRPr="005259D7">
              <w:tab/>
            </w:r>
            <w:r w:rsidRPr="005259D7">
              <w:rPr>
                <w:rFonts w:hint="eastAsia"/>
                <w:szCs w:val="22"/>
              </w:rPr>
              <w:t xml:space="preserve">For the </w:t>
            </w:r>
            <w:r w:rsidRPr="005259D7">
              <w:rPr>
                <w:szCs w:val="22"/>
              </w:rPr>
              <w:t xml:space="preserve">NR CA configuration with more than two </w:t>
            </w:r>
            <w:r w:rsidRPr="005259D7">
              <w:rPr>
                <w:rFonts w:hint="eastAsia"/>
                <w:szCs w:val="22"/>
                <w:lang w:val="en-US" w:eastAsia="zh-CN"/>
              </w:rPr>
              <w:t>component carries</w:t>
            </w:r>
            <w:r w:rsidRPr="005259D7">
              <w:rPr>
                <w:szCs w:val="22"/>
              </w:rPr>
              <w:t>, the bandwidths in a BCS which may introduce combinations more than requested unintentionally should be listed in a row separately.</w:t>
            </w:r>
            <w:r w:rsidRPr="005259D7">
              <w:t xml:space="preserve"> </w:t>
            </w:r>
          </w:p>
          <w:p w14:paraId="4CE35E2C" w14:textId="77777777" w:rsidR="003A36CA" w:rsidRPr="005259D7" w:rsidRDefault="003A36CA" w:rsidP="005B2BC8">
            <w:pPr>
              <w:pStyle w:val="TAN"/>
              <w:rPr>
                <w:szCs w:val="22"/>
                <w:lang w:eastAsia="en-GB"/>
              </w:rPr>
            </w:pPr>
            <w:r w:rsidRPr="005259D7">
              <w:rPr>
                <w:szCs w:val="22"/>
                <w:lang w:eastAsia="en-GB"/>
              </w:rPr>
              <w:t>NOTE 3:</w:t>
            </w:r>
            <w:r w:rsidRPr="005259D7">
              <w:tab/>
            </w:r>
            <w:r w:rsidRPr="005259D7">
              <w:rPr>
                <w:szCs w:val="22"/>
                <w:lang w:eastAsia="en-GB"/>
              </w:rPr>
              <w:t>In this release of the specification, contiguous DL CA configurations within FR2-2 may only contain multiples of the same channel bandwidth.</w:t>
            </w:r>
          </w:p>
          <w:p w14:paraId="49A08A56" w14:textId="77777777" w:rsidR="003A36CA" w:rsidRPr="005259D7" w:rsidRDefault="003A36CA" w:rsidP="005B2BC8">
            <w:pPr>
              <w:pStyle w:val="TAN"/>
              <w:rPr>
                <w:szCs w:val="22"/>
                <w:lang w:eastAsia="en-GB"/>
              </w:rPr>
            </w:pPr>
            <w:r w:rsidRPr="005259D7">
              <w:rPr>
                <w:szCs w:val="22"/>
                <w:lang w:eastAsia="en-GB"/>
              </w:rPr>
              <w:t>NOTE 4:</w:t>
            </w:r>
            <w:r w:rsidRPr="005259D7">
              <w:tab/>
            </w:r>
            <w:r w:rsidRPr="005259D7">
              <w:rPr>
                <w:szCs w:val="22"/>
                <w:lang w:eastAsia="en-GB"/>
              </w:rPr>
              <w:t xml:space="preserve">In Rel-18 </w:t>
            </w:r>
            <w:r w:rsidRPr="005259D7">
              <w:t xml:space="preserve">maximum aggregated </w:t>
            </w:r>
            <w:r w:rsidRPr="005259D7">
              <w:rPr>
                <w:szCs w:val="22"/>
                <w:lang w:eastAsia="en-GB"/>
              </w:rPr>
              <w:t xml:space="preserve">downlink </w:t>
            </w:r>
            <w:r w:rsidRPr="005259D7">
              <w:t>BW is limited to 1600 MHz</w:t>
            </w:r>
            <w:r w:rsidRPr="005259D7">
              <w:rPr>
                <w:szCs w:val="22"/>
                <w:lang w:eastAsia="en-GB"/>
              </w:rPr>
              <w:t>.</w:t>
            </w:r>
          </w:p>
          <w:p w14:paraId="2EE7E29B" w14:textId="77777777" w:rsidR="003A36CA" w:rsidRDefault="003A36CA" w:rsidP="005B2BC8">
            <w:pPr>
              <w:pStyle w:val="TAN"/>
              <w:rPr>
                <w:szCs w:val="22"/>
                <w:lang w:eastAsia="en-GB"/>
              </w:rPr>
            </w:pPr>
            <w:r w:rsidRPr="005259D7">
              <w:rPr>
                <w:szCs w:val="22"/>
                <w:lang w:eastAsia="en-GB"/>
              </w:rPr>
              <w:t>NOTE 5:</w:t>
            </w:r>
            <w:r w:rsidRPr="005259D7">
              <w:tab/>
            </w:r>
            <w:r w:rsidRPr="005259D7">
              <w:rPr>
                <w:szCs w:val="22"/>
                <w:lang w:eastAsia="en-GB"/>
              </w:rPr>
              <w:t xml:space="preserve">In Rel-18 </w:t>
            </w:r>
            <w:r w:rsidRPr="005259D7">
              <w:t xml:space="preserve">maximum aggregated </w:t>
            </w:r>
            <w:r w:rsidRPr="005259D7">
              <w:rPr>
                <w:szCs w:val="22"/>
                <w:lang w:eastAsia="en-GB"/>
              </w:rPr>
              <w:t xml:space="preserve">uplink </w:t>
            </w:r>
            <w:r w:rsidRPr="005259D7">
              <w:t>BW is limited to 800 MHz</w:t>
            </w:r>
            <w:r w:rsidRPr="005259D7">
              <w:rPr>
                <w:szCs w:val="22"/>
                <w:lang w:eastAsia="en-GB"/>
              </w:rPr>
              <w:t>.</w:t>
            </w:r>
          </w:p>
          <w:p w14:paraId="10ED143A" w14:textId="77777777" w:rsidR="003A36CA" w:rsidRPr="005259D7" w:rsidRDefault="003A36CA" w:rsidP="005B2BC8">
            <w:pPr>
              <w:pStyle w:val="TAN"/>
            </w:pPr>
            <w:r>
              <w:rPr>
                <w:szCs w:val="22"/>
                <w:lang w:eastAsia="en-GB"/>
              </w:rPr>
              <w:t>NOTE 6:</w:t>
            </w:r>
            <w:r w:rsidRPr="005259D7">
              <w:t xml:space="preserve"> </w:t>
            </w:r>
            <w:r w:rsidRPr="005259D7">
              <w:tab/>
            </w:r>
            <w:r w:rsidRPr="006C3BC4">
              <w:rPr>
                <w:szCs w:val="22"/>
                <w:lang w:eastAsia="en-GB"/>
              </w:rPr>
              <w:t xml:space="preserve">The delimiter “/” </w:t>
            </w:r>
            <w:r>
              <w:rPr>
                <w:szCs w:val="22"/>
                <w:lang w:eastAsia="en-GB"/>
              </w:rPr>
              <w:t xml:space="preserve">is </w:t>
            </w:r>
            <w:r w:rsidRPr="006C3BC4">
              <w:rPr>
                <w:szCs w:val="22"/>
                <w:lang w:eastAsia="en-GB"/>
              </w:rPr>
              <w:t>only used in the uplink configurations for the sake of simplicity. For example, CA_nyA/B/C denotes CA_nyA, CA</w:t>
            </w:r>
            <w:r>
              <w:rPr>
                <w:szCs w:val="22"/>
                <w:lang w:eastAsia="en-GB"/>
              </w:rPr>
              <w:t>_</w:t>
            </w:r>
            <w:r w:rsidRPr="006C3BC4">
              <w:rPr>
                <w:szCs w:val="22"/>
                <w:lang w:eastAsia="en-GB"/>
              </w:rPr>
              <w:t>nyB and CA</w:t>
            </w:r>
            <w:r>
              <w:rPr>
                <w:szCs w:val="22"/>
                <w:lang w:eastAsia="en-GB"/>
              </w:rPr>
              <w:t>_</w:t>
            </w:r>
            <w:r w:rsidRPr="006C3BC4">
              <w:rPr>
                <w:szCs w:val="22"/>
                <w:lang w:eastAsia="en-GB"/>
              </w:rPr>
              <w:t xml:space="preserve">nyC, where ny is a FR2 </w:t>
            </w:r>
            <w:r>
              <w:rPr>
                <w:szCs w:val="22"/>
                <w:lang w:eastAsia="en-GB"/>
              </w:rPr>
              <w:t xml:space="preserve">NR </w:t>
            </w:r>
            <w:r w:rsidRPr="006C3BC4">
              <w:rPr>
                <w:szCs w:val="22"/>
                <w:lang w:eastAsia="en-GB"/>
              </w:rPr>
              <w:t>band and A, B and C are the corresponding bandwidth classes respectively.</w:t>
            </w:r>
          </w:p>
        </w:tc>
      </w:tr>
    </w:tbl>
    <w:p w14:paraId="08002C08" w14:textId="77777777" w:rsidR="003A36CA" w:rsidRPr="00C04A08" w:rsidRDefault="003A36CA" w:rsidP="003A36CA"/>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384" w:name="_Toc115257250"/>
      <w:bookmarkStart w:id="1385" w:name="_Toc123086569"/>
      <w:bookmarkStart w:id="1386" w:name="_Toc123088304"/>
      <w:bookmarkStart w:id="1387" w:name="_Toc124297959"/>
      <w:bookmarkStart w:id="1388" w:name="_Toc130574710"/>
      <w:bookmarkStart w:id="1389" w:name="_Toc131767120"/>
      <w:bookmarkStart w:id="1390" w:name="_Toc138887706"/>
      <w:r w:rsidRPr="00C04A08">
        <w:t>5.5A.2</w:t>
      </w:r>
      <w:r w:rsidRPr="00C04A08">
        <w:tab/>
        <w:t>Configurations for intra-band non-contiguous CA</w:t>
      </w:r>
      <w:bookmarkEnd w:id="1384"/>
      <w:bookmarkEnd w:id="1385"/>
      <w:bookmarkEnd w:id="1386"/>
      <w:bookmarkEnd w:id="1387"/>
      <w:bookmarkEnd w:id="1388"/>
      <w:bookmarkEnd w:id="1389"/>
      <w:bookmarkEnd w:id="1390"/>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1F1000EF"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771998" w:rsidRPr="00C04A08" w14:paraId="7D5409B9" w14:textId="77777777" w:rsidTr="00F66F19">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2B1C7227" w14:textId="77777777" w:rsidR="00771998" w:rsidRPr="00C04A08" w:rsidRDefault="00771998" w:rsidP="00F66F19">
            <w:pPr>
              <w:pStyle w:val="TAH"/>
              <w:rPr>
                <w:rFonts w:cs="Arial"/>
                <w:bCs/>
                <w:color w:val="000000"/>
                <w:szCs w:val="18"/>
                <w:lang w:eastAsia="fi-FI"/>
              </w:rPr>
            </w:pPr>
            <w:r w:rsidRPr="00C04A08">
              <w:rPr>
                <w:lang w:val="en-US"/>
              </w:rPr>
              <w:t>NR CA configuration / Bandwidth combination set</w:t>
            </w:r>
          </w:p>
        </w:tc>
      </w:tr>
      <w:tr w:rsidR="00771998" w:rsidRPr="00C04A08" w14:paraId="39483617" w14:textId="77777777" w:rsidTr="00F66F19">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1C05E9F5" w14:textId="77777777" w:rsidR="00771998" w:rsidRPr="00C04A08" w:rsidRDefault="00771998" w:rsidP="00F66F19">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29ED1746" w14:textId="77777777" w:rsidR="00771998" w:rsidRPr="00C04A08" w:rsidRDefault="00771998" w:rsidP="00F66F19">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07A2A5E9" w14:textId="77777777" w:rsidR="00771998" w:rsidRPr="00C04A08" w:rsidRDefault="00771998" w:rsidP="00F66F19">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5C38815" w14:textId="77777777" w:rsidR="00771998" w:rsidRPr="00C04A08" w:rsidRDefault="00771998" w:rsidP="00F66F19">
            <w:pPr>
              <w:pStyle w:val="TAH"/>
              <w:rPr>
                <w:lang w:val="fi-FI" w:eastAsia="fi-FI"/>
              </w:rPr>
            </w:pPr>
            <w:r w:rsidRPr="00C04A08">
              <w:rPr>
                <w:lang w:eastAsia="fi-FI"/>
              </w:rPr>
              <w:t>BCS</w:t>
            </w:r>
          </w:p>
        </w:tc>
      </w:tr>
      <w:tr w:rsidR="00771998" w:rsidRPr="00C04A08" w14:paraId="7DB483B2" w14:textId="77777777" w:rsidTr="00F66F19">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224FED7E" w14:textId="77777777" w:rsidR="00771998" w:rsidRPr="00C04A08" w:rsidRDefault="00771998" w:rsidP="00F66F19">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56CC25" w14:textId="77777777" w:rsidR="00771998" w:rsidRPr="00C04A08" w:rsidRDefault="00771998" w:rsidP="00F66F19">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6FE28B51" w14:textId="77777777" w:rsidR="00771998" w:rsidRPr="00C04A08" w:rsidRDefault="00771998" w:rsidP="00F66F19">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6107A792" w14:textId="77777777" w:rsidR="00771998" w:rsidRPr="00C04A08" w:rsidRDefault="00771998" w:rsidP="00F66F19">
            <w:pPr>
              <w:spacing w:after="0"/>
              <w:rPr>
                <w:rFonts w:ascii="Arial" w:hAnsi="Arial" w:cs="Arial"/>
                <w:b/>
                <w:bCs/>
                <w:color w:val="000000"/>
                <w:sz w:val="18"/>
                <w:szCs w:val="18"/>
                <w:lang w:val="fi-FI" w:eastAsia="fi-FI"/>
              </w:rPr>
            </w:pPr>
          </w:p>
        </w:tc>
      </w:tr>
      <w:tr w:rsidR="00771998" w:rsidRPr="00C04A08" w14:paraId="2719871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12D46F1" w14:textId="77777777" w:rsidR="00771998" w:rsidRPr="00C04A08" w:rsidRDefault="00771998" w:rsidP="00771998">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110748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F62B1B2"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847D73F" w14:textId="77777777" w:rsidR="00771998" w:rsidRPr="00C04A08" w:rsidRDefault="00771998" w:rsidP="00771998">
            <w:pPr>
              <w:pStyle w:val="TAC"/>
              <w:rPr>
                <w:lang w:val="fi-FI" w:eastAsia="fi-FI"/>
              </w:rPr>
            </w:pPr>
            <w:r w:rsidRPr="00C04A08">
              <w:rPr>
                <w:lang w:val="en-US" w:eastAsia="fi-FI"/>
              </w:rPr>
              <w:t>0</w:t>
            </w:r>
          </w:p>
        </w:tc>
      </w:tr>
      <w:tr w:rsidR="00771998" w:rsidRPr="00C04A08" w14:paraId="6EC2130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195F88B2" w14:textId="77777777" w:rsidR="00771998" w:rsidRPr="00C04A08" w:rsidRDefault="00771998" w:rsidP="00771998">
            <w:pPr>
              <w:pStyle w:val="TAC"/>
              <w:rPr>
                <w:lang w:eastAsia="ja-JP"/>
              </w:rPr>
            </w:pPr>
            <w:r w:rsidRPr="00C04A08">
              <w:rPr>
                <w:lang w:eastAsia="ja-JP"/>
              </w:rPr>
              <w:t>CA_n257(2</w:t>
            </w:r>
            <w:r>
              <w:rPr>
                <w:lang w:eastAsia="ja-JP"/>
              </w:rPr>
              <w:t>G</w:t>
            </w:r>
            <w:r w:rsidRPr="00C04A08">
              <w:rPr>
                <w:lang w:eastAsia="ja-JP"/>
              </w:rPr>
              <w:t>)</w:t>
            </w:r>
          </w:p>
        </w:tc>
        <w:tc>
          <w:tcPr>
            <w:tcW w:w="1111" w:type="pct"/>
            <w:tcBorders>
              <w:top w:val="nil"/>
              <w:left w:val="nil"/>
              <w:bottom w:val="single" w:sz="4" w:space="0" w:color="auto"/>
              <w:right w:val="single" w:sz="4" w:space="0" w:color="auto"/>
            </w:tcBorders>
            <w:shd w:val="clear" w:color="auto" w:fill="auto"/>
          </w:tcPr>
          <w:p w14:paraId="010BCF43" w14:textId="77777777" w:rsidR="00771998" w:rsidRPr="00C04A08" w:rsidRDefault="00771998" w:rsidP="00771998">
            <w:pPr>
              <w:pStyle w:val="TAC"/>
              <w:rPr>
                <w:lang w:eastAsia="zh-CN"/>
              </w:rPr>
            </w:pPr>
            <w:r w:rsidRPr="001F11B5">
              <w:rPr>
                <w:lang w:eastAsia="zh-CN"/>
              </w:rPr>
              <w:t>CA_n257(2G)</w:t>
            </w:r>
          </w:p>
        </w:tc>
        <w:tc>
          <w:tcPr>
            <w:tcW w:w="1223" w:type="pct"/>
            <w:tcBorders>
              <w:top w:val="nil"/>
              <w:left w:val="nil"/>
              <w:bottom w:val="single" w:sz="4" w:space="0" w:color="auto"/>
              <w:right w:val="single" w:sz="4" w:space="0" w:color="auto"/>
            </w:tcBorders>
            <w:shd w:val="clear" w:color="auto" w:fill="auto"/>
            <w:noWrap/>
          </w:tcPr>
          <w:p w14:paraId="3D1AF277" w14:textId="77777777" w:rsidR="00771998" w:rsidRPr="00C04A08" w:rsidRDefault="00771998" w:rsidP="00771998">
            <w:pPr>
              <w:pStyle w:val="TAC"/>
              <w:rPr>
                <w:lang w:val="en-US" w:eastAsia="fi-FI"/>
              </w:rPr>
            </w:pPr>
            <w:r>
              <w:rPr>
                <w:rFonts w:hint="eastAsia"/>
                <w:lang w:val="en-US" w:eastAsia="zh-CN"/>
              </w:rPr>
              <w:t>4</w:t>
            </w:r>
            <w:r>
              <w:rPr>
                <w:lang w:val="en-US" w:eastAsia="zh-CN"/>
              </w:rPr>
              <w:t>00</w:t>
            </w:r>
          </w:p>
        </w:tc>
        <w:tc>
          <w:tcPr>
            <w:tcW w:w="1446" w:type="pct"/>
            <w:tcBorders>
              <w:top w:val="nil"/>
              <w:left w:val="nil"/>
              <w:bottom w:val="single" w:sz="4" w:space="0" w:color="auto"/>
              <w:right w:val="single" w:sz="4" w:space="0" w:color="auto"/>
            </w:tcBorders>
            <w:shd w:val="clear" w:color="auto" w:fill="auto"/>
            <w:noWrap/>
          </w:tcPr>
          <w:p w14:paraId="4DD490C1" w14:textId="77777777" w:rsidR="00771998" w:rsidRPr="00C04A08" w:rsidRDefault="00771998" w:rsidP="00771998">
            <w:pPr>
              <w:pStyle w:val="TAC"/>
              <w:rPr>
                <w:lang w:val="en-US" w:eastAsia="fi-FI"/>
              </w:rPr>
            </w:pPr>
            <w:r>
              <w:rPr>
                <w:rFonts w:hint="eastAsia"/>
                <w:lang w:val="en-US" w:eastAsia="zh-CN"/>
              </w:rPr>
              <w:t>0</w:t>
            </w:r>
          </w:p>
        </w:tc>
      </w:tr>
      <w:tr w:rsidR="00771998" w:rsidRPr="00C04A08" w14:paraId="4ABF56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60E85C" w14:textId="77777777" w:rsidR="00771998" w:rsidRPr="00C04A08" w:rsidRDefault="00771998" w:rsidP="00771998">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6EBECBC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89CF15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7E3018D" w14:textId="77777777" w:rsidR="00771998" w:rsidRPr="00C04A08" w:rsidRDefault="00771998" w:rsidP="00771998">
            <w:pPr>
              <w:pStyle w:val="TAC"/>
              <w:rPr>
                <w:lang w:val="fi-FI" w:eastAsia="fi-FI"/>
              </w:rPr>
            </w:pPr>
            <w:r w:rsidRPr="00C04A08">
              <w:rPr>
                <w:lang w:val="en-US" w:eastAsia="fi-FI"/>
              </w:rPr>
              <w:t>0</w:t>
            </w:r>
          </w:p>
        </w:tc>
      </w:tr>
      <w:tr w:rsidR="00771998" w:rsidRPr="00C04A08" w14:paraId="0FA8BEC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65D234" w14:textId="77777777" w:rsidR="00771998" w:rsidRPr="00C04A08" w:rsidRDefault="00771998" w:rsidP="00771998">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423DD1B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A3DFA7"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1C7F903" w14:textId="77777777" w:rsidR="00771998" w:rsidRPr="00C04A08" w:rsidRDefault="00771998" w:rsidP="00771998">
            <w:pPr>
              <w:pStyle w:val="TAC"/>
              <w:rPr>
                <w:lang w:val="fi-FI" w:eastAsia="fi-FI"/>
              </w:rPr>
            </w:pPr>
            <w:r w:rsidRPr="00C04A08">
              <w:rPr>
                <w:lang w:val="en-US" w:eastAsia="fi-FI"/>
              </w:rPr>
              <w:t>0</w:t>
            </w:r>
          </w:p>
        </w:tc>
      </w:tr>
      <w:tr w:rsidR="00771998" w:rsidRPr="00C04A08" w14:paraId="28050C1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7ABDE90" w14:textId="77777777" w:rsidR="00771998" w:rsidRPr="00C04A08" w:rsidRDefault="00771998" w:rsidP="00771998">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786275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09FCCBB"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3D7E0EA8" w14:textId="77777777" w:rsidR="00771998" w:rsidRPr="00C04A08" w:rsidRDefault="00771998" w:rsidP="00771998">
            <w:pPr>
              <w:pStyle w:val="TAC"/>
              <w:rPr>
                <w:lang w:val="fi-FI" w:eastAsia="fi-FI"/>
              </w:rPr>
            </w:pPr>
            <w:r w:rsidRPr="00C04A08">
              <w:rPr>
                <w:lang w:val="en-US" w:eastAsia="fi-FI"/>
              </w:rPr>
              <w:t>0</w:t>
            </w:r>
          </w:p>
        </w:tc>
      </w:tr>
      <w:tr w:rsidR="00771998" w:rsidRPr="00C04A08" w14:paraId="1062E8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4AD85A7" w14:textId="77777777" w:rsidR="00771998" w:rsidRPr="00C04A08" w:rsidRDefault="00771998" w:rsidP="00771998">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6FED33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DBD68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01C2271B" w14:textId="77777777" w:rsidR="00771998" w:rsidRPr="00C04A08" w:rsidRDefault="00771998" w:rsidP="00771998">
            <w:pPr>
              <w:pStyle w:val="TAC"/>
              <w:rPr>
                <w:lang w:val="fi-FI" w:eastAsia="fi-FI"/>
              </w:rPr>
            </w:pPr>
            <w:r w:rsidRPr="00C04A08">
              <w:rPr>
                <w:lang w:val="en-US" w:eastAsia="fi-FI"/>
              </w:rPr>
              <w:t>0</w:t>
            </w:r>
          </w:p>
        </w:tc>
      </w:tr>
      <w:tr w:rsidR="00771998" w:rsidRPr="00C04A08" w14:paraId="1E885F1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D7DC74C" w14:textId="77777777" w:rsidR="00771998" w:rsidRPr="00C04A08" w:rsidRDefault="00771998" w:rsidP="00771998">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1D538ED2" w14:textId="77777777" w:rsidR="00771998" w:rsidRPr="00C04A08" w:rsidRDefault="00771998" w:rsidP="00771998">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299ACA75" w14:textId="77777777" w:rsidR="00771998" w:rsidRPr="00C04A08" w:rsidRDefault="00771998" w:rsidP="00771998">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3255BEE0" w14:textId="77777777" w:rsidR="00771998" w:rsidRPr="00C04A08" w:rsidRDefault="00771998" w:rsidP="00771998">
            <w:pPr>
              <w:pStyle w:val="TAC"/>
              <w:rPr>
                <w:lang w:val="en-US" w:eastAsia="fi-FI"/>
              </w:rPr>
            </w:pPr>
            <w:r>
              <w:rPr>
                <w:lang w:val="en-US" w:eastAsia="fi-FI"/>
              </w:rPr>
              <w:t>0</w:t>
            </w:r>
          </w:p>
        </w:tc>
      </w:tr>
      <w:tr w:rsidR="00771998" w:rsidRPr="00C04A08" w14:paraId="3CCE537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B47BF2" w14:textId="77777777" w:rsidR="00771998" w:rsidRPr="00C04A08" w:rsidRDefault="00771998" w:rsidP="00771998">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5703F284" w14:textId="77777777" w:rsidR="00771998" w:rsidRPr="00C04A08" w:rsidRDefault="00771998" w:rsidP="00771998">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D7B98A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99D262D" w14:textId="77777777" w:rsidR="00771998" w:rsidRPr="00C04A08" w:rsidRDefault="00771998" w:rsidP="00771998">
            <w:pPr>
              <w:pStyle w:val="TAC"/>
              <w:rPr>
                <w:lang w:val="fi-FI" w:eastAsia="fi-FI"/>
              </w:rPr>
            </w:pPr>
            <w:r w:rsidRPr="00C04A08">
              <w:rPr>
                <w:lang w:val="en-US" w:eastAsia="fi-FI"/>
              </w:rPr>
              <w:t>0</w:t>
            </w:r>
          </w:p>
        </w:tc>
      </w:tr>
      <w:tr w:rsidR="00771998" w:rsidRPr="00C04A08" w14:paraId="2C44389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647171" w14:textId="77777777" w:rsidR="00771998" w:rsidRPr="00C04A08" w:rsidRDefault="00771998" w:rsidP="00771998">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7260CFE5" w14:textId="77777777" w:rsidR="00771998" w:rsidRPr="00C04A08" w:rsidRDefault="00771998" w:rsidP="00771998">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071467D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34E0B9CA" w14:textId="77777777" w:rsidR="00771998" w:rsidRPr="00C04A08" w:rsidRDefault="00771998" w:rsidP="00771998">
            <w:pPr>
              <w:pStyle w:val="TAC"/>
              <w:rPr>
                <w:lang w:val="fi-FI" w:eastAsia="fi-FI"/>
              </w:rPr>
            </w:pPr>
            <w:r w:rsidRPr="00C04A08">
              <w:rPr>
                <w:lang w:val="en-US" w:eastAsia="fi-FI"/>
              </w:rPr>
              <w:t>0</w:t>
            </w:r>
          </w:p>
        </w:tc>
      </w:tr>
      <w:tr w:rsidR="00771998" w:rsidRPr="00C04A08" w14:paraId="62CF597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3B3019" w14:textId="77777777" w:rsidR="00771998" w:rsidRPr="00C04A08" w:rsidRDefault="00771998" w:rsidP="00771998">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09B120F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B4ACDE4"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2FC99113" w14:textId="77777777" w:rsidR="00771998" w:rsidRPr="00C04A08" w:rsidRDefault="00771998" w:rsidP="00771998">
            <w:pPr>
              <w:pStyle w:val="TAC"/>
              <w:rPr>
                <w:lang w:val="fi-FI" w:eastAsia="fi-FI"/>
              </w:rPr>
            </w:pPr>
            <w:r w:rsidRPr="00C04A08">
              <w:rPr>
                <w:lang w:val="en-US" w:eastAsia="fi-FI"/>
              </w:rPr>
              <w:t>0</w:t>
            </w:r>
          </w:p>
        </w:tc>
      </w:tr>
      <w:tr w:rsidR="00771998" w:rsidRPr="00C04A08" w14:paraId="313D2BC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7A7588F" w14:textId="77777777" w:rsidR="00771998" w:rsidRPr="00C04A08" w:rsidRDefault="00771998" w:rsidP="00771998">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79FD403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396394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35203FD2" w14:textId="77777777" w:rsidR="00771998" w:rsidRPr="00C04A08" w:rsidRDefault="00771998" w:rsidP="00771998">
            <w:pPr>
              <w:pStyle w:val="TAC"/>
              <w:rPr>
                <w:lang w:val="fi-FI" w:eastAsia="fi-FI"/>
              </w:rPr>
            </w:pPr>
            <w:r w:rsidRPr="00C04A08">
              <w:rPr>
                <w:lang w:val="en-US" w:eastAsia="fi-FI"/>
              </w:rPr>
              <w:t>0</w:t>
            </w:r>
          </w:p>
        </w:tc>
      </w:tr>
      <w:tr w:rsidR="00771998" w:rsidRPr="00C04A08" w14:paraId="0989B54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C4B4D4" w14:textId="77777777" w:rsidR="00771998" w:rsidRPr="00C04A08" w:rsidRDefault="00771998" w:rsidP="00771998">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1F59EC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7D0E3E6" w14:textId="77777777" w:rsidR="00771998" w:rsidRPr="00C04A08" w:rsidRDefault="00771998" w:rsidP="00771998">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03C3CC85" w14:textId="77777777" w:rsidR="00771998" w:rsidRPr="00C04A08" w:rsidRDefault="00771998" w:rsidP="00771998">
            <w:pPr>
              <w:pStyle w:val="TAC"/>
              <w:rPr>
                <w:lang w:val="fi-FI" w:eastAsia="fi-FI"/>
              </w:rPr>
            </w:pPr>
            <w:r w:rsidRPr="00C04A08">
              <w:rPr>
                <w:lang w:val="en-US" w:eastAsia="fi-FI"/>
              </w:rPr>
              <w:t>0</w:t>
            </w:r>
          </w:p>
        </w:tc>
      </w:tr>
      <w:tr w:rsidR="00771998" w:rsidRPr="00C04A08" w14:paraId="2A274A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B352A" w14:textId="77777777" w:rsidR="00771998" w:rsidRPr="00C04A08" w:rsidRDefault="00771998" w:rsidP="00771998">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7A3348B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C79D174" w14:textId="77777777" w:rsidR="00771998" w:rsidRPr="00C04A08" w:rsidRDefault="00771998" w:rsidP="00771998">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08651D72" w14:textId="77777777" w:rsidR="00771998" w:rsidRPr="00C04A08" w:rsidRDefault="00771998" w:rsidP="00771998">
            <w:pPr>
              <w:pStyle w:val="TAC"/>
              <w:rPr>
                <w:lang w:val="fi-FI" w:eastAsia="fi-FI"/>
              </w:rPr>
            </w:pPr>
            <w:r w:rsidRPr="00C04A08">
              <w:rPr>
                <w:lang w:val="en-US" w:eastAsia="fi-FI"/>
              </w:rPr>
              <w:t>0</w:t>
            </w:r>
          </w:p>
        </w:tc>
      </w:tr>
      <w:tr w:rsidR="00771998" w:rsidRPr="00C04A08" w14:paraId="72EB60F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6C55C9" w14:textId="77777777" w:rsidR="00771998" w:rsidRPr="00C04A08" w:rsidRDefault="00771998" w:rsidP="00771998">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1723E14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68631CA" w14:textId="77777777" w:rsidR="00771998" w:rsidRPr="00C04A08" w:rsidRDefault="00771998" w:rsidP="00771998">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7530F9C8" w14:textId="77777777" w:rsidR="00771998" w:rsidRPr="00C04A08" w:rsidRDefault="00771998" w:rsidP="00771998">
            <w:pPr>
              <w:pStyle w:val="TAC"/>
              <w:rPr>
                <w:lang w:val="fi-FI" w:eastAsia="fi-FI"/>
              </w:rPr>
            </w:pPr>
            <w:r w:rsidRPr="00C04A08">
              <w:rPr>
                <w:lang w:val="en-US" w:eastAsia="fi-FI"/>
              </w:rPr>
              <w:t>0</w:t>
            </w:r>
          </w:p>
        </w:tc>
      </w:tr>
      <w:tr w:rsidR="00771998" w:rsidRPr="00C04A08" w14:paraId="12BE6D5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AF3F8EA" w14:textId="77777777" w:rsidR="00771998" w:rsidRPr="00C04A08" w:rsidRDefault="00771998" w:rsidP="00771998">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0CA0F55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5F1A7C9"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2BE89EE" w14:textId="77777777" w:rsidR="00771998" w:rsidRPr="00C04A08" w:rsidRDefault="00771998" w:rsidP="00771998">
            <w:pPr>
              <w:pStyle w:val="TAC"/>
              <w:rPr>
                <w:lang w:val="fi-FI" w:eastAsia="fi-FI"/>
              </w:rPr>
            </w:pPr>
            <w:r w:rsidRPr="00C04A08">
              <w:rPr>
                <w:lang w:val="en-US" w:eastAsia="fi-FI"/>
              </w:rPr>
              <w:t>0</w:t>
            </w:r>
          </w:p>
        </w:tc>
      </w:tr>
      <w:tr w:rsidR="00771998" w:rsidRPr="00C04A08" w14:paraId="5CD6F32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E758271" w14:textId="77777777" w:rsidR="00771998" w:rsidRPr="00C04A08" w:rsidRDefault="00771998" w:rsidP="00771998">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6D19E8B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60283A3"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980CA1F" w14:textId="77777777" w:rsidR="00771998" w:rsidRPr="00C04A08" w:rsidRDefault="00771998" w:rsidP="00771998">
            <w:pPr>
              <w:pStyle w:val="TAC"/>
              <w:rPr>
                <w:lang w:val="fi-FI" w:eastAsia="fi-FI"/>
              </w:rPr>
            </w:pPr>
            <w:r w:rsidRPr="00C04A08">
              <w:rPr>
                <w:lang w:val="en-US" w:eastAsia="fi-FI"/>
              </w:rPr>
              <w:t>0</w:t>
            </w:r>
          </w:p>
        </w:tc>
      </w:tr>
      <w:tr w:rsidR="00771998" w:rsidRPr="00C04A08" w14:paraId="5F8A6E8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3B34F3" w14:textId="77777777" w:rsidR="00771998" w:rsidRPr="00C04A08" w:rsidRDefault="00771998" w:rsidP="00771998">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236B2BF1"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8171F9"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DFE4ADA" w14:textId="77777777" w:rsidR="00771998" w:rsidRPr="00C04A08" w:rsidRDefault="00771998" w:rsidP="00771998">
            <w:pPr>
              <w:pStyle w:val="TAC"/>
              <w:rPr>
                <w:lang w:val="fi-FI" w:eastAsia="fi-FI"/>
              </w:rPr>
            </w:pPr>
            <w:r w:rsidRPr="00C04A08">
              <w:rPr>
                <w:lang w:val="en-US" w:eastAsia="fi-FI"/>
              </w:rPr>
              <w:t>0</w:t>
            </w:r>
          </w:p>
        </w:tc>
      </w:tr>
      <w:tr w:rsidR="00771998" w:rsidRPr="00C04A08" w14:paraId="0D38170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BF0902" w14:textId="77777777" w:rsidR="00771998" w:rsidRPr="00C04A08" w:rsidRDefault="00771998" w:rsidP="00771998">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27C97502" w14:textId="77777777" w:rsidR="00771998" w:rsidRPr="00C04A08" w:rsidRDefault="00771998" w:rsidP="00771998">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769A9B0D"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43B2CF2" w14:textId="77777777" w:rsidR="00771998" w:rsidRPr="00C04A08" w:rsidRDefault="00771998" w:rsidP="00771998">
            <w:pPr>
              <w:pStyle w:val="TAC"/>
              <w:rPr>
                <w:lang w:val="fi-FI" w:eastAsia="fi-FI"/>
              </w:rPr>
            </w:pPr>
            <w:r w:rsidRPr="00C04A08">
              <w:rPr>
                <w:lang w:val="en-US" w:eastAsia="fi-FI"/>
              </w:rPr>
              <w:t>0</w:t>
            </w:r>
          </w:p>
        </w:tc>
      </w:tr>
      <w:tr w:rsidR="00771998" w:rsidRPr="00C04A08" w14:paraId="2102200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BD95771" w14:textId="77777777" w:rsidR="00771998" w:rsidRPr="00C04A08" w:rsidRDefault="00771998" w:rsidP="00771998">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BFC5E59"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3BBC3D12"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3F7FB2FB" w14:textId="77777777" w:rsidR="00771998" w:rsidRPr="00C04A08" w:rsidRDefault="00771998" w:rsidP="00771998">
            <w:pPr>
              <w:pStyle w:val="TAC"/>
              <w:rPr>
                <w:lang w:val="fi-FI" w:eastAsia="fi-FI"/>
              </w:rPr>
            </w:pPr>
            <w:r w:rsidRPr="00C04A08">
              <w:rPr>
                <w:lang w:val="en-US" w:eastAsia="fi-FI"/>
              </w:rPr>
              <w:t>0</w:t>
            </w:r>
          </w:p>
        </w:tc>
      </w:tr>
      <w:tr w:rsidR="00771998" w:rsidRPr="00C04A08" w14:paraId="477A69B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9945688" w14:textId="77777777" w:rsidR="00771998" w:rsidRPr="00C04A08" w:rsidRDefault="00771998" w:rsidP="00771998">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7AC88801"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7A167E14"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BEFBEE0" w14:textId="77777777" w:rsidR="00771998" w:rsidRPr="00C04A08" w:rsidRDefault="00771998" w:rsidP="00771998">
            <w:pPr>
              <w:pStyle w:val="TAC"/>
              <w:rPr>
                <w:lang w:val="fi-FI" w:eastAsia="fi-FI"/>
              </w:rPr>
            </w:pPr>
            <w:r w:rsidRPr="00C04A08">
              <w:rPr>
                <w:lang w:val="en-US" w:eastAsia="fi-FI"/>
              </w:rPr>
              <w:t>0</w:t>
            </w:r>
          </w:p>
        </w:tc>
      </w:tr>
      <w:tr w:rsidR="00164F30" w:rsidRPr="00C04A08" w14:paraId="174B065B"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E36A996" w14:textId="77777777" w:rsidR="00164F30" w:rsidRPr="00C04A08" w:rsidRDefault="00164F30" w:rsidP="00164F30">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5214AEFE" w14:textId="7FDFE332" w:rsidR="00164F30" w:rsidRPr="00C04A08" w:rsidRDefault="00164F30" w:rsidP="00164F30">
            <w:pPr>
              <w:pStyle w:val="TAC"/>
              <w:rPr>
                <w:lang w:val="fi-FI" w:eastAsia="fi-FI"/>
              </w:rPr>
            </w:pPr>
            <w:r w:rsidRPr="00C04A08">
              <w:t>CA_n260G</w:t>
            </w:r>
            <w:r>
              <w:t>/H</w:t>
            </w:r>
          </w:p>
        </w:tc>
        <w:tc>
          <w:tcPr>
            <w:tcW w:w="1223" w:type="pct"/>
            <w:tcBorders>
              <w:top w:val="nil"/>
              <w:left w:val="nil"/>
              <w:bottom w:val="single" w:sz="4" w:space="0" w:color="auto"/>
              <w:right w:val="single" w:sz="4" w:space="0" w:color="auto"/>
            </w:tcBorders>
            <w:shd w:val="clear" w:color="auto" w:fill="auto"/>
            <w:noWrap/>
            <w:hideMark/>
          </w:tcPr>
          <w:p w14:paraId="7E8A1565" w14:textId="062298E7" w:rsidR="00164F30" w:rsidRPr="00C04A08" w:rsidRDefault="00164F30" w:rsidP="00164F30">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263BCB4" w14:textId="77777777" w:rsidR="00164F30" w:rsidRPr="00C04A08" w:rsidRDefault="00164F30" w:rsidP="00164F30">
            <w:pPr>
              <w:pStyle w:val="TAC"/>
              <w:rPr>
                <w:lang w:val="fi-FI" w:eastAsia="fi-FI"/>
              </w:rPr>
            </w:pPr>
            <w:r w:rsidRPr="00C04A08">
              <w:rPr>
                <w:lang w:val="en-US" w:eastAsia="fi-FI"/>
              </w:rPr>
              <w:t>0</w:t>
            </w:r>
          </w:p>
        </w:tc>
      </w:tr>
      <w:tr w:rsidR="00771998" w:rsidRPr="00C04A08" w14:paraId="69526DA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3F970B" w14:textId="77777777" w:rsidR="00771998" w:rsidRPr="00C04A08" w:rsidRDefault="00771998" w:rsidP="00771998">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06924D80"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5B3EC6F"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2823C5C" w14:textId="77777777" w:rsidR="00771998" w:rsidRPr="00C04A08" w:rsidRDefault="00771998" w:rsidP="00771998">
            <w:pPr>
              <w:pStyle w:val="TAC"/>
              <w:rPr>
                <w:lang w:val="fi-FI" w:eastAsia="fi-FI"/>
              </w:rPr>
            </w:pPr>
            <w:r w:rsidRPr="00C04A08">
              <w:rPr>
                <w:lang w:val="en-US" w:eastAsia="fi-FI"/>
              </w:rPr>
              <w:t>0</w:t>
            </w:r>
          </w:p>
        </w:tc>
      </w:tr>
      <w:tr w:rsidR="00771998" w:rsidRPr="00C04A08" w14:paraId="1A88AD0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46D1BB" w14:textId="77777777" w:rsidR="00771998" w:rsidRPr="00C04A08" w:rsidRDefault="00771998" w:rsidP="00771998">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29E8AFC7"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5EAC2BA6"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E136EA7" w14:textId="77777777" w:rsidR="00771998" w:rsidRPr="00C04A08" w:rsidRDefault="00771998" w:rsidP="00771998">
            <w:pPr>
              <w:pStyle w:val="TAC"/>
              <w:rPr>
                <w:lang w:val="fi-FI" w:eastAsia="fi-FI"/>
              </w:rPr>
            </w:pPr>
            <w:r w:rsidRPr="00C04A08">
              <w:rPr>
                <w:lang w:val="en-US" w:eastAsia="fi-FI"/>
              </w:rPr>
              <w:t>0</w:t>
            </w:r>
          </w:p>
        </w:tc>
      </w:tr>
      <w:tr w:rsidR="00771998" w:rsidRPr="00C04A08" w14:paraId="0CA1393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861928C" w14:textId="77777777" w:rsidR="00771998" w:rsidRPr="00C04A08" w:rsidRDefault="00771998" w:rsidP="00771998">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223FCB85"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046F6BD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187AA68" w14:textId="77777777" w:rsidR="00771998" w:rsidRPr="00C04A08" w:rsidRDefault="00771998" w:rsidP="00771998">
            <w:pPr>
              <w:pStyle w:val="TAC"/>
              <w:rPr>
                <w:lang w:val="fi-FI" w:eastAsia="fi-FI"/>
              </w:rPr>
            </w:pPr>
            <w:r w:rsidRPr="00C04A08">
              <w:rPr>
                <w:lang w:val="en-US" w:eastAsia="fi-FI"/>
              </w:rPr>
              <w:t>0</w:t>
            </w:r>
          </w:p>
        </w:tc>
      </w:tr>
      <w:tr w:rsidR="00771998" w:rsidRPr="00C04A08" w14:paraId="18720EC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1BC560" w14:textId="77777777" w:rsidR="00771998" w:rsidRPr="00C04A08" w:rsidRDefault="00771998" w:rsidP="00771998">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46FACAB"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2B401030"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53B9C2C6" w14:textId="77777777" w:rsidR="00771998" w:rsidRPr="00C04A08" w:rsidRDefault="00771998" w:rsidP="00771998">
            <w:pPr>
              <w:pStyle w:val="TAC"/>
              <w:rPr>
                <w:lang w:val="fi-FI" w:eastAsia="fi-FI"/>
              </w:rPr>
            </w:pPr>
            <w:r w:rsidRPr="00C04A08">
              <w:rPr>
                <w:lang w:val="en-US" w:eastAsia="fi-FI"/>
              </w:rPr>
              <w:t>0</w:t>
            </w:r>
          </w:p>
        </w:tc>
      </w:tr>
      <w:tr w:rsidR="00771998" w:rsidRPr="00C04A08" w14:paraId="2384AFC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AACE05F" w14:textId="77777777" w:rsidR="00771998" w:rsidRPr="00C04A08" w:rsidRDefault="00771998" w:rsidP="00771998">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52889B0"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7F36CAFF" w14:textId="77777777" w:rsidR="00771998" w:rsidRPr="00C04A08" w:rsidRDefault="00771998" w:rsidP="00771998">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7416A353" w14:textId="77777777" w:rsidR="00771998" w:rsidRPr="00C04A08" w:rsidRDefault="00771998" w:rsidP="00771998">
            <w:pPr>
              <w:pStyle w:val="TAC"/>
              <w:rPr>
                <w:lang w:val="fi-FI" w:eastAsia="fi-FI"/>
              </w:rPr>
            </w:pPr>
            <w:r w:rsidRPr="00C04A08">
              <w:rPr>
                <w:lang w:val="en-US" w:eastAsia="fi-FI"/>
              </w:rPr>
              <w:t>0</w:t>
            </w:r>
          </w:p>
        </w:tc>
      </w:tr>
      <w:tr w:rsidR="00771998" w:rsidRPr="00C04A08" w14:paraId="3849D52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571152" w14:textId="77777777" w:rsidR="00771998" w:rsidRPr="00C04A08" w:rsidRDefault="00771998" w:rsidP="00771998">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0B4055F4"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3E2E18F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9811686" w14:textId="77777777" w:rsidR="00771998" w:rsidRPr="00C04A08" w:rsidRDefault="00771998" w:rsidP="00771998">
            <w:pPr>
              <w:pStyle w:val="TAC"/>
              <w:rPr>
                <w:lang w:val="fi-FI" w:eastAsia="fi-FI"/>
              </w:rPr>
            </w:pPr>
            <w:r w:rsidRPr="00C04A08">
              <w:rPr>
                <w:lang w:val="en-US" w:eastAsia="fi-FI"/>
              </w:rPr>
              <w:t>0</w:t>
            </w:r>
          </w:p>
        </w:tc>
      </w:tr>
      <w:tr w:rsidR="00771998" w:rsidRPr="00C04A08" w14:paraId="0E420D5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82A458" w14:textId="77777777" w:rsidR="00771998" w:rsidRPr="00C04A08" w:rsidRDefault="00771998" w:rsidP="00771998">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45E7646A"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90402EF"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9F16F28" w14:textId="77777777" w:rsidR="00771998" w:rsidRPr="00C04A08" w:rsidRDefault="00771998" w:rsidP="00771998">
            <w:pPr>
              <w:pStyle w:val="TAC"/>
              <w:rPr>
                <w:lang w:val="fi-FI" w:eastAsia="fi-FI"/>
              </w:rPr>
            </w:pPr>
            <w:r w:rsidRPr="00C04A08">
              <w:rPr>
                <w:lang w:val="en-US" w:eastAsia="fi-FI"/>
              </w:rPr>
              <w:t>0</w:t>
            </w:r>
          </w:p>
        </w:tc>
      </w:tr>
      <w:tr w:rsidR="00771998" w:rsidRPr="00C04A08" w14:paraId="59DB127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6010C" w14:textId="77777777" w:rsidR="00771998" w:rsidRPr="00C04A08" w:rsidRDefault="00771998" w:rsidP="00771998">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5C62DF4E"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1DAB2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53B954B" w14:textId="77777777" w:rsidR="00771998" w:rsidRPr="00C04A08" w:rsidRDefault="00771998" w:rsidP="00771998">
            <w:pPr>
              <w:pStyle w:val="TAC"/>
              <w:rPr>
                <w:lang w:val="fi-FI" w:eastAsia="fi-FI"/>
              </w:rPr>
            </w:pPr>
            <w:r w:rsidRPr="00C04A08">
              <w:rPr>
                <w:lang w:val="en-US" w:eastAsia="fi-FI"/>
              </w:rPr>
              <w:t>0</w:t>
            </w:r>
          </w:p>
        </w:tc>
      </w:tr>
      <w:tr w:rsidR="00771998" w:rsidRPr="00C04A08" w14:paraId="46EBD65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4607696" w14:textId="77777777" w:rsidR="00771998" w:rsidRPr="00C04A08" w:rsidRDefault="00771998" w:rsidP="00771998">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43B22F0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5C33E3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E379F6C" w14:textId="77777777" w:rsidR="00771998" w:rsidRPr="00C04A08" w:rsidRDefault="00771998" w:rsidP="00771998">
            <w:pPr>
              <w:pStyle w:val="TAC"/>
              <w:rPr>
                <w:lang w:val="fi-FI" w:eastAsia="fi-FI"/>
              </w:rPr>
            </w:pPr>
            <w:r w:rsidRPr="00C04A08">
              <w:rPr>
                <w:lang w:val="en-US" w:eastAsia="fi-FI"/>
              </w:rPr>
              <w:t>0</w:t>
            </w:r>
          </w:p>
        </w:tc>
      </w:tr>
      <w:tr w:rsidR="00771998" w:rsidRPr="00C04A08" w14:paraId="7629A4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08A94DB" w14:textId="77777777" w:rsidR="00771998" w:rsidRPr="00C04A08" w:rsidRDefault="00771998" w:rsidP="00771998">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3F7D79D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B6FBC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5E4D0C3" w14:textId="77777777" w:rsidR="00771998" w:rsidRPr="00C04A08" w:rsidRDefault="00771998" w:rsidP="00771998">
            <w:pPr>
              <w:pStyle w:val="TAC"/>
              <w:rPr>
                <w:lang w:val="fi-FI" w:eastAsia="fi-FI"/>
              </w:rPr>
            </w:pPr>
            <w:r w:rsidRPr="00C04A08">
              <w:rPr>
                <w:lang w:val="en-US" w:eastAsia="fi-FI"/>
              </w:rPr>
              <w:t>0</w:t>
            </w:r>
          </w:p>
        </w:tc>
      </w:tr>
      <w:tr w:rsidR="00771998" w:rsidRPr="00C04A08" w14:paraId="076B49E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6A33B43" w14:textId="77777777" w:rsidR="00771998" w:rsidRPr="00C04A08" w:rsidRDefault="00771998" w:rsidP="00771998">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F255295"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5DDDE6B" w14:textId="77777777" w:rsidR="00771998" w:rsidRPr="00C04A08" w:rsidRDefault="00771998" w:rsidP="00771998">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6BAA82DD" w14:textId="77777777" w:rsidR="00771998" w:rsidRPr="00C04A08" w:rsidRDefault="00771998" w:rsidP="00771998">
            <w:pPr>
              <w:pStyle w:val="TAC"/>
              <w:rPr>
                <w:lang w:val="en-US" w:eastAsia="fi-FI"/>
              </w:rPr>
            </w:pPr>
            <w:r w:rsidRPr="00C04A08">
              <w:rPr>
                <w:lang w:val="en-US" w:eastAsia="fi-FI"/>
              </w:rPr>
              <w:t>0</w:t>
            </w:r>
          </w:p>
        </w:tc>
      </w:tr>
      <w:tr w:rsidR="00771998" w:rsidRPr="00C04A08" w14:paraId="4CC9B5F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9FDFE4D" w14:textId="77777777" w:rsidR="00771998" w:rsidRPr="00C04A08" w:rsidRDefault="00771998" w:rsidP="00771998">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011A756"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04D8681"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592DCACB" w14:textId="77777777" w:rsidR="00771998" w:rsidRPr="00C04A08" w:rsidRDefault="00771998" w:rsidP="00771998">
            <w:pPr>
              <w:pStyle w:val="TAC"/>
              <w:rPr>
                <w:lang w:val="en-US" w:eastAsia="fi-FI"/>
              </w:rPr>
            </w:pPr>
            <w:r w:rsidRPr="00C04A08">
              <w:rPr>
                <w:lang w:val="en-US" w:eastAsia="fi-FI"/>
              </w:rPr>
              <w:t>0</w:t>
            </w:r>
          </w:p>
        </w:tc>
      </w:tr>
      <w:tr w:rsidR="00771998" w:rsidRPr="00C04A08" w14:paraId="440ADAC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7156DE55" w14:textId="77777777" w:rsidR="00771998" w:rsidRPr="00C04A08" w:rsidRDefault="00771998" w:rsidP="00771998">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C9C4AA8"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02E8D88A"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39C7E0E1" w14:textId="77777777" w:rsidR="00771998" w:rsidRPr="00C04A08" w:rsidRDefault="00771998" w:rsidP="00771998">
            <w:pPr>
              <w:pStyle w:val="TAC"/>
              <w:rPr>
                <w:lang w:val="en-US" w:eastAsia="fi-FI"/>
              </w:rPr>
            </w:pPr>
            <w:r w:rsidRPr="00C04A08">
              <w:rPr>
                <w:lang w:val="en-US" w:eastAsia="fi-FI"/>
              </w:rPr>
              <w:t>0</w:t>
            </w:r>
          </w:p>
        </w:tc>
      </w:tr>
      <w:tr w:rsidR="00771998" w:rsidRPr="00C04A08" w14:paraId="24F11DB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6F78CAC1" w14:textId="77777777" w:rsidR="00771998" w:rsidRPr="00C04A08" w:rsidRDefault="00771998" w:rsidP="00771998">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807379E"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17ED5249"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067A829B" w14:textId="77777777" w:rsidR="00771998" w:rsidRPr="00C04A08" w:rsidRDefault="00771998" w:rsidP="00771998">
            <w:pPr>
              <w:pStyle w:val="TAC"/>
              <w:rPr>
                <w:lang w:val="en-US" w:eastAsia="fi-FI"/>
              </w:rPr>
            </w:pPr>
            <w:r w:rsidRPr="00C04A08">
              <w:rPr>
                <w:lang w:val="en-US" w:eastAsia="fi-FI"/>
              </w:rPr>
              <w:t>0</w:t>
            </w:r>
          </w:p>
        </w:tc>
      </w:tr>
      <w:tr w:rsidR="00771998" w:rsidRPr="00C04A08" w14:paraId="57EC60B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10EED05" w14:textId="77777777" w:rsidR="00771998" w:rsidRPr="00C04A08" w:rsidRDefault="00771998" w:rsidP="00771998">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44A7C15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2B10F5A"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DA6ED5A" w14:textId="77777777" w:rsidR="00771998" w:rsidRPr="00C04A08" w:rsidRDefault="00771998" w:rsidP="00771998">
            <w:pPr>
              <w:pStyle w:val="TAC"/>
              <w:rPr>
                <w:lang w:val="fi-FI" w:eastAsia="fi-FI"/>
              </w:rPr>
            </w:pPr>
            <w:r w:rsidRPr="00C04A08">
              <w:rPr>
                <w:lang w:val="en-US" w:eastAsia="fi-FI"/>
              </w:rPr>
              <w:t>0</w:t>
            </w:r>
          </w:p>
        </w:tc>
      </w:tr>
      <w:tr w:rsidR="00771998" w:rsidRPr="00C04A08" w14:paraId="7E2E135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46860D" w14:textId="77777777" w:rsidR="00771998" w:rsidRPr="00C04A08" w:rsidRDefault="00771998" w:rsidP="00771998">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06915E18" w14:textId="77777777" w:rsidR="00771998" w:rsidRPr="00C04A08" w:rsidRDefault="00771998" w:rsidP="00771998">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11D36922"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7674E97B" w14:textId="77777777" w:rsidR="00771998" w:rsidRPr="00C04A08" w:rsidRDefault="00771998" w:rsidP="00771998">
            <w:pPr>
              <w:pStyle w:val="TAC"/>
              <w:rPr>
                <w:lang w:val="fi-FI" w:eastAsia="fi-FI"/>
              </w:rPr>
            </w:pPr>
            <w:r w:rsidRPr="00C04A08">
              <w:rPr>
                <w:lang w:val="en-US" w:eastAsia="fi-FI"/>
              </w:rPr>
              <w:t>0</w:t>
            </w:r>
          </w:p>
        </w:tc>
      </w:tr>
      <w:tr w:rsidR="00771998" w:rsidRPr="00C04A08" w14:paraId="34698E0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A99E0B" w14:textId="77777777" w:rsidR="00771998" w:rsidRPr="00C04A08" w:rsidRDefault="00771998" w:rsidP="00771998">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E20DBF2"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3DA2A57C"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3B36655" w14:textId="77777777" w:rsidR="00771998" w:rsidRPr="00C04A08" w:rsidRDefault="00771998" w:rsidP="00771998">
            <w:pPr>
              <w:pStyle w:val="TAC"/>
              <w:rPr>
                <w:lang w:val="fi-FI" w:eastAsia="fi-FI"/>
              </w:rPr>
            </w:pPr>
            <w:r w:rsidRPr="00C04A08">
              <w:rPr>
                <w:lang w:val="en-US" w:eastAsia="fi-FI"/>
              </w:rPr>
              <w:t>0</w:t>
            </w:r>
          </w:p>
        </w:tc>
      </w:tr>
      <w:tr w:rsidR="00771998" w:rsidRPr="00C04A08" w14:paraId="742A429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79FFB3" w14:textId="77777777" w:rsidR="00771998" w:rsidRPr="00C04A08" w:rsidRDefault="00771998" w:rsidP="00771998">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73536478"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614245C1" w14:textId="77777777" w:rsidR="00771998" w:rsidRPr="00C04A08" w:rsidRDefault="00771998" w:rsidP="00771998">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467AE830" w14:textId="77777777" w:rsidR="00771998" w:rsidRPr="00C04A08" w:rsidRDefault="00771998" w:rsidP="00771998">
            <w:pPr>
              <w:pStyle w:val="TAC"/>
              <w:rPr>
                <w:lang w:val="fi-FI" w:eastAsia="fi-FI"/>
              </w:rPr>
            </w:pPr>
            <w:r w:rsidRPr="00C04A08">
              <w:rPr>
                <w:lang w:val="en-US" w:eastAsia="fi-FI"/>
              </w:rPr>
              <w:t>0</w:t>
            </w:r>
          </w:p>
        </w:tc>
      </w:tr>
      <w:tr w:rsidR="00164F30" w:rsidRPr="00C04A08" w14:paraId="0F0F4F1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48994F" w14:textId="77777777" w:rsidR="00164F30" w:rsidRPr="00C04A08" w:rsidRDefault="00164F30" w:rsidP="00164F30">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441E56A4" w14:textId="0A1F8ECB" w:rsidR="00164F30" w:rsidRPr="00C04A08" w:rsidRDefault="00164F30" w:rsidP="00164F30">
            <w:pPr>
              <w:pStyle w:val="TAC"/>
              <w:rPr>
                <w:lang w:val="fi-FI" w:eastAsia="fi-FI"/>
              </w:rPr>
            </w:pPr>
            <w:r w:rsidRPr="00C04A08">
              <w:t>CA_n261G</w:t>
            </w:r>
            <w:r>
              <w:t>/H</w:t>
            </w:r>
          </w:p>
        </w:tc>
        <w:tc>
          <w:tcPr>
            <w:tcW w:w="1223" w:type="pct"/>
            <w:tcBorders>
              <w:top w:val="nil"/>
              <w:left w:val="nil"/>
              <w:bottom w:val="single" w:sz="4" w:space="0" w:color="auto"/>
              <w:right w:val="single" w:sz="4" w:space="0" w:color="auto"/>
            </w:tcBorders>
            <w:shd w:val="clear" w:color="auto" w:fill="auto"/>
            <w:noWrap/>
            <w:hideMark/>
          </w:tcPr>
          <w:p w14:paraId="5AEEAB44" w14:textId="356E4BD6" w:rsidR="00164F30" w:rsidRPr="00C04A08" w:rsidRDefault="00164F30" w:rsidP="00164F30">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12D39CE" w14:textId="77777777" w:rsidR="00164F30" w:rsidRPr="00C04A08" w:rsidRDefault="00164F30" w:rsidP="00164F30">
            <w:pPr>
              <w:pStyle w:val="TAC"/>
              <w:rPr>
                <w:lang w:val="fi-FI" w:eastAsia="fi-FI"/>
              </w:rPr>
            </w:pPr>
            <w:r w:rsidRPr="00C04A08">
              <w:rPr>
                <w:lang w:val="en-US" w:eastAsia="fi-FI"/>
              </w:rPr>
              <w:t>0</w:t>
            </w:r>
          </w:p>
        </w:tc>
      </w:tr>
      <w:tr w:rsidR="00164F30" w:rsidRPr="00C04A08" w14:paraId="0201F36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5A8C49" w14:textId="77777777" w:rsidR="00164F30" w:rsidRPr="00C04A08" w:rsidRDefault="00164F30" w:rsidP="00164F30">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4D63563" w14:textId="659DF0D8" w:rsidR="00164F30" w:rsidRPr="00C04A08" w:rsidRDefault="00164F30" w:rsidP="00164F30">
            <w:pPr>
              <w:pStyle w:val="TAC"/>
              <w:rPr>
                <w:lang w:eastAsia="fi-FI"/>
              </w:rPr>
            </w:pPr>
            <w:r w:rsidRPr="00C04A08">
              <w:t>CA_n261G</w:t>
            </w:r>
            <w:r>
              <w:t>/H/I</w:t>
            </w:r>
          </w:p>
        </w:tc>
        <w:tc>
          <w:tcPr>
            <w:tcW w:w="1223" w:type="pct"/>
            <w:tcBorders>
              <w:top w:val="nil"/>
              <w:left w:val="nil"/>
              <w:bottom w:val="single" w:sz="4" w:space="0" w:color="auto"/>
              <w:right w:val="single" w:sz="4" w:space="0" w:color="auto"/>
            </w:tcBorders>
            <w:shd w:val="clear" w:color="auto" w:fill="auto"/>
            <w:noWrap/>
            <w:hideMark/>
          </w:tcPr>
          <w:p w14:paraId="38CAFF57" w14:textId="0B980268" w:rsidR="00164F30" w:rsidRPr="00C04A08" w:rsidRDefault="00164F30" w:rsidP="00164F30">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EB2876B" w14:textId="77777777" w:rsidR="00164F30" w:rsidRPr="00C04A08" w:rsidRDefault="00164F30" w:rsidP="00164F30">
            <w:pPr>
              <w:pStyle w:val="TAC"/>
              <w:rPr>
                <w:lang w:val="fi-FI" w:eastAsia="fi-FI"/>
              </w:rPr>
            </w:pPr>
            <w:r w:rsidRPr="00C04A08">
              <w:rPr>
                <w:lang w:val="en-US" w:eastAsia="fi-FI"/>
              </w:rPr>
              <w:t>0</w:t>
            </w:r>
          </w:p>
        </w:tc>
      </w:tr>
      <w:tr w:rsidR="00771998" w:rsidRPr="00C04A08" w14:paraId="283A67B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E3A6F6" w14:textId="77777777" w:rsidR="00771998" w:rsidRPr="00C04A08" w:rsidRDefault="00771998" w:rsidP="00771998">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7B88FE76"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96F691"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77E02B3" w14:textId="77777777" w:rsidR="00771998" w:rsidRPr="00C04A08" w:rsidRDefault="00771998" w:rsidP="00771998">
            <w:pPr>
              <w:pStyle w:val="TAC"/>
              <w:rPr>
                <w:lang w:val="fi-FI" w:eastAsia="fi-FI"/>
              </w:rPr>
            </w:pPr>
            <w:r w:rsidRPr="00C04A08">
              <w:rPr>
                <w:lang w:val="en-US" w:eastAsia="fi-FI"/>
              </w:rPr>
              <w:t>0</w:t>
            </w:r>
          </w:p>
        </w:tc>
      </w:tr>
      <w:tr w:rsidR="00771998" w:rsidRPr="00C04A08" w14:paraId="6441187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A8C2E5" w14:textId="77777777" w:rsidR="00771998" w:rsidRPr="00C04A08" w:rsidRDefault="00771998" w:rsidP="00771998">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5C49C3F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4F0202B" w14:textId="77777777" w:rsidR="00771998" w:rsidRPr="00C04A08" w:rsidRDefault="00771998" w:rsidP="00771998">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5B0EDCFF" w14:textId="77777777" w:rsidR="00771998" w:rsidRPr="00C04A08" w:rsidRDefault="00771998" w:rsidP="00771998">
            <w:pPr>
              <w:pStyle w:val="TAC"/>
              <w:rPr>
                <w:lang w:val="fi-FI" w:eastAsia="fi-FI"/>
              </w:rPr>
            </w:pPr>
            <w:r w:rsidRPr="00C04A08">
              <w:rPr>
                <w:lang w:val="en-US" w:eastAsia="fi-FI"/>
              </w:rPr>
              <w:t>0</w:t>
            </w:r>
          </w:p>
        </w:tc>
      </w:tr>
      <w:tr w:rsidR="00771998" w:rsidRPr="00C04A08" w14:paraId="414108F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55B5A0" w14:textId="77777777" w:rsidR="00771998" w:rsidRPr="00C04A08" w:rsidRDefault="00771998" w:rsidP="00771998">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63258DC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BCA5D2" w14:textId="77777777" w:rsidR="00771998" w:rsidRPr="00C04A08" w:rsidRDefault="00771998" w:rsidP="00771998">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0A32284F" w14:textId="77777777" w:rsidR="00771998" w:rsidRPr="00C04A08" w:rsidRDefault="00771998" w:rsidP="00771998">
            <w:pPr>
              <w:pStyle w:val="TAC"/>
              <w:rPr>
                <w:lang w:val="fi-FI" w:eastAsia="fi-FI"/>
              </w:rPr>
            </w:pPr>
            <w:r w:rsidRPr="00C04A08">
              <w:rPr>
                <w:lang w:val="en-US" w:eastAsia="fi-FI"/>
              </w:rPr>
              <w:t>0</w:t>
            </w:r>
          </w:p>
        </w:tc>
      </w:tr>
      <w:tr w:rsidR="00771998" w:rsidRPr="00C04A08" w14:paraId="6AF3831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70189EC" w14:textId="77777777" w:rsidR="00771998" w:rsidRPr="00C04A08" w:rsidRDefault="00771998" w:rsidP="00771998">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11152AA8"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1235B0"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9A285CA" w14:textId="77777777" w:rsidR="00771998" w:rsidRPr="00C04A08" w:rsidRDefault="00771998" w:rsidP="00771998">
            <w:pPr>
              <w:pStyle w:val="TAC"/>
              <w:rPr>
                <w:lang w:val="fi-FI" w:eastAsia="fi-FI"/>
              </w:rPr>
            </w:pPr>
            <w:r w:rsidRPr="00C04A08">
              <w:rPr>
                <w:lang w:val="en-US" w:eastAsia="fi-FI"/>
              </w:rPr>
              <w:t>0</w:t>
            </w:r>
          </w:p>
        </w:tc>
      </w:tr>
      <w:tr w:rsidR="00771998" w:rsidRPr="00C04A08" w14:paraId="357F799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F96BDE" w14:textId="77777777" w:rsidR="00771998" w:rsidRPr="00C04A08" w:rsidRDefault="00771998" w:rsidP="00771998">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6DABDB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FE3192"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56C09776" w14:textId="77777777" w:rsidR="00771998" w:rsidRPr="00C04A08" w:rsidRDefault="00771998" w:rsidP="00771998">
            <w:pPr>
              <w:pStyle w:val="TAC"/>
              <w:rPr>
                <w:lang w:val="fi-FI" w:eastAsia="fi-FI"/>
              </w:rPr>
            </w:pPr>
            <w:r w:rsidRPr="00C04A08">
              <w:rPr>
                <w:lang w:val="en-US" w:eastAsia="fi-FI"/>
              </w:rPr>
              <w:t>0</w:t>
            </w:r>
          </w:p>
        </w:tc>
      </w:tr>
      <w:tr w:rsidR="00771998" w:rsidRPr="00C04A08" w14:paraId="2E74EA2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66842A9" w14:textId="77777777" w:rsidR="00771998" w:rsidRPr="00C04A08" w:rsidRDefault="00771998" w:rsidP="00771998">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8D23F1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4CA116B"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70B1015" w14:textId="77777777" w:rsidR="00771998" w:rsidRPr="00C04A08" w:rsidRDefault="00771998" w:rsidP="00771998">
            <w:pPr>
              <w:pStyle w:val="TAC"/>
              <w:rPr>
                <w:lang w:val="fi-FI" w:eastAsia="fi-FI"/>
              </w:rPr>
            </w:pPr>
            <w:r w:rsidRPr="00C04A08">
              <w:rPr>
                <w:lang w:val="en-US" w:eastAsia="fi-FI"/>
              </w:rPr>
              <w:t>0</w:t>
            </w:r>
          </w:p>
        </w:tc>
      </w:tr>
      <w:tr w:rsidR="00771998" w:rsidRPr="00C04A08" w14:paraId="51A131C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6475239" w14:textId="77777777" w:rsidR="00771998" w:rsidRPr="00C04A08" w:rsidRDefault="00771998" w:rsidP="00771998">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092A4B2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6929121"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FD67708" w14:textId="77777777" w:rsidR="00771998" w:rsidRPr="00C04A08" w:rsidRDefault="00771998" w:rsidP="00771998">
            <w:pPr>
              <w:pStyle w:val="TAC"/>
              <w:rPr>
                <w:lang w:val="fi-FI" w:eastAsia="fi-FI"/>
              </w:rPr>
            </w:pPr>
            <w:r w:rsidRPr="00C04A08">
              <w:rPr>
                <w:lang w:val="en-US" w:eastAsia="fi-FI"/>
              </w:rPr>
              <w:t>0</w:t>
            </w:r>
          </w:p>
        </w:tc>
      </w:tr>
      <w:tr w:rsidR="00771998" w:rsidRPr="00C04A08" w14:paraId="4623113E"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0001F4" w14:textId="77777777" w:rsidR="00771998" w:rsidRPr="00C04A08" w:rsidRDefault="00771998" w:rsidP="00771998">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0B57B2E1"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E760EEC"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2273B84" w14:textId="77777777" w:rsidR="00771998" w:rsidRPr="00C04A08" w:rsidRDefault="00771998" w:rsidP="00771998">
            <w:pPr>
              <w:pStyle w:val="TAC"/>
              <w:rPr>
                <w:lang w:val="fi-FI" w:eastAsia="fi-FI"/>
              </w:rPr>
            </w:pPr>
            <w:r w:rsidRPr="00C04A08">
              <w:rPr>
                <w:lang w:val="en-US" w:eastAsia="fi-FI"/>
              </w:rPr>
              <w:t>0</w:t>
            </w:r>
          </w:p>
        </w:tc>
      </w:tr>
      <w:tr w:rsidR="00771998" w:rsidRPr="00C04A08" w14:paraId="1E03FEE2" w14:textId="77777777" w:rsidTr="00F66F19">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4A594CA4" w14:textId="77777777" w:rsidR="00771998" w:rsidRPr="00C04A08" w:rsidRDefault="00771998" w:rsidP="00771998">
            <w:pPr>
              <w:pStyle w:val="TAN"/>
              <w:rPr>
                <w:lang w:eastAsia="fi-FI"/>
              </w:rPr>
            </w:pPr>
            <w:r w:rsidRPr="00C04A08">
              <w:rPr>
                <w:lang w:eastAsia="fi-FI"/>
              </w:rPr>
              <w:t>NOTE 1:</w:t>
            </w:r>
            <w:r w:rsidRPr="00C04A08">
              <w:tab/>
            </w:r>
            <w:r w:rsidRPr="00C04A08">
              <w:rPr>
                <w:lang w:eastAsia="fi-FI"/>
              </w:rPr>
              <w:t>Void</w:t>
            </w:r>
          </w:p>
          <w:p w14:paraId="5EDE169A" w14:textId="77777777" w:rsidR="00771998" w:rsidRPr="00C04A08" w:rsidRDefault="00771998" w:rsidP="00771998">
            <w:pPr>
              <w:pStyle w:val="TAN"/>
              <w:rPr>
                <w:lang w:eastAsia="fi-FI"/>
              </w:rPr>
            </w:pPr>
            <w:r w:rsidRPr="00C04A08">
              <w:rPr>
                <w:lang w:eastAsia="fi-FI"/>
              </w:rPr>
              <w:t>NOTE 2:</w:t>
            </w:r>
            <w:r w:rsidRPr="00C04A08">
              <w:tab/>
            </w:r>
            <w:r w:rsidRPr="00C04A08">
              <w:rPr>
                <w:lang w:eastAsia="fi-FI"/>
              </w:rPr>
              <w:t>Void</w:t>
            </w:r>
          </w:p>
          <w:p w14:paraId="091608C9" w14:textId="77777777" w:rsidR="00771998" w:rsidRPr="00C04A08" w:rsidRDefault="00771998" w:rsidP="00771998">
            <w:pPr>
              <w:pStyle w:val="TAN"/>
              <w:rPr>
                <w:lang w:eastAsia="fi-FI"/>
              </w:rPr>
            </w:pPr>
            <w:r w:rsidRPr="00C04A08">
              <w:rPr>
                <w:lang w:eastAsia="fi-FI"/>
              </w:rPr>
              <w:t>NOTE 3:</w:t>
            </w:r>
            <w:r w:rsidRPr="00C04A08">
              <w:tab/>
            </w:r>
            <w:r w:rsidRPr="00C04A08">
              <w:rPr>
                <w:lang w:eastAsia="fi-FI"/>
              </w:rPr>
              <w:t>Void</w:t>
            </w:r>
          </w:p>
          <w:p w14:paraId="2D5BBDA5" w14:textId="77777777" w:rsidR="00771998" w:rsidRPr="00C04A08" w:rsidRDefault="00771998" w:rsidP="00771998">
            <w:pPr>
              <w:pStyle w:val="TAN"/>
              <w:rPr>
                <w:lang w:eastAsia="fi-FI"/>
              </w:rPr>
            </w:pPr>
            <w:r w:rsidRPr="00C04A08">
              <w:rPr>
                <w:lang w:eastAsia="fi-FI"/>
              </w:rPr>
              <w:t>NOTE 4:</w:t>
            </w:r>
            <w:r w:rsidRPr="00C04A08">
              <w:tab/>
            </w:r>
            <w:r w:rsidRPr="00C04A08">
              <w:rPr>
                <w:lang w:eastAsia="fi-FI"/>
              </w:rPr>
              <w:t>Void</w:t>
            </w:r>
          </w:p>
          <w:p w14:paraId="33872661" w14:textId="77777777" w:rsidR="00771998" w:rsidRPr="00C04A08" w:rsidRDefault="00771998" w:rsidP="00771998">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62D81CFF" w14:textId="77777777" w:rsidR="00771998" w:rsidRPr="00C04A08" w:rsidRDefault="00771998" w:rsidP="00771998">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6735E4A4" w14:textId="77777777" w:rsidR="00771998" w:rsidRDefault="00771998" w:rsidP="00771998">
            <w:pPr>
              <w:pStyle w:val="TAN"/>
              <w:rPr>
                <w:rFonts w:cs="Arial"/>
                <w:szCs w:val="18"/>
                <w:lang w:val="en-US"/>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p w14:paraId="17DD4099" w14:textId="001EFF21" w:rsidR="00164F30" w:rsidRPr="00C04A08" w:rsidRDefault="00164F30" w:rsidP="00771998">
            <w:pPr>
              <w:pStyle w:val="TAN"/>
              <w:rPr>
                <w:rFonts w:cs="Arial"/>
                <w:color w:val="000000"/>
                <w:szCs w:val="18"/>
                <w:lang w:val="en-US" w:eastAsia="fi-FI"/>
              </w:rPr>
            </w:pPr>
            <w:r>
              <w:rPr>
                <w:rFonts w:cs="Arial"/>
                <w:szCs w:val="18"/>
                <w:lang w:val="en-US"/>
              </w:rPr>
              <w:t>NOTE 8:</w:t>
            </w:r>
            <w:r w:rsidRPr="00C04A08">
              <w:rPr>
                <w:rFonts w:cs="Arial"/>
                <w:szCs w:val="18"/>
              </w:rPr>
              <w:tab/>
            </w:r>
            <w:r w:rsidRPr="00981202">
              <w:rPr>
                <w:szCs w:val="22"/>
                <w:lang w:eastAsia="en-GB"/>
              </w:rPr>
              <w:t>The delimiter “/” will only be used in the uplink configurations for the sake of simplicity. For example, CA_nyA/B/C denotes CA_nyA, CA</w:t>
            </w:r>
            <w:r>
              <w:rPr>
                <w:szCs w:val="22"/>
                <w:lang w:eastAsia="en-GB"/>
              </w:rPr>
              <w:t>_</w:t>
            </w:r>
            <w:r w:rsidRPr="00981202">
              <w:rPr>
                <w:szCs w:val="22"/>
                <w:lang w:eastAsia="en-GB"/>
              </w:rPr>
              <w:t>nyB and CA</w:t>
            </w:r>
            <w:r>
              <w:rPr>
                <w:szCs w:val="22"/>
                <w:lang w:eastAsia="en-GB"/>
              </w:rPr>
              <w:t>_</w:t>
            </w:r>
            <w:r w:rsidRPr="00981202">
              <w:rPr>
                <w:szCs w:val="22"/>
                <w:lang w:eastAsia="en-GB"/>
              </w:rPr>
              <w:t>nyC, where n</w:t>
            </w:r>
            <w:r w:rsidRPr="00981202">
              <w:rPr>
                <w:rFonts w:hint="eastAsia"/>
                <w:szCs w:val="22"/>
                <w:lang w:eastAsia="en-GB"/>
              </w:rPr>
              <w:t>y</w:t>
            </w:r>
            <w:r w:rsidRPr="00981202">
              <w:rPr>
                <w:szCs w:val="22"/>
                <w:lang w:eastAsia="en-GB"/>
              </w:rPr>
              <w:t xml:space="preserve"> is a FR2 </w:t>
            </w:r>
            <w:r>
              <w:rPr>
                <w:szCs w:val="22"/>
                <w:lang w:eastAsia="en-GB"/>
              </w:rPr>
              <w:t xml:space="preserve">NR </w:t>
            </w:r>
            <w:r w:rsidRPr="00981202">
              <w:rPr>
                <w:szCs w:val="22"/>
                <w:lang w:eastAsia="en-GB"/>
              </w:rPr>
              <w:t>band and A, B and C are the corresponding bandwidth classes respectively.</w:t>
            </w:r>
          </w:p>
        </w:tc>
      </w:tr>
    </w:tbl>
    <w:p w14:paraId="3D3C0A38" w14:textId="77777777" w:rsidR="00771998" w:rsidRDefault="00771998" w:rsidP="00771998"/>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CC1EA8" w:rsidRPr="00CC1EA8" w14:paraId="2EF13850" w14:textId="77777777" w:rsidTr="00F66F19">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2BBEFF3" w14:textId="77777777" w:rsidR="00CC1EA8" w:rsidRPr="00CC1EA8" w:rsidRDefault="00CC1EA8" w:rsidP="00D628F2">
            <w:pPr>
              <w:pStyle w:val="TAH"/>
              <w:rPr>
                <w:lang w:val="en-US" w:eastAsia="fi-FI"/>
              </w:rPr>
            </w:pPr>
            <w:r w:rsidRPr="00CC1EA8">
              <w:rPr>
                <w:lang w:eastAsia="fi-FI"/>
              </w:rPr>
              <w:lastRenderedPageBreak/>
              <w:t>NR CA configuration / Bandwidth combination set</w:t>
            </w:r>
          </w:p>
        </w:tc>
      </w:tr>
      <w:tr w:rsidR="00CC1EA8" w:rsidRPr="00CC1EA8" w14:paraId="66B0ADD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70A126D" w14:textId="77777777" w:rsidR="00CC1EA8" w:rsidRPr="00CC1EA8" w:rsidRDefault="00CC1EA8" w:rsidP="00D628F2">
            <w:pPr>
              <w:pStyle w:val="TAH"/>
              <w:rPr>
                <w:lang w:val="fi-FI" w:eastAsia="fi-FI"/>
              </w:rPr>
            </w:pPr>
            <w:r w:rsidRPr="00CC1EA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871D6BC" w14:textId="77777777" w:rsidR="00CC1EA8" w:rsidRPr="00CC1EA8" w:rsidRDefault="00CC1EA8" w:rsidP="00D628F2">
            <w:pPr>
              <w:pStyle w:val="TAH"/>
              <w:rPr>
                <w:lang w:val="fi-FI" w:eastAsia="fi-FI"/>
              </w:rPr>
            </w:pPr>
            <w:r w:rsidRPr="00CC1EA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247BCF2" w14:textId="77777777" w:rsidR="00CC1EA8" w:rsidRPr="00CC1EA8" w:rsidRDefault="00CC1EA8" w:rsidP="00D628F2">
            <w:pPr>
              <w:pStyle w:val="TAH"/>
              <w:rPr>
                <w:lang w:val="fi-FI" w:eastAsia="fi-FI"/>
              </w:rPr>
            </w:pP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w:t>
            </w:r>
            <w:r w:rsidRPr="00CC1EA8" w:rsidDel="002C1C4E">
              <w:rPr>
                <w:rFonts w:cs="Arial"/>
                <w:bCs/>
                <w:color w:val="000000"/>
                <w:szCs w:val="18"/>
                <w:lang w:eastAsia="fi-FI"/>
              </w:rPr>
              <w:t xml:space="preserve"> </w:t>
            </w:r>
            <w:r w:rsidRPr="00CC1EA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52850CE" w14:textId="77777777" w:rsidR="00CC1EA8" w:rsidRPr="00CC1EA8" w:rsidRDefault="00CC1EA8" w:rsidP="00D628F2">
            <w:pPr>
              <w:pStyle w:val="TAH"/>
              <w:rPr>
                <w:lang w:val="fi-FI" w:eastAsia="fi-FI"/>
              </w:rPr>
            </w:pPr>
            <w:r w:rsidRPr="00CC1EA8">
              <w:rPr>
                <w:lang w:eastAsia="fi-FI"/>
              </w:rPr>
              <w:t>BCS</w:t>
            </w:r>
          </w:p>
        </w:tc>
      </w:tr>
      <w:tr w:rsidR="00CC1EA8" w:rsidRPr="00CC1EA8" w14:paraId="55F938A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30A54D2"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E64C0D9"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5A472663"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69890D5"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r>
      <w:tr w:rsidR="00CC1EA8" w:rsidRPr="00CC1EA8" w14:paraId="498B5898" w14:textId="77777777" w:rsidTr="00F66F19">
        <w:trPr>
          <w:trHeight w:val="187"/>
        </w:trPr>
        <w:tc>
          <w:tcPr>
            <w:tcW w:w="2055" w:type="dxa"/>
            <w:tcBorders>
              <w:top w:val="nil"/>
              <w:left w:val="single" w:sz="4" w:space="0" w:color="auto"/>
              <w:bottom w:val="single" w:sz="4" w:space="0" w:color="auto"/>
              <w:right w:val="single" w:sz="4" w:space="0" w:color="auto"/>
            </w:tcBorders>
          </w:tcPr>
          <w:p w14:paraId="54FF79D8" w14:textId="77777777" w:rsidR="00CC1EA8" w:rsidRPr="00CC1EA8" w:rsidRDefault="00CC1EA8" w:rsidP="00D628F2">
            <w:pPr>
              <w:pStyle w:val="TAC"/>
              <w:rPr>
                <w:lang w:val="fr-FR"/>
              </w:rPr>
            </w:pPr>
            <w:r w:rsidRPr="00CC1EA8">
              <w:rPr>
                <w:lang w:val="fr-FR"/>
              </w:rPr>
              <w:t>CA_n257(A-G)</w:t>
            </w:r>
          </w:p>
        </w:tc>
        <w:tc>
          <w:tcPr>
            <w:tcW w:w="1701" w:type="dxa"/>
            <w:tcBorders>
              <w:top w:val="nil"/>
              <w:left w:val="nil"/>
              <w:bottom w:val="single" w:sz="4" w:space="0" w:color="auto"/>
              <w:right w:val="single" w:sz="4" w:space="0" w:color="auto"/>
            </w:tcBorders>
          </w:tcPr>
          <w:p w14:paraId="67F23420" w14:textId="77777777" w:rsidR="00CC1EA8" w:rsidRPr="00CC1EA8" w:rsidRDefault="00CC1EA8" w:rsidP="00D628F2">
            <w:pPr>
              <w:pStyle w:val="TAC"/>
              <w:rPr>
                <w:rFonts w:cs="Arial"/>
                <w:color w:val="000000"/>
                <w:szCs w:val="18"/>
              </w:rPr>
            </w:pPr>
            <w:r w:rsidRPr="00CC1EA8">
              <w:rPr>
                <w:rFonts w:cs="Arial"/>
                <w:color w:val="000000"/>
                <w:szCs w:val="18"/>
              </w:rPr>
              <w:t>CA_n257G</w:t>
            </w:r>
          </w:p>
        </w:tc>
        <w:tc>
          <w:tcPr>
            <w:tcW w:w="2268" w:type="dxa"/>
            <w:tcBorders>
              <w:top w:val="nil"/>
              <w:left w:val="nil"/>
              <w:bottom w:val="single" w:sz="4" w:space="0" w:color="auto"/>
              <w:right w:val="single" w:sz="4" w:space="0" w:color="auto"/>
            </w:tcBorders>
          </w:tcPr>
          <w:p w14:paraId="51C6959A"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4A6616F4"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182B6FF" w14:textId="77777777" w:rsidTr="00F66F19">
        <w:trPr>
          <w:trHeight w:val="187"/>
        </w:trPr>
        <w:tc>
          <w:tcPr>
            <w:tcW w:w="2055" w:type="dxa"/>
            <w:tcBorders>
              <w:top w:val="nil"/>
              <w:left w:val="single" w:sz="4" w:space="0" w:color="auto"/>
              <w:bottom w:val="single" w:sz="4" w:space="0" w:color="auto"/>
              <w:right w:val="single" w:sz="4" w:space="0" w:color="auto"/>
            </w:tcBorders>
          </w:tcPr>
          <w:p w14:paraId="01D2A3C7" w14:textId="77777777" w:rsidR="00CC1EA8" w:rsidRPr="00CC1EA8" w:rsidRDefault="00CC1EA8" w:rsidP="00D628F2">
            <w:pPr>
              <w:pStyle w:val="TAC"/>
              <w:rPr>
                <w:lang w:val="fr-FR"/>
              </w:rPr>
            </w:pPr>
            <w:r w:rsidRPr="00CC1EA8">
              <w:rPr>
                <w:lang w:val="fr-FR"/>
              </w:rPr>
              <w:t>CA_n257(A-D)</w:t>
            </w:r>
          </w:p>
        </w:tc>
        <w:tc>
          <w:tcPr>
            <w:tcW w:w="1701" w:type="dxa"/>
            <w:tcBorders>
              <w:top w:val="nil"/>
              <w:left w:val="nil"/>
              <w:bottom w:val="single" w:sz="4" w:space="0" w:color="auto"/>
              <w:right w:val="single" w:sz="4" w:space="0" w:color="auto"/>
            </w:tcBorders>
          </w:tcPr>
          <w:p w14:paraId="08E1B3A2"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55B4F304"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9DBD4E3"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9D9AF5F" w14:textId="77777777" w:rsidTr="00F66F19">
        <w:trPr>
          <w:trHeight w:val="187"/>
        </w:trPr>
        <w:tc>
          <w:tcPr>
            <w:tcW w:w="2055" w:type="dxa"/>
            <w:tcBorders>
              <w:top w:val="nil"/>
              <w:left w:val="single" w:sz="4" w:space="0" w:color="auto"/>
              <w:bottom w:val="single" w:sz="4" w:space="0" w:color="auto"/>
              <w:right w:val="single" w:sz="4" w:space="0" w:color="auto"/>
            </w:tcBorders>
          </w:tcPr>
          <w:p w14:paraId="2EB326C2" w14:textId="77777777" w:rsidR="00CC1EA8" w:rsidRPr="00CC1EA8" w:rsidRDefault="00CC1EA8" w:rsidP="00D628F2">
            <w:pPr>
              <w:pStyle w:val="TAC"/>
              <w:rPr>
                <w:lang w:val="fr-FR"/>
              </w:rPr>
            </w:pPr>
            <w:r w:rsidRPr="00CC1EA8">
              <w:rPr>
                <w:lang w:val="fr-FR"/>
              </w:rPr>
              <w:t>CA_n257(A-H)</w:t>
            </w:r>
          </w:p>
        </w:tc>
        <w:tc>
          <w:tcPr>
            <w:tcW w:w="1701" w:type="dxa"/>
            <w:tcBorders>
              <w:top w:val="nil"/>
              <w:left w:val="nil"/>
              <w:bottom w:val="single" w:sz="4" w:space="0" w:color="auto"/>
              <w:right w:val="single" w:sz="4" w:space="0" w:color="auto"/>
            </w:tcBorders>
          </w:tcPr>
          <w:p w14:paraId="29E2BD50"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A8581EC" w14:textId="77777777" w:rsidR="00CC1EA8" w:rsidRPr="00CC1EA8" w:rsidRDefault="00CC1EA8" w:rsidP="00D628F2">
            <w:pPr>
              <w:pStyle w:val="TAC"/>
              <w:rPr>
                <w:rFonts w:cs="Arial"/>
                <w:szCs w:val="18"/>
                <w:lang w:val="fr-FR"/>
              </w:rPr>
            </w:pPr>
            <w:r w:rsidRPr="00CC1EA8">
              <w:rPr>
                <w:rFonts w:cs="Arial" w:hint="eastAsia"/>
                <w:szCs w:val="18"/>
                <w:lang w:val="fr-FR" w:eastAsia="zh-CN"/>
              </w:rPr>
              <w:t>7</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6ED62F18"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458A4BB4" w14:textId="77777777" w:rsidTr="00F66F19">
        <w:trPr>
          <w:trHeight w:val="187"/>
        </w:trPr>
        <w:tc>
          <w:tcPr>
            <w:tcW w:w="2055" w:type="dxa"/>
            <w:tcBorders>
              <w:top w:val="nil"/>
              <w:left w:val="single" w:sz="4" w:space="0" w:color="auto"/>
              <w:bottom w:val="single" w:sz="4" w:space="0" w:color="auto"/>
              <w:right w:val="single" w:sz="4" w:space="0" w:color="auto"/>
            </w:tcBorders>
          </w:tcPr>
          <w:p w14:paraId="1F298889" w14:textId="77777777" w:rsidR="00CC1EA8" w:rsidRPr="00CC1EA8" w:rsidRDefault="00CC1EA8" w:rsidP="00D628F2">
            <w:pPr>
              <w:pStyle w:val="TAC"/>
              <w:rPr>
                <w:lang w:val="fr-FR"/>
              </w:rPr>
            </w:pPr>
            <w:r w:rsidRPr="00CC1EA8">
              <w:rPr>
                <w:lang w:val="fr-FR"/>
              </w:rPr>
              <w:t>CA_n257(A-I)</w:t>
            </w:r>
          </w:p>
        </w:tc>
        <w:tc>
          <w:tcPr>
            <w:tcW w:w="1701" w:type="dxa"/>
            <w:tcBorders>
              <w:top w:val="nil"/>
              <w:left w:val="nil"/>
              <w:bottom w:val="single" w:sz="4" w:space="0" w:color="auto"/>
              <w:right w:val="single" w:sz="4" w:space="0" w:color="auto"/>
            </w:tcBorders>
          </w:tcPr>
          <w:p w14:paraId="1767AC04"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F3ECA6D"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26E8A18C"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D1E2348" w14:textId="77777777" w:rsidTr="00F66F19">
        <w:trPr>
          <w:trHeight w:val="187"/>
        </w:trPr>
        <w:tc>
          <w:tcPr>
            <w:tcW w:w="2055" w:type="dxa"/>
            <w:tcBorders>
              <w:top w:val="nil"/>
              <w:left w:val="single" w:sz="4" w:space="0" w:color="auto"/>
              <w:bottom w:val="single" w:sz="4" w:space="0" w:color="auto"/>
              <w:right w:val="single" w:sz="4" w:space="0" w:color="auto"/>
            </w:tcBorders>
          </w:tcPr>
          <w:p w14:paraId="65871C0B" w14:textId="77777777" w:rsidR="00CC1EA8" w:rsidRPr="00CC1EA8" w:rsidRDefault="00CC1EA8" w:rsidP="00D628F2">
            <w:pPr>
              <w:pStyle w:val="TAC"/>
              <w:rPr>
                <w:lang w:val="fr-FR"/>
              </w:rPr>
            </w:pPr>
            <w:r w:rsidRPr="00CC1EA8">
              <w:rPr>
                <w:lang w:val="fr-FR"/>
              </w:rPr>
              <w:t>CA_n257(G-H)</w:t>
            </w:r>
          </w:p>
        </w:tc>
        <w:tc>
          <w:tcPr>
            <w:tcW w:w="1701" w:type="dxa"/>
            <w:tcBorders>
              <w:top w:val="nil"/>
              <w:left w:val="nil"/>
              <w:bottom w:val="single" w:sz="4" w:space="0" w:color="auto"/>
              <w:right w:val="single" w:sz="4" w:space="0" w:color="auto"/>
            </w:tcBorders>
          </w:tcPr>
          <w:p w14:paraId="0B4BC22B"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4649BDF" w14:textId="77777777" w:rsidR="00CC1EA8" w:rsidRPr="00CC1EA8" w:rsidRDefault="00CC1EA8" w:rsidP="00D628F2">
            <w:pPr>
              <w:pStyle w:val="TAC"/>
              <w:rPr>
                <w:rFonts w:cs="Arial"/>
                <w:szCs w:val="18"/>
                <w:lang w:val="fr-FR"/>
              </w:rPr>
            </w:pPr>
            <w:r w:rsidRPr="00CC1EA8">
              <w:rPr>
                <w:rFonts w:cs="Arial" w:hint="eastAsia"/>
                <w:szCs w:val="18"/>
                <w:lang w:val="fr-FR" w:eastAsia="zh-CN"/>
              </w:rPr>
              <w:t>5</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52BCB950"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1BD49290" w14:textId="77777777" w:rsidTr="00F66F19">
        <w:trPr>
          <w:trHeight w:val="187"/>
        </w:trPr>
        <w:tc>
          <w:tcPr>
            <w:tcW w:w="2055" w:type="dxa"/>
            <w:tcBorders>
              <w:top w:val="nil"/>
              <w:left w:val="single" w:sz="4" w:space="0" w:color="auto"/>
              <w:bottom w:val="single" w:sz="4" w:space="0" w:color="auto"/>
              <w:right w:val="single" w:sz="4" w:space="0" w:color="auto"/>
            </w:tcBorders>
          </w:tcPr>
          <w:p w14:paraId="783C463D" w14:textId="77777777" w:rsidR="00CC1EA8" w:rsidRPr="00CC1EA8" w:rsidRDefault="00CC1EA8" w:rsidP="00D628F2">
            <w:pPr>
              <w:pStyle w:val="TAC"/>
              <w:rPr>
                <w:lang w:val="fr-FR"/>
              </w:rPr>
            </w:pPr>
            <w:r w:rsidRPr="00CC1EA8">
              <w:rPr>
                <w:lang w:val="fr-FR"/>
              </w:rPr>
              <w:t>CA_n257(G-I)</w:t>
            </w:r>
          </w:p>
        </w:tc>
        <w:tc>
          <w:tcPr>
            <w:tcW w:w="1701" w:type="dxa"/>
            <w:tcBorders>
              <w:top w:val="nil"/>
              <w:left w:val="nil"/>
              <w:bottom w:val="single" w:sz="4" w:space="0" w:color="auto"/>
              <w:right w:val="single" w:sz="4" w:space="0" w:color="auto"/>
            </w:tcBorders>
          </w:tcPr>
          <w:p w14:paraId="3B5F7E22"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5976AE73"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390F5249"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70E986C" w14:textId="77777777" w:rsidTr="00F66F19">
        <w:trPr>
          <w:trHeight w:val="187"/>
        </w:trPr>
        <w:tc>
          <w:tcPr>
            <w:tcW w:w="2055" w:type="dxa"/>
            <w:tcBorders>
              <w:top w:val="nil"/>
              <w:left w:val="single" w:sz="4" w:space="0" w:color="auto"/>
              <w:bottom w:val="single" w:sz="4" w:space="0" w:color="auto"/>
              <w:right w:val="single" w:sz="4" w:space="0" w:color="auto"/>
            </w:tcBorders>
          </w:tcPr>
          <w:p w14:paraId="45076233" w14:textId="77777777" w:rsidR="00CC1EA8" w:rsidRPr="00CC1EA8" w:rsidRDefault="00CC1EA8" w:rsidP="00D628F2">
            <w:pPr>
              <w:pStyle w:val="TAC"/>
              <w:rPr>
                <w:lang w:val="fr-FR"/>
              </w:rPr>
            </w:pPr>
            <w:r w:rsidRPr="00CC1EA8">
              <w:rPr>
                <w:lang w:val="fr-FR"/>
              </w:rPr>
              <w:t>CA_n258(A-D)</w:t>
            </w:r>
          </w:p>
        </w:tc>
        <w:tc>
          <w:tcPr>
            <w:tcW w:w="1701" w:type="dxa"/>
            <w:tcBorders>
              <w:top w:val="nil"/>
              <w:left w:val="nil"/>
              <w:bottom w:val="single" w:sz="4" w:space="0" w:color="auto"/>
              <w:right w:val="single" w:sz="4" w:space="0" w:color="auto"/>
            </w:tcBorders>
          </w:tcPr>
          <w:p w14:paraId="474F07BB" w14:textId="77777777" w:rsidR="00CC1EA8" w:rsidRPr="00CC1EA8" w:rsidRDefault="00CC1EA8" w:rsidP="00D628F2">
            <w:pPr>
              <w:pStyle w:val="TAC"/>
              <w:rPr>
                <w:rFonts w:cs="Arial"/>
                <w:color w:val="000000"/>
                <w:szCs w:val="18"/>
              </w:rPr>
            </w:pPr>
            <w:r w:rsidRPr="00CC1EA8">
              <w:rPr>
                <w:rFonts w:cs="Arial"/>
                <w:color w:val="000000"/>
                <w:szCs w:val="18"/>
                <w:lang w:eastAsia="zh-CN"/>
              </w:rPr>
              <w:t>-</w:t>
            </w:r>
          </w:p>
        </w:tc>
        <w:tc>
          <w:tcPr>
            <w:tcW w:w="2268" w:type="dxa"/>
            <w:tcBorders>
              <w:top w:val="nil"/>
              <w:left w:val="nil"/>
              <w:bottom w:val="single" w:sz="4" w:space="0" w:color="auto"/>
              <w:right w:val="single" w:sz="4" w:space="0" w:color="auto"/>
            </w:tcBorders>
          </w:tcPr>
          <w:p w14:paraId="3DE87C88"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AFE40F4"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3D77206D" w14:textId="77777777" w:rsidTr="00F66F19">
        <w:trPr>
          <w:trHeight w:val="187"/>
        </w:trPr>
        <w:tc>
          <w:tcPr>
            <w:tcW w:w="2055" w:type="dxa"/>
            <w:tcBorders>
              <w:top w:val="nil"/>
              <w:left w:val="single" w:sz="4" w:space="0" w:color="auto"/>
              <w:bottom w:val="single" w:sz="4" w:space="0" w:color="auto"/>
              <w:right w:val="single" w:sz="4" w:space="0" w:color="auto"/>
            </w:tcBorders>
          </w:tcPr>
          <w:p w14:paraId="75FA4185" w14:textId="77777777" w:rsidR="00CC1EA8" w:rsidRPr="00CC1EA8" w:rsidRDefault="00CC1EA8" w:rsidP="00D628F2">
            <w:pPr>
              <w:pStyle w:val="TAC"/>
              <w:rPr>
                <w:lang w:eastAsia="fi-FI"/>
              </w:rPr>
            </w:pPr>
            <w:r w:rsidRPr="00CC1EA8">
              <w:rPr>
                <w:lang w:val="fr-FR"/>
              </w:rPr>
              <w:t>CA_n258(A-G)</w:t>
            </w:r>
          </w:p>
        </w:tc>
        <w:tc>
          <w:tcPr>
            <w:tcW w:w="1701" w:type="dxa"/>
            <w:tcBorders>
              <w:top w:val="nil"/>
              <w:left w:val="nil"/>
              <w:bottom w:val="single" w:sz="4" w:space="0" w:color="auto"/>
              <w:right w:val="single" w:sz="4" w:space="0" w:color="auto"/>
            </w:tcBorders>
          </w:tcPr>
          <w:p w14:paraId="1CB086CD" w14:textId="77777777" w:rsidR="00CC1EA8" w:rsidRPr="00CC1EA8" w:rsidRDefault="00CC1EA8" w:rsidP="00D628F2">
            <w:pPr>
              <w:pStyle w:val="TAC"/>
              <w:rPr>
                <w:lang w:val="en-US" w:eastAsia="fi-FI"/>
              </w:rPr>
            </w:pPr>
            <w:r w:rsidRPr="00CC1EA8">
              <w:rPr>
                <w:rFonts w:cs="Arial"/>
                <w:color w:val="000000"/>
                <w:szCs w:val="18"/>
              </w:rPr>
              <w:t>CA_n258G</w:t>
            </w:r>
          </w:p>
        </w:tc>
        <w:tc>
          <w:tcPr>
            <w:tcW w:w="2268" w:type="dxa"/>
            <w:tcBorders>
              <w:top w:val="nil"/>
              <w:left w:val="nil"/>
              <w:bottom w:val="single" w:sz="4" w:space="0" w:color="auto"/>
              <w:right w:val="single" w:sz="4" w:space="0" w:color="auto"/>
            </w:tcBorders>
          </w:tcPr>
          <w:p w14:paraId="3B302723" w14:textId="77777777" w:rsidR="00CC1EA8" w:rsidRPr="00CC1EA8" w:rsidRDefault="00CC1EA8" w:rsidP="00D628F2">
            <w:pPr>
              <w:pStyle w:val="TAC"/>
              <w:rPr>
                <w:lang w:val="en-US" w:eastAsia="fi-FI"/>
              </w:rPr>
            </w:pPr>
            <w:r w:rsidRPr="00CC1EA8">
              <w:rPr>
                <w:rFonts w:cs="Arial"/>
                <w:szCs w:val="18"/>
                <w:lang w:val="fr-FR"/>
              </w:rPr>
              <w:t>600</w:t>
            </w:r>
          </w:p>
        </w:tc>
        <w:tc>
          <w:tcPr>
            <w:tcW w:w="2335" w:type="dxa"/>
            <w:tcBorders>
              <w:top w:val="nil"/>
              <w:left w:val="nil"/>
              <w:bottom w:val="single" w:sz="4" w:space="0" w:color="auto"/>
              <w:right w:val="single" w:sz="4" w:space="0" w:color="auto"/>
            </w:tcBorders>
          </w:tcPr>
          <w:p w14:paraId="415A3A30" w14:textId="77777777" w:rsidR="00CC1EA8" w:rsidRPr="00CC1EA8" w:rsidRDefault="00CC1EA8" w:rsidP="00D628F2">
            <w:pPr>
              <w:pStyle w:val="TAC"/>
              <w:rPr>
                <w:lang w:val="en-US" w:eastAsia="fi-FI"/>
              </w:rPr>
            </w:pPr>
            <w:r w:rsidRPr="00CC1EA8">
              <w:rPr>
                <w:rFonts w:cs="Arial"/>
                <w:szCs w:val="18"/>
                <w:lang w:val="fr-FR"/>
              </w:rPr>
              <w:t>0</w:t>
            </w:r>
          </w:p>
        </w:tc>
      </w:tr>
      <w:tr w:rsidR="00D62FEB" w:rsidRPr="00CC1EA8" w14:paraId="6F891AAA" w14:textId="77777777" w:rsidTr="00F66F19">
        <w:trPr>
          <w:trHeight w:val="187"/>
        </w:trPr>
        <w:tc>
          <w:tcPr>
            <w:tcW w:w="2055" w:type="dxa"/>
            <w:tcBorders>
              <w:top w:val="nil"/>
              <w:left w:val="single" w:sz="4" w:space="0" w:color="auto"/>
              <w:bottom w:val="single" w:sz="4" w:space="0" w:color="auto"/>
              <w:right w:val="single" w:sz="4" w:space="0" w:color="auto"/>
            </w:tcBorders>
          </w:tcPr>
          <w:p w14:paraId="1E23B909" w14:textId="77777777" w:rsidR="00D62FEB" w:rsidRPr="00CC1EA8" w:rsidRDefault="00D62FEB" w:rsidP="00D62FEB">
            <w:pPr>
              <w:pStyle w:val="TAC"/>
              <w:rPr>
                <w:lang w:eastAsia="fi-FI"/>
              </w:rPr>
            </w:pPr>
            <w:r w:rsidRPr="00CC1EA8">
              <w:rPr>
                <w:lang w:val="fr-FR"/>
              </w:rPr>
              <w:t>CA_n258(A-H)</w:t>
            </w:r>
          </w:p>
        </w:tc>
        <w:tc>
          <w:tcPr>
            <w:tcW w:w="1701" w:type="dxa"/>
            <w:tcBorders>
              <w:top w:val="nil"/>
              <w:left w:val="nil"/>
              <w:bottom w:val="single" w:sz="4" w:space="0" w:color="auto"/>
              <w:right w:val="single" w:sz="4" w:space="0" w:color="auto"/>
            </w:tcBorders>
          </w:tcPr>
          <w:p w14:paraId="186A6E81" w14:textId="28A7BB17" w:rsidR="00D62FEB" w:rsidRPr="00CC1EA8" w:rsidRDefault="00D62FEB" w:rsidP="00D62FEB">
            <w:pPr>
              <w:pStyle w:val="TAC"/>
              <w:rPr>
                <w:lang w:val="en-US" w:eastAsia="fi-FI"/>
              </w:rPr>
            </w:pPr>
            <w:r w:rsidRPr="00CC1EA8">
              <w:rPr>
                <w:rFonts w:cs="Arial"/>
                <w:noProof/>
                <w:color w:val="000000"/>
                <w:szCs w:val="18"/>
              </w:rPr>
              <w:t>CA_n258G</w:t>
            </w:r>
            <w:r>
              <w:rPr>
                <w:rFonts w:cs="Arial"/>
                <w:noProof/>
                <w:color w:val="000000"/>
                <w:szCs w:val="18"/>
              </w:rPr>
              <w:t>/H</w:t>
            </w:r>
          </w:p>
        </w:tc>
        <w:tc>
          <w:tcPr>
            <w:tcW w:w="2268" w:type="dxa"/>
            <w:tcBorders>
              <w:top w:val="nil"/>
              <w:left w:val="nil"/>
              <w:bottom w:val="single" w:sz="4" w:space="0" w:color="auto"/>
              <w:right w:val="single" w:sz="4" w:space="0" w:color="auto"/>
            </w:tcBorders>
          </w:tcPr>
          <w:p w14:paraId="461E1C29" w14:textId="5A0927EC" w:rsidR="00D62FEB" w:rsidRPr="00CC1EA8" w:rsidRDefault="00D62FEB" w:rsidP="00D62FEB">
            <w:pPr>
              <w:pStyle w:val="TAC"/>
              <w:rPr>
                <w:lang w:val="en-US" w:eastAsia="fi-FI"/>
              </w:rPr>
            </w:pPr>
            <w:r w:rsidRPr="00CC1EA8">
              <w:rPr>
                <w:rFonts w:cs="Arial"/>
                <w:szCs w:val="18"/>
                <w:lang w:val="fr-FR"/>
              </w:rPr>
              <w:t>700</w:t>
            </w:r>
          </w:p>
        </w:tc>
        <w:tc>
          <w:tcPr>
            <w:tcW w:w="2335" w:type="dxa"/>
            <w:tcBorders>
              <w:top w:val="nil"/>
              <w:left w:val="nil"/>
              <w:bottom w:val="single" w:sz="4" w:space="0" w:color="auto"/>
              <w:right w:val="single" w:sz="4" w:space="0" w:color="auto"/>
            </w:tcBorders>
          </w:tcPr>
          <w:p w14:paraId="0C2B2DCF" w14:textId="77777777" w:rsidR="00D62FEB" w:rsidRPr="00CC1EA8" w:rsidRDefault="00D62FEB" w:rsidP="00D62FEB">
            <w:pPr>
              <w:pStyle w:val="TAC"/>
              <w:rPr>
                <w:lang w:val="en-US" w:eastAsia="fi-FI"/>
              </w:rPr>
            </w:pPr>
            <w:r w:rsidRPr="00CC1EA8">
              <w:rPr>
                <w:rFonts w:cs="Arial"/>
                <w:szCs w:val="18"/>
                <w:lang w:val="fr-FR"/>
              </w:rPr>
              <w:t>0</w:t>
            </w:r>
          </w:p>
        </w:tc>
      </w:tr>
      <w:tr w:rsidR="00D62FEB" w:rsidRPr="00CC1EA8" w14:paraId="1DA0C53C" w14:textId="77777777" w:rsidTr="00F66F19">
        <w:trPr>
          <w:trHeight w:val="187"/>
        </w:trPr>
        <w:tc>
          <w:tcPr>
            <w:tcW w:w="2055" w:type="dxa"/>
            <w:tcBorders>
              <w:top w:val="nil"/>
              <w:left w:val="single" w:sz="4" w:space="0" w:color="auto"/>
              <w:bottom w:val="single" w:sz="4" w:space="0" w:color="auto"/>
              <w:right w:val="single" w:sz="4" w:space="0" w:color="auto"/>
            </w:tcBorders>
          </w:tcPr>
          <w:p w14:paraId="79D0DBFF" w14:textId="77777777" w:rsidR="00D62FEB" w:rsidRPr="00CC1EA8" w:rsidRDefault="00D62FEB" w:rsidP="00D62FEB">
            <w:pPr>
              <w:pStyle w:val="TAC"/>
              <w:rPr>
                <w:lang w:val="fr-FR"/>
              </w:rPr>
            </w:pPr>
            <w:r w:rsidRPr="00CC1EA8">
              <w:rPr>
                <w:lang w:val="fr-FR"/>
              </w:rPr>
              <w:t>CA_n258(A-I)</w:t>
            </w:r>
          </w:p>
        </w:tc>
        <w:tc>
          <w:tcPr>
            <w:tcW w:w="1701" w:type="dxa"/>
            <w:tcBorders>
              <w:top w:val="nil"/>
              <w:left w:val="nil"/>
              <w:bottom w:val="single" w:sz="4" w:space="0" w:color="auto"/>
              <w:right w:val="single" w:sz="4" w:space="0" w:color="auto"/>
            </w:tcBorders>
          </w:tcPr>
          <w:p w14:paraId="5C94C9BC" w14:textId="2F52B882" w:rsidR="00D62FEB" w:rsidRPr="00CC1EA8" w:rsidRDefault="00D62FEB" w:rsidP="00D62FEB">
            <w:pPr>
              <w:pStyle w:val="TAC"/>
              <w:rPr>
                <w:rFonts w:cs="Arial"/>
                <w:noProof/>
                <w:color w:val="000000"/>
                <w:szCs w:val="18"/>
              </w:rPr>
            </w:pPr>
            <w:r w:rsidRPr="00CC1EA8">
              <w:rPr>
                <w:rFonts w:cs="Arial" w:hint="eastAsia"/>
                <w:noProof/>
                <w:color w:val="000000"/>
                <w:szCs w:val="18"/>
                <w:lang w:eastAsia="zh-CN"/>
              </w:rPr>
              <w:t>-</w:t>
            </w:r>
          </w:p>
        </w:tc>
        <w:tc>
          <w:tcPr>
            <w:tcW w:w="2268" w:type="dxa"/>
            <w:tcBorders>
              <w:top w:val="nil"/>
              <w:left w:val="nil"/>
              <w:bottom w:val="single" w:sz="4" w:space="0" w:color="auto"/>
              <w:right w:val="single" w:sz="4" w:space="0" w:color="auto"/>
            </w:tcBorders>
          </w:tcPr>
          <w:p w14:paraId="530C1420" w14:textId="4156D7F5" w:rsidR="00D62FEB" w:rsidRPr="00CC1EA8" w:rsidRDefault="00D62FEB" w:rsidP="00D62FEB">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16CFFDF" w14:textId="77777777" w:rsidR="00D62FEB" w:rsidRPr="00CC1EA8" w:rsidRDefault="00D62FEB" w:rsidP="00D62FEB">
            <w:pPr>
              <w:pStyle w:val="TAC"/>
              <w:rPr>
                <w:rFonts w:cs="Arial"/>
                <w:szCs w:val="18"/>
                <w:lang w:val="fr-FR"/>
              </w:rPr>
            </w:pPr>
            <w:r w:rsidRPr="00CC1EA8">
              <w:rPr>
                <w:rFonts w:cs="Arial" w:hint="eastAsia"/>
                <w:szCs w:val="18"/>
                <w:lang w:val="fr-FR" w:eastAsia="zh-CN"/>
              </w:rPr>
              <w:t>0</w:t>
            </w:r>
          </w:p>
        </w:tc>
      </w:tr>
      <w:tr w:rsidR="00D62FEB" w:rsidRPr="00CC1EA8" w14:paraId="59BCE51F" w14:textId="77777777" w:rsidTr="00F66F19">
        <w:trPr>
          <w:trHeight w:val="187"/>
        </w:trPr>
        <w:tc>
          <w:tcPr>
            <w:tcW w:w="2055" w:type="dxa"/>
            <w:tcBorders>
              <w:top w:val="nil"/>
              <w:left w:val="single" w:sz="4" w:space="0" w:color="auto"/>
              <w:bottom w:val="single" w:sz="4" w:space="0" w:color="auto"/>
              <w:right w:val="single" w:sz="4" w:space="0" w:color="auto"/>
            </w:tcBorders>
          </w:tcPr>
          <w:p w14:paraId="3BBB639E" w14:textId="77777777" w:rsidR="00D62FEB" w:rsidRPr="00CC1EA8" w:rsidRDefault="00D62FEB" w:rsidP="00D62FEB">
            <w:pPr>
              <w:pStyle w:val="TAC"/>
              <w:rPr>
                <w:lang w:eastAsia="fi-FI"/>
              </w:rPr>
            </w:pPr>
            <w:r w:rsidRPr="00CC1EA8">
              <w:rPr>
                <w:lang w:val="fr-FR"/>
              </w:rPr>
              <w:t>CA_n258(G-H)</w:t>
            </w:r>
          </w:p>
        </w:tc>
        <w:tc>
          <w:tcPr>
            <w:tcW w:w="1701" w:type="dxa"/>
            <w:tcBorders>
              <w:top w:val="nil"/>
              <w:left w:val="nil"/>
              <w:bottom w:val="single" w:sz="4" w:space="0" w:color="auto"/>
              <w:right w:val="single" w:sz="4" w:space="0" w:color="auto"/>
            </w:tcBorders>
          </w:tcPr>
          <w:p w14:paraId="7C69552D" w14:textId="1F81D06D" w:rsidR="00D62FEB" w:rsidRPr="00CC1EA8" w:rsidRDefault="00D62FEB" w:rsidP="00D62FEB">
            <w:pPr>
              <w:pStyle w:val="TAC"/>
              <w:rPr>
                <w:lang w:val="en-US" w:eastAsia="fi-FI"/>
              </w:rPr>
            </w:pPr>
            <w:r w:rsidRPr="00CC1EA8">
              <w:rPr>
                <w:rFonts w:cs="Arial"/>
                <w:color w:val="000000"/>
                <w:szCs w:val="18"/>
              </w:rPr>
              <w:t>CA_n258G</w:t>
            </w:r>
            <w:r>
              <w:rPr>
                <w:rFonts w:cs="Arial"/>
                <w:color w:val="000000"/>
                <w:szCs w:val="18"/>
              </w:rPr>
              <w:t>/H</w:t>
            </w:r>
          </w:p>
        </w:tc>
        <w:tc>
          <w:tcPr>
            <w:tcW w:w="2268" w:type="dxa"/>
            <w:tcBorders>
              <w:top w:val="nil"/>
              <w:left w:val="nil"/>
              <w:bottom w:val="single" w:sz="4" w:space="0" w:color="auto"/>
              <w:right w:val="single" w:sz="4" w:space="0" w:color="auto"/>
            </w:tcBorders>
          </w:tcPr>
          <w:p w14:paraId="6FF5A132" w14:textId="28BF175E" w:rsidR="00D62FEB" w:rsidRPr="00CC1EA8" w:rsidRDefault="00D62FEB" w:rsidP="00D62FEB">
            <w:pPr>
              <w:pStyle w:val="TAC"/>
              <w:rPr>
                <w:lang w:val="en-US" w:eastAsia="fi-FI"/>
              </w:rPr>
            </w:pPr>
            <w:r w:rsidRPr="00CC1EA8">
              <w:rPr>
                <w:rFonts w:cs="Arial"/>
                <w:szCs w:val="18"/>
                <w:lang w:val="fr-FR"/>
              </w:rPr>
              <w:t>500</w:t>
            </w:r>
          </w:p>
        </w:tc>
        <w:tc>
          <w:tcPr>
            <w:tcW w:w="2335" w:type="dxa"/>
            <w:tcBorders>
              <w:top w:val="nil"/>
              <w:left w:val="nil"/>
              <w:bottom w:val="single" w:sz="4" w:space="0" w:color="auto"/>
              <w:right w:val="single" w:sz="4" w:space="0" w:color="auto"/>
            </w:tcBorders>
          </w:tcPr>
          <w:p w14:paraId="3D35F320" w14:textId="77777777" w:rsidR="00D62FEB" w:rsidRPr="00CC1EA8" w:rsidRDefault="00D62FEB" w:rsidP="00D62FEB">
            <w:pPr>
              <w:pStyle w:val="TAC"/>
              <w:rPr>
                <w:lang w:val="en-US" w:eastAsia="fi-FI"/>
              </w:rPr>
            </w:pPr>
            <w:r w:rsidRPr="00CC1EA8">
              <w:rPr>
                <w:rFonts w:cs="Arial"/>
                <w:szCs w:val="18"/>
                <w:lang w:val="fr-FR"/>
              </w:rPr>
              <w:t>0</w:t>
            </w:r>
          </w:p>
        </w:tc>
      </w:tr>
      <w:tr w:rsidR="00CC1EA8" w:rsidRPr="00CC1EA8" w14:paraId="67A6A657" w14:textId="77777777" w:rsidTr="00F66F19">
        <w:trPr>
          <w:trHeight w:val="187"/>
        </w:trPr>
        <w:tc>
          <w:tcPr>
            <w:tcW w:w="2055" w:type="dxa"/>
            <w:tcBorders>
              <w:top w:val="nil"/>
              <w:left w:val="single" w:sz="4" w:space="0" w:color="auto"/>
              <w:bottom w:val="single" w:sz="4" w:space="0" w:color="auto"/>
              <w:right w:val="single" w:sz="4" w:space="0" w:color="auto"/>
            </w:tcBorders>
          </w:tcPr>
          <w:p w14:paraId="3EAEAF94" w14:textId="77777777" w:rsidR="00CC1EA8" w:rsidRPr="00CC1EA8" w:rsidRDefault="00CC1EA8" w:rsidP="00D628F2">
            <w:pPr>
              <w:pStyle w:val="TAC"/>
              <w:rPr>
                <w:lang w:val="fr-FR"/>
              </w:rPr>
            </w:pPr>
            <w:r w:rsidRPr="00CC1EA8">
              <w:rPr>
                <w:lang w:val="fr-FR"/>
              </w:rPr>
              <w:t>CA_n258(G-I)</w:t>
            </w:r>
          </w:p>
        </w:tc>
        <w:tc>
          <w:tcPr>
            <w:tcW w:w="1701" w:type="dxa"/>
            <w:tcBorders>
              <w:top w:val="nil"/>
              <w:left w:val="nil"/>
              <w:bottom w:val="single" w:sz="4" w:space="0" w:color="auto"/>
              <w:right w:val="single" w:sz="4" w:space="0" w:color="auto"/>
            </w:tcBorders>
          </w:tcPr>
          <w:p w14:paraId="4E928806"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66791E0D"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4F82CAB0"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5221FDD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4840BA" w14:textId="77777777" w:rsidR="00CC1EA8" w:rsidRPr="00CC1EA8" w:rsidRDefault="00CC1EA8" w:rsidP="00D628F2">
            <w:pPr>
              <w:pStyle w:val="TAC"/>
              <w:rPr>
                <w:lang w:val="fi-FI" w:eastAsia="fi-FI"/>
              </w:rPr>
            </w:pPr>
            <w:r w:rsidRPr="00CC1EA8">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1E819B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2EEB3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302EBEE" w14:textId="77777777" w:rsidR="00CC1EA8" w:rsidRPr="00CC1EA8" w:rsidRDefault="00CC1EA8" w:rsidP="00D628F2">
            <w:pPr>
              <w:pStyle w:val="TAC"/>
              <w:rPr>
                <w:lang w:val="fi-FI" w:eastAsia="fi-FI"/>
              </w:rPr>
            </w:pPr>
            <w:r w:rsidRPr="00CC1EA8">
              <w:rPr>
                <w:lang w:val="en-US" w:eastAsia="fi-FI"/>
              </w:rPr>
              <w:t>0</w:t>
            </w:r>
          </w:p>
        </w:tc>
      </w:tr>
      <w:tr w:rsidR="00CC1EA8" w:rsidRPr="00CC1EA8" w14:paraId="790A2B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D1364EF" w14:textId="77777777" w:rsidR="00CC1EA8" w:rsidRPr="00CC1EA8" w:rsidRDefault="00CC1EA8" w:rsidP="00D628F2">
            <w:pPr>
              <w:pStyle w:val="TAC"/>
              <w:rPr>
                <w:lang w:eastAsia="fi-FI"/>
              </w:rPr>
            </w:pPr>
            <w:r w:rsidRPr="00CC1EA8">
              <w:rPr>
                <w:lang w:eastAsia="fi-FI"/>
              </w:rPr>
              <w:t>CA_n260(A-E)</w:t>
            </w:r>
          </w:p>
        </w:tc>
        <w:tc>
          <w:tcPr>
            <w:tcW w:w="1701" w:type="dxa"/>
            <w:tcBorders>
              <w:top w:val="nil"/>
              <w:left w:val="nil"/>
              <w:bottom w:val="single" w:sz="4" w:space="0" w:color="auto"/>
              <w:right w:val="single" w:sz="4" w:space="0" w:color="auto"/>
            </w:tcBorders>
            <w:shd w:val="clear" w:color="auto" w:fill="auto"/>
          </w:tcPr>
          <w:p w14:paraId="6C142A7E"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AF25C6"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4648FC77" w14:textId="77777777" w:rsidR="00CC1EA8" w:rsidRPr="00CC1EA8" w:rsidRDefault="00CC1EA8" w:rsidP="00D628F2">
            <w:pPr>
              <w:pStyle w:val="TAC"/>
              <w:rPr>
                <w:lang w:val="en-US" w:eastAsia="fi-FI"/>
              </w:rPr>
            </w:pPr>
            <w:r w:rsidRPr="00CC1EA8">
              <w:rPr>
                <w:lang w:val="en-US" w:eastAsia="fi-FI"/>
              </w:rPr>
              <w:t>0</w:t>
            </w:r>
          </w:p>
        </w:tc>
      </w:tr>
      <w:tr w:rsidR="00CC1EA8" w:rsidRPr="00CC1EA8" w14:paraId="0F418D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2E3E" w14:textId="77777777" w:rsidR="00CC1EA8" w:rsidRPr="00CC1EA8" w:rsidRDefault="00CC1EA8" w:rsidP="00D628F2">
            <w:pPr>
              <w:pStyle w:val="TAC"/>
              <w:rPr>
                <w:lang w:val="fi-FI" w:eastAsia="fi-FI"/>
              </w:rPr>
            </w:pPr>
            <w:r w:rsidRPr="00CC1EA8">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516AC4E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11D873"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FA95C2A" w14:textId="77777777" w:rsidR="00CC1EA8" w:rsidRPr="00CC1EA8" w:rsidRDefault="00CC1EA8" w:rsidP="00D628F2">
            <w:pPr>
              <w:pStyle w:val="TAC"/>
              <w:rPr>
                <w:lang w:val="fi-FI" w:eastAsia="fi-FI"/>
              </w:rPr>
            </w:pPr>
            <w:r w:rsidRPr="00CC1EA8">
              <w:rPr>
                <w:lang w:val="en-US" w:eastAsia="fi-FI"/>
              </w:rPr>
              <w:t>0</w:t>
            </w:r>
          </w:p>
        </w:tc>
      </w:tr>
      <w:tr w:rsidR="00CC1EA8" w:rsidRPr="00CC1EA8" w14:paraId="4008D6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6417" w14:textId="77777777" w:rsidR="00CC1EA8" w:rsidRPr="00CC1EA8" w:rsidRDefault="00CC1EA8" w:rsidP="00D628F2">
            <w:pPr>
              <w:pStyle w:val="TAC"/>
              <w:rPr>
                <w:lang w:eastAsia="fi-FI"/>
              </w:rPr>
            </w:pPr>
            <w:r w:rsidRPr="00CC1EA8">
              <w:rPr>
                <w:lang w:eastAsia="fi-FI"/>
              </w:rPr>
              <w:t>CA_n260(3A-D)</w:t>
            </w:r>
          </w:p>
        </w:tc>
        <w:tc>
          <w:tcPr>
            <w:tcW w:w="1701" w:type="dxa"/>
            <w:tcBorders>
              <w:top w:val="nil"/>
              <w:left w:val="nil"/>
              <w:bottom w:val="single" w:sz="4" w:space="0" w:color="auto"/>
              <w:right w:val="single" w:sz="4" w:space="0" w:color="auto"/>
            </w:tcBorders>
            <w:shd w:val="clear" w:color="auto" w:fill="auto"/>
          </w:tcPr>
          <w:p w14:paraId="5B9BA9D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DD03F26"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39139A07" w14:textId="77777777" w:rsidR="00CC1EA8" w:rsidRPr="00CC1EA8" w:rsidRDefault="00CC1EA8" w:rsidP="00D628F2">
            <w:pPr>
              <w:pStyle w:val="TAC"/>
              <w:rPr>
                <w:lang w:val="en-US" w:eastAsia="fi-FI"/>
              </w:rPr>
            </w:pPr>
            <w:r w:rsidRPr="00CC1EA8">
              <w:rPr>
                <w:lang w:val="en-US" w:eastAsia="fi-FI"/>
              </w:rPr>
              <w:t>0</w:t>
            </w:r>
          </w:p>
        </w:tc>
      </w:tr>
      <w:tr w:rsidR="00CC1EA8" w:rsidRPr="00CC1EA8" w14:paraId="71130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287BDD" w14:textId="77777777" w:rsidR="00CC1EA8" w:rsidRPr="00CC1EA8" w:rsidRDefault="00CC1EA8" w:rsidP="00D628F2">
            <w:pPr>
              <w:pStyle w:val="TAC"/>
              <w:rPr>
                <w:lang w:eastAsia="fi-FI"/>
              </w:rPr>
            </w:pPr>
            <w:r w:rsidRPr="00CC1EA8">
              <w:rPr>
                <w:lang w:eastAsia="fi-FI"/>
              </w:rPr>
              <w:t>CA_n260(4A-D)</w:t>
            </w:r>
          </w:p>
        </w:tc>
        <w:tc>
          <w:tcPr>
            <w:tcW w:w="1701" w:type="dxa"/>
            <w:tcBorders>
              <w:top w:val="nil"/>
              <w:left w:val="nil"/>
              <w:bottom w:val="single" w:sz="4" w:space="0" w:color="auto"/>
              <w:right w:val="single" w:sz="4" w:space="0" w:color="auto"/>
            </w:tcBorders>
            <w:shd w:val="clear" w:color="auto" w:fill="auto"/>
          </w:tcPr>
          <w:p w14:paraId="6224860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E35C176"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5F4B9153" w14:textId="77777777" w:rsidR="00CC1EA8" w:rsidRPr="00CC1EA8" w:rsidRDefault="00CC1EA8" w:rsidP="00D628F2">
            <w:pPr>
              <w:pStyle w:val="TAC"/>
              <w:rPr>
                <w:lang w:val="en-US" w:eastAsia="fi-FI"/>
              </w:rPr>
            </w:pPr>
            <w:r w:rsidRPr="00CC1EA8">
              <w:rPr>
                <w:lang w:val="en-US" w:eastAsia="fi-FI"/>
              </w:rPr>
              <w:t>0</w:t>
            </w:r>
          </w:p>
        </w:tc>
      </w:tr>
      <w:tr w:rsidR="00CC1EA8" w:rsidRPr="00CC1EA8" w14:paraId="0494E5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CAC6BB" w14:textId="77777777" w:rsidR="00CC1EA8" w:rsidRPr="00CC1EA8" w:rsidRDefault="00CC1EA8" w:rsidP="00D628F2">
            <w:pPr>
              <w:pStyle w:val="TAC"/>
              <w:rPr>
                <w:lang w:val="fi-FI" w:eastAsia="fi-FI"/>
              </w:rPr>
            </w:pPr>
            <w:r w:rsidRPr="00CC1EA8">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B36A90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0075F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BBAB3EA" w14:textId="77777777" w:rsidR="00CC1EA8" w:rsidRPr="00CC1EA8" w:rsidRDefault="00CC1EA8" w:rsidP="00D628F2">
            <w:pPr>
              <w:pStyle w:val="TAC"/>
              <w:rPr>
                <w:lang w:val="fi-FI" w:eastAsia="fi-FI"/>
              </w:rPr>
            </w:pPr>
            <w:r w:rsidRPr="00CC1EA8">
              <w:rPr>
                <w:lang w:val="en-US" w:eastAsia="fi-FI"/>
              </w:rPr>
              <w:t>0</w:t>
            </w:r>
          </w:p>
        </w:tc>
      </w:tr>
      <w:tr w:rsidR="00CC1EA8" w:rsidRPr="00CC1EA8" w14:paraId="0509D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31B8F8" w14:textId="77777777" w:rsidR="00CC1EA8" w:rsidRPr="00CC1EA8" w:rsidRDefault="00CC1EA8" w:rsidP="00D628F2">
            <w:pPr>
              <w:pStyle w:val="TAC"/>
              <w:rPr>
                <w:lang w:val="fi-FI" w:eastAsia="fi-FI"/>
              </w:rPr>
            </w:pPr>
            <w:r w:rsidRPr="00CC1EA8">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191FB6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667B2E"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E90689A" w14:textId="77777777" w:rsidR="00CC1EA8" w:rsidRPr="00CC1EA8" w:rsidRDefault="00CC1EA8" w:rsidP="00D628F2">
            <w:pPr>
              <w:pStyle w:val="TAC"/>
              <w:rPr>
                <w:lang w:val="fi-FI" w:eastAsia="fi-FI"/>
              </w:rPr>
            </w:pPr>
            <w:r w:rsidRPr="00CC1EA8">
              <w:rPr>
                <w:lang w:val="en-US" w:eastAsia="fi-FI"/>
              </w:rPr>
              <w:t>0</w:t>
            </w:r>
          </w:p>
        </w:tc>
      </w:tr>
      <w:tr w:rsidR="00CC1EA8" w:rsidRPr="00CC1EA8" w14:paraId="6BD7C0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75CCC" w14:textId="77777777" w:rsidR="00CC1EA8" w:rsidRPr="00CC1EA8" w:rsidRDefault="00CC1EA8" w:rsidP="00D628F2">
            <w:pPr>
              <w:pStyle w:val="TAC"/>
              <w:rPr>
                <w:lang w:val="fi-FI" w:eastAsia="fi-FI"/>
              </w:rPr>
            </w:pPr>
            <w:r w:rsidRPr="00CC1EA8">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321FD9F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F9F376"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FDACB7" w14:textId="77777777" w:rsidR="00CC1EA8" w:rsidRPr="00CC1EA8" w:rsidRDefault="00CC1EA8" w:rsidP="00D628F2">
            <w:pPr>
              <w:pStyle w:val="TAC"/>
              <w:rPr>
                <w:lang w:val="fi-FI" w:eastAsia="fi-FI"/>
              </w:rPr>
            </w:pPr>
            <w:r w:rsidRPr="00CC1EA8">
              <w:rPr>
                <w:lang w:val="en-US" w:eastAsia="fi-FI"/>
              </w:rPr>
              <w:t>0</w:t>
            </w:r>
          </w:p>
        </w:tc>
      </w:tr>
      <w:tr w:rsidR="00CC1EA8" w:rsidRPr="00CC1EA8" w14:paraId="6B2679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0D180C" w14:textId="77777777" w:rsidR="00CC1EA8" w:rsidRPr="00CC1EA8" w:rsidRDefault="00CC1EA8" w:rsidP="00D628F2">
            <w:pPr>
              <w:pStyle w:val="TAC"/>
              <w:rPr>
                <w:lang w:eastAsia="fi-FI"/>
              </w:rPr>
            </w:pPr>
            <w:r w:rsidRPr="00CC1EA8">
              <w:rPr>
                <w:lang w:eastAsia="fi-FI"/>
              </w:rPr>
              <w:t>CA_n260(A-D-G)</w:t>
            </w:r>
          </w:p>
        </w:tc>
        <w:tc>
          <w:tcPr>
            <w:tcW w:w="1701" w:type="dxa"/>
            <w:tcBorders>
              <w:top w:val="nil"/>
              <w:left w:val="nil"/>
              <w:bottom w:val="single" w:sz="4" w:space="0" w:color="auto"/>
              <w:right w:val="single" w:sz="4" w:space="0" w:color="auto"/>
            </w:tcBorders>
            <w:shd w:val="clear" w:color="auto" w:fill="auto"/>
          </w:tcPr>
          <w:p w14:paraId="4460639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0D992E3"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75E4F20B" w14:textId="77777777" w:rsidR="00CC1EA8" w:rsidRPr="00CC1EA8" w:rsidRDefault="00CC1EA8" w:rsidP="00D628F2">
            <w:pPr>
              <w:pStyle w:val="TAC"/>
              <w:rPr>
                <w:lang w:val="en-US" w:eastAsia="fi-FI"/>
              </w:rPr>
            </w:pPr>
            <w:r w:rsidRPr="00CC1EA8">
              <w:rPr>
                <w:lang w:val="en-US" w:eastAsia="fi-FI"/>
              </w:rPr>
              <w:t>0</w:t>
            </w:r>
          </w:p>
        </w:tc>
      </w:tr>
      <w:tr w:rsidR="00CC1EA8" w:rsidRPr="00CC1EA8" w14:paraId="0848FC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044DE7" w14:textId="77777777" w:rsidR="00CC1EA8" w:rsidRPr="00CC1EA8" w:rsidRDefault="00CC1EA8" w:rsidP="00D628F2">
            <w:pPr>
              <w:pStyle w:val="TAC"/>
              <w:rPr>
                <w:lang w:val="fi-FI" w:eastAsia="fi-FI"/>
              </w:rPr>
            </w:pPr>
            <w:r w:rsidRPr="00CC1EA8">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462D6F8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D9637"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18B0F3" w14:textId="77777777" w:rsidR="00CC1EA8" w:rsidRPr="00CC1EA8" w:rsidRDefault="00CC1EA8" w:rsidP="00D628F2">
            <w:pPr>
              <w:pStyle w:val="TAC"/>
              <w:rPr>
                <w:lang w:val="fi-FI" w:eastAsia="fi-FI"/>
              </w:rPr>
            </w:pPr>
            <w:r w:rsidRPr="00CC1EA8">
              <w:rPr>
                <w:lang w:val="en-US" w:eastAsia="fi-FI"/>
              </w:rPr>
              <w:t>0</w:t>
            </w:r>
          </w:p>
        </w:tc>
      </w:tr>
      <w:tr w:rsidR="00CC1EA8" w:rsidRPr="00CC1EA8" w14:paraId="7C6CA81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2FDF52D" w14:textId="77777777" w:rsidR="00CC1EA8" w:rsidRPr="00CC1EA8" w:rsidRDefault="00CC1EA8" w:rsidP="00D628F2">
            <w:pPr>
              <w:pStyle w:val="TAC"/>
              <w:rPr>
                <w:lang w:eastAsia="fi-FI"/>
              </w:rPr>
            </w:pPr>
            <w:r w:rsidRPr="00CC1EA8">
              <w:rPr>
                <w:lang w:eastAsia="fi-FI"/>
              </w:rPr>
              <w:t>CA_n260(3A-D-O)</w:t>
            </w:r>
          </w:p>
        </w:tc>
        <w:tc>
          <w:tcPr>
            <w:tcW w:w="1701" w:type="dxa"/>
            <w:tcBorders>
              <w:top w:val="nil"/>
              <w:left w:val="nil"/>
              <w:bottom w:val="single" w:sz="4" w:space="0" w:color="auto"/>
              <w:right w:val="single" w:sz="4" w:space="0" w:color="auto"/>
            </w:tcBorders>
            <w:shd w:val="clear" w:color="auto" w:fill="auto"/>
          </w:tcPr>
          <w:p w14:paraId="13B3B91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D0C514"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142577AB" w14:textId="77777777" w:rsidR="00CC1EA8" w:rsidRPr="00CC1EA8" w:rsidRDefault="00CC1EA8" w:rsidP="00D628F2">
            <w:pPr>
              <w:pStyle w:val="TAC"/>
              <w:rPr>
                <w:lang w:val="en-US" w:eastAsia="fi-FI"/>
              </w:rPr>
            </w:pPr>
            <w:r w:rsidRPr="00CC1EA8">
              <w:rPr>
                <w:lang w:val="en-US" w:eastAsia="fi-FI"/>
              </w:rPr>
              <w:t>0</w:t>
            </w:r>
          </w:p>
        </w:tc>
      </w:tr>
      <w:tr w:rsidR="00CC1EA8" w:rsidRPr="00CC1EA8" w14:paraId="2842522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78A948" w14:textId="77777777" w:rsidR="00CC1EA8" w:rsidRPr="00CC1EA8" w:rsidRDefault="00CC1EA8" w:rsidP="00D628F2">
            <w:pPr>
              <w:pStyle w:val="TAC"/>
              <w:rPr>
                <w:lang w:val="fi-FI" w:eastAsia="fi-FI"/>
              </w:rPr>
            </w:pPr>
            <w:r w:rsidRPr="00CC1EA8">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03031AF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2ED15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42205BA" w14:textId="77777777" w:rsidR="00CC1EA8" w:rsidRPr="00CC1EA8" w:rsidRDefault="00CC1EA8" w:rsidP="00D628F2">
            <w:pPr>
              <w:pStyle w:val="TAC"/>
              <w:rPr>
                <w:lang w:val="fi-FI" w:eastAsia="fi-FI"/>
              </w:rPr>
            </w:pPr>
            <w:r w:rsidRPr="00CC1EA8">
              <w:rPr>
                <w:lang w:val="en-US" w:eastAsia="fi-FI"/>
              </w:rPr>
              <w:t>0</w:t>
            </w:r>
          </w:p>
        </w:tc>
      </w:tr>
      <w:tr w:rsidR="00CC1EA8" w:rsidRPr="00CC1EA8" w14:paraId="58FAED7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5F0F1" w14:textId="77777777" w:rsidR="00CC1EA8" w:rsidRPr="00CC1EA8" w:rsidRDefault="00CC1EA8" w:rsidP="00D628F2">
            <w:pPr>
              <w:pStyle w:val="TAC"/>
              <w:rPr>
                <w:lang w:val="fi-FI" w:eastAsia="fi-FI"/>
              </w:rPr>
            </w:pPr>
            <w:r w:rsidRPr="00CC1EA8">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63091A6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47AF5F"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1FBF4E" w14:textId="77777777" w:rsidR="00CC1EA8" w:rsidRPr="00CC1EA8" w:rsidRDefault="00CC1EA8" w:rsidP="00D628F2">
            <w:pPr>
              <w:pStyle w:val="TAC"/>
              <w:rPr>
                <w:lang w:val="fi-FI" w:eastAsia="fi-FI"/>
              </w:rPr>
            </w:pPr>
            <w:r w:rsidRPr="00CC1EA8">
              <w:rPr>
                <w:lang w:val="en-US" w:eastAsia="fi-FI"/>
              </w:rPr>
              <w:t>0</w:t>
            </w:r>
          </w:p>
        </w:tc>
      </w:tr>
      <w:tr w:rsidR="00CC1EA8" w:rsidRPr="00CC1EA8" w14:paraId="4705B6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752881" w14:textId="77777777" w:rsidR="00CC1EA8" w:rsidRPr="00CC1EA8" w:rsidRDefault="00CC1EA8" w:rsidP="00D628F2">
            <w:pPr>
              <w:pStyle w:val="TAC"/>
              <w:rPr>
                <w:lang w:val="fi-FI" w:eastAsia="fi-FI"/>
              </w:rPr>
            </w:pPr>
            <w:r w:rsidRPr="00CC1EA8">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029FA5C6"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41A7464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94068EA" w14:textId="77777777" w:rsidR="00CC1EA8" w:rsidRPr="00CC1EA8" w:rsidRDefault="00CC1EA8" w:rsidP="00D628F2">
            <w:pPr>
              <w:pStyle w:val="TAC"/>
              <w:rPr>
                <w:lang w:val="fi-FI" w:eastAsia="fi-FI"/>
              </w:rPr>
            </w:pPr>
            <w:r w:rsidRPr="00CC1EA8">
              <w:rPr>
                <w:lang w:val="en-US" w:eastAsia="fi-FI"/>
              </w:rPr>
              <w:t>0</w:t>
            </w:r>
          </w:p>
        </w:tc>
      </w:tr>
      <w:tr w:rsidR="00CC1EA8" w:rsidRPr="00CC1EA8" w14:paraId="77D7E9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12F3A8E" w14:textId="77777777" w:rsidR="00CC1EA8" w:rsidRPr="00CC1EA8" w:rsidRDefault="00CC1EA8" w:rsidP="00D628F2">
            <w:pPr>
              <w:pStyle w:val="TAC"/>
              <w:rPr>
                <w:lang w:eastAsia="fi-FI"/>
              </w:rPr>
            </w:pPr>
            <w:r w:rsidRPr="00CC1EA8">
              <w:rPr>
                <w:lang w:eastAsia="fi-FI"/>
              </w:rPr>
              <w:t>CA_n260(A-G-H)</w:t>
            </w:r>
          </w:p>
        </w:tc>
        <w:tc>
          <w:tcPr>
            <w:tcW w:w="1701" w:type="dxa"/>
            <w:tcBorders>
              <w:top w:val="nil"/>
              <w:left w:val="nil"/>
              <w:bottom w:val="single" w:sz="4" w:space="0" w:color="auto"/>
              <w:right w:val="single" w:sz="4" w:space="0" w:color="auto"/>
            </w:tcBorders>
            <w:shd w:val="clear" w:color="auto" w:fill="auto"/>
          </w:tcPr>
          <w:p w14:paraId="4BE6353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994AB2A"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377753D5" w14:textId="77777777" w:rsidR="00CC1EA8" w:rsidRPr="00CC1EA8" w:rsidRDefault="00CC1EA8" w:rsidP="00D628F2">
            <w:pPr>
              <w:pStyle w:val="TAC"/>
              <w:rPr>
                <w:lang w:val="en-US" w:eastAsia="fi-FI"/>
              </w:rPr>
            </w:pPr>
            <w:r w:rsidRPr="00CC1EA8">
              <w:rPr>
                <w:lang w:val="en-US" w:eastAsia="fi-FI"/>
              </w:rPr>
              <w:t>0</w:t>
            </w:r>
          </w:p>
        </w:tc>
      </w:tr>
      <w:tr w:rsidR="00CC1EA8" w:rsidRPr="00CC1EA8" w14:paraId="451BEF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29568B" w14:textId="77777777" w:rsidR="00CC1EA8" w:rsidRPr="00CC1EA8" w:rsidRDefault="00CC1EA8" w:rsidP="00D628F2">
            <w:pPr>
              <w:pStyle w:val="TAC"/>
              <w:rPr>
                <w:lang w:val="fi-FI" w:eastAsia="fi-FI"/>
              </w:rPr>
            </w:pPr>
            <w:r w:rsidRPr="00CC1EA8">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9E9E2BF"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3CAC8178"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0EFA865" w14:textId="77777777" w:rsidR="00CC1EA8" w:rsidRPr="00CC1EA8" w:rsidRDefault="00CC1EA8" w:rsidP="00D628F2">
            <w:pPr>
              <w:pStyle w:val="TAC"/>
              <w:rPr>
                <w:lang w:val="fi-FI" w:eastAsia="fi-FI"/>
              </w:rPr>
            </w:pPr>
            <w:r w:rsidRPr="00CC1EA8">
              <w:rPr>
                <w:lang w:val="en-US" w:eastAsia="fi-FI"/>
              </w:rPr>
              <w:t>0</w:t>
            </w:r>
          </w:p>
        </w:tc>
      </w:tr>
      <w:tr w:rsidR="00CC1EA8" w:rsidRPr="00CC1EA8" w14:paraId="7F04106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B92BAD" w14:textId="77777777" w:rsidR="00CC1EA8" w:rsidRPr="00CC1EA8" w:rsidRDefault="00CC1EA8" w:rsidP="00D628F2">
            <w:pPr>
              <w:pStyle w:val="TAC"/>
              <w:rPr>
                <w:lang w:val="fi-FI" w:eastAsia="fi-FI"/>
              </w:rPr>
            </w:pPr>
            <w:r w:rsidRPr="00CC1EA8">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69CD7498"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09FEE8E1"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338A44E" w14:textId="77777777" w:rsidR="00CC1EA8" w:rsidRPr="00CC1EA8" w:rsidRDefault="00CC1EA8" w:rsidP="00D628F2">
            <w:pPr>
              <w:pStyle w:val="TAC"/>
              <w:rPr>
                <w:lang w:val="fi-FI" w:eastAsia="fi-FI"/>
              </w:rPr>
            </w:pPr>
            <w:r w:rsidRPr="00CC1EA8">
              <w:rPr>
                <w:lang w:val="en-US" w:eastAsia="fi-FI"/>
              </w:rPr>
              <w:t>0</w:t>
            </w:r>
          </w:p>
        </w:tc>
      </w:tr>
      <w:tr w:rsidR="00CC1EA8" w:rsidRPr="00CC1EA8" w14:paraId="67037A4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F58DD0" w14:textId="77777777" w:rsidR="00CC1EA8" w:rsidRPr="00CC1EA8" w:rsidRDefault="00CC1EA8" w:rsidP="00D628F2">
            <w:pPr>
              <w:pStyle w:val="TAC"/>
              <w:rPr>
                <w:lang w:eastAsia="fi-FI"/>
              </w:rPr>
            </w:pPr>
            <w:r w:rsidRPr="00CC1EA8">
              <w:rPr>
                <w:lang w:eastAsia="fi-FI"/>
              </w:rPr>
              <w:t>CA_n260(A-3G)</w:t>
            </w:r>
          </w:p>
        </w:tc>
        <w:tc>
          <w:tcPr>
            <w:tcW w:w="1701" w:type="dxa"/>
            <w:tcBorders>
              <w:top w:val="nil"/>
              <w:left w:val="nil"/>
              <w:bottom w:val="single" w:sz="4" w:space="0" w:color="auto"/>
              <w:right w:val="single" w:sz="4" w:space="0" w:color="auto"/>
            </w:tcBorders>
            <w:shd w:val="clear" w:color="auto" w:fill="auto"/>
          </w:tcPr>
          <w:p w14:paraId="3C4E5B7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51814EA"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27E71453" w14:textId="77777777" w:rsidR="00CC1EA8" w:rsidRPr="00CC1EA8" w:rsidRDefault="00CC1EA8" w:rsidP="00D628F2">
            <w:pPr>
              <w:pStyle w:val="TAC"/>
              <w:rPr>
                <w:lang w:val="en-US" w:eastAsia="fi-FI"/>
              </w:rPr>
            </w:pPr>
            <w:r w:rsidRPr="00CC1EA8">
              <w:rPr>
                <w:lang w:val="en-US" w:eastAsia="fi-FI"/>
              </w:rPr>
              <w:t>0</w:t>
            </w:r>
          </w:p>
        </w:tc>
      </w:tr>
      <w:tr w:rsidR="00CC1EA8" w:rsidRPr="00CC1EA8" w14:paraId="778514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771CF6" w14:textId="77777777" w:rsidR="00CC1EA8" w:rsidRPr="00CC1EA8" w:rsidRDefault="00CC1EA8" w:rsidP="00D628F2">
            <w:pPr>
              <w:pStyle w:val="TAC"/>
              <w:rPr>
                <w:lang w:eastAsia="fi-FI"/>
              </w:rPr>
            </w:pPr>
            <w:r w:rsidRPr="00CC1EA8">
              <w:rPr>
                <w:lang w:eastAsia="fi-FI"/>
              </w:rPr>
              <w:t>CA_n260(A-4G)</w:t>
            </w:r>
          </w:p>
        </w:tc>
        <w:tc>
          <w:tcPr>
            <w:tcW w:w="1701" w:type="dxa"/>
            <w:tcBorders>
              <w:top w:val="nil"/>
              <w:left w:val="nil"/>
              <w:bottom w:val="single" w:sz="4" w:space="0" w:color="auto"/>
              <w:right w:val="single" w:sz="4" w:space="0" w:color="auto"/>
            </w:tcBorders>
            <w:shd w:val="clear" w:color="auto" w:fill="auto"/>
          </w:tcPr>
          <w:p w14:paraId="739EC60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D210C3C"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67DF2B18" w14:textId="77777777" w:rsidR="00CC1EA8" w:rsidRPr="00CC1EA8" w:rsidRDefault="00CC1EA8" w:rsidP="00D628F2">
            <w:pPr>
              <w:pStyle w:val="TAC"/>
              <w:rPr>
                <w:lang w:val="en-US" w:eastAsia="fi-FI"/>
              </w:rPr>
            </w:pPr>
            <w:r w:rsidRPr="00CC1EA8">
              <w:rPr>
                <w:lang w:val="en-US" w:eastAsia="fi-FI"/>
              </w:rPr>
              <w:t>0</w:t>
            </w:r>
          </w:p>
        </w:tc>
      </w:tr>
      <w:tr w:rsidR="00CC1EA8" w:rsidRPr="00CC1EA8" w14:paraId="1657018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754752" w14:textId="77777777" w:rsidR="00CC1EA8" w:rsidRPr="00CC1EA8" w:rsidRDefault="00CC1EA8" w:rsidP="00D628F2">
            <w:pPr>
              <w:pStyle w:val="TAC"/>
              <w:rPr>
                <w:lang w:val="fi-FI" w:eastAsia="fi-FI"/>
              </w:rPr>
            </w:pPr>
            <w:r w:rsidRPr="00CC1EA8">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793DDEBD"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55970394"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71159E" w14:textId="77777777" w:rsidR="00CC1EA8" w:rsidRPr="00CC1EA8" w:rsidRDefault="00CC1EA8" w:rsidP="00D628F2">
            <w:pPr>
              <w:pStyle w:val="TAC"/>
              <w:rPr>
                <w:lang w:val="fi-FI" w:eastAsia="fi-FI"/>
              </w:rPr>
            </w:pPr>
            <w:r w:rsidRPr="00CC1EA8">
              <w:rPr>
                <w:lang w:val="en-US" w:eastAsia="fi-FI"/>
              </w:rPr>
              <w:t>0</w:t>
            </w:r>
          </w:p>
        </w:tc>
      </w:tr>
      <w:tr w:rsidR="00CC1EA8" w:rsidRPr="00CC1EA8" w14:paraId="2D89E2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2E160B2" w14:textId="77777777" w:rsidR="00CC1EA8" w:rsidRPr="00CC1EA8" w:rsidRDefault="00CC1EA8" w:rsidP="00D628F2">
            <w:pPr>
              <w:pStyle w:val="TAC"/>
              <w:rPr>
                <w:lang w:eastAsia="fi-FI"/>
              </w:rPr>
            </w:pPr>
            <w:r w:rsidRPr="00CC1EA8">
              <w:rPr>
                <w:lang w:eastAsia="fi-FI"/>
              </w:rPr>
              <w:t>CA_n260(2A-3G)</w:t>
            </w:r>
          </w:p>
        </w:tc>
        <w:tc>
          <w:tcPr>
            <w:tcW w:w="1701" w:type="dxa"/>
            <w:tcBorders>
              <w:top w:val="nil"/>
              <w:left w:val="nil"/>
              <w:bottom w:val="single" w:sz="4" w:space="0" w:color="auto"/>
              <w:right w:val="single" w:sz="4" w:space="0" w:color="auto"/>
            </w:tcBorders>
            <w:shd w:val="clear" w:color="auto" w:fill="auto"/>
          </w:tcPr>
          <w:p w14:paraId="3B47544C"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A79B3F6"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69F9C1BA" w14:textId="77777777" w:rsidR="00CC1EA8" w:rsidRPr="00CC1EA8" w:rsidRDefault="00CC1EA8" w:rsidP="00D628F2">
            <w:pPr>
              <w:pStyle w:val="TAC"/>
              <w:rPr>
                <w:lang w:val="en-US" w:eastAsia="fi-FI"/>
              </w:rPr>
            </w:pPr>
            <w:r w:rsidRPr="00CC1EA8">
              <w:rPr>
                <w:lang w:val="en-US" w:eastAsia="fi-FI"/>
              </w:rPr>
              <w:t>0</w:t>
            </w:r>
          </w:p>
        </w:tc>
      </w:tr>
      <w:tr w:rsidR="00CC1EA8" w:rsidRPr="00CC1EA8" w14:paraId="1619F2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D0765A" w14:textId="77777777" w:rsidR="00CC1EA8" w:rsidRPr="00CC1EA8" w:rsidRDefault="00CC1EA8" w:rsidP="00D628F2">
            <w:pPr>
              <w:pStyle w:val="TAC"/>
              <w:rPr>
                <w:lang w:val="fi-FI" w:eastAsia="fi-FI"/>
              </w:rPr>
            </w:pPr>
            <w:r w:rsidRPr="00CC1EA8">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59142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1677550"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90C40AC" w14:textId="77777777" w:rsidR="00CC1EA8" w:rsidRPr="00CC1EA8" w:rsidRDefault="00CC1EA8" w:rsidP="00D628F2">
            <w:pPr>
              <w:pStyle w:val="TAC"/>
              <w:rPr>
                <w:lang w:val="fi-FI" w:eastAsia="fi-FI"/>
              </w:rPr>
            </w:pPr>
            <w:r w:rsidRPr="00CC1EA8">
              <w:rPr>
                <w:lang w:val="en-US" w:eastAsia="fi-FI"/>
              </w:rPr>
              <w:t>0</w:t>
            </w:r>
          </w:p>
        </w:tc>
      </w:tr>
      <w:tr w:rsidR="00CC1EA8" w:rsidRPr="00CC1EA8" w14:paraId="05E271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7FE223" w14:textId="77777777" w:rsidR="00CC1EA8" w:rsidRPr="00CC1EA8" w:rsidRDefault="00CC1EA8" w:rsidP="00D628F2">
            <w:pPr>
              <w:pStyle w:val="TAC"/>
              <w:rPr>
                <w:lang w:val="fi-FI" w:eastAsia="fi-FI"/>
              </w:rPr>
            </w:pPr>
            <w:r w:rsidRPr="00CC1EA8">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1134C4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C61370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889B49A" w14:textId="77777777" w:rsidR="00CC1EA8" w:rsidRPr="00CC1EA8" w:rsidRDefault="00CC1EA8" w:rsidP="00D628F2">
            <w:pPr>
              <w:pStyle w:val="TAC"/>
              <w:rPr>
                <w:lang w:val="fi-FI" w:eastAsia="fi-FI"/>
              </w:rPr>
            </w:pPr>
            <w:r w:rsidRPr="00CC1EA8">
              <w:rPr>
                <w:lang w:val="en-US" w:eastAsia="fi-FI"/>
              </w:rPr>
              <w:t>0</w:t>
            </w:r>
          </w:p>
        </w:tc>
      </w:tr>
      <w:tr w:rsidR="00CC1EA8" w:rsidRPr="00CC1EA8" w14:paraId="2E8724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6A657" w14:textId="77777777" w:rsidR="00CC1EA8" w:rsidRPr="00CC1EA8" w:rsidRDefault="00CC1EA8" w:rsidP="00D628F2">
            <w:pPr>
              <w:pStyle w:val="TAC"/>
              <w:rPr>
                <w:lang w:val="fi-FI" w:eastAsia="fi-FI"/>
              </w:rPr>
            </w:pPr>
            <w:r w:rsidRPr="00CC1EA8">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5A9831E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BEF350"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78904BB" w14:textId="77777777" w:rsidR="00CC1EA8" w:rsidRPr="00CC1EA8" w:rsidRDefault="00CC1EA8" w:rsidP="00D628F2">
            <w:pPr>
              <w:pStyle w:val="TAC"/>
              <w:rPr>
                <w:lang w:val="fi-FI" w:eastAsia="fi-FI"/>
              </w:rPr>
            </w:pPr>
            <w:r w:rsidRPr="00CC1EA8">
              <w:rPr>
                <w:lang w:val="en-US" w:eastAsia="fi-FI"/>
              </w:rPr>
              <w:t>0</w:t>
            </w:r>
          </w:p>
        </w:tc>
      </w:tr>
      <w:tr w:rsidR="00CC1EA8" w:rsidRPr="00CC1EA8" w14:paraId="62496F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17E96FC" w14:textId="77777777" w:rsidR="00CC1EA8" w:rsidRPr="00CC1EA8" w:rsidRDefault="00CC1EA8" w:rsidP="00D628F2">
            <w:pPr>
              <w:pStyle w:val="TAC"/>
              <w:rPr>
                <w:lang w:eastAsia="fi-FI"/>
              </w:rPr>
            </w:pPr>
            <w:r w:rsidRPr="00CC1EA8">
              <w:rPr>
                <w:lang w:eastAsia="fi-FI"/>
              </w:rPr>
              <w:t>CA_n260(3A-2G-O)</w:t>
            </w:r>
          </w:p>
        </w:tc>
        <w:tc>
          <w:tcPr>
            <w:tcW w:w="1701" w:type="dxa"/>
            <w:tcBorders>
              <w:top w:val="nil"/>
              <w:left w:val="nil"/>
              <w:bottom w:val="single" w:sz="4" w:space="0" w:color="auto"/>
              <w:right w:val="single" w:sz="4" w:space="0" w:color="auto"/>
            </w:tcBorders>
            <w:shd w:val="clear" w:color="auto" w:fill="auto"/>
          </w:tcPr>
          <w:p w14:paraId="407304F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792FD4F"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7D0C774B" w14:textId="77777777" w:rsidR="00CC1EA8" w:rsidRPr="00CC1EA8" w:rsidRDefault="00CC1EA8" w:rsidP="00D628F2">
            <w:pPr>
              <w:pStyle w:val="TAC"/>
              <w:rPr>
                <w:lang w:val="en-US" w:eastAsia="fi-FI"/>
              </w:rPr>
            </w:pPr>
            <w:r w:rsidRPr="00CC1EA8">
              <w:rPr>
                <w:lang w:val="en-US" w:eastAsia="fi-FI"/>
              </w:rPr>
              <w:t>0</w:t>
            </w:r>
          </w:p>
        </w:tc>
      </w:tr>
      <w:tr w:rsidR="00CC1EA8" w:rsidRPr="00CC1EA8" w14:paraId="2A15F7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56F445" w14:textId="77777777" w:rsidR="00CC1EA8" w:rsidRPr="00CC1EA8" w:rsidRDefault="00CC1EA8" w:rsidP="00D628F2">
            <w:pPr>
              <w:pStyle w:val="TAC"/>
              <w:rPr>
                <w:lang w:val="fi-FI" w:eastAsia="fi-FI"/>
              </w:rPr>
            </w:pPr>
            <w:r w:rsidRPr="00CC1EA8">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40E5BE81"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8CA209F"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D5251BA" w14:textId="77777777" w:rsidR="00CC1EA8" w:rsidRPr="00CC1EA8" w:rsidRDefault="00CC1EA8" w:rsidP="00D628F2">
            <w:pPr>
              <w:pStyle w:val="TAC"/>
              <w:rPr>
                <w:lang w:val="fi-FI" w:eastAsia="fi-FI"/>
              </w:rPr>
            </w:pPr>
            <w:r w:rsidRPr="00CC1EA8">
              <w:rPr>
                <w:lang w:val="en-US" w:eastAsia="fi-FI"/>
              </w:rPr>
              <w:t>0</w:t>
            </w:r>
          </w:p>
        </w:tc>
      </w:tr>
      <w:tr w:rsidR="00CC1EA8" w:rsidRPr="00CC1EA8" w14:paraId="52610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C4ECC7" w14:textId="77777777" w:rsidR="00CC1EA8" w:rsidRPr="00CC1EA8" w:rsidRDefault="00CC1EA8" w:rsidP="00D628F2">
            <w:pPr>
              <w:pStyle w:val="TAC"/>
              <w:rPr>
                <w:lang w:eastAsia="fi-FI"/>
              </w:rPr>
            </w:pPr>
            <w:r w:rsidRPr="00CC1EA8">
              <w:rPr>
                <w:lang w:eastAsia="fi-FI"/>
              </w:rPr>
              <w:t>CA_n260(4A-G-O)</w:t>
            </w:r>
          </w:p>
        </w:tc>
        <w:tc>
          <w:tcPr>
            <w:tcW w:w="1701" w:type="dxa"/>
            <w:tcBorders>
              <w:top w:val="nil"/>
              <w:left w:val="nil"/>
              <w:bottom w:val="single" w:sz="4" w:space="0" w:color="auto"/>
              <w:right w:val="single" w:sz="4" w:space="0" w:color="auto"/>
            </w:tcBorders>
            <w:shd w:val="clear" w:color="auto" w:fill="auto"/>
          </w:tcPr>
          <w:p w14:paraId="48BC4AC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A8CE4B7"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0A2F446F" w14:textId="77777777" w:rsidR="00CC1EA8" w:rsidRPr="00CC1EA8" w:rsidRDefault="00CC1EA8" w:rsidP="00D628F2">
            <w:pPr>
              <w:pStyle w:val="TAC"/>
              <w:rPr>
                <w:lang w:val="en-US" w:eastAsia="fi-FI"/>
              </w:rPr>
            </w:pPr>
            <w:r w:rsidRPr="00CC1EA8">
              <w:rPr>
                <w:lang w:val="en-US" w:eastAsia="fi-FI"/>
              </w:rPr>
              <w:t>0</w:t>
            </w:r>
          </w:p>
        </w:tc>
      </w:tr>
      <w:tr w:rsidR="00CC1EA8" w:rsidRPr="00CC1EA8" w14:paraId="5EA3BD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0417AD" w14:textId="77777777" w:rsidR="00CC1EA8" w:rsidRPr="00CC1EA8" w:rsidRDefault="00CC1EA8" w:rsidP="00D628F2">
            <w:pPr>
              <w:pStyle w:val="TAC"/>
              <w:rPr>
                <w:lang w:val="fi-FI" w:eastAsia="fi-FI"/>
              </w:rPr>
            </w:pPr>
            <w:r w:rsidRPr="00CC1EA8">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0B0D4B0D"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804E74D"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F2A2395" w14:textId="77777777" w:rsidR="00CC1EA8" w:rsidRPr="00CC1EA8" w:rsidRDefault="00CC1EA8" w:rsidP="00D628F2">
            <w:pPr>
              <w:pStyle w:val="TAC"/>
              <w:rPr>
                <w:lang w:val="fi-FI" w:eastAsia="fi-FI"/>
              </w:rPr>
            </w:pPr>
            <w:r w:rsidRPr="00CC1EA8">
              <w:rPr>
                <w:lang w:val="en-US" w:eastAsia="fi-FI"/>
              </w:rPr>
              <w:t>0</w:t>
            </w:r>
          </w:p>
        </w:tc>
      </w:tr>
      <w:tr w:rsidR="00CC1EA8" w:rsidRPr="00CC1EA8" w14:paraId="4F4E61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AB75346" w14:textId="77777777" w:rsidR="00CC1EA8" w:rsidRPr="00CC1EA8" w:rsidRDefault="00CC1EA8" w:rsidP="00D628F2">
            <w:pPr>
              <w:pStyle w:val="TAC"/>
              <w:rPr>
                <w:lang w:eastAsia="fi-FI"/>
              </w:rPr>
            </w:pPr>
            <w:r w:rsidRPr="00CC1EA8">
              <w:rPr>
                <w:lang w:eastAsia="fi-FI"/>
              </w:rPr>
              <w:t>CA_n260(5A-G)</w:t>
            </w:r>
          </w:p>
        </w:tc>
        <w:tc>
          <w:tcPr>
            <w:tcW w:w="1701" w:type="dxa"/>
            <w:tcBorders>
              <w:top w:val="nil"/>
              <w:left w:val="nil"/>
              <w:bottom w:val="single" w:sz="4" w:space="0" w:color="auto"/>
              <w:right w:val="single" w:sz="4" w:space="0" w:color="auto"/>
            </w:tcBorders>
            <w:shd w:val="clear" w:color="auto" w:fill="auto"/>
          </w:tcPr>
          <w:p w14:paraId="760280AA"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90EEA99"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2C4ADEB4" w14:textId="77777777" w:rsidR="00CC1EA8" w:rsidRPr="00CC1EA8" w:rsidRDefault="00CC1EA8" w:rsidP="00D628F2">
            <w:pPr>
              <w:pStyle w:val="TAC"/>
              <w:rPr>
                <w:lang w:val="en-US" w:eastAsia="fi-FI"/>
              </w:rPr>
            </w:pPr>
            <w:r w:rsidRPr="00CC1EA8">
              <w:rPr>
                <w:lang w:val="en-US" w:eastAsia="fi-FI"/>
              </w:rPr>
              <w:t>0</w:t>
            </w:r>
          </w:p>
        </w:tc>
      </w:tr>
      <w:tr w:rsidR="00CC1EA8" w:rsidRPr="00CC1EA8" w14:paraId="02E99F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F2E79F" w14:textId="77777777" w:rsidR="00CC1EA8" w:rsidRPr="00CC1EA8" w:rsidRDefault="00CC1EA8" w:rsidP="00D628F2">
            <w:pPr>
              <w:pStyle w:val="TAC"/>
              <w:rPr>
                <w:lang w:val="fi-FI" w:eastAsia="fi-FI"/>
              </w:rPr>
            </w:pPr>
            <w:r w:rsidRPr="00CC1EA8">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5DAC844B"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E5C20AA"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5DF76A" w14:textId="77777777" w:rsidR="00CC1EA8" w:rsidRPr="00CC1EA8" w:rsidRDefault="00CC1EA8" w:rsidP="00D628F2">
            <w:pPr>
              <w:pStyle w:val="TAC"/>
              <w:rPr>
                <w:lang w:val="fi-FI" w:eastAsia="fi-FI"/>
              </w:rPr>
            </w:pPr>
            <w:r w:rsidRPr="00CC1EA8">
              <w:rPr>
                <w:lang w:val="en-US" w:eastAsia="fi-FI"/>
              </w:rPr>
              <w:t>0</w:t>
            </w:r>
          </w:p>
        </w:tc>
      </w:tr>
      <w:tr w:rsidR="00CC1EA8" w:rsidRPr="00CC1EA8" w14:paraId="269D3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79EDD80" w14:textId="77777777" w:rsidR="00CC1EA8" w:rsidRPr="00CC1EA8" w:rsidRDefault="00CC1EA8" w:rsidP="00D628F2">
            <w:pPr>
              <w:pStyle w:val="TAC"/>
              <w:rPr>
                <w:lang w:eastAsia="fi-FI"/>
              </w:rPr>
            </w:pPr>
            <w:r w:rsidRPr="00CC1EA8">
              <w:rPr>
                <w:lang w:eastAsia="fi-FI"/>
              </w:rPr>
              <w:t>CA_n260(A-2G-3O)</w:t>
            </w:r>
          </w:p>
        </w:tc>
        <w:tc>
          <w:tcPr>
            <w:tcW w:w="1701" w:type="dxa"/>
            <w:tcBorders>
              <w:top w:val="nil"/>
              <w:left w:val="nil"/>
              <w:bottom w:val="single" w:sz="4" w:space="0" w:color="auto"/>
              <w:right w:val="single" w:sz="4" w:space="0" w:color="auto"/>
            </w:tcBorders>
            <w:shd w:val="clear" w:color="auto" w:fill="auto"/>
          </w:tcPr>
          <w:p w14:paraId="04A45FC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0FC2652"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456F260" w14:textId="77777777" w:rsidR="00CC1EA8" w:rsidRPr="00CC1EA8" w:rsidRDefault="00CC1EA8" w:rsidP="00D628F2">
            <w:pPr>
              <w:pStyle w:val="TAC"/>
              <w:rPr>
                <w:lang w:val="en-US" w:eastAsia="fi-FI"/>
              </w:rPr>
            </w:pPr>
            <w:r w:rsidRPr="00CC1EA8">
              <w:rPr>
                <w:lang w:val="en-US" w:eastAsia="fi-FI"/>
              </w:rPr>
              <w:t>0</w:t>
            </w:r>
          </w:p>
        </w:tc>
      </w:tr>
      <w:tr w:rsidR="00CC1EA8" w:rsidRPr="00CC1EA8" w14:paraId="0CA4C64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95B4430" w14:textId="77777777" w:rsidR="00CC1EA8" w:rsidRPr="00CC1EA8" w:rsidRDefault="00CC1EA8" w:rsidP="00D628F2">
            <w:pPr>
              <w:pStyle w:val="TAC"/>
              <w:rPr>
                <w:lang w:eastAsia="fi-FI"/>
              </w:rPr>
            </w:pPr>
            <w:r w:rsidRPr="00CC1EA8">
              <w:rPr>
                <w:lang w:eastAsia="fi-FI"/>
              </w:rPr>
              <w:t>CA_n260(2A-G-H)</w:t>
            </w:r>
          </w:p>
        </w:tc>
        <w:tc>
          <w:tcPr>
            <w:tcW w:w="1701" w:type="dxa"/>
            <w:tcBorders>
              <w:top w:val="nil"/>
              <w:left w:val="nil"/>
              <w:bottom w:val="single" w:sz="4" w:space="0" w:color="auto"/>
              <w:right w:val="single" w:sz="4" w:space="0" w:color="auto"/>
            </w:tcBorders>
            <w:shd w:val="clear" w:color="auto" w:fill="auto"/>
          </w:tcPr>
          <w:p w14:paraId="3D53DDC6"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56FC3FA"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3BBE3FDD" w14:textId="77777777" w:rsidR="00CC1EA8" w:rsidRPr="00CC1EA8" w:rsidRDefault="00CC1EA8" w:rsidP="00D628F2">
            <w:pPr>
              <w:pStyle w:val="TAC"/>
              <w:rPr>
                <w:lang w:val="en-US" w:eastAsia="fi-FI"/>
              </w:rPr>
            </w:pPr>
            <w:r w:rsidRPr="00CC1EA8">
              <w:rPr>
                <w:lang w:val="en-US" w:eastAsia="fi-FI"/>
              </w:rPr>
              <w:t>0</w:t>
            </w:r>
          </w:p>
        </w:tc>
      </w:tr>
      <w:tr w:rsidR="00CC1EA8" w:rsidRPr="00CC1EA8" w14:paraId="1399A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581040" w14:textId="77777777" w:rsidR="00CC1EA8" w:rsidRPr="00CC1EA8" w:rsidRDefault="00CC1EA8" w:rsidP="00D628F2">
            <w:pPr>
              <w:pStyle w:val="TAC"/>
              <w:rPr>
                <w:lang w:val="fi-FI" w:eastAsia="fi-FI"/>
              </w:rPr>
            </w:pPr>
            <w:r w:rsidRPr="00CC1EA8">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55743B6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176AD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86B333F" w14:textId="77777777" w:rsidR="00CC1EA8" w:rsidRPr="00CC1EA8" w:rsidRDefault="00CC1EA8" w:rsidP="00D628F2">
            <w:pPr>
              <w:pStyle w:val="TAC"/>
              <w:rPr>
                <w:lang w:val="fi-FI" w:eastAsia="fi-FI"/>
              </w:rPr>
            </w:pPr>
            <w:r w:rsidRPr="00CC1EA8">
              <w:rPr>
                <w:lang w:val="en-US" w:eastAsia="fi-FI"/>
              </w:rPr>
              <w:t>0</w:t>
            </w:r>
          </w:p>
        </w:tc>
      </w:tr>
      <w:tr w:rsidR="00CC1EA8" w:rsidRPr="00CC1EA8" w14:paraId="7180C3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90DC36F" w14:textId="77777777" w:rsidR="00CC1EA8" w:rsidRPr="00CC1EA8" w:rsidRDefault="00CC1EA8" w:rsidP="00D628F2">
            <w:pPr>
              <w:pStyle w:val="TAC"/>
              <w:rPr>
                <w:lang w:eastAsia="fi-FI"/>
              </w:rPr>
            </w:pPr>
            <w:r w:rsidRPr="00CC1EA8">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700F3E6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3DA07C2"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2E684737" w14:textId="77777777" w:rsidR="00CC1EA8" w:rsidRPr="00CC1EA8" w:rsidRDefault="00CC1EA8" w:rsidP="00D628F2">
            <w:pPr>
              <w:pStyle w:val="TAC"/>
              <w:rPr>
                <w:lang w:val="en-US" w:eastAsia="fi-FI"/>
              </w:rPr>
            </w:pPr>
            <w:r w:rsidRPr="00CC1EA8">
              <w:rPr>
                <w:lang w:val="en-US" w:eastAsia="fi-FI"/>
              </w:rPr>
              <w:t>0</w:t>
            </w:r>
          </w:p>
        </w:tc>
      </w:tr>
      <w:tr w:rsidR="00CC1EA8" w:rsidRPr="00CC1EA8" w14:paraId="659656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CA7AAA" w14:textId="77777777" w:rsidR="00CC1EA8" w:rsidRPr="00CC1EA8" w:rsidRDefault="00CC1EA8" w:rsidP="00D628F2">
            <w:pPr>
              <w:pStyle w:val="TAC"/>
              <w:rPr>
                <w:lang w:val="fi-FI" w:eastAsia="fi-FI"/>
              </w:rPr>
            </w:pPr>
            <w:r w:rsidRPr="00CC1EA8">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39D0B615"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16E613E1"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956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2A122A1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7174FD" w14:textId="77777777" w:rsidR="00CC1EA8" w:rsidRPr="00CC1EA8" w:rsidRDefault="00CC1EA8" w:rsidP="00D628F2">
            <w:pPr>
              <w:pStyle w:val="TAC"/>
              <w:rPr>
                <w:lang w:eastAsia="fi-FI"/>
              </w:rPr>
            </w:pPr>
            <w:r w:rsidRPr="00CC1EA8">
              <w:rPr>
                <w:lang w:eastAsia="fi-FI"/>
              </w:rPr>
              <w:t>CA_n260(3A-G-O)</w:t>
            </w:r>
          </w:p>
        </w:tc>
        <w:tc>
          <w:tcPr>
            <w:tcW w:w="1701" w:type="dxa"/>
            <w:tcBorders>
              <w:top w:val="nil"/>
              <w:left w:val="nil"/>
              <w:bottom w:val="single" w:sz="4" w:space="0" w:color="auto"/>
              <w:right w:val="single" w:sz="4" w:space="0" w:color="auto"/>
            </w:tcBorders>
            <w:shd w:val="clear" w:color="auto" w:fill="auto"/>
          </w:tcPr>
          <w:p w14:paraId="42A1F66F"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A77E913"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45355532" w14:textId="77777777" w:rsidR="00CC1EA8" w:rsidRPr="00CC1EA8" w:rsidRDefault="00CC1EA8" w:rsidP="00D628F2">
            <w:pPr>
              <w:pStyle w:val="TAC"/>
              <w:rPr>
                <w:lang w:val="en-US" w:eastAsia="fi-FI"/>
              </w:rPr>
            </w:pPr>
            <w:r w:rsidRPr="00CC1EA8">
              <w:rPr>
                <w:lang w:val="en-US" w:eastAsia="fi-FI"/>
              </w:rPr>
              <w:t>0</w:t>
            </w:r>
          </w:p>
        </w:tc>
      </w:tr>
      <w:tr w:rsidR="00CC1EA8" w:rsidRPr="00CC1EA8" w14:paraId="6A47748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E5A6C6" w14:textId="77777777" w:rsidR="00CC1EA8" w:rsidRPr="00CC1EA8" w:rsidRDefault="00CC1EA8" w:rsidP="00D628F2">
            <w:pPr>
              <w:pStyle w:val="TAC"/>
              <w:rPr>
                <w:lang w:eastAsia="fi-FI"/>
              </w:rPr>
            </w:pPr>
            <w:r w:rsidRPr="00CC1EA8">
              <w:rPr>
                <w:lang w:eastAsia="fi-FI"/>
              </w:rPr>
              <w:t>CA_n260(3A-G-2O)</w:t>
            </w:r>
          </w:p>
        </w:tc>
        <w:tc>
          <w:tcPr>
            <w:tcW w:w="1701" w:type="dxa"/>
            <w:tcBorders>
              <w:top w:val="nil"/>
              <w:left w:val="nil"/>
              <w:bottom w:val="single" w:sz="4" w:space="0" w:color="auto"/>
              <w:right w:val="single" w:sz="4" w:space="0" w:color="auto"/>
            </w:tcBorders>
            <w:shd w:val="clear" w:color="auto" w:fill="auto"/>
          </w:tcPr>
          <w:p w14:paraId="263BBB6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C91C845"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5FBCD515" w14:textId="77777777" w:rsidR="00CC1EA8" w:rsidRPr="00CC1EA8" w:rsidRDefault="00CC1EA8" w:rsidP="00D628F2">
            <w:pPr>
              <w:pStyle w:val="TAC"/>
              <w:rPr>
                <w:lang w:val="en-US" w:eastAsia="fi-FI"/>
              </w:rPr>
            </w:pPr>
            <w:r w:rsidRPr="00CC1EA8">
              <w:rPr>
                <w:lang w:val="en-US" w:eastAsia="fi-FI"/>
              </w:rPr>
              <w:t>0</w:t>
            </w:r>
          </w:p>
        </w:tc>
      </w:tr>
      <w:tr w:rsidR="00CC1EA8" w:rsidRPr="00CC1EA8" w14:paraId="00E66F0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4F0A9B" w14:textId="77777777" w:rsidR="00CC1EA8" w:rsidRPr="00CC1EA8" w:rsidRDefault="00CC1EA8" w:rsidP="00D628F2">
            <w:pPr>
              <w:pStyle w:val="TAC"/>
              <w:rPr>
                <w:lang w:val="fi-FI" w:eastAsia="fi-FI"/>
              </w:rPr>
            </w:pPr>
            <w:r w:rsidRPr="00CC1EA8">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3D56BDCA"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3BBD449"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7CBCF8F" w14:textId="77777777" w:rsidR="00CC1EA8" w:rsidRPr="00CC1EA8" w:rsidRDefault="00CC1EA8" w:rsidP="00D628F2">
            <w:pPr>
              <w:pStyle w:val="TAC"/>
              <w:rPr>
                <w:lang w:val="fi-FI" w:eastAsia="fi-FI"/>
              </w:rPr>
            </w:pPr>
            <w:r w:rsidRPr="00CC1EA8">
              <w:rPr>
                <w:lang w:val="en-US" w:eastAsia="fi-FI"/>
              </w:rPr>
              <w:t>0</w:t>
            </w:r>
          </w:p>
        </w:tc>
      </w:tr>
      <w:tr w:rsidR="00CC1EA8" w:rsidRPr="00CC1EA8" w14:paraId="6CB56FE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3E1D5C" w14:textId="77777777" w:rsidR="00CC1EA8" w:rsidRPr="00CC1EA8" w:rsidRDefault="00CC1EA8" w:rsidP="00D628F2">
            <w:pPr>
              <w:pStyle w:val="TAC"/>
              <w:rPr>
                <w:lang w:val="fi-FI" w:eastAsia="fi-FI"/>
              </w:rPr>
            </w:pPr>
            <w:r w:rsidRPr="00CC1EA8">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20F926A5"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14C4D37"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73AFAD4" w14:textId="77777777" w:rsidR="00CC1EA8" w:rsidRPr="00CC1EA8" w:rsidRDefault="00CC1EA8" w:rsidP="00D628F2">
            <w:pPr>
              <w:pStyle w:val="TAC"/>
              <w:rPr>
                <w:lang w:val="fi-FI" w:eastAsia="fi-FI"/>
              </w:rPr>
            </w:pPr>
            <w:r w:rsidRPr="00CC1EA8">
              <w:rPr>
                <w:lang w:val="en-US" w:eastAsia="fi-FI"/>
              </w:rPr>
              <w:t>0</w:t>
            </w:r>
          </w:p>
        </w:tc>
      </w:tr>
      <w:tr w:rsidR="00CC1EA8" w:rsidRPr="00CC1EA8" w14:paraId="0A626B1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9364E3" w14:textId="77777777" w:rsidR="00CC1EA8" w:rsidRPr="00CC1EA8" w:rsidRDefault="00CC1EA8" w:rsidP="00D628F2">
            <w:pPr>
              <w:pStyle w:val="TAC"/>
              <w:rPr>
                <w:lang w:eastAsia="fi-FI"/>
              </w:rPr>
            </w:pPr>
            <w:r w:rsidRPr="00CC1EA8">
              <w:rPr>
                <w:lang w:eastAsia="fi-FI"/>
              </w:rPr>
              <w:t>CA_n260(3A-H)</w:t>
            </w:r>
          </w:p>
        </w:tc>
        <w:tc>
          <w:tcPr>
            <w:tcW w:w="1701" w:type="dxa"/>
            <w:tcBorders>
              <w:top w:val="nil"/>
              <w:left w:val="nil"/>
              <w:bottom w:val="single" w:sz="4" w:space="0" w:color="auto"/>
              <w:right w:val="single" w:sz="4" w:space="0" w:color="auto"/>
            </w:tcBorders>
            <w:shd w:val="clear" w:color="auto" w:fill="auto"/>
          </w:tcPr>
          <w:p w14:paraId="3C921C20"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C4DD24A"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089327A" w14:textId="77777777" w:rsidR="00CC1EA8" w:rsidRPr="00CC1EA8" w:rsidRDefault="00CC1EA8" w:rsidP="00D628F2">
            <w:pPr>
              <w:pStyle w:val="TAC"/>
              <w:rPr>
                <w:lang w:val="en-US" w:eastAsia="fi-FI"/>
              </w:rPr>
            </w:pPr>
            <w:r w:rsidRPr="00CC1EA8">
              <w:rPr>
                <w:lang w:val="en-US" w:eastAsia="fi-FI"/>
              </w:rPr>
              <w:t>0</w:t>
            </w:r>
          </w:p>
        </w:tc>
      </w:tr>
      <w:tr w:rsidR="00CC1EA8" w:rsidRPr="00CC1EA8" w14:paraId="00AF5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B3BD27" w14:textId="77777777" w:rsidR="00CC1EA8" w:rsidRPr="00CC1EA8" w:rsidRDefault="00CC1EA8" w:rsidP="00D628F2">
            <w:pPr>
              <w:pStyle w:val="TAC"/>
              <w:rPr>
                <w:lang w:val="fi-FI" w:eastAsia="fi-FI"/>
              </w:rPr>
            </w:pPr>
            <w:r w:rsidRPr="00CC1EA8">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66C72E9"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5981244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4A5A2E4F" w14:textId="77777777" w:rsidR="00CC1EA8" w:rsidRPr="00CC1EA8" w:rsidRDefault="00CC1EA8" w:rsidP="00D628F2">
            <w:pPr>
              <w:pStyle w:val="TAC"/>
              <w:rPr>
                <w:lang w:val="fi-FI" w:eastAsia="fi-FI"/>
              </w:rPr>
            </w:pPr>
            <w:r w:rsidRPr="00CC1EA8">
              <w:rPr>
                <w:lang w:val="en-US" w:eastAsia="fi-FI"/>
              </w:rPr>
              <w:t>0</w:t>
            </w:r>
          </w:p>
        </w:tc>
      </w:tr>
      <w:tr w:rsidR="00D62FEB" w:rsidRPr="00CC1EA8" w14:paraId="6BDF7B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AD6872" w14:textId="77777777" w:rsidR="00D62FEB" w:rsidRPr="00CC1EA8" w:rsidRDefault="00D62FEB" w:rsidP="00D62FEB">
            <w:pPr>
              <w:pStyle w:val="TAC"/>
              <w:rPr>
                <w:lang w:val="fi-FI" w:eastAsia="fi-FI"/>
              </w:rPr>
            </w:pPr>
            <w:r w:rsidRPr="00CC1EA8">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360B8DFE" w14:textId="0ADDD801" w:rsidR="00D62FEB" w:rsidRPr="00CC1EA8" w:rsidRDefault="00D62FEB" w:rsidP="00D62FEB">
            <w:pPr>
              <w:pStyle w:val="TAC"/>
              <w:rPr>
                <w:lang w:val="fi-FI" w:eastAsia="fi-FI"/>
              </w:rPr>
            </w:pPr>
            <w:r w:rsidRPr="00CC1EA8">
              <w:t>CA_n260G</w:t>
            </w:r>
            <w:r>
              <w:t>/H</w:t>
            </w:r>
          </w:p>
        </w:tc>
        <w:tc>
          <w:tcPr>
            <w:tcW w:w="2268" w:type="dxa"/>
            <w:tcBorders>
              <w:top w:val="nil"/>
              <w:left w:val="nil"/>
              <w:bottom w:val="single" w:sz="4" w:space="0" w:color="auto"/>
              <w:right w:val="single" w:sz="4" w:space="0" w:color="auto"/>
            </w:tcBorders>
            <w:shd w:val="clear" w:color="auto" w:fill="auto"/>
            <w:hideMark/>
          </w:tcPr>
          <w:p w14:paraId="7453098F" w14:textId="2FF6C523" w:rsidR="00D62FEB" w:rsidRPr="00CC1EA8" w:rsidRDefault="00D62FEB" w:rsidP="00D62FEB">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0A2AD4F" w14:textId="77777777" w:rsidR="00D62FEB" w:rsidRPr="00CC1EA8" w:rsidRDefault="00D62FEB" w:rsidP="00D62FEB">
            <w:pPr>
              <w:pStyle w:val="TAC"/>
              <w:rPr>
                <w:lang w:val="fi-FI" w:eastAsia="fi-FI"/>
              </w:rPr>
            </w:pPr>
            <w:r w:rsidRPr="00CC1EA8">
              <w:rPr>
                <w:lang w:val="en-US" w:eastAsia="fi-FI"/>
              </w:rPr>
              <w:t>0</w:t>
            </w:r>
          </w:p>
        </w:tc>
      </w:tr>
      <w:tr w:rsidR="00CC1EA8" w:rsidRPr="00CC1EA8" w14:paraId="7AE35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77E9DE4" w14:textId="77777777" w:rsidR="00CC1EA8" w:rsidRPr="00CC1EA8" w:rsidRDefault="00CC1EA8" w:rsidP="00D628F2">
            <w:pPr>
              <w:pStyle w:val="TAC"/>
              <w:rPr>
                <w:lang w:eastAsia="fi-FI"/>
              </w:rPr>
            </w:pPr>
            <w:r w:rsidRPr="00CC1EA8">
              <w:rPr>
                <w:lang w:eastAsia="fi-FI"/>
              </w:rPr>
              <w:t>CA_n260(A-H-O)</w:t>
            </w:r>
          </w:p>
        </w:tc>
        <w:tc>
          <w:tcPr>
            <w:tcW w:w="1701" w:type="dxa"/>
            <w:tcBorders>
              <w:top w:val="nil"/>
              <w:left w:val="nil"/>
              <w:bottom w:val="single" w:sz="4" w:space="0" w:color="auto"/>
              <w:right w:val="single" w:sz="4" w:space="0" w:color="auto"/>
            </w:tcBorders>
            <w:shd w:val="clear" w:color="auto" w:fill="auto"/>
          </w:tcPr>
          <w:p w14:paraId="4F7C2D70"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9E7F408"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289C8A7" w14:textId="77777777" w:rsidR="00CC1EA8" w:rsidRPr="00CC1EA8" w:rsidRDefault="00CC1EA8" w:rsidP="00D628F2">
            <w:pPr>
              <w:pStyle w:val="TAC"/>
              <w:rPr>
                <w:lang w:val="en-US" w:eastAsia="fi-FI"/>
              </w:rPr>
            </w:pPr>
            <w:r w:rsidRPr="00CC1EA8">
              <w:rPr>
                <w:lang w:val="en-US" w:eastAsia="fi-FI"/>
              </w:rPr>
              <w:t>0</w:t>
            </w:r>
          </w:p>
        </w:tc>
      </w:tr>
      <w:tr w:rsidR="00CC1EA8" w:rsidRPr="00CC1EA8" w14:paraId="170DD48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AC48F6" w14:textId="77777777" w:rsidR="00CC1EA8" w:rsidRPr="00CC1EA8" w:rsidRDefault="00CC1EA8" w:rsidP="00D628F2">
            <w:pPr>
              <w:pStyle w:val="TAC"/>
              <w:rPr>
                <w:lang w:val="fi-FI" w:eastAsia="fi-FI"/>
              </w:rPr>
            </w:pPr>
            <w:r w:rsidRPr="00CC1EA8">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3277EF1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1C2A96"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99A7F2D" w14:textId="77777777" w:rsidR="00CC1EA8" w:rsidRPr="00CC1EA8" w:rsidRDefault="00CC1EA8" w:rsidP="00D628F2">
            <w:pPr>
              <w:pStyle w:val="TAC"/>
              <w:rPr>
                <w:lang w:val="fi-FI" w:eastAsia="fi-FI"/>
              </w:rPr>
            </w:pPr>
            <w:r w:rsidRPr="00CC1EA8">
              <w:rPr>
                <w:lang w:val="en-US" w:eastAsia="fi-FI"/>
              </w:rPr>
              <w:t>0</w:t>
            </w:r>
          </w:p>
        </w:tc>
      </w:tr>
      <w:tr w:rsidR="00CC1EA8" w:rsidRPr="00CC1EA8" w14:paraId="4C2DD6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9E8667" w14:textId="77777777" w:rsidR="00CC1EA8" w:rsidRPr="00CC1EA8" w:rsidRDefault="00CC1EA8" w:rsidP="00D628F2">
            <w:pPr>
              <w:pStyle w:val="TAC"/>
              <w:rPr>
                <w:lang w:val="fi-FI" w:eastAsia="fi-FI"/>
              </w:rPr>
            </w:pPr>
            <w:r w:rsidRPr="00CC1EA8">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4496C49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014812" w14:textId="77777777" w:rsidR="00CC1EA8" w:rsidRPr="00CC1EA8" w:rsidRDefault="00CC1EA8" w:rsidP="00D628F2">
            <w:pPr>
              <w:pStyle w:val="TAC"/>
              <w:rPr>
                <w:lang w:val="fi-FI"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3736CB9B" w14:textId="77777777" w:rsidR="00CC1EA8" w:rsidRPr="00CC1EA8" w:rsidRDefault="00CC1EA8" w:rsidP="00D628F2">
            <w:pPr>
              <w:pStyle w:val="TAC"/>
              <w:rPr>
                <w:lang w:val="fi-FI" w:eastAsia="fi-FI"/>
              </w:rPr>
            </w:pPr>
            <w:r w:rsidRPr="00CC1EA8">
              <w:rPr>
                <w:lang w:val="en-US" w:eastAsia="fi-FI"/>
              </w:rPr>
              <w:t>0</w:t>
            </w:r>
          </w:p>
        </w:tc>
      </w:tr>
      <w:tr w:rsidR="00CC1EA8" w:rsidRPr="00CC1EA8" w14:paraId="103F2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70424" w14:textId="77777777" w:rsidR="00CC1EA8" w:rsidRPr="00CC1EA8" w:rsidRDefault="00CC1EA8" w:rsidP="00D628F2">
            <w:pPr>
              <w:pStyle w:val="TAC"/>
              <w:rPr>
                <w:lang w:eastAsia="fi-FI"/>
              </w:rPr>
            </w:pPr>
            <w:r w:rsidRPr="00CC1EA8">
              <w:rPr>
                <w:lang w:eastAsia="fi-FI"/>
              </w:rPr>
              <w:t>CA_n260(A-O-P-Q)</w:t>
            </w:r>
          </w:p>
        </w:tc>
        <w:tc>
          <w:tcPr>
            <w:tcW w:w="1701" w:type="dxa"/>
            <w:tcBorders>
              <w:top w:val="nil"/>
              <w:left w:val="nil"/>
              <w:bottom w:val="single" w:sz="4" w:space="0" w:color="auto"/>
              <w:right w:val="single" w:sz="4" w:space="0" w:color="auto"/>
            </w:tcBorders>
            <w:shd w:val="clear" w:color="auto" w:fill="auto"/>
          </w:tcPr>
          <w:p w14:paraId="5D86A85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1F56548"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0E3B33CE" w14:textId="77777777" w:rsidR="00CC1EA8" w:rsidRPr="00CC1EA8" w:rsidRDefault="00CC1EA8" w:rsidP="00D628F2">
            <w:pPr>
              <w:pStyle w:val="TAC"/>
              <w:rPr>
                <w:lang w:val="en-US" w:eastAsia="fi-FI"/>
              </w:rPr>
            </w:pPr>
            <w:r w:rsidRPr="00CC1EA8">
              <w:rPr>
                <w:lang w:val="en-US" w:eastAsia="fi-FI"/>
              </w:rPr>
              <w:t>0</w:t>
            </w:r>
          </w:p>
        </w:tc>
      </w:tr>
      <w:tr w:rsidR="00CC1EA8" w:rsidRPr="00CC1EA8" w14:paraId="244000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24E86" w14:textId="77777777" w:rsidR="00CC1EA8" w:rsidRPr="00CC1EA8" w:rsidRDefault="00CC1EA8" w:rsidP="00D628F2">
            <w:pPr>
              <w:pStyle w:val="TAC"/>
              <w:rPr>
                <w:lang w:val="fi-FI" w:eastAsia="fi-FI"/>
              </w:rPr>
            </w:pPr>
            <w:r w:rsidRPr="00CC1EA8">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4DB52C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D029B6B"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112186" w14:textId="77777777" w:rsidR="00CC1EA8" w:rsidRPr="00CC1EA8" w:rsidRDefault="00CC1EA8" w:rsidP="00D628F2">
            <w:pPr>
              <w:pStyle w:val="TAC"/>
              <w:rPr>
                <w:lang w:val="fi-FI" w:eastAsia="fi-FI"/>
              </w:rPr>
            </w:pPr>
            <w:r w:rsidRPr="00CC1EA8">
              <w:rPr>
                <w:lang w:val="en-US" w:eastAsia="fi-FI"/>
              </w:rPr>
              <w:t>0</w:t>
            </w:r>
          </w:p>
        </w:tc>
      </w:tr>
      <w:tr w:rsidR="00CC1EA8" w:rsidRPr="00CC1EA8" w14:paraId="3FF0A1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6689A64" w14:textId="77777777" w:rsidR="00CC1EA8" w:rsidRPr="00CC1EA8" w:rsidRDefault="00CC1EA8" w:rsidP="00D628F2">
            <w:pPr>
              <w:pStyle w:val="TAC"/>
              <w:rPr>
                <w:lang w:val="sv-SE" w:eastAsia="fi-FI"/>
              </w:rPr>
            </w:pPr>
            <w:r w:rsidRPr="00CC1EA8">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35F7B85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686694"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F342EB4" w14:textId="77777777" w:rsidR="00CC1EA8" w:rsidRPr="00CC1EA8" w:rsidRDefault="00CC1EA8" w:rsidP="00D628F2">
            <w:pPr>
              <w:pStyle w:val="TAC"/>
              <w:rPr>
                <w:lang w:val="en-US" w:eastAsia="fi-FI"/>
              </w:rPr>
            </w:pPr>
            <w:r w:rsidRPr="00CC1EA8">
              <w:rPr>
                <w:lang w:val="en-US" w:eastAsia="fi-FI"/>
              </w:rPr>
              <w:t>0</w:t>
            </w:r>
          </w:p>
        </w:tc>
      </w:tr>
      <w:tr w:rsidR="00CC1EA8" w:rsidRPr="00CC1EA8" w14:paraId="3E95C52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7C43C4" w14:textId="77777777" w:rsidR="00CC1EA8" w:rsidRPr="00CC1EA8" w:rsidRDefault="00CC1EA8" w:rsidP="00D628F2">
            <w:pPr>
              <w:pStyle w:val="TAC"/>
              <w:rPr>
                <w:lang w:val="fi-FI" w:eastAsia="fi-FI"/>
              </w:rPr>
            </w:pPr>
            <w:r w:rsidRPr="00CC1EA8">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340673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C42E27" w14:textId="77777777" w:rsidR="00CC1EA8" w:rsidRPr="00CC1EA8" w:rsidRDefault="00CC1EA8" w:rsidP="00D628F2">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92B562C" w14:textId="77777777" w:rsidR="00CC1EA8" w:rsidRPr="00CC1EA8" w:rsidRDefault="00CC1EA8" w:rsidP="00D628F2">
            <w:pPr>
              <w:pStyle w:val="TAC"/>
              <w:rPr>
                <w:lang w:val="fi-FI" w:eastAsia="fi-FI"/>
              </w:rPr>
            </w:pPr>
            <w:r w:rsidRPr="00CC1EA8">
              <w:rPr>
                <w:lang w:val="en-US" w:eastAsia="fi-FI"/>
              </w:rPr>
              <w:t>0</w:t>
            </w:r>
          </w:p>
        </w:tc>
      </w:tr>
      <w:tr w:rsidR="00CC1EA8" w:rsidRPr="00CC1EA8" w14:paraId="69512B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BA3E78" w14:textId="77777777" w:rsidR="00CC1EA8" w:rsidRPr="00CC1EA8" w:rsidRDefault="00CC1EA8" w:rsidP="00D628F2">
            <w:pPr>
              <w:pStyle w:val="TAC"/>
              <w:rPr>
                <w:lang w:val="sv-SE" w:eastAsia="fi-FI"/>
              </w:rPr>
            </w:pPr>
            <w:r w:rsidRPr="00CC1EA8">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0DFB436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54CC82" w14:textId="77777777" w:rsidR="00CC1EA8" w:rsidRPr="00CC1EA8" w:rsidRDefault="00CC1EA8" w:rsidP="00D628F2">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7F36831F" w14:textId="77777777" w:rsidR="00CC1EA8" w:rsidRPr="00CC1EA8" w:rsidRDefault="00CC1EA8" w:rsidP="00D628F2">
            <w:pPr>
              <w:pStyle w:val="TAC"/>
              <w:rPr>
                <w:lang w:val="en-US" w:eastAsia="fi-FI"/>
              </w:rPr>
            </w:pPr>
            <w:r w:rsidRPr="00CC1EA8">
              <w:rPr>
                <w:lang w:val="en-US" w:eastAsia="fi-FI"/>
              </w:rPr>
              <w:t>0</w:t>
            </w:r>
          </w:p>
        </w:tc>
      </w:tr>
      <w:tr w:rsidR="00CC1EA8" w:rsidRPr="00CC1EA8" w14:paraId="03037F6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058FF2" w14:textId="77777777" w:rsidR="00CC1EA8" w:rsidRPr="00CC1EA8" w:rsidRDefault="00CC1EA8" w:rsidP="00D628F2">
            <w:pPr>
              <w:pStyle w:val="TAC"/>
              <w:rPr>
                <w:lang w:val="fi-FI" w:eastAsia="fi-FI"/>
              </w:rPr>
            </w:pPr>
            <w:r w:rsidRPr="00CC1EA8">
              <w:rPr>
                <w:lang w:val="en-US" w:eastAsia="fi-FI"/>
              </w:rPr>
              <w:lastRenderedPageBreak/>
              <w:t>CA_n260(2A-O-2P)</w:t>
            </w:r>
          </w:p>
        </w:tc>
        <w:tc>
          <w:tcPr>
            <w:tcW w:w="1701" w:type="dxa"/>
            <w:tcBorders>
              <w:top w:val="nil"/>
              <w:left w:val="nil"/>
              <w:bottom w:val="single" w:sz="4" w:space="0" w:color="auto"/>
              <w:right w:val="single" w:sz="4" w:space="0" w:color="auto"/>
            </w:tcBorders>
            <w:shd w:val="clear" w:color="auto" w:fill="auto"/>
            <w:hideMark/>
          </w:tcPr>
          <w:p w14:paraId="727019A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959E65"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3EA6A78" w14:textId="77777777" w:rsidR="00CC1EA8" w:rsidRPr="00CC1EA8" w:rsidRDefault="00CC1EA8" w:rsidP="00D628F2">
            <w:pPr>
              <w:pStyle w:val="TAC"/>
              <w:rPr>
                <w:lang w:val="fi-FI" w:eastAsia="fi-FI"/>
              </w:rPr>
            </w:pPr>
            <w:r w:rsidRPr="00CC1EA8">
              <w:rPr>
                <w:lang w:val="en-US" w:eastAsia="fi-FI"/>
              </w:rPr>
              <w:t>0</w:t>
            </w:r>
          </w:p>
        </w:tc>
      </w:tr>
      <w:tr w:rsidR="00CC1EA8" w:rsidRPr="00CC1EA8" w14:paraId="3375B4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3A2A11" w14:textId="77777777" w:rsidR="00CC1EA8" w:rsidRPr="00CC1EA8" w:rsidRDefault="00CC1EA8" w:rsidP="00D628F2">
            <w:pPr>
              <w:pStyle w:val="TAC"/>
              <w:rPr>
                <w:lang w:val="en-US" w:eastAsia="fi-FI"/>
              </w:rPr>
            </w:pPr>
            <w:r w:rsidRPr="00CC1EA8">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2A6C9DC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3ECBBD9"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4BEF394A" w14:textId="77777777" w:rsidR="00CC1EA8" w:rsidRPr="00CC1EA8" w:rsidRDefault="00CC1EA8" w:rsidP="00D628F2">
            <w:pPr>
              <w:pStyle w:val="TAC"/>
              <w:rPr>
                <w:lang w:val="en-US" w:eastAsia="fi-FI"/>
              </w:rPr>
            </w:pPr>
            <w:r w:rsidRPr="00CC1EA8">
              <w:rPr>
                <w:lang w:val="en-US" w:eastAsia="fi-FI"/>
              </w:rPr>
              <w:t>0</w:t>
            </w:r>
          </w:p>
        </w:tc>
      </w:tr>
      <w:tr w:rsidR="00CC1EA8" w:rsidRPr="00CC1EA8" w14:paraId="299D340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9402A9" w14:textId="77777777" w:rsidR="00CC1EA8" w:rsidRPr="00CC1EA8" w:rsidRDefault="00CC1EA8" w:rsidP="00D628F2">
            <w:pPr>
              <w:pStyle w:val="TAC"/>
              <w:rPr>
                <w:lang w:val="fi-FI" w:eastAsia="fi-FI"/>
              </w:rPr>
            </w:pPr>
            <w:r w:rsidRPr="00CC1EA8">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5A36E8C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8E17C2" w14:textId="77777777" w:rsidR="00CC1EA8" w:rsidRPr="00CC1EA8" w:rsidRDefault="00CC1EA8" w:rsidP="00D628F2">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3216AF" w14:textId="77777777" w:rsidR="00CC1EA8" w:rsidRPr="00CC1EA8" w:rsidRDefault="00CC1EA8" w:rsidP="00D628F2">
            <w:pPr>
              <w:pStyle w:val="TAC"/>
              <w:rPr>
                <w:lang w:val="fi-FI" w:eastAsia="fi-FI"/>
              </w:rPr>
            </w:pPr>
            <w:r w:rsidRPr="00CC1EA8">
              <w:rPr>
                <w:lang w:val="en-US" w:eastAsia="fi-FI"/>
              </w:rPr>
              <w:t>0</w:t>
            </w:r>
          </w:p>
        </w:tc>
      </w:tr>
      <w:tr w:rsidR="00CC1EA8" w:rsidRPr="00CC1EA8" w14:paraId="2BC882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E1E582" w14:textId="77777777" w:rsidR="00CC1EA8" w:rsidRPr="00CC1EA8" w:rsidRDefault="00CC1EA8" w:rsidP="00D628F2">
            <w:pPr>
              <w:pStyle w:val="TAC"/>
              <w:rPr>
                <w:lang w:val="sv-SE" w:eastAsia="fi-FI"/>
              </w:rPr>
            </w:pPr>
            <w:r w:rsidRPr="00CC1EA8">
              <w:rPr>
                <w:lang w:eastAsia="fi-FI"/>
              </w:rPr>
              <w:t>CA_n260(2A-2O-P-Q)</w:t>
            </w:r>
          </w:p>
        </w:tc>
        <w:tc>
          <w:tcPr>
            <w:tcW w:w="1701" w:type="dxa"/>
            <w:tcBorders>
              <w:top w:val="nil"/>
              <w:left w:val="nil"/>
              <w:bottom w:val="single" w:sz="4" w:space="0" w:color="auto"/>
              <w:right w:val="single" w:sz="4" w:space="0" w:color="auto"/>
            </w:tcBorders>
            <w:shd w:val="clear" w:color="auto" w:fill="auto"/>
          </w:tcPr>
          <w:p w14:paraId="0B2E7476"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0368A3E"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76228EB" w14:textId="77777777" w:rsidR="00CC1EA8" w:rsidRPr="00CC1EA8" w:rsidRDefault="00CC1EA8" w:rsidP="00D628F2">
            <w:pPr>
              <w:pStyle w:val="TAC"/>
              <w:rPr>
                <w:lang w:val="en-US" w:eastAsia="fi-FI"/>
              </w:rPr>
            </w:pPr>
            <w:r w:rsidRPr="00CC1EA8">
              <w:rPr>
                <w:lang w:val="en-US" w:eastAsia="fi-FI"/>
              </w:rPr>
              <w:t>0</w:t>
            </w:r>
          </w:p>
        </w:tc>
      </w:tr>
      <w:tr w:rsidR="00CC1EA8" w:rsidRPr="00CC1EA8" w14:paraId="050D7AA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3AE5DD" w14:textId="77777777" w:rsidR="00CC1EA8" w:rsidRPr="00CC1EA8" w:rsidRDefault="00CC1EA8" w:rsidP="00D628F2">
            <w:pPr>
              <w:pStyle w:val="TAC"/>
              <w:rPr>
                <w:lang w:val="fi-FI" w:eastAsia="fi-FI"/>
              </w:rPr>
            </w:pPr>
            <w:r w:rsidRPr="00CC1EA8">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C9123B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148B9C"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A3CAEDE" w14:textId="77777777" w:rsidR="00CC1EA8" w:rsidRPr="00CC1EA8" w:rsidRDefault="00CC1EA8" w:rsidP="00D628F2">
            <w:pPr>
              <w:pStyle w:val="TAC"/>
              <w:rPr>
                <w:lang w:val="fi-FI" w:eastAsia="fi-FI"/>
              </w:rPr>
            </w:pPr>
            <w:r w:rsidRPr="00CC1EA8">
              <w:rPr>
                <w:lang w:val="en-US" w:eastAsia="fi-FI"/>
              </w:rPr>
              <w:t>0</w:t>
            </w:r>
          </w:p>
        </w:tc>
      </w:tr>
      <w:tr w:rsidR="00CC1EA8" w:rsidRPr="00CC1EA8" w14:paraId="4E94D3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262F41" w14:textId="77777777" w:rsidR="00CC1EA8" w:rsidRPr="00CC1EA8" w:rsidRDefault="00CC1EA8" w:rsidP="00D628F2">
            <w:pPr>
              <w:pStyle w:val="TAC"/>
              <w:rPr>
                <w:lang w:val="fi-FI" w:eastAsia="fi-FI"/>
              </w:rPr>
            </w:pPr>
            <w:r w:rsidRPr="00CC1EA8">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0EFB65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340166"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1268A4F" w14:textId="77777777" w:rsidR="00CC1EA8" w:rsidRPr="00CC1EA8" w:rsidRDefault="00CC1EA8" w:rsidP="00D628F2">
            <w:pPr>
              <w:pStyle w:val="TAC"/>
              <w:rPr>
                <w:lang w:val="fi-FI" w:eastAsia="fi-FI"/>
              </w:rPr>
            </w:pPr>
            <w:r w:rsidRPr="00CC1EA8">
              <w:rPr>
                <w:lang w:val="en-US" w:eastAsia="fi-FI"/>
              </w:rPr>
              <w:t>0</w:t>
            </w:r>
          </w:p>
        </w:tc>
      </w:tr>
      <w:tr w:rsidR="00CC1EA8" w:rsidRPr="00CC1EA8" w14:paraId="22C2AA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91877A" w14:textId="77777777" w:rsidR="00CC1EA8" w:rsidRPr="00CC1EA8" w:rsidRDefault="00CC1EA8" w:rsidP="00D628F2">
            <w:pPr>
              <w:pStyle w:val="TAC"/>
              <w:rPr>
                <w:lang w:val="fi-FI" w:eastAsia="fi-FI"/>
              </w:rPr>
            </w:pPr>
            <w:r w:rsidRPr="00CC1EA8">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70072F4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EACCBF2"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18DC28" w14:textId="77777777" w:rsidR="00CC1EA8" w:rsidRPr="00CC1EA8" w:rsidRDefault="00CC1EA8" w:rsidP="00D628F2">
            <w:pPr>
              <w:pStyle w:val="TAC"/>
              <w:rPr>
                <w:lang w:val="fi-FI" w:eastAsia="fi-FI"/>
              </w:rPr>
            </w:pPr>
            <w:r w:rsidRPr="00CC1EA8">
              <w:rPr>
                <w:lang w:val="en-US" w:eastAsia="fi-FI"/>
              </w:rPr>
              <w:t>0</w:t>
            </w:r>
          </w:p>
        </w:tc>
      </w:tr>
      <w:tr w:rsidR="00CC1EA8" w:rsidRPr="00CC1EA8" w14:paraId="3B3C65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200E49" w14:textId="77777777" w:rsidR="00CC1EA8" w:rsidRPr="00CC1EA8" w:rsidRDefault="00CC1EA8" w:rsidP="00D628F2">
            <w:pPr>
              <w:pStyle w:val="TAC"/>
              <w:rPr>
                <w:lang w:val="fi-FI" w:eastAsia="fi-FI"/>
              </w:rPr>
            </w:pPr>
            <w:r w:rsidRPr="00CC1EA8">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65D0D1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0B7451"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D79F86E" w14:textId="77777777" w:rsidR="00CC1EA8" w:rsidRPr="00CC1EA8" w:rsidRDefault="00CC1EA8" w:rsidP="00D628F2">
            <w:pPr>
              <w:pStyle w:val="TAC"/>
              <w:rPr>
                <w:lang w:val="fi-FI" w:eastAsia="fi-FI"/>
              </w:rPr>
            </w:pPr>
            <w:r w:rsidRPr="00CC1EA8">
              <w:rPr>
                <w:lang w:val="en-US" w:eastAsia="fi-FI"/>
              </w:rPr>
              <w:t>0</w:t>
            </w:r>
          </w:p>
        </w:tc>
      </w:tr>
      <w:tr w:rsidR="00CC1EA8" w:rsidRPr="00CC1EA8" w14:paraId="48EE73C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1C70DB" w14:textId="77777777" w:rsidR="00CC1EA8" w:rsidRPr="00CC1EA8" w:rsidRDefault="00CC1EA8" w:rsidP="00D628F2">
            <w:pPr>
              <w:pStyle w:val="TAC"/>
              <w:rPr>
                <w:lang w:val="fi-FI" w:eastAsia="fi-FI"/>
              </w:rPr>
            </w:pPr>
            <w:r w:rsidRPr="00CC1EA8">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392243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81531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65E40F2" w14:textId="77777777" w:rsidR="00CC1EA8" w:rsidRPr="00CC1EA8" w:rsidRDefault="00CC1EA8" w:rsidP="00D628F2">
            <w:pPr>
              <w:pStyle w:val="TAC"/>
              <w:rPr>
                <w:lang w:val="fi-FI" w:eastAsia="fi-FI"/>
              </w:rPr>
            </w:pPr>
            <w:r w:rsidRPr="00CC1EA8">
              <w:rPr>
                <w:lang w:val="en-US" w:eastAsia="fi-FI"/>
              </w:rPr>
              <w:t>0</w:t>
            </w:r>
          </w:p>
        </w:tc>
      </w:tr>
      <w:tr w:rsidR="00CC1EA8" w:rsidRPr="00CC1EA8" w14:paraId="3CCA9CF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DCA0C3" w14:textId="77777777" w:rsidR="00CC1EA8" w:rsidRPr="00CC1EA8" w:rsidRDefault="00CC1EA8" w:rsidP="00D628F2">
            <w:pPr>
              <w:pStyle w:val="TAC"/>
              <w:rPr>
                <w:lang w:val="fi-FI" w:eastAsia="fi-FI"/>
              </w:rPr>
            </w:pPr>
            <w:r w:rsidRPr="00CC1EA8">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7110424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CAF410"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01B6B1" w14:textId="77777777" w:rsidR="00CC1EA8" w:rsidRPr="00CC1EA8" w:rsidRDefault="00CC1EA8" w:rsidP="00D628F2">
            <w:pPr>
              <w:pStyle w:val="TAC"/>
              <w:rPr>
                <w:lang w:val="fi-FI" w:eastAsia="fi-FI"/>
              </w:rPr>
            </w:pPr>
            <w:r w:rsidRPr="00CC1EA8">
              <w:rPr>
                <w:lang w:val="en-US" w:eastAsia="fi-FI"/>
              </w:rPr>
              <w:t>0</w:t>
            </w:r>
          </w:p>
        </w:tc>
      </w:tr>
      <w:tr w:rsidR="00CC1EA8" w:rsidRPr="00CC1EA8" w14:paraId="761D76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F36799" w14:textId="77777777" w:rsidR="00CC1EA8" w:rsidRPr="00CC1EA8" w:rsidRDefault="00CC1EA8" w:rsidP="00D628F2">
            <w:pPr>
              <w:pStyle w:val="TAC"/>
              <w:rPr>
                <w:lang w:val="fi-FI" w:eastAsia="fi-FI"/>
              </w:rPr>
            </w:pPr>
            <w:r w:rsidRPr="00CC1EA8">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BDA2C3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DE95A4"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51F8AD3" w14:textId="77777777" w:rsidR="00CC1EA8" w:rsidRPr="00CC1EA8" w:rsidRDefault="00CC1EA8" w:rsidP="00D628F2">
            <w:pPr>
              <w:pStyle w:val="TAC"/>
              <w:rPr>
                <w:lang w:val="fi-FI" w:eastAsia="fi-FI"/>
              </w:rPr>
            </w:pPr>
            <w:r w:rsidRPr="00CC1EA8">
              <w:rPr>
                <w:lang w:val="en-US" w:eastAsia="fi-FI"/>
              </w:rPr>
              <w:t>0</w:t>
            </w:r>
          </w:p>
        </w:tc>
      </w:tr>
      <w:tr w:rsidR="00CC1EA8" w:rsidRPr="00CC1EA8" w14:paraId="109E297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618322" w14:textId="77777777" w:rsidR="00CC1EA8" w:rsidRPr="00CC1EA8" w:rsidRDefault="00CC1EA8" w:rsidP="00D628F2">
            <w:pPr>
              <w:pStyle w:val="TAC"/>
              <w:rPr>
                <w:lang w:val="fi-FI" w:eastAsia="fi-FI"/>
              </w:rPr>
            </w:pPr>
            <w:r w:rsidRPr="00CC1EA8">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2EF0920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E1F1F36"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AFD4071" w14:textId="77777777" w:rsidR="00CC1EA8" w:rsidRPr="00CC1EA8" w:rsidRDefault="00CC1EA8" w:rsidP="00D628F2">
            <w:pPr>
              <w:pStyle w:val="TAC"/>
              <w:rPr>
                <w:lang w:val="fi-FI" w:eastAsia="fi-FI"/>
              </w:rPr>
            </w:pPr>
            <w:r w:rsidRPr="00CC1EA8">
              <w:rPr>
                <w:lang w:val="en-US" w:eastAsia="fi-FI"/>
              </w:rPr>
              <w:t>0</w:t>
            </w:r>
          </w:p>
        </w:tc>
      </w:tr>
      <w:tr w:rsidR="00CC1EA8" w:rsidRPr="00CC1EA8" w14:paraId="502EFF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EAA4C65" w14:textId="77777777" w:rsidR="00CC1EA8" w:rsidRPr="00CC1EA8" w:rsidRDefault="00CC1EA8" w:rsidP="00D628F2">
            <w:pPr>
              <w:pStyle w:val="TAC"/>
              <w:rPr>
                <w:lang w:val="sv-SE" w:eastAsia="fi-FI"/>
              </w:rPr>
            </w:pPr>
            <w:r w:rsidRPr="00CC1EA8">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06418A1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5AA40A"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7F53E2C1" w14:textId="77777777" w:rsidR="00CC1EA8" w:rsidRPr="00CC1EA8" w:rsidRDefault="00CC1EA8" w:rsidP="00D628F2">
            <w:pPr>
              <w:pStyle w:val="TAC"/>
              <w:rPr>
                <w:lang w:val="en-US" w:eastAsia="fi-FI"/>
              </w:rPr>
            </w:pPr>
            <w:r w:rsidRPr="00CC1EA8">
              <w:rPr>
                <w:lang w:val="en-US" w:eastAsia="fi-FI"/>
              </w:rPr>
              <w:t>0</w:t>
            </w:r>
          </w:p>
        </w:tc>
      </w:tr>
      <w:tr w:rsidR="00CC1EA8" w:rsidRPr="00CC1EA8" w14:paraId="5DE0EA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E2F97" w14:textId="77777777" w:rsidR="00CC1EA8" w:rsidRPr="00CC1EA8" w:rsidRDefault="00CC1EA8" w:rsidP="00D628F2">
            <w:pPr>
              <w:pStyle w:val="TAC"/>
              <w:rPr>
                <w:lang w:val="fi-FI" w:eastAsia="fi-FI"/>
              </w:rPr>
            </w:pPr>
            <w:r w:rsidRPr="00CC1EA8">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737479D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672F99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DE9AAF" w14:textId="77777777" w:rsidR="00CC1EA8" w:rsidRPr="00CC1EA8" w:rsidRDefault="00CC1EA8" w:rsidP="00D628F2">
            <w:pPr>
              <w:pStyle w:val="TAC"/>
              <w:rPr>
                <w:lang w:val="fi-FI" w:eastAsia="fi-FI"/>
              </w:rPr>
            </w:pPr>
            <w:r w:rsidRPr="00CC1EA8">
              <w:rPr>
                <w:lang w:val="en-US" w:eastAsia="fi-FI"/>
              </w:rPr>
              <w:t>0</w:t>
            </w:r>
          </w:p>
        </w:tc>
      </w:tr>
      <w:tr w:rsidR="00CC1EA8" w:rsidRPr="00CC1EA8" w14:paraId="75B2F1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61421" w14:textId="77777777" w:rsidR="00CC1EA8" w:rsidRPr="00CC1EA8" w:rsidRDefault="00CC1EA8" w:rsidP="00D628F2">
            <w:pPr>
              <w:pStyle w:val="TAC"/>
              <w:rPr>
                <w:lang w:val="fi-FI" w:eastAsia="fi-FI"/>
              </w:rPr>
            </w:pPr>
            <w:r w:rsidRPr="00CC1EA8">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6ABEE8C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F56D11"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65FD4B" w14:textId="77777777" w:rsidR="00CC1EA8" w:rsidRPr="00CC1EA8" w:rsidRDefault="00CC1EA8" w:rsidP="00D628F2">
            <w:pPr>
              <w:pStyle w:val="TAC"/>
              <w:rPr>
                <w:lang w:val="fi-FI" w:eastAsia="fi-FI"/>
              </w:rPr>
            </w:pPr>
            <w:r w:rsidRPr="00CC1EA8">
              <w:rPr>
                <w:lang w:val="en-US" w:eastAsia="fi-FI"/>
              </w:rPr>
              <w:t>0</w:t>
            </w:r>
          </w:p>
        </w:tc>
      </w:tr>
      <w:tr w:rsidR="00CC1EA8" w:rsidRPr="00CC1EA8" w14:paraId="5211F6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D83787" w14:textId="77777777" w:rsidR="00CC1EA8" w:rsidRPr="00CC1EA8" w:rsidRDefault="00CC1EA8" w:rsidP="00D628F2">
            <w:pPr>
              <w:pStyle w:val="TAC"/>
              <w:rPr>
                <w:lang w:val="fi-FI" w:eastAsia="fi-FI"/>
              </w:rPr>
            </w:pPr>
            <w:r w:rsidRPr="00CC1EA8">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3DD7222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46834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27AC84" w14:textId="77777777" w:rsidR="00CC1EA8" w:rsidRPr="00CC1EA8" w:rsidRDefault="00CC1EA8" w:rsidP="00D628F2">
            <w:pPr>
              <w:pStyle w:val="TAC"/>
              <w:rPr>
                <w:lang w:val="fi-FI" w:eastAsia="fi-FI"/>
              </w:rPr>
            </w:pPr>
            <w:r w:rsidRPr="00CC1EA8">
              <w:rPr>
                <w:lang w:val="en-US" w:eastAsia="fi-FI"/>
              </w:rPr>
              <w:t>0</w:t>
            </w:r>
          </w:p>
        </w:tc>
      </w:tr>
      <w:tr w:rsidR="00CC1EA8" w:rsidRPr="00CC1EA8" w14:paraId="66AA20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625D5F3" w14:textId="77777777" w:rsidR="00CC1EA8" w:rsidRPr="00CC1EA8" w:rsidRDefault="00CC1EA8" w:rsidP="00D628F2">
            <w:pPr>
              <w:pStyle w:val="TAC"/>
              <w:rPr>
                <w:lang w:val="sv-SE" w:eastAsia="fi-FI"/>
              </w:rPr>
            </w:pPr>
            <w:r w:rsidRPr="00CC1EA8">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448D79E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289AC32"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769FAC83" w14:textId="77777777" w:rsidR="00CC1EA8" w:rsidRPr="00CC1EA8" w:rsidRDefault="00CC1EA8" w:rsidP="00D628F2">
            <w:pPr>
              <w:pStyle w:val="TAC"/>
              <w:rPr>
                <w:lang w:val="en-US" w:eastAsia="fi-FI"/>
              </w:rPr>
            </w:pPr>
            <w:r w:rsidRPr="00CC1EA8">
              <w:rPr>
                <w:lang w:val="en-US" w:eastAsia="fi-FI"/>
              </w:rPr>
              <w:t>0</w:t>
            </w:r>
          </w:p>
        </w:tc>
      </w:tr>
      <w:tr w:rsidR="00CC1EA8" w:rsidRPr="00CC1EA8" w14:paraId="215F41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A1D949" w14:textId="77777777" w:rsidR="00CC1EA8" w:rsidRPr="00CC1EA8" w:rsidRDefault="00CC1EA8" w:rsidP="00D628F2">
            <w:pPr>
              <w:pStyle w:val="TAC"/>
              <w:rPr>
                <w:lang w:val="sv-SE" w:eastAsia="fi-FI"/>
              </w:rPr>
            </w:pPr>
            <w:r w:rsidRPr="00CC1EA8">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07198510" w14:textId="77777777" w:rsidR="00CC1EA8" w:rsidRPr="00CC1EA8" w:rsidRDefault="00CC1EA8" w:rsidP="00D628F2">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79126B7C"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2B2687C" w14:textId="77777777" w:rsidR="00CC1EA8" w:rsidRPr="00CC1EA8" w:rsidRDefault="00CC1EA8" w:rsidP="00D628F2">
            <w:pPr>
              <w:pStyle w:val="TAC"/>
              <w:rPr>
                <w:lang w:val="en-US" w:eastAsia="fi-FI"/>
              </w:rPr>
            </w:pPr>
            <w:r w:rsidRPr="00CC1EA8">
              <w:rPr>
                <w:lang w:val="en-US" w:eastAsia="fi-FI"/>
              </w:rPr>
              <w:t>0</w:t>
            </w:r>
          </w:p>
        </w:tc>
      </w:tr>
      <w:tr w:rsidR="00CC1EA8" w:rsidRPr="00CC1EA8" w14:paraId="3807100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5BE208" w14:textId="77777777" w:rsidR="00CC1EA8" w:rsidRPr="00CC1EA8" w:rsidRDefault="00CC1EA8" w:rsidP="00D628F2">
            <w:pPr>
              <w:pStyle w:val="TAC"/>
              <w:rPr>
                <w:lang w:val="fi-FI" w:eastAsia="fi-FI"/>
              </w:rPr>
            </w:pPr>
            <w:r w:rsidRPr="00CC1EA8">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05FB24C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EBF826D"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3FB3AAE" w14:textId="77777777" w:rsidR="00CC1EA8" w:rsidRPr="00CC1EA8" w:rsidRDefault="00CC1EA8" w:rsidP="00D628F2">
            <w:pPr>
              <w:pStyle w:val="TAC"/>
              <w:rPr>
                <w:lang w:val="fi-FI" w:eastAsia="fi-FI"/>
              </w:rPr>
            </w:pPr>
            <w:r w:rsidRPr="00CC1EA8">
              <w:rPr>
                <w:lang w:val="en-US" w:eastAsia="fi-FI"/>
              </w:rPr>
              <w:t>0</w:t>
            </w:r>
          </w:p>
        </w:tc>
      </w:tr>
      <w:tr w:rsidR="00CC1EA8" w:rsidRPr="00CC1EA8" w14:paraId="3D196C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FFEA0B" w14:textId="77777777" w:rsidR="00CC1EA8" w:rsidRPr="00CC1EA8" w:rsidRDefault="00CC1EA8" w:rsidP="00D628F2">
            <w:pPr>
              <w:pStyle w:val="TAC"/>
              <w:rPr>
                <w:lang w:val="fi-FI" w:eastAsia="fi-FI"/>
              </w:rPr>
            </w:pPr>
            <w:r w:rsidRPr="00CC1EA8">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51C24C4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5F47CE3"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F67D314" w14:textId="77777777" w:rsidR="00CC1EA8" w:rsidRPr="00CC1EA8" w:rsidRDefault="00CC1EA8" w:rsidP="00D628F2">
            <w:pPr>
              <w:pStyle w:val="TAC"/>
              <w:rPr>
                <w:lang w:val="fi-FI" w:eastAsia="fi-FI"/>
              </w:rPr>
            </w:pPr>
            <w:r w:rsidRPr="00CC1EA8">
              <w:rPr>
                <w:lang w:val="en-US" w:eastAsia="fi-FI"/>
              </w:rPr>
              <w:t>0</w:t>
            </w:r>
          </w:p>
        </w:tc>
      </w:tr>
      <w:tr w:rsidR="00CC1EA8" w:rsidRPr="00CC1EA8" w14:paraId="12BD99F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4E003" w14:textId="77777777" w:rsidR="00CC1EA8" w:rsidRPr="00CC1EA8" w:rsidRDefault="00CC1EA8" w:rsidP="00D628F2">
            <w:pPr>
              <w:pStyle w:val="TAC"/>
              <w:rPr>
                <w:lang w:val="fi-FI" w:eastAsia="fi-FI"/>
              </w:rPr>
            </w:pPr>
            <w:r w:rsidRPr="00CC1EA8">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A22A04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D6B2DFD"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3D02237" w14:textId="77777777" w:rsidR="00CC1EA8" w:rsidRPr="00CC1EA8" w:rsidRDefault="00CC1EA8" w:rsidP="00D628F2">
            <w:pPr>
              <w:pStyle w:val="TAC"/>
              <w:rPr>
                <w:lang w:val="fi-FI" w:eastAsia="fi-FI"/>
              </w:rPr>
            </w:pPr>
            <w:r w:rsidRPr="00CC1EA8">
              <w:rPr>
                <w:lang w:val="en-US" w:eastAsia="fi-FI"/>
              </w:rPr>
              <w:t>0</w:t>
            </w:r>
          </w:p>
        </w:tc>
      </w:tr>
      <w:tr w:rsidR="00CC1EA8" w:rsidRPr="00CC1EA8" w14:paraId="21CD7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C911B8" w14:textId="77777777" w:rsidR="00CC1EA8" w:rsidRPr="00CC1EA8" w:rsidRDefault="00CC1EA8" w:rsidP="00D628F2">
            <w:pPr>
              <w:pStyle w:val="TAC"/>
              <w:rPr>
                <w:lang w:val="fi-FI" w:eastAsia="fi-FI"/>
              </w:rPr>
            </w:pPr>
            <w:r w:rsidRPr="00CC1EA8">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52B98A0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F0DB47"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D18F720" w14:textId="77777777" w:rsidR="00CC1EA8" w:rsidRPr="00CC1EA8" w:rsidRDefault="00CC1EA8" w:rsidP="00D628F2">
            <w:pPr>
              <w:pStyle w:val="TAC"/>
              <w:rPr>
                <w:lang w:val="fi-FI" w:eastAsia="fi-FI"/>
              </w:rPr>
            </w:pPr>
            <w:r w:rsidRPr="00CC1EA8">
              <w:rPr>
                <w:lang w:val="en-US" w:eastAsia="fi-FI"/>
              </w:rPr>
              <w:t>0</w:t>
            </w:r>
          </w:p>
        </w:tc>
      </w:tr>
      <w:tr w:rsidR="00CC1EA8" w:rsidRPr="00CC1EA8" w14:paraId="496F77B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2C05B72" w14:textId="77777777" w:rsidR="00CC1EA8" w:rsidRPr="00CC1EA8" w:rsidRDefault="00CC1EA8" w:rsidP="00D628F2">
            <w:pPr>
              <w:pStyle w:val="TAC"/>
              <w:rPr>
                <w:lang w:eastAsia="fi-FI"/>
              </w:rPr>
            </w:pPr>
            <w:r w:rsidRPr="00CC1EA8">
              <w:rPr>
                <w:lang w:eastAsia="fi-FI"/>
              </w:rPr>
              <w:t>CA_n260(2A-3O-P)</w:t>
            </w:r>
          </w:p>
        </w:tc>
        <w:tc>
          <w:tcPr>
            <w:tcW w:w="1701" w:type="dxa"/>
            <w:tcBorders>
              <w:top w:val="nil"/>
              <w:left w:val="nil"/>
              <w:bottom w:val="single" w:sz="4" w:space="0" w:color="auto"/>
              <w:right w:val="single" w:sz="4" w:space="0" w:color="auto"/>
            </w:tcBorders>
            <w:shd w:val="clear" w:color="auto" w:fill="auto"/>
          </w:tcPr>
          <w:p w14:paraId="0881209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CB5A0D" w14:textId="77777777" w:rsidR="00CC1EA8" w:rsidRPr="00CC1EA8" w:rsidRDefault="00CC1EA8" w:rsidP="00D628F2">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004A9CD6" w14:textId="77777777" w:rsidR="00CC1EA8" w:rsidRPr="00CC1EA8" w:rsidRDefault="00CC1EA8" w:rsidP="00D628F2">
            <w:pPr>
              <w:pStyle w:val="TAC"/>
              <w:rPr>
                <w:lang w:val="en-US" w:eastAsia="fi-FI"/>
              </w:rPr>
            </w:pPr>
            <w:r w:rsidRPr="00CC1EA8">
              <w:rPr>
                <w:lang w:val="en-US" w:eastAsia="fi-FI"/>
              </w:rPr>
              <w:t>0</w:t>
            </w:r>
          </w:p>
        </w:tc>
      </w:tr>
      <w:tr w:rsidR="00CC1EA8" w:rsidRPr="00CC1EA8" w14:paraId="70B9C9A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45157C4" w14:textId="77777777" w:rsidR="00CC1EA8" w:rsidRPr="00CC1EA8" w:rsidRDefault="00CC1EA8" w:rsidP="00D628F2">
            <w:pPr>
              <w:pStyle w:val="TAC"/>
              <w:rPr>
                <w:lang w:eastAsia="fi-FI"/>
              </w:rPr>
            </w:pPr>
            <w:r w:rsidRPr="00CC1EA8">
              <w:rPr>
                <w:lang w:eastAsia="fi-FI"/>
              </w:rPr>
              <w:t>CA_n260(2A-3O-Q)</w:t>
            </w:r>
          </w:p>
        </w:tc>
        <w:tc>
          <w:tcPr>
            <w:tcW w:w="1701" w:type="dxa"/>
            <w:tcBorders>
              <w:top w:val="nil"/>
              <w:left w:val="nil"/>
              <w:bottom w:val="single" w:sz="4" w:space="0" w:color="auto"/>
              <w:right w:val="single" w:sz="4" w:space="0" w:color="auto"/>
            </w:tcBorders>
            <w:shd w:val="clear" w:color="auto" w:fill="auto"/>
          </w:tcPr>
          <w:p w14:paraId="4FA0D4B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80D5A80"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355E186" w14:textId="77777777" w:rsidR="00CC1EA8" w:rsidRPr="00CC1EA8" w:rsidRDefault="00CC1EA8" w:rsidP="00D628F2">
            <w:pPr>
              <w:pStyle w:val="TAC"/>
              <w:rPr>
                <w:lang w:val="en-US" w:eastAsia="fi-FI"/>
              </w:rPr>
            </w:pPr>
            <w:r w:rsidRPr="00CC1EA8">
              <w:rPr>
                <w:lang w:val="en-US" w:eastAsia="fi-FI"/>
              </w:rPr>
              <w:t>0</w:t>
            </w:r>
          </w:p>
        </w:tc>
      </w:tr>
      <w:tr w:rsidR="00CC1EA8" w:rsidRPr="00CC1EA8" w14:paraId="1D307B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796B00" w14:textId="77777777" w:rsidR="00CC1EA8" w:rsidRPr="00CC1EA8" w:rsidRDefault="00CC1EA8" w:rsidP="00D628F2">
            <w:pPr>
              <w:pStyle w:val="TAC"/>
              <w:rPr>
                <w:lang w:val="fi-FI" w:eastAsia="fi-FI"/>
              </w:rPr>
            </w:pPr>
            <w:r w:rsidRPr="00CC1EA8">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270AB15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0426EB5"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F9E0B9D" w14:textId="77777777" w:rsidR="00CC1EA8" w:rsidRPr="00CC1EA8" w:rsidRDefault="00CC1EA8" w:rsidP="00D628F2">
            <w:pPr>
              <w:pStyle w:val="TAC"/>
              <w:rPr>
                <w:lang w:val="fi-FI" w:eastAsia="fi-FI"/>
              </w:rPr>
            </w:pPr>
            <w:r w:rsidRPr="00CC1EA8">
              <w:rPr>
                <w:lang w:val="en-US" w:eastAsia="fi-FI"/>
              </w:rPr>
              <w:t>0</w:t>
            </w:r>
          </w:p>
        </w:tc>
      </w:tr>
      <w:tr w:rsidR="00CC1EA8" w:rsidRPr="00CC1EA8" w14:paraId="4F33A7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FF9653" w14:textId="77777777" w:rsidR="00CC1EA8" w:rsidRPr="00CC1EA8" w:rsidRDefault="00CC1EA8" w:rsidP="00D628F2">
            <w:pPr>
              <w:pStyle w:val="TAC"/>
              <w:rPr>
                <w:lang w:eastAsia="fi-FI"/>
              </w:rPr>
            </w:pPr>
            <w:r w:rsidRPr="00CC1EA8">
              <w:rPr>
                <w:lang w:eastAsia="fi-FI"/>
              </w:rPr>
              <w:t>CA_n260(3A-2O-P)</w:t>
            </w:r>
          </w:p>
        </w:tc>
        <w:tc>
          <w:tcPr>
            <w:tcW w:w="1701" w:type="dxa"/>
            <w:tcBorders>
              <w:top w:val="nil"/>
              <w:left w:val="nil"/>
              <w:bottom w:val="single" w:sz="4" w:space="0" w:color="auto"/>
              <w:right w:val="single" w:sz="4" w:space="0" w:color="auto"/>
            </w:tcBorders>
            <w:shd w:val="clear" w:color="auto" w:fill="auto"/>
          </w:tcPr>
          <w:p w14:paraId="5336D56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9A5B5CB"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653C23BB" w14:textId="77777777" w:rsidR="00CC1EA8" w:rsidRPr="00CC1EA8" w:rsidRDefault="00CC1EA8" w:rsidP="00D628F2">
            <w:pPr>
              <w:pStyle w:val="TAC"/>
              <w:rPr>
                <w:lang w:val="en-US" w:eastAsia="fi-FI"/>
              </w:rPr>
            </w:pPr>
            <w:r w:rsidRPr="00CC1EA8">
              <w:rPr>
                <w:lang w:val="en-US" w:eastAsia="fi-FI"/>
              </w:rPr>
              <w:t>0</w:t>
            </w:r>
          </w:p>
        </w:tc>
      </w:tr>
      <w:tr w:rsidR="00CC1EA8" w:rsidRPr="00CC1EA8" w14:paraId="4E7F88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BB5E1E" w14:textId="77777777" w:rsidR="00CC1EA8" w:rsidRPr="00CC1EA8" w:rsidRDefault="00CC1EA8" w:rsidP="00D628F2">
            <w:pPr>
              <w:pStyle w:val="TAC"/>
              <w:rPr>
                <w:lang w:eastAsia="fi-FI"/>
              </w:rPr>
            </w:pPr>
            <w:r w:rsidRPr="00CC1EA8">
              <w:rPr>
                <w:lang w:eastAsia="fi-FI"/>
              </w:rPr>
              <w:t>CA_n260(3A-2O-Q)</w:t>
            </w:r>
          </w:p>
        </w:tc>
        <w:tc>
          <w:tcPr>
            <w:tcW w:w="1701" w:type="dxa"/>
            <w:tcBorders>
              <w:top w:val="nil"/>
              <w:left w:val="nil"/>
              <w:bottom w:val="single" w:sz="4" w:space="0" w:color="auto"/>
              <w:right w:val="single" w:sz="4" w:space="0" w:color="auto"/>
            </w:tcBorders>
            <w:shd w:val="clear" w:color="auto" w:fill="auto"/>
          </w:tcPr>
          <w:p w14:paraId="2E166B6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D234BB3"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3E1BE07A" w14:textId="77777777" w:rsidR="00CC1EA8" w:rsidRPr="00CC1EA8" w:rsidRDefault="00CC1EA8" w:rsidP="00D628F2">
            <w:pPr>
              <w:pStyle w:val="TAC"/>
              <w:rPr>
                <w:lang w:val="en-US" w:eastAsia="fi-FI"/>
              </w:rPr>
            </w:pPr>
            <w:r w:rsidRPr="00CC1EA8">
              <w:rPr>
                <w:lang w:val="en-US" w:eastAsia="fi-FI"/>
              </w:rPr>
              <w:t>0</w:t>
            </w:r>
          </w:p>
        </w:tc>
      </w:tr>
      <w:tr w:rsidR="00CC1EA8" w:rsidRPr="00CC1EA8" w14:paraId="4A35597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B6C4CD" w14:textId="77777777" w:rsidR="00CC1EA8" w:rsidRPr="00CC1EA8" w:rsidRDefault="00CC1EA8" w:rsidP="00D628F2">
            <w:pPr>
              <w:pStyle w:val="TAC"/>
              <w:rPr>
                <w:lang w:val="fi-FI" w:eastAsia="fi-FI"/>
              </w:rPr>
            </w:pPr>
            <w:r w:rsidRPr="00CC1EA8">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37A8A81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C4650DA"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0989FC1" w14:textId="77777777" w:rsidR="00CC1EA8" w:rsidRPr="00CC1EA8" w:rsidRDefault="00CC1EA8" w:rsidP="00D628F2">
            <w:pPr>
              <w:pStyle w:val="TAC"/>
              <w:rPr>
                <w:lang w:val="fi-FI" w:eastAsia="fi-FI"/>
              </w:rPr>
            </w:pPr>
            <w:r w:rsidRPr="00CC1EA8">
              <w:rPr>
                <w:lang w:val="en-US" w:eastAsia="fi-FI"/>
              </w:rPr>
              <w:t>0</w:t>
            </w:r>
          </w:p>
        </w:tc>
      </w:tr>
      <w:tr w:rsidR="00CC1EA8" w:rsidRPr="00CC1EA8" w14:paraId="0C5E85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55C4D" w14:textId="77777777" w:rsidR="00CC1EA8" w:rsidRPr="00CC1EA8" w:rsidRDefault="00CC1EA8" w:rsidP="00D628F2">
            <w:pPr>
              <w:pStyle w:val="TAC"/>
              <w:rPr>
                <w:lang w:eastAsia="fi-FI"/>
              </w:rPr>
            </w:pPr>
            <w:r w:rsidRPr="00CC1EA8">
              <w:rPr>
                <w:lang w:eastAsia="fi-FI"/>
              </w:rPr>
              <w:t>CA_n260(4A-O-P)</w:t>
            </w:r>
          </w:p>
        </w:tc>
        <w:tc>
          <w:tcPr>
            <w:tcW w:w="1701" w:type="dxa"/>
            <w:tcBorders>
              <w:top w:val="nil"/>
              <w:left w:val="nil"/>
              <w:bottom w:val="single" w:sz="4" w:space="0" w:color="auto"/>
              <w:right w:val="single" w:sz="4" w:space="0" w:color="auto"/>
            </w:tcBorders>
            <w:shd w:val="clear" w:color="auto" w:fill="auto"/>
          </w:tcPr>
          <w:p w14:paraId="77A2F9C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254E7E3"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4E50C9E7" w14:textId="77777777" w:rsidR="00CC1EA8" w:rsidRPr="00CC1EA8" w:rsidRDefault="00CC1EA8" w:rsidP="00D628F2">
            <w:pPr>
              <w:pStyle w:val="TAC"/>
              <w:rPr>
                <w:lang w:val="en-US" w:eastAsia="fi-FI"/>
              </w:rPr>
            </w:pPr>
            <w:r w:rsidRPr="00CC1EA8">
              <w:rPr>
                <w:lang w:val="en-US" w:eastAsia="fi-FI"/>
              </w:rPr>
              <w:t>0</w:t>
            </w:r>
          </w:p>
        </w:tc>
      </w:tr>
      <w:tr w:rsidR="00CC1EA8" w:rsidRPr="00CC1EA8" w14:paraId="0B7212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46803E" w14:textId="77777777" w:rsidR="00CC1EA8" w:rsidRPr="00CC1EA8" w:rsidRDefault="00CC1EA8" w:rsidP="00D628F2">
            <w:pPr>
              <w:pStyle w:val="TAC"/>
              <w:rPr>
                <w:lang w:eastAsia="fi-FI"/>
              </w:rPr>
            </w:pPr>
            <w:r w:rsidRPr="00CC1EA8">
              <w:rPr>
                <w:lang w:eastAsia="fi-FI"/>
              </w:rPr>
              <w:t>CA_n260(4A-O-Q)</w:t>
            </w:r>
          </w:p>
        </w:tc>
        <w:tc>
          <w:tcPr>
            <w:tcW w:w="1701" w:type="dxa"/>
            <w:tcBorders>
              <w:top w:val="nil"/>
              <w:left w:val="nil"/>
              <w:bottom w:val="single" w:sz="4" w:space="0" w:color="auto"/>
              <w:right w:val="single" w:sz="4" w:space="0" w:color="auto"/>
            </w:tcBorders>
            <w:shd w:val="clear" w:color="auto" w:fill="auto"/>
          </w:tcPr>
          <w:p w14:paraId="28B29BB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70DC454"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1631B178" w14:textId="77777777" w:rsidR="00CC1EA8" w:rsidRPr="00CC1EA8" w:rsidRDefault="00CC1EA8" w:rsidP="00D628F2">
            <w:pPr>
              <w:pStyle w:val="TAC"/>
              <w:rPr>
                <w:lang w:val="en-US" w:eastAsia="fi-FI"/>
              </w:rPr>
            </w:pPr>
            <w:r w:rsidRPr="00CC1EA8">
              <w:rPr>
                <w:lang w:val="en-US" w:eastAsia="fi-FI"/>
              </w:rPr>
              <w:t>0</w:t>
            </w:r>
          </w:p>
        </w:tc>
      </w:tr>
      <w:tr w:rsidR="00CC1EA8" w:rsidRPr="00CC1EA8" w14:paraId="36AC60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22D2A31" w14:textId="77777777" w:rsidR="00CC1EA8" w:rsidRPr="00CC1EA8" w:rsidRDefault="00CC1EA8" w:rsidP="00D628F2">
            <w:pPr>
              <w:pStyle w:val="TAC"/>
              <w:rPr>
                <w:lang w:eastAsia="fi-FI"/>
              </w:rPr>
            </w:pPr>
            <w:r w:rsidRPr="00CC1EA8">
              <w:rPr>
                <w:lang w:eastAsia="fi-FI"/>
              </w:rPr>
              <w:t>CA_n260(5A-O-P)</w:t>
            </w:r>
          </w:p>
        </w:tc>
        <w:tc>
          <w:tcPr>
            <w:tcW w:w="1701" w:type="dxa"/>
            <w:tcBorders>
              <w:top w:val="nil"/>
              <w:left w:val="nil"/>
              <w:bottom w:val="single" w:sz="4" w:space="0" w:color="auto"/>
              <w:right w:val="single" w:sz="4" w:space="0" w:color="auto"/>
            </w:tcBorders>
            <w:shd w:val="clear" w:color="auto" w:fill="auto"/>
          </w:tcPr>
          <w:p w14:paraId="09B85CDE"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CF5392" w14:textId="77777777" w:rsidR="00CC1EA8" w:rsidRPr="00CC1EA8" w:rsidRDefault="00CC1EA8" w:rsidP="00D628F2">
            <w:pPr>
              <w:pStyle w:val="TAC"/>
              <w:rPr>
                <w:lang w:val="en-US" w:eastAsia="fi-FI"/>
              </w:rPr>
            </w:pPr>
            <w:r w:rsidRPr="00CC1EA8">
              <w:rPr>
                <w:lang w:val="en-US" w:eastAsia="fi-FI"/>
              </w:rPr>
              <w:t>2500</w:t>
            </w:r>
          </w:p>
        </w:tc>
        <w:tc>
          <w:tcPr>
            <w:tcW w:w="2335" w:type="dxa"/>
            <w:tcBorders>
              <w:top w:val="nil"/>
              <w:left w:val="nil"/>
              <w:bottom w:val="single" w:sz="4" w:space="0" w:color="auto"/>
              <w:right w:val="single" w:sz="4" w:space="0" w:color="auto"/>
            </w:tcBorders>
            <w:shd w:val="clear" w:color="auto" w:fill="auto"/>
          </w:tcPr>
          <w:p w14:paraId="2CC5ADE1" w14:textId="77777777" w:rsidR="00CC1EA8" w:rsidRPr="00CC1EA8" w:rsidRDefault="00CC1EA8" w:rsidP="00D628F2">
            <w:pPr>
              <w:pStyle w:val="TAC"/>
              <w:rPr>
                <w:lang w:val="en-US" w:eastAsia="fi-FI"/>
              </w:rPr>
            </w:pPr>
            <w:r w:rsidRPr="00CC1EA8">
              <w:rPr>
                <w:lang w:val="en-US" w:eastAsia="fi-FI"/>
              </w:rPr>
              <w:t>0</w:t>
            </w:r>
          </w:p>
        </w:tc>
      </w:tr>
      <w:tr w:rsidR="00CC1EA8" w:rsidRPr="00CC1EA8" w14:paraId="0968474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DF1FEEB" w14:textId="77777777" w:rsidR="00CC1EA8" w:rsidRPr="00CC1EA8" w:rsidRDefault="00CC1EA8" w:rsidP="00D628F2">
            <w:pPr>
              <w:pStyle w:val="TAC"/>
              <w:rPr>
                <w:lang w:eastAsia="fi-FI"/>
              </w:rPr>
            </w:pPr>
            <w:r w:rsidRPr="00CC1EA8">
              <w:rPr>
                <w:lang w:eastAsia="fi-FI"/>
              </w:rPr>
              <w:t>CA_n260(6A-O-P)</w:t>
            </w:r>
          </w:p>
        </w:tc>
        <w:tc>
          <w:tcPr>
            <w:tcW w:w="1701" w:type="dxa"/>
            <w:tcBorders>
              <w:top w:val="nil"/>
              <w:left w:val="nil"/>
              <w:bottom w:val="single" w:sz="4" w:space="0" w:color="auto"/>
              <w:right w:val="single" w:sz="4" w:space="0" w:color="auto"/>
            </w:tcBorders>
            <w:shd w:val="clear" w:color="auto" w:fill="auto"/>
          </w:tcPr>
          <w:p w14:paraId="17CD3C7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7955276" w14:textId="77777777" w:rsidR="00CC1EA8" w:rsidRPr="00CC1EA8" w:rsidRDefault="00CC1EA8" w:rsidP="00D628F2">
            <w:pPr>
              <w:pStyle w:val="TAC"/>
              <w:rPr>
                <w:lang w:val="en-US" w:eastAsia="fi-FI"/>
              </w:rPr>
            </w:pPr>
            <w:r w:rsidRPr="00CC1EA8">
              <w:rPr>
                <w:lang w:val="en-US" w:eastAsia="fi-FI"/>
              </w:rPr>
              <w:t>2900</w:t>
            </w:r>
          </w:p>
        </w:tc>
        <w:tc>
          <w:tcPr>
            <w:tcW w:w="2335" w:type="dxa"/>
            <w:tcBorders>
              <w:top w:val="nil"/>
              <w:left w:val="nil"/>
              <w:bottom w:val="single" w:sz="4" w:space="0" w:color="auto"/>
              <w:right w:val="single" w:sz="4" w:space="0" w:color="auto"/>
            </w:tcBorders>
            <w:shd w:val="clear" w:color="auto" w:fill="auto"/>
          </w:tcPr>
          <w:p w14:paraId="7689394D" w14:textId="77777777" w:rsidR="00CC1EA8" w:rsidRPr="00CC1EA8" w:rsidRDefault="00CC1EA8" w:rsidP="00D628F2">
            <w:pPr>
              <w:pStyle w:val="TAC"/>
              <w:rPr>
                <w:lang w:val="en-US" w:eastAsia="fi-FI"/>
              </w:rPr>
            </w:pPr>
            <w:r w:rsidRPr="00CC1EA8">
              <w:rPr>
                <w:lang w:val="en-US" w:eastAsia="fi-FI"/>
              </w:rPr>
              <w:t>0</w:t>
            </w:r>
          </w:p>
        </w:tc>
      </w:tr>
      <w:tr w:rsidR="00CC1EA8" w:rsidRPr="00CC1EA8" w14:paraId="12565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82E522" w14:textId="77777777" w:rsidR="00CC1EA8" w:rsidRPr="00CC1EA8" w:rsidRDefault="00CC1EA8" w:rsidP="00D628F2">
            <w:pPr>
              <w:pStyle w:val="TAC"/>
              <w:rPr>
                <w:lang w:val="fi-FI" w:eastAsia="fi-FI"/>
              </w:rPr>
            </w:pPr>
            <w:r w:rsidRPr="00CC1EA8">
              <w:rPr>
                <w:lang w:val="sv-SE" w:eastAsia="fi-FI"/>
              </w:rPr>
              <w:t>CA_n260(4A-3O)</w:t>
            </w:r>
          </w:p>
        </w:tc>
        <w:tc>
          <w:tcPr>
            <w:tcW w:w="1701" w:type="dxa"/>
            <w:tcBorders>
              <w:top w:val="nil"/>
              <w:left w:val="nil"/>
              <w:bottom w:val="single" w:sz="4" w:space="0" w:color="auto"/>
              <w:right w:val="single" w:sz="4" w:space="0" w:color="auto"/>
            </w:tcBorders>
            <w:hideMark/>
          </w:tcPr>
          <w:p w14:paraId="389CEC4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hideMark/>
          </w:tcPr>
          <w:p w14:paraId="7720DF44"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single" w:sz="4" w:space="0" w:color="auto"/>
              <w:left w:val="nil"/>
              <w:bottom w:val="single" w:sz="4" w:space="0" w:color="auto"/>
              <w:right w:val="single" w:sz="4" w:space="0" w:color="auto"/>
            </w:tcBorders>
            <w:hideMark/>
          </w:tcPr>
          <w:p w14:paraId="432234F4" w14:textId="77777777" w:rsidR="00CC1EA8" w:rsidRPr="00CC1EA8" w:rsidRDefault="00CC1EA8" w:rsidP="00D628F2">
            <w:pPr>
              <w:pStyle w:val="TAC"/>
              <w:rPr>
                <w:lang w:val="fi-FI" w:eastAsia="fi-FI"/>
              </w:rPr>
            </w:pPr>
            <w:r w:rsidRPr="00CC1EA8">
              <w:rPr>
                <w:lang w:eastAsia="fi-FI"/>
              </w:rPr>
              <w:t>0</w:t>
            </w:r>
          </w:p>
        </w:tc>
      </w:tr>
      <w:tr w:rsidR="00CC1EA8" w:rsidRPr="00CC1EA8" w14:paraId="5F675EF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F6405F" w14:textId="77777777" w:rsidR="00CC1EA8" w:rsidRPr="00CC1EA8" w:rsidRDefault="00CC1EA8" w:rsidP="00D628F2">
            <w:pPr>
              <w:pStyle w:val="TAC"/>
              <w:rPr>
                <w:lang w:val="fi-FI" w:eastAsia="fi-FI"/>
              </w:rPr>
            </w:pPr>
            <w:r w:rsidRPr="00CC1EA8">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23104BD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33B1E79"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4E0CE2D8" w14:textId="77777777" w:rsidR="00CC1EA8" w:rsidRPr="00CC1EA8" w:rsidRDefault="00CC1EA8" w:rsidP="00D628F2">
            <w:pPr>
              <w:pStyle w:val="TAC"/>
              <w:rPr>
                <w:lang w:val="fi-FI" w:eastAsia="fi-FI"/>
              </w:rPr>
            </w:pPr>
            <w:r w:rsidRPr="00CC1EA8">
              <w:rPr>
                <w:lang w:val="en-US" w:eastAsia="fi-FI"/>
              </w:rPr>
              <w:t>0</w:t>
            </w:r>
          </w:p>
        </w:tc>
      </w:tr>
      <w:tr w:rsidR="00CC1EA8" w:rsidRPr="00CC1EA8" w14:paraId="5CA957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B33C84" w14:textId="77777777" w:rsidR="00CC1EA8" w:rsidRPr="00CC1EA8" w:rsidRDefault="00CC1EA8" w:rsidP="00D628F2">
            <w:pPr>
              <w:pStyle w:val="TAC"/>
              <w:rPr>
                <w:lang w:val="fi-FI" w:eastAsia="fi-FI"/>
              </w:rPr>
            </w:pPr>
            <w:r w:rsidRPr="00CC1EA8">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462567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FD816A"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F5A778E" w14:textId="77777777" w:rsidR="00CC1EA8" w:rsidRPr="00CC1EA8" w:rsidRDefault="00CC1EA8" w:rsidP="00D628F2">
            <w:pPr>
              <w:pStyle w:val="TAC"/>
              <w:rPr>
                <w:lang w:val="fi-FI" w:eastAsia="fi-FI"/>
              </w:rPr>
            </w:pPr>
            <w:r w:rsidRPr="00CC1EA8">
              <w:rPr>
                <w:lang w:val="en-US" w:eastAsia="fi-FI"/>
              </w:rPr>
              <w:t>0</w:t>
            </w:r>
          </w:p>
        </w:tc>
      </w:tr>
      <w:tr w:rsidR="00CC1EA8" w:rsidRPr="00CC1EA8" w14:paraId="49F2CC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881C10" w14:textId="77777777" w:rsidR="00CC1EA8" w:rsidRPr="00CC1EA8" w:rsidRDefault="00CC1EA8" w:rsidP="00D628F2">
            <w:pPr>
              <w:pStyle w:val="TAC"/>
              <w:rPr>
                <w:lang w:val="fi-FI" w:eastAsia="fi-FI"/>
              </w:rPr>
            </w:pPr>
            <w:r w:rsidRPr="00CC1EA8">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6BA976E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42E3F0" w14:textId="77777777" w:rsidR="00CC1EA8" w:rsidRPr="00CC1EA8" w:rsidRDefault="00CC1EA8" w:rsidP="00D628F2">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2F6999" w14:textId="77777777" w:rsidR="00CC1EA8" w:rsidRPr="00CC1EA8" w:rsidRDefault="00CC1EA8" w:rsidP="00D628F2">
            <w:pPr>
              <w:pStyle w:val="TAC"/>
              <w:rPr>
                <w:lang w:val="fi-FI" w:eastAsia="fi-FI"/>
              </w:rPr>
            </w:pPr>
            <w:r w:rsidRPr="00CC1EA8">
              <w:rPr>
                <w:lang w:val="en-US" w:eastAsia="fi-FI"/>
              </w:rPr>
              <w:t>0</w:t>
            </w:r>
          </w:p>
        </w:tc>
      </w:tr>
      <w:tr w:rsidR="00CC1EA8" w:rsidRPr="00CC1EA8" w14:paraId="065C7E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939464" w14:textId="77777777" w:rsidR="00CC1EA8" w:rsidRPr="00CC1EA8" w:rsidRDefault="00CC1EA8" w:rsidP="00D628F2">
            <w:pPr>
              <w:pStyle w:val="TAC"/>
              <w:rPr>
                <w:lang w:val="fi-FI" w:eastAsia="fi-FI"/>
              </w:rPr>
            </w:pPr>
            <w:r w:rsidRPr="00CC1EA8">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72B0769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6C1D2B9" w14:textId="77777777" w:rsidR="00CC1EA8" w:rsidRPr="00CC1EA8" w:rsidRDefault="00CC1EA8" w:rsidP="00D628F2">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04BDF494" w14:textId="77777777" w:rsidR="00CC1EA8" w:rsidRPr="00CC1EA8" w:rsidRDefault="00CC1EA8" w:rsidP="00D628F2">
            <w:pPr>
              <w:pStyle w:val="TAC"/>
              <w:rPr>
                <w:lang w:val="fi-FI" w:eastAsia="fi-FI"/>
              </w:rPr>
            </w:pPr>
            <w:r w:rsidRPr="00CC1EA8">
              <w:rPr>
                <w:lang w:val="en-US" w:eastAsia="fi-FI"/>
              </w:rPr>
              <w:t>0</w:t>
            </w:r>
          </w:p>
        </w:tc>
      </w:tr>
      <w:tr w:rsidR="00CC1EA8" w:rsidRPr="00CC1EA8" w14:paraId="0D1311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6DB8D6" w14:textId="77777777" w:rsidR="00CC1EA8" w:rsidRPr="00CC1EA8" w:rsidRDefault="00CC1EA8" w:rsidP="00D628F2">
            <w:pPr>
              <w:pStyle w:val="TAC"/>
              <w:rPr>
                <w:lang w:val="fi-FI" w:eastAsia="fi-FI"/>
              </w:rPr>
            </w:pPr>
            <w:r w:rsidRPr="00CC1EA8">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D58B66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5A1390"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DAD5141" w14:textId="77777777" w:rsidR="00CC1EA8" w:rsidRPr="00CC1EA8" w:rsidRDefault="00CC1EA8" w:rsidP="00D628F2">
            <w:pPr>
              <w:pStyle w:val="TAC"/>
              <w:rPr>
                <w:lang w:val="fi-FI" w:eastAsia="fi-FI"/>
              </w:rPr>
            </w:pPr>
            <w:r w:rsidRPr="00CC1EA8">
              <w:rPr>
                <w:lang w:val="en-US" w:eastAsia="fi-FI"/>
              </w:rPr>
              <w:t>0</w:t>
            </w:r>
          </w:p>
        </w:tc>
      </w:tr>
      <w:tr w:rsidR="00CC1EA8" w:rsidRPr="00CC1EA8" w14:paraId="67FC01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95B12F" w14:textId="77777777" w:rsidR="00CC1EA8" w:rsidRPr="00CC1EA8" w:rsidRDefault="00CC1EA8" w:rsidP="00D628F2">
            <w:pPr>
              <w:pStyle w:val="TAC"/>
              <w:rPr>
                <w:lang w:val="fi-FI" w:eastAsia="fi-FI"/>
              </w:rPr>
            </w:pPr>
            <w:r w:rsidRPr="00CC1EA8">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1CBB12D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CDC559"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2418D6FA" w14:textId="77777777" w:rsidR="00CC1EA8" w:rsidRPr="00CC1EA8" w:rsidRDefault="00CC1EA8" w:rsidP="00D628F2">
            <w:pPr>
              <w:pStyle w:val="TAC"/>
              <w:rPr>
                <w:lang w:val="fi-FI" w:eastAsia="fi-FI"/>
              </w:rPr>
            </w:pPr>
            <w:r w:rsidRPr="00CC1EA8">
              <w:rPr>
                <w:lang w:val="en-US" w:eastAsia="fi-FI"/>
              </w:rPr>
              <w:t>0</w:t>
            </w:r>
          </w:p>
        </w:tc>
      </w:tr>
      <w:tr w:rsidR="00CC1EA8" w:rsidRPr="00CC1EA8" w14:paraId="23A412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C0129A" w14:textId="77777777" w:rsidR="00CC1EA8" w:rsidRPr="00CC1EA8" w:rsidRDefault="00CC1EA8" w:rsidP="00D628F2">
            <w:pPr>
              <w:pStyle w:val="TAC"/>
              <w:rPr>
                <w:lang w:val="fi-FI" w:eastAsia="fi-FI"/>
              </w:rPr>
            </w:pPr>
            <w:r w:rsidRPr="00CC1EA8">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68968C7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9787FF"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A492884" w14:textId="77777777" w:rsidR="00CC1EA8" w:rsidRPr="00CC1EA8" w:rsidRDefault="00CC1EA8" w:rsidP="00D628F2">
            <w:pPr>
              <w:pStyle w:val="TAC"/>
              <w:rPr>
                <w:lang w:val="fi-FI" w:eastAsia="fi-FI"/>
              </w:rPr>
            </w:pPr>
            <w:r w:rsidRPr="00CC1EA8">
              <w:rPr>
                <w:lang w:val="en-US" w:eastAsia="fi-FI"/>
              </w:rPr>
              <w:t>0</w:t>
            </w:r>
          </w:p>
        </w:tc>
      </w:tr>
      <w:tr w:rsidR="00CC1EA8" w:rsidRPr="00CC1EA8" w14:paraId="322CB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690A82" w14:textId="77777777" w:rsidR="00CC1EA8" w:rsidRPr="00CC1EA8" w:rsidRDefault="00CC1EA8" w:rsidP="00D628F2">
            <w:pPr>
              <w:pStyle w:val="TAC"/>
              <w:rPr>
                <w:lang w:val="fi-FI" w:eastAsia="fi-FI"/>
              </w:rPr>
            </w:pPr>
            <w:r w:rsidRPr="00CC1EA8">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0C5022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F085B5"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464E0A" w14:textId="77777777" w:rsidR="00CC1EA8" w:rsidRPr="00CC1EA8" w:rsidRDefault="00CC1EA8" w:rsidP="00D628F2">
            <w:pPr>
              <w:pStyle w:val="TAC"/>
              <w:rPr>
                <w:lang w:val="fi-FI" w:eastAsia="fi-FI"/>
              </w:rPr>
            </w:pPr>
            <w:r w:rsidRPr="00CC1EA8">
              <w:rPr>
                <w:lang w:val="en-US" w:eastAsia="fi-FI"/>
              </w:rPr>
              <w:t>0</w:t>
            </w:r>
          </w:p>
        </w:tc>
      </w:tr>
      <w:tr w:rsidR="00CC1EA8" w:rsidRPr="00CC1EA8" w14:paraId="208E0BE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265D2F" w14:textId="77777777" w:rsidR="00CC1EA8" w:rsidRPr="00CC1EA8" w:rsidRDefault="00CC1EA8" w:rsidP="00D628F2">
            <w:pPr>
              <w:pStyle w:val="TAC"/>
              <w:rPr>
                <w:lang w:val="fi-FI" w:eastAsia="fi-FI"/>
              </w:rPr>
            </w:pPr>
            <w:r w:rsidRPr="00CC1EA8">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1D9E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A10FEA"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EC693C" w14:textId="77777777" w:rsidR="00CC1EA8" w:rsidRPr="00CC1EA8" w:rsidRDefault="00CC1EA8" w:rsidP="00D628F2">
            <w:pPr>
              <w:pStyle w:val="TAC"/>
              <w:rPr>
                <w:lang w:val="fi-FI" w:eastAsia="fi-FI"/>
              </w:rPr>
            </w:pPr>
            <w:r w:rsidRPr="00CC1EA8">
              <w:rPr>
                <w:lang w:val="en-US" w:eastAsia="fi-FI"/>
              </w:rPr>
              <w:t>0</w:t>
            </w:r>
          </w:p>
        </w:tc>
      </w:tr>
      <w:tr w:rsidR="00CC1EA8" w:rsidRPr="00CC1EA8" w14:paraId="183EB4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6C3095" w14:textId="77777777" w:rsidR="00CC1EA8" w:rsidRPr="00CC1EA8" w:rsidRDefault="00CC1EA8" w:rsidP="00D628F2">
            <w:pPr>
              <w:pStyle w:val="TAC"/>
              <w:rPr>
                <w:lang w:val="sv-SE" w:eastAsia="fi-FI"/>
              </w:rPr>
            </w:pPr>
            <w:r w:rsidRPr="00CC1EA8">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4590816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C1D60A"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E3D1440" w14:textId="77777777" w:rsidR="00CC1EA8" w:rsidRPr="00CC1EA8" w:rsidRDefault="00CC1EA8" w:rsidP="00D628F2">
            <w:pPr>
              <w:pStyle w:val="TAC"/>
              <w:rPr>
                <w:lang w:val="en-US" w:eastAsia="fi-FI"/>
              </w:rPr>
            </w:pPr>
            <w:r w:rsidRPr="00CC1EA8">
              <w:rPr>
                <w:lang w:val="en-US" w:eastAsia="fi-FI"/>
              </w:rPr>
              <w:t>0</w:t>
            </w:r>
          </w:p>
        </w:tc>
      </w:tr>
      <w:tr w:rsidR="00CC1EA8" w:rsidRPr="00CC1EA8" w14:paraId="643D5C7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938694" w14:textId="77777777" w:rsidR="00CC1EA8" w:rsidRPr="00CC1EA8" w:rsidRDefault="00CC1EA8" w:rsidP="00D628F2">
            <w:pPr>
              <w:pStyle w:val="TAC"/>
              <w:rPr>
                <w:lang w:val="sv-SE" w:eastAsia="fi-FI"/>
              </w:rPr>
            </w:pPr>
            <w:r w:rsidRPr="00CC1EA8">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E9EC03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41FA9D"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2D384F0C" w14:textId="77777777" w:rsidR="00CC1EA8" w:rsidRPr="00CC1EA8" w:rsidRDefault="00CC1EA8" w:rsidP="00D628F2">
            <w:pPr>
              <w:pStyle w:val="TAC"/>
              <w:rPr>
                <w:lang w:val="en-US" w:eastAsia="fi-FI"/>
              </w:rPr>
            </w:pPr>
            <w:r w:rsidRPr="00CC1EA8">
              <w:rPr>
                <w:lang w:val="en-US" w:eastAsia="fi-FI"/>
              </w:rPr>
              <w:t>0</w:t>
            </w:r>
          </w:p>
        </w:tc>
      </w:tr>
      <w:tr w:rsidR="00CC1EA8" w:rsidRPr="00CC1EA8" w14:paraId="3CE67D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124583" w14:textId="77777777" w:rsidR="00CC1EA8" w:rsidRPr="00CC1EA8" w:rsidRDefault="00CC1EA8" w:rsidP="00D628F2">
            <w:pPr>
              <w:pStyle w:val="TAC"/>
              <w:rPr>
                <w:lang w:val="fi-FI" w:eastAsia="fi-FI"/>
              </w:rPr>
            </w:pPr>
            <w:r w:rsidRPr="00CC1EA8">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5501701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3369A85"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0D2AA92" w14:textId="77777777" w:rsidR="00CC1EA8" w:rsidRPr="00CC1EA8" w:rsidRDefault="00CC1EA8" w:rsidP="00D628F2">
            <w:pPr>
              <w:pStyle w:val="TAC"/>
              <w:rPr>
                <w:lang w:val="fi-FI" w:eastAsia="fi-FI"/>
              </w:rPr>
            </w:pPr>
            <w:r w:rsidRPr="00CC1EA8">
              <w:rPr>
                <w:lang w:val="en-US" w:eastAsia="fi-FI"/>
              </w:rPr>
              <w:t>0</w:t>
            </w:r>
          </w:p>
        </w:tc>
      </w:tr>
      <w:tr w:rsidR="00CC1EA8" w:rsidRPr="00CC1EA8" w14:paraId="5D93960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5A3505" w14:textId="77777777" w:rsidR="00CC1EA8" w:rsidRPr="00CC1EA8" w:rsidRDefault="00CC1EA8" w:rsidP="00D628F2">
            <w:pPr>
              <w:pStyle w:val="TAC"/>
              <w:rPr>
                <w:lang w:val="fi-FI" w:eastAsia="fi-FI"/>
              </w:rPr>
            </w:pPr>
            <w:r w:rsidRPr="00CC1EA8">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2CB0F43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95649B"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D414F7F" w14:textId="77777777" w:rsidR="00CC1EA8" w:rsidRPr="00CC1EA8" w:rsidRDefault="00CC1EA8" w:rsidP="00D628F2">
            <w:pPr>
              <w:pStyle w:val="TAC"/>
              <w:rPr>
                <w:lang w:val="fi-FI" w:eastAsia="fi-FI"/>
              </w:rPr>
            </w:pPr>
            <w:r w:rsidRPr="00CC1EA8">
              <w:rPr>
                <w:lang w:val="en-US" w:eastAsia="fi-FI"/>
              </w:rPr>
              <w:t>0</w:t>
            </w:r>
          </w:p>
        </w:tc>
      </w:tr>
      <w:tr w:rsidR="00CC1EA8" w:rsidRPr="00CC1EA8" w14:paraId="155A99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1EF4AB0" w14:textId="77777777" w:rsidR="00CC1EA8" w:rsidRPr="00CC1EA8" w:rsidRDefault="00CC1EA8" w:rsidP="00D628F2">
            <w:pPr>
              <w:pStyle w:val="TAC"/>
              <w:rPr>
                <w:lang w:eastAsia="fi-FI"/>
              </w:rPr>
            </w:pPr>
            <w:r w:rsidRPr="00CC1EA8">
              <w:rPr>
                <w:lang w:eastAsia="fi-FI"/>
              </w:rPr>
              <w:t>CA_n260(A-3G-O)</w:t>
            </w:r>
          </w:p>
        </w:tc>
        <w:tc>
          <w:tcPr>
            <w:tcW w:w="1701" w:type="dxa"/>
            <w:tcBorders>
              <w:top w:val="nil"/>
              <w:left w:val="nil"/>
              <w:bottom w:val="single" w:sz="4" w:space="0" w:color="auto"/>
              <w:right w:val="single" w:sz="4" w:space="0" w:color="auto"/>
            </w:tcBorders>
            <w:shd w:val="clear" w:color="auto" w:fill="auto"/>
          </w:tcPr>
          <w:p w14:paraId="5410E1A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6ACD753"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FCD62F8" w14:textId="77777777" w:rsidR="00CC1EA8" w:rsidRPr="00CC1EA8" w:rsidRDefault="00CC1EA8" w:rsidP="00D628F2">
            <w:pPr>
              <w:pStyle w:val="TAC"/>
              <w:rPr>
                <w:lang w:val="en-US" w:eastAsia="fi-FI"/>
              </w:rPr>
            </w:pPr>
            <w:r w:rsidRPr="00CC1EA8">
              <w:rPr>
                <w:lang w:val="en-US" w:eastAsia="fi-FI"/>
              </w:rPr>
              <w:t>0</w:t>
            </w:r>
          </w:p>
        </w:tc>
      </w:tr>
      <w:tr w:rsidR="00CC1EA8" w:rsidRPr="00CC1EA8" w14:paraId="3DB600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BD3341" w14:textId="77777777" w:rsidR="00CC1EA8" w:rsidRPr="00CC1EA8" w:rsidRDefault="00CC1EA8" w:rsidP="00D628F2">
            <w:pPr>
              <w:pStyle w:val="TAC"/>
              <w:rPr>
                <w:lang w:val="fi-FI" w:eastAsia="fi-FI"/>
              </w:rPr>
            </w:pPr>
            <w:r w:rsidRPr="00CC1EA8">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28642F1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66F3D1B"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487EDAF" w14:textId="77777777" w:rsidR="00CC1EA8" w:rsidRPr="00CC1EA8" w:rsidRDefault="00CC1EA8" w:rsidP="00D628F2">
            <w:pPr>
              <w:pStyle w:val="TAC"/>
              <w:rPr>
                <w:lang w:val="fi-FI" w:eastAsia="fi-FI"/>
              </w:rPr>
            </w:pPr>
            <w:r w:rsidRPr="00CC1EA8">
              <w:rPr>
                <w:lang w:val="en-US" w:eastAsia="fi-FI"/>
              </w:rPr>
              <w:t>0</w:t>
            </w:r>
          </w:p>
        </w:tc>
      </w:tr>
      <w:tr w:rsidR="00CC1EA8" w:rsidRPr="00CC1EA8" w14:paraId="119712A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4C9B52" w14:textId="77777777" w:rsidR="00CC1EA8" w:rsidRPr="00CC1EA8" w:rsidRDefault="00CC1EA8" w:rsidP="00D628F2">
            <w:pPr>
              <w:pStyle w:val="TAC"/>
              <w:rPr>
                <w:lang w:val="fi-FI" w:eastAsia="fi-FI"/>
              </w:rPr>
            </w:pPr>
            <w:r w:rsidRPr="00CC1EA8">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7EF5BA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49AE3DC"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5246DD9" w14:textId="77777777" w:rsidR="00CC1EA8" w:rsidRPr="00CC1EA8" w:rsidRDefault="00CC1EA8" w:rsidP="00D628F2">
            <w:pPr>
              <w:pStyle w:val="TAC"/>
              <w:rPr>
                <w:lang w:val="fi-FI" w:eastAsia="fi-FI"/>
              </w:rPr>
            </w:pPr>
            <w:r w:rsidRPr="00CC1EA8">
              <w:rPr>
                <w:lang w:val="en-US" w:eastAsia="fi-FI"/>
              </w:rPr>
              <w:t>0</w:t>
            </w:r>
          </w:p>
        </w:tc>
      </w:tr>
      <w:tr w:rsidR="007B6315" w:rsidRPr="00CC1EA8" w14:paraId="39E550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B324AC" w14:textId="77777777" w:rsidR="007B6315" w:rsidRPr="00CC1EA8" w:rsidRDefault="007B6315" w:rsidP="007B6315">
            <w:pPr>
              <w:pStyle w:val="TAC"/>
              <w:rPr>
                <w:lang w:val="fi-FI" w:eastAsia="fi-FI"/>
              </w:rPr>
            </w:pPr>
            <w:r w:rsidRPr="00CC1EA8">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292C76E" w14:textId="5060EF04" w:rsidR="007B6315" w:rsidRPr="00CC1EA8" w:rsidRDefault="007B6315" w:rsidP="007B6315">
            <w:pPr>
              <w:pStyle w:val="TAC"/>
              <w:rPr>
                <w:lang w:val="fi-FI" w:eastAsia="fi-FI"/>
              </w:rPr>
            </w:pPr>
            <w:r w:rsidRPr="00CC1EA8">
              <w:rPr>
                <w:lang w:val="en-US" w:eastAsia="fi-FI"/>
              </w:rPr>
              <w:t>CA_n260O</w:t>
            </w:r>
            <w:r>
              <w:rPr>
                <w:lang w:val="en-US" w:eastAsia="fi-FI"/>
              </w:rPr>
              <w:t>/P</w:t>
            </w:r>
          </w:p>
        </w:tc>
        <w:tc>
          <w:tcPr>
            <w:tcW w:w="2268" w:type="dxa"/>
            <w:tcBorders>
              <w:top w:val="nil"/>
              <w:left w:val="nil"/>
              <w:bottom w:val="single" w:sz="4" w:space="0" w:color="auto"/>
              <w:right w:val="single" w:sz="4" w:space="0" w:color="auto"/>
            </w:tcBorders>
            <w:shd w:val="clear" w:color="auto" w:fill="auto"/>
            <w:hideMark/>
          </w:tcPr>
          <w:p w14:paraId="63F9A4FE" w14:textId="7B86A8F3" w:rsidR="007B6315" w:rsidRPr="00CC1EA8" w:rsidRDefault="007B6315" w:rsidP="007B6315">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7B3BA2E6" w14:textId="77777777" w:rsidR="007B6315" w:rsidRPr="00CC1EA8" w:rsidRDefault="007B6315" w:rsidP="007B6315">
            <w:pPr>
              <w:pStyle w:val="TAC"/>
              <w:rPr>
                <w:lang w:val="fi-FI" w:eastAsia="fi-FI"/>
              </w:rPr>
            </w:pPr>
            <w:r w:rsidRPr="00CC1EA8">
              <w:rPr>
                <w:lang w:val="en-US" w:eastAsia="fi-FI"/>
              </w:rPr>
              <w:t>0</w:t>
            </w:r>
          </w:p>
        </w:tc>
      </w:tr>
      <w:tr w:rsidR="00CC1EA8" w:rsidRPr="00CC1EA8" w14:paraId="43984C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561309" w14:textId="77777777" w:rsidR="00CC1EA8" w:rsidRPr="00CC1EA8" w:rsidRDefault="00CC1EA8" w:rsidP="00D628F2">
            <w:pPr>
              <w:pStyle w:val="TAC"/>
              <w:rPr>
                <w:lang w:eastAsia="fi-FI"/>
              </w:rPr>
            </w:pPr>
            <w:r w:rsidRPr="00CC1EA8">
              <w:rPr>
                <w:lang w:eastAsia="fi-FI"/>
              </w:rPr>
              <w:t>CA_n260(3A-O-P-Q)</w:t>
            </w:r>
          </w:p>
        </w:tc>
        <w:tc>
          <w:tcPr>
            <w:tcW w:w="1701" w:type="dxa"/>
            <w:tcBorders>
              <w:top w:val="nil"/>
              <w:left w:val="nil"/>
              <w:bottom w:val="single" w:sz="4" w:space="0" w:color="auto"/>
              <w:right w:val="single" w:sz="4" w:space="0" w:color="auto"/>
            </w:tcBorders>
            <w:shd w:val="clear" w:color="auto" w:fill="auto"/>
          </w:tcPr>
          <w:p w14:paraId="5A250D9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A876B71"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1831A51F" w14:textId="77777777" w:rsidR="00CC1EA8" w:rsidRPr="00CC1EA8" w:rsidRDefault="00CC1EA8" w:rsidP="00D628F2">
            <w:pPr>
              <w:pStyle w:val="TAC"/>
              <w:rPr>
                <w:lang w:val="en-US" w:eastAsia="fi-FI"/>
              </w:rPr>
            </w:pPr>
            <w:r w:rsidRPr="00CC1EA8">
              <w:rPr>
                <w:lang w:val="en-US" w:eastAsia="fi-FI"/>
              </w:rPr>
              <w:t>0</w:t>
            </w:r>
          </w:p>
        </w:tc>
      </w:tr>
      <w:tr w:rsidR="00CC1EA8" w:rsidRPr="00CC1EA8" w14:paraId="0089E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B364EF" w14:textId="77777777" w:rsidR="00CC1EA8" w:rsidRPr="00CC1EA8" w:rsidRDefault="00CC1EA8" w:rsidP="00D628F2">
            <w:pPr>
              <w:pStyle w:val="TAC"/>
              <w:rPr>
                <w:lang w:eastAsia="fi-FI"/>
              </w:rPr>
            </w:pPr>
            <w:r w:rsidRPr="00CC1EA8">
              <w:rPr>
                <w:lang w:eastAsia="fi-FI"/>
              </w:rPr>
              <w:t>CA_n260(3A-O-2P)</w:t>
            </w:r>
          </w:p>
        </w:tc>
        <w:tc>
          <w:tcPr>
            <w:tcW w:w="1701" w:type="dxa"/>
            <w:tcBorders>
              <w:top w:val="nil"/>
              <w:left w:val="nil"/>
              <w:bottom w:val="single" w:sz="4" w:space="0" w:color="auto"/>
              <w:right w:val="single" w:sz="4" w:space="0" w:color="auto"/>
            </w:tcBorders>
            <w:shd w:val="clear" w:color="auto" w:fill="auto"/>
          </w:tcPr>
          <w:p w14:paraId="31340B8D"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4ABFB30"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44D0278B" w14:textId="77777777" w:rsidR="00CC1EA8" w:rsidRPr="00CC1EA8" w:rsidRDefault="00CC1EA8" w:rsidP="00D628F2">
            <w:pPr>
              <w:pStyle w:val="TAC"/>
              <w:rPr>
                <w:lang w:val="en-US" w:eastAsia="fi-FI"/>
              </w:rPr>
            </w:pPr>
            <w:r w:rsidRPr="00CC1EA8">
              <w:rPr>
                <w:lang w:val="en-US" w:eastAsia="fi-FI"/>
              </w:rPr>
              <w:t>0</w:t>
            </w:r>
          </w:p>
        </w:tc>
      </w:tr>
      <w:tr w:rsidR="00CC1EA8" w:rsidRPr="00CC1EA8" w14:paraId="243CCB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58E50F4" w14:textId="77777777" w:rsidR="00CC1EA8" w:rsidRPr="00CC1EA8" w:rsidRDefault="00CC1EA8" w:rsidP="00D628F2">
            <w:pPr>
              <w:pStyle w:val="TAC"/>
              <w:rPr>
                <w:lang w:eastAsia="fi-FI"/>
              </w:rPr>
            </w:pPr>
            <w:r w:rsidRPr="00CC1EA8">
              <w:rPr>
                <w:lang w:eastAsia="fi-FI"/>
              </w:rPr>
              <w:t>CA_n260(3A-O-Q)</w:t>
            </w:r>
          </w:p>
        </w:tc>
        <w:tc>
          <w:tcPr>
            <w:tcW w:w="1701" w:type="dxa"/>
            <w:tcBorders>
              <w:top w:val="nil"/>
              <w:left w:val="nil"/>
              <w:bottom w:val="single" w:sz="4" w:space="0" w:color="auto"/>
              <w:right w:val="single" w:sz="4" w:space="0" w:color="auto"/>
            </w:tcBorders>
            <w:shd w:val="clear" w:color="auto" w:fill="auto"/>
          </w:tcPr>
          <w:p w14:paraId="7FC4844B"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1142CE1"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E0A827C" w14:textId="77777777" w:rsidR="00CC1EA8" w:rsidRPr="00CC1EA8" w:rsidRDefault="00CC1EA8" w:rsidP="00D628F2">
            <w:pPr>
              <w:pStyle w:val="TAC"/>
              <w:rPr>
                <w:lang w:val="en-US" w:eastAsia="fi-FI"/>
              </w:rPr>
            </w:pPr>
            <w:r w:rsidRPr="00CC1EA8">
              <w:rPr>
                <w:lang w:val="en-US" w:eastAsia="fi-FI"/>
              </w:rPr>
              <w:t>0</w:t>
            </w:r>
          </w:p>
        </w:tc>
      </w:tr>
      <w:tr w:rsidR="00CC1EA8" w:rsidRPr="00CC1EA8" w14:paraId="610C9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5AC269" w14:textId="77777777" w:rsidR="00CC1EA8" w:rsidRPr="00CC1EA8" w:rsidRDefault="00CC1EA8" w:rsidP="00D628F2">
            <w:pPr>
              <w:pStyle w:val="TAC"/>
              <w:rPr>
                <w:lang w:eastAsia="fi-FI"/>
              </w:rPr>
            </w:pPr>
            <w:r w:rsidRPr="00CC1EA8">
              <w:rPr>
                <w:lang w:eastAsia="fi-FI"/>
              </w:rPr>
              <w:t>CA_n260(3A-O-2Q)</w:t>
            </w:r>
          </w:p>
        </w:tc>
        <w:tc>
          <w:tcPr>
            <w:tcW w:w="1701" w:type="dxa"/>
            <w:tcBorders>
              <w:top w:val="nil"/>
              <w:left w:val="nil"/>
              <w:bottom w:val="single" w:sz="4" w:space="0" w:color="auto"/>
              <w:right w:val="single" w:sz="4" w:space="0" w:color="auto"/>
            </w:tcBorders>
            <w:shd w:val="clear" w:color="auto" w:fill="auto"/>
          </w:tcPr>
          <w:p w14:paraId="73E1013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9F8C1B3"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772BA958" w14:textId="77777777" w:rsidR="00CC1EA8" w:rsidRPr="00CC1EA8" w:rsidRDefault="00CC1EA8" w:rsidP="00D628F2">
            <w:pPr>
              <w:pStyle w:val="TAC"/>
              <w:rPr>
                <w:lang w:val="en-US" w:eastAsia="fi-FI"/>
              </w:rPr>
            </w:pPr>
            <w:r w:rsidRPr="00CC1EA8">
              <w:rPr>
                <w:lang w:val="en-US" w:eastAsia="fi-FI"/>
              </w:rPr>
              <w:t>0</w:t>
            </w:r>
          </w:p>
        </w:tc>
      </w:tr>
      <w:tr w:rsidR="00CC1EA8" w:rsidRPr="00CC1EA8" w14:paraId="02465BE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16DA2" w14:textId="77777777" w:rsidR="00CC1EA8" w:rsidRPr="00CC1EA8" w:rsidRDefault="00CC1EA8" w:rsidP="00D628F2">
            <w:pPr>
              <w:pStyle w:val="TAC"/>
              <w:rPr>
                <w:lang w:val="fi-FI" w:eastAsia="fi-FI"/>
              </w:rPr>
            </w:pPr>
            <w:r w:rsidRPr="00CC1EA8">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1257A4F0"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5F50CC"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EAB7222" w14:textId="77777777" w:rsidR="00CC1EA8" w:rsidRPr="00CC1EA8" w:rsidRDefault="00CC1EA8" w:rsidP="00D628F2">
            <w:pPr>
              <w:pStyle w:val="TAC"/>
              <w:rPr>
                <w:lang w:val="fi-FI" w:eastAsia="fi-FI"/>
              </w:rPr>
            </w:pPr>
            <w:r w:rsidRPr="00CC1EA8">
              <w:rPr>
                <w:lang w:val="en-US" w:eastAsia="fi-FI"/>
              </w:rPr>
              <w:t>0</w:t>
            </w:r>
          </w:p>
        </w:tc>
      </w:tr>
      <w:tr w:rsidR="00CC1EA8" w:rsidRPr="00CC1EA8" w14:paraId="5B593B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04015FD" w14:textId="77777777" w:rsidR="00CC1EA8" w:rsidRPr="00CC1EA8" w:rsidRDefault="00CC1EA8" w:rsidP="00D628F2">
            <w:pPr>
              <w:pStyle w:val="TAC"/>
              <w:rPr>
                <w:lang w:val="fi-FI" w:eastAsia="fi-FI"/>
              </w:rPr>
            </w:pPr>
            <w:r w:rsidRPr="00CC1EA8">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159874C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4C526C1"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A6C6485" w14:textId="77777777" w:rsidR="00CC1EA8" w:rsidRPr="00CC1EA8" w:rsidRDefault="00CC1EA8" w:rsidP="00D628F2">
            <w:pPr>
              <w:pStyle w:val="TAC"/>
              <w:rPr>
                <w:lang w:val="fi-FI" w:eastAsia="fi-FI"/>
              </w:rPr>
            </w:pPr>
            <w:r w:rsidRPr="00CC1EA8">
              <w:rPr>
                <w:lang w:val="en-US" w:eastAsia="fi-FI"/>
              </w:rPr>
              <w:t>0</w:t>
            </w:r>
          </w:p>
        </w:tc>
      </w:tr>
      <w:tr w:rsidR="00CC1EA8" w:rsidRPr="00CC1EA8" w14:paraId="401E59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4006AA" w14:textId="77777777" w:rsidR="00CC1EA8" w:rsidRPr="00CC1EA8" w:rsidRDefault="00CC1EA8" w:rsidP="00D628F2">
            <w:pPr>
              <w:pStyle w:val="TAC"/>
              <w:rPr>
                <w:lang w:val="fi-FI" w:eastAsia="fi-FI"/>
              </w:rPr>
            </w:pPr>
            <w:r w:rsidRPr="00CC1EA8">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784C6F0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4BBC54"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F84AE45" w14:textId="77777777" w:rsidR="00CC1EA8" w:rsidRPr="00CC1EA8" w:rsidRDefault="00CC1EA8" w:rsidP="00D628F2">
            <w:pPr>
              <w:pStyle w:val="TAC"/>
              <w:rPr>
                <w:lang w:val="fi-FI" w:eastAsia="fi-FI"/>
              </w:rPr>
            </w:pPr>
            <w:r w:rsidRPr="00CC1EA8">
              <w:rPr>
                <w:lang w:val="en-US" w:eastAsia="fi-FI"/>
              </w:rPr>
              <w:t>0</w:t>
            </w:r>
          </w:p>
        </w:tc>
      </w:tr>
      <w:tr w:rsidR="00CC1EA8" w:rsidRPr="00CC1EA8" w14:paraId="14DD40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ADBE0" w14:textId="77777777" w:rsidR="00CC1EA8" w:rsidRPr="00CC1EA8" w:rsidRDefault="00CC1EA8" w:rsidP="00D628F2">
            <w:pPr>
              <w:pStyle w:val="TAC"/>
              <w:rPr>
                <w:lang w:val="fi-FI" w:eastAsia="fi-FI"/>
              </w:rPr>
            </w:pPr>
            <w:r w:rsidRPr="00CC1EA8">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DE21B42"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63C889F"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B5206D6" w14:textId="77777777" w:rsidR="00CC1EA8" w:rsidRPr="00CC1EA8" w:rsidRDefault="00CC1EA8" w:rsidP="00D628F2">
            <w:pPr>
              <w:pStyle w:val="TAC"/>
              <w:rPr>
                <w:lang w:val="fi-FI" w:eastAsia="fi-FI"/>
              </w:rPr>
            </w:pPr>
            <w:r w:rsidRPr="00CC1EA8">
              <w:rPr>
                <w:lang w:val="en-US" w:eastAsia="fi-FI"/>
              </w:rPr>
              <w:t>0</w:t>
            </w:r>
          </w:p>
        </w:tc>
      </w:tr>
      <w:tr w:rsidR="00CC1EA8" w:rsidRPr="00CC1EA8" w14:paraId="290F3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F0B868" w14:textId="77777777" w:rsidR="00CC1EA8" w:rsidRPr="00CC1EA8" w:rsidRDefault="00CC1EA8" w:rsidP="00D628F2">
            <w:pPr>
              <w:pStyle w:val="TAC"/>
              <w:rPr>
                <w:lang w:val="fi-FI" w:eastAsia="fi-FI"/>
              </w:rPr>
            </w:pPr>
            <w:r w:rsidRPr="00CC1EA8">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BDF1F88"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9C995A0" w14:textId="77777777" w:rsidR="00CC1EA8" w:rsidRPr="00CC1EA8" w:rsidRDefault="00CC1EA8" w:rsidP="00D628F2">
            <w:pPr>
              <w:pStyle w:val="TAC"/>
              <w:rPr>
                <w:lang w:val="fi-FI" w:eastAsia="fi-FI"/>
              </w:rPr>
            </w:pPr>
            <w:r w:rsidRPr="00CC1EA8">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657DE035" w14:textId="77777777" w:rsidR="00CC1EA8" w:rsidRPr="00CC1EA8" w:rsidRDefault="00CC1EA8" w:rsidP="00D628F2">
            <w:pPr>
              <w:pStyle w:val="TAC"/>
              <w:rPr>
                <w:lang w:val="fi-FI" w:eastAsia="fi-FI"/>
              </w:rPr>
            </w:pPr>
            <w:r w:rsidRPr="00CC1EA8">
              <w:rPr>
                <w:lang w:val="en-US" w:eastAsia="fi-FI"/>
              </w:rPr>
              <w:t>0</w:t>
            </w:r>
          </w:p>
        </w:tc>
      </w:tr>
      <w:tr w:rsidR="00CC1EA8" w:rsidRPr="00CC1EA8" w14:paraId="5707B99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ACAA18" w14:textId="77777777" w:rsidR="00CC1EA8" w:rsidRPr="00CC1EA8" w:rsidRDefault="00CC1EA8" w:rsidP="00D628F2">
            <w:pPr>
              <w:pStyle w:val="TAC"/>
              <w:rPr>
                <w:lang w:val="fi-FI" w:eastAsia="fi-FI"/>
              </w:rPr>
            </w:pPr>
            <w:r w:rsidRPr="00CC1EA8">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2306344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00FA424"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318BC97" w14:textId="77777777" w:rsidR="00CC1EA8" w:rsidRPr="00CC1EA8" w:rsidRDefault="00CC1EA8" w:rsidP="00D628F2">
            <w:pPr>
              <w:pStyle w:val="TAC"/>
              <w:rPr>
                <w:lang w:val="fi-FI" w:eastAsia="fi-FI"/>
              </w:rPr>
            </w:pPr>
            <w:r w:rsidRPr="00CC1EA8">
              <w:rPr>
                <w:lang w:val="en-US" w:eastAsia="fi-FI"/>
              </w:rPr>
              <w:t>0</w:t>
            </w:r>
          </w:p>
        </w:tc>
      </w:tr>
      <w:tr w:rsidR="00CC1EA8" w:rsidRPr="00CC1EA8" w14:paraId="668DE3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6762F7" w14:textId="77777777" w:rsidR="00CC1EA8" w:rsidRPr="00CC1EA8" w:rsidRDefault="00CC1EA8" w:rsidP="00D628F2">
            <w:pPr>
              <w:pStyle w:val="TAC"/>
              <w:rPr>
                <w:lang w:val="fi-FI" w:eastAsia="fi-FI"/>
              </w:rPr>
            </w:pPr>
            <w:r w:rsidRPr="00CC1EA8">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3F4C95C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81A5997" w14:textId="77777777" w:rsidR="00CC1EA8" w:rsidRPr="00CC1EA8" w:rsidRDefault="00CC1EA8" w:rsidP="00D628F2">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25EBEA72" w14:textId="77777777" w:rsidR="00CC1EA8" w:rsidRPr="00CC1EA8" w:rsidRDefault="00CC1EA8" w:rsidP="00D628F2">
            <w:pPr>
              <w:pStyle w:val="TAC"/>
              <w:rPr>
                <w:lang w:val="fi-FI" w:eastAsia="fi-FI"/>
              </w:rPr>
            </w:pPr>
            <w:r w:rsidRPr="00CC1EA8">
              <w:rPr>
                <w:lang w:val="en-US" w:eastAsia="fi-FI"/>
              </w:rPr>
              <w:t>0</w:t>
            </w:r>
          </w:p>
        </w:tc>
      </w:tr>
      <w:tr w:rsidR="00CC1EA8" w:rsidRPr="00CC1EA8" w14:paraId="4A4E318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50B499" w14:textId="77777777" w:rsidR="00CC1EA8" w:rsidRPr="00CC1EA8" w:rsidRDefault="00CC1EA8" w:rsidP="00D628F2">
            <w:pPr>
              <w:pStyle w:val="TAC"/>
              <w:rPr>
                <w:lang w:val="fi-FI" w:eastAsia="fi-FI"/>
              </w:rPr>
            </w:pPr>
            <w:r w:rsidRPr="00CC1EA8">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6F2D327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F5D3D3"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8CC2256" w14:textId="77777777" w:rsidR="00CC1EA8" w:rsidRPr="00CC1EA8" w:rsidRDefault="00CC1EA8" w:rsidP="00D628F2">
            <w:pPr>
              <w:pStyle w:val="TAC"/>
              <w:rPr>
                <w:lang w:val="fi-FI" w:eastAsia="fi-FI"/>
              </w:rPr>
            </w:pPr>
            <w:r w:rsidRPr="00CC1EA8">
              <w:rPr>
                <w:lang w:val="en-US" w:eastAsia="fi-FI"/>
              </w:rPr>
              <w:t>0</w:t>
            </w:r>
          </w:p>
        </w:tc>
      </w:tr>
      <w:tr w:rsidR="007B6315" w:rsidRPr="00CC1EA8" w14:paraId="5AE3016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CF04A6" w14:textId="77777777" w:rsidR="007B6315" w:rsidRPr="00CC1EA8" w:rsidRDefault="007B6315" w:rsidP="007B6315">
            <w:pPr>
              <w:pStyle w:val="TAC"/>
              <w:rPr>
                <w:lang w:val="fi-FI" w:eastAsia="fi-FI"/>
              </w:rPr>
            </w:pPr>
            <w:r w:rsidRPr="00CC1EA8">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4F230C5" w14:textId="6EC058B4" w:rsidR="007B6315" w:rsidRPr="00CC1EA8" w:rsidRDefault="007B6315" w:rsidP="007B6315">
            <w:pPr>
              <w:pStyle w:val="TAC"/>
              <w:rPr>
                <w:lang w:val="fi-FI" w:eastAsia="fi-FI"/>
              </w:rPr>
            </w:pPr>
            <w:r w:rsidRPr="00CC1EA8">
              <w:rPr>
                <w:lang w:val="en-US" w:eastAsia="fi-FI"/>
              </w:rPr>
              <w:t>CA_n260P</w:t>
            </w:r>
            <w:r>
              <w:rPr>
                <w:lang w:val="en-US" w:eastAsia="fi-FI"/>
              </w:rPr>
              <w:t>/Q</w:t>
            </w:r>
          </w:p>
        </w:tc>
        <w:tc>
          <w:tcPr>
            <w:tcW w:w="2268" w:type="dxa"/>
            <w:tcBorders>
              <w:top w:val="nil"/>
              <w:left w:val="nil"/>
              <w:bottom w:val="single" w:sz="4" w:space="0" w:color="auto"/>
              <w:right w:val="single" w:sz="4" w:space="0" w:color="auto"/>
            </w:tcBorders>
            <w:shd w:val="clear" w:color="auto" w:fill="auto"/>
            <w:hideMark/>
          </w:tcPr>
          <w:p w14:paraId="5A45AE96" w14:textId="77741F2A" w:rsidR="007B6315" w:rsidRPr="00CC1EA8" w:rsidRDefault="007B6315" w:rsidP="007B6315">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E479319" w14:textId="77777777" w:rsidR="007B6315" w:rsidRPr="00CC1EA8" w:rsidRDefault="007B6315" w:rsidP="007B6315">
            <w:pPr>
              <w:pStyle w:val="TAC"/>
              <w:rPr>
                <w:lang w:val="fi-FI" w:eastAsia="fi-FI"/>
              </w:rPr>
            </w:pPr>
            <w:r w:rsidRPr="00CC1EA8">
              <w:rPr>
                <w:lang w:val="en-US" w:eastAsia="fi-FI"/>
              </w:rPr>
              <w:t>0</w:t>
            </w:r>
          </w:p>
        </w:tc>
      </w:tr>
      <w:tr w:rsidR="00CC1EA8" w:rsidRPr="00CC1EA8" w14:paraId="3BD96C9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4FD2" w14:textId="77777777" w:rsidR="00CC1EA8" w:rsidRPr="00CC1EA8" w:rsidRDefault="00CC1EA8" w:rsidP="00D628F2">
            <w:pPr>
              <w:pStyle w:val="TAC"/>
              <w:rPr>
                <w:lang w:val="fi-FI" w:eastAsia="fi-FI"/>
              </w:rPr>
            </w:pPr>
            <w:r w:rsidRPr="00CC1EA8">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394FEFB" w14:textId="77777777" w:rsidR="00CC1EA8" w:rsidRPr="00CC1EA8" w:rsidRDefault="00CC1EA8" w:rsidP="00D628F2">
            <w:pPr>
              <w:pStyle w:val="TAC"/>
              <w:rPr>
                <w:lang w:val="fi-FI"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hideMark/>
          </w:tcPr>
          <w:p w14:paraId="3606DF44"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0B005C0" w14:textId="77777777" w:rsidR="00CC1EA8" w:rsidRPr="00CC1EA8" w:rsidRDefault="00CC1EA8" w:rsidP="00D628F2">
            <w:pPr>
              <w:pStyle w:val="TAC"/>
              <w:rPr>
                <w:lang w:val="fi-FI" w:eastAsia="fi-FI"/>
              </w:rPr>
            </w:pPr>
            <w:r w:rsidRPr="00CC1EA8">
              <w:rPr>
                <w:lang w:val="en-US" w:eastAsia="fi-FI"/>
              </w:rPr>
              <w:t>0</w:t>
            </w:r>
          </w:p>
        </w:tc>
      </w:tr>
      <w:tr w:rsidR="00CC1EA8" w:rsidRPr="00CC1EA8" w14:paraId="54D11A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28C962" w14:textId="77777777" w:rsidR="00CC1EA8" w:rsidRPr="00CC1EA8" w:rsidRDefault="00CC1EA8" w:rsidP="00D628F2">
            <w:pPr>
              <w:pStyle w:val="TAC"/>
              <w:rPr>
                <w:lang w:val="sv-SE" w:eastAsia="fi-FI"/>
              </w:rPr>
            </w:pPr>
            <w:r w:rsidRPr="00CC1EA8">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7AC28239" w14:textId="77777777" w:rsidR="00CC1EA8" w:rsidRPr="00CC1EA8" w:rsidRDefault="00CC1EA8" w:rsidP="00D628F2">
            <w:pPr>
              <w:pStyle w:val="TAC"/>
              <w:rPr>
                <w:lang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30ACBCE"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2039647F" w14:textId="77777777" w:rsidR="00CC1EA8" w:rsidRPr="00CC1EA8" w:rsidRDefault="00CC1EA8" w:rsidP="00D628F2">
            <w:pPr>
              <w:pStyle w:val="TAC"/>
              <w:rPr>
                <w:lang w:val="en-US" w:eastAsia="fi-FI"/>
              </w:rPr>
            </w:pPr>
            <w:r w:rsidRPr="00CC1EA8">
              <w:rPr>
                <w:lang w:val="en-US" w:eastAsia="fi-FI"/>
              </w:rPr>
              <w:t>0</w:t>
            </w:r>
          </w:p>
        </w:tc>
      </w:tr>
      <w:tr w:rsidR="00CC1EA8" w:rsidRPr="00CC1EA8" w14:paraId="76CD20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F758B1" w14:textId="77777777" w:rsidR="00CC1EA8" w:rsidRPr="00CC1EA8" w:rsidRDefault="00CC1EA8" w:rsidP="00D628F2">
            <w:pPr>
              <w:pStyle w:val="TAC"/>
              <w:rPr>
                <w:lang w:val="fi-FI" w:eastAsia="fi-FI"/>
              </w:rPr>
            </w:pPr>
            <w:r w:rsidRPr="00CC1EA8">
              <w:rPr>
                <w:lang w:val="sv-SE" w:eastAsia="fi-FI"/>
              </w:rPr>
              <w:lastRenderedPageBreak/>
              <w:t>CA_n260(3A-P)</w:t>
            </w:r>
          </w:p>
        </w:tc>
        <w:tc>
          <w:tcPr>
            <w:tcW w:w="1701" w:type="dxa"/>
            <w:tcBorders>
              <w:top w:val="nil"/>
              <w:left w:val="nil"/>
              <w:bottom w:val="single" w:sz="4" w:space="0" w:color="auto"/>
              <w:right w:val="single" w:sz="4" w:space="0" w:color="auto"/>
            </w:tcBorders>
            <w:shd w:val="clear" w:color="auto" w:fill="auto"/>
            <w:hideMark/>
          </w:tcPr>
          <w:p w14:paraId="50128612"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1AE3F78" w14:textId="77777777" w:rsidR="00CC1EA8" w:rsidRPr="00CC1EA8" w:rsidRDefault="00CC1EA8" w:rsidP="00D628F2">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44C5E41E" w14:textId="77777777" w:rsidR="00CC1EA8" w:rsidRPr="00CC1EA8" w:rsidRDefault="00CC1EA8" w:rsidP="00D628F2">
            <w:pPr>
              <w:pStyle w:val="TAC"/>
              <w:rPr>
                <w:lang w:val="fi-FI" w:eastAsia="fi-FI"/>
              </w:rPr>
            </w:pPr>
            <w:r w:rsidRPr="00CC1EA8">
              <w:rPr>
                <w:lang w:val="en-US" w:eastAsia="fi-FI"/>
              </w:rPr>
              <w:t>0</w:t>
            </w:r>
          </w:p>
        </w:tc>
      </w:tr>
      <w:tr w:rsidR="00CC1EA8" w:rsidRPr="00CC1EA8" w14:paraId="324DFB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6E3506" w14:textId="77777777" w:rsidR="00CC1EA8" w:rsidRPr="00CC1EA8" w:rsidRDefault="00CC1EA8" w:rsidP="00D628F2">
            <w:pPr>
              <w:pStyle w:val="TAC"/>
              <w:rPr>
                <w:lang w:val="sv-SE" w:eastAsia="fi-FI"/>
              </w:rPr>
            </w:pPr>
            <w:r w:rsidRPr="00CC1EA8">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3CF507EA" w14:textId="77777777" w:rsidR="00CC1EA8" w:rsidRPr="00CC1EA8" w:rsidRDefault="00CC1EA8" w:rsidP="00D628F2">
            <w:pPr>
              <w:pStyle w:val="TAC"/>
              <w:rPr>
                <w:lang w:val="sv-SE"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F3D6298"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0FC18BE" w14:textId="77777777" w:rsidR="00CC1EA8" w:rsidRPr="00CC1EA8" w:rsidRDefault="00CC1EA8" w:rsidP="00D628F2">
            <w:pPr>
              <w:pStyle w:val="TAC"/>
              <w:rPr>
                <w:lang w:val="en-US" w:eastAsia="fi-FI"/>
              </w:rPr>
            </w:pPr>
            <w:r w:rsidRPr="00CC1EA8">
              <w:rPr>
                <w:lang w:val="en-US" w:eastAsia="fi-FI"/>
              </w:rPr>
              <w:t>0</w:t>
            </w:r>
          </w:p>
        </w:tc>
      </w:tr>
      <w:tr w:rsidR="00CC1EA8" w:rsidRPr="00CC1EA8" w14:paraId="10A909E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B08CB9" w14:textId="77777777" w:rsidR="00CC1EA8" w:rsidRPr="00CC1EA8" w:rsidRDefault="00CC1EA8" w:rsidP="00D628F2">
            <w:pPr>
              <w:pStyle w:val="TAC"/>
              <w:rPr>
                <w:lang w:val="fi-FI" w:eastAsia="fi-FI"/>
              </w:rPr>
            </w:pPr>
            <w:r w:rsidRPr="00CC1EA8">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34139E0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FA24017" w14:textId="77777777" w:rsidR="00CC1EA8" w:rsidRPr="00CC1EA8" w:rsidRDefault="00CC1EA8" w:rsidP="00D628F2">
            <w:pPr>
              <w:pStyle w:val="TAC"/>
              <w:rPr>
                <w:lang w:val="fi-FI"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3E81B27C" w14:textId="77777777" w:rsidR="00CC1EA8" w:rsidRPr="00CC1EA8" w:rsidRDefault="00CC1EA8" w:rsidP="00D628F2">
            <w:pPr>
              <w:pStyle w:val="TAC"/>
              <w:rPr>
                <w:lang w:val="fi-FI" w:eastAsia="fi-FI"/>
              </w:rPr>
            </w:pPr>
            <w:r w:rsidRPr="00CC1EA8">
              <w:rPr>
                <w:lang w:val="en-US" w:eastAsia="fi-FI"/>
              </w:rPr>
              <w:t>0</w:t>
            </w:r>
          </w:p>
        </w:tc>
      </w:tr>
      <w:tr w:rsidR="00CC1EA8" w:rsidRPr="00CC1EA8" w14:paraId="75946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EDA801" w14:textId="77777777" w:rsidR="00CC1EA8" w:rsidRPr="00CC1EA8" w:rsidRDefault="00CC1EA8" w:rsidP="00D628F2">
            <w:pPr>
              <w:pStyle w:val="TAC"/>
              <w:rPr>
                <w:lang w:val="sv-SE" w:eastAsia="fi-FI"/>
              </w:rPr>
            </w:pPr>
            <w:r w:rsidRPr="00CC1EA8">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1B52F3F9"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5866677B" w14:textId="77777777" w:rsidR="00CC1EA8" w:rsidRPr="00CC1EA8" w:rsidRDefault="00CC1EA8" w:rsidP="00D628F2">
            <w:pPr>
              <w:pStyle w:val="TAC"/>
              <w:rPr>
                <w:lang w:val="en-US"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9CB338" w14:textId="77777777" w:rsidR="00CC1EA8" w:rsidRPr="00CC1EA8" w:rsidRDefault="00CC1EA8" w:rsidP="00D628F2">
            <w:pPr>
              <w:pStyle w:val="TAC"/>
              <w:rPr>
                <w:lang w:val="en-US" w:eastAsia="fi-FI"/>
              </w:rPr>
            </w:pPr>
            <w:r w:rsidRPr="00CC1EA8">
              <w:rPr>
                <w:lang w:val="en-US" w:eastAsia="fi-FI"/>
              </w:rPr>
              <w:t>0</w:t>
            </w:r>
          </w:p>
        </w:tc>
      </w:tr>
      <w:tr w:rsidR="00CC1EA8" w:rsidRPr="00CC1EA8" w14:paraId="30D66EA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7C7AC" w14:textId="77777777" w:rsidR="00CC1EA8" w:rsidRPr="00CC1EA8" w:rsidRDefault="00CC1EA8" w:rsidP="00D628F2">
            <w:pPr>
              <w:pStyle w:val="TAC"/>
              <w:rPr>
                <w:lang w:val="fi-FI" w:eastAsia="fi-FI"/>
              </w:rPr>
            </w:pPr>
            <w:r w:rsidRPr="00CC1EA8">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0EC3EC3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D4A1F47" w14:textId="77777777" w:rsidR="00CC1EA8" w:rsidRPr="00CC1EA8" w:rsidRDefault="00CC1EA8" w:rsidP="00D628F2">
            <w:pPr>
              <w:pStyle w:val="TAC"/>
              <w:rPr>
                <w:lang w:val="fi-FI"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F9E8EBA" w14:textId="77777777" w:rsidR="00CC1EA8" w:rsidRPr="00CC1EA8" w:rsidRDefault="00CC1EA8" w:rsidP="00D628F2">
            <w:pPr>
              <w:pStyle w:val="TAC"/>
              <w:rPr>
                <w:lang w:val="fi-FI" w:eastAsia="fi-FI"/>
              </w:rPr>
            </w:pPr>
            <w:r w:rsidRPr="00CC1EA8">
              <w:rPr>
                <w:lang w:val="en-US" w:eastAsia="fi-FI"/>
              </w:rPr>
              <w:t>0</w:t>
            </w:r>
          </w:p>
        </w:tc>
      </w:tr>
      <w:tr w:rsidR="00CC1EA8" w:rsidRPr="00CC1EA8" w14:paraId="0705913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FEAE4" w14:textId="77777777" w:rsidR="00CC1EA8" w:rsidRPr="00CC1EA8" w:rsidRDefault="00CC1EA8" w:rsidP="00D628F2">
            <w:pPr>
              <w:pStyle w:val="TAC"/>
              <w:rPr>
                <w:lang w:val="fi-FI" w:eastAsia="fi-FI"/>
              </w:rPr>
            </w:pPr>
            <w:r w:rsidRPr="00CC1EA8">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53C2E7B9"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7407534" w14:textId="77777777" w:rsidR="00CC1EA8" w:rsidRPr="00CC1EA8" w:rsidRDefault="00CC1EA8" w:rsidP="00D628F2">
            <w:pPr>
              <w:pStyle w:val="TAC"/>
              <w:rPr>
                <w:lang w:val="fi-FI" w:eastAsia="fi-FI"/>
              </w:rPr>
            </w:pPr>
            <w:r w:rsidRPr="00CC1EA8">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7EDD334A" w14:textId="77777777" w:rsidR="00CC1EA8" w:rsidRPr="00CC1EA8" w:rsidRDefault="00CC1EA8" w:rsidP="00D628F2">
            <w:pPr>
              <w:pStyle w:val="TAC"/>
              <w:rPr>
                <w:lang w:val="fi-FI" w:eastAsia="fi-FI"/>
              </w:rPr>
            </w:pPr>
            <w:r w:rsidRPr="00CC1EA8">
              <w:rPr>
                <w:lang w:val="en-US" w:eastAsia="fi-FI"/>
              </w:rPr>
              <w:t>0</w:t>
            </w:r>
          </w:p>
        </w:tc>
      </w:tr>
      <w:tr w:rsidR="0064708B" w:rsidRPr="00CC1EA8" w14:paraId="45142E9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A019FB" w14:textId="6FF6FFCC" w:rsidR="0064708B" w:rsidRPr="00CC1EA8" w:rsidRDefault="0064708B" w:rsidP="0064708B">
            <w:pPr>
              <w:pStyle w:val="TAC"/>
              <w:rPr>
                <w:lang w:val="sv-SE" w:eastAsia="fi-FI"/>
              </w:rPr>
            </w:pPr>
            <w:r w:rsidRPr="00CC1EA8">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4811A4D3" w14:textId="733AAD4B" w:rsidR="0064708B" w:rsidRPr="00CC1EA8" w:rsidRDefault="0064708B" w:rsidP="0064708B">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67ED0931" w14:textId="72C25583" w:rsidR="0064708B" w:rsidRPr="00CC1EA8" w:rsidRDefault="0064708B" w:rsidP="0064708B">
            <w:pPr>
              <w:pStyle w:val="TAC"/>
              <w:rPr>
                <w:lang w:val="en-US"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0B869524" w14:textId="5CF40ADC" w:rsidR="0064708B" w:rsidRPr="00CC1EA8" w:rsidRDefault="0064708B" w:rsidP="0064708B">
            <w:pPr>
              <w:pStyle w:val="TAC"/>
              <w:rPr>
                <w:lang w:val="en-US" w:eastAsia="fi-FI"/>
              </w:rPr>
            </w:pPr>
            <w:r w:rsidRPr="00CC1EA8">
              <w:rPr>
                <w:lang w:val="en-US" w:eastAsia="fi-FI"/>
              </w:rPr>
              <w:t>0</w:t>
            </w:r>
          </w:p>
        </w:tc>
      </w:tr>
      <w:tr w:rsidR="00CC1EA8" w:rsidRPr="00CC1EA8" w14:paraId="0D8B5D2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4D2124" w14:textId="77777777" w:rsidR="00CC1EA8" w:rsidRPr="00CC1EA8" w:rsidRDefault="00CC1EA8" w:rsidP="00D628F2">
            <w:pPr>
              <w:pStyle w:val="TAC"/>
              <w:rPr>
                <w:lang w:val="fi-FI" w:eastAsia="fi-FI"/>
              </w:rPr>
            </w:pPr>
            <w:r w:rsidRPr="00CC1EA8">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53FD2F5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0D8DC5"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0499C1" w14:textId="77777777" w:rsidR="00CC1EA8" w:rsidRPr="00CC1EA8" w:rsidRDefault="00CC1EA8" w:rsidP="00D628F2">
            <w:pPr>
              <w:pStyle w:val="TAC"/>
              <w:rPr>
                <w:lang w:val="fi-FI" w:eastAsia="fi-FI"/>
              </w:rPr>
            </w:pPr>
            <w:r w:rsidRPr="00CC1EA8">
              <w:rPr>
                <w:lang w:val="en-US" w:eastAsia="fi-FI"/>
              </w:rPr>
              <w:t>0</w:t>
            </w:r>
          </w:p>
        </w:tc>
      </w:tr>
      <w:tr w:rsidR="00CC1EA8" w:rsidRPr="00CC1EA8" w14:paraId="379AC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807090" w14:textId="77777777" w:rsidR="00CC1EA8" w:rsidRPr="00CC1EA8" w:rsidRDefault="00CC1EA8" w:rsidP="00D628F2">
            <w:pPr>
              <w:pStyle w:val="TAC"/>
              <w:rPr>
                <w:lang w:val="fi-FI" w:eastAsia="fi-FI"/>
              </w:rPr>
            </w:pPr>
            <w:r w:rsidRPr="00CC1EA8">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86B194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FB5B83F"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96A21AD" w14:textId="77777777" w:rsidR="00CC1EA8" w:rsidRPr="00CC1EA8" w:rsidRDefault="00CC1EA8" w:rsidP="00D628F2">
            <w:pPr>
              <w:pStyle w:val="TAC"/>
              <w:rPr>
                <w:lang w:val="fi-FI" w:eastAsia="fi-FI"/>
              </w:rPr>
            </w:pPr>
            <w:r w:rsidRPr="00CC1EA8">
              <w:rPr>
                <w:lang w:val="en-US" w:eastAsia="fi-FI"/>
              </w:rPr>
              <w:t>0</w:t>
            </w:r>
          </w:p>
        </w:tc>
      </w:tr>
      <w:tr w:rsidR="00CC1EA8" w:rsidRPr="00CC1EA8" w14:paraId="0AE70A4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B95872" w14:textId="77777777" w:rsidR="00CC1EA8" w:rsidRPr="00CC1EA8" w:rsidRDefault="00CC1EA8" w:rsidP="00D628F2">
            <w:pPr>
              <w:pStyle w:val="TAC"/>
              <w:rPr>
                <w:lang w:val="fi-FI" w:eastAsia="fi-FI"/>
              </w:rPr>
            </w:pPr>
            <w:r w:rsidRPr="00CC1EA8">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0982D66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67B761" w14:textId="77777777" w:rsidR="00CC1EA8" w:rsidRPr="00CC1EA8" w:rsidRDefault="00CC1EA8" w:rsidP="00D628F2">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4F30A82" w14:textId="77777777" w:rsidR="00CC1EA8" w:rsidRPr="00CC1EA8" w:rsidRDefault="00CC1EA8" w:rsidP="00D628F2">
            <w:pPr>
              <w:pStyle w:val="TAC"/>
              <w:rPr>
                <w:lang w:val="fi-FI" w:eastAsia="fi-FI"/>
              </w:rPr>
            </w:pPr>
            <w:r w:rsidRPr="00CC1EA8">
              <w:rPr>
                <w:lang w:val="en-US" w:eastAsia="fi-FI"/>
              </w:rPr>
              <w:t>0</w:t>
            </w:r>
          </w:p>
        </w:tc>
      </w:tr>
      <w:tr w:rsidR="00CC1EA8" w:rsidRPr="00CC1EA8" w14:paraId="377013C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0F7BD" w14:textId="77777777" w:rsidR="00CC1EA8" w:rsidRPr="00CC1EA8" w:rsidRDefault="00CC1EA8" w:rsidP="00D628F2">
            <w:pPr>
              <w:pStyle w:val="TAC"/>
              <w:rPr>
                <w:lang w:val="fi-FI" w:eastAsia="fi-FI"/>
              </w:rPr>
            </w:pPr>
            <w:r w:rsidRPr="00CC1EA8">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5AACFA3B"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9088AD7"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C3390B" w14:textId="77777777" w:rsidR="00CC1EA8" w:rsidRPr="00CC1EA8" w:rsidRDefault="00CC1EA8" w:rsidP="00D628F2">
            <w:pPr>
              <w:pStyle w:val="TAC"/>
              <w:rPr>
                <w:lang w:val="fi-FI" w:eastAsia="fi-FI"/>
              </w:rPr>
            </w:pPr>
            <w:r w:rsidRPr="00CC1EA8">
              <w:rPr>
                <w:lang w:val="en-US" w:eastAsia="fi-FI"/>
              </w:rPr>
              <w:t>0</w:t>
            </w:r>
          </w:p>
        </w:tc>
      </w:tr>
      <w:tr w:rsidR="00CC1EA8" w:rsidRPr="00CC1EA8" w14:paraId="1E54C58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42072" w14:textId="77777777" w:rsidR="00CC1EA8" w:rsidRPr="00CC1EA8" w:rsidRDefault="00CC1EA8" w:rsidP="00D628F2">
            <w:pPr>
              <w:pStyle w:val="TAC"/>
              <w:rPr>
                <w:lang w:val="fi-FI" w:eastAsia="fi-FI"/>
              </w:rPr>
            </w:pPr>
            <w:r w:rsidRPr="00CC1EA8">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64D9D1D"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A914A5B"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2DE89AF" w14:textId="77777777" w:rsidR="00CC1EA8" w:rsidRPr="00CC1EA8" w:rsidRDefault="00CC1EA8" w:rsidP="00D628F2">
            <w:pPr>
              <w:pStyle w:val="TAC"/>
              <w:rPr>
                <w:lang w:val="fi-FI" w:eastAsia="fi-FI"/>
              </w:rPr>
            </w:pPr>
            <w:r w:rsidRPr="00CC1EA8">
              <w:rPr>
                <w:lang w:val="en-US" w:eastAsia="fi-FI"/>
              </w:rPr>
              <w:t>0</w:t>
            </w:r>
          </w:p>
        </w:tc>
      </w:tr>
      <w:tr w:rsidR="00CC1EA8" w:rsidRPr="00CC1EA8" w14:paraId="7E384A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52ACCC5" w14:textId="77777777" w:rsidR="00CC1EA8" w:rsidRPr="00CC1EA8" w:rsidRDefault="00CC1EA8" w:rsidP="00D628F2">
            <w:pPr>
              <w:pStyle w:val="TAC"/>
              <w:rPr>
                <w:lang w:val="sv-SE" w:eastAsia="fi-FI"/>
              </w:rPr>
            </w:pPr>
            <w:r w:rsidRPr="00CC1EA8">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45FE7DA7"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4F275293"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3297A240" w14:textId="77777777" w:rsidR="00CC1EA8" w:rsidRPr="00CC1EA8" w:rsidRDefault="00CC1EA8" w:rsidP="00D628F2">
            <w:pPr>
              <w:pStyle w:val="TAC"/>
              <w:rPr>
                <w:lang w:val="en-US" w:eastAsia="fi-FI"/>
              </w:rPr>
            </w:pPr>
            <w:r w:rsidRPr="00CC1EA8">
              <w:rPr>
                <w:lang w:val="en-US" w:eastAsia="fi-FI"/>
              </w:rPr>
              <w:t>0</w:t>
            </w:r>
          </w:p>
        </w:tc>
      </w:tr>
      <w:tr w:rsidR="00CC1EA8" w:rsidRPr="00CC1EA8" w14:paraId="088D5E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9723AC" w14:textId="77777777" w:rsidR="00CC1EA8" w:rsidRPr="00CC1EA8" w:rsidRDefault="00CC1EA8" w:rsidP="00D628F2">
            <w:pPr>
              <w:pStyle w:val="TAC"/>
              <w:rPr>
                <w:lang w:val="fi-FI" w:eastAsia="fi-FI"/>
              </w:rPr>
            </w:pPr>
            <w:r w:rsidRPr="00CC1EA8">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51406B8E"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F6AF9E8"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6021286" w14:textId="77777777" w:rsidR="00CC1EA8" w:rsidRPr="00CC1EA8" w:rsidRDefault="00CC1EA8" w:rsidP="00D628F2">
            <w:pPr>
              <w:pStyle w:val="TAC"/>
              <w:rPr>
                <w:lang w:val="fi-FI" w:eastAsia="fi-FI"/>
              </w:rPr>
            </w:pPr>
            <w:r w:rsidRPr="00CC1EA8">
              <w:rPr>
                <w:lang w:val="en-US" w:eastAsia="fi-FI"/>
              </w:rPr>
              <w:t>0</w:t>
            </w:r>
          </w:p>
        </w:tc>
      </w:tr>
      <w:tr w:rsidR="00CC1EA8" w:rsidRPr="00CC1EA8" w14:paraId="6C0515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812417" w14:textId="77777777" w:rsidR="00CC1EA8" w:rsidRPr="00CC1EA8" w:rsidRDefault="00CC1EA8" w:rsidP="00D628F2">
            <w:pPr>
              <w:pStyle w:val="TAC"/>
              <w:rPr>
                <w:lang w:val="fi-FI" w:eastAsia="fi-FI"/>
              </w:rPr>
            </w:pPr>
            <w:r w:rsidRPr="00CC1EA8">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1F52519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10A90E"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E325573" w14:textId="77777777" w:rsidR="00CC1EA8" w:rsidRPr="00CC1EA8" w:rsidRDefault="00CC1EA8" w:rsidP="00D628F2">
            <w:pPr>
              <w:pStyle w:val="TAC"/>
              <w:rPr>
                <w:lang w:val="fi-FI" w:eastAsia="fi-FI"/>
              </w:rPr>
            </w:pPr>
            <w:r w:rsidRPr="00CC1EA8">
              <w:rPr>
                <w:lang w:val="en-US" w:eastAsia="fi-FI"/>
              </w:rPr>
              <w:t>0</w:t>
            </w:r>
          </w:p>
        </w:tc>
      </w:tr>
      <w:tr w:rsidR="00CC1EA8" w:rsidRPr="00CC1EA8" w14:paraId="1C8F90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04E8A4" w14:textId="77777777" w:rsidR="00CC1EA8" w:rsidRPr="00CC1EA8" w:rsidRDefault="00CC1EA8" w:rsidP="00D628F2">
            <w:pPr>
              <w:pStyle w:val="TAC"/>
              <w:rPr>
                <w:lang w:val="fi-FI" w:eastAsia="fi-FI"/>
              </w:rPr>
            </w:pPr>
            <w:r w:rsidRPr="00CC1EA8">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495DA47C"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87BF8C6"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7038199" w14:textId="77777777" w:rsidR="00CC1EA8" w:rsidRPr="00CC1EA8" w:rsidRDefault="00CC1EA8" w:rsidP="00D628F2">
            <w:pPr>
              <w:pStyle w:val="TAC"/>
              <w:rPr>
                <w:lang w:val="fi-FI" w:eastAsia="fi-FI"/>
              </w:rPr>
            </w:pPr>
            <w:r w:rsidRPr="00CC1EA8">
              <w:rPr>
                <w:lang w:val="en-US" w:eastAsia="fi-FI"/>
              </w:rPr>
              <w:t>0</w:t>
            </w:r>
          </w:p>
        </w:tc>
      </w:tr>
      <w:tr w:rsidR="00CC1EA8" w:rsidRPr="00CC1EA8" w14:paraId="283C466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556A9" w14:textId="77777777" w:rsidR="00CC1EA8" w:rsidRPr="00CC1EA8" w:rsidRDefault="00CC1EA8" w:rsidP="00D628F2">
            <w:pPr>
              <w:pStyle w:val="TAC"/>
              <w:rPr>
                <w:lang w:val="fi-FI" w:eastAsia="fi-FI"/>
              </w:rPr>
            </w:pPr>
            <w:r w:rsidRPr="00CC1EA8">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9CA6C3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A60CC9" w14:textId="77777777" w:rsidR="00CC1EA8" w:rsidRPr="00CC1EA8" w:rsidRDefault="00CC1EA8" w:rsidP="00D628F2">
            <w:pPr>
              <w:pStyle w:val="TAC"/>
              <w:rPr>
                <w:lang w:val="fi-FI" w:eastAsia="fi-FI"/>
              </w:rPr>
            </w:pPr>
            <w:r w:rsidRPr="00CC1EA8">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E456B8F" w14:textId="77777777" w:rsidR="00CC1EA8" w:rsidRPr="00CC1EA8" w:rsidRDefault="00CC1EA8" w:rsidP="00D628F2">
            <w:pPr>
              <w:pStyle w:val="TAC"/>
              <w:rPr>
                <w:lang w:val="fi-FI" w:eastAsia="fi-FI"/>
              </w:rPr>
            </w:pPr>
            <w:r w:rsidRPr="00CC1EA8">
              <w:rPr>
                <w:lang w:val="en-US" w:eastAsia="fi-FI"/>
              </w:rPr>
              <w:t>0</w:t>
            </w:r>
          </w:p>
        </w:tc>
      </w:tr>
      <w:tr w:rsidR="00CC1EA8" w:rsidRPr="00CC1EA8" w14:paraId="49668C2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65EE7B" w14:textId="77777777" w:rsidR="00CC1EA8" w:rsidRPr="00CC1EA8" w:rsidRDefault="00CC1EA8" w:rsidP="00D628F2">
            <w:pPr>
              <w:pStyle w:val="TAC"/>
              <w:rPr>
                <w:lang w:val="fi-FI" w:eastAsia="fi-FI"/>
              </w:rPr>
            </w:pPr>
            <w:r w:rsidRPr="00CC1EA8">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007AB15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F2031C"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86E4554" w14:textId="77777777" w:rsidR="00CC1EA8" w:rsidRPr="00CC1EA8" w:rsidRDefault="00CC1EA8" w:rsidP="00D628F2">
            <w:pPr>
              <w:pStyle w:val="TAC"/>
              <w:rPr>
                <w:lang w:val="fi-FI" w:eastAsia="fi-FI"/>
              </w:rPr>
            </w:pPr>
            <w:r w:rsidRPr="00CC1EA8">
              <w:rPr>
                <w:lang w:val="en-US" w:eastAsia="fi-FI"/>
              </w:rPr>
              <w:t>0</w:t>
            </w:r>
          </w:p>
        </w:tc>
      </w:tr>
      <w:tr w:rsidR="00CC1EA8" w:rsidRPr="00CC1EA8" w14:paraId="46E976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1B3F1B" w14:textId="77777777" w:rsidR="00CC1EA8" w:rsidRPr="00CC1EA8" w:rsidRDefault="00CC1EA8" w:rsidP="00D628F2">
            <w:pPr>
              <w:pStyle w:val="TAC"/>
              <w:rPr>
                <w:lang w:val="fi-FI" w:eastAsia="fi-FI"/>
              </w:rPr>
            </w:pPr>
            <w:r w:rsidRPr="00CC1EA8">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7650DC9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2AF7A7"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666B8C12" w14:textId="77777777" w:rsidR="00CC1EA8" w:rsidRPr="00CC1EA8" w:rsidRDefault="00CC1EA8" w:rsidP="00D628F2">
            <w:pPr>
              <w:pStyle w:val="TAC"/>
              <w:rPr>
                <w:lang w:val="fi-FI" w:eastAsia="fi-FI"/>
              </w:rPr>
            </w:pPr>
            <w:r w:rsidRPr="00CC1EA8">
              <w:rPr>
                <w:lang w:val="en-US" w:eastAsia="fi-FI"/>
              </w:rPr>
              <w:t>0</w:t>
            </w:r>
          </w:p>
        </w:tc>
      </w:tr>
      <w:tr w:rsidR="00CC1EA8" w:rsidRPr="00CC1EA8" w14:paraId="728638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756A79" w14:textId="77777777" w:rsidR="00CC1EA8" w:rsidRPr="00CC1EA8" w:rsidRDefault="00CC1EA8" w:rsidP="00D628F2">
            <w:pPr>
              <w:pStyle w:val="TAC"/>
              <w:rPr>
                <w:lang w:val="fi-FI" w:eastAsia="fi-FI"/>
              </w:rPr>
            </w:pPr>
            <w:r w:rsidRPr="00CC1EA8">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04824B60"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59243D2"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7408DA2" w14:textId="77777777" w:rsidR="00CC1EA8" w:rsidRPr="00CC1EA8" w:rsidRDefault="00CC1EA8" w:rsidP="00D628F2">
            <w:pPr>
              <w:pStyle w:val="TAC"/>
              <w:rPr>
                <w:lang w:val="fi-FI" w:eastAsia="fi-FI"/>
              </w:rPr>
            </w:pPr>
            <w:r w:rsidRPr="00CC1EA8">
              <w:rPr>
                <w:lang w:val="en-US" w:eastAsia="fi-FI"/>
              </w:rPr>
              <w:t>0</w:t>
            </w:r>
          </w:p>
        </w:tc>
      </w:tr>
      <w:tr w:rsidR="00CC1EA8" w:rsidRPr="00CC1EA8" w14:paraId="488C844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23E6EA" w14:textId="77777777" w:rsidR="00CC1EA8" w:rsidRPr="00CC1EA8" w:rsidRDefault="00CC1EA8" w:rsidP="00D628F2">
            <w:pPr>
              <w:pStyle w:val="TAC"/>
              <w:rPr>
                <w:lang w:val="fi-FI" w:eastAsia="fi-FI"/>
              </w:rPr>
            </w:pPr>
            <w:r w:rsidRPr="00CC1EA8">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565E56F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C3BA8F5"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17CDADAD" w14:textId="77777777" w:rsidR="00CC1EA8" w:rsidRPr="00CC1EA8" w:rsidRDefault="00CC1EA8" w:rsidP="00D628F2">
            <w:pPr>
              <w:pStyle w:val="TAC"/>
              <w:rPr>
                <w:lang w:val="fi-FI" w:eastAsia="fi-FI"/>
              </w:rPr>
            </w:pPr>
            <w:r w:rsidRPr="00CC1EA8">
              <w:rPr>
                <w:lang w:val="en-US" w:eastAsia="fi-FI"/>
              </w:rPr>
              <w:t>0</w:t>
            </w:r>
          </w:p>
        </w:tc>
      </w:tr>
      <w:tr w:rsidR="00CC1EA8" w:rsidRPr="00CC1EA8" w14:paraId="043D63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E3F1" w14:textId="77777777" w:rsidR="00CC1EA8" w:rsidRPr="00CC1EA8" w:rsidRDefault="00CC1EA8" w:rsidP="00D628F2">
            <w:pPr>
              <w:pStyle w:val="TAC"/>
              <w:rPr>
                <w:lang w:val="fi-FI" w:eastAsia="fi-FI"/>
              </w:rPr>
            </w:pPr>
            <w:r w:rsidRPr="00CC1EA8">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09C77A15"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4A32FD3"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36E9455" w14:textId="77777777" w:rsidR="00CC1EA8" w:rsidRPr="00CC1EA8" w:rsidRDefault="00CC1EA8" w:rsidP="00D628F2">
            <w:pPr>
              <w:pStyle w:val="TAC"/>
              <w:rPr>
                <w:lang w:val="fi-FI" w:eastAsia="fi-FI"/>
              </w:rPr>
            </w:pPr>
            <w:r w:rsidRPr="00CC1EA8">
              <w:rPr>
                <w:lang w:val="en-US" w:eastAsia="fi-FI"/>
              </w:rPr>
              <w:t>0</w:t>
            </w:r>
          </w:p>
        </w:tc>
      </w:tr>
      <w:tr w:rsidR="00CC1EA8" w:rsidRPr="00CC1EA8" w14:paraId="2EFB99C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2E7E7" w14:textId="77777777" w:rsidR="00CC1EA8" w:rsidRPr="00CC1EA8" w:rsidRDefault="00CC1EA8" w:rsidP="00D628F2">
            <w:pPr>
              <w:pStyle w:val="TAC"/>
              <w:rPr>
                <w:lang w:val="fi-FI" w:eastAsia="fi-FI"/>
              </w:rPr>
            </w:pPr>
            <w:r w:rsidRPr="00CC1EA8">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6A575CFC"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97281C" w14:textId="77777777" w:rsidR="00CC1EA8" w:rsidRPr="00CC1EA8" w:rsidRDefault="00CC1EA8" w:rsidP="00D628F2">
            <w:pPr>
              <w:pStyle w:val="TAC"/>
              <w:rPr>
                <w:lang w:val="fi-FI" w:eastAsia="fi-FI"/>
              </w:rPr>
            </w:pPr>
            <w:r w:rsidRPr="00CC1EA8">
              <w:rPr>
                <w:lang w:eastAsia="fi-FI"/>
              </w:rPr>
              <w:t>2550</w:t>
            </w:r>
          </w:p>
        </w:tc>
        <w:tc>
          <w:tcPr>
            <w:tcW w:w="2335" w:type="dxa"/>
            <w:tcBorders>
              <w:top w:val="nil"/>
              <w:left w:val="nil"/>
              <w:bottom w:val="single" w:sz="4" w:space="0" w:color="auto"/>
              <w:right w:val="single" w:sz="4" w:space="0" w:color="auto"/>
            </w:tcBorders>
            <w:shd w:val="clear" w:color="auto" w:fill="auto"/>
            <w:hideMark/>
          </w:tcPr>
          <w:p w14:paraId="25EA779D" w14:textId="77777777" w:rsidR="00CC1EA8" w:rsidRPr="00CC1EA8" w:rsidRDefault="00CC1EA8" w:rsidP="00D628F2">
            <w:pPr>
              <w:pStyle w:val="TAC"/>
              <w:rPr>
                <w:lang w:val="fi-FI" w:eastAsia="fi-FI"/>
              </w:rPr>
            </w:pPr>
            <w:r w:rsidRPr="00CC1EA8">
              <w:rPr>
                <w:lang w:val="en-US" w:eastAsia="fi-FI"/>
              </w:rPr>
              <w:t>0</w:t>
            </w:r>
          </w:p>
        </w:tc>
      </w:tr>
      <w:tr w:rsidR="0064708B" w:rsidRPr="00CC1EA8" w14:paraId="09D472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54735AC" w14:textId="528196DC" w:rsidR="0064708B" w:rsidRPr="00CC1EA8" w:rsidRDefault="0064708B" w:rsidP="0064708B">
            <w:pPr>
              <w:pStyle w:val="TAC"/>
              <w:rPr>
                <w:lang w:val="sv-SE" w:eastAsia="fi-FI"/>
              </w:rPr>
            </w:pPr>
            <w:r w:rsidRPr="00CC1EA8">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17E2BAD0" w14:textId="24AB0504" w:rsidR="0064708B" w:rsidRPr="00CC1EA8" w:rsidRDefault="0064708B" w:rsidP="0064708B">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025814C" w14:textId="245786C4" w:rsidR="0064708B" w:rsidRPr="00CC1EA8" w:rsidRDefault="0064708B" w:rsidP="0064708B">
            <w:pPr>
              <w:pStyle w:val="TAC"/>
              <w:rPr>
                <w:lang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69DE223D" w14:textId="21B8D7F6" w:rsidR="0064708B" w:rsidRPr="00CC1EA8" w:rsidRDefault="0064708B" w:rsidP="0064708B">
            <w:pPr>
              <w:pStyle w:val="TAC"/>
              <w:rPr>
                <w:lang w:val="en-US" w:eastAsia="fi-FI"/>
              </w:rPr>
            </w:pPr>
            <w:r w:rsidRPr="00CC1EA8">
              <w:rPr>
                <w:lang w:val="en-US" w:eastAsia="fi-FI"/>
              </w:rPr>
              <w:t>0</w:t>
            </w:r>
          </w:p>
        </w:tc>
      </w:tr>
      <w:tr w:rsidR="00CC1EA8" w:rsidRPr="00CC1EA8" w14:paraId="229460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91CAB" w14:textId="77777777" w:rsidR="00CC1EA8" w:rsidRPr="00CC1EA8" w:rsidRDefault="00CC1EA8" w:rsidP="00D628F2">
            <w:pPr>
              <w:pStyle w:val="TAC"/>
              <w:rPr>
                <w:lang w:val="fi-FI" w:eastAsia="fi-FI"/>
              </w:rPr>
            </w:pPr>
            <w:r w:rsidRPr="00CC1EA8">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623D96D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FCFFA29"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BCEB1C" w14:textId="77777777" w:rsidR="00CC1EA8" w:rsidRPr="00CC1EA8" w:rsidRDefault="00CC1EA8" w:rsidP="00D628F2">
            <w:pPr>
              <w:pStyle w:val="TAC"/>
              <w:rPr>
                <w:lang w:val="fi-FI" w:eastAsia="fi-FI"/>
              </w:rPr>
            </w:pPr>
            <w:r w:rsidRPr="00CC1EA8">
              <w:rPr>
                <w:lang w:val="en-US" w:eastAsia="fi-FI"/>
              </w:rPr>
              <w:t>0</w:t>
            </w:r>
          </w:p>
        </w:tc>
      </w:tr>
      <w:tr w:rsidR="00CC1EA8" w:rsidRPr="00CC1EA8" w14:paraId="4676A3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47B5DE" w14:textId="77777777" w:rsidR="00CC1EA8" w:rsidRPr="00CC1EA8" w:rsidRDefault="00CC1EA8" w:rsidP="00D628F2">
            <w:pPr>
              <w:pStyle w:val="TAC"/>
              <w:rPr>
                <w:lang w:val="fi-FI" w:eastAsia="fi-FI"/>
              </w:rPr>
            </w:pPr>
            <w:r w:rsidRPr="00CC1EA8">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2718E08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6ACE47"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78197D" w14:textId="77777777" w:rsidR="00CC1EA8" w:rsidRPr="00CC1EA8" w:rsidRDefault="00CC1EA8" w:rsidP="00D628F2">
            <w:pPr>
              <w:pStyle w:val="TAC"/>
              <w:rPr>
                <w:lang w:val="fi-FI" w:eastAsia="fi-FI"/>
              </w:rPr>
            </w:pPr>
            <w:r w:rsidRPr="00CC1EA8">
              <w:rPr>
                <w:lang w:val="en-US" w:eastAsia="fi-FI"/>
              </w:rPr>
              <w:t>0</w:t>
            </w:r>
          </w:p>
        </w:tc>
      </w:tr>
      <w:tr w:rsidR="00CC1EA8" w:rsidRPr="00CC1EA8" w14:paraId="66E4865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79E16A" w14:textId="77777777" w:rsidR="00CC1EA8" w:rsidRPr="00CC1EA8" w:rsidRDefault="00CC1EA8" w:rsidP="00D628F2">
            <w:pPr>
              <w:pStyle w:val="TAC"/>
              <w:rPr>
                <w:lang w:val="fi-FI" w:eastAsia="fi-FI"/>
              </w:rPr>
            </w:pPr>
            <w:r w:rsidRPr="00CC1EA8">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6EC98C9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523DBC4"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BB2D6BB" w14:textId="77777777" w:rsidR="00CC1EA8" w:rsidRPr="00CC1EA8" w:rsidRDefault="00CC1EA8" w:rsidP="00D628F2">
            <w:pPr>
              <w:pStyle w:val="TAC"/>
              <w:rPr>
                <w:lang w:val="fi-FI" w:eastAsia="fi-FI"/>
              </w:rPr>
            </w:pPr>
            <w:r w:rsidRPr="00CC1EA8">
              <w:rPr>
                <w:lang w:val="en-US" w:eastAsia="fi-FI"/>
              </w:rPr>
              <w:t>0</w:t>
            </w:r>
          </w:p>
        </w:tc>
      </w:tr>
      <w:tr w:rsidR="00CC1EA8" w:rsidRPr="00CC1EA8" w14:paraId="006B9F9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01CF14" w14:textId="77777777" w:rsidR="00CC1EA8" w:rsidRPr="00CC1EA8" w:rsidRDefault="00CC1EA8" w:rsidP="00D628F2">
            <w:pPr>
              <w:pStyle w:val="TAC"/>
              <w:rPr>
                <w:lang w:val="fi-FI" w:eastAsia="fi-FI"/>
              </w:rPr>
            </w:pPr>
            <w:r w:rsidRPr="00CC1EA8">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2872238F"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DCAF100"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D8C74DA" w14:textId="77777777" w:rsidR="00CC1EA8" w:rsidRPr="00CC1EA8" w:rsidRDefault="00CC1EA8" w:rsidP="00D628F2">
            <w:pPr>
              <w:pStyle w:val="TAC"/>
              <w:rPr>
                <w:lang w:val="fi-FI" w:eastAsia="fi-FI"/>
              </w:rPr>
            </w:pPr>
            <w:r w:rsidRPr="00CC1EA8">
              <w:rPr>
                <w:lang w:val="en-US" w:eastAsia="fi-FI"/>
              </w:rPr>
              <w:t>0</w:t>
            </w:r>
          </w:p>
        </w:tc>
      </w:tr>
      <w:tr w:rsidR="00CC1EA8" w:rsidRPr="00CC1EA8" w14:paraId="4408696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6603D" w14:textId="77777777" w:rsidR="00CC1EA8" w:rsidRPr="00CC1EA8" w:rsidRDefault="00CC1EA8" w:rsidP="00D628F2">
            <w:pPr>
              <w:pStyle w:val="TAC"/>
              <w:rPr>
                <w:lang w:val="fi-FI" w:eastAsia="fi-FI"/>
              </w:rPr>
            </w:pPr>
            <w:r w:rsidRPr="00CC1EA8">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2A36CBB8"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3222B2"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569B9C5" w14:textId="77777777" w:rsidR="00CC1EA8" w:rsidRPr="00CC1EA8" w:rsidRDefault="00CC1EA8" w:rsidP="00D628F2">
            <w:pPr>
              <w:pStyle w:val="TAC"/>
              <w:rPr>
                <w:lang w:val="fi-FI" w:eastAsia="fi-FI"/>
              </w:rPr>
            </w:pPr>
            <w:r w:rsidRPr="00CC1EA8">
              <w:rPr>
                <w:lang w:val="en-US" w:eastAsia="fi-FI"/>
              </w:rPr>
              <w:t>0</w:t>
            </w:r>
          </w:p>
        </w:tc>
      </w:tr>
      <w:tr w:rsidR="00CC1EA8" w:rsidRPr="00CC1EA8" w14:paraId="17AFB4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035B0" w14:textId="77777777" w:rsidR="00CC1EA8" w:rsidRPr="00CC1EA8" w:rsidRDefault="00CC1EA8" w:rsidP="00D628F2">
            <w:pPr>
              <w:pStyle w:val="TAC"/>
              <w:rPr>
                <w:lang w:val="fi-FI" w:eastAsia="fi-FI"/>
              </w:rPr>
            </w:pPr>
            <w:r w:rsidRPr="00CC1EA8">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15D86D4B"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AE58D3F"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36869CD" w14:textId="77777777" w:rsidR="00CC1EA8" w:rsidRPr="00CC1EA8" w:rsidRDefault="00CC1EA8" w:rsidP="00D628F2">
            <w:pPr>
              <w:pStyle w:val="TAC"/>
              <w:rPr>
                <w:lang w:val="fi-FI" w:eastAsia="fi-FI"/>
              </w:rPr>
            </w:pPr>
            <w:r w:rsidRPr="00CC1EA8">
              <w:rPr>
                <w:lang w:val="en-US" w:eastAsia="fi-FI"/>
              </w:rPr>
              <w:t>0</w:t>
            </w:r>
          </w:p>
        </w:tc>
      </w:tr>
      <w:tr w:rsidR="00CC1EA8" w:rsidRPr="00CC1EA8" w14:paraId="79A54F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F2DBE" w14:textId="77777777" w:rsidR="00CC1EA8" w:rsidRPr="00CC1EA8" w:rsidRDefault="00CC1EA8" w:rsidP="00D628F2">
            <w:pPr>
              <w:pStyle w:val="TAC"/>
              <w:rPr>
                <w:lang w:val="fi-FI" w:eastAsia="fi-FI"/>
              </w:rPr>
            </w:pPr>
            <w:r w:rsidRPr="00CC1EA8">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234AB81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8499E1"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E101292" w14:textId="77777777" w:rsidR="00CC1EA8" w:rsidRPr="00CC1EA8" w:rsidRDefault="00CC1EA8" w:rsidP="00D628F2">
            <w:pPr>
              <w:pStyle w:val="TAC"/>
              <w:rPr>
                <w:lang w:val="fi-FI" w:eastAsia="fi-FI"/>
              </w:rPr>
            </w:pPr>
            <w:r w:rsidRPr="00CC1EA8">
              <w:rPr>
                <w:lang w:val="en-US" w:eastAsia="fi-FI"/>
              </w:rPr>
              <w:t>0</w:t>
            </w:r>
          </w:p>
        </w:tc>
      </w:tr>
      <w:tr w:rsidR="00CC1EA8" w:rsidRPr="00CC1EA8" w14:paraId="30EBCB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5F9AA58" w14:textId="77777777" w:rsidR="00CC1EA8" w:rsidRPr="00CC1EA8" w:rsidRDefault="00CC1EA8" w:rsidP="00D628F2">
            <w:pPr>
              <w:pStyle w:val="TAC"/>
              <w:rPr>
                <w:lang w:val="sv-SE" w:eastAsia="fi-FI"/>
              </w:rPr>
            </w:pPr>
            <w:r w:rsidRPr="00CC1EA8">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6608D64C"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C1203C3" w14:textId="77777777" w:rsidR="00CC1EA8" w:rsidRPr="00CC1EA8" w:rsidRDefault="00CC1EA8" w:rsidP="00D628F2">
            <w:pPr>
              <w:pStyle w:val="TAC"/>
              <w:rPr>
                <w:lang w:val="en-US"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tcPr>
          <w:p w14:paraId="5A274E18" w14:textId="77777777" w:rsidR="00CC1EA8" w:rsidRPr="00CC1EA8" w:rsidRDefault="00CC1EA8" w:rsidP="00D628F2">
            <w:pPr>
              <w:pStyle w:val="TAC"/>
              <w:rPr>
                <w:lang w:val="en-US" w:eastAsia="fi-FI"/>
              </w:rPr>
            </w:pPr>
            <w:r w:rsidRPr="00CC1EA8">
              <w:rPr>
                <w:lang w:val="en-US" w:eastAsia="fi-FI"/>
              </w:rPr>
              <w:t>0</w:t>
            </w:r>
          </w:p>
        </w:tc>
      </w:tr>
      <w:tr w:rsidR="00CC1EA8" w:rsidRPr="00CC1EA8" w14:paraId="0CB4884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A339" w14:textId="77777777" w:rsidR="00CC1EA8" w:rsidRPr="00CC1EA8" w:rsidRDefault="00CC1EA8" w:rsidP="00D628F2">
            <w:pPr>
              <w:pStyle w:val="TAC"/>
              <w:rPr>
                <w:lang w:eastAsia="fi-FI"/>
              </w:rPr>
            </w:pPr>
            <w:r w:rsidRPr="00CC1EA8">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6511A86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1778549"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11412EFE" w14:textId="77777777" w:rsidR="00CC1EA8" w:rsidRPr="00CC1EA8" w:rsidRDefault="00CC1EA8" w:rsidP="00D628F2">
            <w:pPr>
              <w:pStyle w:val="TAC"/>
              <w:rPr>
                <w:lang w:val="en-US" w:eastAsia="fi-FI"/>
              </w:rPr>
            </w:pPr>
            <w:r w:rsidRPr="00CC1EA8">
              <w:rPr>
                <w:lang w:val="en-US" w:eastAsia="fi-FI"/>
              </w:rPr>
              <w:t>0</w:t>
            </w:r>
          </w:p>
        </w:tc>
      </w:tr>
      <w:tr w:rsidR="00CC1EA8" w:rsidRPr="00CC1EA8" w14:paraId="07D85F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DD3356" w14:textId="77777777" w:rsidR="00CC1EA8" w:rsidRPr="00CC1EA8" w:rsidRDefault="00CC1EA8" w:rsidP="00D628F2">
            <w:pPr>
              <w:pStyle w:val="TAC"/>
              <w:rPr>
                <w:lang w:val="fi-FI" w:eastAsia="fi-FI"/>
              </w:rPr>
            </w:pPr>
            <w:r w:rsidRPr="00CC1EA8">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507236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E663AF"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8B2A09" w14:textId="77777777" w:rsidR="00CC1EA8" w:rsidRPr="00CC1EA8" w:rsidRDefault="00CC1EA8" w:rsidP="00D628F2">
            <w:pPr>
              <w:pStyle w:val="TAC"/>
              <w:rPr>
                <w:lang w:val="fi-FI" w:eastAsia="fi-FI"/>
              </w:rPr>
            </w:pPr>
            <w:r w:rsidRPr="00CC1EA8">
              <w:rPr>
                <w:lang w:val="en-US" w:eastAsia="fi-FI"/>
              </w:rPr>
              <w:t>0</w:t>
            </w:r>
          </w:p>
        </w:tc>
      </w:tr>
      <w:tr w:rsidR="00CC1EA8" w:rsidRPr="00CC1EA8" w14:paraId="698A30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DB69D6" w14:textId="77777777" w:rsidR="00CC1EA8" w:rsidRPr="00CC1EA8" w:rsidRDefault="00CC1EA8" w:rsidP="00D628F2">
            <w:pPr>
              <w:pStyle w:val="TAC"/>
              <w:rPr>
                <w:lang w:eastAsia="fi-FI"/>
              </w:rPr>
            </w:pPr>
            <w:r w:rsidRPr="00CC1EA8">
              <w:rPr>
                <w:lang w:eastAsia="fi-FI"/>
              </w:rPr>
              <w:t>CA_n260(D-2O)</w:t>
            </w:r>
          </w:p>
        </w:tc>
        <w:tc>
          <w:tcPr>
            <w:tcW w:w="1701" w:type="dxa"/>
            <w:tcBorders>
              <w:top w:val="nil"/>
              <w:left w:val="nil"/>
              <w:bottom w:val="single" w:sz="4" w:space="0" w:color="auto"/>
              <w:right w:val="single" w:sz="4" w:space="0" w:color="auto"/>
            </w:tcBorders>
            <w:shd w:val="clear" w:color="auto" w:fill="auto"/>
          </w:tcPr>
          <w:p w14:paraId="0677DF22" w14:textId="77777777" w:rsidR="00CC1EA8" w:rsidRPr="00CC1EA8" w:rsidRDefault="00CC1EA8" w:rsidP="00D628F2">
            <w:pPr>
              <w:pStyle w:val="TAC"/>
              <w:rPr>
                <w:lang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FB7CB28"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08F99307" w14:textId="77777777" w:rsidR="00CC1EA8" w:rsidRPr="00CC1EA8" w:rsidRDefault="00CC1EA8" w:rsidP="00D628F2">
            <w:pPr>
              <w:pStyle w:val="TAC"/>
              <w:rPr>
                <w:lang w:val="en-US" w:eastAsia="fi-FI"/>
              </w:rPr>
            </w:pPr>
            <w:r w:rsidRPr="00CC1EA8">
              <w:rPr>
                <w:lang w:val="en-US" w:eastAsia="fi-FI"/>
              </w:rPr>
              <w:t>0</w:t>
            </w:r>
          </w:p>
        </w:tc>
      </w:tr>
      <w:tr w:rsidR="00CC1EA8" w:rsidRPr="00CC1EA8" w14:paraId="29672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7A8BCD" w14:textId="77777777" w:rsidR="00CC1EA8" w:rsidRPr="00CC1EA8" w:rsidRDefault="00CC1EA8" w:rsidP="00D628F2">
            <w:pPr>
              <w:pStyle w:val="TAC"/>
              <w:rPr>
                <w:lang w:eastAsia="fi-FI"/>
              </w:rPr>
            </w:pPr>
            <w:r w:rsidRPr="00CC1EA8">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79523CB1" w14:textId="77777777" w:rsidR="00CC1EA8" w:rsidRPr="00CC1EA8" w:rsidRDefault="00CC1EA8" w:rsidP="00D628F2">
            <w:pPr>
              <w:pStyle w:val="TAC"/>
              <w:rPr>
                <w:lang w:eastAsia="fi-FI"/>
              </w:rPr>
            </w:pPr>
            <w:r w:rsidRPr="00CC1EA8">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2EF5101"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037333" w14:textId="77777777" w:rsidR="00CC1EA8" w:rsidRPr="00CC1EA8" w:rsidRDefault="00CC1EA8" w:rsidP="00D628F2">
            <w:pPr>
              <w:pStyle w:val="TAC"/>
              <w:rPr>
                <w:lang w:eastAsia="fi-FI"/>
              </w:rPr>
            </w:pPr>
            <w:r w:rsidRPr="00CC1EA8">
              <w:rPr>
                <w:lang w:eastAsia="fi-FI"/>
              </w:rPr>
              <w:t>0</w:t>
            </w:r>
          </w:p>
        </w:tc>
      </w:tr>
      <w:tr w:rsidR="007B6315" w:rsidRPr="00CC1EA8" w14:paraId="5962FEAE"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5F1C5F4" w14:textId="77777777" w:rsidR="007B6315" w:rsidRPr="00CC1EA8" w:rsidRDefault="007B6315" w:rsidP="007B6315">
            <w:pPr>
              <w:pStyle w:val="TAC"/>
              <w:rPr>
                <w:lang w:eastAsia="fi-FI"/>
              </w:rPr>
            </w:pPr>
            <w:r w:rsidRPr="00CC1EA8">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7440DD6" w14:textId="0517EBEB" w:rsidR="007B6315" w:rsidRPr="00CC1EA8" w:rsidRDefault="007B6315" w:rsidP="007B6315">
            <w:pPr>
              <w:pStyle w:val="TAC"/>
              <w:rPr>
                <w:lang w:eastAsia="fi-FI"/>
              </w:rPr>
            </w:pPr>
            <w:r w:rsidRPr="00CC1EA8">
              <w:rPr>
                <w:lang w:eastAsia="fi-FI"/>
              </w:rPr>
              <w:t>CA_n260D</w:t>
            </w:r>
            <w:r>
              <w:rPr>
                <w:lang w:eastAsia="fi-FI"/>
              </w:rPr>
              <w:t>/G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8D3AFAB" w14:textId="77777777" w:rsidR="007B6315" w:rsidRPr="00CC1EA8" w:rsidRDefault="007B6315" w:rsidP="007B6315">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C0726AA" w14:textId="77777777" w:rsidR="007B6315" w:rsidRPr="00CC1EA8" w:rsidRDefault="007B6315" w:rsidP="007B6315">
            <w:pPr>
              <w:pStyle w:val="TAC"/>
              <w:rPr>
                <w:lang w:eastAsia="fi-FI"/>
              </w:rPr>
            </w:pPr>
            <w:r w:rsidRPr="00CC1EA8">
              <w:rPr>
                <w:lang w:eastAsia="fi-FI"/>
              </w:rPr>
              <w:t>0</w:t>
            </w:r>
          </w:p>
        </w:tc>
      </w:tr>
      <w:tr w:rsidR="007B6315" w:rsidRPr="00CC1EA8" w14:paraId="4FA6A1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5D13885" w14:textId="77777777" w:rsidR="007B6315" w:rsidRPr="00CC1EA8" w:rsidRDefault="007B6315" w:rsidP="007B6315">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67221F5" w14:textId="77777777" w:rsidR="007B6315" w:rsidRPr="00CC1EA8" w:rsidRDefault="007B6315" w:rsidP="007B6315">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38D6D19" w14:textId="77777777" w:rsidR="007B6315" w:rsidRPr="00CC1EA8" w:rsidRDefault="007B6315" w:rsidP="007B6315">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9F41A8" w14:textId="77777777" w:rsidR="007B6315" w:rsidRPr="00CC1EA8" w:rsidRDefault="007B6315" w:rsidP="007B6315">
            <w:pPr>
              <w:pStyle w:val="TAC"/>
              <w:rPr>
                <w:lang w:eastAsia="fi-FI"/>
              </w:rPr>
            </w:pPr>
          </w:p>
        </w:tc>
      </w:tr>
      <w:tr w:rsidR="007B6315" w:rsidRPr="00CC1EA8" w14:paraId="1593289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684D836" w14:textId="77777777" w:rsidR="007B6315" w:rsidRPr="00CC1EA8" w:rsidRDefault="007B6315" w:rsidP="007B6315">
            <w:pPr>
              <w:pStyle w:val="TAC"/>
              <w:rPr>
                <w:lang w:eastAsia="fi-FI"/>
              </w:rPr>
            </w:pPr>
            <w:r w:rsidRPr="00CC1EA8">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675FCA" w14:textId="163BB423" w:rsidR="007B6315" w:rsidRPr="00CC1EA8" w:rsidRDefault="007B6315" w:rsidP="007B6315">
            <w:pPr>
              <w:pStyle w:val="TAC"/>
              <w:rPr>
                <w:lang w:eastAsia="fi-FI"/>
              </w:rPr>
            </w:pPr>
            <w:r w:rsidRPr="00CC1EA8">
              <w:rPr>
                <w:lang w:eastAsia="fi-FI"/>
              </w:rPr>
              <w:t>CA_n260D</w:t>
            </w:r>
            <w:r>
              <w:rPr>
                <w:lang w:eastAsia="fi-FI"/>
              </w:rPr>
              <w:t>/H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5D2AFDC" w14:textId="77777777" w:rsidR="007B6315" w:rsidRPr="00CC1EA8" w:rsidRDefault="007B6315" w:rsidP="007B6315">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EB15EEB" w14:textId="77777777" w:rsidR="007B6315" w:rsidRPr="00CC1EA8" w:rsidRDefault="007B6315" w:rsidP="007B6315">
            <w:pPr>
              <w:pStyle w:val="TAC"/>
              <w:rPr>
                <w:lang w:eastAsia="fi-FI"/>
              </w:rPr>
            </w:pPr>
            <w:r w:rsidRPr="00CC1EA8">
              <w:rPr>
                <w:lang w:eastAsia="fi-FI"/>
              </w:rPr>
              <w:t>0</w:t>
            </w:r>
          </w:p>
        </w:tc>
      </w:tr>
      <w:tr w:rsidR="007B6315" w:rsidRPr="00CC1EA8" w14:paraId="0A00C3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9895D82" w14:textId="77777777" w:rsidR="007B6315" w:rsidRPr="00CC1EA8" w:rsidRDefault="007B6315" w:rsidP="007B6315">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5D51B98" w14:textId="77777777" w:rsidR="007B6315" w:rsidRPr="00CC1EA8" w:rsidRDefault="007B6315" w:rsidP="007B6315">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B90681D" w14:textId="77777777" w:rsidR="007B6315" w:rsidRPr="00CC1EA8" w:rsidRDefault="007B6315" w:rsidP="007B6315">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DF70ED3" w14:textId="77777777" w:rsidR="007B6315" w:rsidRPr="00CC1EA8" w:rsidRDefault="007B6315" w:rsidP="007B6315">
            <w:pPr>
              <w:pStyle w:val="TAC"/>
              <w:rPr>
                <w:lang w:eastAsia="fi-FI"/>
              </w:rPr>
            </w:pPr>
          </w:p>
        </w:tc>
      </w:tr>
      <w:tr w:rsidR="007B6315" w:rsidRPr="00CC1EA8" w14:paraId="00013D2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A4EEE79" w14:textId="77777777" w:rsidR="007B6315" w:rsidRPr="00CC1EA8" w:rsidRDefault="007B6315" w:rsidP="007B6315">
            <w:pPr>
              <w:pStyle w:val="TAC"/>
              <w:rPr>
                <w:lang w:eastAsia="fi-FI"/>
              </w:rPr>
            </w:pPr>
            <w:r w:rsidRPr="00CC1EA8">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11F86B4" w14:textId="6E832766" w:rsidR="007B6315" w:rsidRPr="00CC1EA8" w:rsidRDefault="007B6315" w:rsidP="007B6315">
            <w:pPr>
              <w:pStyle w:val="TAC"/>
              <w:rPr>
                <w:lang w:eastAsia="fi-FI"/>
              </w:rPr>
            </w:pPr>
            <w:r w:rsidRPr="00CC1EA8">
              <w:rPr>
                <w:lang w:eastAsia="fi-FI"/>
              </w:rPr>
              <w:t>CA_n260D</w:t>
            </w:r>
            <w:r>
              <w:rPr>
                <w:lang w:eastAsia="fi-FI"/>
              </w:rPr>
              <w:t>/I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7F6CB3" w14:textId="77777777" w:rsidR="007B6315" w:rsidRPr="00CC1EA8" w:rsidRDefault="007B6315" w:rsidP="007B6315">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079E98B" w14:textId="77777777" w:rsidR="007B6315" w:rsidRPr="00CC1EA8" w:rsidRDefault="007B6315" w:rsidP="007B6315">
            <w:pPr>
              <w:pStyle w:val="TAC"/>
              <w:rPr>
                <w:lang w:eastAsia="fi-FI"/>
              </w:rPr>
            </w:pPr>
            <w:r w:rsidRPr="00CC1EA8">
              <w:rPr>
                <w:lang w:eastAsia="fi-FI"/>
              </w:rPr>
              <w:t>0</w:t>
            </w:r>
          </w:p>
        </w:tc>
      </w:tr>
      <w:tr w:rsidR="007B6315" w:rsidRPr="00CC1EA8" w14:paraId="4CE26D16"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A940232" w14:textId="77777777" w:rsidR="007B6315" w:rsidRPr="00CC1EA8" w:rsidRDefault="007B6315" w:rsidP="007B6315">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B2509C4" w14:textId="77777777" w:rsidR="007B6315" w:rsidRPr="00CC1EA8" w:rsidRDefault="007B6315" w:rsidP="007B6315">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6F45E1F" w14:textId="77777777" w:rsidR="007B6315" w:rsidRPr="00CC1EA8" w:rsidRDefault="007B6315" w:rsidP="007B6315">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7CBB4C3" w14:textId="77777777" w:rsidR="007B6315" w:rsidRPr="00CC1EA8" w:rsidRDefault="007B6315" w:rsidP="007B6315">
            <w:pPr>
              <w:pStyle w:val="TAC"/>
              <w:rPr>
                <w:lang w:eastAsia="fi-FI"/>
              </w:rPr>
            </w:pPr>
          </w:p>
        </w:tc>
      </w:tr>
      <w:tr w:rsidR="007B6315" w:rsidRPr="00CC1EA8" w14:paraId="7F4E2810"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7FD370" w14:textId="77777777" w:rsidR="007B6315" w:rsidRPr="00CC1EA8" w:rsidRDefault="007B6315" w:rsidP="007B6315">
            <w:pPr>
              <w:pStyle w:val="TAC"/>
              <w:rPr>
                <w:lang w:eastAsia="fi-FI"/>
              </w:rPr>
            </w:pPr>
            <w:r w:rsidRPr="00CC1EA8">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3DF3F7D" w14:textId="54299113" w:rsidR="007B6315" w:rsidRPr="00CC1EA8" w:rsidRDefault="007B6315" w:rsidP="007B6315">
            <w:pPr>
              <w:pStyle w:val="TAC"/>
              <w:rPr>
                <w:lang w:eastAsia="fi-FI"/>
              </w:rPr>
            </w:pPr>
            <w:r w:rsidRPr="00CC1EA8">
              <w:rPr>
                <w:lang w:eastAsia="fi-FI"/>
              </w:rPr>
              <w:t>CA_n260D</w:t>
            </w:r>
            <w:r>
              <w:rPr>
                <w:lang w:eastAsia="fi-FI"/>
              </w:rPr>
              <w:t>/O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93630C" w14:textId="77777777" w:rsidR="007B6315" w:rsidRPr="00CC1EA8" w:rsidRDefault="007B6315" w:rsidP="007B6315">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F4B8586" w14:textId="77777777" w:rsidR="007B6315" w:rsidRPr="00CC1EA8" w:rsidRDefault="007B6315" w:rsidP="007B6315">
            <w:pPr>
              <w:pStyle w:val="TAC"/>
              <w:rPr>
                <w:lang w:eastAsia="fi-FI"/>
              </w:rPr>
            </w:pPr>
            <w:r w:rsidRPr="00CC1EA8">
              <w:rPr>
                <w:lang w:eastAsia="fi-FI"/>
              </w:rPr>
              <w:t>0</w:t>
            </w:r>
          </w:p>
        </w:tc>
      </w:tr>
      <w:tr w:rsidR="007B6315" w:rsidRPr="00CC1EA8" w14:paraId="0D635B84"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463EB77" w14:textId="77777777" w:rsidR="007B6315" w:rsidRPr="00CC1EA8" w:rsidRDefault="007B6315" w:rsidP="007B6315">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84D2599" w14:textId="77777777" w:rsidR="007B6315" w:rsidRPr="00CC1EA8" w:rsidRDefault="007B6315" w:rsidP="007B6315">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2A831AE" w14:textId="77777777" w:rsidR="007B6315" w:rsidRPr="00CC1EA8" w:rsidRDefault="007B6315" w:rsidP="007B6315">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986A48D" w14:textId="77777777" w:rsidR="007B6315" w:rsidRPr="00CC1EA8" w:rsidRDefault="007B6315" w:rsidP="007B6315">
            <w:pPr>
              <w:pStyle w:val="TAC"/>
              <w:rPr>
                <w:lang w:eastAsia="fi-FI"/>
              </w:rPr>
            </w:pPr>
          </w:p>
        </w:tc>
      </w:tr>
      <w:tr w:rsidR="007B6315" w:rsidRPr="00CC1EA8" w14:paraId="333E4185"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7BA9A74" w14:textId="77777777" w:rsidR="007B6315" w:rsidRPr="00CC1EA8" w:rsidRDefault="007B6315" w:rsidP="007B6315">
            <w:pPr>
              <w:pStyle w:val="TAC"/>
              <w:rPr>
                <w:lang w:eastAsia="fi-FI"/>
              </w:rPr>
            </w:pPr>
            <w:r w:rsidRPr="00CC1EA8">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C437FC" w14:textId="38D063FF" w:rsidR="007B6315" w:rsidRPr="00CC1EA8" w:rsidRDefault="007B6315" w:rsidP="007B6315">
            <w:pPr>
              <w:pStyle w:val="TAC"/>
              <w:rPr>
                <w:lang w:eastAsia="fi-FI"/>
              </w:rPr>
            </w:pPr>
            <w:r w:rsidRPr="00CC1EA8">
              <w:rPr>
                <w:lang w:eastAsia="fi-FI"/>
              </w:rPr>
              <w:t>CA_n260D</w:t>
            </w:r>
            <w:r>
              <w:rPr>
                <w:lang w:eastAsia="fi-FI"/>
              </w:rPr>
              <w:t>/P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EA486A0" w14:textId="77777777" w:rsidR="007B6315" w:rsidRPr="00CC1EA8" w:rsidRDefault="007B6315" w:rsidP="007B6315">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8CD9E49" w14:textId="77777777" w:rsidR="007B6315" w:rsidRPr="00CC1EA8" w:rsidRDefault="007B6315" w:rsidP="007B6315">
            <w:pPr>
              <w:pStyle w:val="TAC"/>
              <w:rPr>
                <w:lang w:eastAsia="fi-FI"/>
              </w:rPr>
            </w:pPr>
            <w:r w:rsidRPr="00CC1EA8">
              <w:rPr>
                <w:lang w:eastAsia="fi-FI"/>
              </w:rPr>
              <w:t>0</w:t>
            </w:r>
          </w:p>
        </w:tc>
      </w:tr>
      <w:tr w:rsidR="007B6315" w:rsidRPr="00CC1EA8" w14:paraId="5401030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6644D7A" w14:textId="77777777" w:rsidR="007B6315" w:rsidRPr="00CC1EA8" w:rsidRDefault="007B6315" w:rsidP="007B6315">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FD2A13" w14:textId="77777777" w:rsidR="007B6315" w:rsidRPr="00CC1EA8" w:rsidRDefault="007B6315" w:rsidP="007B6315">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43CBFC" w14:textId="77777777" w:rsidR="007B6315" w:rsidRPr="00CC1EA8" w:rsidRDefault="007B6315" w:rsidP="007B6315">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2F5350D" w14:textId="77777777" w:rsidR="007B6315" w:rsidRPr="00CC1EA8" w:rsidRDefault="007B6315" w:rsidP="007B6315">
            <w:pPr>
              <w:pStyle w:val="TAC"/>
              <w:rPr>
                <w:lang w:eastAsia="fi-FI"/>
              </w:rPr>
            </w:pPr>
          </w:p>
        </w:tc>
      </w:tr>
      <w:tr w:rsidR="007B6315" w:rsidRPr="00CC1EA8" w14:paraId="7761B66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5DE4131" w14:textId="77777777" w:rsidR="007B6315" w:rsidRPr="00CC1EA8" w:rsidRDefault="007B6315" w:rsidP="007B6315">
            <w:pPr>
              <w:pStyle w:val="TAC"/>
              <w:rPr>
                <w:lang w:eastAsia="fi-FI"/>
              </w:rPr>
            </w:pPr>
            <w:r w:rsidRPr="00CC1EA8">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A77D53B" w14:textId="625C0984" w:rsidR="007B6315" w:rsidRPr="00CC1EA8" w:rsidRDefault="007B6315" w:rsidP="007B6315">
            <w:pPr>
              <w:pStyle w:val="TAC"/>
              <w:rPr>
                <w:lang w:eastAsia="fi-FI"/>
              </w:rPr>
            </w:pPr>
            <w:r w:rsidRPr="00CC1EA8">
              <w:rPr>
                <w:lang w:eastAsia="fi-FI"/>
              </w:rPr>
              <w:t>CA_n260D</w:t>
            </w:r>
            <w:r>
              <w:rPr>
                <w:lang w:eastAsia="fi-FI"/>
              </w:rPr>
              <w:t>/Q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23C2FDE" w14:textId="77777777" w:rsidR="007B6315" w:rsidRPr="00CC1EA8" w:rsidRDefault="007B6315" w:rsidP="007B6315">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A05462B" w14:textId="77777777" w:rsidR="007B6315" w:rsidRPr="00CC1EA8" w:rsidRDefault="007B6315" w:rsidP="007B6315">
            <w:pPr>
              <w:pStyle w:val="TAC"/>
              <w:rPr>
                <w:lang w:eastAsia="fi-FI"/>
              </w:rPr>
            </w:pPr>
            <w:r w:rsidRPr="00CC1EA8">
              <w:rPr>
                <w:lang w:eastAsia="fi-FI"/>
              </w:rPr>
              <w:t>0</w:t>
            </w:r>
          </w:p>
        </w:tc>
      </w:tr>
      <w:tr w:rsidR="007B6315" w:rsidRPr="00CC1EA8" w14:paraId="046D522E"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A9EDAD7" w14:textId="77777777" w:rsidR="007B6315" w:rsidRPr="00CC1EA8" w:rsidRDefault="007B6315" w:rsidP="007B6315">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B3E5315" w14:textId="77777777" w:rsidR="007B6315" w:rsidRPr="00CC1EA8" w:rsidRDefault="007B6315" w:rsidP="007B6315">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1061289" w14:textId="77777777" w:rsidR="007B6315" w:rsidRPr="00CC1EA8" w:rsidRDefault="007B6315" w:rsidP="007B6315">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101FDAB" w14:textId="77777777" w:rsidR="007B6315" w:rsidRPr="00CC1EA8" w:rsidRDefault="007B6315" w:rsidP="007B6315">
            <w:pPr>
              <w:pStyle w:val="TAC"/>
              <w:rPr>
                <w:lang w:eastAsia="fi-FI"/>
              </w:rPr>
            </w:pPr>
          </w:p>
        </w:tc>
      </w:tr>
      <w:tr w:rsidR="007B6315" w:rsidRPr="00CC1EA8" w14:paraId="194D199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0F66601" w14:textId="77777777" w:rsidR="007B6315" w:rsidRPr="00CC1EA8" w:rsidRDefault="007B6315" w:rsidP="007B6315">
            <w:pPr>
              <w:pStyle w:val="TAC"/>
              <w:rPr>
                <w:lang w:eastAsia="fi-FI"/>
              </w:rPr>
            </w:pPr>
            <w:r w:rsidRPr="00CC1EA8">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B43684" w14:textId="3620B9E3" w:rsidR="007B6315" w:rsidRPr="00CC1EA8" w:rsidRDefault="007B6315" w:rsidP="007B6315">
            <w:pPr>
              <w:pStyle w:val="TAC"/>
              <w:rPr>
                <w:lang w:eastAsia="fi-FI"/>
              </w:rPr>
            </w:pPr>
            <w:r w:rsidRPr="00CC1EA8">
              <w:rPr>
                <w:lang w:eastAsia="fi-FI"/>
              </w:rPr>
              <w:t>CA_n260E</w:t>
            </w:r>
            <w:r>
              <w:rPr>
                <w:lang w:eastAsia="fi-FI"/>
              </w:rPr>
              <w:t>/O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9C2D10" w14:textId="77777777" w:rsidR="007B6315" w:rsidRPr="00CC1EA8" w:rsidRDefault="007B6315" w:rsidP="007B6315">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D7980BF" w14:textId="77777777" w:rsidR="007B6315" w:rsidRPr="00CC1EA8" w:rsidRDefault="007B6315" w:rsidP="007B6315">
            <w:pPr>
              <w:pStyle w:val="TAC"/>
              <w:rPr>
                <w:lang w:eastAsia="fi-FI"/>
              </w:rPr>
            </w:pPr>
            <w:r w:rsidRPr="00CC1EA8">
              <w:rPr>
                <w:lang w:eastAsia="fi-FI"/>
              </w:rPr>
              <w:t>0</w:t>
            </w:r>
          </w:p>
        </w:tc>
      </w:tr>
      <w:tr w:rsidR="007B6315" w:rsidRPr="00CC1EA8" w14:paraId="1CA22F4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DDBBFE0" w14:textId="77777777" w:rsidR="007B6315" w:rsidRPr="00CC1EA8" w:rsidRDefault="007B6315" w:rsidP="007B6315">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25CBE2E" w14:textId="77777777" w:rsidR="007B6315" w:rsidRPr="00CC1EA8" w:rsidRDefault="007B6315" w:rsidP="007B6315">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F8C154" w14:textId="77777777" w:rsidR="007B6315" w:rsidRPr="00CC1EA8" w:rsidRDefault="007B6315" w:rsidP="007B6315">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41D8C75" w14:textId="77777777" w:rsidR="007B6315" w:rsidRPr="00CC1EA8" w:rsidRDefault="007B6315" w:rsidP="007B6315">
            <w:pPr>
              <w:pStyle w:val="TAC"/>
              <w:rPr>
                <w:lang w:eastAsia="fi-FI"/>
              </w:rPr>
            </w:pPr>
          </w:p>
        </w:tc>
      </w:tr>
      <w:tr w:rsidR="007B6315" w:rsidRPr="00CC1EA8" w14:paraId="64DDC447"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4FCC1A3" w14:textId="77777777" w:rsidR="007B6315" w:rsidRPr="00CC1EA8" w:rsidRDefault="007B6315" w:rsidP="007B6315">
            <w:pPr>
              <w:pStyle w:val="TAC"/>
              <w:rPr>
                <w:lang w:eastAsia="fi-FI"/>
              </w:rPr>
            </w:pPr>
            <w:r w:rsidRPr="00CC1EA8">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9D53F2" w14:textId="1E793319" w:rsidR="007B6315" w:rsidRPr="00CC1EA8" w:rsidRDefault="007B6315" w:rsidP="007B6315">
            <w:pPr>
              <w:pStyle w:val="TAC"/>
              <w:rPr>
                <w:lang w:eastAsia="fi-FI"/>
              </w:rPr>
            </w:pPr>
            <w:r w:rsidRPr="00CC1EA8">
              <w:rPr>
                <w:lang w:eastAsia="fi-FI"/>
              </w:rPr>
              <w:t>CA_n260E</w:t>
            </w:r>
            <w:r>
              <w:rPr>
                <w:lang w:eastAsia="fi-FI"/>
              </w:rPr>
              <w:t>/P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AA3A91" w14:textId="77777777" w:rsidR="007B6315" w:rsidRPr="00CC1EA8" w:rsidRDefault="007B6315" w:rsidP="007B6315">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A958360" w14:textId="77777777" w:rsidR="007B6315" w:rsidRPr="00CC1EA8" w:rsidRDefault="007B6315" w:rsidP="007B6315">
            <w:pPr>
              <w:pStyle w:val="TAC"/>
              <w:rPr>
                <w:lang w:eastAsia="fi-FI"/>
              </w:rPr>
            </w:pPr>
            <w:r w:rsidRPr="00CC1EA8">
              <w:rPr>
                <w:lang w:eastAsia="fi-FI"/>
              </w:rPr>
              <w:t>0</w:t>
            </w:r>
          </w:p>
        </w:tc>
      </w:tr>
      <w:tr w:rsidR="007B6315" w:rsidRPr="00CC1EA8" w14:paraId="414B82B2"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ABFBFCC" w14:textId="77777777" w:rsidR="007B6315" w:rsidRPr="00CC1EA8" w:rsidRDefault="007B6315" w:rsidP="007B6315">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92DAD15" w14:textId="77777777" w:rsidR="007B6315" w:rsidRPr="00CC1EA8" w:rsidRDefault="007B6315" w:rsidP="007B6315">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855CC68" w14:textId="77777777" w:rsidR="007B6315" w:rsidRPr="00CC1EA8" w:rsidRDefault="007B6315" w:rsidP="007B6315">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E8F7A16" w14:textId="77777777" w:rsidR="007B6315" w:rsidRPr="00CC1EA8" w:rsidRDefault="007B6315" w:rsidP="007B6315">
            <w:pPr>
              <w:pStyle w:val="TAC"/>
              <w:rPr>
                <w:lang w:eastAsia="fi-FI"/>
              </w:rPr>
            </w:pPr>
          </w:p>
        </w:tc>
      </w:tr>
      <w:tr w:rsidR="007B6315" w:rsidRPr="00CC1EA8" w14:paraId="45EC36A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E1C54D" w14:textId="77777777" w:rsidR="007B6315" w:rsidRPr="00CC1EA8" w:rsidRDefault="007B6315" w:rsidP="007B6315">
            <w:pPr>
              <w:pStyle w:val="TAC"/>
              <w:rPr>
                <w:lang w:eastAsia="fi-FI"/>
              </w:rPr>
            </w:pPr>
            <w:r w:rsidRPr="00CC1EA8">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85ADE42" w14:textId="57F41C4F" w:rsidR="007B6315" w:rsidRPr="00CC1EA8" w:rsidRDefault="007B6315" w:rsidP="007B6315">
            <w:pPr>
              <w:pStyle w:val="TAC"/>
              <w:rPr>
                <w:lang w:eastAsia="fi-FI"/>
              </w:rPr>
            </w:pPr>
            <w:r w:rsidRPr="00CC1EA8">
              <w:rPr>
                <w:lang w:eastAsia="fi-FI"/>
              </w:rPr>
              <w:t>CA_n260E</w:t>
            </w:r>
            <w:r>
              <w:rPr>
                <w:lang w:eastAsia="fi-FI"/>
              </w:rPr>
              <w:t>/Q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0D682A" w14:textId="77777777" w:rsidR="007B6315" w:rsidRPr="00CC1EA8" w:rsidRDefault="007B6315" w:rsidP="007B6315">
            <w:pPr>
              <w:pStyle w:val="TAC"/>
              <w:rPr>
                <w:lang w:eastAsia="fi-FI"/>
              </w:rPr>
            </w:pPr>
            <w:r w:rsidRPr="00CC1EA8">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A61D318" w14:textId="77777777" w:rsidR="007B6315" w:rsidRPr="00CC1EA8" w:rsidRDefault="007B6315" w:rsidP="007B6315">
            <w:pPr>
              <w:pStyle w:val="TAC"/>
              <w:rPr>
                <w:lang w:eastAsia="fi-FI"/>
              </w:rPr>
            </w:pPr>
            <w:r w:rsidRPr="00CC1EA8">
              <w:rPr>
                <w:lang w:eastAsia="fi-FI"/>
              </w:rPr>
              <w:t>0</w:t>
            </w:r>
          </w:p>
        </w:tc>
      </w:tr>
      <w:tr w:rsidR="007B6315" w:rsidRPr="00CC1EA8" w14:paraId="64E40A2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11F8A272" w14:textId="77777777" w:rsidR="007B6315" w:rsidRPr="00CC1EA8" w:rsidRDefault="007B6315" w:rsidP="007B6315">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7CAEBB" w14:textId="77777777" w:rsidR="007B6315" w:rsidRPr="00CC1EA8" w:rsidRDefault="007B6315" w:rsidP="007B6315">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C480210" w14:textId="77777777" w:rsidR="007B6315" w:rsidRPr="00CC1EA8" w:rsidRDefault="007B6315" w:rsidP="007B6315">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184209E" w14:textId="77777777" w:rsidR="007B6315" w:rsidRPr="00CC1EA8" w:rsidRDefault="007B6315" w:rsidP="007B6315">
            <w:pPr>
              <w:pStyle w:val="TAC"/>
              <w:rPr>
                <w:lang w:eastAsia="fi-FI"/>
              </w:rPr>
            </w:pPr>
          </w:p>
        </w:tc>
      </w:tr>
      <w:tr w:rsidR="007B6315" w:rsidRPr="00CC1EA8" w14:paraId="593A316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6D303" w14:textId="77777777" w:rsidR="007B6315" w:rsidRPr="00CC1EA8" w:rsidRDefault="007B6315" w:rsidP="007B6315">
            <w:pPr>
              <w:pStyle w:val="TAC"/>
              <w:rPr>
                <w:lang w:eastAsia="fi-FI"/>
              </w:rPr>
            </w:pPr>
            <w:r w:rsidRPr="00CC1EA8">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40E7191E" w14:textId="475EB983" w:rsidR="007B6315" w:rsidRPr="00CC1EA8" w:rsidRDefault="007B6315" w:rsidP="007B6315">
            <w:pPr>
              <w:pStyle w:val="TAC"/>
              <w:rPr>
                <w:lang w:eastAsia="fi-FI"/>
              </w:rPr>
            </w:pPr>
            <w:r w:rsidRPr="00CC1EA8">
              <w:t>CA_n260G</w:t>
            </w:r>
            <w:r>
              <w:t>/H</w:t>
            </w:r>
          </w:p>
        </w:tc>
        <w:tc>
          <w:tcPr>
            <w:tcW w:w="2268" w:type="dxa"/>
            <w:tcBorders>
              <w:top w:val="nil"/>
              <w:left w:val="nil"/>
              <w:bottom w:val="single" w:sz="4" w:space="0" w:color="auto"/>
              <w:right w:val="single" w:sz="4" w:space="0" w:color="auto"/>
            </w:tcBorders>
            <w:shd w:val="clear" w:color="auto" w:fill="auto"/>
            <w:hideMark/>
          </w:tcPr>
          <w:p w14:paraId="7CBB7753" w14:textId="77777777" w:rsidR="007B6315" w:rsidRPr="00CC1EA8" w:rsidRDefault="007B6315" w:rsidP="007B6315">
            <w:pPr>
              <w:pStyle w:val="TAC"/>
              <w:rPr>
                <w:lang w:eastAsia="fi-FI"/>
              </w:rPr>
            </w:pPr>
            <w:r w:rsidRPr="00CC1EA8">
              <w:rPr>
                <w:lang w:eastAsia="fi-FI"/>
              </w:rPr>
              <w:t>500</w:t>
            </w:r>
          </w:p>
        </w:tc>
        <w:tc>
          <w:tcPr>
            <w:tcW w:w="2335" w:type="dxa"/>
            <w:tcBorders>
              <w:top w:val="nil"/>
              <w:left w:val="nil"/>
              <w:bottom w:val="single" w:sz="4" w:space="0" w:color="auto"/>
              <w:right w:val="single" w:sz="4" w:space="0" w:color="auto"/>
            </w:tcBorders>
            <w:shd w:val="clear" w:color="auto" w:fill="auto"/>
            <w:hideMark/>
          </w:tcPr>
          <w:p w14:paraId="3EDDACC7" w14:textId="77777777" w:rsidR="007B6315" w:rsidRPr="00CC1EA8" w:rsidRDefault="007B6315" w:rsidP="007B6315">
            <w:pPr>
              <w:pStyle w:val="TAC"/>
              <w:rPr>
                <w:lang w:eastAsia="fi-FI"/>
              </w:rPr>
            </w:pPr>
            <w:r w:rsidRPr="00CC1EA8">
              <w:rPr>
                <w:lang w:eastAsia="fi-FI"/>
              </w:rPr>
              <w:t>0</w:t>
            </w:r>
          </w:p>
        </w:tc>
      </w:tr>
      <w:tr w:rsidR="00CC1EA8" w:rsidRPr="00CC1EA8" w14:paraId="28507C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886E1FD" w14:textId="77777777" w:rsidR="00CC1EA8" w:rsidRPr="00CC1EA8" w:rsidRDefault="00CC1EA8" w:rsidP="00D628F2">
            <w:pPr>
              <w:pStyle w:val="TAC"/>
              <w:rPr>
                <w:lang w:eastAsia="fi-FI"/>
              </w:rPr>
            </w:pPr>
            <w:r w:rsidRPr="00CC1EA8">
              <w:rPr>
                <w:lang w:eastAsia="fi-FI"/>
              </w:rPr>
              <w:t>CA_n260(G-H-O)</w:t>
            </w:r>
          </w:p>
        </w:tc>
        <w:tc>
          <w:tcPr>
            <w:tcW w:w="1701" w:type="dxa"/>
            <w:tcBorders>
              <w:top w:val="nil"/>
              <w:left w:val="nil"/>
              <w:bottom w:val="single" w:sz="4" w:space="0" w:color="auto"/>
              <w:right w:val="single" w:sz="4" w:space="0" w:color="auto"/>
            </w:tcBorders>
            <w:shd w:val="clear" w:color="auto" w:fill="auto"/>
          </w:tcPr>
          <w:p w14:paraId="5998740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8A76D68" w14:textId="77777777" w:rsidR="00CC1EA8" w:rsidRPr="00CC1EA8" w:rsidRDefault="00CC1EA8" w:rsidP="00D628F2">
            <w:pPr>
              <w:pStyle w:val="TAC"/>
              <w:rPr>
                <w:lang w:eastAsia="fi-FI"/>
              </w:rPr>
            </w:pPr>
            <w:r w:rsidRPr="00CC1EA8">
              <w:rPr>
                <w:lang w:eastAsia="fi-FI"/>
              </w:rPr>
              <w:t>700</w:t>
            </w:r>
          </w:p>
        </w:tc>
        <w:tc>
          <w:tcPr>
            <w:tcW w:w="2335" w:type="dxa"/>
            <w:tcBorders>
              <w:top w:val="nil"/>
              <w:left w:val="nil"/>
              <w:bottom w:val="single" w:sz="4" w:space="0" w:color="auto"/>
              <w:right w:val="single" w:sz="4" w:space="0" w:color="auto"/>
            </w:tcBorders>
            <w:shd w:val="clear" w:color="auto" w:fill="auto"/>
          </w:tcPr>
          <w:p w14:paraId="5A1D1236" w14:textId="77777777" w:rsidR="00CC1EA8" w:rsidRPr="00CC1EA8" w:rsidRDefault="00CC1EA8" w:rsidP="00D628F2">
            <w:pPr>
              <w:pStyle w:val="TAC"/>
              <w:rPr>
                <w:lang w:eastAsia="fi-FI"/>
              </w:rPr>
            </w:pPr>
            <w:r w:rsidRPr="00CC1EA8">
              <w:rPr>
                <w:lang w:eastAsia="fi-FI"/>
              </w:rPr>
              <w:t>0</w:t>
            </w:r>
          </w:p>
        </w:tc>
      </w:tr>
      <w:tr w:rsidR="00CC1EA8" w:rsidRPr="00CC1EA8" w14:paraId="48A8037D"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2D3A6B8" w14:textId="77777777" w:rsidR="00CC1EA8" w:rsidRPr="00CC1EA8" w:rsidRDefault="00CC1EA8" w:rsidP="00D628F2">
            <w:pPr>
              <w:pStyle w:val="TAC"/>
              <w:rPr>
                <w:lang w:eastAsia="fi-FI"/>
              </w:rPr>
            </w:pPr>
            <w:r w:rsidRPr="00CC1EA8">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CAFB8A8" w14:textId="17FFBED1" w:rsidR="00CC1EA8" w:rsidRPr="00CC1EA8" w:rsidRDefault="007B6315" w:rsidP="00D628F2">
            <w:pPr>
              <w:pStyle w:val="TAC"/>
              <w:rPr>
                <w:lang w:eastAsia="fi-FI"/>
              </w:rPr>
            </w:pPr>
            <w:r w:rsidRPr="00CC1EA8">
              <w:rPr>
                <w:lang w:eastAsia="fi-FI"/>
              </w:rPr>
              <w:t>CA_n260G</w:t>
            </w:r>
            <w:r>
              <w:rPr>
                <w:lang w:eastAsia="fi-FI"/>
              </w:rPr>
              <w:t>/I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C4C00BC" w14:textId="77777777" w:rsidR="00CC1EA8" w:rsidRPr="00CC1EA8" w:rsidRDefault="00CC1EA8" w:rsidP="00D628F2">
            <w:pPr>
              <w:pStyle w:val="TAC"/>
              <w:rPr>
                <w:lang w:eastAsia="fi-FI"/>
              </w:rPr>
            </w:pPr>
            <w:r w:rsidRPr="00CC1EA8">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C5284F" w14:textId="77777777" w:rsidR="00CC1EA8" w:rsidRPr="00CC1EA8" w:rsidRDefault="00CC1EA8" w:rsidP="00D628F2">
            <w:pPr>
              <w:pStyle w:val="TAC"/>
              <w:rPr>
                <w:lang w:eastAsia="fi-FI"/>
              </w:rPr>
            </w:pPr>
            <w:r w:rsidRPr="00CC1EA8">
              <w:rPr>
                <w:lang w:eastAsia="zh-CN"/>
              </w:rPr>
              <w:t>0</w:t>
            </w:r>
          </w:p>
        </w:tc>
      </w:tr>
      <w:tr w:rsidR="00CC1EA8" w:rsidRPr="00CC1EA8" w14:paraId="55E1E4C3"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09AB35D"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9DFF8A2"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05256D0"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1D93C10" w14:textId="77777777" w:rsidR="00CC1EA8" w:rsidRPr="00CC1EA8" w:rsidRDefault="00CC1EA8" w:rsidP="00D628F2">
            <w:pPr>
              <w:pStyle w:val="TAC"/>
              <w:rPr>
                <w:lang w:val="fi-FI" w:eastAsia="fi-FI"/>
              </w:rPr>
            </w:pPr>
          </w:p>
        </w:tc>
      </w:tr>
      <w:tr w:rsidR="00CC1EA8" w:rsidRPr="00CC1EA8" w14:paraId="6B5FBE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11FA75" w14:textId="77777777" w:rsidR="00CC1EA8" w:rsidRPr="00CC1EA8" w:rsidRDefault="00CC1EA8" w:rsidP="00D628F2">
            <w:pPr>
              <w:pStyle w:val="TAC"/>
              <w:rPr>
                <w:lang w:val="fi-FI" w:eastAsia="fi-FI"/>
              </w:rPr>
            </w:pPr>
            <w:r w:rsidRPr="00CC1EA8">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0AC250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A054A0" w14:textId="77777777" w:rsidR="00CC1EA8" w:rsidRPr="00CC1EA8" w:rsidRDefault="00CC1EA8" w:rsidP="00D628F2">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30DB6288" w14:textId="77777777" w:rsidR="00CC1EA8" w:rsidRPr="00CC1EA8" w:rsidRDefault="00CC1EA8" w:rsidP="00D628F2">
            <w:pPr>
              <w:pStyle w:val="TAC"/>
              <w:rPr>
                <w:lang w:val="fi-FI" w:eastAsia="fi-FI"/>
              </w:rPr>
            </w:pPr>
            <w:r w:rsidRPr="00CC1EA8">
              <w:rPr>
                <w:lang w:val="en-US" w:eastAsia="fi-FI"/>
              </w:rPr>
              <w:t>0</w:t>
            </w:r>
          </w:p>
        </w:tc>
      </w:tr>
      <w:tr w:rsidR="00CC1EA8" w:rsidRPr="00CC1EA8" w14:paraId="0110C58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0F4B64" w14:textId="77777777" w:rsidR="00CC1EA8" w:rsidRPr="00CC1EA8" w:rsidRDefault="00CC1EA8" w:rsidP="00D628F2">
            <w:pPr>
              <w:pStyle w:val="TAC"/>
              <w:rPr>
                <w:lang w:val="fi-FI" w:eastAsia="fi-FI"/>
              </w:rPr>
            </w:pPr>
            <w:r w:rsidRPr="00CC1EA8">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0CCC182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CC7DF20"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AC77643" w14:textId="77777777" w:rsidR="00CC1EA8" w:rsidRPr="00CC1EA8" w:rsidRDefault="00CC1EA8" w:rsidP="00D628F2">
            <w:pPr>
              <w:pStyle w:val="TAC"/>
              <w:rPr>
                <w:lang w:val="fi-FI" w:eastAsia="fi-FI"/>
              </w:rPr>
            </w:pPr>
            <w:r w:rsidRPr="00CC1EA8">
              <w:rPr>
                <w:lang w:val="en-US" w:eastAsia="fi-FI"/>
              </w:rPr>
              <w:t>0</w:t>
            </w:r>
          </w:p>
        </w:tc>
      </w:tr>
      <w:tr w:rsidR="00CC1EA8" w:rsidRPr="00CC1EA8" w14:paraId="6212F7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778A8F" w14:textId="77777777" w:rsidR="00CC1EA8" w:rsidRPr="00CC1EA8" w:rsidRDefault="00CC1EA8" w:rsidP="00D628F2">
            <w:pPr>
              <w:pStyle w:val="TAC"/>
              <w:rPr>
                <w:lang w:val="fi-FI" w:eastAsia="fi-FI"/>
              </w:rPr>
            </w:pPr>
            <w:r w:rsidRPr="00CC1EA8">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340B961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B891B2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5E3DFF2" w14:textId="77777777" w:rsidR="00CC1EA8" w:rsidRPr="00CC1EA8" w:rsidRDefault="00CC1EA8" w:rsidP="00D628F2">
            <w:pPr>
              <w:pStyle w:val="TAC"/>
              <w:rPr>
                <w:lang w:val="fi-FI" w:eastAsia="fi-FI"/>
              </w:rPr>
            </w:pPr>
            <w:r w:rsidRPr="00CC1EA8">
              <w:rPr>
                <w:lang w:val="en-US" w:eastAsia="fi-FI"/>
              </w:rPr>
              <w:t>0</w:t>
            </w:r>
          </w:p>
        </w:tc>
      </w:tr>
      <w:tr w:rsidR="00CC1EA8" w:rsidRPr="00CC1EA8" w14:paraId="6D99452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AF64EB" w14:textId="77777777" w:rsidR="00CC1EA8" w:rsidRPr="00CC1EA8" w:rsidRDefault="00CC1EA8" w:rsidP="00D628F2">
            <w:pPr>
              <w:pStyle w:val="TAC"/>
              <w:rPr>
                <w:lang w:val="fi-FI" w:eastAsia="fi-FI"/>
              </w:rPr>
            </w:pPr>
            <w:r w:rsidRPr="00CC1EA8">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FBF418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4257D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730FE51" w14:textId="77777777" w:rsidR="00CC1EA8" w:rsidRPr="00CC1EA8" w:rsidRDefault="00CC1EA8" w:rsidP="00D628F2">
            <w:pPr>
              <w:pStyle w:val="TAC"/>
              <w:rPr>
                <w:lang w:val="fi-FI" w:eastAsia="fi-FI"/>
              </w:rPr>
            </w:pPr>
            <w:r w:rsidRPr="00CC1EA8">
              <w:rPr>
                <w:lang w:val="en-US" w:eastAsia="fi-FI"/>
              </w:rPr>
              <w:t>0</w:t>
            </w:r>
          </w:p>
        </w:tc>
      </w:tr>
      <w:tr w:rsidR="00CC1EA8" w:rsidRPr="00CC1EA8" w14:paraId="732603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FE3625" w14:textId="77777777" w:rsidR="00CC1EA8" w:rsidRPr="00CC1EA8" w:rsidRDefault="00CC1EA8" w:rsidP="00D628F2">
            <w:pPr>
              <w:pStyle w:val="TAC"/>
              <w:rPr>
                <w:lang w:val="fi-FI" w:eastAsia="fi-FI"/>
              </w:rPr>
            </w:pPr>
            <w:r w:rsidRPr="00CC1EA8">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526FE89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3B60D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000754" w14:textId="77777777" w:rsidR="00CC1EA8" w:rsidRPr="00CC1EA8" w:rsidRDefault="00CC1EA8" w:rsidP="00D628F2">
            <w:pPr>
              <w:pStyle w:val="TAC"/>
              <w:rPr>
                <w:lang w:val="fi-FI" w:eastAsia="fi-FI"/>
              </w:rPr>
            </w:pPr>
            <w:r w:rsidRPr="00CC1EA8">
              <w:rPr>
                <w:lang w:val="en-US" w:eastAsia="fi-FI"/>
              </w:rPr>
              <w:t>0</w:t>
            </w:r>
          </w:p>
        </w:tc>
      </w:tr>
      <w:tr w:rsidR="00CC1EA8" w:rsidRPr="00CC1EA8" w14:paraId="476654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6D751F" w14:textId="77777777" w:rsidR="00CC1EA8" w:rsidRPr="00CC1EA8" w:rsidRDefault="00CC1EA8" w:rsidP="00D628F2">
            <w:pPr>
              <w:pStyle w:val="TAC"/>
              <w:rPr>
                <w:lang w:val="fi-FI" w:eastAsia="fi-FI"/>
              </w:rPr>
            </w:pPr>
            <w:r w:rsidRPr="00CC1EA8">
              <w:rPr>
                <w:lang w:eastAsia="fi-FI"/>
              </w:rPr>
              <w:lastRenderedPageBreak/>
              <w:t>CA_n260(3G-O)</w:t>
            </w:r>
          </w:p>
        </w:tc>
        <w:tc>
          <w:tcPr>
            <w:tcW w:w="1701" w:type="dxa"/>
            <w:tcBorders>
              <w:top w:val="nil"/>
              <w:left w:val="nil"/>
              <w:bottom w:val="single" w:sz="4" w:space="0" w:color="auto"/>
              <w:right w:val="single" w:sz="4" w:space="0" w:color="auto"/>
            </w:tcBorders>
            <w:shd w:val="clear" w:color="auto" w:fill="auto"/>
            <w:hideMark/>
          </w:tcPr>
          <w:p w14:paraId="4632D40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6FD832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9D9B93" w14:textId="77777777" w:rsidR="00CC1EA8" w:rsidRPr="00CC1EA8" w:rsidRDefault="00CC1EA8" w:rsidP="00D628F2">
            <w:pPr>
              <w:pStyle w:val="TAC"/>
              <w:rPr>
                <w:lang w:val="fi-FI" w:eastAsia="fi-FI"/>
              </w:rPr>
            </w:pPr>
            <w:r w:rsidRPr="00CC1EA8">
              <w:rPr>
                <w:lang w:val="en-US" w:eastAsia="fi-FI"/>
              </w:rPr>
              <w:t>0</w:t>
            </w:r>
          </w:p>
        </w:tc>
      </w:tr>
      <w:tr w:rsidR="00CC1EA8" w:rsidRPr="00CC1EA8" w14:paraId="55DDF3A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32CF5" w14:textId="77777777" w:rsidR="00CC1EA8" w:rsidRPr="00CC1EA8" w:rsidRDefault="00CC1EA8" w:rsidP="00D628F2">
            <w:pPr>
              <w:pStyle w:val="TAC"/>
              <w:rPr>
                <w:lang w:val="fi-FI" w:eastAsia="fi-FI"/>
              </w:rPr>
            </w:pPr>
            <w:r w:rsidRPr="00CC1EA8">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2F70781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BBCFF8"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82606C1" w14:textId="77777777" w:rsidR="00CC1EA8" w:rsidRPr="00CC1EA8" w:rsidRDefault="00CC1EA8" w:rsidP="00D628F2">
            <w:pPr>
              <w:pStyle w:val="TAC"/>
              <w:rPr>
                <w:lang w:val="fi-FI" w:eastAsia="fi-FI"/>
              </w:rPr>
            </w:pPr>
            <w:r w:rsidRPr="00CC1EA8">
              <w:rPr>
                <w:lang w:val="en-US" w:eastAsia="fi-FI"/>
              </w:rPr>
              <w:t>0</w:t>
            </w:r>
          </w:p>
        </w:tc>
      </w:tr>
      <w:tr w:rsidR="00CC1EA8" w:rsidRPr="00CC1EA8" w14:paraId="7D3CF24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929D5" w14:textId="77777777" w:rsidR="00CC1EA8" w:rsidRPr="00CC1EA8" w:rsidRDefault="00CC1EA8" w:rsidP="00D628F2">
            <w:pPr>
              <w:pStyle w:val="TAC"/>
              <w:rPr>
                <w:lang w:val="fi-FI" w:eastAsia="fi-FI"/>
              </w:rPr>
            </w:pPr>
            <w:r w:rsidRPr="00CC1EA8">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2C2693E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045E8E"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5AC476D" w14:textId="77777777" w:rsidR="00CC1EA8" w:rsidRPr="00CC1EA8" w:rsidRDefault="00CC1EA8" w:rsidP="00D628F2">
            <w:pPr>
              <w:pStyle w:val="TAC"/>
              <w:rPr>
                <w:lang w:val="fi-FI" w:eastAsia="fi-FI"/>
              </w:rPr>
            </w:pPr>
            <w:r w:rsidRPr="00CC1EA8">
              <w:rPr>
                <w:lang w:val="en-US" w:eastAsia="fi-FI"/>
              </w:rPr>
              <w:t>0</w:t>
            </w:r>
          </w:p>
        </w:tc>
      </w:tr>
      <w:tr w:rsidR="00CC1EA8" w:rsidRPr="00CC1EA8" w14:paraId="6E9BE21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271A75" w14:textId="77777777" w:rsidR="00CC1EA8" w:rsidRPr="00CC1EA8" w:rsidRDefault="00CC1EA8" w:rsidP="00D628F2">
            <w:pPr>
              <w:pStyle w:val="TAC"/>
              <w:rPr>
                <w:lang w:val="fi-FI" w:eastAsia="fi-FI"/>
              </w:rPr>
            </w:pPr>
            <w:r w:rsidRPr="00CC1EA8">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452EC8C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DA598F"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9AA8ACF" w14:textId="77777777" w:rsidR="00CC1EA8" w:rsidRPr="00CC1EA8" w:rsidRDefault="00CC1EA8" w:rsidP="00D628F2">
            <w:pPr>
              <w:pStyle w:val="TAC"/>
              <w:rPr>
                <w:lang w:val="fi-FI" w:eastAsia="fi-FI"/>
              </w:rPr>
            </w:pPr>
            <w:r w:rsidRPr="00CC1EA8">
              <w:rPr>
                <w:lang w:val="en-US" w:eastAsia="fi-FI"/>
              </w:rPr>
              <w:t>0</w:t>
            </w:r>
          </w:p>
        </w:tc>
      </w:tr>
      <w:tr w:rsidR="00CC1EA8" w:rsidRPr="00CC1EA8" w14:paraId="37F3EC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3D83B7" w14:textId="77777777" w:rsidR="00CC1EA8" w:rsidRPr="00CC1EA8" w:rsidRDefault="00CC1EA8" w:rsidP="00D628F2">
            <w:pPr>
              <w:pStyle w:val="TAC"/>
              <w:rPr>
                <w:lang w:val="fi-FI" w:eastAsia="fi-FI"/>
              </w:rPr>
            </w:pPr>
            <w:r w:rsidRPr="00CC1EA8">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F2EAF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2C8CFF"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52A044F" w14:textId="77777777" w:rsidR="00CC1EA8" w:rsidRPr="00CC1EA8" w:rsidRDefault="00CC1EA8" w:rsidP="00D628F2">
            <w:pPr>
              <w:pStyle w:val="TAC"/>
              <w:rPr>
                <w:lang w:val="fi-FI" w:eastAsia="fi-FI"/>
              </w:rPr>
            </w:pPr>
            <w:r w:rsidRPr="00CC1EA8">
              <w:rPr>
                <w:lang w:val="en-US" w:eastAsia="fi-FI"/>
              </w:rPr>
              <w:t>0</w:t>
            </w:r>
          </w:p>
        </w:tc>
      </w:tr>
      <w:tr w:rsidR="00CC1EA8" w:rsidRPr="00CC1EA8" w14:paraId="3436F1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D2D3E5" w14:textId="77777777" w:rsidR="00CC1EA8" w:rsidRPr="00CC1EA8" w:rsidRDefault="00CC1EA8" w:rsidP="00D628F2">
            <w:pPr>
              <w:pStyle w:val="TAC"/>
              <w:rPr>
                <w:lang w:val="fi-FI" w:eastAsia="fi-FI"/>
              </w:rPr>
            </w:pPr>
            <w:r w:rsidRPr="00CC1EA8">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6A17CA7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DBEFBA4"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2C89634" w14:textId="77777777" w:rsidR="00CC1EA8" w:rsidRPr="00CC1EA8" w:rsidRDefault="00CC1EA8" w:rsidP="00D628F2">
            <w:pPr>
              <w:pStyle w:val="TAC"/>
              <w:rPr>
                <w:lang w:val="fi-FI" w:eastAsia="fi-FI"/>
              </w:rPr>
            </w:pPr>
            <w:r w:rsidRPr="00CC1EA8">
              <w:rPr>
                <w:lang w:val="en-US" w:eastAsia="fi-FI"/>
              </w:rPr>
              <w:t>0</w:t>
            </w:r>
          </w:p>
        </w:tc>
      </w:tr>
      <w:tr w:rsidR="00CC1EA8" w:rsidRPr="00CC1EA8" w14:paraId="205DF1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D306F6" w14:textId="77777777" w:rsidR="00CC1EA8" w:rsidRPr="00CC1EA8" w:rsidRDefault="00CC1EA8" w:rsidP="00D628F2">
            <w:pPr>
              <w:pStyle w:val="TAC"/>
              <w:rPr>
                <w:lang w:val="fi-FI" w:eastAsia="fi-FI"/>
              </w:rPr>
            </w:pPr>
            <w:r w:rsidRPr="00CC1EA8">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4CBEE0D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C53B6D"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685A6D5" w14:textId="77777777" w:rsidR="00CC1EA8" w:rsidRPr="00CC1EA8" w:rsidRDefault="00CC1EA8" w:rsidP="00D628F2">
            <w:pPr>
              <w:pStyle w:val="TAC"/>
              <w:rPr>
                <w:lang w:val="fi-FI" w:eastAsia="fi-FI"/>
              </w:rPr>
            </w:pPr>
            <w:r w:rsidRPr="00CC1EA8">
              <w:rPr>
                <w:lang w:val="en-US" w:eastAsia="fi-FI"/>
              </w:rPr>
              <w:t>0</w:t>
            </w:r>
          </w:p>
        </w:tc>
      </w:tr>
      <w:tr w:rsidR="00CC1EA8" w:rsidRPr="00CC1EA8" w14:paraId="58E172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14F691" w14:textId="77777777" w:rsidR="00CC1EA8" w:rsidRPr="00CC1EA8" w:rsidRDefault="00CC1EA8" w:rsidP="00D628F2">
            <w:pPr>
              <w:pStyle w:val="TAC"/>
              <w:rPr>
                <w:lang w:val="fi-FI" w:eastAsia="fi-FI"/>
              </w:rPr>
            </w:pPr>
            <w:r w:rsidRPr="00CC1EA8">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7243EA7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87F177"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47284A" w14:textId="77777777" w:rsidR="00CC1EA8" w:rsidRPr="00CC1EA8" w:rsidRDefault="00CC1EA8" w:rsidP="00D628F2">
            <w:pPr>
              <w:pStyle w:val="TAC"/>
              <w:rPr>
                <w:lang w:val="fi-FI" w:eastAsia="fi-FI"/>
              </w:rPr>
            </w:pPr>
            <w:r w:rsidRPr="00CC1EA8">
              <w:rPr>
                <w:lang w:val="en-US" w:eastAsia="fi-FI"/>
              </w:rPr>
              <w:t>0</w:t>
            </w:r>
          </w:p>
        </w:tc>
      </w:tr>
      <w:tr w:rsidR="00CC1EA8" w:rsidRPr="00CC1EA8" w14:paraId="378A5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BECCDDF" w14:textId="77777777" w:rsidR="00CC1EA8" w:rsidRPr="00CC1EA8" w:rsidRDefault="00CC1EA8" w:rsidP="00D628F2">
            <w:pPr>
              <w:pStyle w:val="TAC"/>
              <w:rPr>
                <w:lang w:val="en-US" w:eastAsia="fi-FI"/>
              </w:rPr>
            </w:pPr>
            <w:r w:rsidRPr="00CC1EA8">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26A2C26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D097DFA" w14:textId="77777777" w:rsidR="00CC1EA8" w:rsidRPr="00CC1EA8" w:rsidRDefault="00CC1EA8" w:rsidP="00D628F2">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0032CA5F" w14:textId="77777777" w:rsidR="00CC1EA8" w:rsidRPr="00CC1EA8" w:rsidRDefault="00CC1EA8" w:rsidP="00D628F2">
            <w:pPr>
              <w:pStyle w:val="TAC"/>
              <w:rPr>
                <w:lang w:val="en-US" w:eastAsia="fi-FI"/>
              </w:rPr>
            </w:pPr>
            <w:r w:rsidRPr="00CC1EA8">
              <w:rPr>
                <w:lang w:val="en-US" w:eastAsia="fi-FI"/>
              </w:rPr>
              <w:t>0</w:t>
            </w:r>
          </w:p>
        </w:tc>
      </w:tr>
      <w:tr w:rsidR="00CC1EA8" w:rsidRPr="00CC1EA8" w14:paraId="38BD032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27552F" w14:textId="77777777" w:rsidR="00CC1EA8" w:rsidRPr="00CC1EA8" w:rsidRDefault="00CC1EA8" w:rsidP="00D628F2">
            <w:pPr>
              <w:pStyle w:val="TAC"/>
              <w:rPr>
                <w:lang w:val="fi-FI" w:eastAsia="fi-FI"/>
              </w:rPr>
            </w:pPr>
            <w:r w:rsidRPr="00CC1EA8">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9FBCF8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C546320"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C6BA59B" w14:textId="77777777" w:rsidR="00CC1EA8" w:rsidRPr="00CC1EA8" w:rsidRDefault="00CC1EA8" w:rsidP="00D628F2">
            <w:pPr>
              <w:pStyle w:val="TAC"/>
              <w:rPr>
                <w:lang w:val="fi-FI" w:eastAsia="fi-FI"/>
              </w:rPr>
            </w:pPr>
            <w:r w:rsidRPr="00CC1EA8">
              <w:rPr>
                <w:lang w:val="en-US" w:eastAsia="fi-FI"/>
              </w:rPr>
              <w:t>0</w:t>
            </w:r>
          </w:p>
        </w:tc>
      </w:tr>
      <w:tr w:rsidR="00CC1EA8" w:rsidRPr="00CC1EA8" w14:paraId="372C92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2DB7F8" w14:textId="77777777" w:rsidR="00CC1EA8" w:rsidRPr="00CC1EA8" w:rsidRDefault="00CC1EA8" w:rsidP="00D628F2">
            <w:pPr>
              <w:pStyle w:val="TAC"/>
              <w:rPr>
                <w:lang w:val="fi-FI" w:eastAsia="fi-FI"/>
              </w:rPr>
            </w:pPr>
            <w:r w:rsidRPr="00CC1EA8">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2F77AA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B298FDE"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48115C3" w14:textId="77777777" w:rsidR="00CC1EA8" w:rsidRPr="00CC1EA8" w:rsidRDefault="00CC1EA8" w:rsidP="00D628F2">
            <w:pPr>
              <w:pStyle w:val="TAC"/>
              <w:rPr>
                <w:lang w:val="fi-FI" w:eastAsia="fi-FI"/>
              </w:rPr>
            </w:pPr>
            <w:r w:rsidRPr="00CC1EA8">
              <w:rPr>
                <w:lang w:val="en-US" w:eastAsia="fi-FI"/>
              </w:rPr>
              <w:t>0</w:t>
            </w:r>
          </w:p>
        </w:tc>
      </w:tr>
      <w:tr w:rsidR="00CC1EA8" w:rsidRPr="00CC1EA8" w14:paraId="243316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0524C9" w14:textId="77777777" w:rsidR="00CC1EA8" w:rsidRPr="00CC1EA8" w:rsidRDefault="00CC1EA8" w:rsidP="00D628F2">
            <w:pPr>
              <w:pStyle w:val="TAC"/>
              <w:rPr>
                <w:lang w:val="en-US" w:eastAsia="fi-FI"/>
              </w:rPr>
            </w:pPr>
            <w:r w:rsidRPr="00CC1EA8">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1461169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BACD4C7"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606BD765" w14:textId="77777777" w:rsidR="00CC1EA8" w:rsidRPr="00CC1EA8" w:rsidRDefault="00CC1EA8" w:rsidP="00D628F2">
            <w:pPr>
              <w:pStyle w:val="TAC"/>
              <w:rPr>
                <w:lang w:val="en-US" w:eastAsia="fi-FI"/>
              </w:rPr>
            </w:pPr>
            <w:r w:rsidRPr="00CC1EA8">
              <w:rPr>
                <w:lang w:val="en-US" w:eastAsia="fi-FI"/>
              </w:rPr>
              <w:t>0</w:t>
            </w:r>
          </w:p>
        </w:tc>
      </w:tr>
      <w:tr w:rsidR="00CC1EA8" w:rsidRPr="00CC1EA8" w14:paraId="65FC6F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EC9025" w14:textId="77777777" w:rsidR="00CC1EA8" w:rsidRPr="00CC1EA8" w:rsidRDefault="00CC1EA8" w:rsidP="00D628F2">
            <w:pPr>
              <w:pStyle w:val="TAC"/>
              <w:rPr>
                <w:lang w:val="fi-FI" w:eastAsia="fi-FI"/>
              </w:rPr>
            </w:pPr>
            <w:r w:rsidRPr="00CC1EA8">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C62D06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5E1EE04"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774C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727B597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04AD20F" w14:textId="77777777" w:rsidR="00CC1EA8" w:rsidRPr="00CC1EA8" w:rsidRDefault="00CC1EA8" w:rsidP="00D628F2">
            <w:pPr>
              <w:pStyle w:val="TAC"/>
              <w:rPr>
                <w:lang w:val="en-US" w:eastAsia="fi-FI"/>
              </w:rPr>
            </w:pPr>
            <w:r w:rsidRPr="00CC1EA8">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716944C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E80F430" w14:textId="77777777" w:rsidR="00CC1EA8" w:rsidRPr="00CC1EA8" w:rsidRDefault="00CC1EA8" w:rsidP="00D628F2">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6424CA8C" w14:textId="77777777" w:rsidR="00CC1EA8" w:rsidRPr="00CC1EA8" w:rsidRDefault="00CC1EA8" w:rsidP="00D628F2">
            <w:pPr>
              <w:pStyle w:val="TAC"/>
              <w:rPr>
                <w:lang w:val="en-US" w:eastAsia="fi-FI"/>
              </w:rPr>
            </w:pPr>
            <w:r w:rsidRPr="00CC1EA8">
              <w:rPr>
                <w:lang w:val="en-US" w:eastAsia="fi-FI"/>
              </w:rPr>
              <w:t>0</w:t>
            </w:r>
          </w:p>
        </w:tc>
      </w:tr>
      <w:tr w:rsidR="00CC1EA8" w:rsidRPr="00CC1EA8" w14:paraId="37ECBDE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406B2" w14:textId="77777777" w:rsidR="00CC1EA8" w:rsidRPr="00CC1EA8" w:rsidRDefault="00CC1EA8" w:rsidP="00D628F2">
            <w:pPr>
              <w:pStyle w:val="TAC"/>
              <w:rPr>
                <w:lang w:val="fi-FI" w:eastAsia="fi-FI"/>
              </w:rPr>
            </w:pPr>
            <w:r w:rsidRPr="00CC1EA8">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5E2193D5"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3142EC" w14:textId="77777777" w:rsidR="00CC1EA8" w:rsidRPr="00CC1EA8" w:rsidRDefault="00CC1EA8" w:rsidP="00D628F2">
            <w:pPr>
              <w:pStyle w:val="TAC"/>
              <w:rPr>
                <w:lang w:val="fi-FI" w:eastAsia="fi-FI"/>
              </w:rPr>
            </w:pPr>
            <w:r w:rsidRPr="00CC1EA8">
              <w:rPr>
                <w:lang w:eastAsia="fi-FI"/>
              </w:rPr>
              <w:t>1000</w:t>
            </w:r>
          </w:p>
        </w:tc>
        <w:tc>
          <w:tcPr>
            <w:tcW w:w="2335" w:type="dxa"/>
            <w:tcBorders>
              <w:top w:val="nil"/>
              <w:left w:val="nil"/>
              <w:bottom w:val="single" w:sz="4" w:space="0" w:color="auto"/>
              <w:right w:val="single" w:sz="4" w:space="0" w:color="auto"/>
            </w:tcBorders>
            <w:shd w:val="clear" w:color="auto" w:fill="auto"/>
            <w:hideMark/>
          </w:tcPr>
          <w:p w14:paraId="01E1364C" w14:textId="77777777" w:rsidR="00CC1EA8" w:rsidRPr="00CC1EA8" w:rsidRDefault="00CC1EA8" w:rsidP="00D628F2">
            <w:pPr>
              <w:pStyle w:val="TAC"/>
              <w:rPr>
                <w:lang w:val="fi-FI" w:eastAsia="fi-FI"/>
              </w:rPr>
            </w:pPr>
            <w:r w:rsidRPr="00CC1EA8">
              <w:rPr>
                <w:lang w:val="en-US" w:eastAsia="fi-FI"/>
              </w:rPr>
              <w:t>0</w:t>
            </w:r>
          </w:p>
        </w:tc>
      </w:tr>
      <w:tr w:rsidR="00CC1EA8" w:rsidRPr="00CC1EA8" w14:paraId="7716C7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3F0F69" w14:textId="77777777" w:rsidR="00CC1EA8" w:rsidRPr="00CC1EA8" w:rsidRDefault="00CC1EA8" w:rsidP="00D628F2">
            <w:pPr>
              <w:pStyle w:val="TAC"/>
              <w:rPr>
                <w:lang w:val="en-US" w:eastAsia="fi-FI"/>
              </w:rPr>
            </w:pPr>
            <w:r w:rsidRPr="00CC1EA8">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5E3EDF3F" w14:textId="77777777" w:rsidR="00CC1EA8" w:rsidRPr="00CC1EA8" w:rsidRDefault="00CC1EA8" w:rsidP="00D628F2">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2D076541" w14:textId="77777777" w:rsidR="00CC1EA8" w:rsidRPr="00CC1EA8" w:rsidRDefault="00CC1EA8" w:rsidP="00D628F2">
            <w:pPr>
              <w:pStyle w:val="TAC"/>
              <w:rPr>
                <w:lang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FC441A3" w14:textId="77777777" w:rsidR="00CC1EA8" w:rsidRPr="00CC1EA8" w:rsidRDefault="00CC1EA8" w:rsidP="00D628F2">
            <w:pPr>
              <w:pStyle w:val="TAC"/>
              <w:rPr>
                <w:lang w:val="en-US" w:eastAsia="fi-FI"/>
              </w:rPr>
            </w:pPr>
            <w:r w:rsidRPr="00CC1EA8">
              <w:rPr>
                <w:lang w:val="en-US" w:eastAsia="fi-FI"/>
              </w:rPr>
              <w:t>0</w:t>
            </w:r>
          </w:p>
        </w:tc>
      </w:tr>
      <w:tr w:rsidR="00CC1EA8" w:rsidRPr="00CC1EA8" w14:paraId="0B5E6D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F36FE7" w14:textId="77777777" w:rsidR="00CC1EA8" w:rsidRPr="00CC1EA8" w:rsidRDefault="00CC1EA8" w:rsidP="00D628F2">
            <w:pPr>
              <w:pStyle w:val="TAC"/>
              <w:rPr>
                <w:lang w:val="en-US" w:eastAsia="fi-FI"/>
              </w:rPr>
            </w:pPr>
            <w:r w:rsidRPr="00CC1EA8">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7918C390" w14:textId="77777777" w:rsidR="00CC1EA8" w:rsidRPr="00CC1EA8" w:rsidRDefault="00CC1EA8" w:rsidP="00D628F2">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46135290"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6E5343D6" w14:textId="77777777" w:rsidR="00CC1EA8" w:rsidRPr="00CC1EA8" w:rsidRDefault="00CC1EA8" w:rsidP="00D628F2">
            <w:pPr>
              <w:pStyle w:val="TAC"/>
              <w:rPr>
                <w:lang w:val="en-US" w:eastAsia="fi-FI"/>
              </w:rPr>
            </w:pPr>
            <w:r w:rsidRPr="00CC1EA8">
              <w:rPr>
                <w:lang w:val="en-US" w:eastAsia="fi-FI"/>
              </w:rPr>
              <w:t>0</w:t>
            </w:r>
          </w:p>
        </w:tc>
      </w:tr>
      <w:tr w:rsidR="00CC1EA8" w:rsidRPr="00CC1EA8" w14:paraId="5DBCFA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A1F597" w14:textId="77777777" w:rsidR="00CC1EA8" w:rsidRPr="00CC1EA8" w:rsidRDefault="00CC1EA8" w:rsidP="00D628F2">
            <w:pPr>
              <w:pStyle w:val="TAC"/>
              <w:rPr>
                <w:lang w:val="fi-FI" w:eastAsia="fi-FI"/>
              </w:rPr>
            </w:pPr>
            <w:r w:rsidRPr="00CC1EA8">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20576BB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CCE8E2"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40EFAEB" w14:textId="77777777" w:rsidR="00CC1EA8" w:rsidRPr="00CC1EA8" w:rsidRDefault="00CC1EA8" w:rsidP="00D628F2">
            <w:pPr>
              <w:pStyle w:val="TAC"/>
              <w:rPr>
                <w:lang w:val="fi-FI" w:eastAsia="fi-FI"/>
              </w:rPr>
            </w:pPr>
            <w:r w:rsidRPr="00CC1EA8">
              <w:rPr>
                <w:lang w:val="en-US" w:eastAsia="fi-FI"/>
              </w:rPr>
              <w:t>0</w:t>
            </w:r>
          </w:p>
        </w:tc>
      </w:tr>
      <w:tr w:rsidR="00CC1EA8" w:rsidRPr="00CC1EA8" w14:paraId="5F048C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1B76C" w14:textId="77777777" w:rsidR="00CC1EA8" w:rsidRPr="00CC1EA8" w:rsidRDefault="00CC1EA8" w:rsidP="00D628F2">
            <w:pPr>
              <w:pStyle w:val="TAC"/>
              <w:rPr>
                <w:lang w:val="fi-FI" w:eastAsia="fi-FI"/>
              </w:rPr>
            </w:pPr>
            <w:r w:rsidRPr="00CC1EA8">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151685B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14DBB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73E6062" w14:textId="77777777" w:rsidR="00CC1EA8" w:rsidRPr="00CC1EA8" w:rsidRDefault="00CC1EA8" w:rsidP="00D628F2">
            <w:pPr>
              <w:pStyle w:val="TAC"/>
              <w:rPr>
                <w:lang w:val="fi-FI" w:eastAsia="fi-FI"/>
              </w:rPr>
            </w:pPr>
            <w:r w:rsidRPr="00CC1EA8">
              <w:rPr>
                <w:lang w:val="en-US" w:eastAsia="fi-FI"/>
              </w:rPr>
              <w:t>0</w:t>
            </w:r>
          </w:p>
        </w:tc>
      </w:tr>
      <w:tr w:rsidR="00CC1EA8" w:rsidRPr="00CC1EA8" w14:paraId="003A9BE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8C4954" w14:textId="77777777" w:rsidR="00CC1EA8" w:rsidRPr="00CC1EA8" w:rsidRDefault="00CC1EA8" w:rsidP="00D628F2">
            <w:pPr>
              <w:pStyle w:val="TAC"/>
              <w:rPr>
                <w:lang w:val="fi-FI" w:eastAsia="fi-FI"/>
              </w:rPr>
            </w:pPr>
            <w:r w:rsidRPr="00CC1EA8">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3CE5EE8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FCE17F"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F63BC47" w14:textId="77777777" w:rsidR="00CC1EA8" w:rsidRPr="00CC1EA8" w:rsidRDefault="00CC1EA8" w:rsidP="00D628F2">
            <w:pPr>
              <w:pStyle w:val="TAC"/>
              <w:rPr>
                <w:lang w:val="fi-FI" w:eastAsia="fi-FI"/>
              </w:rPr>
            </w:pPr>
            <w:r w:rsidRPr="00CC1EA8">
              <w:rPr>
                <w:lang w:val="en-US" w:eastAsia="fi-FI"/>
              </w:rPr>
              <w:t>0</w:t>
            </w:r>
          </w:p>
        </w:tc>
      </w:tr>
      <w:tr w:rsidR="00CC1EA8" w:rsidRPr="00CC1EA8" w14:paraId="1F1B961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7CAC69" w14:textId="77777777" w:rsidR="00CC1EA8" w:rsidRPr="00CC1EA8" w:rsidRDefault="00CC1EA8" w:rsidP="00D628F2">
            <w:pPr>
              <w:pStyle w:val="TAC"/>
              <w:rPr>
                <w:lang w:val="fi-FI" w:eastAsia="fi-FI"/>
              </w:rPr>
            </w:pPr>
            <w:r w:rsidRPr="00CC1EA8">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40EF25C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188AE77"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399D209" w14:textId="77777777" w:rsidR="00CC1EA8" w:rsidRPr="00CC1EA8" w:rsidRDefault="00CC1EA8" w:rsidP="00D628F2">
            <w:pPr>
              <w:pStyle w:val="TAC"/>
              <w:rPr>
                <w:lang w:val="fi-FI" w:eastAsia="fi-FI"/>
              </w:rPr>
            </w:pPr>
            <w:r w:rsidRPr="00CC1EA8">
              <w:rPr>
                <w:lang w:val="en-US" w:eastAsia="fi-FI"/>
              </w:rPr>
              <w:t>0</w:t>
            </w:r>
          </w:p>
        </w:tc>
      </w:tr>
      <w:tr w:rsidR="00CC1EA8" w:rsidRPr="00CC1EA8" w14:paraId="2DE446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58A1C8" w14:textId="77777777" w:rsidR="00CC1EA8" w:rsidRPr="00CC1EA8" w:rsidRDefault="00CC1EA8" w:rsidP="00D628F2">
            <w:pPr>
              <w:pStyle w:val="TAC"/>
              <w:rPr>
                <w:lang w:val="fi-FI" w:eastAsia="fi-FI"/>
              </w:rPr>
            </w:pPr>
            <w:r w:rsidRPr="00CC1EA8">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6343317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CCE0AC"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5D3EAD3" w14:textId="77777777" w:rsidR="00CC1EA8" w:rsidRPr="00CC1EA8" w:rsidRDefault="00CC1EA8" w:rsidP="00D628F2">
            <w:pPr>
              <w:pStyle w:val="TAC"/>
              <w:rPr>
                <w:lang w:val="fi-FI" w:eastAsia="fi-FI"/>
              </w:rPr>
            </w:pPr>
            <w:r w:rsidRPr="00CC1EA8">
              <w:rPr>
                <w:lang w:val="en-US" w:eastAsia="fi-FI"/>
              </w:rPr>
              <w:t>0</w:t>
            </w:r>
          </w:p>
        </w:tc>
      </w:tr>
      <w:tr w:rsidR="00CC1EA8" w:rsidRPr="00CC1EA8" w14:paraId="50A614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9825E6C" w14:textId="77777777" w:rsidR="00CC1EA8" w:rsidRPr="00CC1EA8" w:rsidRDefault="00CC1EA8" w:rsidP="00D628F2">
            <w:pPr>
              <w:pStyle w:val="TAC"/>
              <w:rPr>
                <w:lang w:val="en-US" w:eastAsia="fi-FI"/>
              </w:rPr>
            </w:pPr>
            <w:r w:rsidRPr="00CC1EA8">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096D2B0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C18848F"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3A233B3" w14:textId="77777777" w:rsidR="00CC1EA8" w:rsidRPr="00CC1EA8" w:rsidRDefault="00CC1EA8" w:rsidP="00D628F2">
            <w:pPr>
              <w:pStyle w:val="TAC"/>
              <w:rPr>
                <w:lang w:val="en-US" w:eastAsia="fi-FI"/>
              </w:rPr>
            </w:pPr>
            <w:r w:rsidRPr="00CC1EA8">
              <w:rPr>
                <w:lang w:val="en-US" w:eastAsia="fi-FI"/>
              </w:rPr>
              <w:t>0</w:t>
            </w:r>
          </w:p>
        </w:tc>
      </w:tr>
      <w:tr w:rsidR="00CC1EA8" w:rsidRPr="00CC1EA8" w14:paraId="026FEE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AF44A" w14:textId="77777777" w:rsidR="00CC1EA8" w:rsidRPr="00CC1EA8" w:rsidRDefault="00CC1EA8" w:rsidP="00D628F2">
            <w:pPr>
              <w:pStyle w:val="TAC"/>
              <w:rPr>
                <w:lang w:val="en-US" w:eastAsia="fi-FI"/>
              </w:rPr>
            </w:pPr>
            <w:r w:rsidRPr="00CC1EA8">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25A60A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3A88C2"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09D6D1F" w14:textId="77777777" w:rsidR="00CC1EA8" w:rsidRPr="00CC1EA8" w:rsidRDefault="00CC1EA8" w:rsidP="00D628F2">
            <w:pPr>
              <w:pStyle w:val="TAC"/>
              <w:rPr>
                <w:lang w:val="en-US" w:eastAsia="fi-FI"/>
              </w:rPr>
            </w:pPr>
            <w:r w:rsidRPr="00CC1EA8">
              <w:rPr>
                <w:lang w:val="en-US" w:eastAsia="fi-FI"/>
              </w:rPr>
              <w:t>0</w:t>
            </w:r>
          </w:p>
        </w:tc>
      </w:tr>
      <w:tr w:rsidR="00CC1EA8" w:rsidRPr="00CC1EA8" w14:paraId="6CDBE96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B1B3706" w14:textId="77777777" w:rsidR="00CC1EA8" w:rsidRPr="00CC1EA8" w:rsidRDefault="00CC1EA8" w:rsidP="00D628F2">
            <w:pPr>
              <w:pStyle w:val="TAC"/>
              <w:rPr>
                <w:lang w:val="en-US" w:eastAsia="fi-FI"/>
              </w:rPr>
            </w:pPr>
            <w:r w:rsidRPr="00CC1EA8">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7E1AB014"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0E1EA5F"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5E92922" w14:textId="77777777" w:rsidR="00CC1EA8" w:rsidRPr="00CC1EA8" w:rsidRDefault="00CC1EA8" w:rsidP="00D628F2">
            <w:pPr>
              <w:pStyle w:val="TAC"/>
              <w:rPr>
                <w:lang w:val="en-US" w:eastAsia="fi-FI"/>
              </w:rPr>
            </w:pPr>
            <w:r w:rsidRPr="00CC1EA8">
              <w:rPr>
                <w:lang w:val="en-US" w:eastAsia="fi-FI"/>
              </w:rPr>
              <w:t>0</w:t>
            </w:r>
          </w:p>
        </w:tc>
      </w:tr>
      <w:tr w:rsidR="00CC1EA8" w:rsidRPr="00CC1EA8" w14:paraId="0795FB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95C50C" w14:textId="77777777" w:rsidR="00CC1EA8" w:rsidRPr="00CC1EA8" w:rsidRDefault="00CC1EA8" w:rsidP="00D628F2">
            <w:pPr>
              <w:pStyle w:val="TAC"/>
              <w:rPr>
                <w:lang w:val="fi-FI" w:eastAsia="fi-FI"/>
              </w:rPr>
            </w:pPr>
            <w:r w:rsidRPr="00CC1EA8">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4BB532D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6CB8B4"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2F68D42" w14:textId="77777777" w:rsidR="00CC1EA8" w:rsidRPr="00CC1EA8" w:rsidRDefault="00CC1EA8" w:rsidP="00D628F2">
            <w:pPr>
              <w:pStyle w:val="TAC"/>
              <w:rPr>
                <w:lang w:val="fi-FI" w:eastAsia="fi-FI"/>
              </w:rPr>
            </w:pPr>
            <w:r w:rsidRPr="00CC1EA8">
              <w:rPr>
                <w:lang w:val="en-US" w:eastAsia="fi-FI"/>
              </w:rPr>
              <w:t>0</w:t>
            </w:r>
          </w:p>
        </w:tc>
      </w:tr>
      <w:tr w:rsidR="00CC1EA8" w:rsidRPr="00CC1EA8" w14:paraId="40652A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EB2466" w14:textId="77777777" w:rsidR="00CC1EA8" w:rsidRPr="00CC1EA8" w:rsidRDefault="00CC1EA8" w:rsidP="00D628F2">
            <w:pPr>
              <w:pStyle w:val="TAC"/>
              <w:rPr>
                <w:lang w:val="en-US" w:eastAsia="fi-FI"/>
              </w:rPr>
            </w:pPr>
            <w:r w:rsidRPr="00CC1EA8">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1AE026DD"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43F9C8A"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7653313" w14:textId="77777777" w:rsidR="00CC1EA8" w:rsidRPr="00CC1EA8" w:rsidRDefault="00CC1EA8" w:rsidP="00D628F2">
            <w:pPr>
              <w:pStyle w:val="TAC"/>
              <w:rPr>
                <w:lang w:val="en-US" w:eastAsia="fi-FI"/>
              </w:rPr>
            </w:pPr>
            <w:r w:rsidRPr="00CC1EA8">
              <w:rPr>
                <w:lang w:val="en-US" w:eastAsia="fi-FI"/>
              </w:rPr>
              <w:t>0</w:t>
            </w:r>
          </w:p>
        </w:tc>
      </w:tr>
      <w:tr w:rsidR="00CC1EA8" w:rsidRPr="00CC1EA8" w14:paraId="765369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2339B2" w14:textId="77777777" w:rsidR="00CC1EA8" w:rsidRPr="00CC1EA8" w:rsidRDefault="00CC1EA8" w:rsidP="00D628F2">
            <w:pPr>
              <w:pStyle w:val="TAC"/>
              <w:rPr>
                <w:lang w:val="fi-FI" w:eastAsia="fi-FI"/>
              </w:rPr>
            </w:pPr>
            <w:r w:rsidRPr="00CC1EA8">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669050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F2D38F"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FAACBA6" w14:textId="77777777" w:rsidR="00CC1EA8" w:rsidRPr="00CC1EA8" w:rsidRDefault="00CC1EA8" w:rsidP="00D628F2">
            <w:pPr>
              <w:pStyle w:val="TAC"/>
              <w:rPr>
                <w:lang w:val="fi-FI" w:eastAsia="fi-FI"/>
              </w:rPr>
            </w:pPr>
            <w:r w:rsidRPr="00CC1EA8">
              <w:rPr>
                <w:lang w:val="en-US" w:eastAsia="fi-FI"/>
              </w:rPr>
              <w:t>0</w:t>
            </w:r>
          </w:p>
        </w:tc>
      </w:tr>
      <w:tr w:rsidR="00CC1EA8" w:rsidRPr="00CC1EA8" w14:paraId="1DBCDB6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0B2CC0" w14:textId="77777777" w:rsidR="00CC1EA8" w:rsidRPr="00CC1EA8" w:rsidRDefault="00CC1EA8" w:rsidP="00D628F2">
            <w:pPr>
              <w:pStyle w:val="TAC"/>
              <w:rPr>
                <w:lang w:val="fi-FI" w:eastAsia="fi-FI"/>
              </w:rPr>
            </w:pPr>
            <w:r w:rsidRPr="00CC1EA8">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3CC0C67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89F7A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DAAC4" w14:textId="77777777" w:rsidR="00CC1EA8" w:rsidRPr="00CC1EA8" w:rsidRDefault="00CC1EA8" w:rsidP="00D628F2">
            <w:pPr>
              <w:pStyle w:val="TAC"/>
              <w:rPr>
                <w:lang w:val="fi-FI" w:eastAsia="fi-FI"/>
              </w:rPr>
            </w:pPr>
            <w:r w:rsidRPr="00CC1EA8">
              <w:rPr>
                <w:lang w:val="en-US" w:eastAsia="fi-FI"/>
              </w:rPr>
              <w:t>0</w:t>
            </w:r>
          </w:p>
        </w:tc>
      </w:tr>
      <w:tr w:rsidR="00CC1EA8" w:rsidRPr="00CC1EA8" w14:paraId="2FDD71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3A9D3E" w14:textId="77777777" w:rsidR="00CC1EA8" w:rsidRPr="00CC1EA8" w:rsidRDefault="00CC1EA8" w:rsidP="00D628F2">
            <w:pPr>
              <w:pStyle w:val="TAC"/>
              <w:rPr>
                <w:lang w:val="fi-FI" w:eastAsia="fi-FI"/>
              </w:rPr>
            </w:pPr>
            <w:r w:rsidRPr="00CC1EA8">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0AF39A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D43855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5E89E8" w14:textId="77777777" w:rsidR="00CC1EA8" w:rsidRPr="00CC1EA8" w:rsidRDefault="00CC1EA8" w:rsidP="00D628F2">
            <w:pPr>
              <w:pStyle w:val="TAC"/>
              <w:rPr>
                <w:lang w:val="fi-FI" w:eastAsia="fi-FI"/>
              </w:rPr>
            </w:pPr>
            <w:r w:rsidRPr="00CC1EA8">
              <w:rPr>
                <w:lang w:val="en-US" w:eastAsia="fi-FI"/>
              </w:rPr>
              <w:t>0</w:t>
            </w:r>
          </w:p>
        </w:tc>
      </w:tr>
      <w:tr w:rsidR="00CC1EA8" w:rsidRPr="00CC1EA8" w14:paraId="11BB169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557561" w14:textId="77777777" w:rsidR="00CC1EA8" w:rsidRPr="00CC1EA8" w:rsidRDefault="00CC1EA8" w:rsidP="00D628F2">
            <w:pPr>
              <w:pStyle w:val="TAC"/>
              <w:rPr>
                <w:lang w:val="fi-FI" w:eastAsia="fi-FI"/>
              </w:rPr>
            </w:pPr>
            <w:r w:rsidRPr="00CC1EA8">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32850413"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3FA0DB7"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ED03E5" w14:textId="77777777" w:rsidR="00CC1EA8" w:rsidRPr="00CC1EA8" w:rsidRDefault="00CC1EA8" w:rsidP="00D628F2">
            <w:pPr>
              <w:pStyle w:val="TAC"/>
              <w:rPr>
                <w:lang w:val="fi-FI" w:eastAsia="fi-FI"/>
              </w:rPr>
            </w:pPr>
            <w:r w:rsidRPr="00CC1EA8">
              <w:rPr>
                <w:lang w:val="en-US" w:eastAsia="fi-FI"/>
              </w:rPr>
              <w:t>0</w:t>
            </w:r>
          </w:p>
        </w:tc>
      </w:tr>
      <w:tr w:rsidR="007B6315" w:rsidRPr="00CC1EA8" w14:paraId="5FE7A1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5DC996" w14:textId="77777777" w:rsidR="007B6315" w:rsidRPr="00CC1EA8" w:rsidRDefault="007B6315" w:rsidP="007B6315">
            <w:pPr>
              <w:pStyle w:val="TAC"/>
              <w:rPr>
                <w:lang w:val="fi-FI" w:eastAsia="fi-FI"/>
              </w:rPr>
            </w:pPr>
            <w:r w:rsidRPr="00CC1EA8">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4E1E1027" w14:textId="6FB8B43F" w:rsidR="007B6315" w:rsidRPr="00CC1EA8" w:rsidRDefault="007B6315" w:rsidP="007B6315">
            <w:pPr>
              <w:pStyle w:val="TAC"/>
              <w:rPr>
                <w:lang w:val="fi-FI" w:eastAsia="fi-FI"/>
              </w:rPr>
            </w:pPr>
            <w:r w:rsidRPr="00CC1EA8">
              <w:t>CA_n261G</w:t>
            </w:r>
            <w:r>
              <w:t>/H</w:t>
            </w:r>
          </w:p>
        </w:tc>
        <w:tc>
          <w:tcPr>
            <w:tcW w:w="2268" w:type="dxa"/>
            <w:tcBorders>
              <w:top w:val="nil"/>
              <w:left w:val="nil"/>
              <w:bottom w:val="single" w:sz="4" w:space="0" w:color="auto"/>
              <w:right w:val="single" w:sz="4" w:space="0" w:color="auto"/>
            </w:tcBorders>
            <w:shd w:val="clear" w:color="auto" w:fill="auto"/>
            <w:hideMark/>
          </w:tcPr>
          <w:p w14:paraId="725E7D35" w14:textId="64345807" w:rsidR="007B6315" w:rsidRPr="00CC1EA8" w:rsidRDefault="007B6315" w:rsidP="007B6315">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F660AD" w14:textId="77777777" w:rsidR="007B6315" w:rsidRPr="00CC1EA8" w:rsidRDefault="007B6315" w:rsidP="007B6315">
            <w:pPr>
              <w:pStyle w:val="TAC"/>
              <w:rPr>
                <w:lang w:val="fi-FI" w:eastAsia="fi-FI"/>
              </w:rPr>
            </w:pPr>
            <w:r w:rsidRPr="00CC1EA8">
              <w:rPr>
                <w:lang w:val="en-US" w:eastAsia="fi-FI"/>
              </w:rPr>
              <w:t>0</w:t>
            </w:r>
          </w:p>
        </w:tc>
      </w:tr>
      <w:tr w:rsidR="007B6315" w:rsidRPr="00CC1EA8" w14:paraId="3A7DA4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2F0867" w14:textId="77777777" w:rsidR="007B6315" w:rsidRPr="00CC1EA8" w:rsidRDefault="007B6315" w:rsidP="007B6315">
            <w:pPr>
              <w:pStyle w:val="TAC"/>
              <w:rPr>
                <w:lang w:val="fi-FI" w:eastAsia="fi-FI"/>
              </w:rPr>
            </w:pPr>
            <w:r w:rsidRPr="00CC1EA8">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0BCAFF4C" w14:textId="63DAC0A4" w:rsidR="007B6315" w:rsidRPr="00CC1EA8" w:rsidRDefault="007B6315" w:rsidP="007B6315">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05B0C062" w14:textId="25667E09" w:rsidR="007B6315" w:rsidRPr="00CC1EA8" w:rsidRDefault="007B6315" w:rsidP="007B6315">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D124CC" w14:textId="77777777" w:rsidR="007B6315" w:rsidRPr="00CC1EA8" w:rsidRDefault="007B6315" w:rsidP="007B6315">
            <w:pPr>
              <w:pStyle w:val="TAC"/>
              <w:rPr>
                <w:lang w:val="fi-FI" w:eastAsia="fi-FI"/>
              </w:rPr>
            </w:pPr>
            <w:r w:rsidRPr="00CC1EA8">
              <w:rPr>
                <w:lang w:val="en-US" w:eastAsia="fi-FI"/>
              </w:rPr>
              <w:t>0</w:t>
            </w:r>
          </w:p>
        </w:tc>
      </w:tr>
      <w:tr w:rsidR="00CC1EA8" w:rsidRPr="00CC1EA8" w14:paraId="0EBBA4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E5F11" w14:textId="77777777" w:rsidR="00CC1EA8" w:rsidRPr="00CC1EA8" w:rsidRDefault="00CC1EA8" w:rsidP="00D628F2">
            <w:pPr>
              <w:pStyle w:val="TAC"/>
              <w:rPr>
                <w:lang w:val="fi-FI" w:eastAsia="fi-FI"/>
              </w:rPr>
            </w:pPr>
            <w:r w:rsidRPr="00CC1EA8">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6B01BFA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225784"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9842CE8" w14:textId="77777777" w:rsidR="00CC1EA8" w:rsidRPr="00CC1EA8" w:rsidRDefault="00CC1EA8" w:rsidP="00D628F2">
            <w:pPr>
              <w:pStyle w:val="TAC"/>
              <w:rPr>
                <w:lang w:val="fi-FI" w:eastAsia="fi-FI"/>
              </w:rPr>
            </w:pPr>
            <w:r w:rsidRPr="00CC1EA8">
              <w:rPr>
                <w:lang w:val="en-US" w:eastAsia="fi-FI"/>
              </w:rPr>
              <w:t>0</w:t>
            </w:r>
          </w:p>
        </w:tc>
      </w:tr>
      <w:tr w:rsidR="00CC1EA8" w:rsidRPr="00CC1EA8" w14:paraId="5769C7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AF7670" w14:textId="77777777" w:rsidR="00CC1EA8" w:rsidRPr="00CC1EA8" w:rsidRDefault="00CC1EA8" w:rsidP="00D628F2">
            <w:pPr>
              <w:pStyle w:val="TAC"/>
              <w:rPr>
                <w:lang w:val="en-US" w:eastAsia="fi-FI"/>
              </w:rPr>
            </w:pPr>
            <w:r w:rsidRPr="00CC1EA8">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195F989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36D4335"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1B7E8C7" w14:textId="77777777" w:rsidR="00CC1EA8" w:rsidRPr="00CC1EA8" w:rsidRDefault="00CC1EA8" w:rsidP="00D628F2">
            <w:pPr>
              <w:pStyle w:val="TAC"/>
              <w:rPr>
                <w:lang w:val="en-US" w:eastAsia="fi-FI"/>
              </w:rPr>
            </w:pPr>
            <w:r w:rsidRPr="00CC1EA8">
              <w:rPr>
                <w:lang w:val="en-US" w:eastAsia="fi-FI"/>
              </w:rPr>
              <w:t>0</w:t>
            </w:r>
          </w:p>
        </w:tc>
      </w:tr>
      <w:tr w:rsidR="00CC1EA8" w:rsidRPr="00CC1EA8" w14:paraId="0BF7A6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109B5D" w14:textId="77777777" w:rsidR="00CC1EA8" w:rsidRPr="00CC1EA8" w:rsidRDefault="00CC1EA8" w:rsidP="00D628F2">
            <w:pPr>
              <w:pStyle w:val="TAC"/>
              <w:rPr>
                <w:lang w:val="fi-FI" w:eastAsia="fi-FI"/>
              </w:rPr>
            </w:pPr>
            <w:r w:rsidRPr="00CC1EA8">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6824FAF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BC370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9735CB" w14:textId="77777777" w:rsidR="00CC1EA8" w:rsidRPr="00CC1EA8" w:rsidRDefault="00CC1EA8" w:rsidP="00D628F2">
            <w:pPr>
              <w:pStyle w:val="TAC"/>
              <w:rPr>
                <w:lang w:val="fi-FI" w:eastAsia="fi-FI"/>
              </w:rPr>
            </w:pPr>
            <w:r w:rsidRPr="00CC1EA8">
              <w:rPr>
                <w:lang w:val="en-US" w:eastAsia="fi-FI"/>
              </w:rPr>
              <w:t>0</w:t>
            </w:r>
          </w:p>
        </w:tc>
      </w:tr>
      <w:tr w:rsidR="00CC1EA8" w:rsidRPr="00CC1EA8" w14:paraId="42790C0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BB8312" w14:textId="77777777" w:rsidR="00CC1EA8" w:rsidRPr="00CC1EA8" w:rsidRDefault="00CC1EA8" w:rsidP="00D628F2">
            <w:pPr>
              <w:pStyle w:val="TAC"/>
              <w:rPr>
                <w:lang w:val="en-US" w:eastAsia="fi-FI"/>
              </w:rPr>
            </w:pPr>
            <w:r w:rsidRPr="00CC1EA8">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52A02C1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5C782E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1F5EC5A" w14:textId="77777777" w:rsidR="00CC1EA8" w:rsidRPr="00CC1EA8" w:rsidRDefault="00CC1EA8" w:rsidP="00D628F2">
            <w:pPr>
              <w:pStyle w:val="TAC"/>
              <w:rPr>
                <w:lang w:val="en-US" w:eastAsia="fi-FI"/>
              </w:rPr>
            </w:pPr>
            <w:r w:rsidRPr="00CC1EA8">
              <w:rPr>
                <w:lang w:val="en-US" w:eastAsia="fi-FI"/>
              </w:rPr>
              <w:t>0</w:t>
            </w:r>
          </w:p>
        </w:tc>
      </w:tr>
      <w:tr w:rsidR="00CC1EA8" w:rsidRPr="00CC1EA8" w14:paraId="186EDCD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CECEB2" w14:textId="77777777" w:rsidR="00CC1EA8" w:rsidRPr="00CC1EA8" w:rsidRDefault="00CC1EA8" w:rsidP="00D628F2">
            <w:pPr>
              <w:pStyle w:val="TAC"/>
              <w:rPr>
                <w:lang w:val="fi-FI" w:eastAsia="fi-FI"/>
              </w:rPr>
            </w:pPr>
            <w:r w:rsidRPr="00CC1EA8">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70DC42F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D015EA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8985E85" w14:textId="77777777" w:rsidR="00CC1EA8" w:rsidRPr="00CC1EA8" w:rsidRDefault="00CC1EA8" w:rsidP="00D628F2">
            <w:pPr>
              <w:pStyle w:val="TAC"/>
              <w:rPr>
                <w:lang w:val="fi-FI" w:eastAsia="fi-FI"/>
              </w:rPr>
            </w:pPr>
            <w:r w:rsidRPr="00CC1EA8">
              <w:rPr>
                <w:lang w:val="en-US" w:eastAsia="fi-FI"/>
              </w:rPr>
              <w:t>0</w:t>
            </w:r>
          </w:p>
        </w:tc>
      </w:tr>
      <w:tr w:rsidR="00CC1EA8" w:rsidRPr="00CC1EA8" w14:paraId="026A4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1B4413" w14:textId="77777777" w:rsidR="00CC1EA8" w:rsidRPr="00CC1EA8" w:rsidRDefault="00CC1EA8" w:rsidP="00D628F2">
            <w:pPr>
              <w:pStyle w:val="TAC"/>
              <w:rPr>
                <w:lang w:val="fi-FI" w:eastAsia="fi-FI"/>
              </w:rPr>
            </w:pPr>
            <w:r w:rsidRPr="00CC1EA8">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610F858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2C3B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9A3EDB" w14:textId="77777777" w:rsidR="00CC1EA8" w:rsidRPr="00CC1EA8" w:rsidRDefault="00CC1EA8" w:rsidP="00D628F2">
            <w:pPr>
              <w:pStyle w:val="TAC"/>
              <w:rPr>
                <w:lang w:val="fi-FI" w:eastAsia="fi-FI"/>
              </w:rPr>
            </w:pPr>
            <w:r w:rsidRPr="00CC1EA8">
              <w:rPr>
                <w:lang w:val="en-US" w:eastAsia="fi-FI"/>
              </w:rPr>
              <w:t>0</w:t>
            </w:r>
          </w:p>
        </w:tc>
      </w:tr>
      <w:tr w:rsidR="00CC1EA8" w:rsidRPr="00CC1EA8" w14:paraId="232DF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D006E1" w14:textId="77777777" w:rsidR="00CC1EA8" w:rsidRPr="00CC1EA8" w:rsidRDefault="00CC1EA8" w:rsidP="00D628F2">
            <w:pPr>
              <w:pStyle w:val="TAC"/>
              <w:rPr>
                <w:lang w:val="fi-FI" w:eastAsia="fi-FI"/>
              </w:rPr>
            </w:pPr>
            <w:r w:rsidRPr="00CC1EA8">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64A4B43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A18D1A"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9AED4FE" w14:textId="77777777" w:rsidR="00CC1EA8" w:rsidRPr="00CC1EA8" w:rsidRDefault="00CC1EA8" w:rsidP="00D628F2">
            <w:pPr>
              <w:pStyle w:val="TAC"/>
              <w:rPr>
                <w:lang w:val="fi-FI" w:eastAsia="fi-FI"/>
              </w:rPr>
            </w:pPr>
            <w:r w:rsidRPr="00CC1EA8">
              <w:rPr>
                <w:lang w:val="en-US" w:eastAsia="fi-FI"/>
              </w:rPr>
              <w:t>0</w:t>
            </w:r>
          </w:p>
        </w:tc>
      </w:tr>
      <w:tr w:rsidR="00CC1EA8" w:rsidRPr="00CC1EA8" w14:paraId="4E640E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6D90B0" w14:textId="77777777" w:rsidR="00CC1EA8" w:rsidRPr="00CC1EA8" w:rsidRDefault="00CC1EA8" w:rsidP="00D628F2">
            <w:pPr>
              <w:pStyle w:val="TAC"/>
              <w:rPr>
                <w:lang w:val="fi-FI" w:eastAsia="fi-FI"/>
              </w:rPr>
            </w:pPr>
            <w:r w:rsidRPr="00CC1EA8">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47548D8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1C62280"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2653A6" w14:textId="77777777" w:rsidR="00CC1EA8" w:rsidRPr="00CC1EA8" w:rsidRDefault="00CC1EA8" w:rsidP="00D628F2">
            <w:pPr>
              <w:pStyle w:val="TAC"/>
              <w:rPr>
                <w:lang w:val="fi-FI" w:eastAsia="fi-FI"/>
              </w:rPr>
            </w:pPr>
            <w:r w:rsidRPr="00CC1EA8">
              <w:rPr>
                <w:lang w:val="en-US" w:eastAsia="fi-FI"/>
              </w:rPr>
              <w:t>0</w:t>
            </w:r>
          </w:p>
        </w:tc>
      </w:tr>
      <w:tr w:rsidR="00CC1EA8" w:rsidRPr="00CC1EA8" w14:paraId="4997B6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91EBC2" w14:textId="77777777" w:rsidR="00CC1EA8" w:rsidRPr="00CC1EA8" w:rsidRDefault="00CC1EA8" w:rsidP="00D628F2">
            <w:pPr>
              <w:pStyle w:val="TAC"/>
              <w:rPr>
                <w:lang w:val="fi-FI" w:eastAsia="fi-FI"/>
              </w:rPr>
            </w:pPr>
            <w:r w:rsidRPr="00CC1EA8">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4C0E774C"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6203885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920A08" w14:textId="77777777" w:rsidR="00CC1EA8" w:rsidRPr="00CC1EA8" w:rsidRDefault="00CC1EA8" w:rsidP="00D628F2">
            <w:pPr>
              <w:pStyle w:val="TAC"/>
              <w:rPr>
                <w:lang w:val="fi-FI" w:eastAsia="fi-FI"/>
              </w:rPr>
            </w:pPr>
            <w:r w:rsidRPr="00CC1EA8">
              <w:rPr>
                <w:lang w:val="fi-FI" w:eastAsia="fi-FI"/>
              </w:rPr>
              <w:t>0</w:t>
            </w:r>
          </w:p>
        </w:tc>
      </w:tr>
      <w:tr w:rsidR="00CC1EA8" w:rsidRPr="00CC1EA8" w14:paraId="43DFBF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53D8D5" w14:textId="77777777" w:rsidR="00CC1EA8" w:rsidRPr="00CC1EA8" w:rsidRDefault="00CC1EA8" w:rsidP="00D628F2">
            <w:pPr>
              <w:pStyle w:val="TAC"/>
              <w:rPr>
                <w:lang w:val="fi-FI" w:eastAsia="fi-FI"/>
              </w:rPr>
            </w:pPr>
            <w:r w:rsidRPr="00CC1EA8">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7B243D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2CE053A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F55C39" w14:textId="77777777" w:rsidR="00CC1EA8" w:rsidRPr="00CC1EA8" w:rsidRDefault="00CC1EA8" w:rsidP="00D628F2">
            <w:pPr>
              <w:pStyle w:val="TAC"/>
              <w:rPr>
                <w:lang w:val="fi-FI" w:eastAsia="fi-FI"/>
              </w:rPr>
            </w:pPr>
            <w:r w:rsidRPr="00CC1EA8">
              <w:rPr>
                <w:lang w:val="en-US" w:eastAsia="fi-FI"/>
              </w:rPr>
              <w:t>0</w:t>
            </w:r>
          </w:p>
        </w:tc>
      </w:tr>
      <w:tr w:rsidR="007B6315" w:rsidRPr="00CC1EA8" w14:paraId="720E634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3D9E3" w14:textId="77777777" w:rsidR="007B6315" w:rsidRPr="00CC1EA8" w:rsidRDefault="007B6315" w:rsidP="007B6315">
            <w:pPr>
              <w:pStyle w:val="TAC"/>
              <w:rPr>
                <w:lang w:val="fi-FI" w:eastAsia="fi-FI"/>
              </w:rPr>
            </w:pPr>
            <w:r w:rsidRPr="00CC1EA8">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0B329076" w14:textId="309FF06D" w:rsidR="007B6315" w:rsidRPr="00CC1EA8" w:rsidRDefault="007B6315" w:rsidP="007B6315">
            <w:pPr>
              <w:pStyle w:val="TAC"/>
              <w:rPr>
                <w:lang w:val="fi-FI" w:eastAsia="fi-FI"/>
              </w:rPr>
            </w:pPr>
            <w:r w:rsidRPr="00CC1EA8">
              <w:t>CA_n261G</w:t>
            </w:r>
            <w:r>
              <w:t>/H</w:t>
            </w:r>
          </w:p>
        </w:tc>
        <w:tc>
          <w:tcPr>
            <w:tcW w:w="2268" w:type="dxa"/>
            <w:tcBorders>
              <w:top w:val="nil"/>
              <w:left w:val="nil"/>
              <w:bottom w:val="single" w:sz="4" w:space="0" w:color="auto"/>
              <w:right w:val="single" w:sz="4" w:space="0" w:color="auto"/>
            </w:tcBorders>
            <w:shd w:val="clear" w:color="auto" w:fill="auto"/>
            <w:hideMark/>
          </w:tcPr>
          <w:p w14:paraId="2DDCABFA" w14:textId="17B33B2B" w:rsidR="007B6315" w:rsidRPr="00CC1EA8" w:rsidRDefault="007B6315" w:rsidP="007B6315">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5BE56A3" w14:textId="77777777" w:rsidR="007B6315" w:rsidRPr="00CC1EA8" w:rsidRDefault="007B6315" w:rsidP="007B6315">
            <w:pPr>
              <w:pStyle w:val="TAC"/>
              <w:rPr>
                <w:lang w:val="fi-FI" w:eastAsia="fi-FI"/>
              </w:rPr>
            </w:pPr>
            <w:r w:rsidRPr="00CC1EA8">
              <w:rPr>
                <w:lang w:val="en-US" w:eastAsia="fi-FI"/>
              </w:rPr>
              <w:t>0</w:t>
            </w:r>
          </w:p>
        </w:tc>
      </w:tr>
      <w:tr w:rsidR="00CC1EA8" w:rsidRPr="00CC1EA8" w14:paraId="132BDC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02D616" w14:textId="77777777" w:rsidR="00CC1EA8" w:rsidRPr="00CC1EA8" w:rsidRDefault="00CC1EA8" w:rsidP="00D628F2">
            <w:pPr>
              <w:pStyle w:val="TAC"/>
              <w:rPr>
                <w:lang w:val="fi-FI" w:eastAsia="fi-FI"/>
              </w:rPr>
            </w:pPr>
            <w:r w:rsidRPr="00CC1EA8">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60DBCE4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6B84594B"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F628F9A" w14:textId="77777777" w:rsidR="00CC1EA8" w:rsidRPr="00CC1EA8" w:rsidRDefault="00CC1EA8" w:rsidP="00D628F2">
            <w:pPr>
              <w:pStyle w:val="TAC"/>
              <w:rPr>
                <w:lang w:val="fi-FI" w:eastAsia="fi-FI"/>
              </w:rPr>
            </w:pPr>
            <w:r w:rsidRPr="00CC1EA8">
              <w:rPr>
                <w:lang w:val="en-US" w:eastAsia="fi-FI"/>
              </w:rPr>
              <w:t>0</w:t>
            </w:r>
          </w:p>
        </w:tc>
      </w:tr>
      <w:tr w:rsidR="00CC1EA8" w:rsidRPr="00CC1EA8" w14:paraId="408742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B49832" w14:textId="77777777" w:rsidR="00CC1EA8" w:rsidRPr="00CC1EA8" w:rsidRDefault="00CC1EA8" w:rsidP="00D628F2">
            <w:pPr>
              <w:pStyle w:val="TAC"/>
              <w:rPr>
                <w:lang w:val="fi-FI" w:eastAsia="fi-FI"/>
              </w:rPr>
            </w:pPr>
            <w:r w:rsidRPr="00CC1EA8">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6F3F7207"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70067BC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3C6E68B" w14:textId="77777777" w:rsidR="00CC1EA8" w:rsidRPr="00CC1EA8" w:rsidRDefault="00CC1EA8" w:rsidP="00D628F2">
            <w:pPr>
              <w:pStyle w:val="TAC"/>
              <w:rPr>
                <w:lang w:val="fi-FI" w:eastAsia="fi-FI"/>
              </w:rPr>
            </w:pPr>
            <w:r w:rsidRPr="00CC1EA8">
              <w:rPr>
                <w:lang w:val="en-US" w:eastAsia="fi-FI"/>
              </w:rPr>
              <w:t>0</w:t>
            </w:r>
          </w:p>
        </w:tc>
      </w:tr>
      <w:tr w:rsidR="007B6315" w:rsidRPr="00CC1EA8" w14:paraId="468CB44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87692" w14:textId="77777777" w:rsidR="007B6315" w:rsidRPr="00CC1EA8" w:rsidRDefault="007B6315" w:rsidP="007B6315">
            <w:pPr>
              <w:pStyle w:val="TAC"/>
              <w:rPr>
                <w:lang w:val="fi-FI" w:eastAsia="fi-FI"/>
              </w:rPr>
            </w:pPr>
            <w:r w:rsidRPr="00CC1EA8">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1006786F" w14:textId="166550F4" w:rsidR="007B6315" w:rsidRPr="00CC1EA8" w:rsidRDefault="007B6315" w:rsidP="007B6315">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6346E123" w14:textId="52C5C1AD" w:rsidR="007B6315" w:rsidRPr="00CC1EA8" w:rsidRDefault="007B6315" w:rsidP="007B6315">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137D900" w14:textId="77777777" w:rsidR="007B6315" w:rsidRPr="00CC1EA8" w:rsidRDefault="007B6315" w:rsidP="007B6315">
            <w:pPr>
              <w:pStyle w:val="TAC"/>
              <w:rPr>
                <w:lang w:val="fi-FI" w:eastAsia="fi-FI"/>
              </w:rPr>
            </w:pPr>
            <w:r w:rsidRPr="00CC1EA8">
              <w:rPr>
                <w:lang w:val="en-US" w:eastAsia="fi-FI"/>
              </w:rPr>
              <w:t>0</w:t>
            </w:r>
          </w:p>
        </w:tc>
      </w:tr>
      <w:tr w:rsidR="00CC1EA8" w:rsidRPr="00CC1EA8" w14:paraId="104ACA3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EE1657" w14:textId="77777777" w:rsidR="00CC1EA8" w:rsidRPr="00CC1EA8" w:rsidRDefault="00CC1EA8" w:rsidP="00D628F2">
            <w:pPr>
              <w:pStyle w:val="TAC"/>
              <w:rPr>
                <w:lang w:val="fi-FI" w:eastAsia="fi-FI"/>
              </w:rPr>
            </w:pPr>
            <w:r w:rsidRPr="00CC1EA8">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2EDBC0B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F7C7C9A"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5C4F72A" w14:textId="77777777" w:rsidR="00CC1EA8" w:rsidRPr="00CC1EA8" w:rsidRDefault="00CC1EA8" w:rsidP="00D628F2">
            <w:pPr>
              <w:pStyle w:val="TAC"/>
              <w:rPr>
                <w:lang w:val="fi-FI" w:eastAsia="fi-FI"/>
              </w:rPr>
            </w:pPr>
            <w:r w:rsidRPr="00CC1EA8">
              <w:rPr>
                <w:lang w:val="en-US" w:eastAsia="fi-FI"/>
              </w:rPr>
              <w:t>0</w:t>
            </w:r>
          </w:p>
        </w:tc>
      </w:tr>
      <w:tr w:rsidR="007B6315" w:rsidRPr="00CC1EA8" w14:paraId="3ADB08E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3C9685" w14:textId="77777777" w:rsidR="007B6315" w:rsidRPr="00CC1EA8" w:rsidRDefault="007B6315" w:rsidP="007B6315">
            <w:pPr>
              <w:pStyle w:val="TAC"/>
              <w:rPr>
                <w:lang w:val="fi-FI" w:eastAsia="fi-FI"/>
              </w:rPr>
            </w:pPr>
            <w:r w:rsidRPr="00CC1EA8">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65C9AA5C" w14:textId="6BCBCEA3" w:rsidR="007B6315" w:rsidRPr="00CC1EA8" w:rsidRDefault="007B6315" w:rsidP="007B6315">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04997779" w14:textId="76DE638B" w:rsidR="007B6315" w:rsidRPr="00CC1EA8" w:rsidRDefault="007B6315" w:rsidP="007B6315">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E890D97" w14:textId="77777777" w:rsidR="007B6315" w:rsidRPr="00CC1EA8" w:rsidRDefault="007B6315" w:rsidP="007B6315">
            <w:pPr>
              <w:pStyle w:val="TAC"/>
              <w:rPr>
                <w:lang w:val="fi-FI" w:eastAsia="fi-FI"/>
              </w:rPr>
            </w:pPr>
            <w:r w:rsidRPr="00CC1EA8">
              <w:rPr>
                <w:lang w:val="en-US" w:eastAsia="fi-FI"/>
              </w:rPr>
              <w:t>0</w:t>
            </w:r>
          </w:p>
        </w:tc>
      </w:tr>
      <w:tr w:rsidR="007B6315" w:rsidRPr="00CC1EA8" w14:paraId="5276A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F1AF2D" w14:textId="77777777" w:rsidR="007B6315" w:rsidRPr="00CC1EA8" w:rsidRDefault="007B6315" w:rsidP="007B6315">
            <w:pPr>
              <w:pStyle w:val="TAC"/>
              <w:rPr>
                <w:lang w:val="fi-FI" w:eastAsia="fi-FI"/>
              </w:rPr>
            </w:pPr>
            <w:r w:rsidRPr="00CC1EA8">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59B8124" w14:textId="4459CC13" w:rsidR="007B6315" w:rsidRPr="00CC1EA8" w:rsidRDefault="007B6315" w:rsidP="007B6315">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09B600DF" w14:textId="4C0063D0" w:rsidR="007B6315" w:rsidRPr="00CC1EA8" w:rsidRDefault="007B6315" w:rsidP="007B6315">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4C26BB" w14:textId="77777777" w:rsidR="007B6315" w:rsidRPr="00CC1EA8" w:rsidRDefault="007B6315" w:rsidP="007B6315">
            <w:pPr>
              <w:pStyle w:val="TAC"/>
              <w:rPr>
                <w:lang w:val="fi-FI" w:eastAsia="fi-FI"/>
              </w:rPr>
            </w:pPr>
            <w:r w:rsidRPr="00CC1EA8">
              <w:rPr>
                <w:lang w:val="en-US" w:eastAsia="fi-FI"/>
              </w:rPr>
              <w:t>0</w:t>
            </w:r>
          </w:p>
        </w:tc>
      </w:tr>
      <w:tr w:rsidR="007B6315" w:rsidRPr="00CC1EA8" w14:paraId="049523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C9F45FE" w14:textId="77777777" w:rsidR="007B6315" w:rsidRPr="00CC1EA8" w:rsidRDefault="007B6315" w:rsidP="007B6315">
            <w:pPr>
              <w:pStyle w:val="TAC"/>
              <w:rPr>
                <w:lang w:eastAsia="fi-FI"/>
              </w:rPr>
            </w:pPr>
            <w:r w:rsidRPr="00CC1EA8">
              <w:t>CA_n261(A-L)</w:t>
            </w:r>
          </w:p>
        </w:tc>
        <w:tc>
          <w:tcPr>
            <w:tcW w:w="1701" w:type="dxa"/>
            <w:tcBorders>
              <w:top w:val="nil"/>
              <w:left w:val="nil"/>
              <w:bottom w:val="single" w:sz="4" w:space="0" w:color="auto"/>
              <w:right w:val="single" w:sz="4" w:space="0" w:color="auto"/>
            </w:tcBorders>
            <w:shd w:val="clear" w:color="auto" w:fill="auto"/>
          </w:tcPr>
          <w:p w14:paraId="17E60351" w14:textId="3DA28591" w:rsidR="007B6315" w:rsidRPr="00CC1EA8" w:rsidRDefault="007B6315" w:rsidP="007B6315">
            <w:pPr>
              <w:pStyle w:val="TAC"/>
            </w:pPr>
            <w:r w:rsidRPr="00CC1EA8">
              <w:t>CA_n261A</w:t>
            </w:r>
            <w:r>
              <w:t>/G/H/I</w:t>
            </w:r>
          </w:p>
        </w:tc>
        <w:tc>
          <w:tcPr>
            <w:tcW w:w="2268" w:type="dxa"/>
            <w:tcBorders>
              <w:top w:val="nil"/>
              <w:left w:val="nil"/>
              <w:bottom w:val="single" w:sz="4" w:space="0" w:color="auto"/>
              <w:right w:val="single" w:sz="4" w:space="0" w:color="auto"/>
            </w:tcBorders>
            <w:shd w:val="clear" w:color="auto" w:fill="auto"/>
          </w:tcPr>
          <w:p w14:paraId="6E19F817" w14:textId="0F6B546C" w:rsidR="007B6315" w:rsidRPr="00CC1EA8" w:rsidRDefault="007B6315" w:rsidP="007B6315">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754F7700" w14:textId="77777777" w:rsidR="007B6315" w:rsidRPr="00CC1EA8" w:rsidRDefault="007B6315" w:rsidP="007B6315">
            <w:pPr>
              <w:pStyle w:val="TAC"/>
              <w:rPr>
                <w:lang w:val="en-US" w:eastAsia="fi-FI"/>
              </w:rPr>
            </w:pPr>
            <w:r w:rsidRPr="00CC1EA8">
              <w:rPr>
                <w:lang w:val="en-US" w:eastAsia="fi-FI"/>
              </w:rPr>
              <w:t>0</w:t>
            </w:r>
          </w:p>
        </w:tc>
      </w:tr>
      <w:tr w:rsidR="00CC1EA8" w:rsidRPr="00CC1EA8" w14:paraId="4CBC35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80B481" w14:textId="77777777" w:rsidR="00CC1EA8" w:rsidRPr="00CC1EA8" w:rsidRDefault="00CC1EA8" w:rsidP="00D628F2">
            <w:pPr>
              <w:pStyle w:val="TAC"/>
              <w:rPr>
                <w:lang w:val="fi-FI" w:eastAsia="fi-FI"/>
              </w:rPr>
            </w:pPr>
            <w:r w:rsidRPr="00CC1EA8">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2C99972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476D6F"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E3E07C1" w14:textId="77777777" w:rsidR="00CC1EA8" w:rsidRPr="00CC1EA8" w:rsidRDefault="00CC1EA8" w:rsidP="00D628F2">
            <w:pPr>
              <w:pStyle w:val="TAC"/>
              <w:rPr>
                <w:lang w:val="fi-FI" w:eastAsia="fi-FI"/>
              </w:rPr>
            </w:pPr>
            <w:r w:rsidRPr="00CC1EA8">
              <w:rPr>
                <w:lang w:val="en-US" w:eastAsia="fi-FI"/>
              </w:rPr>
              <w:t>0</w:t>
            </w:r>
          </w:p>
        </w:tc>
      </w:tr>
      <w:tr w:rsidR="00CC1EA8" w:rsidRPr="00CC1EA8" w14:paraId="66AB47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B4D226B" w14:textId="77777777" w:rsidR="00CC1EA8" w:rsidRPr="00CC1EA8" w:rsidRDefault="00CC1EA8" w:rsidP="00D628F2">
            <w:pPr>
              <w:pStyle w:val="TAC"/>
              <w:rPr>
                <w:lang w:eastAsia="fi-FI"/>
              </w:rPr>
            </w:pPr>
            <w:r w:rsidRPr="00CC1EA8">
              <w:rPr>
                <w:lang w:eastAsia="fi-FI"/>
              </w:rPr>
              <w:t>CA_n261(A-O-P)</w:t>
            </w:r>
          </w:p>
        </w:tc>
        <w:tc>
          <w:tcPr>
            <w:tcW w:w="1701" w:type="dxa"/>
            <w:tcBorders>
              <w:top w:val="nil"/>
              <w:left w:val="nil"/>
              <w:bottom w:val="single" w:sz="4" w:space="0" w:color="auto"/>
              <w:right w:val="single" w:sz="4" w:space="0" w:color="auto"/>
            </w:tcBorders>
            <w:shd w:val="clear" w:color="auto" w:fill="auto"/>
          </w:tcPr>
          <w:p w14:paraId="092E612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50E503"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6E7C81" w14:textId="77777777" w:rsidR="00CC1EA8" w:rsidRPr="00CC1EA8" w:rsidRDefault="00CC1EA8" w:rsidP="00D628F2">
            <w:pPr>
              <w:pStyle w:val="TAC"/>
              <w:rPr>
                <w:lang w:val="en-US" w:eastAsia="fi-FI"/>
              </w:rPr>
            </w:pPr>
            <w:r w:rsidRPr="00CC1EA8">
              <w:rPr>
                <w:lang w:val="en-US" w:eastAsia="fi-FI"/>
              </w:rPr>
              <w:t>0</w:t>
            </w:r>
          </w:p>
        </w:tc>
      </w:tr>
      <w:tr w:rsidR="00CC1EA8" w:rsidRPr="00CC1EA8" w14:paraId="680A718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E646D1" w14:textId="77777777" w:rsidR="00CC1EA8" w:rsidRPr="00CC1EA8" w:rsidRDefault="00CC1EA8" w:rsidP="00D628F2">
            <w:pPr>
              <w:pStyle w:val="TAC"/>
              <w:rPr>
                <w:lang w:eastAsia="fi-FI"/>
              </w:rPr>
            </w:pPr>
            <w:r w:rsidRPr="00CC1EA8">
              <w:rPr>
                <w:lang w:eastAsia="fi-FI"/>
              </w:rPr>
              <w:t>CA_n261(A-O-Q)</w:t>
            </w:r>
          </w:p>
        </w:tc>
        <w:tc>
          <w:tcPr>
            <w:tcW w:w="1701" w:type="dxa"/>
            <w:tcBorders>
              <w:top w:val="nil"/>
              <w:left w:val="nil"/>
              <w:bottom w:val="single" w:sz="4" w:space="0" w:color="auto"/>
              <w:right w:val="single" w:sz="4" w:space="0" w:color="auto"/>
            </w:tcBorders>
            <w:shd w:val="clear" w:color="auto" w:fill="auto"/>
          </w:tcPr>
          <w:p w14:paraId="4437AD6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703E3F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B4E5B1E" w14:textId="77777777" w:rsidR="00CC1EA8" w:rsidRPr="00CC1EA8" w:rsidRDefault="00CC1EA8" w:rsidP="00D628F2">
            <w:pPr>
              <w:pStyle w:val="TAC"/>
              <w:rPr>
                <w:lang w:val="en-US" w:eastAsia="fi-FI"/>
              </w:rPr>
            </w:pPr>
            <w:r w:rsidRPr="00CC1EA8">
              <w:rPr>
                <w:lang w:val="en-US" w:eastAsia="fi-FI"/>
              </w:rPr>
              <w:t>0</w:t>
            </w:r>
          </w:p>
        </w:tc>
      </w:tr>
      <w:tr w:rsidR="00CC1EA8" w:rsidRPr="00CC1EA8" w14:paraId="5EF707B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3B31E63" w14:textId="77777777" w:rsidR="00CC1EA8" w:rsidRPr="00CC1EA8" w:rsidRDefault="00CC1EA8" w:rsidP="00D628F2">
            <w:pPr>
              <w:pStyle w:val="TAC"/>
              <w:rPr>
                <w:lang w:eastAsia="fi-FI"/>
              </w:rPr>
            </w:pPr>
            <w:r w:rsidRPr="00CC1EA8">
              <w:rPr>
                <w:lang w:eastAsia="fi-FI"/>
              </w:rPr>
              <w:t>CA_n261(2A-O)</w:t>
            </w:r>
          </w:p>
        </w:tc>
        <w:tc>
          <w:tcPr>
            <w:tcW w:w="1701" w:type="dxa"/>
            <w:tcBorders>
              <w:top w:val="nil"/>
              <w:left w:val="nil"/>
              <w:bottom w:val="single" w:sz="4" w:space="0" w:color="auto"/>
              <w:right w:val="single" w:sz="4" w:space="0" w:color="auto"/>
            </w:tcBorders>
            <w:shd w:val="clear" w:color="auto" w:fill="auto"/>
          </w:tcPr>
          <w:p w14:paraId="39A1B8F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C40F4DC"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2FE4057" w14:textId="77777777" w:rsidR="00CC1EA8" w:rsidRPr="00CC1EA8" w:rsidRDefault="00CC1EA8" w:rsidP="00D628F2">
            <w:pPr>
              <w:pStyle w:val="TAC"/>
              <w:rPr>
                <w:lang w:val="en-US" w:eastAsia="fi-FI"/>
              </w:rPr>
            </w:pPr>
            <w:r w:rsidRPr="00CC1EA8">
              <w:rPr>
                <w:lang w:val="en-US" w:eastAsia="fi-FI"/>
              </w:rPr>
              <w:t>0</w:t>
            </w:r>
          </w:p>
        </w:tc>
      </w:tr>
      <w:tr w:rsidR="00CC1EA8" w:rsidRPr="00CC1EA8" w14:paraId="2BDECA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F00DF0" w14:textId="77777777" w:rsidR="00CC1EA8" w:rsidRPr="00CC1EA8" w:rsidRDefault="00CC1EA8" w:rsidP="00D628F2">
            <w:pPr>
              <w:pStyle w:val="TAC"/>
              <w:rPr>
                <w:lang w:val="fi-FI" w:eastAsia="fi-FI"/>
              </w:rPr>
            </w:pPr>
            <w:r w:rsidRPr="00CC1EA8">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25537FD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5C11CE"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A23D63D" w14:textId="77777777" w:rsidR="00CC1EA8" w:rsidRPr="00CC1EA8" w:rsidRDefault="00CC1EA8" w:rsidP="00D628F2">
            <w:pPr>
              <w:pStyle w:val="TAC"/>
              <w:rPr>
                <w:lang w:val="fi-FI" w:eastAsia="fi-FI"/>
              </w:rPr>
            </w:pPr>
            <w:r w:rsidRPr="00CC1EA8">
              <w:rPr>
                <w:lang w:val="en-US" w:eastAsia="fi-FI"/>
              </w:rPr>
              <w:t>0</w:t>
            </w:r>
          </w:p>
        </w:tc>
      </w:tr>
      <w:tr w:rsidR="00CC1EA8" w:rsidRPr="00CC1EA8" w14:paraId="481F66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FE653B" w14:textId="77777777" w:rsidR="00CC1EA8" w:rsidRPr="00CC1EA8" w:rsidRDefault="00CC1EA8" w:rsidP="00D628F2">
            <w:pPr>
              <w:pStyle w:val="TAC"/>
              <w:rPr>
                <w:lang w:val="fi-FI" w:eastAsia="fi-FI"/>
              </w:rPr>
            </w:pPr>
            <w:r w:rsidRPr="00CC1EA8">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667E563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BE1DED"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38ECB6F" w14:textId="77777777" w:rsidR="00CC1EA8" w:rsidRPr="00CC1EA8" w:rsidRDefault="00CC1EA8" w:rsidP="00D628F2">
            <w:pPr>
              <w:pStyle w:val="TAC"/>
              <w:rPr>
                <w:lang w:val="fi-FI" w:eastAsia="fi-FI"/>
              </w:rPr>
            </w:pPr>
            <w:r w:rsidRPr="00CC1EA8">
              <w:rPr>
                <w:lang w:val="en-US" w:eastAsia="fi-FI"/>
              </w:rPr>
              <w:t>0</w:t>
            </w:r>
          </w:p>
        </w:tc>
      </w:tr>
      <w:tr w:rsidR="00CC1EA8" w:rsidRPr="00CC1EA8" w14:paraId="3B88C8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A54183" w14:textId="77777777" w:rsidR="00CC1EA8" w:rsidRPr="00CC1EA8" w:rsidRDefault="00CC1EA8" w:rsidP="00D628F2">
            <w:pPr>
              <w:pStyle w:val="TAC"/>
              <w:rPr>
                <w:lang w:val="fi-FI" w:eastAsia="fi-FI"/>
              </w:rPr>
            </w:pPr>
            <w:r w:rsidRPr="00CC1EA8">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19CF23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9B124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182678" w14:textId="77777777" w:rsidR="00CC1EA8" w:rsidRPr="00CC1EA8" w:rsidRDefault="00CC1EA8" w:rsidP="00D628F2">
            <w:pPr>
              <w:pStyle w:val="TAC"/>
              <w:rPr>
                <w:lang w:val="fi-FI" w:eastAsia="fi-FI"/>
              </w:rPr>
            </w:pPr>
            <w:r w:rsidRPr="00CC1EA8">
              <w:rPr>
                <w:lang w:val="en-US" w:eastAsia="fi-FI"/>
              </w:rPr>
              <w:t>0</w:t>
            </w:r>
          </w:p>
        </w:tc>
      </w:tr>
      <w:tr w:rsidR="00CC1EA8" w:rsidRPr="00CC1EA8" w14:paraId="2B0ED7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32BA1" w14:textId="77777777" w:rsidR="00CC1EA8" w:rsidRPr="00CC1EA8" w:rsidRDefault="00CC1EA8" w:rsidP="00D628F2">
            <w:pPr>
              <w:pStyle w:val="TAC"/>
              <w:rPr>
                <w:lang w:val="fi-FI" w:eastAsia="fi-FI"/>
              </w:rPr>
            </w:pPr>
            <w:r w:rsidRPr="00CC1EA8">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25D807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15A81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DFA020" w14:textId="77777777" w:rsidR="00CC1EA8" w:rsidRPr="00CC1EA8" w:rsidRDefault="00CC1EA8" w:rsidP="00D628F2">
            <w:pPr>
              <w:pStyle w:val="TAC"/>
              <w:rPr>
                <w:lang w:val="fi-FI" w:eastAsia="fi-FI"/>
              </w:rPr>
            </w:pPr>
            <w:r w:rsidRPr="00CC1EA8">
              <w:rPr>
                <w:lang w:val="en-US" w:eastAsia="fi-FI"/>
              </w:rPr>
              <w:t>0</w:t>
            </w:r>
          </w:p>
        </w:tc>
      </w:tr>
      <w:tr w:rsidR="00CC1EA8" w:rsidRPr="00CC1EA8" w14:paraId="350B07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5AD9B6" w14:textId="77777777" w:rsidR="00CC1EA8" w:rsidRPr="00CC1EA8" w:rsidRDefault="00CC1EA8" w:rsidP="00D628F2">
            <w:pPr>
              <w:pStyle w:val="TAC"/>
              <w:rPr>
                <w:lang w:val="fi-FI" w:eastAsia="fi-FI"/>
              </w:rPr>
            </w:pPr>
            <w:r w:rsidRPr="00CC1EA8">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F5F1C9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D8C84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879279" w14:textId="77777777" w:rsidR="00CC1EA8" w:rsidRPr="00CC1EA8" w:rsidRDefault="00CC1EA8" w:rsidP="00D628F2">
            <w:pPr>
              <w:pStyle w:val="TAC"/>
              <w:rPr>
                <w:lang w:val="fi-FI" w:eastAsia="fi-FI"/>
              </w:rPr>
            </w:pPr>
            <w:r w:rsidRPr="00CC1EA8">
              <w:rPr>
                <w:lang w:val="en-US" w:eastAsia="fi-FI"/>
              </w:rPr>
              <w:t>0</w:t>
            </w:r>
          </w:p>
        </w:tc>
      </w:tr>
      <w:tr w:rsidR="00CC1EA8" w:rsidRPr="00CC1EA8" w14:paraId="1A82E0E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2F31AE" w14:textId="77777777" w:rsidR="00CC1EA8" w:rsidRPr="00CC1EA8" w:rsidRDefault="00CC1EA8" w:rsidP="00D628F2">
            <w:pPr>
              <w:pStyle w:val="TAC"/>
              <w:rPr>
                <w:lang w:val="fi-FI" w:eastAsia="fi-FI"/>
              </w:rPr>
            </w:pPr>
            <w:r w:rsidRPr="00CC1EA8">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491A3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373D7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3D661B" w14:textId="77777777" w:rsidR="00CC1EA8" w:rsidRPr="00CC1EA8" w:rsidRDefault="00CC1EA8" w:rsidP="00D628F2">
            <w:pPr>
              <w:pStyle w:val="TAC"/>
              <w:rPr>
                <w:lang w:val="fi-FI" w:eastAsia="fi-FI"/>
              </w:rPr>
            </w:pPr>
            <w:r w:rsidRPr="00CC1EA8">
              <w:rPr>
                <w:lang w:val="en-US" w:eastAsia="fi-FI"/>
              </w:rPr>
              <w:t>0</w:t>
            </w:r>
          </w:p>
        </w:tc>
      </w:tr>
      <w:tr w:rsidR="00CC1EA8" w:rsidRPr="00CC1EA8" w14:paraId="207C17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FB594F" w14:textId="77777777" w:rsidR="00CC1EA8" w:rsidRPr="00CC1EA8" w:rsidRDefault="00CC1EA8" w:rsidP="00D628F2">
            <w:pPr>
              <w:pStyle w:val="TAC"/>
              <w:rPr>
                <w:lang w:val="fi-FI" w:eastAsia="fi-FI"/>
              </w:rPr>
            </w:pPr>
            <w:r w:rsidRPr="00CC1EA8">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A9DFF8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615B28"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3F2B0F9" w14:textId="77777777" w:rsidR="00CC1EA8" w:rsidRPr="00CC1EA8" w:rsidRDefault="00CC1EA8" w:rsidP="00D628F2">
            <w:pPr>
              <w:pStyle w:val="TAC"/>
              <w:rPr>
                <w:lang w:val="fi-FI" w:eastAsia="fi-FI"/>
              </w:rPr>
            </w:pPr>
            <w:r w:rsidRPr="00CC1EA8">
              <w:rPr>
                <w:lang w:val="en-US" w:eastAsia="fi-FI"/>
              </w:rPr>
              <w:t>0</w:t>
            </w:r>
          </w:p>
        </w:tc>
      </w:tr>
      <w:tr w:rsidR="00CC1EA8" w:rsidRPr="00CC1EA8" w14:paraId="160AE06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8E0CD7" w14:textId="77777777" w:rsidR="00CC1EA8" w:rsidRPr="00CC1EA8" w:rsidRDefault="00CC1EA8" w:rsidP="00D628F2">
            <w:pPr>
              <w:pStyle w:val="TAC"/>
              <w:rPr>
                <w:lang w:eastAsia="fi-FI"/>
              </w:rPr>
            </w:pPr>
            <w:r w:rsidRPr="00CC1EA8">
              <w:rPr>
                <w:lang w:eastAsia="fi-FI"/>
              </w:rPr>
              <w:t>CA_n261(A-P-Q)</w:t>
            </w:r>
          </w:p>
        </w:tc>
        <w:tc>
          <w:tcPr>
            <w:tcW w:w="1701" w:type="dxa"/>
            <w:tcBorders>
              <w:top w:val="nil"/>
              <w:left w:val="nil"/>
              <w:bottom w:val="single" w:sz="4" w:space="0" w:color="auto"/>
              <w:right w:val="single" w:sz="4" w:space="0" w:color="auto"/>
            </w:tcBorders>
            <w:shd w:val="clear" w:color="auto" w:fill="auto"/>
          </w:tcPr>
          <w:p w14:paraId="0B8F8540"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F7A65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6B62DE2" w14:textId="77777777" w:rsidR="00CC1EA8" w:rsidRPr="00CC1EA8" w:rsidRDefault="00CC1EA8" w:rsidP="00D628F2">
            <w:pPr>
              <w:pStyle w:val="TAC"/>
              <w:rPr>
                <w:lang w:val="en-US" w:eastAsia="fi-FI"/>
              </w:rPr>
            </w:pPr>
            <w:r w:rsidRPr="00CC1EA8">
              <w:rPr>
                <w:lang w:val="en-US" w:eastAsia="fi-FI"/>
              </w:rPr>
              <w:t>0</w:t>
            </w:r>
          </w:p>
        </w:tc>
      </w:tr>
      <w:tr w:rsidR="00CC1EA8" w:rsidRPr="00CC1EA8" w14:paraId="580044B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A4F1307" w14:textId="77777777" w:rsidR="00CC1EA8" w:rsidRPr="00CC1EA8" w:rsidRDefault="00CC1EA8" w:rsidP="00D628F2">
            <w:pPr>
              <w:pStyle w:val="TAC"/>
              <w:rPr>
                <w:lang w:eastAsia="fi-FI"/>
              </w:rPr>
            </w:pPr>
            <w:r w:rsidRPr="00CC1EA8">
              <w:rPr>
                <w:lang w:eastAsia="fi-FI"/>
              </w:rPr>
              <w:t>CA_n261(2A-P)</w:t>
            </w:r>
          </w:p>
        </w:tc>
        <w:tc>
          <w:tcPr>
            <w:tcW w:w="1701" w:type="dxa"/>
            <w:tcBorders>
              <w:top w:val="nil"/>
              <w:left w:val="nil"/>
              <w:bottom w:val="single" w:sz="4" w:space="0" w:color="auto"/>
              <w:right w:val="single" w:sz="4" w:space="0" w:color="auto"/>
            </w:tcBorders>
            <w:shd w:val="clear" w:color="auto" w:fill="auto"/>
          </w:tcPr>
          <w:p w14:paraId="0699BDF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18D4EA"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AACF357" w14:textId="77777777" w:rsidR="00CC1EA8" w:rsidRPr="00CC1EA8" w:rsidRDefault="00CC1EA8" w:rsidP="00D628F2">
            <w:pPr>
              <w:pStyle w:val="TAC"/>
              <w:rPr>
                <w:lang w:val="en-US" w:eastAsia="fi-FI"/>
              </w:rPr>
            </w:pPr>
            <w:r w:rsidRPr="00CC1EA8">
              <w:rPr>
                <w:lang w:val="en-US" w:eastAsia="fi-FI"/>
              </w:rPr>
              <w:t>0</w:t>
            </w:r>
          </w:p>
        </w:tc>
      </w:tr>
      <w:tr w:rsidR="00CC1EA8" w:rsidRPr="00CC1EA8" w14:paraId="11A26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5A1BD8" w14:textId="77777777" w:rsidR="00CC1EA8" w:rsidRPr="00CC1EA8" w:rsidRDefault="00CC1EA8" w:rsidP="00D628F2">
            <w:pPr>
              <w:pStyle w:val="TAC"/>
              <w:rPr>
                <w:lang w:val="fi-FI" w:eastAsia="fi-FI"/>
              </w:rPr>
            </w:pPr>
            <w:r w:rsidRPr="00CC1EA8">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24EAF9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7BEAC7"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EABEB1" w14:textId="77777777" w:rsidR="00CC1EA8" w:rsidRPr="00CC1EA8" w:rsidRDefault="00CC1EA8" w:rsidP="00D628F2">
            <w:pPr>
              <w:pStyle w:val="TAC"/>
              <w:rPr>
                <w:lang w:val="fi-FI" w:eastAsia="fi-FI"/>
              </w:rPr>
            </w:pPr>
            <w:r w:rsidRPr="00CC1EA8">
              <w:rPr>
                <w:lang w:val="en-US" w:eastAsia="fi-FI"/>
              </w:rPr>
              <w:t>0</w:t>
            </w:r>
          </w:p>
        </w:tc>
      </w:tr>
      <w:tr w:rsidR="00CC1EA8" w:rsidRPr="00CC1EA8" w14:paraId="55CD8BC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CDC968" w14:textId="77777777" w:rsidR="00CC1EA8" w:rsidRPr="00CC1EA8" w:rsidRDefault="00CC1EA8" w:rsidP="00D628F2">
            <w:pPr>
              <w:pStyle w:val="TAC"/>
              <w:rPr>
                <w:lang w:val="fi-FI" w:eastAsia="fi-FI"/>
              </w:rPr>
            </w:pPr>
            <w:r w:rsidRPr="00CC1EA8">
              <w:rPr>
                <w:lang w:eastAsia="fi-FI"/>
              </w:rPr>
              <w:lastRenderedPageBreak/>
              <w:t>CA_n261(A-Q)</w:t>
            </w:r>
          </w:p>
        </w:tc>
        <w:tc>
          <w:tcPr>
            <w:tcW w:w="1701" w:type="dxa"/>
            <w:tcBorders>
              <w:top w:val="nil"/>
              <w:left w:val="nil"/>
              <w:bottom w:val="single" w:sz="4" w:space="0" w:color="auto"/>
              <w:right w:val="single" w:sz="4" w:space="0" w:color="auto"/>
            </w:tcBorders>
            <w:shd w:val="clear" w:color="auto" w:fill="auto"/>
            <w:hideMark/>
          </w:tcPr>
          <w:p w14:paraId="7AB46F1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161300"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E3E4CE" w14:textId="77777777" w:rsidR="00CC1EA8" w:rsidRPr="00CC1EA8" w:rsidRDefault="00CC1EA8" w:rsidP="00D628F2">
            <w:pPr>
              <w:pStyle w:val="TAC"/>
              <w:rPr>
                <w:lang w:val="fi-FI" w:eastAsia="fi-FI"/>
              </w:rPr>
            </w:pPr>
            <w:r w:rsidRPr="00CC1EA8">
              <w:rPr>
                <w:lang w:val="en-US" w:eastAsia="fi-FI"/>
              </w:rPr>
              <w:t>0</w:t>
            </w:r>
          </w:p>
        </w:tc>
      </w:tr>
      <w:tr w:rsidR="00CC1EA8" w:rsidRPr="00CC1EA8" w14:paraId="65C11A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9781C12" w14:textId="77777777" w:rsidR="00CC1EA8" w:rsidRPr="00CC1EA8" w:rsidRDefault="00CC1EA8" w:rsidP="00D628F2">
            <w:pPr>
              <w:pStyle w:val="TAC"/>
              <w:rPr>
                <w:lang w:eastAsia="fi-FI"/>
              </w:rPr>
            </w:pPr>
            <w:r w:rsidRPr="00CC1EA8">
              <w:rPr>
                <w:lang w:eastAsia="fi-FI"/>
              </w:rPr>
              <w:t>CA_n261(2A-Q)</w:t>
            </w:r>
          </w:p>
        </w:tc>
        <w:tc>
          <w:tcPr>
            <w:tcW w:w="1701" w:type="dxa"/>
            <w:tcBorders>
              <w:top w:val="nil"/>
              <w:left w:val="nil"/>
              <w:bottom w:val="single" w:sz="4" w:space="0" w:color="auto"/>
              <w:right w:val="single" w:sz="4" w:space="0" w:color="auto"/>
            </w:tcBorders>
            <w:shd w:val="clear" w:color="auto" w:fill="auto"/>
          </w:tcPr>
          <w:p w14:paraId="1FD9C30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1B608D"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553AA82" w14:textId="77777777" w:rsidR="00CC1EA8" w:rsidRPr="00CC1EA8" w:rsidRDefault="00CC1EA8" w:rsidP="00D628F2">
            <w:pPr>
              <w:pStyle w:val="TAC"/>
              <w:rPr>
                <w:lang w:val="en-US" w:eastAsia="fi-FI"/>
              </w:rPr>
            </w:pPr>
            <w:r w:rsidRPr="00CC1EA8">
              <w:rPr>
                <w:lang w:val="en-US" w:eastAsia="fi-FI"/>
              </w:rPr>
              <w:t>0</w:t>
            </w:r>
          </w:p>
        </w:tc>
      </w:tr>
      <w:tr w:rsidR="00CC1EA8" w:rsidRPr="00CC1EA8" w14:paraId="7E6B8F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A61AC" w14:textId="77777777" w:rsidR="00CC1EA8" w:rsidRPr="00CC1EA8" w:rsidRDefault="00CC1EA8" w:rsidP="00D628F2">
            <w:pPr>
              <w:pStyle w:val="TAC"/>
              <w:rPr>
                <w:lang w:val="fi-FI" w:eastAsia="fi-FI"/>
              </w:rPr>
            </w:pPr>
            <w:r w:rsidRPr="00CC1EA8">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5B21E6B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BDAA9"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204E5F" w14:textId="77777777" w:rsidR="00CC1EA8" w:rsidRPr="00CC1EA8" w:rsidRDefault="00CC1EA8" w:rsidP="00D628F2">
            <w:pPr>
              <w:pStyle w:val="TAC"/>
              <w:rPr>
                <w:lang w:val="fi-FI" w:eastAsia="fi-FI"/>
              </w:rPr>
            </w:pPr>
            <w:r w:rsidRPr="00CC1EA8">
              <w:rPr>
                <w:lang w:val="en-US" w:eastAsia="fi-FI"/>
              </w:rPr>
              <w:t>0</w:t>
            </w:r>
          </w:p>
        </w:tc>
      </w:tr>
      <w:tr w:rsidR="00CC1EA8" w:rsidRPr="00CC1EA8" w14:paraId="2D82A3B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6F8DA8" w14:textId="77777777" w:rsidR="00CC1EA8" w:rsidRPr="00CC1EA8" w:rsidRDefault="00CC1EA8" w:rsidP="00D628F2">
            <w:pPr>
              <w:pStyle w:val="TAC"/>
              <w:rPr>
                <w:lang w:val="fi-FI" w:eastAsia="fi-FI"/>
              </w:rPr>
            </w:pPr>
            <w:r w:rsidRPr="00CC1EA8">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759A5A18"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D7F327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3C0FBA4" w14:textId="77777777" w:rsidR="00CC1EA8" w:rsidRPr="00CC1EA8" w:rsidRDefault="00CC1EA8" w:rsidP="00D628F2">
            <w:pPr>
              <w:pStyle w:val="TAC"/>
              <w:rPr>
                <w:lang w:val="fi-FI" w:eastAsia="fi-FI"/>
              </w:rPr>
            </w:pPr>
            <w:r w:rsidRPr="00CC1EA8">
              <w:rPr>
                <w:lang w:val="en-US" w:eastAsia="fi-FI"/>
              </w:rPr>
              <w:t>0</w:t>
            </w:r>
          </w:p>
        </w:tc>
      </w:tr>
      <w:tr w:rsidR="00CC1EA8" w:rsidRPr="00CC1EA8" w14:paraId="549EB1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CE5A01" w14:textId="77777777" w:rsidR="00CC1EA8" w:rsidRPr="00CC1EA8" w:rsidRDefault="00CC1EA8" w:rsidP="00D628F2">
            <w:pPr>
              <w:pStyle w:val="TAC"/>
              <w:rPr>
                <w:lang w:eastAsia="fi-FI"/>
              </w:rPr>
            </w:pPr>
            <w:r w:rsidRPr="00CC1EA8">
              <w:rPr>
                <w:lang w:eastAsia="fi-FI"/>
              </w:rPr>
              <w:t>CA_n261(2A-2G)</w:t>
            </w:r>
          </w:p>
        </w:tc>
        <w:tc>
          <w:tcPr>
            <w:tcW w:w="1701" w:type="dxa"/>
            <w:tcBorders>
              <w:top w:val="nil"/>
              <w:left w:val="nil"/>
              <w:bottom w:val="single" w:sz="4" w:space="0" w:color="auto"/>
              <w:right w:val="single" w:sz="4" w:space="0" w:color="auto"/>
            </w:tcBorders>
            <w:shd w:val="clear" w:color="auto" w:fill="auto"/>
          </w:tcPr>
          <w:p w14:paraId="125F7B48"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409455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2B6A9D9" w14:textId="77777777" w:rsidR="00CC1EA8" w:rsidRPr="00CC1EA8" w:rsidRDefault="00CC1EA8" w:rsidP="00D628F2">
            <w:pPr>
              <w:pStyle w:val="TAC"/>
              <w:rPr>
                <w:lang w:val="en-US" w:eastAsia="fi-FI"/>
              </w:rPr>
            </w:pPr>
            <w:r w:rsidRPr="00CC1EA8">
              <w:rPr>
                <w:lang w:val="en-US" w:eastAsia="fi-FI"/>
              </w:rPr>
              <w:t>0</w:t>
            </w:r>
          </w:p>
        </w:tc>
      </w:tr>
      <w:tr w:rsidR="00CC1EA8" w:rsidRPr="00CC1EA8" w14:paraId="38ABBD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1F0DAD" w14:textId="77777777" w:rsidR="00CC1EA8" w:rsidRPr="00CC1EA8" w:rsidRDefault="00CC1EA8" w:rsidP="00D628F2">
            <w:pPr>
              <w:pStyle w:val="TAC"/>
              <w:rPr>
                <w:lang w:eastAsia="fi-FI"/>
              </w:rPr>
            </w:pPr>
            <w:r w:rsidRPr="00CC1EA8">
              <w:rPr>
                <w:lang w:eastAsia="fi-FI"/>
              </w:rPr>
              <w:t>CA_n261(2A-2G-O)</w:t>
            </w:r>
          </w:p>
        </w:tc>
        <w:tc>
          <w:tcPr>
            <w:tcW w:w="1701" w:type="dxa"/>
            <w:tcBorders>
              <w:top w:val="nil"/>
              <w:left w:val="nil"/>
              <w:bottom w:val="single" w:sz="4" w:space="0" w:color="auto"/>
              <w:right w:val="single" w:sz="4" w:space="0" w:color="auto"/>
            </w:tcBorders>
            <w:shd w:val="clear" w:color="auto" w:fill="auto"/>
          </w:tcPr>
          <w:p w14:paraId="2D5C8CBA" w14:textId="77777777" w:rsidR="00CC1EA8" w:rsidRPr="00CC1EA8" w:rsidRDefault="00CC1EA8" w:rsidP="00D628F2">
            <w:pPr>
              <w:pStyle w:val="TAC"/>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28F7E1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5E5B709" w14:textId="77777777" w:rsidR="00CC1EA8" w:rsidRPr="00CC1EA8" w:rsidRDefault="00CC1EA8" w:rsidP="00D628F2">
            <w:pPr>
              <w:pStyle w:val="TAC"/>
              <w:rPr>
                <w:lang w:val="en-US" w:eastAsia="fi-FI"/>
              </w:rPr>
            </w:pPr>
            <w:r w:rsidRPr="00CC1EA8">
              <w:rPr>
                <w:lang w:val="en-US" w:eastAsia="fi-FI"/>
              </w:rPr>
              <w:t>0</w:t>
            </w:r>
          </w:p>
        </w:tc>
      </w:tr>
      <w:tr w:rsidR="00CC1EA8" w:rsidRPr="00CC1EA8" w14:paraId="444AA2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8ABF98" w14:textId="77777777" w:rsidR="00CC1EA8" w:rsidRPr="00CC1EA8" w:rsidRDefault="00CC1EA8" w:rsidP="00D628F2">
            <w:pPr>
              <w:pStyle w:val="TAC"/>
              <w:rPr>
                <w:lang w:eastAsia="fi-FI"/>
              </w:rPr>
            </w:pPr>
            <w:r w:rsidRPr="00CC1EA8">
              <w:rPr>
                <w:lang w:eastAsia="fi-FI"/>
              </w:rPr>
              <w:t>CA_n261(2A-3G)</w:t>
            </w:r>
          </w:p>
        </w:tc>
        <w:tc>
          <w:tcPr>
            <w:tcW w:w="1701" w:type="dxa"/>
            <w:tcBorders>
              <w:top w:val="nil"/>
              <w:left w:val="nil"/>
              <w:bottom w:val="single" w:sz="4" w:space="0" w:color="auto"/>
              <w:right w:val="single" w:sz="4" w:space="0" w:color="auto"/>
            </w:tcBorders>
            <w:shd w:val="clear" w:color="auto" w:fill="auto"/>
          </w:tcPr>
          <w:p w14:paraId="78E4E4A9"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251B50"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A957F8A" w14:textId="77777777" w:rsidR="00CC1EA8" w:rsidRPr="00CC1EA8" w:rsidRDefault="00CC1EA8" w:rsidP="00D628F2">
            <w:pPr>
              <w:pStyle w:val="TAC"/>
              <w:rPr>
                <w:lang w:val="en-US" w:eastAsia="fi-FI"/>
              </w:rPr>
            </w:pPr>
            <w:r w:rsidRPr="00CC1EA8">
              <w:rPr>
                <w:lang w:val="en-US" w:eastAsia="fi-FI"/>
              </w:rPr>
              <w:t>0</w:t>
            </w:r>
          </w:p>
        </w:tc>
      </w:tr>
      <w:tr w:rsidR="00CC1EA8" w:rsidRPr="00CC1EA8" w14:paraId="7F6023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54A09C" w14:textId="77777777" w:rsidR="00CC1EA8" w:rsidRPr="00CC1EA8" w:rsidRDefault="00CC1EA8" w:rsidP="00D628F2">
            <w:pPr>
              <w:pStyle w:val="TAC"/>
              <w:rPr>
                <w:lang w:eastAsia="fi-FI"/>
              </w:rPr>
            </w:pPr>
            <w:r w:rsidRPr="00CC1EA8">
              <w:rPr>
                <w:lang w:eastAsia="fi-FI"/>
              </w:rPr>
              <w:t>CA_n261(2A-2O)</w:t>
            </w:r>
          </w:p>
        </w:tc>
        <w:tc>
          <w:tcPr>
            <w:tcW w:w="1701" w:type="dxa"/>
            <w:tcBorders>
              <w:top w:val="nil"/>
              <w:left w:val="nil"/>
              <w:bottom w:val="single" w:sz="4" w:space="0" w:color="auto"/>
              <w:right w:val="single" w:sz="4" w:space="0" w:color="auto"/>
            </w:tcBorders>
            <w:shd w:val="clear" w:color="auto" w:fill="auto"/>
          </w:tcPr>
          <w:p w14:paraId="0FA27078" w14:textId="77777777" w:rsidR="00CC1EA8" w:rsidRPr="00CC1EA8" w:rsidRDefault="00CC1EA8" w:rsidP="00D628F2">
            <w:pPr>
              <w:pStyle w:val="TAC"/>
              <w:rPr>
                <w:lang w:val="en-US" w:eastAsia="fi-FI"/>
              </w:rPr>
            </w:pPr>
            <w:r w:rsidRPr="00CC1EA8">
              <w:t>-</w:t>
            </w:r>
          </w:p>
        </w:tc>
        <w:tc>
          <w:tcPr>
            <w:tcW w:w="2268" w:type="dxa"/>
            <w:tcBorders>
              <w:top w:val="nil"/>
              <w:left w:val="nil"/>
              <w:bottom w:val="single" w:sz="4" w:space="0" w:color="auto"/>
              <w:right w:val="single" w:sz="4" w:space="0" w:color="auto"/>
            </w:tcBorders>
            <w:shd w:val="clear" w:color="auto" w:fill="auto"/>
          </w:tcPr>
          <w:p w14:paraId="65C15F5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67486B2" w14:textId="77777777" w:rsidR="00CC1EA8" w:rsidRPr="00CC1EA8" w:rsidRDefault="00CC1EA8" w:rsidP="00D628F2">
            <w:pPr>
              <w:pStyle w:val="TAC"/>
              <w:rPr>
                <w:lang w:val="en-US" w:eastAsia="fi-FI"/>
              </w:rPr>
            </w:pPr>
            <w:r w:rsidRPr="00CC1EA8">
              <w:rPr>
                <w:lang w:val="en-US" w:eastAsia="fi-FI"/>
              </w:rPr>
              <w:t>0</w:t>
            </w:r>
          </w:p>
        </w:tc>
      </w:tr>
      <w:tr w:rsidR="00CC1EA8" w:rsidRPr="00CC1EA8" w14:paraId="76623B9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4167C4" w14:textId="77777777" w:rsidR="00CC1EA8" w:rsidRPr="00CC1EA8" w:rsidRDefault="00CC1EA8" w:rsidP="00D628F2">
            <w:pPr>
              <w:pStyle w:val="TAC"/>
              <w:rPr>
                <w:lang w:eastAsia="fi-FI"/>
              </w:rPr>
            </w:pPr>
            <w:r w:rsidRPr="00CC1EA8">
              <w:rPr>
                <w:lang w:eastAsia="fi-FI"/>
              </w:rPr>
              <w:t>CA_n261(2A-3O)</w:t>
            </w:r>
          </w:p>
        </w:tc>
        <w:tc>
          <w:tcPr>
            <w:tcW w:w="1701" w:type="dxa"/>
            <w:tcBorders>
              <w:top w:val="nil"/>
              <w:left w:val="nil"/>
              <w:bottom w:val="single" w:sz="4" w:space="0" w:color="auto"/>
              <w:right w:val="single" w:sz="4" w:space="0" w:color="auto"/>
            </w:tcBorders>
            <w:shd w:val="clear" w:color="auto" w:fill="auto"/>
          </w:tcPr>
          <w:p w14:paraId="363687DF"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5073C4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A0F19F" w14:textId="77777777" w:rsidR="00CC1EA8" w:rsidRPr="00CC1EA8" w:rsidRDefault="00CC1EA8" w:rsidP="00D628F2">
            <w:pPr>
              <w:pStyle w:val="TAC"/>
              <w:rPr>
                <w:lang w:val="en-US" w:eastAsia="fi-FI"/>
              </w:rPr>
            </w:pPr>
            <w:r w:rsidRPr="00CC1EA8">
              <w:rPr>
                <w:lang w:val="en-US" w:eastAsia="fi-FI"/>
              </w:rPr>
              <w:t>0</w:t>
            </w:r>
          </w:p>
        </w:tc>
      </w:tr>
      <w:tr w:rsidR="00CC1EA8" w:rsidRPr="00CC1EA8" w14:paraId="387F03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19455F0" w14:textId="77777777" w:rsidR="00CC1EA8" w:rsidRPr="00CC1EA8" w:rsidRDefault="00CC1EA8" w:rsidP="00D628F2">
            <w:pPr>
              <w:pStyle w:val="TAC"/>
              <w:rPr>
                <w:lang w:eastAsia="fi-FI"/>
              </w:rPr>
            </w:pPr>
            <w:r w:rsidRPr="00CC1EA8">
              <w:rPr>
                <w:lang w:eastAsia="fi-FI"/>
              </w:rPr>
              <w:t>CA_n261(2A-4O)</w:t>
            </w:r>
          </w:p>
        </w:tc>
        <w:tc>
          <w:tcPr>
            <w:tcW w:w="1701" w:type="dxa"/>
            <w:tcBorders>
              <w:top w:val="nil"/>
              <w:left w:val="nil"/>
              <w:bottom w:val="single" w:sz="4" w:space="0" w:color="auto"/>
              <w:right w:val="single" w:sz="4" w:space="0" w:color="auto"/>
            </w:tcBorders>
            <w:shd w:val="clear" w:color="auto" w:fill="auto"/>
          </w:tcPr>
          <w:p w14:paraId="22B1A27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B1A31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0CB761D" w14:textId="77777777" w:rsidR="00CC1EA8" w:rsidRPr="00CC1EA8" w:rsidRDefault="00CC1EA8" w:rsidP="00D628F2">
            <w:pPr>
              <w:pStyle w:val="TAC"/>
              <w:rPr>
                <w:lang w:val="en-US" w:eastAsia="fi-FI"/>
              </w:rPr>
            </w:pPr>
            <w:r w:rsidRPr="00CC1EA8">
              <w:rPr>
                <w:lang w:val="en-US" w:eastAsia="fi-FI"/>
              </w:rPr>
              <w:t>0</w:t>
            </w:r>
          </w:p>
        </w:tc>
      </w:tr>
      <w:tr w:rsidR="00CC1EA8" w:rsidRPr="00CC1EA8" w14:paraId="7C85A0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87AA9" w14:textId="77777777" w:rsidR="00CC1EA8" w:rsidRPr="00CC1EA8" w:rsidRDefault="00CC1EA8" w:rsidP="00D628F2">
            <w:pPr>
              <w:pStyle w:val="TAC"/>
              <w:rPr>
                <w:lang w:eastAsia="fi-FI"/>
              </w:rPr>
            </w:pPr>
            <w:r w:rsidRPr="00CC1EA8">
              <w:rPr>
                <w:lang w:eastAsia="fi-FI"/>
              </w:rPr>
              <w:t>CA_n261(2A-5O)</w:t>
            </w:r>
          </w:p>
        </w:tc>
        <w:tc>
          <w:tcPr>
            <w:tcW w:w="1701" w:type="dxa"/>
            <w:tcBorders>
              <w:top w:val="nil"/>
              <w:left w:val="nil"/>
              <w:bottom w:val="single" w:sz="4" w:space="0" w:color="auto"/>
              <w:right w:val="single" w:sz="4" w:space="0" w:color="auto"/>
            </w:tcBorders>
            <w:shd w:val="clear" w:color="auto" w:fill="auto"/>
          </w:tcPr>
          <w:p w14:paraId="6F468CF1"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099FAF5"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E3D30CB" w14:textId="77777777" w:rsidR="00CC1EA8" w:rsidRPr="00CC1EA8" w:rsidRDefault="00CC1EA8" w:rsidP="00D628F2">
            <w:pPr>
              <w:pStyle w:val="TAC"/>
              <w:rPr>
                <w:lang w:val="en-US" w:eastAsia="fi-FI"/>
              </w:rPr>
            </w:pPr>
            <w:r w:rsidRPr="00CC1EA8">
              <w:rPr>
                <w:lang w:val="en-US" w:eastAsia="fi-FI"/>
              </w:rPr>
              <w:t>0</w:t>
            </w:r>
          </w:p>
        </w:tc>
      </w:tr>
      <w:tr w:rsidR="00CC1EA8" w:rsidRPr="00CC1EA8" w14:paraId="1E9763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6C5D02" w14:textId="77777777" w:rsidR="00CC1EA8" w:rsidRPr="00CC1EA8" w:rsidRDefault="00CC1EA8" w:rsidP="00D628F2">
            <w:pPr>
              <w:pStyle w:val="TAC"/>
              <w:rPr>
                <w:lang w:eastAsia="fi-FI"/>
              </w:rPr>
            </w:pPr>
            <w:r w:rsidRPr="00CC1EA8">
              <w:rPr>
                <w:lang w:eastAsia="fi-FI"/>
              </w:rPr>
              <w:t>CA_n261(2A-6O)</w:t>
            </w:r>
          </w:p>
        </w:tc>
        <w:tc>
          <w:tcPr>
            <w:tcW w:w="1701" w:type="dxa"/>
            <w:tcBorders>
              <w:top w:val="nil"/>
              <w:left w:val="nil"/>
              <w:bottom w:val="single" w:sz="4" w:space="0" w:color="auto"/>
              <w:right w:val="single" w:sz="4" w:space="0" w:color="auto"/>
            </w:tcBorders>
            <w:shd w:val="clear" w:color="auto" w:fill="auto"/>
          </w:tcPr>
          <w:p w14:paraId="3138DEA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DC1BC93"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C6C376F" w14:textId="77777777" w:rsidR="00CC1EA8" w:rsidRPr="00CC1EA8" w:rsidRDefault="00CC1EA8" w:rsidP="00D628F2">
            <w:pPr>
              <w:pStyle w:val="TAC"/>
              <w:rPr>
                <w:lang w:val="en-US" w:eastAsia="fi-FI"/>
              </w:rPr>
            </w:pPr>
            <w:r w:rsidRPr="00CC1EA8">
              <w:rPr>
                <w:lang w:val="en-US" w:eastAsia="fi-FI"/>
              </w:rPr>
              <w:t>0</w:t>
            </w:r>
          </w:p>
        </w:tc>
      </w:tr>
      <w:tr w:rsidR="007B6315" w:rsidRPr="00CC1EA8" w14:paraId="192EA3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D7F98E" w14:textId="77777777" w:rsidR="007B6315" w:rsidRPr="00CC1EA8" w:rsidRDefault="007B6315" w:rsidP="007B6315">
            <w:pPr>
              <w:pStyle w:val="TAC"/>
              <w:rPr>
                <w:lang w:val="fi-FI" w:eastAsia="fi-FI"/>
              </w:rPr>
            </w:pPr>
            <w:r w:rsidRPr="00CC1EA8">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1A57EAB4" w14:textId="3476AA7F" w:rsidR="007B6315" w:rsidRPr="00CC1EA8" w:rsidRDefault="007B6315" w:rsidP="007B6315">
            <w:pPr>
              <w:pStyle w:val="TAC"/>
              <w:rPr>
                <w:lang w:val="fi-FI" w:eastAsia="fi-FI"/>
              </w:rPr>
            </w:pPr>
            <w:r w:rsidRPr="00CC1EA8">
              <w:t>CA_n261G</w:t>
            </w:r>
            <w:r>
              <w:t>/H</w:t>
            </w:r>
          </w:p>
        </w:tc>
        <w:tc>
          <w:tcPr>
            <w:tcW w:w="2268" w:type="dxa"/>
            <w:tcBorders>
              <w:top w:val="nil"/>
              <w:left w:val="nil"/>
              <w:bottom w:val="single" w:sz="4" w:space="0" w:color="auto"/>
              <w:right w:val="single" w:sz="4" w:space="0" w:color="auto"/>
            </w:tcBorders>
            <w:shd w:val="clear" w:color="auto" w:fill="auto"/>
            <w:hideMark/>
          </w:tcPr>
          <w:p w14:paraId="39D3C20C" w14:textId="00FB6235" w:rsidR="007B6315" w:rsidRPr="00CC1EA8" w:rsidRDefault="007B6315" w:rsidP="007B6315">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0BC82B37" w14:textId="77777777" w:rsidR="007B6315" w:rsidRPr="00CC1EA8" w:rsidRDefault="007B6315" w:rsidP="007B6315">
            <w:pPr>
              <w:pStyle w:val="TAC"/>
              <w:rPr>
                <w:lang w:val="fi-FI" w:eastAsia="fi-FI"/>
              </w:rPr>
            </w:pPr>
            <w:r w:rsidRPr="00CC1EA8">
              <w:rPr>
                <w:lang w:val="en-US" w:eastAsia="fi-FI"/>
              </w:rPr>
              <w:t>0</w:t>
            </w:r>
          </w:p>
        </w:tc>
      </w:tr>
      <w:tr w:rsidR="007B6315" w:rsidRPr="00CC1EA8" w14:paraId="7C6B6A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749D9" w14:textId="77777777" w:rsidR="007B6315" w:rsidRPr="00CC1EA8" w:rsidRDefault="007B6315" w:rsidP="007B6315">
            <w:pPr>
              <w:pStyle w:val="TAC"/>
              <w:rPr>
                <w:lang w:val="fi-FI" w:eastAsia="fi-FI"/>
              </w:rPr>
            </w:pPr>
            <w:r w:rsidRPr="00CC1EA8">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25A9A378" w14:textId="497DA31D" w:rsidR="007B6315" w:rsidRPr="00CC1EA8" w:rsidRDefault="007B6315" w:rsidP="007B6315">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77F0F401" w14:textId="05347CA4" w:rsidR="007B6315" w:rsidRPr="00CC1EA8" w:rsidRDefault="007B6315" w:rsidP="007B6315">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1CDBA27" w14:textId="77777777" w:rsidR="007B6315" w:rsidRPr="00CC1EA8" w:rsidRDefault="007B6315" w:rsidP="007B6315">
            <w:pPr>
              <w:pStyle w:val="TAC"/>
              <w:rPr>
                <w:lang w:val="fi-FI" w:eastAsia="fi-FI"/>
              </w:rPr>
            </w:pPr>
            <w:r w:rsidRPr="00CC1EA8">
              <w:rPr>
                <w:lang w:val="en-US" w:eastAsia="fi-FI"/>
              </w:rPr>
              <w:t>0</w:t>
            </w:r>
          </w:p>
        </w:tc>
      </w:tr>
      <w:tr w:rsidR="00CC1EA8" w:rsidRPr="00CC1EA8" w14:paraId="0603662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FE80FBE" w14:textId="77777777" w:rsidR="00CC1EA8" w:rsidRPr="00CC1EA8" w:rsidRDefault="00CC1EA8" w:rsidP="00D628F2">
            <w:pPr>
              <w:pStyle w:val="TAC"/>
              <w:rPr>
                <w:lang w:val="fi-FI" w:eastAsia="fi-FI"/>
              </w:rPr>
            </w:pPr>
            <w:r w:rsidRPr="00CC1EA8">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44B0BBF9"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4B281207"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487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45182F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2B66A" w14:textId="77777777" w:rsidR="00CC1EA8" w:rsidRPr="00CC1EA8" w:rsidRDefault="00CC1EA8" w:rsidP="00D628F2">
            <w:pPr>
              <w:pStyle w:val="TAC"/>
              <w:rPr>
                <w:lang w:eastAsia="fi-FI"/>
              </w:rPr>
            </w:pPr>
            <w:r w:rsidRPr="00CC1EA8">
              <w:rPr>
                <w:lang w:eastAsia="fi-FI"/>
              </w:rPr>
              <w:t>CA_n261(3A-G-O)</w:t>
            </w:r>
          </w:p>
        </w:tc>
        <w:tc>
          <w:tcPr>
            <w:tcW w:w="1701" w:type="dxa"/>
            <w:tcBorders>
              <w:top w:val="nil"/>
              <w:left w:val="nil"/>
              <w:bottom w:val="single" w:sz="4" w:space="0" w:color="auto"/>
              <w:right w:val="single" w:sz="4" w:space="0" w:color="auto"/>
            </w:tcBorders>
            <w:shd w:val="clear" w:color="auto" w:fill="auto"/>
          </w:tcPr>
          <w:p w14:paraId="0ACCEEF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2F7D67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8EA71B0" w14:textId="77777777" w:rsidR="00CC1EA8" w:rsidRPr="00CC1EA8" w:rsidRDefault="00CC1EA8" w:rsidP="00D628F2">
            <w:pPr>
              <w:pStyle w:val="TAC"/>
              <w:rPr>
                <w:lang w:val="en-US" w:eastAsia="fi-FI"/>
              </w:rPr>
            </w:pPr>
            <w:r w:rsidRPr="00CC1EA8">
              <w:rPr>
                <w:lang w:val="en-US" w:eastAsia="fi-FI"/>
              </w:rPr>
              <w:t>0</w:t>
            </w:r>
          </w:p>
        </w:tc>
      </w:tr>
      <w:tr w:rsidR="00CC1EA8" w:rsidRPr="00CC1EA8" w14:paraId="6CD708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D3BAD5" w14:textId="77777777" w:rsidR="00CC1EA8" w:rsidRPr="00CC1EA8" w:rsidRDefault="00CC1EA8" w:rsidP="00D628F2">
            <w:pPr>
              <w:pStyle w:val="TAC"/>
              <w:rPr>
                <w:lang w:eastAsia="fi-FI"/>
              </w:rPr>
            </w:pPr>
            <w:r w:rsidRPr="00CC1EA8">
              <w:rPr>
                <w:lang w:eastAsia="fi-FI"/>
              </w:rPr>
              <w:t>CA_n261(3A-2G)</w:t>
            </w:r>
          </w:p>
        </w:tc>
        <w:tc>
          <w:tcPr>
            <w:tcW w:w="1701" w:type="dxa"/>
            <w:tcBorders>
              <w:top w:val="nil"/>
              <w:left w:val="nil"/>
              <w:bottom w:val="single" w:sz="4" w:space="0" w:color="auto"/>
              <w:right w:val="single" w:sz="4" w:space="0" w:color="auto"/>
            </w:tcBorders>
            <w:shd w:val="clear" w:color="auto" w:fill="auto"/>
          </w:tcPr>
          <w:p w14:paraId="14B354AC"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EC4156A"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3764F90" w14:textId="77777777" w:rsidR="00CC1EA8" w:rsidRPr="00CC1EA8" w:rsidRDefault="00CC1EA8" w:rsidP="00D628F2">
            <w:pPr>
              <w:pStyle w:val="TAC"/>
              <w:rPr>
                <w:lang w:val="en-US" w:eastAsia="fi-FI"/>
              </w:rPr>
            </w:pPr>
            <w:r w:rsidRPr="00CC1EA8">
              <w:rPr>
                <w:lang w:val="en-US" w:eastAsia="fi-FI"/>
              </w:rPr>
              <w:t>0</w:t>
            </w:r>
          </w:p>
        </w:tc>
      </w:tr>
      <w:tr w:rsidR="00CC1EA8" w:rsidRPr="00CC1EA8" w14:paraId="25D9A9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7970E0" w14:textId="77777777" w:rsidR="00CC1EA8" w:rsidRPr="00CC1EA8" w:rsidRDefault="00CC1EA8" w:rsidP="00D628F2">
            <w:pPr>
              <w:pStyle w:val="TAC"/>
              <w:rPr>
                <w:lang w:eastAsia="fi-FI"/>
              </w:rPr>
            </w:pPr>
            <w:r w:rsidRPr="00CC1EA8">
              <w:rPr>
                <w:lang w:eastAsia="fi-FI"/>
              </w:rPr>
              <w:t>CA_n261(3A-D)</w:t>
            </w:r>
          </w:p>
        </w:tc>
        <w:tc>
          <w:tcPr>
            <w:tcW w:w="1701" w:type="dxa"/>
            <w:tcBorders>
              <w:top w:val="nil"/>
              <w:left w:val="nil"/>
              <w:bottom w:val="single" w:sz="4" w:space="0" w:color="auto"/>
              <w:right w:val="single" w:sz="4" w:space="0" w:color="auto"/>
            </w:tcBorders>
            <w:shd w:val="clear" w:color="auto" w:fill="auto"/>
          </w:tcPr>
          <w:p w14:paraId="1DEBF11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8D6754"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EC20F81" w14:textId="77777777" w:rsidR="00CC1EA8" w:rsidRPr="00CC1EA8" w:rsidRDefault="00CC1EA8" w:rsidP="00D628F2">
            <w:pPr>
              <w:pStyle w:val="TAC"/>
              <w:rPr>
                <w:lang w:val="en-US" w:eastAsia="fi-FI"/>
              </w:rPr>
            </w:pPr>
            <w:r w:rsidRPr="00CC1EA8">
              <w:rPr>
                <w:lang w:val="en-US" w:eastAsia="fi-FI"/>
              </w:rPr>
              <w:t>0</w:t>
            </w:r>
          </w:p>
        </w:tc>
      </w:tr>
      <w:tr w:rsidR="00CC1EA8" w:rsidRPr="00CC1EA8" w14:paraId="68B3E9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A53BA2C" w14:textId="77777777" w:rsidR="00CC1EA8" w:rsidRPr="00CC1EA8" w:rsidRDefault="00CC1EA8" w:rsidP="00D628F2">
            <w:pPr>
              <w:pStyle w:val="TAC"/>
              <w:rPr>
                <w:lang w:eastAsia="fi-FI"/>
              </w:rPr>
            </w:pPr>
            <w:r w:rsidRPr="00CC1EA8">
              <w:rPr>
                <w:lang w:eastAsia="fi-FI"/>
              </w:rPr>
              <w:t>CA_n261(3A-O)</w:t>
            </w:r>
          </w:p>
        </w:tc>
        <w:tc>
          <w:tcPr>
            <w:tcW w:w="1701" w:type="dxa"/>
            <w:tcBorders>
              <w:top w:val="nil"/>
              <w:left w:val="nil"/>
              <w:bottom w:val="single" w:sz="4" w:space="0" w:color="auto"/>
              <w:right w:val="single" w:sz="4" w:space="0" w:color="auto"/>
            </w:tcBorders>
            <w:shd w:val="clear" w:color="auto" w:fill="auto"/>
          </w:tcPr>
          <w:p w14:paraId="6919F34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39643E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6B7EAB4" w14:textId="77777777" w:rsidR="00CC1EA8" w:rsidRPr="00CC1EA8" w:rsidRDefault="00CC1EA8" w:rsidP="00D628F2">
            <w:pPr>
              <w:pStyle w:val="TAC"/>
              <w:rPr>
                <w:lang w:val="en-US" w:eastAsia="fi-FI"/>
              </w:rPr>
            </w:pPr>
            <w:r w:rsidRPr="00CC1EA8">
              <w:rPr>
                <w:lang w:val="en-US" w:eastAsia="fi-FI"/>
              </w:rPr>
              <w:t>0</w:t>
            </w:r>
          </w:p>
        </w:tc>
      </w:tr>
      <w:tr w:rsidR="00CC1EA8" w:rsidRPr="00CC1EA8" w14:paraId="53C9D2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16669" w14:textId="77777777" w:rsidR="00CC1EA8" w:rsidRPr="00CC1EA8" w:rsidRDefault="00CC1EA8" w:rsidP="00D628F2">
            <w:pPr>
              <w:pStyle w:val="TAC"/>
              <w:rPr>
                <w:lang w:eastAsia="fi-FI"/>
              </w:rPr>
            </w:pPr>
            <w:r w:rsidRPr="00CC1EA8">
              <w:rPr>
                <w:lang w:eastAsia="fi-FI"/>
              </w:rPr>
              <w:t>CA_n261(3A-2O)</w:t>
            </w:r>
          </w:p>
        </w:tc>
        <w:tc>
          <w:tcPr>
            <w:tcW w:w="1701" w:type="dxa"/>
            <w:tcBorders>
              <w:top w:val="nil"/>
              <w:left w:val="nil"/>
              <w:bottom w:val="single" w:sz="4" w:space="0" w:color="auto"/>
              <w:right w:val="single" w:sz="4" w:space="0" w:color="auto"/>
            </w:tcBorders>
            <w:shd w:val="clear" w:color="auto" w:fill="auto"/>
          </w:tcPr>
          <w:p w14:paraId="7162B10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22DF5B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83852B5" w14:textId="77777777" w:rsidR="00CC1EA8" w:rsidRPr="00CC1EA8" w:rsidRDefault="00CC1EA8" w:rsidP="00D628F2">
            <w:pPr>
              <w:pStyle w:val="TAC"/>
              <w:rPr>
                <w:lang w:val="en-US" w:eastAsia="fi-FI"/>
              </w:rPr>
            </w:pPr>
            <w:r w:rsidRPr="00CC1EA8">
              <w:rPr>
                <w:lang w:val="en-US" w:eastAsia="fi-FI"/>
              </w:rPr>
              <w:t>0</w:t>
            </w:r>
          </w:p>
        </w:tc>
      </w:tr>
      <w:tr w:rsidR="00CC1EA8" w:rsidRPr="00CC1EA8" w14:paraId="574EC5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0ABD583" w14:textId="77777777" w:rsidR="00CC1EA8" w:rsidRPr="00CC1EA8" w:rsidRDefault="00CC1EA8" w:rsidP="00D628F2">
            <w:pPr>
              <w:pStyle w:val="TAC"/>
              <w:rPr>
                <w:lang w:eastAsia="fi-FI"/>
              </w:rPr>
            </w:pPr>
            <w:r w:rsidRPr="00CC1EA8">
              <w:rPr>
                <w:lang w:eastAsia="fi-FI"/>
              </w:rPr>
              <w:t>CA_n261(3A-3O)</w:t>
            </w:r>
          </w:p>
        </w:tc>
        <w:tc>
          <w:tcPr>
            <w:tcW w:w="1701" w:type="dxa"/>
            <w:tcBorders>
              <w:top w:val="nil"/>
              <w:left w:val="nil"/>
              <w:bottom w:val="single" w:sz="4" w:space="0" w:color="auto"/>
              <w:right w:val="single" w:sz="4" w:space="0" w:color="auto"/>
            </w:tcBorders>
            <w:shd w:val="clear" w:color="auto" w:fill="auto"/>
          </w:tcPr>
          <w:p w14:paraId="5B2AB8E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104B6F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CEAD087" w14:textId="77777777" w:rsidR="00CC1EA8" w:rsidRPr="00CC1EA8" w:rsidRDefault="00CC1EA8" w:rsidP="00D628F2">
            <w:pPr>
              <w:pStyle w:val="TAC"/>
              <w:rPr>
                <w:lang w:val="en-US" w:eastAsia="fi-FI"/>
              </w:rPr>
            </w:pPr>
            <w:r w:rsidRPr="00CC1EA8">
              <w:rPr>
                <w:lang w:val="en-US" w:eastAsia="fi-FI"/>
              </w:rPr>
              <w:t>0</w:t>
            </w:r>
          </w:p>
        </w:tc>
      </w:tr>
      <w:tr w:rsidR="00CC1EA8" w:rsidRPr="00CC1EA8" w14:paraId="5C4068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090AF3" w14:textId="77777777" w:rsidR="00CC1EA8" w:rsidRPr="00CC1EA8" w:rsidRDefault="00CC1EA8" w:rsidP="00D628F2">
            <w:pPr>
              <w:pStyle w:val="TAC"/>
              <w:rPr>
                <w:lang w:eastAsia="fi-FI"/>
              </w:rPr>
            </w:pPr>
            <w:r w:rsidRPr="00CC1EA8">
              <w:rPr>
                <w:lang w:eastAsia="fi-FI"/>
              </w:rPr>
              <w:t>CA_n261(3A-4O)</w:t>
            </w:r>
          </w:p>
        </w:tc>
        <w:tc>
          <w:tcPr>
            <w:tcW w:w="1701" w:type="dxa"/>
            <w:tcBorders>
              <w:top w:val="nil"/>
              <w:left w:val="nil"/>
              <w:bottom w:val="single" w:sz="4" w:space="0" w:color="auto"/>
              <w:right w:val="single" w:sz="4" w:space="0" w:color="auto"/>
            </w:tcBorders>
            <w:shd w:val="clear" w:color="auto" w:fill="auto"/>
          </w:tcPr>
          <w:p w14:paraId="69F5BC14"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3D472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0DE53C5" w14:textId="77777777" w:rsidR="00CC1EA8" w:rsidRPr="00CC1EA8" w:rsidRDefault="00CC1EA8" w:rsidP="00D628F2">
            <w:pPr>
              <w:pStyle w:val="TAC"/>
              <w:rPr>
                <w:lang w:val="en-US" w:eastAsia="fi-FI"/>
              </w:rPr>
            </w:pPr>
            <w:r w:rsidRPr="00CC1EA8">
              <w:rPr>
                <w:lang w:val="en-US" w:eastAsia="fi-FI"/>
              </w:rPr>
              <w:t>0</w:t>
            </w:r>
          </w:p>
        </w:tc>
      </w:tr>
      <w:tr w:rsidR="00CC1EA8" w:rsidRPr="00CC1EA8" w14:paraId="4AB438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F3492F" w14:textId="77777777" w:rsidR="00CC1EA8" w:rsidRPr="00CC1EA8" w:rsidRDefault="00CC1EA8" w:rsidP="00D628F2">
            <w:pPr>
              <w:pStyle w:val="TAC"/>
              <w:rPr>
                <w:lang w:eastAsia="fi-FI"/>
              </w:rPr>
            </w:pPr>
            <w:r w:rsidRPr="00CC1EA8">
              <w:rPr>
                <w:lang w:eastAsia="fi-FI"/>
              </w:rPr>
              <w:t>CA_n261(3A-5O)</w:t>
            </w:r>
          </w:p>
        </w:tc>
        <w:tc>
          <w:tcPr>
            <w:tcW w:w="1701" w:type="dxa"/>
            <w:tcBorders>
              <w:top w:val="nil"/>
              <w:left w:val="nil"/>
              <w:bottom w:val="single" w:sz="4" w:space="0" w:color="auto"/>
              <w:right w:val="single" w:sz="4" w:space="0" w:color="auto"/>
            </w:tcBorders>
            <w:shd w:val="clear" w:color="auto" w:fill="auto"/>
          </w:tcPr>
          <w:p w14:paraId="694B684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CEBCA8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CC55E01" w14:textId="77777777" w:rsidR="00CC1EA8" w:rsidRPr="00CC1EA8" w:rsidRDefault="00CC1EA8" w:rsidP="00D628F2">
            <w:pPr>
              <w:pStyle w:val="TAC"/>
              <w:rPr>
                <w:lang w:val="en-US" w:eastAsia="fi-FI"/>
              </w:rPr>
            </w:pPr>
            <w:r w:rsidRPr="00CC1EA8">
              <w:rPr>
                <w:lang w:val="en-US" w:eastAsia="fi-FI"/>
              </w:rPr>
              <w:t>0</w:t>
            </w:r>
          </w:p>
        </w:tc>
      </w:tr>
      <w:tr w:rsidR="00CC1EA8" w:rsidRPr="00CC1EA8" w14:paraId="583411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F06A9E" w14:textId="77777777" w:rsidR="00CC1EA8" w:rsidRPr="00CC1EA8" w:rsidRDefault="00CC1EA8" w:rsidP="00D628F2">
            <w:pPr>
              <w:pStyle w:val="TAC"/>
              <w:rPr>
                <w:lang w:eastAsia="fi-FI"/>
              </w:rPr>
            </w:pPr>
            <w:r w:rsidRPr="00CC1EA8">
              <w:rPr>
                <w:lang w:eastAsia="fi-FI"/>
              </w:rPr>
              <w:t>CA_n261(4A-G)</w:t>
            </w:r>
          </w:p>
        </w:tc>
        <w:tc>
          <w:tcPr>
            <w:tcW w:w="1701" w:type="dxa"/>
            <w:tcBorders>
              <w:top w:val="nil"/>
              <w:left w:val="nil"/>
              <w:bottom w:val="single" w:sz="4" w:space="0" w:color="auto"/>
              <w:right w:val="single" w:sz="4" w:space="0" w:color="auto"/>
            </w:tcBorders>
            <w:shd w:val="clear" w:color="auto" w:fill="auto"/>
          </w:tcPr>
          <w:p w14:paraId="68371AB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507FCB3"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E76374B" w14:textId="77777777" w:rsidR="00CC1EA8" w:rsidRPr="00CC1EA8" w:rsidRDefault="00CC1EA8" w:rsidP="00D628F2">
            <w:pPr>
              <w:pStyle w:val="TAC"/>
              <w:rPr>
                <w:lang w:val="en-US" w:eastAsia="fi-FI"/>
              </w:rPr>
            </w:pPr>
            <w:r w:rsidRPr="00CC1EA8">
              <w:rPr>
                <w:lang w:val="en-US" w:eastAsia="fi-FI"/>
              </w:rPr>
              <w:t>0</w:t>
            </w:r>
          </w:p>
        </w:tc>
      </w:tr>
      <w:tr w:rsidR="00CC1EA8" w:rsidRPr="00CC1EA8" w14:paraId="2E3AF2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7E6979" w14:textId="77777777" w:rsidR="00CC1EA8" w:rsidRPr="00CC1EA8" w:rsidRDefault="00CC1EA8" w:rsidP="00D628F2">
            <w:pPr>
              <w:pStyle w:val="TAC"/>
              <w:rPr>
                <w:lang w:eastAsia="fi-FI"/>
              </w:rPr>
            </w:pPr>
            <w:r w:rsidRPr="00CC1EA8">
              <w:rPr>
                <w:lang w:eastAsia="fi-FI"/>
              </w:rPr>
              <w:t>CA_n261(4A-O)</w:t>
            </w:r>
          </w:p>
        </w:tc>
        <w:tc>
          <w:tcPr>
            <w:tcW w:w="1701" w:type="dxa"/>
            <w:tcBorders>
              <w:top w:val="nil"/>
              <w:left w:val="nil"/>
              <w:bottom w:val="single" w:sz="4" w:space="0" w:color="auto"/>
              <w:right w:val="single" w:sz="4" w:space="0" w:color="auto"/>
            </w:tcBorders>
            <w:shd w:val="clear" w:color="auto" w:fill="auto"/>
          </w:tcPr>
          <w:p w14:paraId="6CA133AD"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48633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71225A5" w14:textId="77777777" w:rsidR="00CC1EA8" w:rsidRPr="00CC1EA8" w:rsidRDefault="00CC1EA8" w:rsidP="00D628F2">
            <w:pPr>
              <w:pStyle w:val="TAC"/>
              <w:rPr>
                <w:lang w:val="en-US" w:eastAsia="fi-FI"/>
              </w:rPr>
            </w:pPr>
            <w:r w:rsidRPr="00CC1EA8">
              <w:rPr>
                <w:lang w:val="en-US" w:eastAsia="fi-FI"/>
              </w:rPr>
              <w:t>0</w:t>
            </w:r>
          </w:p>
        </w:tc>
      </w:tr>
      <w:tr w:rsidR="00CC1EA8" w:rsidRPr="00CC1EA8" w14:paraId="07FA7C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75DDE3" w14:textId="77777777" w:rsidR="00CC1EA8" w:rsidRPr="00CC1EA8" w:rsidRDefault="00CC1EA8" w:rsidP="00D628F2">
            <w:pPr>
              <w:pStyle w:val="TAC"/>
              <w:rPr>
                <w:lang w:eastAsia="fi-FI"/>
              </w:rPr>
            </w:pPr>
            <w:r w:rsidRPr="00CC1EA8">
              <w:rPr>
                <w:lang w:eastAsia="fi-FI"/>
              </w:rPr>
              <w:t>CA_n261(4A-2O)</w:t>
            </w:r>
          </w:p>
        </w:tc>
        <w:tc>
          <w:tcPr>
            <w:tcW w:w="1701" w:type="dxa"/>
            <w:tcBorders>
              <w:top w:val="nil"/>
              <w:left w:val="nil"/>
              <w:bottom w:val="single" w:sz="4" w:space="0" w:color="auto"/>
              <w:right w:val="single" w:sz="4" w:space="0" w:color="auto"/>
            </w:tcBorders>
            <w:shd w:val="clear" w:color="auto" w:fill="auto"/>
          </w:tcPr>
          <w:p w14:paraId="12CE089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52C220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92267F3" w14:textId="77777777" w:rsidR="00CC1EA8" w:rsidRPr="00CC1EA8" w:rsidRDefault="00CC1EA8" w:rsidP="00D628F2">
            <w:pPr>
              <w:pStyle w:val="TAC"/>
              <w:rPr>
                <w:lang w:val="en-US" w:eastAsia="fi-FI"/>
              </w:rPr>
            </w:pPr>
            <w:r w:rsidRPr="00CC1EA8">
              <w:rPr>
                <w:lang w:val="en-US" w:eastAsia="fi-FI"/>
              </w:rPr>
              <w:t>0</w:t>
            </w:r>
          </w:p>
        </w:tc>
      </w:tr>
      <w:tr w:rsidR="00CC1EA8" w:rsidRPr="00CC1EA8" w14:paraId="4A31438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99DA17" w14:textId="77777777" w:rsidR="00CC1EA8" w:rsidRPr="00CC1EA8" w:rsidRDefault="00CC1EA8" w:rsidP="00D628F2">
            <w:pPr>
              <w:pStyle w:val="TAC"/>
              <w:rPr>
                <w:lang w:eastAsia="fi-FI"/>
              </w:rPr>
            </w:pPr>
            <w:r w:rsidRPr="00CC1EA8">
              <w:rPr>
                <w:lang w:eastAsia="fi-FI"/>
              </w:rPr>
              <w:t>CA_n261(4A-3O)</w:t>
            </w:r>
          </w:p>
        </w:tc>
        <w:tc>
          <w:tcPr>
            <w:tcW w:w="1701" w:type="dxa"/>
            <w:tcBorders>
              <w:top w:val="nil"/>
              <w:left w:val="nil"/>
              <w:bottom w:val="single" w:sz="4" w:space="0" w:color="auto"/>
              <w:right w:val="single" w:sz="4" w:space="0" w:color="auto"/>
            </w:tcBorders>
            <w:shd w:val="clear" w:color="auto" w:fill="auto"/>
          </w:tcPr>
          <w:p w14:paraId="3C50789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62E7F8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0DF8654" w14:textId="77777777" w:rsidR="00CC1EA8" w:rsidRPr="00CC1EA8" w:rsidRDefault="00CC1EA8" w:rsidP="00D628F2">
            <w:pPr>
              <w:pStyle w:val="TAC"/>
              <w:rPr>
                <w:lang w:val="en-US" w:eastAsia="fi-FI"/>
              </w:rPr>
            </w:pPr>
            <w:r w:rsidRPr="00CC1EA8">
              <w:rPr>
                <w:lang w:val="en-US" w:eastAsia="fi-FI"/>
              </w:rPr>
              <w:t>0</w:t>
            </w:r>
          </w:p>
        </w:tc>
      </w:tr>
      <w:tr w:rsidR="00CC1EA8" w:rsidRPr="00CC1EA8" w14:paraId="28BF3C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EF81AA8" w14:textId="77777777" w:rsidR="00CC1EA8" w:rsidRPr="00CC1EA8" w:rsidRDefault="00CC1EA8" w:rsidP="00D628F2">
            <w:pPr>
              <w:pStyle w:val="TAC"/>
              <w:rPr>
                <w:lang w:eastAsia="fi-FI"/>
              </w:rPr>
            </w:pPr>
            <w:r w:rsidRPr="00CC1EA8">
              <w:rPr>
                <w:lang w:eastAsia="fi-FI"/>
              </w:rPr>
              <w:t>CA_n261(4A-4O)</w:t>
            </w:r>
          </w:p>
        </w:tc>
        <w:tc>
          <w:tcPr>
            <w:tcW w:w="1701" w:type="dxa"/>
            <w:tcBorders>
              <w:top w:val="nil"/>
              <w:left w:val="nil"/>
              <w:bottom w:val="single" w:sz="4" w:space="0" w:color="auto"/>
              <w:right w:val="single" w:sz="4" w:space="0" w:color="auto"/>
            </w:tcBorders>
            <w:shd w:val="clear" w:color="auto" w:fill="auto"/>
          </w:tcPr>
          <w:p w14:paraId="6F239AF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3FCB9D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1724B4A" w14:textId="77777777" w:rsidR="00CC1EA8" w:rsidRPr="00CC1EA8" w:rsidRDefault="00CC1EA8" w:rsidP="00D628F2">
            <w:pPr>
              <w:pStyle w:val="TAC"/>
              <w:rPr>
                <w:lang w:val="en-US" w:eastAsia="fi-FI"/>
              </w:rPr>
            </w:pPr>
            <w:r w:rsidRPr="00CC1EA8">
              <w:rPr>
                <w:lang w:val="en-US" w:eastAsia="fi-FI"/>
              </w:rPr>
              <w:t>0</w:t>
            </w:r>
          </w:p>
        </w:tc>
      </w:tr>
      <w:tr w:rsidR="00CC1EA8" w:rsidRPr="00CC1EA8" w14:paraId="100E1E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0E88A" w14:textId="77777777" w:rsidR="00CC1EA8" w:rsidRPr="00CC1EA8" w:rsidRDefault="00CC1EA8" w:rsidP="00D628F2">
            <w:pPr>
              <w:pStyle w:val="TAC"/>
              <w:rPr>
                <w:lang w:eastAsia="fi-FI"/>
              </w:rPr>
            </w:pPr>
            <w:r w:rsidRPr="00CC1EA8">
              <w:rPr>
                <w:lang w:eastAsia="fi-FI"/>
              </w:rPr>
              <w:t>CA_n261(5A-O)</w:t>
            </w:r>
          </w:p>
        </w:tc>
        <w:tc>
          <w:tcPr>
            <w:tcW w:w="1701" w:type="dxa"/>
            <w:tcBorders>
              <w:top w:val="nil"/>
              <w:left w:val="nil"/>
              <w:bottom w:val="single" w:sz="4" w:space="0" w:color="auto"/>
              <w:right w:val="single" w:sz="4" w:space="0" w:color="auto"/>
            </w:tcBorders>
            <w:shd w:val="clear" w:color="auto" w:fill="auto"/>
          </w:tcPr>
          <w:p w14:paraId="4595DA1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0DC63AC"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1E8839E" w14:textId="77777777" w:rsidR="00CC1EA8" w:rsidRPr="00CC1EA8" w:rsidRDefault="00CC1EA8" w:rsidP="00D628F2">
            <w:pPr>
              <w:pStyle w:val="TAC"/>
              <w:rPr>
                <w:lang w:val="en-US" w:eastAsia="fi-FI"/>
              </w:rPr>
            </w:pPr>
            <w:r w:rsidRPr="00CC1EA8">
              <w:rPr>
                <w:lang w:val="en-US" w:eastAsia="fi-FI"/>
              </w:rPr>
              <w:t>0</w:t>
            </w:r>
          </w:p>
        </w:tc>
      </w:tr>
      <w:tr w:rsidR="00CC1EA8" w:rsidRPr="00CC1EA8" w14:paraId="664AD6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8C1DACD" w14:textId="77777777" w:rsidR="00CC1EA8" w:rsidRPr="00CC1EA8" w:rsidRDefault="00CC1EA8" w:rsidP="00D628F2">
            <w:pPr>
              <w:pStyle w:val="TAC"/>
              <w:rPr>
                <w:lang w:eastAsia="fi-FI"/>
              </w:rPr>
            </w:pPr>
            <w:r w:rsidRPr="00CC1EA8">
              <w:rPr>
                <w:lang w:eastAsia="fi-FI"/>
              </w:rPr>
              <w:t>CA_n261(5A-2O)</w:t>
            </w:r>
          </w:p>
        </w:tc>
        <w:tc>
          <w:tcPr>
            <w:tcW w:w="1701" w:type="dxa"/>
            <w:tcBorders>
              <w:top w:val="nil"/>
              <w:left w:val="nil"/>
              <w:bottom w:val="single" w:sz="4" w:space="0" w:color="auto"/>
              <w:right w:val="single" w:sz="4" w:space="0" w:color="auto"/>
            </w:tcBorders>
            <w:shd w:val="clear" w:color="auto" w:fill="auto"/>
          </w:tcPr>
          <w:p w14:paraId="0FF3A2E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0BCFC6B"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D2C4473" w14:textId="77777777" w:rsidR="00CC1EA8" w:rsidRPr="00CC1EA8" w:rsidRDefault="00CC1EA8" w:rsidP="00D628F2">
            <w:pPr>
              <w:pStyle w:val="TAC"/>
              <w:rPr>
                <w:lang w:val="en-US" w:eastAsia="fi-FI"/>
              </w:rPr>
            </w:pPr>
            <w:r w:rsidRPr="00CC1EA8">
              <w:rPr>
                <w:lang w:val="en-US" w:eastAsia="fi-FI"/>
              </w:rPr>
              <w:t>0</w:t>
            </w:r>
          </w:p>
        </w:tc>
      </w:tr>
      <w:tr w:rsidR="00CC1EA8" w:rsidRPr="00CC1EA8" w14:paraId="21F460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1C8D70" w14:textId="77777777" w:rsidR="00CC1EA8" w:rsidRPr="00CC1EA8" w:rsidRDefault="00CC1EA8" w:rsidP="00D628F2">
            <w:pPr>
              <w:pStyle w:val="TAC"/>
              <w:rPr>
                <w:lang w:eastAsia="fi-FI"/>
              </w:rPr>
            </w:pPr>
            <w:r w:rsidRPr="00CC1EA8">
              <w:rPr>
                <w:lang w:eastAsia="fi-FI"/>
              </w:rPr>
              <w:t>CA_n261(5A-3O)</w:t>
            </w:r>
          </w:p>
        </w:tc>
        <w:tc>
          <w:tcPr>
            <w:tcW w:w="1701" w:type="dxa"/>
            <w:tcBorders>
              <w:top w:val="nil"/>
              <w:left w:val="nil"/>
              <w:bottom w:val="single" w:sz="4" w:space="0" w:color="auto"/>
              <w:right w:val="single" w:sz="4" w:space="0" w:color="auto"/>
            </w:tcBorders>
            <w:shd w:val="clear" w:color="auto" w:fill="auto"/>
          </w:tcPr>
          <w:p w14:paraId="426AE2C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98B6F2C"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534B444" w14:textId="77777777" w:rsidR="00CC1EA8" w:rsidRPr="00CC1EA8" w:rsidRDefault="00CC1EA8" w:rsidP="00D628F2">
            <w:pPr>
              <w:pStyle w:val="TAC"/>
              <w:rPr>
                <w:lang w:val="en-US" w:eastAsia="fi-FI"/>
              </w:rPr>
            </w:pPr>
            <w:r w:rsidRPr="00CC1EA8">
              <w:rPr>
                <w:lang w:val="en-US" w:eastAsia="fi-FI"/>
              </w:rPr>
              <w:t>0</w:t>
            </w:r>
          </w:p>
        </w:tc>
      </w:tr>
      <w:tr w:rsidR="00CC1EA8" w:rsidRPr="00CC1EA8" w14:paraId="429ACEB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73673B5" w14:textId="77777777" w:rsidR="00CC1EA8" w:rsidRPr="00CC1EA8" w:rsidRDefault="00CC1EA8" w:rsidP="00D628F2">
            <w:pPr>
              <w:pStyle w:val="TAC"/>
              <w:rPr>
                <w:lang w:eastAsia="fi-FI"/>
              </w:rPr>
            </w:pPr>
            <w:r w:rsidRPr="00CC1EA8">
              <w:rPr>
                <w:lang w:eastAsia="fi-FI"/>
              </w:rPr>
              <w:t>CA_n261(6A-O)</w:t>
            </w:r>
          </w:p>
        </w:tc>
        <w:tc>
          <w:tcPr>
            <w:tcW w:w="1701" w:type="dxa"/>
            <w:tcBorders>
              <w:top w:val="nil"/>
              <w:left w:val="nil"/>
              <w:bottom w:val="single" w:sz="4" w:space="0" w:color="auto"/>
              <w:right w:val="single" w:sz="4" w:space="0" w:color="auto"/>
            </w:tcBorders>
            <w:shd w:val="clear" w:color="auto" w:fill="auto"/>
          </w:tcPr>
          <w:p w14:paraId="3F01AEE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E9FF76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9E35E06" w14:textId="77777777" w:rsidR="00CC1EA8" w:rsidRPr="00CC1EA8" w:rsidRDefault="00CC1EA8" w:rsidP="00D628F2">
            <w:pPr>
              <w:pStyle w:val="TAC"/>
              <w:rPr>
                <w:lang w:val="en-US" w:eastAsia="fi-FI"/>
              </w:rPr>
            </w:pPr>
            <w:r w:rsidRPr="00CC1EA8">
              <w:rPr>
                <w:lang w:val="en-US" w:eastAsia="fi-FI"/>
              </w:rPr>
              <w:t>0</w:t>
            </w:r>
          </w:p>
        </w:tc>
      </w:tr>
      <w:tr w:rsidR="00CC1EA8" w:rsidRPr="00CC1EA8" w14:paraId="6FD94B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7F927B5" w14:textId="77777777" w:rsidR="00CC1EA8" w:rsidRPr="00CC1EA8" w:rsidRDefault="00CC1EA8" w:rsidP="00D628F2">
            <w:pPr>
              <w:pStyle w:val="TAC"/>
              <w:rPr>
                <w:lang w:eastAsia="fi-FI"/>
              </w:rPr>
            </w:pPr>
            <w:r w:rsidRPr="00CC1EA8">
              <w:rPr>
                <w:lang w:eastAsia="fi-FI"/>
              </w:rPr>
              <w:t>CA_n261(6A-2O)</w:t>
            </w:r>
          </w:p>
        </w:tc>
        <w:tc>
          <w:tcPr>
            <w:tcW w:w="1701" w:type="dxa"/>
            <w:tcBorders>
              <w:top w:val="nil"/>
              <w:left w:val="nil"/>
              <w:bottom w:val="single" w:sz="4" w:space="0" w:color="auto"/>
              <w:right w:val="single" w:sz="4" w:space="0" w:color="auto"/>
            </w:tcBorders>
            <w:shd w:val="clear" w:color="auto" w:fill="auto"/>
          </w:tcPr>
          <w:p w14:paraId="3C7533C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75132A2"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1107807" w14:textId="77777777" w:rsidR="00CC1EA8" w:rsidRPr="00CC1EA8" w:rsidRDefault="00CC1EA8" w:rsidP="00D628F2">
            <w:pPr>
              <w:pStyle w:val="TAC"/>
              <w:rPr>
                <w:lang w:val="en-US" w:eastAsia="fi-FI"/>
              </w:rPr>
            </w:pPr>
            <w:r w:rsidRPr="00CC1EA8">
              <w:rPr>
                <w:lang w:val="en-US" w:eastAsia="fi-FI"/>
              </w:rPr>
              <w:t>0</w:t>
            </w:r>
          </w:p>
        </w:tc>
      </w:tr>
      <w:tr w:rsidR="00CC1EA8" w:rsidRPr="00CC1EA8" w14:paraId="2747EA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3B1EB2" w14:textId="77777777" w:rsidR="00CC1EA8" w:rsidRPr="00CC1EA8" w:rsidRDefault="00CC1EA8" w:rsidP="00D628F2">
            <w:pPr>
              <w:pStyle w:val="TAC"/>
              <w:rPr>
                <w:lang w:eastAsia="fi-FI"/>
              </w:rPr>
            </w:pPr>
            <w:r w:rsidRPr="00CC1EA8">
              <w:rPr>
                <w:lang w:eastAsia="fi-FI"/>
              </w:rPr>
              <w:t>CA_n261(7A-O)</w:t>
            </w:r>
          </w:p>
        </w:tc>
        <w:tc>
          <w:tcPr>
            <w:tcW w:w="1701" w:type="dxa"/>
            <w:tcBorders>
              <w:top w:val="nil"/>
              <w:left w:val="nil"/>
              <w:bottom w:val="single" w:sz="4" w:space="0" w:color="auto"/>
              <w:right w:val="single" w:sz="4" w:space="0" w:color="auto"/>
            </w:tcBorders>
            <w:shd w:val="clear" w:color="auto" w:fill="auto"/>
          </w:tcPr>
          <w:p w14:paraId="3D158F4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26269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5A3C84B" w14:textId="77777777" w:rsidR="00CC1EA8" w:rsidRPr="00CC1EA8" w:rsidRDefault="00CC1EA8" w:rsidP="00D628F2">
            <w:pPr>
              <w:pStyle w:val="TAC"/>
              <w:rPr>
                <w:lang w:val="en-US" w:eastAsia="fi-FI"/>
              </w:rPr>
            </w:pPr>
            <w:r w:rsidRPr="00CC1EA8">
              <w:rPr>
                <w:lang w:val="en-US" w:eastAsia="fi-FI"/>
              </w:rPr>
              <w:t>0</w:t>
            </w:r>
          </w:p>
        </w:tc>
      </w:tr>
      <w:tr w:rsidR="007B6315" w:rsidRPr="00CC1EA8" w14:paraId="4EC765D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F23640" w14:textId="77777777" w:rsidR="007B6315" w:rsidRPr="00CC1EA8" w:rsidRDefault="007B6315" w:rsidP="007B6315">
            <w:pPr>
              <w:pStyle w:val="TAC"/>
              <w:rPr>
                <w:lang w:val="fi-FI" w:eastAsia="fi-FI"/>
              </w:rPr>
            </w:pPr>
            <w:r w:rsidRPr="00CC1EA8">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317F40A" w14:textId="11186A29" w:rsidR="007B6315" w:rsidRPr="00CC1EA8" w:rsidRDefault="007B6315" w:rsidP="007B6315">
            <w:pPr>
              <w:pStyle w:val="TAC"/>
              <w:rPr>
                <w:lang w:val="fi-FI" w:eastAsia="fi-FI"/>
              </w:rPr>
            </w:pPr>
            <w:r w:rsidRPr="00CC1EA8">
              <w:rPr>
                <w:lang w:eastAsia="fi-FI"/>
              </w:rPr>
              <w:t>CA_n261D</w:t>
            </w:r>
            <w:r>
              <w:rPr>
                <w:lang w:eastAsia="fi-FI"/>
              </w:rPr>
              <w:t>/G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8FA05B8" w14:textId="5740F2C1" w:rsidR="007B6315" w:rsidRPr="00CC1EA8" w:rsidRDefault="007B6315" w:rsidP="007B6315">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BA0E66" w14:textId="77777777" w:rsidR="007B6315" w:rsidRPr="00CC1EA8" w:rsidRDefault="007B6315" w:rsidP="007B6315">
            <w:pPr>
              <w:pStyle w:val="TAC"/>
              <w:rPr>
                <w:lang w:val="fi-FI" w:eastAsia="fi-FI"/>
              </w:rPr>
            </w:pPr>
            <w:r w:rsidRPr="00CC1EA8">
              <w:rPr>
                <w:lang w:val="en-US" w:eastAsia="fi-FI"/>
              </w:rPr>
              <w:t>0</w:t>
            </w:r>
          </w:p>
        </w:tc>
      </w:tr>
      <w:tr w:rsidR="007B6315" w:rsidRPr="00CC1EA8" w14:paraId="208774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29B2D58" w14:textId="77777777" w:rsidR="007B6315" w:rsidRPr="00CC1EA8" w:rsidRDefault="007B6315" w:rsidP="007B6315">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62757F2" w14:textId="77777777" w:rsidR="007B6315" w:rsidRPr="00CC1EA8" w:rsidRDefault="007B6315" w:rsidP="007B6315">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E65A39F" w14:textId="77777777" w:rsidR="007B6315" w:rsidRPr="00CC1EA8" w:rsidRDefault="007B6315" w:rsidP="007B6315">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C42FA42" w14:textId="77777777" w:rsidR="007B6315" w:rsidRPr="00CC1EA8" w:rsidRDefault="007B6315" w:rsidP="007B6315">
            <w:pPr>
              <w:pStyle w:val="TAC"/>
              <w:rPr>
                <w:lang w:val="fi-FI" w:eastAsia="fi-FI"/>
              </w:rPr>
            </w:pPr>
          </w:p>
        </w:tc>
      </w:tr>
      <w:tr w:rsidR="007B6315" w:rsidRPr="00CC1EA8" w14:paraId="468767F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7834631" w14:textId="77777777" w:rsidR="007B6315" w:rsidRPr="00CC1EA8" w:rsidRDefault="007B6315" w:rsidP="007B6315">
            <w:pPr>
              <w:pStyle w:val="TAC"/>
              <w:rPr>
                <w:lang w:val="fi-FI" w:eastAsia="fi-FI"/>
              </w:rPr>
            </w:pPr>
            <w:r w:rsidRPr="00CC1EA8">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288D35" w14:textId="46A1727A" w:rsidR="007B6315" w:rsidRPr="00CC1EA8" w:rsidRDefault="007B6315" w:rsidP="007B6315">
            <w:pPr>
              <w:pStyle w:val="TAC"/>
              <w:rPr>
                <w:lang w:val="fi-FI" w:eastAsia="fi-FI"/>
              </w:rPr>
            </w:pPr>
            <w:r w:rsidRPr="00CC1EA8">
              <w:rPr>
                <w:lang w:eastAsia="fi-FI"/>
              </w:rPr>
              <w:t>CA_n261D</w:t>
            </w:r>
            <w:r>
              <w:rPr>
                <w:lang w:eastAsia="fi-FI"/>
              </w:rPr>
              <w:t>/H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8BE0810" w14:textId="3750730F" w:rsidR="007B6315" w:rsidRPr="00CC1EA8" w:rsidRDefault="007B6315" w:rsidP="007B6315">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D48378A" w14:textId="77777777" w:rsidR="007B6315" w:rsidRPr="00CC1EA8" w:rsidRDefault="007B6315" w:rsidP="007B6315">
            <w:pPr>
              <w:pStyle w:val="TAC"/>
              <w:rPr>
                <w:lang w:val="fi-FI" w:eastAsia="fi-FI"/>
              </w:rPr>
            </w:pPr>
            <w:r w:rsidRPr="00CC1EA8">
              <w:rPr>
                <w:lang w:val="en-US" w:eastAsia="fi-FI"/>
              </w:rPr>
              <w:t>0</w:t>
            </w:r>
          </w:p>
        </w:tc>
      </w:tr>
      <w:tr w:rsidR="007B6315" w:rsidRPr="00CC1EA8" w14:paraId="1B6EFB35"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3AD8AAF" w14:textId="77777777" w:rsidR="007B6315" w:rsidRPr="00CC1EA8" w:rsidRDefault="007B6315" w:rsidP="007B6315">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3AE4EBD" w14:textId="77777777" w:rsidR="007B6315" w:rsidRPr="00CC1EA8" w:rsidRDefault="007B6315" w:rsidP="007B6315">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110F8978" w14:textId="77777777" w:rsidR="007B6315" w:rsidRPr="00CC1EA8" w:rsidRDefault="007B6315" w:rsidP="007B6315">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198E26" w14:textId="77777777" w:rsidR="007B6315" w:rsidRPr="00CC1EA8" w:rsidRDefault="007B6315" w:rsidP="007B6315">
            <w:pPr>
              <w:pStyle w:val="TAC"/>
              <w:rPr>
                <w:lang w:val="fi-FI" w:eastAsia="fi-FI"/>
              </w:rPr>
            </w:pPr>
          </w:p>
        </w:tc>
      </w:tr>
      <w:tr w:rsidR="007B6315" w:rsidRPr="00CC1EA8" w14:paraId="0E2D33C2"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BA7EAF6" w14:textId="77777777" w:rsidR="007B6315" w:rsidRPr="00CC1EA8" w:rsidRDefault="007B6315" w:rsidP="007B6315">
            <w:pPr>
              <w:pStyle w:val="TAC"/>
              <w:rPr>
                <w:lang w:val="fi-FI" w:eastAsia="fi-FI"/>
              </w:rPr>
            </w:pPr>
            <w:r w:rsidRPr="00CC1EA8">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3ED9684" w14:textId="46106CF3" w:rsidR="007B6315" w:rsidRPr="00CC1EA8" w:rsidRDefault="007B6315" w:rsidP="007B6315">
            <w:pPr>
              <w:pStyle w:val="TAC"/>
              <w:rPr>
                <w:lang w:val="fi-FI" w:eastAsia="fi-FI"/>
              </w:rPr>
            </w:pPr>
            <w:r w:rsidRPr="00CC1EA8">
              <w:rPr>
                <w:lang w:eastAsia="fi-FI"/>
              </w:rPr>
              <w:t>CA_n261D</w:t>
            </w:r>
            <w:r>
              <w:rPr>
                <w:lang w:eastAsia="fi-FI"/>
              </w:rPr>
              <w:t>/I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CB413CF" w14:textId="524C8A1B" w:rsidR="007B6315" w:rsidRPr="00CC1EA8" w:rsidRDefault="007B6315" w:rsidP="007B6315">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68951B" w14:textId="77777777" w:rsidR="007B6315" w:rsidRPr="00CC1EA8" w:rsidRDefault="007B6315" w:rsidP="007B6315">
            <w:pPr>
              <w:pStyle w:val="TAC"/>
              <w:rPr>
                <w:lang w:val="fi-FI" w:eastAsia="fi-FI"/>
              </w:rPr>
            </w:pPr>
            <w:r w:rsidRPr="00CC1EA8">
              <w:rPr>
                <w:lang w:val="en-US" w:eastAsia="fi-FI"/>
              </w:rPr>
              <w:t>0</w:t>
            </w:r>
          </w:p>
        </w:tc>
      </w:tr>
      <w:tr w:rsidR="007B6315" w:rsidRPr="00CC1EA8" w14:paraId="7FDB31B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7275232" w14:textId="77777777" w:rsidR="007B6315" w:rsidRPr="00CC1EA8" w:rsidRDefault="007B6315" w:rsidP="007B6315">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A893543" w14:textId="77777777" w:rsidR="007B6315" w:rsidRPr="00CC1EA8" w:rsidRDefault="007B6315" w:rsidP="007B6315">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CD10CD" w14:textId="77777777" w:rsidR="007B6315" w:rsidRPr="00CC1EA8" w:rsidRDefault="007B6315" w:rsidP="007B6315">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20A4A90" w14:textId="77777777" w:rsidR="007B6315" w:rsidRPr="00CC1EA8" w:rsidRDefault="007B6315" w:rsidP="007B6315">
            <w:pPr>
              <w:pStyle w:val="TAC"/>
              <w:rPr>
                <w:lang w:val="fi-FI" w:eastAsia="fi-FI"/>
              </w:rPr>
            </w:pPr>
          </w:p>
        </w:tc>
      </w:tr>
      <w:tr w:rsidR="007B6315" w:rsidRPr="00CC1EA8" w14:paraId="5995B118"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70FAE59" w14:textId="77777777" w:rsidR="007B6315" w:rsidRPr="00CC1EA8" w:rsidRDefault="007B6315" w:rsidP="007B6315">
            <w:pPr>
              <w:pStyle w:val="TAC"/>
              <w:rPr>
                <w:lang w:val="fi-FI" w:eastAsia="fi-FI"/>
              </w:rPr>
            </w:pPr>
            <w:r w:rsidRPr="00CC1EA8">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A056E3" w14:textId="0220170A" w:rsidR="007B6315" w:rsidRPr="00CC1EA8" w:rsidRDefault="007B6315" w:rsidP="007B6315">
            <w:pPr>
              <w:pStyle w:val="TAC"/>
              <w:rPr>
                <w:lang w:val="fi-FI" w:eastAsia="fi-FI"/>
              </w:rPr>
            </w:pPr>
            <w:r w:rsidRPr="00CC1EA8">
              <w:rPr>
                <w:lang w:eastAsia="fi-FI"/>
              </w:rPr>
              <w:t>CA_n261D</w:t>
            </w:r>
            <w:r>
              <w:rPr>
                <w:lang w:eastAsia="fi-FI"/>
              </w:rPr>
              <w:t>/O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532120A" w14:textId="4AE883D7" w:rsidR="007B6315" w:rsidRPr="00CC1EA8" w:rsidRDefault="007B6315" w:rsidP="007B6315">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EADFB9" w14:textId="77777777" w:rsidR="007B6315" w:rsidRPr="00CC1EA8" w:rsidRDefault="007B6315" w:rsidP="007B6315">
            <w:pPr>
              <w:pStyle w:val="TAC"/>
              <w:rPr>
                <w:lang w:val="fi-FI" w:eastAsia="fi-FI"/>
              </w:rPr>
            </w:pPr>
            <w:r w:rsidRPr="00CC1EA8">
              <w:rPr>
                <w:lang w:val="en-US" w:eastAsia="fi-FI"/>
              </w:rPr>
              <w:t>0</w:t>
            </w:r>
          </w:p>
        </w:tc>
      </w:tr>
      <w:tr w:rsidR="007B6315" w:rsidRPr="00CC1EA8" w14:paraId="47650757"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B7CD58" w14:textId="77777777" w:rsidR="007B6315" w:rsidRPr="00CC1EA8" w:rsidRDefault="007B6315" w:rsidP="007B6315">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4D8AD3" w14:textId="77777777" w:rsidR="007B6315" w:rsidRPr="00CC1EA8" w:rsidRDefault="007B6315" w:rsidP="007B6315">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5D3A308" w14:textId="77777777" w:rsidR="007B6315" w:rsidRPr="00CC1EA8" w:rsidRDefault="007B6315" w:rsidP="007B6315">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32256B4" w14:textId="77777777" w:rsidR="007B6315" w:rsidRPr="00CC1EA8" w:rsidRDefault="007B6315" w:rsidP="007B6315">
            <w:pPr>
              <w:pStyle w:val="TAC"/>
              <w:rPr>
                <w:lang w:val="fi-FI" w:eastAsia="fi-FI"/>
              </w:rPr>
            </w:pPr>
          </w:p>
        </w:tc>
      </w:tr>
      <w:tr w:rsidR="007B6315" w:rsidRPr="00CC1EA8" w14:paraId="0AF3B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D7672E" w14:textId="77777777" w:rsidR="007B6315" w:rsidRPr="00CC1EA8" w:rsidRDefault="007B6315" w:rsidP="007B6315">
            <w:pPr>
              <w:pStyle w:val="TAC"/>
              <w:rPr>
                <w:lang w:val="fi-FI" w:eastAsia="fi-FI"/>
              </w:rPr>
            </w:pPr>
            <w:r w:rsidRPr="00CC1EA8">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279E09A2" w14:textId="638CA45E" w:rsidR="007B6315" w:rsidRPr="00CC1EA8" w:rsidRDefault="007B6315" w:rsidP="007B6315">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4E44EFC" w14:textId="4E32AFDE" w:rsidR="007B6315" w:rsidRPr="00CC1EA8" w:rsidRDefault="007B6315" w:rsidP="007B6315">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5B71028" w14:textId="77777777" w:rsidR="007B6315" w:rsidRPr="00CC1EA8" w:rsidRDefault="007B6315" w:rsidP="007B6315">
            <w:pPr>
              <w:pStyle w:val="TAC"/>
              <w:rPr>
                <w:lang w:val="fi-FI" w:eastAsia="fi-FI"/>
              </w:rPr>
            </w:pPr>
            <w:r w:rsidRPr="00CC1EA8">
              <w:rPr>
                <w:lang w:val="en-US" w:eastAsia="fi-FI"/>
              </w:rPr>
              <w:t>0</w:t>
            </w:r>
          </w:p>
        </w:tc>
      </w:tr>
      <w:tr w:rsidR="007B6315" w:rsidRPr="00CC1EA8" w14:paraId="1507928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3A87291" w14:textId="77777777" w:rsidR="007B6315" w:rsidRPr="00CC1EA8" w:rsidRDefault="007B6315" w:rsidP="007B6315">
            <w:pPr>
              <w:pStyle w:val="TAC"/>
              <w:rPr>
                <w:lang w:val="fi-FI" w:eastAsia="fi-FI"/>
              </w:rPr>
            </w:pPr>
            <w:r w:rsidRPr="00CC1EA8">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03FEC29" w14:textId="1209820E" w:rsidR="007B6315" w:rsidRPr="00CC1EA8" w:rsidRDefault="007B6315" w:rsidP="007B6315">
            <w:pPr>
              <w:pStyle w:val="TAC"/>
              <w:rPr>
                <w:lang w:val="fi-FI" w:eastAsia="fi-FI"/>
              </w:rPr>
            </w:pPr>
            <w:r w:rsidRPr="00CC1EA8">
              <w:rPr>
                <w:lang w:eastAsia="fi-FI"/>
              </w:rPr>
              <w:t>CA_n261D</w:t>
            </w:r>
            <w:r>
              <w:rPr>
                <w:lang w:eastAsia="fi-FI"/>
              </w:rPr>
              <w:t>/P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F539F50" w14:textId="28BC3F33" w:rsidR="007B6315" w:rsidRPr="00CC1EA8" w:rsidRDefault="007B6315" w:rsidP="007B6315">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6137F4D" w14:textId="77777777" w:rsidR="007B6315" w:rsidRPr="00CC1EA8" w:rsidRDefault="007B6315" w:rsidP="007B6315">
            <w:pPr>
              <w:pStyle w:val="TAC"/>
              <w:rPr>
                <w:lang w:val="fi-FI" w:eastAsia="fi-FI"/>
              </w:rPr>
            </w:pPr>
            <w:r w:rsidRPr="00CC1EA8">
              <w:rPr>
                <w:lang w:val="en-US" w:eastAsia="fi-FI"/>
              </w:rPr>
              <w:t>0</w:t>
            </w:r>
          </w:p>
        </w:tc>
      </w:tr>
      <w:tr w:rsidR="007B6315" w:rsidRPr="00CC1EA8" w14:paraId="6C0548F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8C170F" w14:textId="77777777" w:rsidR="007B6315" w:rsidRPr="00CC1EA8" w:rsidRDefault="007B6315" w:rsidP="007B6315">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F5D7D21" w14:textId="77777777" w:rsidR="007B6315" w:rsidRPr="00CC1EA8" w:rsidRDefault="007B6315" w:rsidP="007B6315">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963D4C" w14:textId="77777777" w:rsidR="007B6315" w:rsidRPr="00CC1EA8" w:rsidRDefault="007B6315" w:rsidP="007B6315">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EBA4C13" w14:textId="77777777" w:rsidR="007B6315" w:rsidRPr="00CC1EA8" w:rsidRDefault="007B6315" w:rsidP="007B6315">
            <w:pPr>
              <w:pStyle w:val="TAC"/>
              <w:rPr>
                <w:lang w:val="fi-FI" w:eastAsia="fi-FI"/>
              </w:rPr>
            </w:pPr>
          </w:p>
        </w:tc>
      </w:tr>
      <w:tr w:rsidR="007B6315" w:rsidRPr="00CC1EA8" w14:paraId="7EDEDE8C"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CD5628" w14:textId="77777777" w:rsidR="007B6315" w:rsidRPr="00CC1EA8" w:rsidRDefault="007B6315" w:rsidP="007B6315">
            <w:pPr>
              <w:pStyle w:val="TAC"/>
              <w:rPr>
                <w:lang w:val="fi-FI" w:eastAsia="fi-FI"/>
              </w:rPr>
            </w:pPr>
            <w:r w:rsidRPr="00CC1EA8">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6F08BB" w14:textId="4D35FFC1" w:rsidR="007B6315" w:rsidRPr="00CC1EA8" w:rsidRDefault="007B6315" w:rsidP="007B6315">
            <w:pPr>
              <w:pStyle w:val="TAC"/>
              <w:rPr>
                <w:lang w:val="fi-FI" w:eastAsia="fi-FI"/>
              </w:rPr>
            </w:pPr>
            <w:r w:rsidRPr="00CC1EA8">
              <w:rPr>
                <w:lang w:eastAsia="fi-FI"/>
              </w:rPr>
              <w:t>CA_n261D</w:t>
            </w:r>
            <w:r>
              <w:rPr>
                <w:lang w:eastAsia="fi-FI"/>
              </w:rPr>
              <w:t>/Q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7AEE3BA" w14:textId="3E25A973" w:rsidR="007B6315" w:rsidRPr="00CC1EA8" w:rsidRDefault="007B6315" w:rsidP="007B6315">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62F85D" w14:textId="77777777" w:rsidR="007B6315" w:rsidRPr="00CC1EA8" w:rsidRDefault="007B6315" w:rsidP="007B6315">
            <w:pPr>
              <w:pStyle w:val="TAC"/>
              <w:rPr>
                <w:lang w:val="fi-FI" w:eastAsia="fi-FI"/>
              </w:rPr>
            </w:pPr>
            <w:r w:rsidRPr="00CC1EA8">
              <w:rPr>
                <w:lang w:val="en-US" w:eastAsia="fi-FI"/>
              </w:rPr>
              <w:t>0</w:t>
            </w:r>
          </w:p>
        </w:tc>
      </w:tr>
      <w:tr w:rsidR="007B6315" w:rsidRPr="00CC1EA8" w14:paraId="650FEF2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70CAE19" w14:textId="77777777" w:rsidR="007B6315" w:rsidRPr="00CC1EA8" w:rsidRDefault="007B6315" w:rsidP="007B6315">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7FDE0E" w14:textId="77777777" w:rsidR="007B6315" w:rsidRPr="00CC1EA8" w:rsidRDefault="007B6315" w:rsidP="007B6315">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076AB48" w14:textId="77777777" w:rsidR="007B6315" w:rsidRPr="00CC1EA8" w:rsidRDefault="007B6315" w:rsidP="007B6315">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395CE16" w14:textId="77777777" w:rsidR="007B6315" w:rsidRPr="00CC1EA8" w:rsidRDefault="007B6315" w:rsidP="007B6315">
            <w:pPr>
              <w:pStyle w:val="TAC"/>
              <w:rPr>
                <w:lang w:val="fi-FI" w:eastAsia="fi-FI"/>
              </w:rPr>
            </w:pPr>
          </w:p>
        </w:tc>
      </w:tr>
      <w:tr w:rsidR="007B6315" w:rsidRPr="00CC1EA8" w14:paraId="1E5C5A0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5721E8" w14:textId="77777777" w:rsidR="007B6315" w:rsidRPr="00CC1EA8" w:rsidRDefault="007B6315" w:rsidP="007B6315">
            <w:pPr>
              <w:pStyle w:val="TAC"/>
              <w:rPr>
                <w:lang w:val="fi-FI" w:eastAsia="fi-FI"/>
              </w:rPr>
            </w:pPr>
            <w:r w:rsidRPr="00CC1EA8">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BCA097" w14:textId="68E859F5" w:rsidR="007B6315" w:rsidRPr="00CC1EA8" w:rsidRDefault="007B6315" w:rsidP="007B6315">
            <w:pPr>
              <w:pStyle w:val="TAC"/>
              <w:rPr>
                <w:lang w:val="fi-FI" w:eastAsia="fi-FI"/>
              </w:rPr>
            </w:pPr>
            <w:r w:rsidRPr="00CC1EA8">
              <w:rPr>
                <w:lang w:eastAsia="fi-FI"/>
              </w:rPr>
              <w:t>CA_n261E</w:t>
            </w:r>
            <w:r>
              <w:rPr>
                <w:lang w:eastAsia="fi-FI"/>
              </w:rPr>
              <w:t>/O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699C7F" w14:textId="3D118A84" w:rsidR="007B6315" w:rsidRPr="00CC1EA8" w:rsidRDefault="007B6315" w:rsidP="007B6315">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A56D3C" w14:textId="77777777" w:rsidR="007B6315" w:rsidRPr="00CC1EA8" w:rsidRDefault="007B6315" w:rsidP="007B6315">
            <w:pPr>
              <w:pStyle w:val="TAC"/>
              <w:rPr>
                <w:lang w:val="fi-FI" w:eastAsia="fi-FI"/>
              </w:rPr>
            </w:pPr>
            <w:r w:rsidRPr="00CC1EA8">
              <w:rPr>
                <w:lang w:val="en-US" w:eastAsia="fi-FI"/>
              </w:rPr>
              <w:t>0</w:t>
            </w:r>
          </w:p>
        </w:tc>
      </w:tr>
      <w:tr w:rsidR="007B6315" w:rsidRPr="00CC1EA8" w14:paraId="64CF022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7F5D5F1" w14:textId="77777777" w:rsidR="007B6315" w:rsidRPr="00CC1EA8" w:rsidRDefault="007B6315" w:rsidP="007B6315">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1D68E1" w14:textId="77777777" w:rsidR="007B6315" w:rsidRPr="00CC1EA8" w:rsidRDefault="007B6315" w:rsidP="007B6315">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4D298C" w14:textId="77777777" w:rsidR="007B6315" w:rsidRPr="00CC1EA8" w:rsidRDefault="007B6315" w:rsidP="007B6315">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73FC755" w14:textId="77777777" w:rsidR="007B6315" w:rsidRPr="00CC1EA8" w:rsidRDefault="007B6315" w:rsidP="007B6315">
            <w:pPr>
              <w:pStyle w:val="TAC"/>
              <w:rPr>
                <w:lang w:val="fi-FI" w:eastAsia="fi-FI"/>
              </w:rPr>
            </w:pPr>
          </w:p>
        </w:tc>
      </w:tr>
      <w:tr w:rsidR="007B6315" w:rsidRPr="00CC1EA8" w14:paraId="133A0A9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2C984" w14:textId="77777777" w:rsidR="007B6315" w:rsidRPr="00CC1EA8" w:rsidRDefault="007B6315" w:rsidP="007B6315">
            <w:pPr>
              <w:pStyle w:val="TAC"/>
              <w:rPr>
                <w:lang w:val="fi-FI" w:eastAsia="fi-FI"/>
              </w:rPr>
            </w:pPr>
            <w:r w:rsidRPr="00CC1EA8">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E49B900" w14:textId="2C5CFFD5" w:rsidR="007B6315" w:rsidRPr="00CC1EA8" w:rsidRDefault="007B6315" w:rsidP="007B6315">
            <w:pPr>
              <w:pStyle w:val="TAC"/>
              <w:rPr>
                <w:lang w:val="fi-FI" w:eastAsia="fi-FI"/>
              </w:rPr>
            </w:pPr>
            <w:r w:rsidRPr="00CC1EA8">
              <w:rPr>
                <w:lang w:eastAsia="fi-FI"/>
              </w:rPr>
              <w:t>CA_n261E</w:t>
            </w:r>
            <w:r>
              <w:rPr>
                <w:lang w:eastAsia="fi-FI"/>
              </w:rPr>
              <w:t>/P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4B0C25" w14:textId="4205050A" w:rsidR="007B6315" w:rsidRPr="00CC1EA8" w:rsidRDefault="007B6315" w:rsidP="007B6315">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1DA46F" w14:textId="77777777" w:rsidR="007B6315" w:rsidRPr="00CC1EA8" w:rsidRDefault="007B6315" w:rsidP="007B6315">
            <w:pPr>
              <w:pStyle w:val="TAC"/>
              <w:rPr>
                <w:lang w:val="fi-FI" w:eastAsia="fi-FI"/>
              </w:rPr>
            </w:pPr>
            <w:r w:rsidRPr="00CC1EA8">
              <w:rPr>
                <w:lang w:val="en-US" w:eastAsia="fi-FI"/>
              </w:rPr>
              <w:t>0</w:t>
            </w:r>
          </w:p>
        </w:tc>
      </w:tr>
      <w:tr w:rsidR="007B6315" w:rsidRPr="00CC1EA8" w14:paraId="06F86CD1"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4B63680" w14:textId="77777777" w:rsidR="007B6315" w:rsidRPr="00CC1EA8" w:rsidRDefault="007B6315" w:rsidP="007B6315">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D55A3F1" w14:textId="77777777" w:rsidR="007B6315" w:rsidRPr="00CC1EA8" w:rsidRDefault="007B6315" w:rsidP="007B6315">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97F2D6A" w14:textId="77777777" w:rsidR="007B6315" w:rsidRPr="00CC1EA8" w:rsidRDefault="007B6315" w:rsidP="007B6315">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EFE25AE" w14:textId="77777777" w:rsidR="007B6315" w:rsidRPr="00CC1EA8" w:rsidRDefault="007B6315" w:rsidP="007B6315">
            <w:pPr>
              <w:pStyle w:val="TAC"/>
              <w:rPr>
                <w:lang w:val="fi-FI" w:eastAsia="fi-FI"/>
              </w:rPr>
            </w:pPr>
          </w:p>
        </w:tc>
      </w:tr>
      <w:tr w:rsidR="007B6315" w:rsidRPr="00CC1EA8" w14:paraId="26E6EF7B"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7330EC" w14:textId="77777777" w:rsidR="007B6315" w:rsidRPr="00CC1EA8" w:rsidRDefault="007B6315" w:rsidP="007B6315">
            <w:pPr>
              <w:pStyle w:val="TAC"/>
              <w:rPr>
                <w:lang w:val="fi-FI" w:eastAsia="fi-FI"/>
              </w:rPr>
            </w:pPr>
            <w:r w:rsidRPr="00CC1EA8">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5287A8A" w14:textId="5C5FAF37" w:rsidR="007B6315" w:rsidRPr="00CC1EA8" w:rsidRDefault="007B6315" w:rsidP="007B6315">
            <w:pPr>
              <w:pStyle w:val="TAC"/>
              <w:rPr>
                <w:lang w:val="fi-FI" w:eastAsia="fi-FI"/>
              </w:rPr>
            </w:pPr>
            <w:r w:rsidRPr="00CC1EA8">
              <w:rPr>
                <w:lang w:eastAsia="fi-FI"/>
              </w:rPr>
              <w:t>CA_n261E</w:t>
            </w:r>
            <w:r>
              <w:rPr>
                <w:lang w:eastAsia="fi-FI"/>
              </w:rPr>
              <w:t>/Q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CF1F1CD" w14:textId="77CA5041" w:rsidR="007B6315" w:rsidRPr="00CC1EA8" w:rsidRDefault="007B6315" w:rsidP="007B6315">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8D60E14" w14:textId="77777777" w:rsidR="007B6315" w:rsidRPr="00CC1EA8" w:rsidRDefault="007B6315" w:rsidP="007B6315">
            <w:pPr>
              <w:pStyle w:val="TAC"/>
              <w:rPr>
                <w:lang w:val="fi-FI" w:eastAsia="fi-FI"/>
              </w:rPr>
            </w:pPr>
            <w:r w:rsidRPr="00CC1EA8">
              <w:rPr>
                <w:lang w:val="en-US" w:eastAsia="fi-FI"/>
              </w:rPr>
              <w:t>0</w:t>
            </w:r>
          </w:p>
        </w:tc>
      </w:tr>
      <w:tr w:rsidR="007B6315" w:rsidRPr="00CC1EA8" w14:paraId="421B537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047E0FD6" w14:textId="77777777" w:rsidR="007B6315" w:rsidRPr="00CC1EA8" w:rsidRDefault="007B6315" w:rsidP="007B6315">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3324986" w14:textId="77777777" w:rsidR="007B6315" w:rsidRPr="00CC1EA8" w:rsidRDefault="007B6315" w:rsidP="007B6315">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B3B9024" w14:textId="77777777" w:rsidR="007B6315" w:rsidRPr="00CC1EA8" w:rsidRDefault="007B6315" w:rsidP="007B6315">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1595A9" w14:textId="77777777" w:rsidR="007B6315" w:rsidRPr="00CC1EA8" w:rsidRDefault="007B6315" w:rsidP="007B6315">
            <w:pPr>
              <w:pStyle w:val="TAC"/>
              <w:rPr>
                <w:lang w:val="fi-FI" w:eastAsia="fi-FI"/>
              </w:rPr>
            </w:pPr>
          </w:p>
        </w:tc>
      </w:tr>
      <w:tr w:rsidR="007B6315" w:rsidRPr="00CC1EA8" w14:paraId="739B6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E5C6B" w14:textId="77777777" w:rsidR="007B6315" w:rsidRPr="00CC1EA8" w:rsidRDefault="007B6315" w:rsidP="007B6315">
            <w:pPr>
              <w:pStyle w:val="TAC"/>
              <w:rPr>
                <w:lang w:val="fi-FI" w:eastAsia="fi-FI"/>
              </w:rPr>
            </w:pPr>
            <w:r w:rsidRPr="00CC1EA8">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6A943582" w14:textId="6CD7CE4A" w:rsidR="007B6315" w:rsidRPr="00CC1EA8" w:rsidRDefault="007B6315" w:rsidP="007B6315">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52D5BE00" w14:textId="5DD36AC5" w:rsidR="007B6315" w:rsidRPr="00CC1EA8" w:rsidRDefault="007B6315" w:rsidP="007B6315">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CE6F6EA" w14:textId="77777777" w:rsidR="007B6315" w:rsidRPr="00CC1EA8" w:rsidRDefault="007B6315" w:rsidP="007B6315">
            <w:pPr>
              <w:pStyle w:val="TAC"/>
              <w:rPr>
                <w:lang w:val="fi-FI" w:eastAsia="fi-FI"/>
              </w:rPr>
            </w:pPr>
            <w:r w:rsidRPr="00CC1EA8">
              <w:rPr>
                <w:lang w:val="en-US" w:eastAsia="fi-FI"/>
              </w:rPr>
              <w:t>0</w:t>
            </w:r>
          </w:p>
        </w:tc>
      </w:tr>
      <w:tr w:rsidR="007B6315" w:rsidRPr="00CC1EA8" w14:paraId="48BD4C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C6E28" w14:textId="77777777" w:rsidR="007B6315" w:rsidRPr="00CC1EA8" w:rsidRDefault="007B6315" w:rsidP="007B6315">
            <w:pPr>
              <w:pStyle w:val="TAC"/>
              <w:rPr>
                <w:lang w:val="fi-FI" w:eastAsia="fi-FI"/>
              </w:rPr>
            </w:pPr>
            <w:r w:rsidRPr="00CC1EA8">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51535F87" w14:textId="7EF82B39" w:rsidR="007B6315" w:rsidRPr="00CC1EA8" w:rsidRDefault="007B6315" w:rsidP="007B6315">
            <w:pPr>
              <w:pStyle w:val="TAC"/>
              <w:rPr>
                <w:lang w:val="fi-FI" w:eastAsia="fi-FI"/>
              </w:rPr>
            </w:pPr>
            <w:r w:rsidRPr="00CC1EA8">
              <w:t>CA_n261G</w:t>
            </w:r>
            <w:r>
              <w:t>/H</w:t>
            </w:r>
          </w:p>
        </w:tc>
        <w:tc>
          <w:tcPr>
            <w:tcW w:w="2268" w:type="dxa"/>
            <w:tcBorders>
              <w:top w:val="nil"/>
              <w:left w:val="nil"/>
              <w:bottom w:val="single" w:sz="4" w:space="0" w:color="auto"/>
              <w:right w:val="single" w:sz="4" w:space="0" w:color="auto"/>
            </w:tcBorders>
            <w:shd w:val="clear" w:color="auto" w:fill="auto"/>
            <w:hideMark/>
          </w:tcPr>
          <w:p w14:paraId="06849C88" w14:textId="7E777B1B" w:rsidR="007B6315" w:rsidRPr="00CC1EA8" w:rsidRDefault="007B6315" w:rsidP="007B6315">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875C2C2" w14:textId="77777777" w:rsidR="007B6315" w:rsidRPr="00CC1EA8" w:rsidRDefault="007B6315" w:rsidP="007B6315">
            <w:pPr>
              <w:pStyle w:val="TAC"/>
              <w:rPr>
                <w:lang w:val="fi-FI" w:eastAsia="fi-FI"/>
              </w:rPr>
            </w:pPr>
            <w:r w:rsidRPr="00CC1EA8">
              <w:rPr>
                <w:lang w:val="en-US" w:eastAsia="fi-FI"/>
              </w:rPr>
              <w:t>0</w:t>
            </w:r>
          </w:p>
        </w:tc>
      </w:tr>
      <w:tr w:rsidR="007B6315" w:rsidRPr="00CC1EA8" w14:paraId="231CFB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2E2F97" w14:textId="77777777" w:rsidR="007B6315" w:rsidRPr="00CC1EA8" w:rsidRDefault="007B6315" w:rsidP="007B6315">
            <w:pPr>
              <w:pStyle w:val="TAC"/>
              <w:rPr>
                <w:lang w:eastAsia="fi-FI"/>
              </w:rPr>
            </w:pPr>
            <w:r w:rsidRPr="00CC1EA8">
              <w:t>CA_n261(G-J)</w:t>
            </w:r>
          </w:p>
        </w:tc>
        <w:tc>
          <w:tcPr>
            <w:tcW w:w="1701" w:type="dxa"/>
            <w:tcBorders>
              <w:top w:val="nil"/>
              <w:left w:val="nil"/>
              <w:bottom w:val="single" w:sz="4" w:space="0" w:color="auto"/>
              <w:right w:val="single" w:sz="4" w:space="0" w:color="auto"/>
            </w:tcBorders>
            <w:shd w:val="clear" w:color="auto" w:fill="auto"/>
          </w:tcPr>
          <w:p w14:paraId="1E7B4241" w14:textId="2917B22D" w:rsidR="007B6315" w:rsidRPr="00CC1EA8" w:rsidRDefault="007B6315" w:rsidP="007B6315">
            <w:pPr>
              <w:pStyle w:val="TAC"/>
            </w:pPr>
            <w:r w:rsidRPr="00CC1EA8">
              <w:t>CA_n261A</w:t>
            </w:r>
            <w:r>
              <w:t>/G/H/I</w:t>
            </w:r>
          </w:p>
        </w:tc>
        <w:tc>
          <w:tcPr>
            <w:tcW w:w="2268" w:type="dxa"/>
            <w:tcBorders>
              <w:top w:val="nil"/>
              <w:left w:val="nil"/>
              <w:bottom w:val="single" w:sz="4" w:space="0" w:color="auto"/>
              <w:right w:val="single" w:sz="4" w:space="0" w:color="auto"/>
            </w:tcBorders>
            <w:shd w:val="clear" w:color="auto" w:fill="auto"/>
          </w:tcPr>
          <w:p w14:paraId="79A980E4" w14:textId="79939A86" w:rsidR="007B6315" w:rsidRPr="00CC1EA8" w:rsidRDefault="007B6315" w:rsidP="007B6315">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6C29D64" w14:textId="77777777" w:rsidR="007B6315" w:rsidRPr="00CC1EA8" w:rsidRDefault="007B6315" w:rsidP="007B6315">
            <w:pPr>
              <w:pStyle w:val="TAC"/>
              <w:rPr>
                <w:lang w:val="en-US" w:eastAsia="fi-FI"/>
              </w:rPr>
            </w:pPr>
            <w:r w:rsidRPr="00CC1EA8">
              <w:rPr>
                <w:lang w:val="en-US" w:eastAsia="fi-FI"/>
              </w:rPr>
              <w:t>0</w:t>
            </w:r>
          </w:p>
        </w:tc>
      </w:tr>
      <w:tr w:rsidR="00CC1EA8" w:rsidRPr="00CC1EA8" w14:paraId="793ABA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DD5600" w14:textId="77777777" w:rsidR="00CC1EA8" w:rsidRPr="00CC1EA8" w:rsidRDefault="00CC1EA8" w:rsidP="00D628F2">
            <w:pPr>
              <w:pStyle w:val="TAC"/>
              <w:rPr>
                <w:lang w:val="fi-FI" w:eastAsia="fi-FI"/>
              </w:rPr>
            </w:pPr>
            <w:r w:rsidRPr="00CC1EA8">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2B39179E"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84BC52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DD7C203" w14:textId="77777777" w:rsidR="00CC1EA8" w:rsidRPr="00CC1EA8" w:rsidRDefault="00CC1EA8" w:rsidP="00D628F2">
            <w:pPr>
              <w:pStyle w:val="TAC"/>
              <w:rPr>
                <w:lang w:val="fi-FI" w:eastAsia="fi-FI"/>
              </w:rPr>
            </w:pPr>
            <w:r w:rsidRPr="00CC1EA8">
              <w:rPr>
                <w:lang w:val="en-US" w:eastAsia="fi-FI"/>
              </w:rPr>
              <w:t>0</w:t>
            </w:r>
          </w:p>
        </w:tc>
      </w:tr>
      <w:tr w:rsidR="00CC1EA8" w:rsidRPr="00CC1EA8" w14:paraId="52B879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5C01E" w14:textId="77777777" w:rsidR="00CC1EA8" w:rsidRPr="00CC1EA8" w:rsidRDefault="00CC1EA8" w:rsidP="00D628F2">
            <w:pPr>
              <w:pStyle w:val="TAC"/>
              <w:rPr>
                <w:lang w:val="fi-FI" w:eastAsia="fi-FI"/>
              </w:rPr>
            </w:pPr>
            <w:r w:rsidRPr="00CC1EA8">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40A8225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0D39CBC8" w14:textId="77777777" w:rsidR="00CC1EA8" w:rsidRPr="00CC1EA8" w:rsidRDefault="00CC1EA8" w:rsidP="00D628F2">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7D4B7445" w14:textId="77777777" w:rsidR="00CC1EA8" w:rsidRPr="00CC1EA8" w:rsidRDefault="00CC1EA8" w:rsidP="00D628F2">
            <w:pPr>
              <w:pStyle w:val="TAC"/>
              <w:rPr>
                <w:lang w:val="fi-FI" w:eastAsia="fi-FI"/>
              </w:rPr>
            </w:pPr>
            <w:r w:rsidRPr="00CC1EA8">
              <w:rPr>
                <w:lang w:val="en-US" w:eastAsia="fi-FI"/>
              </w:rPr>
              <w:t>0</w:t>
            </w:r>
          </w:p>
        </w:tc>
      </w:tr>
      <w:tr w:rsidR="00CC1EA8" w:rsidRPr="00CC1EA8" w14:paraId="17C9B1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103B3C" w14:textId="77777777" w:rsidR="00CC1EA8" w:rsidRPr="00CC1EA8" w:rsidRDefault="00CC1EA8" w:rsidP="00D628F2">
            <w:pPr>
              <w:pStyle w:val="TAC"/>
              <w:rPr>
                <w:lang w:val="fi-FI" w:eastAsia="fi-FI"/>
              </w:rPr>
            </w:pPr>
            <w:r w:rsidRPr="00CC1EA8">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BBD1C01"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0E8167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2B2FE11" w14:textId="77777777" w:rsidR="00CC1EA8" w:rsidRPr="00CC1EA8" w:rsidRDefault="00CC1EA8" w:rsidP="00D628F2">
            <w:pPr>
              <w:pStyle w:val="TAC"/>
              <w:rPr>
                <w:lang w:val="fi-FI" w:eastAsia="fi-FI"/>
              </w:rPr>
            </w:pPr>
            <w:r w:rsidRPr="00CC1EA8">
              <w:rPr>
                <w:lang w:val="en-US" w:eastAsia="fi-FI"/>
              </w:rPr>
              <w:t>0</w:t>
            </w:r>
          </w:p>
        </w:tc>
      </w:tr>
      <w:tr w:rsidR="00CC1EA8" w:rsidRPr="00CC1EA8" w14:paraId="48DDF5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A7DDD1" w14:textId="77777777" w:rsidR="00CC1EA8" w:rsidRPr="00CC1EA8" w:rsidRDefault="00CC1EA8" w:rsidP="00D628F2">
            <w:pPr>
              <w:pStyle w:val="TAC"/>
              <w:rPr>
                <w:lang w:val="fi-FI" w:eastAsia="fi-FI"/>
              </w:rPr>
            </w:pPr>
            <w:r w:rsidRPr="00CC1EA8">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55F5582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0434647"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FEBEC87" w14:textId="77777777" w:rsidR="00CC1EA8" w:rsidRPr="00CC1EA8" w:rsidRDefault="00CC1EA8" w:rsidP="00D628F2">
            <w:pPr>
              <w:pStyle w:val="TAC"/>
              <w:rPr>
                <w:lang w:val="fi-FI" w:eastAsia="fi-FI"/>
              </w:rPr>
            </w:pPr>
            <w:r w:rsidRPr="00CC1EA8">
              <w:rPr>
                <w:lang w:val="en-US" w:eastAsia="fi-FI"/>
              </w:rPr>
              <w:t>0</w:t>
            </w:r>
          </w:p>
        </w:tc>
      </w:tr>
      <w:tr w:rsidR="00CC1EA8" w:rsidRPr="00CC1EA8" w14:paraId="1EB55BA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321FE9" w14:textId="77777777" w:rsidR="00CC1EA8" w:rsidRPr="00CC1EA8" w:rsidRDefault="00CC1EA8" w:rsidP="00D628F2">
            <w:pPr>
              <w:pStyle w:val="TAC"/>
              <w:rPr>
                <w:lang w:val="fi-FI" w:eastAsia="fi-FI"/>
              </w:rPr>
            </w:pPr>
            <w:r w:rsidRPr="00CC1EA8">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4BFEE7F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0D14C82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4FD543" w14:textId="77777777" w:rsidR="00CC1EA8" w:rsidRPr="00CC1EA8" w:rsidRDefault="00CC1EA8" w:rsidP="00D628F2">
            <w:pPr>
              <w:pStyle w:val="TAC"/>
              <w:rPr>
                <w:lang w:val="fi-FI" w:eastAsia="fi-FI"/>
              </w:rPr>
            </w:pPr>
            <w:r w:rsidRPr="00CC1EA8">
              <w:rPr>
                <w:lang w:val="en-US" w:eastAsia="fi-FI"/>
              </w:rPr>
              <w:t>0</w:t>
            </w:r>
          </w:p>
        </w:tc>
      </w:tr>
      <w:tr w:rsidR="007B6315" w:rsidRPr="00CC1EA8" w14:paraId="359E51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8A20A9" w14:textId="77777777" w:rsidR="007B6315" w:rsidRPr="00CC1EA8" w:rsidRDefault="007B6315" w:rsidP="007B6315">
            <w:pPr>
              <w:pStyle w:val="TAC"/>
              <w:rPr>
                <w:lang w:val="fi-FI" w:eastAsia="fi-FI"/>
              </w:rPr>
            </w:pPr>
            <w:r w:rsidRPr="00CC1EA8">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75AFFE27" w14:textId="7E41E3AD" w:rsidR="007B6315" w:rsidRPr="00CC1EA8" w:rsidRDefault="007B6315" w:rsidP="007B6315">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7BB607E3" w14:textId="66590577" w:rsidR="007B6315" w:rsidRPr="00CC1EA8" w:rsidRDefault="007B6315" w:rsidP="007B6315">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1599B0F" w14:textId="77777777" w:rsidR="007B6315" w:rsidRPr="00CC1EA8" w:rsidRDefault="007B6315" w:rsidP="007B6315">
            <w:pPr>
              <w:pStyle w:val="TAC"/>
              <w:rPr>
                <w:lang w:val="fi-FI" w:eastAsia="fi-FI"/>
              </w:rPr>
            </w:pPr>
            <w:r w:rsidRPr="00CC1EA8">
              <w:rPr>
                <w:lang w:val="en-US" w:eastAsia="fi-FI"/>
              </w:rPr>
              <w:t>0</w:t>
            </w:r>
          </w:p>
        </w:tc>
      </w:tr>
      <w:tr w:rsidR="00CC1EA8" w:rsidRPr="00CC1EA8" w14:paraId="66DC5A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E5864" w14:textId="77777777" w:rsidR="00CC1EA8" w:rsidRPr="00CC1EA8" w:rsidRDefault="00CC1EA8" w:rsidP="00D628F2">
            <w:pPr>
              <w:pStyle w:val="TAC"/>
              <w:rPr>
                <w:lang w:eastAsia="fi-FI"/>
              </w:rPr>
            </w:pPr>
            <w:r w:rsidRPr="00CC1EA8">
              <w:rPr>
                <w:lang w:eastAsia="fi-FI"/>
              </w:rPr>
              <w:t>CA_n261(O-P)</w:t>
            </w:r>
          </w:p>
        </w:tc>
        <w:tc>
          <w:tcPr>
            <w:tcW w:w="1701" w:type="dxa"/>
            <w:tcBorders>
              <w:top w:val="nil"/>
              <w:left w:val="nil"/>
              <w:bottom w:val="single" w:sz="4" w:space="0" w:color="auto"/>
              <w:right w:val="single" w:sz="4" w:space="0" w:color="auto"/>
            </w:tcBorders>
            <w:shd w:val="clear" w:color="auto" w:fill="auto"/>
          </w:tcPr>
          <w:p w14:paraId="76B1AAA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8EC9699" w14:textId="77777777" w:rsidR="00CC1EA8" w:rsidRPr="00CC1EA8" w:rsidRDefault="00CC1EA8" w:rsidP="00D628F2">
            <w:pPr>
              <w:pStyle w:val="TAC"/>
              <w:rPr>
                <w:lang w:val="en-US"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tcPr>
          <w:p w14:paraId="475A1B76" w14:textId="77777777" w:rsidR="00CC1EA8" w:rsidRPr="00CC1EA8" w:rsidRDefault="00CC1EA8" w:rsidP="00D628F2">
            <w:pPr>
              <w:pStyle w:val="TAC"/>
              <w:rPr>
                <w:lang w:val="en-US" w:eastAsia="fi-FI"/>
              </w:rPr>
            </w:pPr>
            <w:r w:rsidRPr="00CC1EA8">
              <w:rPr>
                <w:lang w:val="en-US" w:eastAsia="fi-FI"/>
              </w:rPr>
              <w:t>0</w:t>
            </w:r>
          </w:p>
        </w:tc>
      </w:tr>
      <w:tr w:rsidR="00CC1EA8" w:rsidRPr="00CC1EA8" w14:paraId="5FC339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8227E7" w14:textId="77777777" w:rsidR="00CC1EA8" w:rsidRPr="00CC1EA8" w:rsidRDefault="00CC1EA8" w:rsidP="00D628F2">
            <w:pPr>
              <w:pStyle w:val="TAC"/>
              <w:rPr>
                <w:lang w:eastAsia="fi-FI"/>
              </w:rPr>
            </w:pPr>
            <w:r w:rsidRPr="00CC1EA8">
              <w:rPr>
                <w:lang w:eastAsia="fi-FI"/>
              </w:rPr>
              <w:lastRenderedPageBreak/>
              <w:t>CA_n261(O-Q)</w:t>
            </w:r>
          </w:p>
        </w:tc>
        <w:tc>
          <w:tcPr>
            <w:tcW w:w="1701" w:type="dxa"/>
            <w:tcBorders>
              <w:top w:val="nil"/>
              <w:left w:val="nil"/>
              <w:bottom w:val="single" w:sz="4" w:space="0" w:color="auto"/>
              <w:right w:val="single" w:sz="4" w:space="0" w:color="auto"/>
            </w:tcBorders>
            <w:shd w:val="clear" w:color="auto" w:fill="auto"/>
          </w:tcPr>
          <w:p w14:paraId="5241852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69E513C" w14:textId="77777777" w:rsidR="00CC1EA8" w:rsidRPr="00CC1EA8" w:rsidRDefault="00CC1EA8" w:rsidP="00D628F2">
            <w:pPr>
              <w:pStyle w:val="TAC"/>
              <w:rPr>
                <w:lang w:val="en-US"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tcPr>
          <w:p w14:paraId="729F2E61" w14:textId="77777777" w:rsidR="00CC1EA8" w:rsidRPr="00CC1EA8" w:rsidRDefault="00CC1EA8" w:rsidP="00D628F2">
            <w:pPr>
              <w:pStyle w:val="TAC"/>
              <w:rPr>
                <w:lang w:val="en-US" w:eastAsia="fi-FI"/>
              </w:rPr>
            </w:pPr>
            <w:r w:rsidRPr="00CC1EA8">
              <w:rPr>
                <w:lang w:val="en-US" w:eastAsia="fi-FI"/>
              </w:rPr>
              <w:t>0</w:t>
            </w:r>
          </w:p>
        </w:tc>
      </w:tr>
      <w:tr w:rsidR="00CC1EA8" w:rsidRPr="00CC1EA8" w14:paraId="0D6215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F79EE67" w14:textId="77777777" w:rsidR="00CC1EA8" w:rsidRPr="00CC1EA8" w:rsidRDefault="00CC1EA8" w:rsidP="00D628F2">
            <w:pPr>
              <w:pStyle w:val="TAC"/>
              <w:rPr>
                <w:lang w:eastAsia="fi-FI"/>
              </w:rPr>
            </w:pPr>
            <w:r w:rsidRPr="00CC1EA8">
              <w:rPr>
                <w:lang w:eastAsia="fi-FI"/>
              </w:rPr>
              <w:t>CA_n261(P-Q)</w:t>
            </w:r>
          </w:p>
        </w:tc>
        <w:tc>
          <w:tcPr>
            <w:tcW w:w="1701" w:type="dxa"/>
            <w:tcBorders>
              <w:top w:val="nil"/>
              <w:left w:val="nil"/>
              <w:bottom w:val="single" w:sz="4" w:space="0" w:color="auto"/>
              <w:right w:val="single" w:sz="4" w:space="0" w:color="auto"/>
            </w:tcBorders>
            <w:shd w:val="clear" w:color="auto" w:fill="auto"/>
          </w:tcPr>
          <w:p w14:paraId="63BBBE6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4857A12" w14:textId="77777777" w:rsidR="00CC1EA8" w:rsidRPr="00CC1EA8" w:rsidRDefault="00CC1EA8" w:rsidP="00D628F2">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FA8E4E5" w14:textId="77777777" w:rsidR="00CC1EA8" w:rsidRPr="00CC1EA8" w:rsidRDefault="00CC1EA8" w:rsidP="00D628F2">
            <w:pPr>
              <w:pStyle w:val="TAC"/>
              <w:rPr>
                <w:lang w:val="en-US" w:eastAsia="fi-FI"/>
              </w:rPr>
            </w:pPr>
            <w:r w:rsidRPr="00CC1EA8">
              <w:rPr>
                <w:lang w:val="en-US" w:eastAsia="fi-FI"/>
              </w:rPr>
              <w:t>0</w:t>
            </w:r>
          </w:p>
        </w:tc>
      </w:tr>
      <w:tr w:rsidR="00CC1EA8" w:rsidRPr="00CC1EA8" w14:paraId="52B10928" w14:textId="77777777" w:rsidTr="00F66F19">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6E5C09A" w14:textId="77777777" w:rsidR="00CC1EA8" w:rsidRPr="00CC1EA8" w:rsidRDefault="00CC1EA8" w:rsidP="00D628F2">
            <w:pPr>
              <w:pStyle w:val="TAN"/>
              <w:rPr>
                <w:rFonts w:eastAsia="Yu Mincho"/>
                <w:lang w:val="en-US" w:eastAsia="zh-CN"/>
              </w:rPr>
            </w:pPr>
            <w:r w:rsidRPr="00CC1EA8">
              <w:rPr>
                <w:lang w:val="en-US"/>
              </w:rPr>
              <w:t>NOTE 1:</w:t>
            </w:r>
            <w:r w:rsidRPr="00CC1EA8">
              <w:tab/>
            </w:r>
            <w:r w:rsidRPr="00CC1EA8">
              <w:rPr>
                <w:lang w:val="en-US"/>
              </w:rPr>
              <w:t>Void</w:t>
            </w:r>
          </w:p>
          <w:p w14:paraId="371A7D02" w14:textId="77777777" w:rsidR="00CC1EA8" w:rsidRPr="00CC1EA8" w:rsidRDefault="00CC1EA8" w:rsidP="00D628F2">
            <w:pPr>
              <w:pStyle w:val="TAN"/>
            </w:pPr>
            <w:r w:rsidRPr="00CC1EA8">
              <w:t>NOTE 2:</w:t>
            </w:r>
            <w:r w:rsidRPr="00CC1EA8">
              <w:tab/>
              <w:t>Void</w:t>
            </w:r>
          </w:p>
          <w:p w14:paraId="0E3A7DE3" w14:textId="77777777" w:rsidR="00CC1EA8" w:rsidRPr="00CC1EA8" w:rsidRDefault="00CC1EA8" w:rsidP="00D628F2">
            <w:pPr>
              <w:pStyle w:val="TAN"/>
            </w:pPr>
            <w:r w:rsidRPr="00CC1EA8">
              <w:t>NOTE 3:</w:t>
            </w:r>
            <w:r w:rsidRPr="00CC1EA8">
              <w:tab/>
              <w:t>Channel bandwidth per operating band defined in Table 5.3.5-1</w:t>
            </w:r>
          </w:p>
          <w:p w14:paraId="74FC1DDE" w14:textId="77777777" w:rsidR="00CC1EA8" w:rsidRPr="00CC1EA8" w:rsidRDefault="00CC1EA8" w:rsidP="00D628F2">
            <w:pPr>
              <w:pStyle w:val="TAN"/>
            </w:pPr>
            <w:r w:rsidRPr="00CC1EA8">
              <w:t>NOTE 4:</w:t>
            </w:r>
            <w:r w:rsidRPr="00CC1EA8">
              <w:tab/>
              <w:t xml:space="preserve">Configurations for intra-band contiguous CA defined in Table 5.5A.1-1 </w:t>
            </w:r>
          </w:p>
          <w:p w14:paraId="0712B487" w14:textId="77777777" w:rsidR="00CC1EA8" w:rsidRPr="00CC1EA8" w:rsidRDefault="00CC1EA8" w:rsidP="00D628F2">
            <w:pPr>
              <w:pStyle w:val="TAN"/>
            </w:pPr>
            <w:r w:rsidRPr="00CC1EA8">
              <w:t>NOTE 5:</w:t>
            </w:r>
            <w:r w:rsidRPr="00CC1EA8">
              <w:tab/>
              <w:t xml:space="preserve">Configurations for intra-band non-contiguous CA defined in Table </w:t>
            </w:r>
            <w:r w:rsidRPr="00CC1EA8">
              <w:rPr>
                <w:rFonts w:hint="eastAsia"/>
              </w:rPr>
              <w:t>5.5A.</w:t>
            </w:r>
            <w:r w:rsidRPr="00CC1EA8">
              <w:t>2</w:t>
            </w:r>
            <w:r w:rsidRPr="00CC1EA8">
              <w:rPr>
                <w:rFonts w:hint="eastAsia"/>
              </w:rPr>
              <w:t>-</w:t>
            </w:r>
            <w:r w:rsidRPr="00CC1EA8">
              <w:t>1</w:t>
            </w:r>
          </w:p>
          <w:p w14:paraId="73A461A7" w14:textId="77777777" w:rsidR="00CC1EA8" w:rsidRPr="00CC1EA8" w:rsidRDefault="00CC1EA8" w:rsidP="00D628F2">
            <w:pPr>
              <w:pStyle w:val="TAN"/>
            </w:pPr>
            <w:r w:rsidRPr="00CC1EA8">
              <w:t>NOTE 6:</w:t>
            </w:r>
            <w:r w:rsidRPr="00CC1EA8">
              <w:tab/>
              <w:t>Void</w:t>
            </w:r>
          </w:p>
          <w:p w14:paraId="04432FDE" w14:textId="77777777" w:rsidR="00CC1EA8" w:rsidRPr="00CC1EA8" w:rsidRDefault="00CC1EA8" w:rsidP="00D628F2">
            <w:pPr>
              <w:pStyle w:val="TAN"/>
              <w:rPr>
                <w:rFonts w:cs="Arial"/>
                <w:color w:val="000000"/>
                <w:szCs w:val="18"/>
                <w:lang w:eastAsia="fi-FI"/>
              </w:rPr>
            </w:pPr>
            <w:r w:rsidRPr="00CC1EA8">
              <w:rPr>
                <w:rFonts w:cs="Arial"/>
                <w:color w:val="000000"/>
                <w:szCs w:val="18"/>
                <w:lang w:eastAsia="fi-FI"/>
              </w:rPr>
              <w:t>NOTE 7:</w:t>
            </w:r>
            <w:r w:rsidRPr="00CC1EA8">
              <w:rPr>
                <w:rFonts w:cs="Arial"/>
                <w:color w:val="000000"/>
                <w:szCs w:val="18"/>
                <w:lang w:eastAsia="fi-FI"/>
              </w:rPr>
              <w:tab/>
              <w:t>Unless otherwise stated, BCS0 is referred in each constituent CA configuration.</w:t>
            </w:r>
          </w:p>
          <w:p w14:paraId="3E2498AB" w14:textId="77777777" w:rsidR="00CC1EA8" w:rsidRDefault="00CC1EA8" w:rsidP="00D628F2">
            <w:pPr>
              <w:pStyle w:val="TAN"/>
              <w:rPr>
                <w:lang w:val="en-US"/>
              </w:rPr>
            </w:pPr>
            <w:r w:rsidRPr="00CC1EA8">
              <w:rPr>
                <w:lang w:eastAsia="fi-FI"/>
              </w:rPr>
              <w:t>NOTE 8:</w:t>
            </w:r>
            <w:r w:rsidRPr="00CC1EA8">
              <w:tab/>
            </w: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 denotes the maximum total bandwidth from the summation of the sub-block bandwidths and shall be less than the bandwidth of the operating band.</w:t>
            </w:r>
          </w:p>
          <w:p w14:paraId="20901637" w14:textId="1D01B410" w:rsidR="007B6315" w:rsidRPr="00CC1EA8" w:rsidRDefault="007B6315" w:rsidP="00D628F2">
            <w:pPr>
              <w:pStyle w:val="TAN"/>
              <w:rPr>
                <w:rFonts w:cs="Arial"/>
                <w:color w:val="000000"/>
                <w:szCs w:val="18"/>
                <w:lang w:eastAsia="fi-FI"/>
              </w:rPr>
            </w:pPr>
            <w:r>
              <w:rPr>
                <w:lang w:eastAsia="fi-FI"/>
              </w:rPr>
              <w:t>NOTE 9</w:t>
            </w:r>
            <w:r w:rsidRPr="00CC1EA8">
              <w:rPr>
                <w:lang w:eastAsia="fi-FI"/>
              </w:rPr>
              <w:t>:</w:t>
            </w:r>
            <w:r w:rsidRPr="00CC1EA8">
              <w:tab/>
            </w:r>
            <w:r w:rsidRPr="00981202">
              <w:rPr>
                <w:szCs w:val="22"/>
                <w:lang w:eastAsia="en-GB"/>
              </w:rPr>
              <w:t xml:space="preserve">The delimiter “/” </w:t>
            </w:r>
            <w:r>
              <w:rPr>
                <w:szCs w:val="22"/>
                <w:lang w:eastAsia="en-GB"/>
              </w:rPr>
              <w:t xml:space="preserve">is only </w:t>
            </w:r>
            <w:r w:rsidRPr="00981202">
              <w:rPr>
                <w:szCs w:val="22"/>
                <w:lang w:eastAsia="en-GB"/>
              </w:rPr>
              <w:t>used in the uplink configurations for the sake of simplicity. For example, CA_nyA/B/C denotes CA_nyA, CA</w:t>
            </w:r>
            <w:r>
              <w:rPr>
                <w:szCs w:val="22"/>
                <w:lang w:eastAsia="en-GB"/>
              </w:rPr>
              <w:t>_</w:t>
            </w:r>
            <w:r w:rsidRPr="00981202">
              <w:rPr>
                <w:szCs w:val="22"/>
                <w:lang w:eastAsia="en-GB"/>
              </w:rPr>
              <w:t>nyB and CA</w:t>
            </w:r>
            <w:r>
              <w:rPr>
                <w:szCs w:val="22"/>
                <w:lang w:eastAsia="en-GB"/>
              </w:rPr>
              <w:t>_</w:t>
            </w:r>
            <w:r w:rsidRPr="00981202">
              <w:rPr>
                <w:szCs w:val="22"/>
                <w:lang w:eastAsia="en-GB"/>
              </w:rPr>
              <w:t>nyC, where n</w:t>
            </w:r>
            <w:r w:rsidRPr="00981202">
              <w:rPr>
                <w:rFonts w:hint="eastAsia"/>
                <w:szCs w:val="22"/>
                <w:lang w:eastAsia="en-GB"/>
              </w:rPr>
              <w:t>y</w:t>
            </w:r>
            <w:r w:rsidRPr="00981202">
              <w:rPr>
                <w:szCs w:val="22"/>
                <w:lang w:eastAsia="en-GB"/>
              </w:rPr>
              <w:t xml:space="preserve"> is a FR2 </w:t>
            </w:r>
            <w:r>
              <w:rPr>
                <w:szCs w:val="22"/>
                <w:lang w:eastAsia="en-GB"/>
              </w:rPr>
              <w:t xml:space="preserve">NR </w:t>
            </w:r>
            <w:r w:rsidRPr="00981202">
              <w:rPr>
                <w:szCs w:val="22"/>
                <w:lang w:eastAsia="en-GB"/>
              </w:rPr>
              <w:t>band and A, B and C are the corresponding bandwidth classes respectively.</w:t>
            </w:r>
          </w:p>
        </w:tc>
      </w:tr>
    </w:tbl>
    <w:p w14:paraId="58A98A45" w14:textId="7B2A5287" w:rsidR="00E14763" w:rsidRDefault="00E14763" w:rsidP="005B5532"/>
    <w:p w14:paraId="751C0F30" w14:textId="77777777" w:rsidR="004963EA" w:rsidRPr="00C04A08" w:rsidRDefault="004963EA" w:rsidP="004963EA">
      <w:pPr>
        <w:pStyle w:val="Heading3"/>
      </w:pPr>
      <w:bookmarkStart w:id="1391" w:name="_Toc52196357"/>
      <w:bookmarkStart w:id="1392" w:name="_Toc52197337"/>
      <w:bookmarkStart w:id="1393" w:name="_Toc53173060"/>
      <w:bookmarkStart w:id="1394" w:name="_Toc53173429"/>
      <w:bookmarkStart w:id="1395" w:name="_Toc61119418"/>
      <w:bookmarkStart w:id="1396" w:name="_Toc61119800"/>
      <w:bookmarkStart w:id="1397" w:name="_Toc67925846"/>
      <w:bookmarkStart w:id="1398" w:name="_Toc75273484"/>
      <w:bookmarkStart w:id="1399" w:name="_Toc76510384"/>
      <w:bookmarkStart w:id="1400" w:name="_Toc83129537"/>
      <w:bookmarkStart w:id="1401" w:name="_Toc90591070"/>
      <w:bookmarkStart w:id="1402" w:name="_Toc98864092"/>
      <w:bookmarkStart w:id="1403" w:name="_Toc99733341"/>
      <w:bookmarkStart w:id="1404" w:name="_Toc106577232"/>
      <w:bookmarkStart w:id="1405" w:name="_Toc114536983"/>
      <w:bookmarkStart w:id="1406" w:name="_Toc115257251"/>
      <w:bookmarkStart w:id="1407" w:name="_Toc123086570"/>
      <w:bookmarkStart w:id="1408" w:name="_Toc123088305"/>
      <w:bookmarkStart w:id="1409" w:name="_Toc124297960"/>
      <w:bookmarkStart w:id="1410" w:name="_Toc130574711"/>
      <w:bookmarkStart w:id="1411" w:name="_Toc131767121"/>
      <w:bookmarkStart w:id="1412" w:name="_Toc138887707"/>
      <w:bookmarkStart w:id="1413" w:name="_Toc21340754"/>
      <w:bookmarkStart w:id="1414" w:name="_Toc29805201"/>
      <w:bookmarkStart w:id="1415" w:name="_Toc36456410"/>
      <w:bookmarkStart w:id="1416" w:name="_Toc36469508"/>
      <w:bookmarkStart w:id="1417" w:name="_Toc37253917"/>
      <w:bookmarkStart w:id="1418" w:name="_Toc37322774"/>
      <w:bookmarkStart w:id="1419" w:name="_Toc37324180"/>
      <w:bookmarkStart w:id="1420" w:name="_Toc45889703"/>
      <w:r w:rsidRPr="00C04A08">
        <w:lastRenderedPageBreak/>
        <w:t>5.5A.3</w:t>
      </w:r>
      <w:r w:rsidRPr="00C04A08">
        <w:tab/>
        <w:t>Configurations for inter-band CA</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07F9282" w14:textId="5EE8B001"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047"/>
        <w:gridCol w:w="1062"/>
        <w:gridCol w:w="2826"/>
        <w:gridCol w:w="1579"/>
      </w:tblGrid>
      <w:tr w:rsidR="00A44D1E" w14:paraId="44076D93"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B445478" w14:textId="77777777" w:rsidR="00A44D1E" w:rsidRDefault="00A44D1E" w:rsidP="005B2BC8">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7769572F" w14:textId="77777777" w:rsidR="00A44D1E" w:rsidRDefault="00A44D1E" w:rsidP="005B2BC8">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1F428CE1" w14:textId="77777777" w:rsidR="00A44D1E" w:rsidRDefault="00A44D1E" w:rsidP="005B2BC8">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7234F4E" w14:textId="77777777" w:rsidR="00A44D1E" w:rsidRDefault="00A44D1E" w:rsidP="005B2BC8">
            <w:pPr>
              <w:pStyle w:val="TAH"/>
              <w:rPr>
                <w:lang w:eastAsia="zh-CN"/>
              </w:rPr>
            </w:pPr>
            <w:r>
              <w:rPr>
                <w:rFonts w:hint="eastAsia"/>
                <w:lang w:eastAsia="zh-CN"/>
              </w:rPr>
              <w:t>C</w:t>
            </w:r>
            <w:r>
              <w:rPr>
                <w:lang w:eastAsia="zh-CN"/>
              </w:rPr>
              <w:t xml:space="preserve">hannel bandwidth (MHz) </w:t>
            </w:r>
          </w:p>
          <w:p w14:paraId="00A64CB0" w14:textId="77777777" w:rsidR="00A44D1E" w:rsidRDefault="00A44D1E" w:rsidP="005B2BC8">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06D8BE41" w14:textId="77777777" w:rsidR="00A44D1E" w:rsidRDefault="00A44D1E" w:rsidP="005B2BC8">
            <w:pPr>
              <w:pStyle w:val="TAH"/>
              <w:rPr>
                <w:lang w:val="en-US" w:eastAsia="zh-CN"/>
              </w:rPr>
            </w:pPr>
            <w:r>
              <w:t>Bandwidth combination set</w:t>
            </w:r>
          </w:p>
        </w:tc>
      </w:tr>
      <w:tr w:rsidR="00A44D1E" w14:paraId="7832301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037AF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C90BD0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7AFAB9A"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56FD6C"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49450734" w14:textId="77777777" w:rsidR="00A44D1E" w:rsidRDefault="00A44D1E" w:rsidP="005B2BC8">
            <w:pPr>
              <w:pStyle w:val="TAC"/>
              <w:rPr>
                <w:lang w:val="en-US" w:eastAsia="zh-CN"/>
              </w:rPr>
            </w:pPr>
            <w:r>
              <w:rPr>
                <w:rFonts w:hint="eastAsia"/>
                <w:lang w:val="en-US" w:eastAsia="zh-CN"/>
              </w:rPr>
              <w:t>0</w:t>
            </w:r>
          </w:p>
        </w:tc>
      </w:tr>
      <w:tr w:rsidR="00A44D1E" w14:paraId="6DB139A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86C49F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D5E273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013B324"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CC221A"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84517DC" w14:textId="77777777" w:rsidR="00A44D1E" w:rsidRDefault="00A44D1E" w:rsidP="005B2BC8">
            <w:pPr>
              <w:pStyle w:val="TAC"/>
              <w:rPr>
                <w:lang w:val="en-US" w:eastAsia="zh-CN"/>
              </w:rPr>
            </w:pPr>
          </w:p>
        </w:tc>
      </w:tr>
      <w:tr w:rsidR="00A44D1E" w14:paraId="3B00A098"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2FD704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0FC8CE5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5A01607"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79D626"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2192DD9" w14:textId="77777777" w:rsidR="00A44D1E" w:rsidRDefault="00A44D1E" w:rsidP="005B2BC8">
            <w:pPr>
              <w:pStyle w:val="TAC"/>
              <w:rPr>
                <w:lang w:val="en-US" w:eastAsia="zh-CN"/>
              </w:rPr>
            </w:pPr>
            <w:r>
              <w:rPr>
                <w:rFonts w:hint="eastAsia"/>
                <w:lang w:val="en-US" w:eastAsia="zh-CN"/>
              </w:rPr>
              <w:t>0</w:t>
            </w:r>
          </w:p>
        </w:tc>
      </w:tr>
      <w:tr w:rsidR="00A44D1E" w14:paraId="6B85887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1DBAF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99B589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7A2B383"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CD5879" w14:textId="77777777" w:rsidR="00A44D1E" w:rsidRDefault="00A44D1E" w:rsidP="005B2BC8">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BC7D00E" w14:textId="77777777" w:rsidR="00A44D1E" w:rsidRDefault="00A44D1E" w:rsidP="005B2BC8">
            <w:pPr>
              <w:pStyle w:val="TAC"/>
              <w:rPr>
                <w:lang w:val="en-US" w:eastAsia="zh-CN"/>
              </w:rPr>
            </w:pPr>
          </w:p>
        </w:tc>
      </w:tr>
      <w:tr w:rsidR="00A44D1E" w14:paraId="6DB1574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CD1464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1CDD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5C16B12"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356876"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F51EF5" w14:textId="77777777" w:rsidR="00A44D1E" w:rsidRDefault="00A44D1E" w:rsidP="005B2BC8">
            <w:pPr>
              <w:pStyle w:val="TAC"/>
              <w:rPr>
                <w:lang w:val="en-US" w:eastAsia="zh-CN"/>
              </w:rPr>
            </w:pPr>
            <w:r>
              <w:rPr>
                <w:rFonts w:hint="eastAsia"/>
                <w:lang w:val="en-US" w:eastAsia="zh-CN"/>
              </w:rPr>
              <w:t>0</w:t>
            </w:r>
          </w:p>
        </w:tc>
      </w:tr>
      <w:tr w:rsidR="00A44D1E" w14:paraId="0E6FF9A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76EE49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4443094"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7084853"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CB7896" w14:textId="77777777" w:rsidR="00A44D1E" w:rsidRDefault="00A44D1E" w:rsidP="005B2BC8">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4FDDE390" w14:textId="77777777" w:rsidR="00A44D1E" w:rsidRDefault="00A44D1E" w:rsidP="005B2BC8">
            <w:pPr>
              <w:pStyle w:val="TAC"/>
              <w:rPr>
                <w:lang w:val="en-US" w:eastAsia="zh-CN"/>
              </w:rPr>
            </w:pPr>
          </w:p>
        </w:tc>
      </w:tr>
      <w:tr w:rsidR="00A44D1E" w14:paraId="5FB5139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8CA7767"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A53998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43604FF"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A7783"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A77C45D" w14:textId="77777777" w:rsidR="00A44D1E" w:rsidRDefault="00A44D1E" w:rsidP="005B2BC8">
            <w:pPr>
              <w:pStyle w:val="TAC"/>
              <w:rPr>
                <w:lang w:val="en-US" w:eastAsia="zh-CN"/>
              </w:rPr>
            </w:pPr>
            <w:r>
              <w:rPr>
                <w:rFonts w:hint="eastAsia"/>
                <w:lang w:val="en-US" w:eastAsia="zh-CN"/>
              </w:rPr>
              <w:t>0</w:t>
            </w:r>
          </w:p>
        </w:tc>
      </w:tr>
      <w:tr w:rsidR="00A44D1E" w14:paraId="3571BA2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0BCEEE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26017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C12FB22"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393D71" w14:textId="77777777" w:rsidR="00A44D1E" w:rsidRDefault="00A44D1E" w:rsidP="005B2BC8">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41F6D5B8" w14:textId="77777777" w:rsidR="00A44D1E" w:rsidRDefault="00A44D1E" w:rsidP="005B2BC8">
            <w:pPr>
              <w:pStyle w:val="TAC"/>
              <w:rPr>
                <w:lang w:val="en-US" w:eastAsia="zh-CN"/>
              </w:rPr>
            </w:pPr>
          </w:p>
        </w:tc>
      </w:tr>
      <w:tr w:rsidR="00A44D1E" w14:paraId="2ED1660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6FE460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3D048D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8863319"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631043"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673AD6F" w14:textId="77777777" w:rsidR="00A44D1E" w:rsidRDefault="00A44D1E" w:rsidP="005B2BC8">
            <w:pPr>
              <w:pStyle w:val="TAC"/>
              <w:rPr>
                <w:lang w:val="en-US" w:eastAsia="zh-CN"/>
              </w:rPr>
            </w:pPr>
            <w:r>
              <w:rPr>
                <w:rFonts w:hint="eastAsia"/>
                <w:lang w:val="en-US" w:eastAsia="zh-CN"/>
              </w:rPr>
              <w:t>0</w:t>
            </w:r>
          </w:p>
        </w:tc>
      </w:tr>
      <w:tr w:rsidR="00A44D1E" w14:paraId="25CBC5F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43C0D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C497E3F"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A7D330B"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1C0617" w14:textId="77777777" w:rsidR="00A44D1E" w:rsidRDefault="00A44D1E" w:rsidP="005B2BC8">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E2252B6" w14:textId="77777777" w:rsidR="00A44D1E" w:rsidRDefault="00A44D1E" w:rsidP="005B2BC8">
            <w:pPr>
              <w:pStyle w:val="TAC"/>
              <w:rPr>
                <w:lang w:val="en-US" w:eastAsia="zh-CN"/>
              </w:rPr>
            </w:pPr>
          </w:p>
        </w:tc>
      </w:tr>
      <w:tr w:rsidR="00A44D1E" w14:paraId="0C34A70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5776BC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216D93B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C8D410"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7C1199"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4BC05BC" w14:textId="77777777" w:rsidR="00A44D1E" w:rsidRDefault="00A44D1E" w:rsidP="005B2BC8">
            <w:pPr>
              <w:pStyle w:val="TAC"/>
              <w:rPr>
                <w:lang w:val="en-US" w:eastAsia="zh-CN"/>
              </w:rPr>
            </w:pPr>
            <w:r>
              <w:rPr>
                <w:rFonts w:hint="eastAsia"/>
                <w:lang w:val="en-US" w:eastAsia="zh-CN"/>
              </w:rPr>
              <w:t>0</w:t>
            </w:r>
          </w:p>
        </w:tc>
      </w:tr>
      <w:tr w:rsidR="00A44D1E" w14:paraId="4AED978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AF8BE6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ADC08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BC0A51C"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8AEC60" w14:textId="77777777" w:rsidR="00A44D1E" w:rsidRDefault="00A44D1E" w:rsidP="005B2BC8">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49B0A7A" w14:textId="77777777" w:rsidR="00A44D1E" w:rsidRDefault="00A44D1E" w:rsidP="005B2BC8">
            <w:pPr>
              <w:pStyle w:val="TAC"/>
              <w:rPr>
                <w:lang w:val="en-US" w:eastAsia="zh-CN"/>
              </w:rPr>
            </w:pPr>
          </w:p>
        </w:tc>
      </w:tr>
      <w:tr w:rsidR="00A44D1E" w14:paraId="356D042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7D9F7A6"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FFE4F3B"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A325F8D"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888B3F"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652E6CD" w14:textId="77777777" w:rsidR="00A44D1E" w:rsidRDefault="00A44D1E" w:rsidP="005B2BC8">
            <w:pPr>
              <w:pStyle w:val="TAC"/>
              <w:rPr>
                <w:lang w:val="en-US" w:eastAsia="zh-CN"/>
              </w:rPr>
            </w:pPr>
            <w:r>
              <w:rPr>
                <w:rFonts w:hint="eastAsia"/>
                <w:lang w:val="en-US" w:eastAsia="zh-CN"/>
              </w:rPr>
              <w:t>0</w:t>
            </w:r>
          </w:p>
        </w:tc>
      </w:tr>
      <w:tr w:rsidR="00A44D1E" w14:paraId="50D1F5F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449F5D"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DA274C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C6790ED"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2F8D45" w14:textId="77777777" w:rsidR="00A44D1E" w:rsidRDefault="00A44D1E" w:rsidP="005B2BC8">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4B5A3E" w14:textId="77777777" w:rsidR="00A44D1E" w:rsidRDefault="00A44D1E" w:rsidP="005B2BC8">
            <w:pPr>
              <w:pStyle w:val="TAC"/>
              <w:rPr>
                <w:lang w:val="en-US" w:eastAsia="zh-CN"/>
              </w:rPr>
            </w:pPr>
          </w:p>
        </w:tc>
      </w:tr>
      <w:tr w:rsidR="00A44D1E" w14:paraId="6D02488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D688E2"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E4E12C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43248FC"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26C157"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1D3FF9E" w14:textId="77777777" w:rsidR="00A44D1E" w:rsidRDefault="00A44D1E" w:rsidP="005B2BC8">
            <w:pPr>
              <w:pStyle w:val="TAC"/>
              <w:rPr>
                <w:lang w:val="en-US" w:eastAsia="zh-CN"/>
              </w:rPr>
            </w:pPr>
            <w:r>
              <w:rPr>
                <w:rFonts w:hint="eastAsia"/>
                <w:lang w:val="en-US" w:eastAsia="zh-CN"/>
              </w:rPr>
              <w:t>0</w:t>
            </w:r>
          </w:p>
        </w:tc>
      </w:tr>
      <w:tr w:rsidR="00A44D1E" w14:paraId="2CD4F0C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A483A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15BBB8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7369278"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DF0AC" w14:textId="77777777" w:rsidR="00A44D1E" w:rsidRDefault="00A44D1E" w:rsidP="005B2BC8">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5D269953" w14:textId="77777777" w:rsidR="00A44D1E" w:rsidRDefault="00A44D1E" w:rsidP="005B2BC8">
            <w:pPr>
              <w:pStyle w:val="TAC"/>
              <w:rPr>
                <w:lang w:val="en-US" w:eastAsia="zh-CN"/>
              </w:rPr>
            </w:pPr>
          </w:p>
        </w:tc>
      </w:tr>
      <w:tr w:rsidR="00A44D1E" w14:paraId="6AC67EA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24C94D"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1E4B306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58C469E"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7DFEE8"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9A8C626" w14:textId="77777777" w:rsidR="00A44D1E" w:rsidRDefault="00A44D1E" w:rsidP="005B2BC8">
            <w:pPr>
              <w:pStyle w:val="TAC"/>
              <w:rPr>
                <w:lang w:val="en-US" w:eastAsia="zh-CN"/>
              </w:rPr>
            </w:pPr>
            <w:r>
              <w:rPr>
                <w:rFonts w:eastAsia="Yu Mincho" w:hint="eastAsia"/>
                <w:lang w:val="en-US" w:eastAsia="ja-JP"/>
              </w:rPr>
              <w:t>0</w:t>
            </w:r>
          </w:p>
        </w:tc>
      </w:tr>
      <w:tr w:rsidR="00A44D1E" w14:paraId="47D31B1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F617F2"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B01972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7116147" w14:textId="77777777" w:rsidR="00A44D1E" w:rsidRDefault="00A44D1E" w:rsidP="005B2BC8">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CDC90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1A591B2" w14:textId="77777777" w:rsidR="00A44D1E" w:rsidRDefault="00A44D1E" w:rsidP="005B2BC8">
            <w:pPr>
              <w:pStyle w:val="TAC"/>
              <w:rPr>
                <w:lang w:val="en-US" w:eastAsia="zh-CN"/>
              </w:rPr>
            </w:pPr>
          </w:p>
        </w:tc>
      </w:tr>
      <w:tr w:rsidR="00A44D1E" w14:paraId="1104E50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8C297B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2C426D4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B66AF3C"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5D48FD"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C61AF3" w14:textId="77777777" w:rsidR="00A44D1E" w:rsidRDefault="00A44D1E" w:rsidP="005B2BC8">
            <w:pPr>
              <w:pStyle w:val="TAC"/>
              <w:rPr>
                <w:lang w:val="en-US" w:eastAsia="zh-CN"/>
              </w:rPr>
            </w:pPr>
            <w:r>
              <w:rPr>
                <w:rFonts w:eastAsia="Yu Mincho" w:hint="eastAsia"/>
                <w:lang w:val="en-US" w:eastAsia="ja-JP"/>
              </w:rPr>
              <w:t>0</w:t>
            </w:r>
          </w:p>
        </w:tc>
      </w:tr>
      <w:tr w:rsidR="00A44D1E" w14:paraId="6FFB54C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D2DDB1"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B8F7FD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B28C302"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CE0462"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0B8B0995" w14:textId="77777777" w:rsidR="00A44D1E" w:rsidRDefault="00A44D1E" w:rsidP="005B2BC8">
            <w:pPr>
              <w:pStyle w:val="TAC"/>
              <w:rPr>
                <w:lang w:val="en-US" w:eastAsia="zh-CN"/>
              </w:rPr>
            </w:pPr>
          </w:p>
        </w:tc>
      </w:tr>
      <w:tr w:rsidR="00A44D1E" w14:paraId="6525EF5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7EFF9E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6C5237B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930D89A"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2538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87A413F" w14:textId="77777777" w:rsidR="00A44D1E" w:rsidRDefault="00A44D1E" w:rsidP="005B2BC8">
            <w:pPr>
              <w:pStyle w:val="TAC"/>
              <w:rPr>
                <w:lang w:val="en-US" w:eastAsia="zh-CN"/>
              </w:rPr>
            </w:pPr>
            <w:r>
              <w:rPr>
                <w:rFonts w:eastAsia="Yu Mincho" w:hint="eastAsia"/>
                <w:lang w:val="en-US" w:eastAsia="ja-JP"/>
              </w:rPr>
              <w:t>0</w:t>
            </w:r>
          </w:p>
        </w:tc>
      </w:tr>
      <w:tr w:rsidR="00A44D1E" w14:paraId="0206691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B5CCF0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28000C3"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AA06FD"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DB030E"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591126B2" w14:textId="77777777" w:rsidR="00A44D1E" w:rsidRDefault="00A44D1E" w:rsidP="005B2BC8">
            <w:pPr>
              <w:pStyle w:val="TAC"/>
              <w:rPr>
                <w:lang w:val="en-US" w:eastAsia="zh-CN"/>
              </w:rPr>
            </w:pPr>
          </w:p>
        </w:tc>
      </w:tr>
      <w:tr w:rsidR="00A44D1E" w14:paraId="61EDB191"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FB26F8"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2012E31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EE8E3"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5905C9"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83FC823" w14:textId="77777777" w:rsidR="00A44D1E" w:rsidRDefault="00A44D1E" w:rsidP="005B2BC8">
            <w:pPr>
              <w:pStyle w:val="TAC"/>
              <w:rPr>
                <w:lang w:val="en-US" w:eastAsia="zh-CN"/>
              </w:rPr>
            </w:pPr>
            <w:r>
              <w:rPr>
                <w:rFonts w:eastAsia="Yu Mincho" w:hint="eastAsia"/>
                <w:lang w:val="en-US" w:eastAsia="ja-JP"/>
              </w:rPr>
              <w:t>0</w:t>
            </w:r>
          </w:p>
        </w:tc>
      </w:tr>
      <w:tr w:rsidR="00A44D1E" w14:paraId="755A676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6C1F31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98D83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7AC45E5"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0242B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6CC5A511" w14:textId="77777777" w:rsidR="00A44D1E" w:rsidRDefault="00A44D1E" w:rsidP="005B2BC8">
            <w:pPr>
              <w:pStyle w:val="TAC"/>
              <w:rPr>
                <w:lang w:val="en-US" w:eastAsia="zh-CN"/>
              </w:rPr>
            </w:pPr>
          </w:p>
        </w:tc>
      </w:tr>
      <w:tr w:rsidR="00A44D1E" w14:paraId="530CFEF1"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83E89F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23F28E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C105EBC"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0F3D1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02A6C62B" w14:textId="77777777" w:rsidR="00A44D1E" w:rsidRDefault="00A44D1E" w:rsidP="005B2BC8">
            <w:pPr>
              <w:pStyle w:val="TAC"/>
              <w:rPr>
                <w:lang w:val="en-US" w:eastAsia="zh-CN"/>
              </w:rPr>
            </w:pPr>
            <w:r>
              <w:rPr>
                <w:rFonts w:eastAsia="Yu Mincho" w:hint="eastAsia"/>
                <w:lang w:val="en-US" w:eastAsia="ja-JP"/>
              </w:rPr>
              <w:t>0</w:t>
            </w:r>
          </w:p>
        </w:tc>
      </w:tr>
      <w:tr w:rsidR="00A44D1E" w14:paraId="5DAF926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49D3A8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EDBD2E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23754D8"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BEA348"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0F8ADF92" w14:textId="77777777" w:rsidR="00A44D1E" w:rsidRDefault="00A44D1E" w:rsidP="005B2BC8">
            <w:pPr>
              <w:pStyle w:val="TAC"/>
              <w:rPr>
                <w:lang w:val="en-US" w:eastAsia="zh-CN"/>
              </w:rPr>
            </w:pPr>
          </w:p>
        </w:tc>
      </w:tr>
      <w:tr w:rsidR="00A44D1E" w14:paraId="332509A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390FD6C"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5C56D6F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810365"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6BE86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0BE6492" w14:textId="77777777" w:rsidR="00A44D1E" w:rsidRDefault="00A44D1E" w:rsidP="005B2BC8">
            <w:pPr>
              <w:pStyle w:val="TAC"/>
              <w:rPr>
                <w:lang w:val="en-US" w:eastAsia="zh-CN"/>
              </w:rPr>
            </w:pPr>
            <w:r>
              <w:rPr>
                <w:rFonts w:eastAsia="Yu Mincho" w:hint="eastAsia"/>
                <w:lang w:val="en-US" w:eastAsia="ja-JP"/>
              </w:rPr>
              <w:t>0</w:t>
            </w:r>
          </w:p>
        </w:tc>
      </w:tr>
      <w:tr w:rsidR="00A44D1E" w14:paraId="25C0C16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EEF6877"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1876430"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21B5FCD"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37178F"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5F8FABDA" w14:textId="77777777" w:rsidR="00A44D1E" w:rsidRDefault="00A44D1E" w:rsidP="005B2BC8">
            <w:pPr>
              <w:pStyle w:val="TAC"/>
              <w:rPr>
                <w:lang w:val="en-US" w:eastAsia="zh-CN"/>
              </w:rPr>
            </w:pPr>
          </w:p>
        </w:tc>
      </w:tr>
      <w:tr w:rsidR="00A44D1E" w14:paraId="40A9E9F3"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EC88C3E"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EB9221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5D4756"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86818F"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254A8D" w14:textId="77777777" w:rsidR="00A44D1E" w:rsidRDefault="00A44D1E" w:rsidP="005B2BC8">
            <w:pPr>
              <w:pStyle w:val="TAC"/>
              <w:rPr>
                <w:lang w:val="en-US" w:eastAsia="zh-CN"/>
              </w:rPr>
            </w:pPr>
            <w:r>
              <w:rPr>
                <w:rFonts w:eastAsia="Yu Mincho" w:hint="eastAsia"/>
                <w:lang w:val="en-US" w:eastAsia="ja-JP"/>
              </w:rPr>
              <w:t>0</w:t>
            </w:r>
          </w:p>
        </w:tc>
      </w:tr>
      <w:tr w:rsidR="00A44D1E" w14:paraId="4B4A993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180EA3D"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713A1"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9A8EFC9"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03EC3A"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E8A50CC" w14:textId="77777777" w:rsidR="00A44D1E" w:rsidRDefault="00A44D1E" w:rsidP="005B2BC8">
            <w:pPr>
              <w:pStyle w:val="TAC"/>
              <w:rPr>
                <w:lang w:val="en-US" w:eastAsia="zh-CN"/>
              </w:rPr>
            </w:pPr>
          </w:p>
        </w:tc>
      </w:tr>
      <w:tr w:rsidR="00A44D1E" w14:paraId="218B954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7E5D88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7B0C0A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2DBD268"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23D6C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7F30820" w14:textId="77777777" w:rsidR="00A44D1E" w:rsidRDefault="00A44D1E" w:rsidP="005B2BC8">
            <w:pPr>
              <w:pStyle w:val="TAC"/>
              <w:rPr>
                <w:lang w:val="en-US" w:eastAsia="zh-CN"/>
              </w:rPr>
            </w:pPr>
            <w:r>
              <w:rPr>
                <w:rFonts w:eastAsia="Yu Mincho" w:hint="eastAsia"/>
                <w:lang w:val="en-US" w:eastAsia="ja-JP"/>
              </w:rPr>
              <w:t>0</w:t>
            </w:r>
          </w:p>
        </w:tc>
      </w:tr>
      <w:tr w:rsidR="00A44D1E" w14:paraId="6716957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2E9D27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F3B7EEF"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8818C05"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E5433A"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3250F6BE" w14:textId="77777777" w:rsidR="00A44D1E" w:rsidRDefault="00A44D1E" w:rsidP="005B2BC8">
            <w:pPr>
              <w:pStyle w:val="TAC"/>
              <w:rPr>
                <w:lang w:val="en-US" w:eastAsia="zh-CN"/>
              </w:rPr>
            </w:pPr>
          </w:p>
        </w:tc>
      </w:tr>
      <w:tr w:rsidR="00A44D1E" w14:paraId="33E7052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86FCF4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4702F6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ED7ADB3"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2FB51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84255EB" w14:textId="77777777" w:rsidR="00A44D1E" w:rsidRDefault="00A44D1E" w:rsidP="005B2BC8">
            <w:pPr>
              <w:pStyle w:val="TAC"/>
              <w:rPr>
                <w:lang w:val="en-US" w:eastAsia="zh-CN"/>
              </w:rPr>
            </w:pPr>
            <w:r>
              <w:rPr>
                <w:rFonts w:eastAsia="Yu Mincho" w:hint="eastAsia"/>
                <w:lang w:val="en-US" w:eastAsia="ja-JP"/>
              </w:rPr>
              <w:t>0</w:t>
            </w:r>
          </w:p>
        </w:tc>
      </w:tr>
      <w:tr w:rsidR="00A44D1E" w14:paraId="63BC769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0BE1292"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6DB3D9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3D769F5" w14:textId="77777777" w:rsidR="00A44D1E" w:rsidRDefault="00A44D1E" w:rsidP="005B2BC8">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089F2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7CDF853" w14:textId="77777777" w:rsidR="00A44D1E" w:rsidRDefault="00A44D1E" w:rsidP="005B2BC8">
            <w:pPr>
              <w:pStyle w:val="TAC"/>
              <w:rPr>
                <w:lang w:val="en-US" w:eastAsia="zh-CN"/>
              </w:rPr>
            </w:pPr>
          </w:p>
        </w:tc>
      </w:tr>
      <w:tr w:rsidR="00A44D1E" w14:paraId="01176488"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01E9B6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13BC33C"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CBDBD53"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14DB8B"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937146C" w14:textId="77777777" w:rsidR="00A44D1E" w:rsidRDefault="00A44D1E" w:rsidP="005B2BC8">
            <w:pPr>
              <w:pStyle w:val="TAC"/>
              <w:rPr>
                <w:lang w:val="en-US" w:eastAsia="zh-CN"/>
              </w:rPr>
            </w:pPr>
            <w:r>
              <w:rPr>
                <w:rFonts w:eastAsia="Yu Mincho" w:hint="eastAsia"/>
                <w:lang w:val="en-US" w:eastAsia="ja-JP"/>
              </w:rPr>
              <w:t>0</w:t>
            </w:r>
          </w:p>
        </w:tc>
      </w:tr>
      <w:tr w:rsidR="00A44D1E" w14:paraId="5CDF45A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785B1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94B8F93"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2CFAFFB"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9EDEC9"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0DD5C47A" w14:textId="77777777" w:rsidR="00A44D1E" w:rsidRDefault="00A44D1E" w:rsidP="005B2BC8">
            <w:pPr>
              <w:pStyle w:val="TAC"/>
              <w:rPr>
                <w:lang w:val="en-US" w:eastAsia="zh-CN"/>
              </w:rPr>
            </w:pPr>
          </w:p>
        </w:tc>
      </w:tr>
      <w:tr w:rsidR="00A44D1E" w14:paraId="4EAE5A5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C80D10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74DF781E"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C1005DE"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BDEFF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AAA9F4F" w14:textId="77777777" w:rsidR="00A44D1E" w:rsidRDefault="00A44D1E" w:rsidP="005B2BC8">
            <w:pPr>
              <w:pStyle w:val="TAC"/>
              <w:rPr>
                <w:lang w:val="en-US" w:eastAsia="zh-CN"/>
              </w:rPr>
            </w:pPr>
            <w:r>
              <w:rPr>
                <w:rFonts w:eastAsia="Yu Mincho" w:hint="eastAsia"/>
                <w:lang w:val="en-US" w:eastAsia="ja-JP"/>
              </w:rPr>
              <w:t>0</w:t>
            </w:r>
          </w:p>
        </w:tc>
      </w:tr>
      <w:tr w:rsidR="00A44D1E" w14:paraId="0C323CD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1CD7243"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A52AF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86E092B"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27C62"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5D4A7332" w14:textId="77777777" w:rsidR="00A44D1E" w:rsidRDefault="00A44D1E" w:rsidP="005B2BC8">
            <w:pPr>
              <w:pStyle w:val="TAC"/>
              <w:rPr>
                <w:lang w:val="en-US" w:eastAsia="zh-CN"/>
              </w:rPr>
            </w:pPr>
          </w:p>
        </w:tc>
      </w:tr>
      <w:tr w:rsidR="00A44D1E" w14:paraId="27AF1B2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5455F2"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472295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AA7BA68"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A6E12C"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0195A6F" w14:textId="77777777" w:rsidR="00A44D1E" w:rsidRDefault="00A44D1E" w:rsidP="005B2BC8">
            <w:pPr>
              <w:pStyle w:val="TAC"/>
              <w:rPr>
                <w:lang w:val="en-US" w:eastAsia="zh-CN"/>
              </w:rPr>
            </w:pPr>
            <w:r>
              <w:rPr>
                <w:rFonts w:eastAsia="Yu Mincho" w:hint="eastAsia"/>
                <w:lang w:val="en-US" w:eastAsia="ja-JP"/>
              </w:rPr>
              <w:t>0</w:t>
            </w:r>
          </w:p>
        </w:tc>
      </w:tr>
      <w:tr w:rsidR="00A44D1E" w14:paraId="36AC031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B0B3C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CEDBDA0"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905EEB"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96354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758627A6" w14:textId="77777777" w:rsidR="00A44D1E" w:rsidRDefault="00A44D1E" w:rsidP="005B2BC8">
            <w:pPr>
              <w:pStyle w:val="TAC"/>
              <w:rPr>
                <w:lang w:val="en-US" w:eastAsia="zh-CN"/>
              </w:rPr>
            </w:pPr>
          </w:p>
        </w:tc>
      </w:tr>
      <w:tr w:rsidR="00A44D1E" w14:paraId="1072158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005A76"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289B1C1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1905852"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99267D"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3668E69" w14:textId="77777777" w:rsidR="00A44D1E" w:rsidRDefault="00A44D1E" w:rsidP="005B2BC8">
            <w:pPr>
              <w:pStyle w:val="TAC"/>
              <w:rPr>
                <w:lang w:val="en-US" w:eastAsia="zh-CN"/>
              </w:rPr>
            </w:pPr>
            <w:r>
              <w:rPr>
                <w:rFonts w:eastAsia="Yu Mincho" w:hint="eastAsia"/>
                <w:lang w:val="en-US" w:eastAsia="ja-JP"/>
              </w:rPr>
              <w:t>0</w:t>
            </w:r>
          </w:p>
        </w:tc>
      </w:tr>
      <w:tr w:rsidR="00A44D1E" w14:paraId="7850E58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AFDB0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C720A8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E0AFAB2"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4038BC"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8CD555E" w14:textId="77777777" w:rsidR="00A44D1E" w:rsidRDefault="00A44D1E" w:rsidP="005B2BC8">
            <w:pPr>
              <w:pStyle w:val="TAC"/>
              <w:rPr>
                <w:lang w:val="en-US" w:eastAsia="zh-CN"/>
              </w:rPr>
            </w:pPr>
          </w:p>
        </w:tc>
      </w:tr>
      <w:tr w:rsidR="00A44D1E" w14:paraId="5032C58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281E83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5CB6A28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58519DC"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3DF57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9FDFF29" w14:textId="77777777" w:rsidR="00A44D1E" w:rsidRDefault="00A44D1E" w:rsidP="005B2BC8">
            <w:pPr>
              <w:pStyle w:val="TAC"/>
              <w:rPr>
                <w:lang w:val="en-US" w:eastAsia="zh-CN"/>
              </w:rPr>
            </w:pPr>
            <w:r>
              <w:rPr>
                <w:rFonts w:eastAsia="Yu Mincho" w:hint="eastAsia"/>
                <w:lang w:val="en-US" w:eastAsia="ja-JP"/>
              </w:rPr>
              <w:t>0</w:t>
            </w:r>
          </w:p>
        </w:tc>
      </w:tr>
      <w:tr w:rsidR="00A44D1E" w14:paraId="2825313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6D17D27"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BB0D3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BF70532"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8F1FB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3C06D13" w14:textId="77777777" w:rsidR="00A44D1E" w:rsidRDefault="00A44D1E" w:rsidP="005B2BC8">
            <w:pPr>
              <w:pStyle w:val="TAC"/>
              <w:rPr>
                <w:lang w:val="en-US" w:eastAsia="zh-CN"/>
              </w:rPr>
            </w:pPr>
          </w:p>
        </w:tc>
      </w:tr>
      <w:tr w:rsidR="00A44D1E" w14:paraId="7406171F"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DDF77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F6BDDC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273E89"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96C63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73E1707" w14:textId="77777777" w:rsidR="00A44D1E" w:rsidRDefault="00A44D1E" w:rsidP="005B2BC8">
            <w:pPr>
              <w:pStyle w:val="TAC"/>
              <w:rPr>
                <w:lang w:val="en-US" w:eastAsia="zh-CN"/>
              </w:rPr>
            </w:pPr>
            <w:r>
              <w:rPr>
                <w:rFonts w:eastAsia="Yu Mincho" w:hint="eastAsia"/>
                <w:lang w:val="en-US" w:eastAsia="ja-JP"/>
              </w:rPr>
              <w:t>0</w:t>
            </w:r>
          </w:p>
        </w:tc>
      </w:tr>
      <w:tr w:rsidR="00A44D1E" w14:paraId="0903627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8B1E737"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BFFF2A2"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50C1FE5"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30756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3713ADE8" w14:textId="77777777" w:rsidR="00A44D1E" w:rsidRDefault="00A44D1E" w:rsidP="005B2BC8">
            <w:pPr>
              <w:pStyle w:val="TAC"/>
              <w:rPr>
                <w:lang w:val="en-US" w:eastAsia="zh-CN"/>
              </w:rPr>
            </w:pPr>
          </w:p>
        </w:tc>
      </w:tr>
      <w:tr w:rsidR="00A44D1E" w14:paraId="42AEAFA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E455A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0FB5CD6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C954F3E"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0DD62B"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8DDDE88" w14:textId="77777777" w:rsidR="00A44D1E" w:rsidRDefault="00A44D1E" w:rsidP="005B2BC8">
            <w:pPr>
              <w:pStyle w:val="TAC"/>
              <w:rPr>
                <w:lang w:val="en-US" w:eastAsia="zh-CN"/>
              </w:rPr>
            </w:pPr>
            <w:r>
              <w:rPr>
                <w:rFonts w:eastAsia="Yu Mincho" w:hint="eastAsia"/>
                <w:lang w:val="en-US" w:eastAsia="ja-JP"/>
              </w:rPr>
              <w:t>0</w:t>
            </w:r>
          </w:p>
        </w:tc>
      </w:tr>
      <w:tr w:rsidR="00A44D1E" w14:paraId="1489251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295152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C5A16B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7267399"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2D9E01"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6137C01" w14:textId="77777777" w:rsidR="00A44D1E" w:rsidRDefault="00A44D1E" w:rsidP="005B2BC8">
            <w:pPr>
              <w:pStyle w:val="TAC"/>
              <w:rPr>
                <w:lang w:val="en-US" w:eastAsia="zh-CN"/>
              </w:rPr>
            </w:pPr>
          </w:p>
        </w:tc>
      </w:tr>
      <w:tr w:rsidR="00A44D1E" w14:paraId="7058FCC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604DA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58ED967"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4371C03"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3A5F88"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76F9FF9" w14:textId="77777777" w:rsidR="00A44D1E" w:rsidRDefault="00A44D1E" w:rsidP="005B2BC8">
            <w:pPr>
              <w:pStyle w:val="TAC"/>
              <w:rPr>
                <w:lang w:val="en-US" w:eastAsia="zh-CN"/>
              </w:rPr>
            </w:pPr>
            <w:r>
              <w:rPr>
                <w:rFonts w:eastAsia="Yu Mincho" w:hint="eastAsia"/>
                <w:lang w:val="en-US" w:eastAsia="ja-JP"/>
              </w:rPr>
              <w:t>0</w:t>
            </w:r>
          </w:p>
        </w:tc>
      </w:tr>
      <w:tr w:rsidR="00A44D1E" w14:paraId="4A342C0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0E75383"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57B98F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1A8F7ED"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3C2D0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197DE33" w14:textId="77777777" w:rsidR="00A44D1E" w:rsidRDefault="00A44D1E" w:rsidP="005B2BC8">
            <w:pPr>
              <w:pStyle w:val="TAC"/>
              <w:rPr>
                <w:lang w:val="en-US" w:eastAsia="zh-CN"/>
              </w:rPr>
            </w:pPr>
          </w:p>
        </w:tc>
      </w:tr>
      <w:tr w:rsidR="00A44D1E" w14:paraId="7C1E58F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E892EA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FCEB186"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77D561E"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5DA13A"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48FF103A" w14:textId="77777777" w:rsidR="00A44D1E" w:rsidRDefault="00A44D1E" w:rsidP="005B2BC8">
            <w:pPr>
              <w:pStyle w:val="TAC"/>
              <w:rPr>
                <w:lang w:val="en-US" w:eastAsia="zh-CN"/>
              </w:rPr>
            </w:pPr>
            <w:r>
              <w:rPr>
                <w:rFonts w:eastAsia="Yu Mincho" w:hint="eastAsia"/>
                <w:lang w:val="en-US" w:eastAsia="ja-JP"/>
              </w:rPr>
              <w:t>0</w:t>
            </w:r>
          </w:p>
        </w:tc>
      </w:tr>
      <w:tr w:rsidR="00A44D1E" w14:paraId="5B9B94D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347B1A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07831A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15E4E0"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FA665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29346F39" w14:textId="77777777" w:rsidR="00A44D1E" w:rsidRDefault="00A44D1E" w:rsidP="005B2BC8">
            <w:pPr>
              <w:pStyle w:val="TAC"/>
              <w:rPr>
                <w:lang w:val="en-US" w:eastAsia="zh-CN"/>
              </w:rPr>
            </w:pPr>
          </w:p>
        </w:tc>
      </w:tr>
      <w:tr w:rsidR="00A44D1E" w14:paraId="693D37D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AAA6368"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75B4826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8FC239B"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EEB7F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40146396" w14:textId="77777777" w:rsidR="00A44D1E" w:rsidRDefault="00A44D1E" w:rsidP="005B2BC8">
            <w:pPr>
              <w:pStyle w:val="TAC"/>
              <w:rPr>
                <w:lang w:val="en-US" w:eastAsia="zh-CN"/>
              </w:rPr>
            </w:pPr>
            <w:r>
              <w:rPr>
                <w:rFonts w:eastAsia="Yu Mincho" w:hint="eastAsia"/>
                <w:lang w:val="en-US" w:eastAsia="ja-JP"/>
              </w:rPr>
              <w:t>0</w:t>
            </w:r>
          </w:p>
        </w:tc>
      </w:tr>
      <w:tr w:rsidR="00A44D1E" w14:paraId="2166A71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C946F2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579E80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0C7A79F"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76260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7D9D94E9" w14:textId="77777777" w:rsidR="00A44D1E" w:rsidRDefault="00A44D1E" w:rsidP="005B2BC8">
            <w:pPr>
              <w:pStyle w:val="TAC"/>
              <w:rPr>
                <w:lang w:val="en-US" w:eastAsia="zh-CN"/>
              </w:rPr>
            </w:pPr>
          </w:p>
        </w:tc>
      </w:tr>
      <w:tr w:rsidR="00A44D1E" w14:paraId="50916EC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A24DBEB"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315B9E8"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389FD15"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ED595"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714B5DB" w14:textId="77777777" w:rsidR="00A44D1E" w:rsidRDefault="00A44D1E" w:rsidP="005B2BC8">
            <w:pPr>
              <w:pStyle w:val="TAC"/>
              <w:rPr>
                <w:lang w:val="en-US" w:eastAsia="zh-CN"/>
              </w:rPr>
            </w:pPr>
            <w:r>
              <w:rPr>
                <w:rFonts w:eastAsia="Yu Mincho" w:hint="eastAsia"/>
                <w:lang w:val="en-US" w:eastAsia="ja-JP"/>
              </w:rPr>
              <w:t>0</w:t>
            </w:r>
          </w:p>
        </w:tc>
      </w:tr>
      <w:tr w:rsidR="00A44D1E" w14:paraId="30FBD35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654529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BF1337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F501029"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8A3A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4DFAFE55" w14:textId="77777777" w:rsidR="00A44D1E" w:rsidRDefault="00A44D1E" w:rsidP="005B2BC8">
            <w:pPr>
              <w:pStyle w:val="TAC"/>
              <w:rPr>
                <w:lang w:val="en-US" w:eastAsia="zh-CN"/>
              </w:rPr>
            </w:pPr>
          </w:p>
        </w:tc>
      </w:tr>
      <w:tr w:rsidR="00A44D1E" w14:paraId="4A3D02A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7E800AE"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2A6EFD0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EED21D8"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385FCA"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0FBFC032" w14:textId="77777777" w:rsidR="00A44D1E" w:rsidRDefault="00A44D1E" w:rsidP="005B2BC8">
            <w:pPr>
              <w:pStyle w:val="TAC"/>
              <w:rPr>
                <w:lang w:val="en-US" w:eastAsia="zh-CN"/>
              </w:rPr>
            </w:pPr>
            <w:r>
              <w:rPr>
                <w:rFonts w:eastAsia="Yu Mincho" w:hint="eastAsia"/>
                <w:lang w:val="en-US" w:eastAsia="ja-JP"/>
              </w:rPr>
              <w:t>0</w:t>
            </w:r>
          </w:p>
        </w:tc>
      </w:tr>
      <w:tr w:rsidR="00A44D1E" w14:paraId="4DB6445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19B74E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E03FD1"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CFD31D5"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6D8A5B"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6D616D98" w14:textId="77777777" w:rsidR="00A44D1E" w:rsidRDefault="00A44D1E" w:rsidP="005B2BC8">
            <w:pPr>
              <w:pStyle w:val="TAC"/>
              <w:rPr>
                <w:lang w:val="en-US" w:eastAsia="zh-CN"/>
              </w:rPr>
            </w:pPr>
          </w:p>
        </w:tc>
      </w:tr>
      <w:tr w:rsidR="00A44D1E" w14:paraId="5122D531"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467F167"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02A4E0AD"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4C01AD"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E8FF8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59E9E12" w14:textId="77777777" w:rsidR="00A44D1E" w:rsidRDefault="00A44D1E" w:rsidP="005B2BC8">
            <w:pPr>
              <w:pStyle w:val="TAC"/>
              <w:rPr>
                <w:lang w:val="en-US" w:eastAsia="zh-CN"/>
              </w:rPr>
            </w:pPr>
            <w:r>
              <w:rPr>
                <w:rFonts w:eastAsia="Yu Mincho" w:hint="eastAsia"/>
                <w:lang w:val="en-US" w:eastAsia="ja-JP"/>
              </w:rPr>
              <w:t>0</w:t>
            </w:r>
          </w:p>
        </w:tc>
      </w:tr>
      <w:tr w:rsidR="00A44D1E" w14:paraId="74CE933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059A74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A735BA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902874"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6CBD9D"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1DB2F0DA" w14:textId="77777777" w:rsidR="00A44D1E" w:rsidRDefault="00A44D1E" w:rsidP="005B2BC8">
            <w:pPr>
              <w:pStyle w:val="TAC"/>
              <w:rPr>
                <w:lang w:val="en-US" w:eastAsia="zh-CN"/>
              </w:rPr>
            </w:pPr>
          </w:p>
        </w:tc>
      </w:tr>
      <w:tr w:rsidR="00A44D1E" w14:paraId="71DC37B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3F3864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2072C95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A26132"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77B88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9EE9BD0" w14:textId="77777777" w:rsidR="00A44D1E" w:rsidRDefault="00A44D1E" w:rsidP="005B2BC8">
            <w:pPr>
              <w:pStyle w:val="TAC"/>
              <w:rPr>
                <w:lang w:val="en-US" w:eastAsia="zh-CN"/>
              </w:rPr>
            </w:pPr>
            <w:r>
              <w:rPr>
                <w:rFonts w:eastAsia="Yu Mincho" w:hint="eastAsia"/>
                <w:lang w:val="en-US" w:eastAsia="ja-JP"/>
              </w:rPr>
              <w:t>0</w:t>
            </w:r>
          </w:p>
        </w:tc>
      </w:tr>
      <w:tr w:rsidR="00A44D1E" w14:paraId="1F03528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851D6A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6A370B2"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273BD3"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2EDB5B"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BA1F365" w14:textId="77777777" w:rsidR="00A44D1E" w:rsidRDefault="00A44D1E" w:rsidP="005B2BC8">
            <w:pPr>
              <w:pStyle w:val="TAC"/>
              <w:rPr>
                <w:lang w:val="en-US" w:eastAsia="zh-CN"/>
              </w:rPr>
            </w:pPr>
          </w:p>
        </w:tc>
      </w:tr>
      <w:tr w:rsidR="00A44D1E" w14:paraId="77E13F6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D817036" w14:textId="77777777" w:rsidR="00A44D1E" w:rsidRDefault="00A44D1E" w:rsidP="005B2BC8">
            <w:pPr>
              <w:pStyle w:val="TAC"/>
              <w:rPr>
                <w:lang w:eastAsia="zh-CN"/>
              </w:rPr>
            </w:pPr>
            <w:r>
              <w:rPr>
                <w:rFonts w:hint="eastAsia"/>
                <w:lang w:eastAsia="zh-CN"/>
              </w:rPr>
              <w:lastRenderedPageBreak/>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9BAB4C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AB675D0"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D26A8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774D9F32" w14:textId="77777777" w:rsidR="00A44D1E" w:rsidRDefault="00A44D1E" w:rsidP="005B2BC8">
            <w:pPr>
              <w:pStyle w:val="TAC"/>
              <w:rPr>
                <w:lang w:val="en-US" w:eastAsia="zh-CN"/>
              </w:rPr>
            </w:pPr>
            <w:r>
              <w:rPr>
                <w:rFonts w:eastAsia="Yu Mincho" w:hint="eastAsia"/>
                <w:lang w:val="en-US" w:eastAsia="ja-JP"/>
              </w:rPr>
              <w:t>0</w:t>
            </w:r>
          </w:p>
        </w:tc>
      </w:tr>
      <w:tr w:rsidR="00A44D1E" w14:paraId="12B060B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74AC843"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AF1647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9A816EE"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458F1"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4054DD08" w14:textId="77777777" w:rsidR="00A44D1E" w:rsidRDefault="00A44D1E" w:rsidP="005B2BC8">
            <w:pPr>
              <w:pStyle w:val="TAC"/>
              <w:rPr>
                <w:lang w:val="en-US" w:eastAsia="zh-CN"/>
              </w:rPr>
            </w:pPr>
          </w:p>
        </w:tc>
      </w:tr>
      <w:tr w:rsidR="00A44D1E" w14:paraId="36CA0E5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79FF2E"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A3F46E0" w14:textId="77777777" w:rsidR="00A44D1E" w:rsidRDefault="00A44D1E" w:rsidP="005B2BC8">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88EDDEE" w14:textId="77777777" w:rsidR="00A44D1E" w:rsidRDefault="00A44D1E" w:rsidP="005B2BC8">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E4FC82"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AB7C33F" w14:textId="77777777" w:rsidR="00A44D1E" w:rsidRDefault="00A44D1E" w:rsidP="005B2BC8">
            <w:pPr>
              <w:pStyle w:val="TAC"/>
              <w:rPr>
                <w:lang w:val="en-US" w:eastAsia="zh-CN"/>
              </w:rPr>
            </w:pPr>
            <w:r>
              <w:rPr>
                <w:rFonts w:hint="eastAsia"/>
                <w:lang w:val="en-US" w:eastAsia="zh-CN"/>
              </w:rPr>
              <w:t>0</w:t>
            </w:r>
          </w:p>
        </w:tc>
      </w:tr>
      <w:tr w:rsidR="00A44D1E" w14:paraId="60B0603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0942FB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8383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0920FB9" w14:textId="77777777" w:rsidR="00A44D1E" w:rsidRDefault="00A44D1E" w:rsidP="005B2BC8">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71D471"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FEFE1A5" w14:textId="77777777" w:rsidR="00A44D1E" w:rsidRDefault="00A44D1E" w:rsidP="005B2BC8">
            <w:pPr>
              <w:pStyle w:val="TAC"/>
              <w:rPr>
                <w:lang w:val="en-US" w:eastAsia="zh-CN"/>
              </w:rPr>
            </w:pPr>
          </w:p>
        </w:tc>
      </w:tr>
      <w:tr w:rsidR="00A44D1E" w14:paraId="09AE658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67FFC2" w14:textId="77777777" w:rsidR="00A44D1E" w:rsidRDefault="00A44D1E" w:rsidP="005B2BC8">
            <w:pPr>
              <w:pStyle w:val="TAC"/>
              <w:rPr>
                <w:lang w:eastAsia="zh-CN"/>
              </w:rPr>
            </w:pPr>
            <w:r>
              <w:rPr>
                <w:rFonts w:cs="Arial"/>
                <w:szCs w:val="18"/>
              </w:rPr>
              <w:t>CA_n258A-n260G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55CBB740" w14:textId="77777777" w:rsidR="00A44D1E" w:rsidRDefault="00A44D1E" w:rsidP="005B2BC8">
            <w:pPr>
              <w:pStyle w:val="TAC"/>
              <w:rPr>
                <w:lang w:eastAsia="zh-CN"/>
              </w:rPr>
            </w:pPr>
            <w:r>
              <w:rPr>
                <w:rFonts w:cs="Arial"/>
                <w:szCs w:val="18"/>
              </w:rP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0342032C"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6805833"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4C44C42" w14:textId="77777777" w:rsidR="00A44D1E" w:rsidRDefault="00A44D1E" w:rsidP="005B2BC8">
            <w:pPr>
              <w:pStyle w:val="TAC"/>
              <w:rPr>
                <w:lang w:val="en-US" w:eastAsia="zh-CN"/>
              </w:rPr>
            </w:pPr>
            <w:r>
              <w:rPr>
                <w:rFonts w:cs="Arial"/>
                <w:szCs w:val="18"/>
              </w:rPr>
              <w:t>0</w:t>
            </w:r>
          </w:p>
        </w:tc>
      </w:tr>
      <w:tr w:rsidR="00A44D1E" w14:paraId="29C51C3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278E46D"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2DFE5E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2842452"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2720DF7"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1C8EB511" w14:textId="77777777" w:rsidR="00A44D1E" w:rsidRDefault="00A44D1E" w:rsidP="005B2BC8">
            <w:pPr>
              <w:pStyle w:val="TAC"/>
              <w:rPr>
                <w:lang w:val="en-US" w:eastAsia="zh-CN"/>
              </w:rPr>
            </w:pPr>
          </w:p>
        </w:tc>
      </w:tr>
      <w:tr w:rsidR="00A44D1E" w14:paraId="292F016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9D8A8C0" w14:textId="77777777" w:rsidR="00A44D1E" w:rsidRDefault="00A44D1E" w:rsidP="005B2BC8">
            <w:pPr>
              <w:pStyle w:val="TAC"/>
              <w:rPr>
                <w:lang w:eastAsia="zh-CN"/>
              </w:rPr>
            </w:pPr>
            <w:r>
              <w:rPr>
                <w:rFonts w:cs="Arial"/>
                <w:szCs w:val="18"/>
              </w:rPr>
              <w:t>CA_n258A-n260H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57CE92C2" w14:textId="40C86A92" w:rsidR="00A44D1E" w:rsidRDefault="00A44D1E" w:rsidP="005B2BC8">
            <w:pPr>
              <w:pStyle w:val="TAC"/>
              <w:rPr>
                <w:lang w:eastAsia="zh-CN"/>
              </w:rPr>
            </w:pPr>
            <w:r>
              <w:rPr>
                <w:rFonts w:cs="Arial"/>
                <w:szCs w:val="18"/>
              </w:rPr>
              <w:t>CA_n260G/</w:t>
            </w:r>
            <w:r>
              <w:rPr>
                <w:rFonts w:cs="Arial" w:hint="eastAsia"/>
                <w:szCs w:val="18"/>
                <w:lang w:eastAsia="zh-CN"/>
              </w:rPr>
              <w:t>H</w:t>
            </w:r>
          </w:p>
        </w:tc>
        <w:tc>
          <w:tcPr>
            <w:tcW w:w="576" w:type="pct"/>
            <w:tcBorders>
              <w:top w:val="single" w:sz="4" w:space="0" w:color="auto"/>
              <w:left w:val="single" w:sz="4" w:space="0" w:color="auto"/>
              <w:bottom w:val="nil"/>
              <w:right w:val="single" w:sz="4" w:space="0" w:color="auto"/>
            </w:tcBorders>
            <w:shd w:val="clear" w:color="auto" w:fill="auto"/>
            <w:vAlign w:val="center"/>
          </w:tcPr>
          <w:p w14:paraId="2AE1017B"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5029FD5"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0BA612F" w14:textId="77777777" w:rsidR="00A44D1E" w:rsidRDefault="00A44D1E" w:rsidP="005B2BC8">
            <w:pPr>
              <w:pStyle w:val="TAC"/>
              <w:rPr>
                <w:lang w:val="en-US" w:eastAsia="zh-CN"/>
              </w:rPr>
            </w:pPr>
            <w:r>
              <w:rPr>
                <w:rFonts w:cs="Arial"/>
                <w:szCs w:val="18"/>
              </w:rPr>
              <w:t>0</w:t>
            </w:r>
          </w:p>
        </w:tc>
      </w:tr>
      <w:tr w:rsidR="00A44D1E" w14:paraId="6A5FB50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B5557D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4166B0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B15BD2B"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C070698"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5494C53E" w14:textId="77777777" w:rsidR="00A44D1E" w:rsidRDefault="00A44D1E" w:rsidP="005B2BC8">
            <w:pPr>
              <w:pStyle w:val="TAC"/>
              <w:rPr>
                <w:lang w:val="en-US" w:eastAsia="zh-CN"/>
              </w:rPr>
            </w:pPr>
          </w:p>
        </w:tc>
      </w:tr>
      <w:tr w:rsidR="00A44D1E" w14:paraId="2D1AE7C0"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4B202F9" w14:textId="77777777" w:rsidR="00A44D1E" w:rsidRDefault="00A44D1E" w:rsidP="005B2BC8">
            <w:pPr>
              <w:pStyle w:val="TAC"/>
              <w:rPr>
                <w:lang w:eastAsia="zh-CN"/>
              </w:rPr>
            </w:pPr>
            <w:r>
              <w:rPr>
                <w:rFonts w:cs="Arial"/>
                <w:szCs w:val="18"/>
              </w:rPr>
              <w:t>CA_n258A-n260I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6C28F454" w14:textId="63AD4438" w:rsidR="00A44D1E" w:rsidRDefault="00A44D1E" w:rsidP="005B2BC8">
            <w:pPr>
              <w:pStyle w:val="TAC"/>
              <w:rPr>
                <w:lang w:eastAsia="zh-CN"/>
              </w:rPr>
            </w:pPr>
            <w:r>
              <w:rPr>
                <w:rFonts w:cs="Arial"/>
                <w:szCs w:val="18"/>
              </w:rP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7A322DAD"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20F4D17"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00D6650" w14:textId="77777777" w:rsidR="00A44D1E" w:rsidRDefault="00A44D1E" w:rsidP="005B2BC8">
            <w:pPr>
              <w:pStyle w:val="TAC"/>
              <w:rPr>
                <w:lang w:val="en-US" w:eastAsia="zh-CN"/>
              </w:rPr>
            </w:pPr>
            <w:r>
              <w:rPr>
                <w:rFonts w:cs="Arial"/>
                <w:szCs w:val="18"/>
              </w:rPr>
              <w:t>0</w:t>
            </w:r>
          </w:p>
        </w:tc>
      </w:tr>
      <w:tr w:rsidR="00A44D1E" w14:paraId="35D2E8F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397EA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4BD891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64113E5"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9A4F82D"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48D1DB32" w14:textId="77777777" w:rsidR="00A44D1E" w:rsidRDefault="00A44D1E" w:rsidP="005B2BC8">
            <w:pPr>
              <w:pStyle w:val="TAC"/>
              <w:rPr>
                <w:lang w:val="en-US" w:eastAsia="zh-CN"/>
              </w:rPr>
            </w:pPr>
          </w:p>
        </w:tc>
      </w:tr>
      <w:tr w:rsidR="00A44D1E" w14:paraId="1C0EFB4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73F9FAB" w14:textId="77777777" w:rsidR="00A44D1E" w:rsidRDefault="00A44D1E" w:rsidP="005B2BC8">
            <w:pPr>
              <w:pStyle w:val="TAC"/>
              <w:rPr>
                <w:lang w:eastAsia="zh-CN"/>
              </w:rPr>
            </w:pPr>
            <w:r>
              <w:rPr>
                <w:rFonts w:cs="Arial"/>
                <w:szCs w:val="18"/>
              </w:rPr>
              <w:t>CA_n258G-n260A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5EDD6AD1" w14:textId="77777777" w:rsidR="00A44D1E" w:rsidRDefault="00A44D1E" w:rsidP="005B2BC8">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6F57ABF7"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16D0CFB" w14:textId="77777777" w:rsidR="00A44D1E" w:rsidRDefault="00A44D1E" w:rsidP="005B2BC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1F97C28A" w14:textId="77777777" w:rsidR="00A44D1E" w:rsidRDefault="00A44D1E" w:rsidP="005B2BC8">
            <w:pPr>
              <w:pStyle w:val="TAC"/>
              <w:rPr>
                <w:lang w:val="en-US" w:eastAsia="zh-CN"/>
              </w:rPr>
            </w:pPr>
            <w:r>
              <w:rPr>
                <w:rFonts w:cs="Arial"/>
                <w:szCs w:val="18"/>
              </w:rPr>
              <w:t>0</w:t>
            </w:r>
          </w:p>
        </w:tc>
      </w:tr>
      <w:tr w:rsidR="00A44D1E" w14:paraId="315125B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5CBAAA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15E1E1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2B5EB6B"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8153A37"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16741B9" w14:textId="77777777" w:rsidR="00A44D1E" w:rsidRDefault="00A44D1E" w:rsidP="005B2BC8">
            <w:pPr>
              <w:pStyle w:val="TAC"/>
              <w:rPr>
                <w:lang w:val="en-US" w:eastAsia="zh-CN"/>
              </w:rPr>
            </w:pPr>
          </w:p>
        </w:tc>
      </w:tr>
      <w:tr w:rsidR="00A44D1E" w14:paraId="20D6E41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1205FE2" w14:textId="77777777" w:rsidR="00A44D1E" w:rsidRDefault="00A44D1E" w:rsidP="005B2BC8">
            <w:pPr>
              <w:pStyle w:val="TAC"/>
              <w:rPr>
                <w:lang w:eastAsia="zh-CN"/>
              </w:rPr>
            </w:pPr>
            <w:r>
              <w:rPr>
                <w:rFonts w:cs="Arial"/>
                <w:szCs w:val="18"/>
              </w:rPr>
              <w:t>CA_n258G-n260G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220B0D63" w14:textId="77777777" w:rsidR="00A44D1E" w:rsidRDefault="00A44D1E" w:rsidP="005B2BC8">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1D0D4FDB"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2BD4393" w14:textId="77777777" w:rsidR="00A44D1E" w:rsidRDefault="00A44D1E" w:rsidP="005B2BC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51D62F06" w14:textId="77777777" w:rsidR="00A44D1E" w:rsidRDefault="00A44D1E" w:rsidP="005B2BC8">
            <w:pPr>
              <w:pStyle w:val="TAC"/>
              <w:rPr>
                <w:lang w:val="en-US" w:eastAsia="zh-CN"/>
              </w:rPr>
            </w:pPr>
            <w:r>
              <w:rPr>
                <w:rFonts w:cs="Arial"/>
                <w:szCs w:val="18"/>
              </w:rPr>
              <w:t>0</w:t>
            </w:r>
          </w:p>
        </w:tc>
      </w:tr>
      <w:tr w:rsidR="00A44D1E" w14:paraId="19E8910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F99B0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8BC3BDE"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851B100"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10048DC"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22F7DD11" w14:textId="77777777" w:rsidR="00A44D1E" w:rsidRDefault="00A44D1E" w:rsidP="005B2BC8">
            <w:pPr>
              <w:pStyle w:val="TAC"/>
              <w:rPr>
                <w:lang w:val="en-US" w:eastAsia="zh-CN"/>
              </w:rPr>
            </w:pPr>
          </w:p>
        </w:tc>
      </w:tr>
      <w:tr w:rsidR="00A44D1E" w14:paraId="0E6721D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A1131DC" w14:textId="77777777" w:rsidR="00A44D1E" w:rsidRDefault="00A44D1E" w:rsidP="005B2BC8">
            <w:pPr>
              <w:pStyle w:val="TAC"/>
              <w:rPr>
                <w:lang w:eastAsia="zh-CN"/>
              </w:rPr>
            </w:pPr>
            <w:r>
              <w:rPr>
                <w:rFonts w:cs="Arial"/>
                <w:szCs w:val="18"/>
              </w:rPr>
              <w:t>CA_n258G-n260H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50B276C0" w14:textId="091F08BD" w:rsidR="00A44D1E" w:rsidRDefault="00A44D1E" w:rsidP="005B2BC8">
            <w:pPr>
              <w:pStyle w:val="TAC"/>
              <w:rPr>
                <w:lang w:eastAsia="zh-CN"/>
              </w:rPr>
            </w:pPr>
            <w:r>
              <w:rPr>
                <w:rFonts w:cs="Arial"/>
                <w:szCs w:val="18"/>
              </w:rPr>
              <w:t>CA_n258G</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69827592"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CE5495D" w14:textId="77777777" w:rsidR="00A44D1E" w:rsidRDefault="00A44D1E" w:rsidP="005B2BC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133C6122" w14:textId="77777777" w:rsidR="00A44D1E" w:rsidRDefault="00A44D1E" w:rsidP="005B2BC8">
            <w:pPr>
              <w:pStyle w:val="TAC"/>
              <w:rPr>
                <w:lang w:val="en-US" w:eastAsia="zh-CN"/>
              </w:rPr>
            </w:pPr>
            <w:r>
              <w:rPr>
                <w:rFonts w:cs="Arial"/>
                <w:szCs w:val="18"/>
              </w:rPr>
              <w:t>0</w:t>
            </w:r>
          </w:p>
        </w:tc>
      </w:tr>
      <w:tr w:rsidR="00A44D1E" w14:paraId="6645D88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58A937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04926CF"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162AB78"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158CD05"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26BE1C06" w14:textId="77777777" w:rsidR="00A44D1E" w:rsidRDefault="00A44D1E" w:rsidP="005B2BC8">
            <w:pPr>
              <w:pStyle w:val="TAC"/>
              <w:rPr>
                <w:lang w:val="en-US" w:eastAsia="zh-CN"/>
              </w:rPr>
            </w:pPr>
          </w:p>
        </w:tc>
      </w:tr>
      <w:tr w:rsidR="00A44D1E" w14:paraId="11F0FC9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090EF1D" w14:textId="77777777" w:rsidR="00A44D1E" w:rsidRDefault="00A44D1E" w:rsidP="005B2BC8">
            <w:pPr>
              <w:pStyle w:val="TAC"/>
              <w:rPr>
                <w:lang w:eastAsia="zh-CN"/>
              </w:rPr>
            </w:pPr>
            <w:r>
              <w:rPr>
                <w:rFonts w:cs="Arial"/>
                <w:szCs w:val="18"/>
              </w:rPr>
              <w:t>CA_n258G-n260I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73320239" w14:textId="069EFFD3" w:rsidR="00A44D1E" w:rsidRDefault="00A44D1E" w:rsidP="005B2BC8">
            <w:pPr>
              <w:pStyle w:val="TAC"/>
              <w:rPr>
                <w:lang w:eastAsia="zh-CN"/>
              </w:rPr>
            </w:pPr>
            <w:r>
              <w:rPr>
                <w:rFonts w:cs="Arial"/>
                <w:szCs w:val="18"/>
              </w:rPr>
              <w:t>CA_n258G</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608C4AF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12545D8" w14:textId="77777777" w:rsidR="00A44D1E" w:rsidRDefault="00A44D1E" w:rsidP="005B2BC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0DF52DF6" w14:textId="77777777" w:rsidR="00A44D1E" w:rsidRDefault="00A44D1E" w:rsidP="005B2BC8">
            <w:pPr>
              <w:pStyle w:val="TAC"/>
              <w:rPr>
                <w:lang w:val="en-US" w:eastAsia="zh-CN"/>
              </w:rPr>
            </w:pPr>
            <w:r>
              <w:rPr>
                <w:rFonts w:cs="Arial"/>
                <w:szCs w:val="18"/>
              </w:rPr>
              <w:t>0</w:t>
            </w:r>
          </w:p>
        </w:tc>
      </w:tr>
      <w:tr w:rsidR="00A44D1E" w14:paraId="24CC4B3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516804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B454449"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B595DC4"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E6EF95A"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1260C0AC" w14:textId="77777777" w:rsidR="00A44D1E" w:rsidRDefault="00A44D1E" w:rsidP="005B2BC8">
            <w:pPr>
              <w:pStyle w:val="TAC"/>
              <w:rPr>
                <w:lang w:val="en-US" w:eastAsia="zh-CN"/>
              </w:rPr>
            </w:pPr>
          </w:p>
        </w:tc>
      </w:tr>
      <w:tr w:rsidR="00A44D1E" w14:paraId="6C4F34C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6D864B" w14:textId="77777777" w:rsidR="00A44D1E" w:rsidRDefault="00A44D1E" w:rsidP="005B2BC8">
            <w:pPr>
              <w:pStyle w:val="TAC"/>
              <w:rPr>
                <w:lang w:eastAsia="zh-CN"/>
              </w:rPr>
            </w:pPr>
            <w:r>
              <w:rPr>
                <w:rFonts w:cs="Arial"/>
                <w:szCs w:val="18"/>
              </w:rPr>
              <w:t>CA_n258H-n260A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20C5CFE1" w14:textId="1CC8E7DE" w:rsidR="00A44D1E" w:rsidRDefault="00A44D1E" w:rsidP="005B2BC8">
            <w:pPr>
              <w:pStyle w:val="TAC"/>
              <w:rPr>
                <w:lang w:eastAsia="zh-CN"/>
              </w:rPr>
            </w:pPr>
            <w:r>
              <w:rPr>
                <w:rFonts w:cs="Arial"/>
                <w:szCs w:val="18"/>
              </w:rPr>
              <w:t>CA_n258G/H</w:t>
            </w:r>
          </w:p>
        </w:tc>
        <w:tc>
          <w:tcPr>
            <w:tcW w:w="576" w:type="pct"/>
            <w:tcBorders>
              <w:top w:val="single" w:sz="4" w:space="0" w:color="auto"/>
              <w:left w:val="single" w:sz="4" w:space="0" w:color="auto"/>
              <w:bottom w:val="nil"/>
              <w:right w:val="single" w:sz="4" w:space="0" w:color="auto"/>
            </w:tcBorders>
            <w:shd w:val="clear" w:color="auto" w:fill="auto"/>
            <w:vAlign w:val="center"/>
          </w:tcPr>
          <w:p w14:paraId="5FC49C0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4A31968" w14:textId="77777777" w:rsidR="00A44D1E" w:rsidRDefault="00A44D1E" w:rsidP="005B2BC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5012623A" w14:textId="77777777" w:rsidR="00A44D1E" w:rsidRDefault="00A44D1E" w:rsidP="005B2BC8">
            <w:pPr>
              <w:pStyle w:val="TAC"/>
              <w:rPr>
                <w:lang w:val="en-US" w:eastAsia="zh-CN"/>
              </w:rPr>
            </w:pPr>
            <w:r>
              <w:rPr>
                <w:rFonts w:cs="Arial"/>
                <w:szCs w:val="18"/>
              </w:rPr>
              <w:t>0</w:t>
            </w:r>
          </w:p>
        </w:tc>
      </w:tr>
      <w:tr w:rsidR="00A44D1E" w14:paraId="6108C27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A934E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75F3DC9"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BD226E1"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82A5DEE"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C624547" w14:textId="77777777" w:rsidR="00A44D1E" w:rsidRDefault="00A44D1E" w:rsidP="005B2BC8">
            <w:pPr>
              <w:pStyle w:val="TAC"/>
              <w:rPr>
                <w:lang w:val="en-US" w:eastAsia="zh-CN"/>
              </w:rPr>
            </w:pPr>
          </w:p>
        </w:tc>
      </w:tr>
      <w:tr w:rsidR="00A44D1E" w14:paraId="4BA99C0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819D51B" w14:textId="77777777" w:rsidR="00A44D1E" w:rsidRDefault="00A44D1E" w:rsidP="005B2BC8">
            <w:pPr>
              <w:pStyle w:val="TAC"/>
              <w:rPr>
                <w:lang w:eastAsia="zh-CN"/>
              </w:rPr>
            </w:pPr>
            <w:r>
              <w:rPr>
                <w:rFonts w:cs="Arial"/>
                <w:szCs w:val="18"/>
              </w:rPr>
              <w:t>CA_n258H-n260G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02114048" w14:textId="6273FB8D" w:rsidR="00A44D1E" w:rsidRDefault="00A44D1E" w:rsidP="005B2BC8">
            <w:pPr>
              <w:pStyle w:val="TAC"/>
              <w:rPr>
                <w:lang w:eastAsia="zh-CN"/>
              </w:rPr>
            </w:pPr>
            <w:r>
              <w:rPr>
                <w:rFonts w:cs="Arial"/>
                <w:szCs w:val="18"/>
              </w:rPr>
              <w:t>CA_n258G/H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6ADBCAF8"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D066A82" w14:textId="77777777" w:rsidR="00A44D1E" w:rsidRDefault="00A44D1E" w:rsidP="005B2BC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4A30C2AF" w14:textId="77777777" w:rsidR="00A44D1E" w:rsidRDefault="00A44D1E" w:rsidP="005B2BC8">
            <w:pPr>
              <w:pStyle w:val="TAC"/>
              <w:rPr>
                <w:lang w:val="en-US" w:eastAsia="zh-CN"/>
              </w:rPr>
            </w:pPr>
            <w:r>
              <w:rPr>
                <w:rFonts w:cs="Arial"/>
                <w:szCs w:val="18"/>
              </w:rPr>
              <w:t>0</w:t>
            </w:r>
          </w:p>
        </w:tc>
      </w:tr>
      <w:tr w:rsidR="00A44D1E" w14:paraId="716EBFC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D373F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F147FC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076E636"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C6A7543"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1B218EC4" w14:textId="77777777" w:rsidR="00A44D1E" w:rsidRDefault="00A44D1E" w:rsidP="005B2BC8">
            <w:pPr>
              <w:pStyle w:val="TAC"/>
              <w:rPr>
                <w:lang w:val="en-US" w:eastAsia="zh-CN"/>
              </w:rPr>
            </w:pPr>
          </w:p>
        </w:tc>
      </w:tr>
      <w:tr w:rsidR="00A44D1E" w14:paraId="154DBF8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0BF450D" w14:textId="77777777" w:rsidR="00A44D1E" w:rsidRDefault="00A44D1E" w:rsidP="005B2BC8">
            <w:pPr>
              <w:pStyle w:val="TAC"/>
              <w:rPr>
                <w:lang w:eastAsia="zh-CN"/>
              </w:rPr>
            </w:pPr>
            <w:r>
              <w:rPr>
                <w:rFonts w:cs="Arial"/>
                <w:szCs w:val="18"/>
              </w:rPr>
              <w:t>CA_n258H-n260H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04C8D9F8" w14:textId="340B595B" w:rsidR="00A44D1E" w:rsidRDefault="00A44D1E" w:rsidP="005B2BC8">
            <w:pPr>
              <w:pStyle w:val="TAC"/>
              <w:rPr>
                <w:lang w:eastAsia="zh-CN"/>
              </w:rPr>
            </w:pPr>
            <w:r>
              <w:rPr>
                <w:rFonts w:cs="Arial"/>
                <w:szCs w:val="18"/>
              </w:rPr>
              <w:t>CA_n258G/H</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285EB532"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459F82F" w14:textId="77777777" w:rsidR="00A44D1E" w:rsidRDefault="00A44D1E" w:rsidP="005B2BC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1A9305AF" w14:textId="77777777" w:rsidR="00A44D1E" w:rsidRDefault="00A44D1E" w:rsidP="005B2BC8">
            <w:pPr>
              <w:pStyle w:val="TAC"/>
              <w:rPr>
                <w:lang w:val="en-US" w:eastAsia="zh-CN"/>
              </w:rPr>
            </w:pPr>
            <w:r>
              <w:rPr>
                <w:rFonts w:cs="Arial"/>
                <w:szCs w:val="18"/>
              </w:rPr>
              <w:t>0</w:t>
            </w:r>
          </w:p>
        </w:tc>
      </w:tr>
      <w:tr w:rsidR="00A44D1E" w14:paraId="21380A7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BA47C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F61A3E5"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FD95DE8"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0F485B1"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4FB9AD3E" w14:textId="77777777" w:rsidR="00A44D1E" w:rsidRDefault="00A44D1E" w:rsidP="005B2BC8">
            <w:pPr>
              <w:pStyle w:val="TAC"/>
              <w:rPr>
                <w:lang w:val="en-US" w:eastAsia="zh-CN"/>
              </w:rPr>
            </w:pPr>
          </w:p>
        </w:tc>
      </w:tr>
      <w:tr w:rsidR="00A44D1E" w14:paraId="36ED1B40"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DF6B3D2" w14:textId="77777777" w:rsidR="00A44D1E" w:rsidRDefault="00A44D1E" w:rsidP="005B2BC8">
            <w:pPr>
              <w:pStyle w:val="TAC"/>
              <w:rPr>
                <w:lang w:eastAsia="zh-CN"/>
              </w:rPr>
            </w:pPr>
            <w:r>
              <w:rPr>
                <w:rFonts w:cs="Arial"/>
                <w:szCs w:val="18"/>
              </w:rPr>
              <w:t>CA_n258H-n260I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7C5D86C2" w14:textId="0624DE1F" w:rsidR="00A44D1E" w:rsidRDefault="00A44D1E" w:rsidP="005B2BC8">
            <w:pPr>
              <w:pStyle w:val="TAC"/>
              <w:rPr>
                <w:lang w:eastAsia="zh-CN"/>
              </w:rPr>
            </w:pPr>
            <w:r>
              <w:rPr>
                <w:rFonts w:cs="Arial"/>
                <w:szCs w:val="18"/>
              </w:rPr>
              <w:t>CA_n258G/H</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2B07A9E7"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0DCC45" w14:textId="77777777" w:rsidR="00A44D1E" w:rsidRDefault="00A44D1E" w:rsidP="005B2BC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0C626C9B" w14:textId="77777777" w:rsidR="00A44D1E" w:rsidRDefault="00A44D1E" w:rsidP="005B2BC8">
            <w:pPr>
              <w:pStyle w:val="TAC"/>
              <w:rPr>
                <w:lang w:val="en-US" w:eastAsia="zh-CN"/>
              </w:rPr>
            </w:pPr>
            <w:r>
              <w:rPr>
                <w:rFonts w:cs="Arial"/>
                <w:szCs w:val="18"/>
              </w:rPr>
              <w:t>0</w:t>
            </w:r>
          </w:p>
        </w:tc>
      </w:tr>
      <w:tr w:rsidR="00A44D1E" w14:paraId="56A2CEE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3B2EC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67E81E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E4A4D31"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3801536"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73BA8C3C" w14:textId="77777777" w:rsidR="00A44D1E" w:rsidRDefault="00A44D1E" w:rsidP="005B2BC8">
            <w:pPr>
              <w:pStyle w:val="TAC"/>
              <w:rPr>
                <w:lang w:val="en-US" w:eastAsia="zh-CN"/>
              </w:rPr>
            </w:pPr>
          </w:p>
        </w:tc>
      </w:tr>
      <w:tr w:rsidR="00A44D1E" w14:paraId="438AC80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EE896E3" w14:textId="77777777" w:rsidR="00A44D1E" w:rsidRDefault="00A44D1E" w:rsidP="005B2BC8">
            <w:pPr>
              <w:pStyle w:val="TAC"/>
              <w:rPr>
                <w:lang w:eastAsia="zh-CN"/>
              </w:rPr>
            </w:pPr>
            <w:r>
              <w:rPr>
                <w:rFonts w:cs="Arial"/>
                <w:szCs w:val="18"/>
              </w:rPr>
              <w:t>CA_n258(2A)-n260A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7BF15EEC" w14:textId="77777777" w:rsidR="00A44D1E" w:rsidRDefault="00A44D1E" w:rsidP="005B2BC8">
            <w:pPr>
              <w:pStyle w:val="TAC"/>
              <w:rPr>
                <w:lang w:eastAsia="zh-CN"/>
              </w:rPr>
            </w:pPr>
            <w:r>
              <w:rPr>
                <w:rFonts w:cs="Arial"/>
                <w:szCs w:val="18"/>
              </w:rPr>
              <w:t>-</w:t>
            </w:r>
          </w:p>
        </w:tc>
        <w:tc>
          <w:tcPr>
            <w:tcW w:w="576" w:type="pct"/>
            <w:tcBorders>
              <w:top w:val="single" w:sz="4" w:space="0" w:color="auto"/>
              <w:left w:val="single" w:sz="4" w:space="0" w:color="auto"/>
              <w:bottom w:val="nil"/>
              <w:right w:val="single" w:sz="4" w:space="0" w:color="auto"/>
            </w:tcBorders>
            <w:shd w:val="clear" w:color="auto" w:fill="auto"/>
            <w:vAlign w:val="center"/>
          </w:tcPr>
          <w:p w14:paraId="75D3897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F4E165D" w14:textId="77777777" w:rsidR="00A44D1E" w:rsidRDefault="00A44D1E" w:rsidP="005B2BC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01BCD02C" w14:textId="77777777" w:rsidR="00A44D1E" w:rsidRDefault="00A44D1E" w:rsidP="005B2BC8">
            <w:pPr>
              <w:pStyle w:val="TAC"/>
              <w:rPr>
                <w:lang w:val="en-US" w:eastAsia="zh-CN"/>
              </w:rPr>
            </w:pPr>
            <w:r>
              <w:rPr>
                <w:rFonts w:cs="Arial"/>
                <w:szCs w:val="18"/>
              </w:rPr>
              <w:t>0</w:t>
            </w:r>
          </w:p>
        </w:tc>
      </w:tr>
      <w:tr w:rsidR="00A44D1E" w14:paraId="0FE4350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E29910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BADEFD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AD708B0"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6750BE5"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35646BB" w14:textId="77777777" w:rsidR="00A44D1E" w:rsidRDefault="00A44D1E" w:rsidP="005B2BC8">
            <w:pPr>
              <w:pStyle w:val="TAC"/>
              <w:rPr>
                <w:lang w:val="en-US" w:eastAsia="zh-CN"/>
              </w:rPr>
            </w:pPr>
          </w:p>
        </w:tc>
      </w:tr>
      <w:tr w:rsidR="00A44D1E" w14:paraId="3F6DCD9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0D3E148" w14:textId="77777777" w:rsidR="00A44D1E" w:rsidRDefault="00A44D1E" w:rsidP="005B2BC8">
            <w:pPr>
              <w:pStyle w:val="TAC"/>
              <w:rPr>
                <w:lang w:eastAsia="zh-CN"/>
              </w:rPr>
            </w:pPr>
            <w:r>
              <w:rPr>
                <w:rFonts w:cs="Arial"/>
                <w:szCs w:val="18"/>
              </w:rPr>
              <w:t>CA_n258(2A)-n260G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1B764B6B" w14:textId="77777777" w:rsidR="00A44D1E" w:rsidRDefault="00A44D1E" w:rsidP="005B2BC8">
            <w:pPr>
              <w:pStyle w:val="TAC"/>
              <w:rPr>
                <w:lang w:eastAsia="zh-CN"/>
              </w:rPr>
            </w:pPr>
            <w:r>
              <w:rPr>
                <w:rFonts w:cs="Arial"/>
                <w:szCs w:val="18"/>
              </w:rP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24380D8E"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56CD795" w14:textId="77777777" w:rsidR="00A44D1E" w:rsidRDefault="00A44D1E" w:rsidP="005B2BC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0B971E30" w14:textId="77777777" w:rsidR="00A44D1E" w:rsidRDefault="00A44D1E" w:rsidP="005B2BC8">
            <w:pPr>
              <w:pStyle w:val="TAC"/>
              <w:rPr>
                <w:lang w:val="en-US" w:eastAsia="zh-CN"/>
              </w:rPr>
            </w:pPr>
            <w:r>
              <w:rPr>
                <w:rFonts w:cs="Arial"/>
                <w:szCs w:val="18"/>
              </w:rPr>
              <w:t>0</w:t>
            </w:r>
          </w:p>
        </w:tc>
      </w:tr>
      <w:tr w:rsidR="00A44D1E" w14:paraId="48334ED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75C00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A5484A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772498C"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67C46E4"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28B87A29" w14:textId="77777777" w:rsidR="00A44D1E" w:rsidRDefault="00A44D1E" w:rsidP="005B2BC8">
            <w:pPr>
              <w:pStyle w:val="TAC"/>
              <w:rPr>
                <w:lang w:val="en-US" w:eastAsia="zh-CN"/>
              </w:rPr>
            </w:pPr>
          </w:p>
        </w:tc>
      </w:tr>
      <w:tr w:rsidR="00A44D1E" w14:paraId="2713E6BF"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3653133" w14:textId="77777777" w:rsidR="00A44D1E" w:rsidRDefault="00A44D1E" w:rsidP="005B2BC8">
            <w:pPr>
              <w:pStyle w:val="TAC"/>
              <w:rPr>
                <w:lang w:eastAsia="zh-CN"/>
              </w:rPr>
            </w:pPr>
            <w:r>
              <w:rPr>
                <w:rFonts w:cs="Arial"/>
                <w:szCs w:val="18"/>
              </w:rPr>
              <w:t>CA_n258(2A)-n260H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0C1D6538" w14:textId="4F69ED21" w:rsidR="00A44D1E" w:rsidRDefault="00A44D1E" w:rsidP="005B2BC8">
            <w:pPr>
              <w:pStyle w:val="TAC"/>
              <w:rPr>
                <w:lang w:eastAsia="zh-CN"/>
              </w:rPr>
            </w:pPr>
            <w:r>
              <w:rPr>
                <w:rFonts w:cs="Arial"/>
                <w:szCs w:val="18"/>
              </w:rP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5EC0DA3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77FD3F6" w14:textId="77777777" w:rsidR="00A44D1E" w:rsidRDefault="00A44D1E" w:rsidP="005B2BC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6DF33A63" w14:textId="77777777" w:rsidR="00A44D1E" w:rsidRDefault="00A44D1E" w:rsidP="005B2BC8">
            <w:pPr>
              <w:pStyle w:val="TAC"/>
              <w:rPr>
                <w:lang w:val="en-US" w:eastAsia="zh-CN"/>
              </w:rPr>
            </w:pPr>
            <w:r>
              <w:rPr>
                <w:rFonts w:cs="Arial"/>
                <w:szCs w:val="18"/>
              </w:rPr>
              <w:t>0</w:t>
            </w:r>
          </w:p>
        </w:tc>
      </w:tr>
      <w:tr w:rsidR="00A44D1E" w14:paraId="6934618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87EDC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6B8B9B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7B96896"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EEE2ACB"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01EC8198" w14:textId="77777777" w:rsidR="00A44D1E" w:rsidRDefault="00A44D1E" w:rsidP="005B2BC8">
            <w:pPr>
              <w:pStyle w:val="TAC"/>
              <w:rPr>
                <w:lang w:val="en-US" w:eastAsia="zh-CN"/>
              </w:rPr>
            </w:pPr>
          </w:p>
        </w:tc>
      </w:tr>
      <w:tr w:rsidR="00A44D1E" w14:paraId="4F2AD32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8DA866" w14:textId="77777777" w:rsidR="00A44D1E" w:rsidRDefault="00A44D1E" w:rsidP="005B2BC8">
            <w:pPr>
              <w:pStyle w:val="TAC"/>
              <w:rPr>
                <w:lang w:eastAsia="zh-CN"/>
              </w:rPr>
            </w:pPr>
            <w:r>
              <w:rPr>
                <w:rFonts w:cs="Arial"/>
                <w:szCs w:val="18"/>
              </w:rPr>
              <w:t>CA_n258(2A)-n260I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6A82184F" w14:textId="2DBAE8BA" w:rsidR="00A44D1E" w:rsidRDefault="00A44D1E" w:rsidP="005B2BC8">
            <w:pPr>
              <w:pStyle w:val="TAC"/>
              <w:rPr>
                <w:lang w:eastAsia="zh-CN"/>
              </w:rPr>
            </w:pPr>
            <w:r>
              <w:rPr>
                <w:rFonts w:cs="Arial"/>
                <w:szCs w:val="18"/>
              </w:rP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1BEB84F0"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557B6CB" w14:textId="77777777" w:rsidR="00A44D1E" w:rsidRDefault="00A44D1E" w:rsidP="005B2BC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010C47CA" w14:textId="77777777" w:rsidR="00A44D1E" w:rsidRDefault="00A44D1E" w:rsidP="005B2BC8">
            <w:pPr>
              <w:pStyle w:val="TAC"/>
              <w:rPr>
                <w:lang w:val="en-US" w:eastAsia="zh-CN"/>
              </w:rPr>
            </w:pPr>
            <w:r>
              <w:rPr>
                <w:rFonts w:cs="Arial"/>
                <w:szCs w:val="18"/>
              </w:rPr>
              <w:t>0</w:t>
            </w:r>
          </w:p>
        </w:tc>
      </w:tr>
      <w:tr w:rsidR="00A44D1E" w14:paraId="4218BFB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8F30637"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E422DC4"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BE2A47A"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0CCA1DB"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356A179D" w14:textId="77777777" w:rsidR="00A44D1E" w:rsidRDefault="00A44D1E" w:rsidP="005B2BC8">
            <w:pPr>
              <w:pStyle w:val="TAC"/>
              <w:rPr>
                <w:lang w:val="en-US" w:eastAsia="zh-CN"/>
              </w:rPr>
            </w:pPr>
          </w:p>
        </w:tc>
      </w:tr>
      <w:tr w:rsidR="00A44D1E" w14:paraId="5CDB012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7EEB73" w14:textId="77777777" w:rsidR="00A44D1E" w:rsidRDefault="00A44D1E" w:rsidP="005B2BC8">
            <w:pPr>
              <w:pStyle w:val="TAC"/>
              <w:rPr>
                <w:lang w:eastAsia="zh-CN"/>
              </w:rPr>
            </w:pPr>
            <w:r>
              <w:rPr>
                <w:rFonts w:cs="Arial"/>
                <w:szCs w:val="18"/>
              </w:rPr>
              <w:t>CA_n258(A-G)-n260A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021B882D" w14:textId="77777777" w:rsidR="00A44D1E" w:rsidRDefault="00A44D1E" w:rsidP="005B2BC8">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7543E150"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827B865" w14:textId="77777777" w:rsidR="00A44D1E" w:rsidRDefault="00A44D1E" w:rsidP="005B2BC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36D9CEB0" w14:textId="77777777" w:rsidR="00A44D1E" w:rsidRDefault="00A44D1E" w:rsidP="005B2BC8">
            <w:pPr>
              <w:pStyle w:val="TAC"/>
              <w:rPr>
                <w:lang w:val="en-US" w:eastAsia="zh-CN"/>
              </w:rPr>
            </w:pPr>
            <w:r>
              <w:rPr>
                <w:rFonts w:cs="Arial"/>
                <w:szCs w:val="18"/>
              </w:rPr>
              <w:t>0</w:t>
            </w:r>
          </w:p>
        </w:tc>
      </w:tr>
      <w:tr w:rsidR="00A44D1E" w14:paraId="3F9DE48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8C8902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1503271"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CABEAF3"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A613436"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1CBD7B" w14:textId="77777777" w:rsidR="00A44D1E" w:rsidRDefault="00A44D1E" w:rsidP="005B2BC8">
            <w:pPr>
              <w:pStyle w:val="TAC"/>
              <w:rPr>
                <w:lang w:val="en-US" w:eastAsia="zh-CN"/>
              </w:rPr>
            </w:pPr>
          </w:p>
        </w:tc>
      </w:tr>
      <w:tr w:rsidR="00A44D1E" w14:paraId="4C14A39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75629BA" w14:textId="77777777" w:rsidR="00A44D1E" w:rsidRDefault="00A44D1E" w:rsidP="005B2BC8">
            <w:pPr>
              <w:pStyle w:val="TAC"/>
              <w:rPr>
                <w:lang w:eastAsia="zh-CN"/>
              </w:rPr>
            </w:pPr>
            <w:r>
              <w:rPr>
                <w:rFonts w:cs="Arial"/>
                <w:szCs w:val="18"/>
              </w:rPr>
              <w:t>CA_n258(A-G)-n260G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2F8B8E00" w14:textId="77777777" w:rsidR="00A44D1E" w:rsidRDefault="00A44D1E" w:rsidP="005B2BC8">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17D3702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581DC43" w14:textId="77777777" w:rsidR="00A44D1E" w:rsidRDefault="00A44D1E" w:rsidP="005B2BC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01EBBF40" w14:textId="77777777" w:rsidR="00A44D1E" w:rsidRDefault="00A44D1E" w:rsidP="005B2BC8">
            <w:pPr>
              <w:pStyle w:val="TAC"/>
              <w:rPr>
                <w:lang w:val="en-US" w:eastAsia="zh-CN"/>
              </w:rPr>
            </w:pPr>
            <w:r>
              <w:rPr>
                <w:rFonts w:cs="Arial"/>
                <w:szCs w:val="18"/>
              </w:rPr>
              <w:t>0</w:t>
            </w:r>
          </w:p>
        </w:tc>
      </w:tr>
      <w:tr w:rsidR="00A44D1E" w14:paraId="6B9210D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D57BB4"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EF785A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8D01D28"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2FB632B"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11184815" w14:textId="77777777" w:rsidR="00A44D1E" w:rsidRDefault="00A44D1E" w:rsidP="005B2BC8">
            <w:pPr>
              <w:pStyle w:val="TAC"/>
              <w:rPr>
                <w:lang w:val="en-US" w:eastAsia="zh-CN"/>
              </w:rPr>
            </w:pPr>
          </w:p>
        </w:tc>
      </w:tr>
      <w:tr w:rsidR="00A44D1E" w14:paraId="5C07B451"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D9CDF52" w14:textId="77777777" w:rsidR="00A44D1E" w:rsidRDefault="00A44D1E" w:rsidP="005B2BC8">
            <w:pPr>
              <w:pStyle w:val="TAC"/>
              <w:rPr>
                <w:lang w:eastAsia="zh-CN"/>
              </w:rPr>
            </w:pPr>
            <w:r>
              <w:rPr>
                <w:rFonts w:cs="Arial"/>
                <w:szCs w:val="18"/>
              </w:rPr>
              <w:t>CA_n258(A-G)-n260H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6630371C" w14:textId="767EE3F6" w:rsidR="00A44D1E" w:rsidRDefault="00A44D1E" w:rsidP="005B2BC8">
            <w:pPr>
              <w:pStyle w:val="TAC"/>
              <w:rPr>
                <w:lang w:eastAsia="zh-CN"/>
              </w:rPr>
            </w:pPr>
            <w:r>
              <w:rPr>
                <w:rFonts w:cs="Arial"/>
                <w:szCs w:val="18"/>
              </w:rPr>
              <w:t>CA_n258G</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62BF23B5"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9C9BE3B" w14:textId="77777777" w:rsidR="00A44D1E" w:rsidRDefault="00A44D1E" w:rsidP="005B2BC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2B93B15B" w14:textId="77777777" w:rsidR="00A44D1E" w:rsidRDefault="00A44D1E" w:rsidP="005B2BC8">
            <w:pPr>
              <w:pStyle w:val="TAC"/>
              <w:rPr>
                <w:lang w:val="en-US" w:eastAsia="zh-CN"/>
              </w:rPr>
            </w:pPr>
            <w:r>
              <w:rPr>
                <w:rFonts w:cs="Arial"/>
                <w:szCs w:val="18"/>
              </w:rPr>
              <w:t>0</w:t>
            </w:r>
          </w:p>
        </w:tc>
      </w:tr>
      <w:tr w:rsidR="00A44D1E" w14:paraId="31C6733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9D7379"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963BFF2"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2C7A2B2"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FB96334"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761F81E0" w14:textId="77777777" w:rsidR="00A44D1E" w:rsidRDefault="00A44D1E" w:rsidP="005B2BC8">
            <w:pPr>
              <w:pStyle w:val="TAC"/>
              <w:rPr>
                <w:lang w:val="en-US" w:eastAsia="zh-CN"/>
              </w:rPr>
            </w:pPr>
          </w:p>
        </w:tc>
      </w:tr>
      <w:tr w:rsidR="00A44D1E" w14:paraId="3C5CE12F"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53F2D7F" w14:textId="77777777" w:rsidR="00A44D1E" w:rsidRDefault="00A44D1E" w:rsidP="005B2BC8">
            <w:pPr>
              <w:pStyle w:val="TAC"/>
              <w:rPr>
                <w:lang w:eastAsia="zh-CN"/>
              </w:rPr>
            </w:pPr>
            <w:r>
              <w:rPr>
                <w:rFonts w:cs="Arial"/>
                <w:szCs w:val="18"/>
              </w:rPr>
              <w:t>CA_n258(A-G)-n260I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03C1282C" w14:textId="7CFC3DA3" w:rsidR="00A44D1E" w:rsidRDefault="00A44D1E" w:rsidP="005B2BC8">
            <w:pPr>
              <w:pStyle w:val="TAC"/>
              <w:rPr>
                <w:lang w:eastAsia="zh-CN"/>
              </w:rPr>
            </w:pPr>
            <w:r>
              <w:rPr>
                <w:rFonts w:cs="Arial"/>
                <w:szCs w:val="18"/>
              </w:rPr>
              <w:t>CA_n258G</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242EDAF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4929A9C" w14:textId="77777777" w:rsidR="00A44D1E" w:rsidRDefault="00A44D1E" w:rsidP="005B2BC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77420F96" w14:textId="77777777" w:rsidR="00A44D1E" w:rsidRDefault="00A44D1E" w:rsidP="005B2BC8">
            <w:pPr>
              <w:pStyle w:val="TAC"/>
              <w:rPr>
                <w:lang w:val="en-US" w:eastAsia="zh-CN"/>
              </w:rPr>
            </w:pPr>
            <w:r>
              <w:rPr>
                <w:rFonts w:cs="Arial"/>
                <w:szCs w:val="18"/>
              </w:rPr>
              <w:t>0</w:t>
            </w:r>
          </w:p>
        </w:tc>
      </w:tr>
      <w:tr w:rsidR="00A44D1E" w14:paraId="1CF784D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378CE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82683E4"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89E9E37"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8287C66"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0439156C" w14:textId="77777777" w:rsidR="00A44D1E" w:rsidRDefault="00A44D1E" w:rsidP="005B2BC8">
            <w:pPr>
              <w:pStyle w:val="TAC"/>
              <w:rPr>
                <w:lang w:val="en-US" w:eastAsia="zh-CN"/>
              </w:rPr>
            </w:pPr>
          </w:p>
        </w:tc>
      </w:tr>
      <w:tr w:rsidR="00A44D1E" w14:paraId="46C8075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EAFCCD9" w14:textId="77777777" w:rsidR="00A44D1E" w:rsidRDefault="00A44D1E" w:rsidP="005B2BC8">
            <w:pPr>
              <w:pStyle w:val="TAC"/>
              <w:rPr>
                <w:lang w:eastAsia="zh-CN"/>
              </w:rPr>
            </w:pPr>
            <w:r>
              <w:rPr>
                <w:rFonts w:cs="Arial"/>
                <w:szCs w:val="18"/>
              </w:rPr>
              <w:t>CA_n258(2G)-n260A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19528923" w14:textId="77777777" w:rsidR="00A44D1E" w:rsidRDefault="00A44D1E" w:rsidP="005B2BC8">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0E63B133"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191AED2" w14:textId="77777777" w:rsidR="00A44D1E" w:rsidRDefault="00A44D1E" w:rsidP="005B2BC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6CEC7817" w14:textId="77777777" w:rsidR="00A44D1E" w:rsidRDefault="00A44D1E" w:rsidP="005B2BC8">
            <w:pPr>
              <w:pStyle w:val="TAC"/>
              <w:rPr>
                <w:lang w:val="en-US" w:eastAsia="zh-CN"/>
              </w:rPr>
            </w:pPr>
            <w:r>
              <w:rPr>
                <w:rFonts w:cs="Arial"/>
                <w:szCs w:val="18"/>
              </w:rPr>
              <w:t>0</w:t>
            </w:r>
          </w:p>
        </w:tc>
      </w:tr>
      <w:tr w:rsidR="00A44D1E" w14:paraId="202FF60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2CE473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E8DA0D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A60AFAD"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A406094"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2C5FAB7" w14:textId="77777777" w:rsidR="00A44D1E" w:rsidRDefault="00A44D1E" w:rsidP="005B2BC8">
            <w:pPr>
              <w:pStyle w:val="TAC"/>
              <w:rPr>
                <w:lang w:val="en-US" w:eastAsia="zh-CN"/>
              </w:rPr>
            </w:pPr>
          </w:p>
        </w:tc>
      </w:tr>
      <w:tr w:rsidR="00A44D1E" w14:paraId="2F0E91B7"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AFD4EB1" w14:textId="77777777" w:rsidR="00A44D1E" w:rsidRDefault="00A44D1E" w:rsidP="005B2BC8">
            <w:pPr>
              <w:pStyle w:val="TAC"/>
              <w:rPr>
                <w:lang w:eastAsia="zh-CN"/>
              </w:rPr>
            </w:pPr>
            <w:r>
              <w:rPr>
                <w:rFonts w:cs="Arial"/>
                <w:szCs w:val="18"/>
              </w:rPr>
              <w:t>CA_n258(2G)-n260G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12C0BD56" w14:textId="77777777" w:rsidR="00A44D1E" w:rsidRDefault="00A44D1E" w:rsidP="005B2BC8">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072C486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8E2B883" w14:textId="77777777" w:rsidR="00A44D1E" w:rsidRDefault="00A44D1E" w:rsidP="005B2BC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3CCD67A9" w14:textId="77777777" w:rsidR="00A44D1E" w:rsidRDefault="00A44D1E" w:rsidP="005B2BC8">
            <w:pPr>
              <w:pStyle w:val="TAC"/>
              <w:rPr>
                <w:lang w:val="en-US" w:eastAsia="zh-CN"/>
              </w:rPr>
            </w:pPr>
            <w:r>
              <w:rPr>
                <w:rFonts w:cs="Arial"/>
                <w:szCs w:val="18"/>
              </w:rPr>
              <w:t>0</w:t>
            </w:r>
          </w:p>
        </w:tc>
      </w:tr>
      <w:tr w:rsidR="00A44D1E" w14:paraId="330F58B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CF8F2B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584637F"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2E9D321"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F558A94"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3FB237B1" w14:textId="77777777" w:rsidR="00A44D1E" w:rsidRDefault="00A44D1E" w:rsidP="005B2BC8">
            <w:pPr>
              <w:pStyle w:val="TAC"/>
              <w:rPr>
                <w:lang w:val="en-US" w:eastAsia="zh-CN"/>
              </w:rPr>
            </w:pPr>
          </w:p>
        </w:tc>
      </w:tr>
      <w:tr w:rsidR="00A44D1E" w14:paraId="4CC87A1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ECC49E3" w14:textId="77777777" w:rsidR="00A44D1E" w:rsidRDefault="00A44D1E" w:rsidP="005B2BC8">
            <w:pPr>
              <w:pStyle w:val="TAC"/>
              <w:rPr>
                <w:lang w:eastAsia="zh-CN"/>
              </w:rPr>
            </w:pPr>
            <w:r>
              <w:rPr>
                <w:rFonts w:cs="Arial"/>
                <w:szCs w:val="18"/>
              </w:rPr>
              <w:t>CA_n258(2G)-n260H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2E3B73A4" w14:textId="73D59E5B" w:rsidR="00A44D1E" w:rsidRDefault="00A44D1E" w:rsidP="005B2BC8">
            <w:pPr>
              <w:pStyle w:val="TAC"/>
              <w:rPr>
                <w:lang w:eastAsia="zh-CN"/>
              </w:rPr>
            </w:pPr>
            <w:r>
              <w:rPr>
                <w:rFonts w:cs="Arial"/>
                <w:szCs w:val="18"/>
              </w:rPr>
              <w:t>CA_n258G</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39D01CE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FF12726" w14:textId="77777777" w:rsidR="00A44D1E" w:rsidRDefault="00A44D1E" w:rsidP="005B2BC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6177D237" w14:textId="77777777" w:rsidR="00A44D1E" w:rsidRDefault="00A44D1E" w:rsidP="005B2BC8">
            <w:pPr>
              <w:pStyle w:val="TAC"/>
              <w:rPr>
                <w:lang w:val="en-US" w:eastAsia="zh-CN"/>
              </w:rPr>
            </w:pPr>
            <w:r>
              <w:rPr>
                <w:rFonts w:cs="Arial"/>
                <w:szCs w:val="18"/>
              </w:rPr>
              <w:t>0</w:t>
            </w:r>
          </w:p>
        </w:tc>
      </w:tr>
      <w:tr w:rsidR="00A44D1E" w14:paraId="6B3C67C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00DD0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62D6955"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72EB667"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6183CB3"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0ADD6A1C" w14:textId="77777777" w:rsidR="00A44D1E" w:rsidRDefault="00A44D1E" w:rsidP="005B2BC8">
            <w:pPr>
              <w:pStyle w:val="TAC"/>
              <w:rPr>
                <w:lang w:val="en-US" w:eastAsia="zh-CN"/>
              </w:rPr>
            </w:pPr>
          </w:p>
        </w:tc>
      </w:tr>
      <w:tr w:rsidR="00A44D1E" w14:paraId="505787C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66DCB9" w14:textId="77777777" w:rsidR="00A44D1E" w:rsidRDefault="00A44D1E" w:rsidP="005B2BC8">
            <w:pPr>
              <w:pStyle w:val="TAC"/>
              <w:rPr>
                <w:lang w:eastAsia="zh-CN"/>
              </w:rPr>
            </w:pPr>
            <w:r>
              <w:rPr>
                <w:rFonts w:cs="Arial"/>
                <w:szCs w:val="18"/>
              </w:rPr>
              <w:t>CA_n258(2G)-n260I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102E4FFF" w14:textId="65290AE8" w:rsidR="00A44D1E" w:rsidRDefault="00A44D1E" w:rsidP="005B2BC8">
            <w:pPr>
              <w:pStyle w:val="TAC"/>
              <w:rPr>
                <w:lang w:eastAsia="zh-CN"/>
              </w:rPr>
            </w:pPr>
            <w:r>
              <w:rPr>
                <w:rFonts w:cs="Arial"/>
                <w:szCs w:val="18"/>
              </w:rPr>
              <w:t>CA_n258G</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5BBF923F"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F5A65F5" w14:textId="77777777" w:rsidR="00A44D1E" w:rsidRDefault="00A44D1E" w:rsidP="005B2BC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2A065780" w14:textId="77777777" w:rsidR="00A44D1E" w:rsidRDefault="00A44D1E" w:rsidP="005B2BC8">
            <w:pPr>
              <w:pStyle w:val="TAC"/>
              <w:rPr>
                <w:lang w:val="en-US" w:eastAsia="zh-CN"/>
              </w:rPr>
            </w:pPr>
            <w:r>
              <w:rPr>
                <w:rFonts w:cs="Arial"/>
                <w:szCs w:val="18"/>
              </w:rPr>
              <w:t>0</w:t>
            </w:r>
          </w:p>
        </w:tc>
      </w:tr>
      <w:tr w:rsidR="00A44D1E" w14:paraId="7B7772E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90041D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9EBCF6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68119AE"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1C311F0"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2393E2FB" w14:textId="77777777" w:rsidR="00A44D1E" w:rsidRDefault="00A44D1E" w:rsidP="005B2BC8">
            <w:pPr>
              <w:pStyle w:val="TAC"/>
              <w:rPr>
                <w:lang w:val="en-US" w:eastAsia="zh-CN"/>
              </w:rPr>
            </w:pPr>
          </w:p>
        </w:tc>
      </w:tr>
      <w:tr w:rsidR="00A44D1E" w14:paraId="39DD53B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7FD8D8" w14:textId="77777777" w:rsidR="00A44D1E" w:rsidRDefault="00A44D1E" w:rsidP="005B2BC8">
            <w:pPr>
              <w:pStyle w:val="TAC"/>
              <w:rPr>
                <w:lang w:eastAsia="zh-CN"/>
              </w:rPr>
            </w:pPr>
            <w:r>
              <w:rPr>
                <w:rFonts w:cs="Arial"/>
                <w:szCs w:val="18"/>
              </w:rPr>
              <w:t>CA_n258(A-H)-n260A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33AE908A" w14:textId="72945E3D" w:rsidR="00A44D1E" w:rsidRDefault="00A44D1E" w:rsidP="005B2BC8">
            <w:pPr>
              <w:pStyle w:val="TAC"/>
              <w:rPr>
                <w:lang w:eastAsia="zh-CN"/>
              </w:rPr>
            </w:pPr>
            <w:r>
              <w:rPr>
                <w:rFonts w:cs="Arial"/>
                <w:szCs w:val="18"/>
              </w:rPr>
              <w:t>CA_n258G/H</w:t>
            </w:r>
          </w:p>
        </w:tc>
        <w:tc>
          <w:tcPr>
            <w:tcW w:w="576" w:type="pct"/>
            <w:tcBorders>
              <w:top w:val="single" w:sz="4" w:space="0" w:color="auto"/>
              <w:left w:val="single" w:sz="4" w:space="0" w:color="auto"/>
              <w:bottom w:val="nil"/>
              <w:right w:val="single" w:sz="4" w:space="0" w:color="auto"/>
            </w:tcBorders>
            <w:shd w:val="clear" w:color="auto" w:fill="auto"/>
            <w:vAlign w:val="center"/>
          </w:tcPr>
          <w:p w14:paraId="4AEBCF3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378EC42" w14:textId="77777777" w:rsidR="00A44D1E" w:rsidRDefault="00A44D1E" w:rsidP="005B2BC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610C8F2B" w14:textId="77777777" w:rsidR="00A44D1E" w:rsidRDefault="00A44D1E" w:rsidP="005B2BC8">
            <w:pPr>
              <w:pStyle w:val="TAC"/>
              <w:rPr>
                <w:lang w:val="en-US" w:eastAsia="zh-CN"/>
              </w:rPr>
            </w:pPr>
            <w:r>
              <w:rPr>
                <w:rFonts w:cs="Arial"/>
                <w:szCs w:val="18"/>
              </w:rPr>
              <w:t>0</w:t>
            </w:r>
          </w:p>
        </w:tc>
      </w:tr>
      <w:tr w:rsidR="00A44D1E" w14:paraId="1ECD7DD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AE261C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9CF2E7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C369D90"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64793B3"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FA1392" w14:textId="77777777" w:rsidR="00A44D1E" w:rsidRDefault="00A44D1E" w:rsidP="005B2BC8">
            <w:pPr>
              <w:pStyle w:val="TAC"/>
              <w:rPr>
                <w:lang w:val="en-US" w:eastAsia="zh-CN"/>
              </w:rPr>
            </w:pPr>
          </w:p>
        </w:tc>
      </w:tr>
      <w:tr w:rsidR="00A44D1E" w14:paraId="65569CE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61649E" w14:textId="77777777" w:rsidR="00A44D1E" w:rsidRDefault="00A44D1E" w:rsidP="005B2BC8">
            <w:pPr>
              <w:pStyle w:val="TAC"/>
              <w:rPr>
                <w:lang w:eastAsia="zh-CN"/>
              </w:rPr>
            </w:pPr>
            <w:r>
              <w:rPr>
                <w:rFonts w:cs="Arial"/>
                <w:szCs w:val="18"/>
              </w:rPr>
              <w:t>CA_n258(A-H)-n260G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4F5DCE20" w14:textId="40F042F2" w:rsidR="00A44D1E" w:rsidRDefault="00A44D1E" w:rsidP="005B2BC8">
            <w:pPr>
              <w:pStyle w:val="TAC"/>
              <w:rPr>
                <w:lang w:eastAsia="zh-CN"/>
              </w:rPr>
            </w:pPr>
            <w:r>
              <w:rPr>
                <w:rFonts w:cs="Arial"/>
                <w:szCs w:val="18"/>
              </w:rPr>
              <w:t>CA_n258G/H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5CB97B76"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2C255E7" w14:textId="77777777" w:rsidR="00A44D1E" w:rsidRDefault="00A44D1E" w:rsidP="005B2BC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04665850" w14:textId="77777777" w:rsidR="00A44D1E" w:rsidRDefault="00A44D1E" w:rsidP="005B2BC8">
            <w:pPr>
              <w:pStyle w:val="TAC"/>
              <w:rPr>
                <w:lang w:val="en-US" w:eastAsia="zh-CN"/>
              </w:rPr>
            </w:pPr>
            <w:r>
              <w:rPr>
                <w:rFonts w:cs="Arial"/>
                <w:szCs w:val="18"/>
              </w:rPr>
              <w:t>0</w:t>
            </w:r>
          </w:p>
        </w:tc>
      </w:tr>
      <w:tr w:rsidR="00A44D1E" w14:paraId="7C5B45D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6CEFBD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DA0A62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713C6DD"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CC1072A"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143CD244" w14:textId="77777777" w:rsidR="00A44D1E" w:rsidRDefault="00A44D1E" w:rsidP="005B2BC8">
            <w:pPr>
              <w:pStyle w:val="TAC"/>
              <w:rPr>
                <w:lang w:val="en-US" w:eastAsia="zh-CN"/>
              </w:rPr>
            </w:pPr>
          </w:p>
        </w:tc>
      </w:tr>
      <w:tr w:rsidR="00A44D1E" w14:paraId="0704CA4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93C384" w14:textId="77777777" w:rsidR="00A44D1E" w:rsidRDefault="00A44D1E" w:rsidP="005B2BC8">
            <w:pPr>
              <w:pStyle w:val="TAC"/>
              <w:rPr>
                <w:lang w:eastAsia="zh-CN"/>
              </w:rPr>
            </w:pPr>
            <w:r>
              <w:rPr>
                <w:rFonts w:cs="Arial"/>
                <w:szCs w:val="18"/>
              </w:rPr>
              <w:t>CA_n258(A-H)-n260H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43C07A97" w14:textId="608DA5B7" w:rsidR="00A44D1E" w:rsidRDefault="00A44D1E" w:rsidP="005B2BC8">
            <w:pPr>
              <w:pStyle w:val="TAC"/>
              <w:rPr>
                <w:lang w:eastAsia="zh-CN"/>
              </w:rPr>
            </w:pPr>
            <w:r>
              <w:rPr>
                <w:rFonts w:cs="Arial"/>
                <w:szCs w:val="18"/>
              </w:rPr>
              <w:t>CA_n258G/H</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4A2BD250"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E3030A4" w14:textId="77777777" w:rsidR="00A44D1E" w:rsidRDefault="00A44D1E" w:rsidP="005B2BC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69C6B46E" w14:textId="77777777" w:rsidR="00A44D1E" w:rsidRDefault="00A44D1E" w:rsidP="005B2BC8">
            <w:pPr>
              <w:pStyle w:val="TAC"/>
              <w:rPr>
                <w:lang w:val="en-US" w:eastAsia="zh-CN"/>
              </w:rPr>
            </w:pPr>
            <w:r>
              <w:rPr>
                <w:rFonts w:cs="Arial"/>
                <w:szCs w:val="18"/>
              </w:rPr>
              <w:t>0</w:t>
            </w:r>
          </w:p>
        </w:tc>
      </w:tr>
      <w:tr w:rsidR="00A44D1E" w14:paraId="5B95DF3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D122B1"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B2CC7C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FF8F137"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C4A8F3D"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60334" w14:textId="77777777" w:rsidR="00A44D1E" w:rsidRDefault="00A44D1E" w:rsidP="005B2BC8">
            <w:pPr>
              <w:pStyle w:val="TAC"/>
              <w:rPr>
                <w:lang w:val="en-US" w:eastAsia="zh-CN"/>
              </w:rPr>
            </w:pPr>
          </w:p>
        </w:tc>
      </w:tr>
      <w:tr w:rsidR="00A44D1E" w14:paraId="368D16B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FA2494F" w14:textId="77777777" w:rsidR="00A44D1E" w:rsidRDefault="00A44D1E" w:rsidP="005B2BC8">
            <w:pPr>
              <w:pStyle w:val="TAC"/>
              <w:rPr>
                <w:lang w:eastAsia="zh-CN"/>
              </w:rPr>
            </w:pPr>
            <w:r>
              <w:rPr>
                <w:rFonts w:cs="Arial"/>
                <w:szCs w:val="18"/>
              </w:rPr>
              <w:t>CA_n258(A-H)-n260I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2FE311E0" w14:textId="74592617" w:rsidR="00A44D1E" w:rsidRDefault="00A44D1E" w:rsidP="005B2BC8">
            <w:pPr>
              <w:pStyle w:val="TAC"/>
              <w:rPr>
                <w:lang w:eastAsia="zh-CN"/>
              </w:rPr>
            </w:pPr>
            <w:r>
              <w:rPr>
                <w:rFonts w:cs="Arial"/>
                <w:szCs w:val="18"/>
              </w:rPr>
              <w:t>CA_n258G/H</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35317E5D"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6C99445" w14:textId="77777777" w:rsidR="00A44D1E" w:rsidRDefault="00A44D1E" w:rsidP="005B2BC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3E49F6C7" w14:textId="77777777" w:rsidR="00A44D1E" w:rsidRDefault="00A44D1E" w:rsidP="005B2BC8">
            <w:pPr>
              <w:pStyle w:val="TAC"/>
              <w:rPr>
                <w:lang w:val="en-US" w:eastAsia="zh-CN"/>
              </w:rPr>
            </w:pPr>
            <w:r>
              <w:rPr>
                <w:rFonts w:cs="Arial"/>
                <w:szCs w:val="18"/>
              </w:rPr>
              <w:t>0</w:t>
            </w:r>
          </w:p>
        </w:tc>
      </w:tr>
      <w:tr w:rsidR="00A44D1E" w14:paraId="391CBF8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AD764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2A01933"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2F3A055"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75A9872"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799736C3" w14:textId="77777777" w:rsidR="00A44D1E" w:rsidRDefault="00A44D1E" w:rsidP="005B2BC8">
            <w:pPr>
              <w:pStyle w:val="TAC"/>
              <w:rPr>
                <w:lang w:val="en-US" w:eastAsia="zh-CN"/>
              </w:rPr>
            </w:pPr>
          </w:p>
        </w:tc>
      </w:tr>
      <w:tr w:rsidR="00A44D1E" w14:paraId="7C068AB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EEBFB5B" w14:textId="77777777" w:rsidR="00A44D1E" w:rsidRDefault="00A44D1E" w:rsidP="005B2BC8">
            <w:pPr>
              <w:pStyle w:val="TAC"/>
              <w:rPr>
                <w:lang w:eastAsia="zh-CN"/>
              </w:rPr>
            </w:pPr>
            <w:r>
              <w:rPr>
                <w:rFonts w:cs="Arial"/>
                <w:szCs w:val="18"/>
              </w:rPr>
              <w:t>CA_n258(G-H)-n260A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5E1681B6" w14:textId="1B17395E" w:rsidR="00A44D1E" w:rsidRDefault="00A44D1E" w:rsidP="005B2BC8">
            <w:pPr>
              <w:pStyle w:val="TAC"/>
              <w:rPr>
                <w:lang w:eastAsia="zh-CN"/>
              </w:rPr>
            </w:pPr>
            <w:r>
              <w:rPr>
                <w:rFonts w:cs="Arial"/>
                <w:szCs w:val="18"/>
              </w:rPr>
              <w:t>CA_n258G/H</w:t>
            </w:r>
          </w:p>
        </w:tc>
        <w:tc>
          <w:tcPr>
            <w:tcW w:w="576" w:type="pct"/>
            <w:tcBorders>
              <w:top w:val="single" w:sz="4" w:space="0" w:color="auto"/>
              <w:left w:val="single" w:sz="4" w:space="0" w:color="auto"/>
              <w:bottom w:val="nil"/>
              <w:right w:val="single" w:sz="4" w:space="0" w:color="auto"/>
            </w:tcBorders>
            <w:shd w:val="clear" w:color="auto" w:fill="auto"/>
            <w:vAlign w:val="center"/>
          </w:tcPr>
          <w:p w14:paraId="207B110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C497205" w14:textId="77777777" w:rsidR="00A44D1E" w:rsidRDefault="00A44D1E" w:rsidP="005B2BC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18A7E4F0" w14:textId="77777777" w:rsidR="00A44D1E" w:rsidRDefault="00A44D1E" w:rsidP="005B2BC8">
            <w:pPr>
              <w:pStyle w:val="TAC"/>
              <w:rPr>
                <w:lang w:val="en-US" w:eastAsia="zh-CN"/>
              </w:rPr>
            </w:pPr>
            <w:r>
              <w:rPr>
                <w:rFonts w:cs="Arial"/>
                <w:szCs w:val="18"/>
              </w:rPr>
              <w:t>0</w:t>
            </w:r>
          </w:p>
        </w:tc>
      </w:tr>
      <w:tr w:rsidR="00A44D1E" w14:paraId="445F371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204DC9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F901AD3"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661D570"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245F9C9"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18C7487" w14:textId="77777777" w:rsidR="00A44D1E" w:rsidRDefault="00A44D1E" w:rsidP="005B2BC8">
            <w:pPr>
              <w:pStyle w:val="TAC"/>
              <w:rPr>
                <w:lang w:val="en-US" w:eastAsia="zh-CN"/>
              </w:rPr>
            </w:pPr>
          </w:p>
        </w:tc>
      </w:tr>
      <w:tr w:rsidR="00A44D1E" w14:paraId="52CF329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3D10AE1" w14:textId="77777777" w:rsidR="00A44D1E" w:rsidRDefault="00A44D1E" w:rsidP="005B2BC8">
            <w:pPr>
              <w:pStyle w:val="TAC"/>
              <w:rPr>
                <w:lang w:eastAsia="zh-CN"/>
              </w:rPr>
            </w:pPr>
            <w:r>
              <w:rPr>
                <w:rFonts w:cs="Arial"/>
                <w:szCs w:val="18"/>
              </w:rPr>
              <w:t>CA_n258(G-H)-n260G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559B22F1" w14:textId="65008C1C" w:rsidR="00A44D1E" w:rsidRDefault="00A44D1E" w:rsidP="005B2BC8">
            <w:pPr>
              <w:pStyle w:val="TAC"/>
              <w:rPr>
                <w:lang w:eastAsia="zh-CN"/>
              </w:rPr>
            </w:pPr>
            <w:r>
              <w:rPr>
                <w:rFonts w:cs="Arial"/>
                <w:szCs w:val="18"/>
              </w:rPr>
              <w:t>CA_n258G/H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3B986326"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207C59" w14:textId="77777777" w:rsidR="00A44D1E" w:rsidRDefault="00A44D1E" w:rsidP="005B2BC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F507A" w14:textId="77777777" w:rsidR="00A44D1E" w:rsidRDefault="00A44D1E" w:rsidP="005B2BC8">
            <w:pPr>
              <w:pStyle w:val="TAC"/>
              <w:rPr>
                <w:lang w:val="en-US" w:eastAsia="zh-CN"/>
              </w:rPr>
            </w:pPr>
            <w:r>
              <w:rPr>
                <w:rFonts w:cs="Arial"/>
                <w:szCs w:val="18"/>
              </w:rPr>
              <w:t>0</w:t>
            </w:r>
          </w:p>
        </w:tc>
      </w:tr>
      <w:tr w:rsidR="00A44D1E" w14:paraId="3BE60F7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D55FC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1C8AF69"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AFE1FB2"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212AD41"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7C4A" w14:textId="77777777" w:rsidR="00A44D1E" w:rsidRDefault="00A44D1E" w:rsidP="005B2BC8">
            <w:pPr>
              <w:pStyle w:val="TAC"/>
              <w:rPr>
                <w:lang w:val="en-US" w:eastAsia="zh-CN"/>
              </w:rPr>
            </w:pPr>
          </w:p>
        </w:tc>
      </w:tr>
      <w:tr w:rsidR="00A44D1E" w14:paraId="4CFFACE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3EBB68D" w14:textId="77777777" w:rsidR="00A44D1E" w:rsidRDefault="00A44D1E" w:rsidP="005B2BC8">
            <w:pPr>
              <w:pStyle w:val="TAC"/>
              <w:rPr>
                <w:lang w:eastAsia="zh-CN"/>
              </w:rPr>
            </w:pPr>
            <w:r>
              <w:rPr>
                <w:rFonts w:cs="Arial"/>
                <w:szCs w:val="18"/>
              </w:rPr>
              <w:t>CA_n258(G-H)-n260H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04C6F7CC" w14:textId="23968CD2" w:rsidR="00A44D1E" w:rsidRDefault="00A44D1E" w:rsidP="005B2BC8">
            <w:pPr>
              <w:pStyle w:val="TAC"/>
              <w:rPr>
                <w:lang w:eastAsia="zh-CN"/>
              </w:rPr>
            </w:pPr>
            <w:r>
              <w:rPr>
                <w:rFonts w:cs="Arial"/>
                <w:szCs w:val="18"/>
              </w:rPr>
              <w:t>CA_n258G/H</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601D05E7"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47862FB" w14:textId="77777777" w:rsidR="00A44D1E" w:rsidRDefault="00A44D1E" w:rsidP="005B2BC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297A1EE3" w14:textId="77777777" w:rsidR="00A44D1E" w:rsidRDefault="00A44D1E" w:rsidP="005B2BC8">
            <w:pPr>
              <w:pStyle w:val="TAC"/>
              <w:rPr>
                <w:lang w:val="en-US" w:eastAsia="zh-CN"/>
              </w:rPr>
            </w:pPr>
            <w:r>
              <w:rPr>
                <w:rFonts w:cs="Arial"/>
                <w:szCs w:val="18"/>
              </w:rPr>
              <w:t>0</w:t>
            </w:r>
          </w:p>
        </w:tc>
      </w:tr>
      <w:tr w:rsidR="00A44D1E" w14:paraId="238863A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99DE5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4F4363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7D141DD"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1D87940"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78B06E67" w14:textId="77777777" w:rsidR="00A44D1E" w:rsidRDefault="00A44D1E" w:rsidP="005B2BC8">
            <w:pPr>
              <w:pStyle w:val="TAC"/>
              <w:rPr>
                <w:lang w:val="en-US" w:eastAsia="zh-CN"/>
              </w:rPr>
            </w:pPr>
          </w:p>
        </w:tc>
      </w:tr>
      <w:tr w:rsidR="00A44D1E" w14:paraId="3E9BE3A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26499DF" w14:textId="77777777" w:rsidR="00A44D1E" w:rsidRDefault="00A44D1E" w:rsidP="005B2BC8">
            <w:pPr>
              <w:pStyle w:val="TAC"/>
              <w:rPr>
                <w:lang w:eastAsia="zh-CN"/>
              </w:rPr>
            </w:pPr>
            <w:r>
              <w:rPr>
                <w:rFonts w:cs="Arial"/>
                <w:szCs w:val="18"/>
              </w:rPr>
              <w:t>CA_n258(G-H)-n260I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286FD86E" w14:textId="5475BA4A" w:rsidR="00A44D1E" w:rsidRDefault="00A44D1E" w:rsidP="005B2BC8">
            <w:pPr>
              <w:pStyle w:val="TAC"/>
              <w:rPr>
                <w:lang w:eastAsia="zh-CN"/>
              </w:rPr>
            </w:pPr>
            <w:r>
              <w:rPr>
                <w:rFonts w:cs="Arial"/>
                <w:szCs w:val="18"/>
              </w:rPr>
              <w:t>CA_n258G/H</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65CEB453"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5E8AF1E" w14:textId="77777777" w:rsidR="00A44D1E" w:rsidRDefault="00A44D1E" w:rsidP="005B2BC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0A92D902" w14:textId="77777777" w:rsidR="00A44D1E" w:rsidRDefault="00A44D1E" w:rsidP="005B2BC8">
            <w:pPr>
              <w:pStyle w:val="TAC"/>
              <w:rPr>
                <w:lang w:val="en-US" w:eastAsia="zh-CN"/>
              </w:rPr>
            </w:pPr>
            <w:r>
              <w:rPr>
                <w:rFonts w:cs="Arial"/>
                <w:szCs w:val="18"/>
              </w:rPr>
              <w:t>0</w:t>
            </w:r>
          </w:p>
        </w:tc>
      </w:tr>
      <w:tr w:rsidR="00A44D1E" w14:paraId="6B8C584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9C499"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3782B9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42D7CE6"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01D681D"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2FCB05" w14:textId="77777777" w:rsidR="00A44D1E" w:rsidRDefault="00A44D1E" w:rsidP="005B2BC8">
            <w:pPr>
              <w:pStyle w:val="TAC"/>
              <w:rPr>
                <w:lang w:val="en-US" w:eastAsia="zh-CN"/>
              </w:rPr>
            </w:pPr>
          </w:p>
        </w:tc>
      </w:tr>
      <w:tr w:rsidR="00A44D1E" w14:paraId="0188036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223975B"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A721F67" w14:textId="77777777" w:rsidR="00A44D1E" w:rsidRDefault="00A44D1E" w:rsidP="005B2BC8">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72B85BD" w14:textId="77777777" w:rsidR="00A44D1E" w:rsidRDefault="00A44D1E" w:rsidP="005B2BC8">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B693E7" w14:textId="77777777" w:rsidR="00A44D1E" w:rsidRDefault="00A44D1E" w:rsidP="005B2BC8">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654E2A8" w14:textId="77777777" w:rsidR="00A44D1E" w:rsidRDefault="00A44D1E" w:rsidP="005B2BC8">
            <w:pPr>
              <w:pStyle w:val="TAC"/>
              <w:rPr>
                <w:lang w:val="en-US" w:eastAsia="zh-CN"/>
              </w:rPr>
            </w:pPr>
            <w:r>
              <w:rPr>
                <w:lang w:val="en-US" w:eastAsia="zh-CN"/>
              </w:rPr>
              <w:t>0</w:t>
            </w:r>
          </w:p>
        </w:tc>
      </w:tr>
      <w:tr w:rsidR="00A44D1E" w14:paraId="3A6F607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F82F82"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436FF0"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32A03BC" w14:textId="77777777" w:rsidR="00A44D1E" w:rsidRDefault="00A44D1E" w:rsidP="005B2BC8">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DE09F4" w14:textId="77777777" w:rsidR="00A44D1E" w:rsidRDefault="00A44D1E" w:rsidP="005B2BC8">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A30BA7E" w14:textId="77777777" w:rsidR="00A44D1E" w:rsidRDefault="00A44D1E" w:rsidP="005B2BC8">
            <w:pPr>
              <w:pStyle w:val="TAC"/>
              <w:rPr>
                <w:lang w:val="en-US" w:eastAsia="zh-CN"/>
              </w:rPr>
            </w:pPr>
          </w:p>
        </w:tc>
      </w:tr>
      <w:tr w:rsidR="00A44D1E" w14:paraId="2F25966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DD5B131" w14:textId="77777777" w:rsidR="00A44D1E" w:rsidRDefault="00A44D1E" w:rsidP="005B2BC8">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FB8275" w14:textId="77777777" w:rsidR="00A44D1E" w:rsidRDefault="00A44D1E" w:rsidP="005B2BC8">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70C8C4A7" w14:textId="77777777" w:rsidR="00A44D1E" w:rsidRDefault="00A44D1E" w:rsidP="005B2BC8">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2D2810"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C66CF26" w14:textId="77777777" w:rsidR="00A44D1E" w:rsidRDefault="00A44D1E" w:rsidP="005B2BC8">
            <w:pPr>
              <w:pStyle w:val="TAC"/>
              <w:rPr>
                <w:lang w:val="en-US" w:eastAsia="zh-CN"/>
              </w:rPr>
            </w:pPr>
            <w:r>
              <w:rPr>
                <w:rFonts w:hint="eastAsia"/>
                <w:lang w:val="en-US" w:eastAsia="zh-CN"/>
              </w:rPr>
              <w:t>0</w:t>
            </w:r>
          </w:p>
        </w:tc>
      </w:tr>
      <w:tr w:rsidR="00A44D1E" w14:paraId="4A9AA36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007F710" w14:textId="77777777" w:rsidR="00A44D1E" w:rsidRDefault="00A44D1E" w:rsidP="005B2BC8">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5C9DEE23" w14:textId="77777777" w:rsidR="00A44D1E" w:rsidRDefault="00A44D1E" w:rsidP="005B2BC8">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31C59FF0"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959142"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5F24700" w14:textId="77777777" w:rsidR="00A44D1E" w:rsidRDefault="00A44D1E" w:rsidP="005B2BC8">
            <w:pPr>
              <w:pStyle w:val="TAC"/>
              <w:rPr>
                <w:lang w:val="en-US" w:eastAsia="zh-CN"/>
              </w:rPr>
            </w:pPr>
          </w:p>
        </w:tc>
      </w:tr>
      <w:tr w:rsidR="00A44D1E" w14:paraId="27B474C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97C003C" w14:textId="77777777" w:rsidR="00A44D1E" w:rsidRDefault="00A44D1E" w:rsidP="005B2BC8">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1521D8C3" w14:textId="77777777" w:rsidR="00A44D1E" w:rsidRDefault="00A44D1E" w:rsidP="005B2BC8">
            <w:pPr>
              <w:pStyle w:val="TAC"/>
            </w:pPr>
            <w:r>
              <w:rPr>
                <w:rFonts w:hint="eastAsia"/>
              </w:rPr>
              <w:t>CA</w:t>
            </w:r>
            <w:r>
              <w:t>_</w:t>
            </w:r>
            <w:r>
              <w:rPr>
                <w:rFonts w:hint="eastAsia"/>
              </w:rPr>
              <w:t>n</w:t>
            </w:r>
            <w:r>
              <w:t>260A-</w:t>
            </w:r>
            <w:r>
              <w:rPr>
                <w:rFonts w:hint="eastAsia"/>
              </w:rPr>
              <w:t>n</w:t>
            </w:r>
            <w:r>
              <w:t xml:space="preserve">261A </w:t>
            </w:r>
          </w:p>
          <w:p w14:paraId="5CFF5CA4" w14:textId="68DD1DA9"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91EBED" w14:textId="77777777" w:rsidR="00A44D1E" w:rsidRDefault="00A44D1E" w:rsidP="005B2BC8">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4AF9A"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CA16BE2" w14:textId="77777777" w:rsidR="00A44D1E" w:rsidRDefault="00A44D1E" w:rsidP="005B2BC8">
            <w:pPr>
              <w:pStyle w:val="TAC"/>
              <w:rPr>
                <w:lang w:val="en-US" w:eastAsia="zh-CN"/>
              </w:rPr>
            </w:pPr>
            <w:r>
              <w:rPr>
                <w:rFonts w:hint="eastAsia"/>
                <w:lang w:val="en-US" w:eastAsia="zh-CN"/>
              </w:rPr>
              <w:t>0</w:t>
            </w:r>
          </w:p>
        </w:tc>
      </w:tr>
      <w:tr w:rsidR="00A44D1E" w14:paraId="01584F5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0F0A832"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B715EF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5499D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9EE030"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10B80C9" w14:textId="77777777" w:rsidR="00A44D1E" w:rsidRDefault="00A44D1E" w:rsidP="005B2BC8">
            <w:pPr>
              <w:pStyle w:val="TAC"/>
              <w:rPr>
                <w:lang w:val="en-US" w:eastAsia="zh-CN"/>
              </w:rPr>
            </w:pPr>
          </w:p>
        </w:tc>
      </w:tr>
      <w:tr w:rsidR="00A44D1E" w14:paraId="2951473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3E8E93E" w14:textId="77777777" w:rsidR="00A44D1E" w:rsidRDefault="00A44D1E" w:rsidP="005B2BC8">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0948B63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81F31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6A809"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791CC4" w14:textId="77777777" w:rsidR="00A44D1E" w:rsidRDefault="00A44D1E" w:rsidP="005B2BC8">
            <w:pPr>
              <w:pStyle w:val="TAC"/>
              <w:rPr>
                <w:lang w:val="en-US" w:eastAsia="zh-CN"/>
              </w:rPr>
            </w:pPr>
            <w:r>
              <w:rPr>
                <w:rFonts w:hint="eastAsia"/>
                <w:lang w:val="en-US" w:eastAsia="zh-CN"/>
              </w:rPr>
              <w:t>0</w:t>
            </w:r>
          </w:p>
        </w:tc>
      </w:tr>
      <w:tr w:rsidR="00A44D1E" w14:paraId="3F5318D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261C24"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712610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7211C1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4064D1"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D688F6D" w14:textId="77777777" w:rsidR="00A44D1E" w:rsidRDefault="00A44D1E" w:rsidP="005B2BC8">
            <w:pPr>
              <w:pStyle w:val="TAC"/>
              <w:rPr>
                <w:lang w:val="en-US" w:eastAsia="zh-CN"/>
              </w:rPr>
            </w:pPr>
          </w:p>
        </w:tc>
      </w:tr>
      <w:tr w:rsidR="00A44D1E" w14:paraId="0408B89F"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1ED04E9" w14:textId="77777777" w:rsidR="00A44D1E" w:rsidRDefault="00A44D1E" w:rsidP="005B2BC8">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2CE254C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DC4DEA"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A5ACC5"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1DE20C90" w14:textId="77777777" w:rsidR="00A44D1E" w:rsidRDefault="00A44D1E" w:rsidP="005B2BC8">
            <w:pPr>
              <w:pStyle w:val="TAC"/>
              <w:rPr>
                <w:lang w:val="en-US" w:eastAsia="zh-CN"/>
              </w:rPr>
            </w:pPr>
            <w:r>
              <w:rPr>
                <w:rFonts w:hint="eastAsia"/>
                <w:lang w:val="en-US" w:eastAsia="zh-CN"/>
              </w:rPr>
              <w:t>0</w:t>
            </w:r>
          </w:p>
        </w:tc>
      </w:tr>
      <w:tr w:rsidR="00A44D1E" w14:paraId="4E39D1E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9F6A1A"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B6461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AB56EA"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22D31"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DFC9701" w14:textId="77777777" w:rsidR="00A44D1E" w:rsidRDefault="00A44D1E" w:rsidP="005B2BC8">
            <w:pPr>
              <w:pStyle w:val="TAC"/>
              <w:rPr>
                <w:lang w:val="en-US" w:eastAsia="zh-CN"/>
              </w:rPr>
            </w:pPr>
          </w:p>
        </w:tc>
      </w:tr>
      <w:tr w:rsidR="00A44D1E" w14:paraId="058A9D53"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B36BB9A" w14:textId="77777777" w:rsidR="00A44D1E" w:rsidRDefault="00A44D1E" w:rsidP="005B2BC8">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1DC7C24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744A7A"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59DE65"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5B5ABBF" w14:textId="77777777" w:rsidR="00A44D1E" w:rsidRDefault="00A44D1E" w:rsidP="005B2BC8">
            <w:pPr>
              <w:pStyle w:val="TAC"/>
              <w:rPr>
                <w:lang w:val="en-US" w:eastAsia="zh-CN"/>
              </w:rPr>
            </w:pPr>
            <w:r>
              <w:rPr>
                <w:rFonts w:hint="eastAsia"/>
                <w:lang w:val="en-US" w:eastAsia="zh-CN"/>
              </w:rPr>
              <w:t>0</w:t>
            </w:r>
          </w:p>
        </w:tc>
      </w:tr>
      <w:tr w:rsidR="00A44D1E" w14:paraId="552288B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1C231F3"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20304F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E2D285"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B32125"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0B5758" w14:textId="77777777" w:rsidR="00A44D1E" w:rsidRDefault="00A44D1E" w:rsidP="005B2BC8">
            <w:pPr>
              <w:pStyle w:val="TAC"/>
              <w:rPr>
                <w:lang w:val="en-US" w:eastAsia="zh-CN"/>
              </w:rPr>
            </w:pPr>
          </w:p>
        </w:tc>
      </w:tr>
      <w:tr w:rsidR="00A44D1E" w14:paraId="6A42D68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8E37B5F" w14:textId="77777777" w:rsidR="00A44D1E" w:rsidRDefault="00A44D1E" w:rsidP="005B2BC8">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3A00A96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6FAF9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B0A952"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55C8ABA" w14:textId="77777777" w:rsidR="00A44D1E" w:rsidRDefault="00A44D1E" w:rsidP="005B2BC8">
            <w:pPr>
              <w:pStyle w:val="TAC"/>
              <w:rPr>
                <w:lang w:val="en-US" w:eastAsia="zh-CN"/>
              </w:rPr>
            </w:pPr>
            <w:r>
              <w:rPr>
                <w:rFonts w:hint="eastAsia"/>
                <w:lang w:val="en-US" w:eastAsia="zh-CN"/>
              </w:rPr>
              <w:t>0</w:t>
            </w:r>
          </w:p>
        </w:tc>
      </w:tr>
      <w:tr w:rsidR="00A44D1E" w14:paraId="47E7FB7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12D453A"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0C5746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102F7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F9FF70"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3EC9344B" w14:textId="77777777" w:rsidR="00A44D1E" w:rsidRDefault="00A44D1E" w:rsidP="005B2BC8">
            <w:pPr>
              <w:pStyle w:val="TAC"/>
              <w:rPr>
                <w:lang w:val="en-US" w:eastAsia="zh-CN"/>
              </w:rPr>
            </w:pPr>
          </w:p>
        </w:tc>
      </w:tr>
      <w:tr w:rsidR="00A44D1E" w14:paraId="7D98980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9A6AC05" w14:textId="77777777" w:rsidR="00A44D1E" w:rsidRDefault="00A44D1E" w:rsidP="005B2BC8">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7A22009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7DE40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A25A94"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7479BEC6" w14:textId="77777777" w:rsidR="00A44D1E" w:rsidRDefault="00A44D1E" w:rsidP="005B2BC8">
            <w:pPr>
              <w:pStyle w:val="TAC"/>
              <w:rPr>
                <w:lang w:val="en-US" w:eastAsia="zh-CN"/>
              </w:rPr>
            </w:pPr>
            <w:r>
              <w:rPr>
                <w:rFonts w:hint="eastAsia"/>
                <w:lang w:val="en-US" w:eastAsia="zh-CN"/>
              </w:rPr>
              <w:t>0</w:t>
            </w:r>
          </w:p>
        </w:tc>
      </w:tr>
      <w:tr w:rsidR="00A44D1E" w14:paraId="22F6D1F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0E411A"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7E4719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E58976"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D76024"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A900AB0" w14:textId="77777777" w:rsidR="00A44D1E" w:rsidRDefault="00A44D1E" w:rsidP="005B2BC8">
            <w:pPr>
              <w:pStyle w:val="TAC"/>
              <w:rPr>
                <w:lang w:val="en-US" w:eastAsia="zh-CN"/>
              </w:rPr>
            </w:pPr>
          </w:p>
        </w:tc>
      </w:tr>
      <w:tr w:rsidR="00A44D1E" w14:paraId="6423E4B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1E1A3E7" w14:textId="77777777" w:rsidR="00A44D1E" w:rsidRDefault="00A44D1E" w:rsidP="005B2BC8">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7859D77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AAF413"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6257A5"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DC90725" w14:textId="77777777" w:rsidR="00A44D1E" w:rsidRDefault="00A44D1E" w:rsidP="005B2BC8">
            <w:pPr>
              <w:pStyle w:val="TAC"/>
              <w:rPr>
                <w:lang w:val="en-US" w:eastAsia="zh-CN"/>
              </w:rPr>
            </w:pPr>
            <w:r>
              <w:rPr>
                <w:rFonts w:hint="eastAsia"/>
                <w:lang w:val="en-US" w:eastAsia="zh-CN"/>
              </w:rPr>
              <w:t>0</w:t>
            </w:r>
          </w:p>
        </w:tc>
      </w:tr>
      <w:tr w:rsidR="00A44D1E" w14:paraId="517C677D" w14:textId="77777777" w:rsidTr="005B2BC8">
        <w:trPr>
          <w:trHeight w:val="187"/>
          <w:jc w:val="center"/>
        </w:trPr>
        <w:tc>
          <w:tcPr>
            <w:tcW w:w="1094" w:type="pct"/>
            <w:tcBorders>
              <w:top w:val="nil"/>
              <w:left w:val="single" w:sz="4" w:space="0" w:color="auto"/>
              <w:right w:val="single" w:sz="4" w:space="0" w:color="auto"/>
            </w:tcBorders>
            <w:shd w:val="clear" w:color="auto" w:fill="auto"/>
            <w:vAlign w:val="center"/>
          </w:tcPr>
          <w:p w14:paraId="500B1FBE"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CDAA3E"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08EDC8"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96E2A7"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02820813" w14:textId="77777777" w:rsidR="00A44D1E" w:rsidRDefault="00A44D1E" w:rsidP="005B2BC8">
            <w:pPr>
              <w:pStyle w:val="TAC"/>
              <w:rPr>
                <w:lang w:val="en-US" w:eastAsia="zh-CN"/>
              </w:rPr>
            </w:pPr>
          </w:p>
        </w:tc>
      </w:tr>
      <w:tr w:rsidR="00A44D1E" w14:paraId="1E063430"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C9B1528" w14:textId="77777777" w:rsidR="00A44D1E" w:rsidRDefault="00A44D1E" w:rsidP="005B2BC8">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54877BD8" w14:textId="77777777" w:rsidR="00A44D1E" w:rsidRDefault="00A44D1E" w:rsidP="005B2BC8">
            <w:pPr>
              <w:pStyle w:val="TAC"/>
            </w:pPr>
            <w:r>
              <w:rPr>
                <w:rFonts w:hint="eastAsia"/>
              </w:rPr>
              <w:t>CA</w:t>
            </w:r>
            <w:r>
              <w:t>_</w:t>
            </w:r>
            <w:r>
              <w:rPr>
                <w:rFonts w:hint="eastAsia"/>
              </w:rPr>
              <w:t>n</w:t>
            </w:r>
            <w:r>
              <w:t>260A-</w:t>
            </w:r>
            <w:r>
              <w:rPr>
                <w:rFonts w:hint="eastAsia"/>
              </w:rPr>
              <w:t>n</w:t>
            </w:r>
            <w:r>
              <w:t xml:space="preserve">261A </w:t>
            </w:r>
          </w:p>
          <w:p w14:paraId="6CA6DEEA" w14:textId="77777777" w:rsidR="00A44D1E" w:rsidRDefault="00A44D1E" w:rsidP="005B2BC8">
            <w:pPr>
              <w:pStyle w:val="TAC"/>
              <w:rPr>
                <w:rFonts w:cs="Arial"/>
                <w:szCs w:val="18"/>
              </w:rPr>
            </w:pPr>
            <w:r>
              <w:rPr>
                <w:rFonts w:cs="Arial"/>
                <w:szCs w:val="18"/>
              </w:rPr>
              <w:t>CA_n260G</w:t>
            </w:r>
          </w:p>
          <w:p w14:paraId="4D736650" w14:textId="00AF4D6C"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28DC0F" w14:textId="77777777" w:rsidR="00A44D1E" w:rsidRDefault="00A44D1E" w:rsidP="005B2BC8">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8F12DA"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4D30226" w14:textId="77777777" w:rsidR="00A44D1E" w:rsidRDefault="00A44D1E" w:rsidP="005B2BC8">
            <w:pPr>
              <w:pStyle w:val="TAC"/>
              <w:rPr>
                <w:lang w:val="en-US" w:eastAsia="zh-CN"/>
              </w:rPr>
            </w:pPr>
            <w:r>
              <w:rPr>
                <w:rFonts w:hint="eastAsia"/>
                <w:lang w:val="en-US" w:eastAsia="zh-CN"/>
              </w:rPr>
              <w:t>0</w:t>
            </w:r>
          </w:p>
        </w:tc>
      </w:tr>
      <w:tr w:rsidR="00A44D1E" w14:paraId="57E1C11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F0CDAB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B30ABE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3F8093"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34886E"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A62B5B6" w14:textId="77777777" w:rsidR="00A44D1E" w:rsidRDefault="00A44D1E" w:rsidP="005B2BC8">
            <w:pPr>
              <w:pStyle w:val="TAC"/>
              <w:rPr>
                <w:lang w:val="en-US" w:eastAsia="zh-CN"/>
              </w:rPr>
            </w:pPr>
          </w:p>
        </w:tc>
      </w:tr>
      <w:tr w:rsidR="00A44D1E" w14:paraId="0D84CE4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ABA3FA5" w14:textId="77777777" w:rsidR="00A44D1E" w:rsidRDefault="00A44D1E" w:rsidP="005B2BC8">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262842B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93E235"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59FDE5"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046E10BD" w14:textId="77777777" w:rsidR="00A44D1E" w:rsidRDefault="00A44D1E" w:rsidP="005B2BC8">
            <w:pPr>
              <w:pStyle w:val="TAC"/>
              <w:rPr>
                <w:lang w:val="en-US" w:eastAsia="zh-CN"/>
              </w:rPr>
            </w:pPr>
            <w:r>
              <w:rPr>
                <w:rFonts w:hint="eastAsia"/>
                <w:lang w:val="en-US" w:eastAsia="zh-CN"/>
              </w:rPr>
              <w:t>0</w:t>
            </w:r>
          </w:p>
        </w:tc>
      </w:tr>
      <w:tr w:rsidR="00A44D1E" w14:paraId="1474917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E9FBF7"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7416D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9CDCF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D6E088"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B70763B" w14:textId="77777777" w:rsidR="00A44D1E" w:rsidRDefault="00A44D1E" w:rsidP="005B2BC8">
            <w:pPr>
              <w:pStyle w:val="TAC"/>
              <w:rPr>
                <w:lang w:val="en-US" w:eastAsia="zh-CN"/>
              </w:rPr>
            </w:pPr>
          </w:p>
        </w:tc>
      </w:tr>
      <w:tr w:rsidR="00A44D1E" w14:paraId="5AF7E6D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6FCB55A" w14:textId="77777777" w:rsidR="00A44D1E" w:rsidRDefault="00A44D1E" w:rsidP="005B2BC8">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37C62FF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2ACA48"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9F04CD"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487DB61" w14:textId="77777777" w:rsidR="00A44D1E" w:rsidRDefault="00A44D1E" w:rsidP="005B2BC8">
            <w:pPr>
              <w:pStyle w:val="TAC"/>
              <w:rPr>
                <w:lang w:val="en-US" w:eastAsia="zh-CN"/>
              </w:rPr>
            </w:pPr>
            <w:r>
              <w:rPr>
                <w:rFonts w:hint="eastAsia"/>
                <w:lang w:val="en-US" w:eastAsia="zh-CN"/>
              </w:rPr>
              <w:t>0</w:t>
            </w:r>
          </w:p>
        </w:tc>
      </w:tr>
      <w:tr w:rsidR="00A44D1E" w14:paraId="1C41A54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5F8E55"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3E456F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E997A6"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6BAB8B"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AA0F772" w14:textId="77777777" w:rsidR="00A44D1E" w:rsidRDefault="00A44D1E" w:rsidP="005B2BC8">
            <w:pPr>
              <w:pStyle w:val="TAC"/>
              <w:rPr>
                <w:lang w:val="en-US" w:eastAsia="zh-CN"/>
              </w:rPr>
            </w:pPr>
          </w:p>
        </w:tc>
      </w:tr>
      <w:tr w:rsidR="00A44D1E" w14:paraId="4CFCEE6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1D6F99D3" w14:textId="77777777" w:rsidR="00A44D1E" w:rsidRDefault="00A44D1E" w:rsidP="005B2BC8">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5D6CEA2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5EA97D"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98EE69"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FF0F5B" w14:textId="77777777" w:rsidR="00A44D1E" w:rsidRDefault="00A44D1E" w:rsidP="005B2BC8">
            <w:pPr>
              <w:pStyle w:val="TAC"/>
              <w:rPr>
                <w:lang w:val="en-US" w:eastAsia="zh-CN"/>
              </w:rPr>
            </w:pPr>
            <w:r>
              <w:rPr>
                <w:rFonts w:hint="eastAsia"/>
                <w:lang w:val="en-US" w:eastAsia="zh-CN"/>
              </w:rPr>
              <w:t>0</w:t>
            </w:r>
          </w:p>
        </w:tc>
      </w:tr>
      <w:tr w:rsidR="00A44D1E" w14:paraId="0050529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E529ED1"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2A370A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25570A"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88E018"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009BACF" w14:textId="77777777" w:rsidR="00A44D1E" w:rsidRDefault="00A44D1E" w:rsidP="005B2BC8">
            <w:pPr>
              <w:pStyle w:val="TAC"/>
              <w:rPr>
                <w:lang w:val="en-US" w:eastAsia="zh-CN"/>
              </w:rPr>
            </w:pPr>
          </w:p>
        </w:tc>
      </w:tr>
      <w:tr w:rsidR="00A44D1E" w14:paraId="080B9A7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47E52D0" w14:textId="77777777" w:rsidR="00A44D1E" w:rsidRDefault="00A44D1E" w:rsidP="005B2BC8">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1D3BC01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461CD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CDF538"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C454240" w14:textId="77777777" w:rsidR="00A44D1E" w:rsidRDefault="00A44D1E" w:rsidP="005B2BC8">
            <w:pPr>
              <w:pStyle w:val="TAC"/>
              <w:rPr>
                <w:lang w:val="en-US" w:eastAsia="zh-CN"/>
              </w:rPr>
            </w:pPr>
            <w:r>
              <w:rPr>
                <w:rFonts w:hint="eastAsia"/>
                <w:lang w:val="en-US" w:eastAsia="zh-CN"/>
              </w:rPr>
              <w:t>0</w:t>
            </w:r>
          </w:p>
        </w:tc>
      </w:tr>
      <w:tr w:rsidR="00A44D1E" w14:paraId="5686D20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030D15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BDCE7B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B1B516"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7CFEE2"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164B018A" w14:textId="77777777" w:rsidR="00A44D1E" w:rsidRDefault="00A44D1E" w:rsidP="005B2BC8">
            <w:pPr>
              <w:pStyle w:val="TAC"/>
              <w:rPr>
                <w:lang w:val="en-US" w:eastAsia="zh-CN"/>
              </w:rPr>
            </w:pPr>
          </w:p>
        </w:tc>
      </w:tr>
      <w:tr w:rsidR="00A44D1E" w14:paraId="76E4CD8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D33B6DA" w14:textId="77777777" w:rsidR="00A44D1E" w:rsidRDefault="00A44D1E" w:rsidP="005B2BC8">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13FA830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81F92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4094A0"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92AC32" w14:textId="77777777" w:rsidR="00A44D1E" w:rsidRDefault="00A44D1E" w:rsidP="005B2BC8">
            <w:pPr>
              <w:pStyle w:val="TAC"/>
              <w:rPr>
                <w:lang w:val="en-US" w:eastAsia="zh-CN"/>
              </w:rPr>
            </w:pPr>
            <w:r>
              <w:rPr>
                <w:rFonts w:hint="eastAsia"/>
                <w:lang w:val="en-US" w:eastAsia="zh-CN"/>
              </w:rPr>
              <w:t>0</w:t>
            </w:r>
          </w:p>
        </w:tc>
      </w:tr>
      <w:tr w:rsidR="00A44D1E" w14:paraId="4BF8FF0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AEC728"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61B2C1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76362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0970C8"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2387BFB" w14:textId="77777777" w:rsidR="00A44D1E" w:rsidRDefault="00A44D1E" w:rsidP="005B2BC8">
            <w:pPr>
              <w:pStyle w:val="TAC"/>
              <w:rPr>
                <w:lang w:val="en-US" w:eastAsia="zh-CN"/>
              </w:rPr>
            </w:pPr>
          </w:p>
        </w:tc>
      </w:tr>
      <w:tr w:rsidR="00A44D1E" w14:paraId="6E2CFEAF"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A5DC91B" w14:textId="77777777" w:rsidR="00A44D1E" w:rsidRDefault="00A44D1E" w:rsidP="005B2BC8">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6AF8D57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7213893"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84483B"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D3B754" w14:textId="77777777" w:rsidR="00A44D1E" w:rsidRDefault="00A44D1E" w:rsidP="005B2BC8">
            <w:pPr>
              <w:pStyle w:val="TAC"/>
              <w:rPr>
                <w:lang w:val="en-US" w:eastAsia="zh-CN"/>
              </w:rPr>
            </w:pPr>
            <w:r>
              <w:rPr>
                <w:rFonts w:hint="eastAsia"/>
                <w:lang w:val="en-US" w:eastAsia="zh-CN"/>
              </w:rPr>
              <w:t>0</w:t>
            </w:r>
          </w:p>
        </w:tc>
      </w:tr>
      <w:tr w:rsidR="00A44D1E" w14:paraId="1F2ED5B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F337DFA"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574CA2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7BBD9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261782"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A60D095" w14:textId="77777777" w:rsidR="00A44D1E" w:rsidRDefault="00A44D1E" w:rsidP="005B2BC8">
            <w:pPr>
              <w:pStyle w:val="TAC"/>
              <w:rPr>
                <w:lang w:val="en-US" w:eastAsia="zh-CN"/>
              </w:rPr>
            </w:pPr>
          </w:p>
        </w:tc>
      </w:tr>
      <w:tr w:rsidR="00A44D1E" w14:paraId="5A8D7051"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2C9DBC4" w14:textId="77777777" w:rsidR="00A44D1E" w:rsidRDefault="00A44D1E" w:rsidP="005B2BC8">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7500EBEE"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6801B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16DE37"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C57ACCF" w14:textId="77777777" w:rsidR="00A44D1E" w:rsidRDefault="00A44D1E" w:rsidP="005B2BC8">
            <w:pPr>
              <w:pStyle w:val="TAC"/>
              <w:rPr>
                <w:lang w:val="en-US" w:eastAsia="zh-CN"/>
              </w:rPr>
            </w:pPr>
            <w:r>
              <w:rPr>
                <w:rFonts w:hint="eastAsia"/>
                <w:lang w:val="en-US" w:eastAsia="zh-CN"/>
              </w:rPr>
              <w:t>0</w:t>
            </w:r>
          </w:p>
        </w:tc>
      </w:tr>
      <w:tr w:rsidR="00A44D1E" w14:paraId="301C884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F1ABB9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F9AE2A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F6CC75"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0E7488"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2B993895" w14:textId="77777777" w:rsidR="00A44D1E" w:rsidRDefault="00A44D1E" w:rsidP="005B2BC8">
            <w:pPr>
              <w:pStyle w:val="TAC"/>
              <w:rPr>
                <w:lang w:val="en-US" w:eastAsia="zh-CN"/>
              </w:rPr>
            </w:pPr>
          </w:p>
        </w:tc>
      </w:tr>
      <w:tr w:rsidR="00A44D1E" w14:paraId="77143748"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1A568C1" w14:textId="77777777" w:rsidR="00A44D1E" w:rsidRDefault="00A44D1E" w:rsidP="005B2BC8">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51B0A734" w14:textId="77777777" w:rsidR="00A44D1E" w:rsidRDefault="00A44D1E" w:rsidP="005B2BC8">
            <w:pPr>
              <w:pStyle w:val="TAC"/>
            </w:pPr>
            <w:r>
              <w:rPr>
                <w:rFonts w:hint="eastAsia"/>
              </w:rPr>
              <w:t>CA</w:t>
            </w:r>
            <w:r>
              <w:t>_</w:t>
            </w:r>
            <w:r>
              <w:rPr>
                <w:rFonts w:hint="eastAsia"/>
              </w:rPr>
              <w:t>n</w:t>
            </w:r>
            <w:r>
              <w:t>260A-</w:t>
            </w:r>
            <w:r>
              <w:rPr>
                <w:rFonts w:hint="eastAsia"/>
              </w:rPr>
              <w:t>n</w:t>
            </w:r>
            <w:r>
              <w:t xml:space="preserve">261A </w:t>
            </w:r>
          </w:p>
          <w:p w14:paraId="29FE8A9B" w14:textId="587925A7" w:rsidR="00A44D1E" w:rsidRDefault="00A44D1E" w:rsidP="005B2BC8">
            <w:pPr>
              <w:pStyle w:val="TAC"/>
              <w:rPr>
                <w:rFonts w:cs="Arial"/>
                <w:szCs w:val="18"/>
              </w:rPr>
            </w:pPr>
            <w:r>
              <w:rPr>
                <w:rFonts w:cs="Arial"/>
                <w:szCs w:val="18"/>
              </w:rPr>
              <w:t>CA_n260G/H</w:t>
            </w:r>
          </w:p>
          <w:p w14:paraId="309E9A39" w14:textId="12327C3A"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8F5A97"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93438C"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19332E5" w14:textId="77777777" w:rsidR="00A44D1E" w:rsidRDefault="00A44D1E" w:rsidP="005B2BC8">
            <w:pPr>
              <w:pStyle w:val="TAC"/>
              <w:rPr>
                <w:lang w:val="en-US" w:eastAsia="zh-CN"/>
              </w:rPr>
            </w:pPr>
            <w:r>
              <w:rPr>
                <w:rFonts w:hint="eastAsia"/>
                <w:lang w:val="en-US" w:eastAsia="zh-CN"/>
              </w:rPr>
              <w:t>0</w:t>
            </w:r>
          </w:p>
        </w:tc>
      </w:tr>
      <w:tr w:rsidR="00A44D1E" w14:paraId="0680B01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99B8EB"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D5801A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43A420"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FC5EA2"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9C71BC2" w14:textId="77777777" w:rsidR="00A44D1E" w:rsidRDefault="00A44D1E" w:rsidP="005B2BC8">
            <w:pPr>
              <w:pStyle w:val="TAC"/>
              <w:rPr>
                <w:lang w:val="en-US" w:eastAsia="zh-CN"/>
              </w:rPr>
            </w:pPr>
          </w:p>
        </w:tc>
      </w:tr>
      <w:tr w:rsidR="00A44D1E" w14:paraId="25838BF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11EFB780" w14:textId="77777777" w:rsidR="00A44D1E" w:rsidRDefault="00A44D1E" w:rsidP="005B2BC8">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345F60E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142DC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2CA17B"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23BA706" w14:textId="77777777" w:rsidR="00A44D1E" w:rsidRDefault="00A44D1E" w:rsidP="005B2BC8">
            <w:pPr>
              <w:pStyle w:val="TAC"/>
              <w:rPr>
                <w:lang w:val="en-US" w:eastAsia="zh-CN"/>
              </w:rPr>
            </w:pPr>
            <w:r>
              <w:rPr>
                <w:lang w:val="en-US" w:eastAsia="zh-CN"/>
              </w:rPr>
              <w:t>0</w:t>
            </w:r>
          </w:p>
        </w:tc>
      </w:tr>
      <w:tr w:rsidR="00A44D1E" w14:paraId="10820BF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9E4E97"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39BCF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14105A"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C40963"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7FA8F9BF" w14:textId="77777777" w:rsidR="00A44D1E" w:rsidRDefault="00A44D1E" w:rsidP="005B2BC8">
            <w:pPr>
              <w:pStyle w:val="TAC"/>
              <w:rPr>
                <w:lang w:val="en-US" w:eastAsia="zh-CN"/>
              </w:rPr>
            </w:pPr>
          </w:p>
        </w:tc>
      </w:tr>
      <w:tr w:rsidR="00A44D1E" w14:paraId="3562694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8122566" w14:textId="77777777" w:rsidR="00A44D1E" w:rsidRDefault="00A44D1E" w:rsidP="005B2BC8">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1B31A10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FA933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EF1F8A"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7C99DA8E" w14:textId="77777777" w:rsidR="00A44D1E" w:rsidRDefault="00A44D1E" w:rsidP="005B2BC8">
            <w:pPr>
              <w:pStyle w:val="TAC"/>
              <w:rPr>
                <w:lang w:val="en-US" w:eastAsia="zh-CN"/>
              </w:rPr>
            </w:pPr>
            <w:r>
              <w:rPr>
                <w:lang w:val="en-US" w:eastAsia="zh-CN"/>
              </w:rPr>
              <w:t>0</w:t>
            </w:r>
          </w:p>
        </w:tc>
      </w:tr>
      <w:tr w:rsidR="00A44D1E" w14:paraId="142E97C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B6EA895"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462E6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EE9D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0D3DB6"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7B0544D5" w14:textId="77777777" w:rsidR="00A44D1E" w:rsidRDefault="00A44D1E" w:rsidP="005B2BC8">
            <w:pPr>
              <w:pStyle w:val="TAC"/>
              <w:rPr>
                <w:lang w:val="en-US" w:eastAsia="zh-CN"/>
              </w:rPr>
            </w:pPr>
          </w:p>
        </w:tc>
      </w:tr>
      <w:tr w:rsidR="00A44D1E" w14:paraId="726AE0A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A81F653" w14:textId="77777777" w:rsidR="00A44D1E" w:rsidRDefault="00A44D1E" w:rsidP="005B2BC8">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46D3B51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D7965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AE5C2B"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312C70C" w14:textId="77777777" w:rsidR="00A44D1E" w:rsidRDefault="00A44D1E" w:rsidP="005B2BC8">
            <w:pPr>
              <w:pStyle w:val="TAC"/>
              <w:rPr>
                <w:lang w:val="en-US" w:eastAsia="zh-CN"/>
              </w:rPr>
            </w:pPr>
            <w:r>
              <w:rPr>
                <w:lang w:val="en-US" w:eastAsia="zh-CN"/>
              </w:rPr>
              <w:t>0</w:t>
            </w:r>
          </w:p>
        </w:tc>
      </w:tr>
      <w:tr w:rsidR="00A44D1E" w14:paraId="7576DB5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8BFC9"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1222B2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DE6CA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FB3BAD"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A2D432D" w14:textId="77777777" w:rsidR="00A44D1E" w:rsidRDefault="00A44D1E" w:rsidP="005B2BC8">
            <w:pPr>
              <w:pStyle w:val="TAC"/>
              <w:rPr>
                <w:lang w:val="en-US" w:eastAsia="zh-CN"/>
              </w:rPr>
            </w:pPr>
          </w:p>
        </w:tc>
      </w:tr>
      <w:tr w:rsidR="00A44D1E" w14:paraId="6C29A2A5"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BC91861" w14:textId="77777777" w:rsidR="00A44D1E" w:rsidRDefault="00A44D1E" w:rsidP="005B2BC8">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CB92C9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F141C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743DDC"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6761C54" w14:textId="77777777" w:rsidR="00A44D1E" w:rsidRDefault="00A44D1E" w:rsidP="005B2BC8">
            <w:pPr>
              <w:pStyle w:val="TAC"/>
              <w:rPr>
                <w:lang w:val="en-US" w:eastAsia="zh-CN"/>
              </w:rPr>
            </w:pPr>
            <w:r>
              <w:rPr>
                <w:lang w:val="en-US" w:eastAsia="zh-CN"/>
              </w:rPr>
              <w:t>0</w:t>
            </w:r>
          </w:p>
        </w:tc>
      </w:tr>
      <w:tr w:rsidR="00A44D1E" w14:paraId="3A44F8D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5195DF"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EF3E4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35722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6910C4"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7B51DCC" w14:textId="77777777" w:rsidR="00A44D1E" w:rsidRDefault="00A44D1E" w:rsidP="005B2BC8">
            <w:pPr>
              <w:pStyle w:val="TAC"/>
              <w:rPr>
                <w:lang w:val="en-US" w:eastAsia="zh-CN"/>
              </w:rPr>
            </w:pPr>
          </w:p>
        </w:tc>
      </w:tr>
      <w:tr w:rsidR="00A44D1E" w14:paraId="087B6872"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30B593A" w14:textId="77777777" w:rsidR="00A44D1E" w:rsidRDefault="00A44D1E" w:rsidP="005B2BC8">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656AC8F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AD26E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B9E447"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B773D66" w14:textId="77777777" w:rsidR="00A44D1E" w:rsidRDefault="00A44D1E" w:rsidP="005B2BC8">
            <w:pPr>
              <w:pStyle w:val="TAC"/>
              <w:rPr>
                <w:lang w:val="en-US" w:eastAsia="zh-CN"/>
              </w:rPr>
            </w:pPr>
            <w:r>
              <w:rPr>
                <w:lang w:val="en-US" w:eastAsia="zh-CN"/>
              </w:rPr>
              <w:t>0</w:t>
            </w:r>
          </w:p>
        </w:tc>
      </w:tr>
      <w:tr w:rsidR="00A44D1E" w14:paraId="2D77C5B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1629098"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51CD0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32FC55"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06FAB4"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3FCCC393" w14:textId="77777777" w:rsidR="00A44D1E" w:rsidRDefault="00A44D1E" w:rsidP="005B2BC8">
            <w:pPr>
              <w:pStyle w:val="TAC"/>
              <w:rPr>
                <w:lang w:val="en-US" w:eastAsia="zh-CN"/>
              </w:rPr>
            </w:pPr>
          </w:p>
        </w:tc>
      </w:tr>
      <w:tr w:rsidR="00A44D1E" w14:paraId="0D03821B"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6E95CEA" w14:textId="77777777" w:rsidR="00A44D1E" w:rsidRDefault="00A44D1E" w:rsidP="005B2BC8">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219E6FE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36A94F"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0A19BD"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08A1990" w14:textId="77777777" w:rsidR="00A44D1E" w:rsidRDefault="00A44D1E" w:rsidP="005B2BC8">
            <w:pPr>
              <w:pStyle w:val="TAC"/>
              <w:rPr>
                <w:lang w:val="en-US" w:eastAsia="zh-CN"/>
              </w:rPr>
            </w:pPr>
            <w:r>
              <w:rPr>
                <w:lang w:val="en-US" w:eastAsia="zh-CN"/>
              </w:rPr>
              <w:t>0</w:t>
            </w:r>
          </w:p>
        </w:tc>
      </w:tr>
      <w:tr w:rsidR="00A44D1E" w14:paraId="47DB04E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A302A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A9870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ADE08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8B4B5F"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3D75B6C" w14:textId="77777777" w:rsidR="00A44D1E" w:rsidRDefault="00A44D1E" w:rsidP="005B2BC8">
            <w:pPr>
              <w:pStyle w:val="TAC"/>
              <w:rPr>
                <w:lang w:val="en-US" w:eastAsia="zh-CN"/>
              </w:rPr>
            </w:pPr>
          </w:p>
        </w:tc>
      </w:tr>
      <w:tr w:rsidR="00A44D1E" w14:paraId="44E6AA8F"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385783AF" w14:textId="77777777" w:rsidR="00A44D1E" w:rsidRDefault="00A44D1E" w:rsidP="005B2BC8">
            <w:pPr>
              <w:pStyle w:val="TAC"/>
              <w:rPr>
                <w:lang w:val="en-US" w:eastAsia="zh-CN"/>
              </w:rPr>
            </w:pPr>
            <w:r>
              <w:rPr>
                <w:rFonts w:cs="Arial"/>
                <w:szCs w:val="18"/>
              </w:rPr>
              <w:lastRenderedPageBreak/>
              <w:t>CA_n260H-n261M</w:t>
            </w:r>
          </w:p>
        </w:tc>
        <w:tc>
          <w:tcPr>
            <w:tcW w:w="986" w:type="pct"/>
            <w:vMerge/>
            <w:tcBorders>
              <w:left w:val="single" w:sz="4" w:space="0" w:color="auto"/>
              <w:right w:val="single" w:sz="4" w:space="0" w:color="auto"/>
            </w:tcBorders>
            <w:shd w:val="clear" w:color="auto" w:fill="auto"/>
            <w:vAlign w:val="center"/>
          </w:tcPr>
          <w:p w14:paraId="106396C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9C581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EB3CC0"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12864A8C" w14:textId="77777777" w:rsidR="00A44D1E" w:rsidRDefault="00A44D1E" w:rsidP="005B2BC8">
            <w:pPr>
              <w:pStyle w:val="TAC"/>
              <w:rPr>
                <w:lang w:val="en-US" w:eastAsia="zh-CN"/>
              </w:rPr>
            </w:pPr>
            <w:r>
              <w:rPr>
                <w:lang w:val="en-US" w:eastAsia="zh-CN"/>
              </w:rPr>
              <w:t>0</w:t>
            </w:r>
          </w:p>
        </w:tc>
      </w:tr>
      <w:tr w:rsidR="00A44D1E" w14:paraId="06A9B6B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02A17A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9DA242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A8E43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9320E"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51235E0" w14:textId="77777777" w:rsidR="00A44D1E" w:rsidRDefault="00A44D1E" w:rsidP="005B2BC8">
            <w:pPr>
              <w:pStyle w:val="TAC"/>
              <w:rPr>
                <w:lang w:val="en-US" w:eastAsia="zh-CN"/>
              </w:rPr>
            </w:pPr>
          </w:p>
        </w:tc>
      </w:tr>
      <w:tr w:rsidR="00A44D1E" w14:paraId="022C6095"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37D2F98C" w14:textId="77777777" w:rsidR="00A44D1E" w:rsidRDefault="00A44D1E" w:rsidP="005B2BC8">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33BC47C0" w14:textId="77777777" w:rsidR="00A44D1E" w:rsidRDefault="00A44D1E" w:rsidP="005B2BC8">
            <w:pPr>
              <w:pStyle w:val="TAC"/>
            </w:pPr>
            <w:r>
              <w:rPr>
                <w:rFonts w:hint="eastAsia"/>
              </w:rPr>
              <w:t>CA</w:t>
            </w:r>
            <w:r>
              <w:t>_</w:t>
            </w:r>
            <w:r>
              <w:rPr>
                <w:rFonts w:hint="eastAsia"/>
              </w:rPr>
              <w:t>n</w:t>
            </w:r>
            <w:r>
              <w:t>260A-</w:t>
            </w:r>
            <w:r>
              <w:rPr>
                <w:rFonts w:hint="eastAsia"/>
              </w:rPr>
              <w:t>n</w:t>
            </w:r>
            <w:r>
              <w:t xml:space="preserve">261A </w:t>
            </w:r>
          </w:p>
          <w:p w14:paraId="3F375ED3" w14:textId="0399830A" w:rsidR="00A44D1E" w:rsidRDefault="00A44D1E" w:rsidP="005B2BC8">
            <w:pPr>
              <w:pStyle w:val="TAC"/>
              <w:rPr>
                <w:rFonts w:cs="Arial"/>
                <w:szCs w:val="18"/>
              </w:rPr>
            </w:pPr>
            <w:r>
              <w:rPr>
                <w:rFonts w:cs="Arial"/>
                <w:szCs w:val="18"/>
              </w:rPr>
              <w:t>CA_n260G/H/I</w:t>
            </w:r>
          </w:p>
          <w:p w14:paraId="0AE36419" w14:textId="5AC644D9"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83D0F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F4BBA4"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6CF84F5" w14:textId="77777777" w:rsidR="00A44D1E" w:rsidRDefault="00A44D1E" w:rsidP="005B2BC8">
            <w:pPr>
              <w:pStyle w:val="TAC"/>
              <w:rPr>
                <w:lang w:val="en-US" w:eastAsia="zh-CN"/>
              </w:rPr>
            </w:pPr>
            <w:r>
              <w:rPr>
                <w:rFonts w:hint="eastAsia"/>
                <w:lang w:val="en-US" w:eastAsia="zh-CN"/>
              </w:rPr>
              <w:t>0</w:t>
            </w:r>
          </w:p>
        </w:tc>
      </w:tr>
      <w:tr w:rsidR="00A44D1E" w14:paraId="739C64D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B81E2BB"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0E41F6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9508B0"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7AF4BF"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0C0EB1" w14:textId="77777777" w:rsidR="00A44D1E" w:rsidRDefault="00A44D1E" w:rsidP="005B2BC8">
            <w:pPr>
              <w:pStyle w:val="TAC"/>
              <w:rPr>
                <w:lang w:val="en-US" w:eastAsia="zh-CN"/>
              </w:rPr>
            </w:pPr>
          </w:p>
        </w:tc>
      </w:tr>
      <w:tr w:rsidR="00A44D1E" w14:paraId="7A40193B"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1D512A0" w14:textId="77777777" w:rsidR="00A44D1E" w:rsidRDefault="00A44D1E" w:rsidP="005B2BC8">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7638567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5A2B55"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3D51E5"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B7B74E3" w14:textId="77777777" w:rsidR="00A44D1E" w:rsidRDefault="00A44D1E" w:rsidP="005B2BC8">
            <w:pPr>
              <w:pStyle w:val="TAC"/>
              <w:rPr>
                <w:lang w:val="en-US" w:eastAsia="zh-CN"/>
              </w:rPr>
            </w:pPr>
            <w:r>
              <w:rPr>
                <w:rFonts w:hint="eastAsia"/>
                <w:lang w:val="en-US" w:eastAsia="zh-CN"/>
              </w:rPr>
              <w:t>0</w:t>
            </w:r>
          </w:p>
        </w:tc>
      </w:tr>
      <w:tr w:rsidR="00A44D1E" w14:paraId="664D6B6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14D48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29649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055EE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17BB62"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7F7C8028" w14:textId="77777777" w:rsidR="00A44D1E" w:rsidRDefault="00A44D1E" w:rsidP="005B2BC8">
            <w:pPr>
              <w:pStyle w:val="TAC"/>
              <w:rPr>
                <w:lang w:val="en-US" w:eastAsia="zh-CN"/>
              </w:rPr>
            </w:pPr>
          </w:p>
        </w:tc>
      </w:tr>
      <w:tr w:rsidR="00A44D1E" w14:paraId="73CC2DB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431E2569" w14:textId="77777777" w:rsidR="00A44D1E" w:rsidRDefault="00A44D1E" w:rsidP="005B2BC8">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68E028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052AD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49AD41"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B88A26D" w14:textId="77777777" w:rsidR="00A44D1E" w:rsidRDefault="00A44D1E" w:rsidP="005B2BC8">
            <w:pPr>
              <w:pStyle w:val="TAC"/>
              <w:rPr>
                <w:lang w:val="en-US" w:eastAsia="zh-CN"/>
              </w:rPr>
            </w:pPr>
            <w:r>
              <w:rPr>
                <w:rFonts w:hint="eastAsia"/>
                <w:lang w:val="en-US" w:eastAsia="zh-CN"/>
              </w:rPr>
              <w:t>0</w:t>
            </w:r>
          </w:p>
        </w:tc>
      </w:tr>
      <w:tr w:rsidR="00A44D1E" w14:paraId="6F29A96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B0220D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BB2B8D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269D6C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60DBB2"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BD901E0" w14:textId="77777777" w:rsidR="00A44D1E" w:rsidRDefault="00A44D1E" w:rsidP="005B2BC8">
            <w:pPr>
              <w:pStyle w:val="TAC"/>
              <w:rPr>
                <w:lang w:val="en-US" w:eastAsia="zh-CN"/>
              </w:rPr>
            </w:pPr>
          </w:p>
        </w:tc>
      </w:tr>
      <w:tr w:rsidR="00A44D1E" w14:paraId="3E7A7D60"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C554CCF" w14:textId="77777777" w:rsidR="00A44D1E" w:rsidRDefault="00A44D1E" w:rsidP="005B2BC8">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5F705A1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3C3935"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6B89D5"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99399A7" w14:textId="77777777" w:rsidR="00A44D1E" w:rsidRDefault="00A44D1E" w:rsidP="005B2BC8">
            <w:pPr>
              <w:pStyle w:val="TAC"/>
              <w:rPr>
                <w:lang w:val="en-US" w:eastAsia="zh-CN"/>
              </w:rPr>
            </w:pPr>
            <w:r>
              <w:rPr>
                <w:rFonts w:hint="eastAsia"/>
                <w:lang w:val="en-US" w:eastAsia="zh-CN"/>
              </w:rPr>
              <w:t>0</w:t>
            </w:r>
          </w:p>
        </w:tc>
      </w:tr>
      <w:tr w:rsidR="00A44D1E" w14:paraId="6BE7929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28A051"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B387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D1FC95"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D3A151"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E07B51" w14:textId="77777777" w:rsidR="00A44D1E" w:rsidRDefault="00A44D1E" w:rsidP="005B2BC8">
            <w:pPr>
              <w:pStyle w:val="TAC"/>
              <w:rPr>
                <w:lang w:val="en-US" w:eastAsia="zh-CN"/>
              </w:rPr>
            </w:pPr>
          </w:p>
        </w:tc>
      </w:tr>
      <w:tr w:rsidR="00A44D1E" w14:paraId="3E917D47"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DEE8ABC" w14:textId="77777777" w:rsidR="00A44D1E" w:rsidRDefault="00A44D1E" w:rsidP="005B2BC8">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334D21D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18234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D288B"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1D90B40" w14:textId="77777777" w:rsidR="00A44D1E" w:rsidRDefault="00A44D1E" w:rsidP="005B2BC8">
            <w:pPr>
              <w:pStyle w:val="TAC"/>
              <w:rPr>
                <w:lang w:val="en-US" w:eastAsia="zh-CN"/>
              </w:rPr>
            </w:pPr>
            <w:r>
              <w:rPr>
                <w:rFonts w:hint="eastAsia"/>
                <w:lang w:val="en-US" w:eastAsia="zh-CN"/>
              </w:rPr>
              <w:t>0</w:t>
            </w:r>
          </w:p>
        </w:tc>
      </w:tr>
      <w:tr w:rsidR="00A44D1E" w14:paraId="249D15F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7FDD4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5856B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0287C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210349"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38807B9" w14:textId="77777777" w:rsidR="00A44D1E" w:rsidRDefault="00A44D1E" w:rsidP="005B2BC8">
            <w:pPr>
              <w:pStyle w:val="TAC"/>
              <w:rPr>
                <w:lang w:val="en-US" w:eastAsia="zh-CN"/>
              </w:rPr>
            </w:pPr>
          </w:p>
        </w:tc>
      </w:tr>
      <w:tr w:rsidR="00A44D1E" w14:paraId="270FA6BD"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39601200" w14:textId="77777777" w:rsidR="00A44D1E" w:rsidRDefault="00A44D1E" w:rsidP="005B2BC8">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59F541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6A5BF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55CEA4"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1E55C39" w14:textId="77777777" w:rsidR="00A44D1E" w:rsidRDefault="00A44D1E" w:rsidP="005B2BC8">
            <w:pPr>
              <w:pStyle w:val="TAC"/>
              <w:rPr>
                <w:lang w:val="en-US" w:eastAsia="zh-CN"/>
              </w:rPr>
            </w:pPr>
            <w:r>
              <w:rPr>
                <w:rFonts w:hint="eastAsia"/>
                <w:lang w:val="en-US" w:eastAsia="zh-CN"/>
              </w:rPr>
              <w:t>0</w:t>
            </w:r>
          </w:p>
        </w:tc>
      </w:tr>
      <w:tr w:rsidR="00A44D1E" w14:paraId="77514FB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E7C64B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2FD7C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76DD31"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107518"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06900D3" w14:textId="77777777" w:rsidR="00A44D1E" w:rsidRDefault="00A44D1E" w:rsidP="005B2BC8">
            <w:pPr>
              <w:pStyle w:val="TAC"/>
              <w:rPr>
                <w:lang w:val="en-US" w:eastAsia="zh-CN"/>
              </w:rPr>
            </w:pPr>
          </w:p>
        </w:tc>
      </w:tr>
      <w:tr w:rsidR="00A44D1E" w14:paraId="074D8744"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56C91CD" w14:textId="77777777" w:rsidR="00A44D1E" w:rsidRDefault="00A44D1E" w:rsidP="005B2BC8">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3122296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9C578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D58A9D"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337CF5" w14:textId="77777777" w:rsidR="00A44D1E" w:rsidRDefault="00A44D1E" w:rsidP="005B2BC8">
            <w:pPr>
              <w:pStyle w:val="TAC"/>
              <w:rPr>
                <w:lang w:val="en-US" w:eastAsia="zh-CN"/>
              </w:rPr>
            </w:pPr>
            <w:r>
              <w:rPr>
                <w:rFonts w:hint="eastAsia"/>
                <w:lang w:val="en-US" w:eastAsia="zh-CN"/>
              </w:rPr>
              <w:t>0</w:t>
            </w:r>
          </w:p>
        </w:tc>
      </w:tr>
      <w:tr w:rsidR="00A44D1E" w14:paraId="16B6ACD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4B016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C8109F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67D16C"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D9F8C6"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F2983EC" w14:textId="77777777" w:rsidR="00A44D1E" w:rsidRDefault="00A44D1E" w:rsidP="005B2BC8">
            <w:pPr>
              <w:pStyle w:val="TAC"/>
              <w:rPr>
                <w:lang w:val="en-US" w:eastAsia="zh-CN"/>
              </w:rPr>
            </w:pPr>
          </w:p>
        </w:tc>
      </w:tr>
      <w:tr w:rsidR="00A44D1E" w14:paraId="0ABBEF1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9122945" w14:textId="77777777" w:rsidR="00A44D1E" w:rsidRDefault="00A44D1E" w:rsidP="005B2BC8">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48C6227E"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26214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D86587"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9BBF53E" w14:textId="77777777" w:rsidR="00A44D1E" w:rsidRDefault="00A44D1E" w:rsidP="005B2BC8">
            <w:pPr>
              <w:pStyle w:val="TAC"/>
              <w:rPr>
                <w:lang w:val="en-US" w:eastAsia="zh-CN"/>
              </w:rPr>
            </w:pPr>
            <w:r>
              <w:rPr>
                <w:rFonts w:hint="eastAsia"/>
                <w:lang w:val="en-US" w:eastAsia="zh-CN"/>
              </w:rPr>
              <w:t>0</w:t>
            </w:r>
          </w:p>
        </w:tc>
      </w:tr>
      <w:tr w:rsidR="00A44D1E" w14:paraId="052FCE8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D1101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D63130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DECB9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362378"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39FB9FD7" w14:textId="77777777" w:rsidR="00A44D1E" w:rsidRDefault="00A44D1E" w:rsidP="005B2BC8">
            <w:pPr>
              <w:pStyle w:val="TAC"/>
              <w:rPr>
                <w:lang w:val="en-US" w:eastAsia="zh-CN"/>
              </w:rPr>
            </w:pPr>
          </w:p>
        </w:tc>
      </w:tr>
      <w:tr w:rsidR="00A44D1E" w14:paraId="434692CD"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1611E4B6" w14:textId="77777777" w:rsidR="00A44D1E" w:rsidRDefault="00A44D1E" w:rsidP="005B2BC8">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477FD649" w14:textId="77777777" w:rsidR="00A44D1E" w:rsidRDefault="00A44D1E" w:rsidP="005B2BC8">
            <w:pPr>
              <w:pStyle w:val="TAC"/>
            </w:pPr>
            <w:r>
              <w:rPr>
                <w:rFonts w:hint="eastAsia"/>
              </w:rPr>
              <w:t>CA</w:t>
            </w:r>
            <w:r>
              <w:t>_</w:t>
            </w:r>
            <w:r>
              <w:rPr>
                <w:rFonts w:hint="eastAsia"/>
              </w:rPr>
              <w:t>n</w:t>
            </w:r>
            <w:r>
              <w:t>260A-</w:t>
            </w:r>
            <w:r>
              <w:rPr>
                <w:rFonts w:hint="eastAsia"/>
              </w:rPr>
              <w:t>n</w:t>
            </w:r>
            <w:r>
              <w:t xml:space="preserve">261A </w:t>
            </w:r>
          </w:p>
          <w:p w14:paraId="2B44E699" w14:textId="4E93BBDD" w:rsidR="00A44D1E" w:rsidRDefault="00A44D1E" w:rsidP="005B2BC8">
            <w:pPr>
              <w:pStyle w:val="TAC"/>
              <w:rPr>
                <w:rFonts w:cs="Arial"/>
                <w:szCs w:val="18"/>
              </w:rPr>
            </w:pPr>
            <w:r>
              <w:rPr>
                <w:rFonts w:cs="Arial"/>
                <w:szCs w:val="18"/>
              </w:rPr>
              <w:t>CA_n260G/H/I/J</w:t>
            </w:r>
          </w:p>
          <w:p w14:paraId="6C722B1F" w14:textId="5E6564F2" w:rsidR="00A44D1E" w:rsidRDefault="00A44D1E" w:rsidP="005B2BC8">
            <w:pPr>
              <w:pStyle w:val="TAC"/>
              <w:rPr>
                <w:lang w:val="en-US" w:eastAsia="zh-CN"/>
              </w:rPr>
            </w:pPr>
            <w:r>
              <w:rPr>
                <w:rFonts w:cs="Arial"/>
                <w:szCs w:val="18"/>
              </w:rPr>
              <w:t xml:space="preserve"> 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ED2C7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0845D"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D72AC3E" w14:textId="77777777" w:rsidR="00A44D1E" w:rsidRDefault="00A44D1E" w:rsidP="005B2BC8">
            <w:pPr>
              <w:pStyle w:val="TAC"/>
              <w:rPr>
                <w:lang w:val="en-US" w:eastAsia="zh-CN"/>
              </w:rPr>
            </w:pPr>
            <w:r>
              <w:rPr>
                <w:rFonts w:hint="eastAsia"/>
                <w:lang w:val="en-US" w:eastAsia="zh-CN"/>
              </w:rPr>
              <w:t>0</w:t>
            </w:r>
          </w:p>
        </w:tc>
      </w:tr>
      <w:tr w:rsidR="00A44D1E" w14:paraId="06A9656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57A98D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4740A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8950B8"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EA5FD6"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F6B6909" w14:textId="77777777" w:rsidR="00A44D1E" w:rsidRDefault="00A44D1E" w:rsidP="005B2BC8">
            <w:pPr>
              <w:pStyle w:val="TAC"/>
              <w:rPr>
                <w:lang w:val="en-US" w:eastAsia="zh-CN"/>
              </w:rPr>
            </w:pPr>
          </w:p>
        </w:tc>
      </w:tr>
      <w:tr w:rsidR="00A44D1E" w14:paraId="19D83E65"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BA2C4F4" w14:textId="77777777" w:rsidR="00A44D1E" w:rsidRDefault="00A44D1E" w:rsidP="005B2BC8">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1E6A9D8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29480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BD69DE"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293595D" w14:textId="77777777" w:rsidR="00A44D1E" w:rsidRDefault="00A44D1E" w:rsidP="005B2BC8">
            <w:pPr>
              <w:pStyle w:val="TAC"/>
              <w:rPr>
                <w:lang w:val="en-US" w:eastAsia="zh-CN"/>
              </w:rPr>
            </w:pPr>
            <w:r>
              <w:rPr>
                <w:lang w:val="en-US" w:eastAsia="zh-CN"/>
              </w:rPr>
              <w:t>0</w:t>
            </w:r>
          </w:p>
        </w:tc>
      </w:tr>
      <w:tr w:rsidR="00A44D1E" w14:paraId="56B48A4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7DE7B0A"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D22FA0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DE149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C8B3FB"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1AD76D4" w14:textId="77777777" w:rsidR="00A44D1E" w:rsidRDefault="00A44D1E" w:rsidP="005B2BC8">
            <w:pPr>
              <w:pStyle w:val="TAC"/>
              <w:rPr>
                <w:lang w:val="en-US" w:eastAsia="zh-CN"/>
              </w:rPr>
            </w:pPr>
          </w:p>
        </w:tc>
      </w:tr>
      <w:tr w:rsidR="00A44D1E" w14:paraId="3A2E8548"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7293814" w14:textId="77777777" w:rsidR="00A44D1E" w:rsidRDefault="00A44D1E" w:rsidP="005B2BC8">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33594E4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1BD82D"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40F18B"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57F2801" w14:textId="77777777" w:rsidR="00A44D1E" w:rsidRDefault="00A44D1E" w:rsidP="005B2BC8">
            <w:pPr>
              <w:pStyle w:val="TAC"/>
              <w:rPr>
                <w:lang w:val="en-US" w:eastAsia="zh-CN"/>
              </w:rPr>
            </w:pPr>
            <w:r>
              <w:rPr>
                <w:lang w:val="en-US" w:eastAsia="zh-CN"/>
              </w:rPr>
              <w:t>0</w:t>
            </w:r>
          </w:p>
        </w:tc>
      </w:tr>
      <w:tr w:rsidR="00A44D1E" w14:paraId="1BE34F4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5BBE99C"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4FDBFF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BA4CB6"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1D9DC2"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63A0BCC" w14:textId="77777777" w:rsidR="00A44D1E" w:rsidRDefault="00A44D1E" w:rsidP="005B2BC8">
            <w:pPr>
              <w:pStyle w:val="TAC"/>
              <w:rPr>
                <w:lang w:val="en-US" w:eastAsia="zh-CN"/>
              </w:rPr>
            </w:pPr>
          </w:p>
        </w:tc>
      </w:tr>
      <w:tr w:rsidR="00A44D1E" w14:paraId="7743F10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A660DAB" w14:textId="77777777" w:rsidR="00A44D1E" w:rsidRDefault="00A44D1E" w:rsidP="005B2BC8">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38274B0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758F86"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0FF4EC"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A33FB7E" w14:textId="77777777" w:rsidR="00A44D1E" w:rsidRDefault="00A44D1E" w:rsidP="005B2BC8">
            <w:pPr>
              <w:pStyle w:val="TAC"/>
              <w:rPr>
                <w:lang w:val="en-US" w:eastAsia="zh-CN"/>
              </w:rPr>
            </w:pPr>
            <w:r>
              <w:rPr>
                <w:lang w:val="en-US" w:eastAsia="zh-CN"/>
              </w:rPr>
              <w:t>0</w:t>
            </w:r>
          </w:p>
        </w:tc>
      </w:tr>
      <w:tr w:rsidR="00A44D1E" w14:paraId="589E0ED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4838F97"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6283DBE"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D56A1C"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545D9B"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4D97EE4E" w14:textId="77777777" w:rsidR="00A44D1E" w:rsidRDefault="00A44D1E" w:rsidP="005B2BC8">
            <w:pPr>
              <w:pStyle w:val="TAC"/>
              <w:rPr>
                <w:lang w:val="en-US" w:eastAsia="zh-CN"/>
              </w:rPr>
            </w:pPr>
          </w:p>
        </w:tc>
      </w:tr>
      <w:tr w:rsidR="00A44D1E" w14:paraId="6461873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42ACF6AC" w14:textId="77777777" w:rsidR="00A44D1E" w:rsidRDefault="00A44D1E" w:rsidP="005B2BC8">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007FFBC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EACC3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972C2"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A46FCA" w14:textId="77777777" w:rsidR="00A44D1E" w:rsidRDefault="00A44D1E" w:rsidP="005B2BC8">
            <w:pPr>
              <w:pStyle w:val="TAC"/>
              <w:rPr>
                <w:lang w:val="en-US" w:eastAsia="zh-CN"/>
              </w:rPr>
            </w:pPr>
            <w:r>
              <w:rPr>
                <w:lang w:val="en-US" w:eastAsia="zh-CN"/>
              </w:rPr>
              <w:t>0</w:t>
            </w:r>
          </w:p>
        </w:tc>
      </w:tr>
      <w:tr w:rsidR="00A44D1E" w14:paraId="0874AB1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8CA22C"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36220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C3B77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30D8D"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70BBD94" w14:textId="77777777" w:rsidR="00A44D1E" w:rsidRDefault="00A44D1E" w:rsidP="005B2BC8">
            <w:pPr>
              <w:pStyle w:val="TAC"/>
              <w:rPr>
                <w:lang w:val="en-US" w:eastAsia="zh-CN"/>
              </w:rPr>
            </w:pPr>
          </w:p>
        </w:tc>
      </w:tr>
      <w:tr w:rsidR="00A44D1E" w14:paraId="0289FC3C"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ED3458C" w14:textId="77777777" w:rsidR="00A44D1E" w:rsidRDefault="00A44D1E" w:rsidP="005B2BC8">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0A2009A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F97B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0B78CD"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8265B51" w14:textId="77777777" w:rsidR="00A44D1E" w:rsidRDefault="00A44D1E" w:rsidP="005B2BC8">
            <w:pPr>
              <w:pStyle w:val="TAC"/>
              <w:rPr>
                <w:lang w:val="en-US" w:eastAsia="zh-CN"/>
              </w:rPr>
            </w:pPr>
            <w:r>
              <w:rPr>
                <w:lang w:val="en-US" w:eastAsia="zh-CN"/>
              </w:rPr>
              <w:t>0</w:t>
            </w:r>
          </w:p>
        </w:tc>
      </w:tr>
      <w:tr w:rsidR="00A44D1E" w14:paraId="5473F1B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29E3A0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B25DDA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A48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75EF8F"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47415C4" w14:textId="77777777" w:rsidR="00A44D1E" w:rsidRDefault="00A44D1E" w:rsidP="005B2BC8">
            <w:pPr>
              <w:pStyle w:val="TAC"/>
              <w:rPr>
                <w:lang w:val="en-US" w:eastAsia="zh-CN"/>
              </w:rPr>
            </w:pPr>
          </w:p>
        </w:tc>
      </w:tr>
      <w:tr w:rsidR="00A44D1E" w14:paraId="08ECC45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F0D00CC" w14:textId="77777777" w:rsidR="00A44D1E" w:rsidRDefault="00A44D1E" w:rsidP="005B2BC8">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30E493F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0D15F7"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107727"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BB7E583" w14:textId="77777777" w:rsidR="00A44D1E" w:rsidRDefault="00A44D1E" w:rsidP="005B2BC8">
            <w:pPr>
              <w:pStyle w:val="TAC"/>
              <w:rPr>
                <w:lang w:val="en-US" w:eastAsia="zh-CN"/>
              </w:rPr>
            </w:pPr>
            <w:r>
              <w:rPr>
                <w:lang w:val="en-US" w:eastAsia="zh-CN"/>
              </w:rPr>
              <w:t>0</w:t>
            </w:r>
          </w:p>
        </w:tc>
      </w:tr>
      <w:tr w:rsidR="00A44D1E" w14:paraId="0A6FD67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E34C08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CAD81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8D14E5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B8155D"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1184084" w14:textId="77777777" w:rsidR="00A44D1E" w:rsidRDefault="00A44D1E" w:rsidP="005B2BC8">
            <w:pPr>
              <w:pStyle w:val="TAC"/>
              <w:rPr>
                <w:lang w:val="en-US" w:eastAsia="zh-CN"/>
              </w:rPr>
            </w:pPr>
          </w:p>
        </w:tc>
      </w:tr>
      <w:tr w:rsidR="00A44D1E" w14:paraId="3C65F3FD"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F83F972" w14:textId="77777777" w:rsidR="00A44D1E" w:rsidRDefault="00A44D1E" w:rsidP="005B2BC8">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5057AE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496C3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C8D0C6"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FFDF327" w14:textId="77777777" w:rsidR="00A44D1E" w:rsidRDefault="00A44D1E" w:rsidP="005B2BC8">
            <w:pPr>
              <w:pStyle w:val="TAC"/>
              <w:rPr>
                <w:lang w:val="en-US" w:eastAsia="zh-CN"/>
              </w:rPr>
            </w:pPr>
            <w:r>
              <w:rPr>
                <w:lang w:val="en-US" w:eastAsia="zh-CN"/>
              </w:rPr>
              <w:t>0</w:t>
            </w:r>
          </w:p>
        </w:tc>
      </w:tr>
      <w:tr w:rsidR="00A44D1E" w14:paraId="2D6EEB3E" w14:textId="77777777" w:rsidTr="005B2BC8">
        <w:trPr>
          <w:trHeight w:val="187"/>
          <w:jc w:val="center"/>
        </w:trPr>
        <w:tc>
          <w:tcPr>
            <w:tcW w:w="1094" w:type="pct"/>
            <w:tcBorders>
              <w:top w:val="nil"/>
              <w:left w:val="single" w:sz="4" w:space="0" w:color="auto"/>
              <w:right w:val="single" w:sz="4" w:space="0" w:color="auto"/>
            </w:tcBorders>
            <w:shd w:val="clear" w:color="auto" w:fill="auto"/>
            <w:vAlign w:val="center"/>
          </w:tcPr>
          <w:p w14:paraId="2E4DFC11"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0CBD2C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61AB0E"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EC099D"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79397C9F" w14:textId="77777777" w:rsidR="00A44D1E" w:rsidRDefault="00A44D1E" w:rsidP="005B2BC8">
            <w:pPr>
              <w:pStyle w:val="TAC"/>
              <w:rPr>
                <w:lang w:val="en-US" w:eastAsia="zh-CN"/>
              </w:rPr>
            </w:pPr>
          </w:p>
        </w:tc>
      </w:tr>
      <w:tr w:rsidR="00A44D1E" w14:paraId="4FE2ACD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134374FB" w14:textId="77777777" w:rsidR="00A44D1E" w:rsidRDefault="00A44D1E" w:rsidP="005B2BC8">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1DEB714A" w14:textId="72DE7E0A" w:rsidR="00A44D1E" w:rsidRDefault="00A44D1E" w:rsidP="005B2BC8">
            <w:pPr>
              <w:pStyle w:val="TAC"/>
            </w:pPr>
            <w:r>
              <w:rPr>
                <w:rFonts w:hint="eastAsia"/>
              </w:rPr>
              <w:t>CA</w:t>
            </w:r>
            <w:r>
              <w:t>_</w:t>
            </w:r>
            <w:r>
              <w:rPr>
                <w:rFonts w:hint="eastAsia"/>
              </w:rPr>
              <w:t>n</w:t>
            </w:r>
            <w:r>
              <w:t>260A-</w:t>
            </w:r>
            <w:r>
              <w:rPr>
                <w:rFonts w:hint="eastAsia"/>
              </w:rPr>
              <w:t>n</w:t>
            </w:r>
            <w:r>
              <w:t>261A</w:t>
            </w:r>
          </w:p>
          <w:p w14:paraId="73E74EAB" w14:textId="58B0DE1B" w:rsidR="00A44D1E" w:rsidRDefault="00A44D1E" w:rsidP="005B2BC8">
            <w:pPr>
              <w:pStyle w:val="TAC"/>
              <w:rPr>
                <w:rFonts w:cs="Arial"/>
                <w:szCs w:val="18"/>
              </w:rPr>
            </w:pPr>
            <w:r>
              <w:rPr>
                <w:rFonts w:cs="Arial"/>
                <w:szCs w:val="18"/>
              </w:rPr>
              <w:t>CA_n260G/H/I/J/K</w:t>
            </w:r>
          </w:p>
          <w:p w14:paraId="29754546" w14:textId="46CA9486"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EF44C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2D6E0B"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9E34BDF" w14:textId="77777777" w:rsidR="00A44D1E" w:rsidRDefault="00A44D1E" w:rsidP="005B2BC8">
            <w:pPr>
              <w:pStyle w:val="TAC"/>
              <w:rPr>
                <w:lang w:val="en-US" w:eastAsia="zh-CN"/>
              </w:rPr>
            </w:pPr>
            <w:r>
              <w:rPr>
                <w:rFonts w:hint="eastAsia"/>
                <w:lang w:val="en-US" w:eastAsia="zh-CN"/>
              </w:rPr>
              <w:t>0</w:t>
            </w:r>
          </w:p>
        </w:tc>
      </w:tr>
      <w:tr w:rsidR="00A44D1E" w14:paraId="065DE21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60D7B8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482E6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28E8C8"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76FF71"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29A7F" w14:textId="77777777" w:rsidR="00A44D1E" w:rsidRDefault="00A44D1E" w:rsidP="005B2BC8">
            <w:pPr>
              <w:pStyle w:val="TAC"/>
              <w:rPr>
                <w:lang w:val="en-US" w:eastAsia="zh-CN"/>
              </w:rPr>
            </w:pPr>
          </w:p>
        </w:tc>
      </w:tr>
      <w:tr w:rsidR="00A44D1E" w14:paraId="4356F8B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AB6572D" w14:textId="77777777" w:rsidR="00A44D1E" w:rsidRDefault="00A44D1E" w:rsidP="005B2BC8">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203B519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B6959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961D2B"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2E9EDDC" w14:textId="77777777" w:rsidR="00A44D1E" w:rsidRDefault="00A44D1E" w:rsidP="005B2BC8">
            <w:pPr>
              <w:pStyle w:val="TAC"/>
              <w:rPr>
                <w:lang w:val="en-US" w:eastAsia="zh-CN"/>
              </w:rPr>
            </w:pPr>
            <w:r>
              <w:rPr>
                <w:lang w:val="en-US" w:eastAsia="zh-CN"/>
              </w:rPr>
              <w:t>0</w:t>
            </w:r>
          </w:p>
        </w:tc>
      </w:tr>
      <w:tr w:rsidR="00A44D1E" w14:paraId="1803BC1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A8FB474"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60AC6A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6736F33"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DC779"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55A65E5" w14:textId="77777777" w:rsidR="00A44D1E" w:rsidRDefault="00A44D1E" w:rsidP="005B2BC8">
            <w:pPr>
              <w:pStyle w:val="TAC"/>
              <w:rPr>
                <w:lang w:val="en-US" w:eastAsia="zh-CN"/>
              </w:rPr>
            </w:pPr>
          </w:p>
        </w:tc>
      </w:tr>
      <w:tr w:rsidR="00A44D1E" w14:paraId="069A433B"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25467AB" w14:textId="77777777" w:rsidR="00A44D1E" w:rsidRDefault="00A44D1E" w:rsidP="005B2BC8">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5B1A01B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C15162"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5BC60A"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9C93245" w14:textId="77777777" w:rsidR="00A44D1E" w:rsidRDefault="00A44D1E" w:rsidP="005B2BC8">
            <w:pPr>
              <w:pStyle w:val="TAC"/>
              <w:rPr>
                <w:lang w:val="en-US" w:eastAsia="zh-CN"/>
              </w:rPr>
            </w:pPr>
            <w:r>
              <w:rPr>
                <w:lang w:val="en-US" w:eastAsia="zh-CN"/>
              </w:rPr>
              <w:t>0</w:t>
            </w:r>
          </w:p>
        </w:tc>
      </w:tr>
      <w:tr w:rsidR="00A44D1E" w14:paraId="67AD381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11F0D1"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6507F9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3B420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20581"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879E75A" w14:textId="77777777" w:rsidR="00A44D1E" w:rsidRDefault="00A44D1E" w:rsidP="005B2BC8">
            <w:pPr>
              <w:pStyle w:val="TAC"/>
              <w:rPr>
                <w:lang w:val="en-US" w:eastAsia="zh-CN"/>
              </w:rPr>
            </w:pPr>
          </w:p>
        </w:tc>
      </w:tr>
      <w:tr w:rsidR="00A44D1E" w14:paraId="0FD3E7EB"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B4DD23C" w14:textId="77777777" w:rsidR="00A44D1E" w:rsidRDefault="00A44D1E" w:rsidP="005B2BC8">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7387445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55202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BF900D"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05FD51" w14:textId="77777777" w:rsidR="00A44D1E" w:rsidRDefault="00A44D1E" w:rsidP="005B2BC8">
            <w:pPr>
              <w:pStyle w:val="TAC"/>
              <w:rPr>
                <w:lang w:val="en-US" w:eastAsia="zh-CN"/>
              </w:rPr>
            </w:pPr>
            <w:r>
              <w:rPr>
                <w:lang w:val="en-US" w:eastAsia="zh-CN"/>
              </w:rPr>
              <w:t>0</w:t>
            </w:r>
          </w:p>
        </w:tc>
      </w:tr>
      <w:tr w:rsidR="00A44D1E" w14:paraId="47BB282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F74CD87"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FDA5D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3D0BF63"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A4B2A55"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0A3D1FA" w14:textId="77777777" w:rsidR="00A44D1E" w:rsidRDefault="00A44D1E" w:rsidP="005B2BC8">
            <w:pPr>
              <w:pStyle w:val="TAC"/>
              <w:rPr>
                <w:lang w:val="en-US" w:eastAsia="zh-CN"/>
              </w:rPr>
            </w:pPr>
          </w:p>
        </w:tc>
      </w:tr>
      <w:tr w:rsidR="00A44D1E" w14:paraId="0E5791E7"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200532E" w14:textId="77777777" w:rsidR="00A44D1E" w:rsidRDefault="00A44D1E" w:rsidP="005B2BC8">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118404F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BE8DD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4F182"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4AC1F818" w14:textId="77777777" w:rsidR="00A44D1E" w:rsidRDefault="00A44D1E" w:rsidP="005B2BC8">
            <w:pPr>
              <w:pStyle w:val="TAC"/>
              <w:rPr>
                <w:lang w:val="en-US" w:eastAsia="zh-CN"/>
              </w:rPr>
            </w:pPr>
            <w:r>
              <w:rPr>
                <w:lang w:val="en-US" w:eastAsia="zh-CN"/>
              </w:rPr>
              <w:t>0</w:t>
            </w:r>
          </w:p>
        </w:tc>
      </w:tr>
      <w:tr w:rsidR="00A44D1E" w14:paraId="41304F5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08514F2"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81737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365C4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97E689C"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17FDC3A" w14:textId="77777777" w:rsidR="00A44D1E" w:rsidRDefault="00A44D1E" w:rsidP="005B2BC8">
            <w:pPr>
              <w:pStyle w:val="TAC"/>
              <w:rPr>
                <w:lang w:val="en-US" w:eastAsia="zh-CN"/>
              </w:rPr>
            </w:pPr>
          </w:p>
        </w:tc>
      </w:tr>
      <w:tr w:rsidR="00A44D1E" w14:paraId="05B8F3A7"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560DE99" w14:textId="77777777" w:rsidR="00A44D1E" w:rsidRDefault="00A44D1E" w:rsidP="005B2BC8">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2048888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AB2B2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A3CEF6"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5479200" w14:textId="77777777" w:rsidR="00A44D1E" w:rsidRDefault="00A44D1E" w:rsidP="005B2BC8">
            <w:pPr>
              <w:pStyle w:val="TAC"/>
              <w:rPr>
                <w:lang w:val="en-US" w:eastAsia="zh-CN"/>
              </w:rPr>
            </w:pPr>
            <w:r>
              <w:rPr>
                <w:lang w:val="en-US" w:eastAsia="zh-CN"/>
              </w:rPr>
              <w:t>0</w:t>
            </w:r>
          </w:p>
        </w:tc>
      </w:tr>
      <w:tr w:rsidR="00A44D1E" w14:paraId="18D3189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368057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A7729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E4C19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E35516"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043EC76" w14:textId="77777777" w:rsidR="00A44D1E" w:rsidRDefault="00A44D1E" w:rsidP="005B2BC8">
            <w:pPr>
              <w:pStyle w:val="TAC"/>
              <w:rPr>
                <w:lang w:val="en-US" w:eastAsia="zh-CN"/>
              </w:rPr>
            </w:pPr>
          </w:p>
        </w:tc>
      </w:tr>
      <w:tr w:rsidR="00A44D1E" w14:paraId="7F92B2F1"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5629199" w14:textId="77777777" w:rsidR="00A44D1E" w:rsidRDefault="00A44D1E" w:rsidP="005B2BC8">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1787E6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9573B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84B522"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14258CAE" w14:textId="77777777" w:rsidR="00A44D1E" w:rsidRDefault="00A44D1E" w:rsidP="005B2BC8">
            <w:pPr>
              <w:pStyle w:val="TAC"/>
              <w:rPr>
                <w:lang w:val="en-US" w:eastAsia="zh-CN"/>
              </w:rPr>
            </w:pPr>
            <w:r>
              <w:rPr>
                <w:lang w:val="en-US" w:eastAsia="zh-CN"/>
              </w:rPr>
              <w:t>0</w:t>
            </w:r>
          </w:p>
        </w:tc>
      </w:tr>
      <w:tr w:rsidR="00A44D1E" w14:paraId="65FBA45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9E7CF8C"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D11FB6A"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E6C4EA"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1CE95A"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D30D8D8" w14:textId="77777777" w:rsidR="00A44D1E" w:rsidRDefault="00A44D1E" w:rsidP="005B2BC8">
            <w:pPr>
              <w:pStyle w:val="TAC"/>
              <w:rPr>
                <w:lang w:val="en-US" w:eastAsia="zh-CN"/>
              </w:rPr>
            </w:pPr>
          </w:p>
        </w:tc>
      </w:tr>
      <w:tr w:rsidR="00A44D1E" w14:paraId="4449505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1DBB888" w14:textId="77777777" w:rsidR="00A44D1E" w:rsidRDefault="00A44D1E" w:rsidP="005B2BC8">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6542EB9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558DF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34732F"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B3390DD" w14:textId="77777777" w:rsidR="00A44D1E" w:rsidRDefault="00A44D1E" w:rsidP="005B2BC8">
            <w:pPr>
              <w:pStyle w:val="TAC"/>
              <w:rPr>
                <w:lang w:val="en-US" w:eastAsia="zh-CN"/>
              </w:rPr>
            </w:pPr>
            <w:r>
              <w:rPr>
                <w:lang w:val="en-US" w:eastAsia="zh-CN"/>
              </w:rPr>
              <w:t>0</w:t>
            </w:r>
          </w:p>
        </w:tc>
      </w:tr>
      <w:tr w:rsidR="00A44D1E" w14:paraId="3D1FA45D" w14:textId="77777777" w:rsidTr="005B2BC8">
        <w:trPr>
          <w:trHeight w:val="187"/>
          <w:jc w:val="center"/>
        </w:trPr>
        <w:tc>
          <w:tcPr>
            <w:tcW w:w="1094" w:type="pct"/>
            <w:tcBorders>
              <w:top w:val="nil"/>
              <w:left w:val="single" w:sz="4" w:space="0" w:color="auto"/>
              <w:right w:val="single" w:sz="4" w:space="0" w:color="auto"/>
            </w:tcBorders>
            <w:shd w:val="clear" w:color="auto" w:fill="auto"/>
            <w:vAlign w:val="center"/>
          </w:tcPr>
          <w:p w14:paraId="4B9CF712"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FBF4DF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1F1A8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499B69"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27DBFA57" w14:textId="77777777" w:rsidR="00A44D1E" w:rsidRDefault="00A44D1E" w:rsidP="005B2BC8">
            <w:pPr>
              <w:pStyle w:val="TAC"/>
              <w:rPr>
                <w:lang w:val="en-US" w:eastAsia="zh-CN"/>
              </w:rPr>
            </w:pPr>
          </w:p>
        </w:tc>
      </w:tr>
      <w:tr w:rsidR="00A44D1E" w14:paraId="416C2E4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1F14594" w14:textId="77777777" w:rsidR="00A44D1E" w:rsidRDefault="00A44D1E" w:rsidP="005B2BC8">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2006DE50" w14:textId="64B0A04F" w:rsidR="00A44D1E" w:rsidRDefault="00A44D1E" w:rsidP="005B2BC8">
            <w:pPr>
              <w:pStyle w:val="TAC"/>
            </w:pPr>
            <w:r>
              <w:rPr>
                <w:rFonts w:hint="eastAsia"/>
              </w:rPr>
              <w:t>CA</w:t>
            </w:r>
            <w:r>
              <w:t>_</w:t>
            </w:r>
            <w:r>
              <w:rPr>
                <w:rFonts w:hint="eastAsia"/>
              </w:rPr>
              <w:t>n</w:t>
            </w:r>
            <w:r>
              <w:t>260A-</w:t>
            </w:r>
            <w:r>
              <w:rPr>
                <w:rFonts w:hint="eastAsia"/>
              </w:rPr>
              <w:t>n</w:t>
            </w:r>
            <w:r>
              <w:t>261A</w:t>
            </w:r>
          </w:p>
          <w:p w14:paraId="31221763" w14:textId="509B564A" w:rsidR="00A44D1E" w:rsidRDefault="00A44D1E" w:rsidP="005B2BC8">
            <w:pPr>
              <w:pStyle w:val="TAC"/>
              <w:rPr>
                <w:rFonts w:cs="Arial"/>
                <w:szCs w:val="18"/>
              </w:rPr>
            </w:pPr>
            <w:r>
              <w:rPr>
                <w:rFonts w:cs="Arial"/>
                <w:szCs w:val="18"/>
              </w:rPr>
              <w:t>CA_n260G/H/I/J/K/L</w:t>
            </w:r>
          </w:p>
          <w:p w14:paraId="2F1FBBC5" w14:textId="60126781"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73469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68CAE7"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33CE00D" w14:textId="77777777" w:rsidR="00A44D1E" w:rsidRDefault="00A44D1E" w:rsidP="005B2BC8">
            <w:pPr>
              <w:pStyle w:val="TAC"/>
              <w:rPr>
                <w:lang w:val="en-US" w:eastAsia="zh-CN"/>
              </w:rPr>
            </w:pPr>
            <w:r>
              <w:rPr>
                <w:rFonts w:hint="eastAsia"/>
                <w:lang w:val="en-US" w:eastAsia="zh-CN"/>
              </w:rPr>
              <w:t>0</w:t>
            </w:r>
          </w:p>
        </w:tc>
      </w:tr>
      <w:tr w:rsidR="00A44D1E" w14:paraId="6945A5D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387F02"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6D5D6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5CF13"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05F9C0"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A4AF92A" w14:textId="77777777" w:rsidR="00A44D1E" w:rsidRDefault="00A44D1E" w:rsidP="005B2BC8">
            <w:pPr>
              <w:pStyle w:val="TAC"/>
              <w:rPr>
                <w:lang w:val="en-US" w:eastAsia="zh-CN"/>
              </w:rPr>
            </w:pPr>
          </w:p>
        </w:tc>
      </w:tr>
      <w:tr w:rsidR="00A44D1E" w14:paraId="4A2C7937"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FF8E574" w14:textId="77777777" w:rsidR="00A44D1E" w:rsidRDefault="00A44D1E" w:rsidP="005B2BC8">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7A8768A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C5F25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EF6F4A"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5F8D48BE" w14:textId="77777777" w:rsidR="00A44D1E" w:rsidRDefault="00A44D1E" w:rsidP="005B2BC8">
            <w:pPr>
              <w:pStyle w:val="TAC"/>
              <w:rPr>
                <w:lang w:val="en-US" w:eastAsia="zh-CN"/>
              </w:rPr>
            </w:pPr>
            <w:r>
              <w:rPr>
                <w:lang w:val="en-US" w:eastAsia="zh-CN"/>
              </w:rPr>
              <w:t>0</w:t>
            </w:r>
          </w:p>
        </w:tc>
      </w:tr>
      <w:tr w:rsidR="00A44D1E" w14:paraId="4793E83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3304CE"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B4C13C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A0657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610629"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935FF68" w14:textId="77777777" w:rsidR="00A44D1E" w:rsidRDefault="00A44D1E" w:rsidP="005B2BC8">
            <w:pPr>
              <w:pStyle w:val="TAC"/>
              <w:rPr>
                <w:lang w:val="en-US" w:eastAsia="zh-CN"/>
              </w:rPr>
            </w:pPr>
          </w:p>
        </w:tc>
      </w:tr>
      <w:tr w:rsidR="00A44D1E" w14:paraId="3927123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04038A3" w14:textId="77777777" w:rsidR="00A44D1E" w:rsidRDefault="00A44D1E" w:rsidP="005B2BC8">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AC9709A"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F17DF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7950A9"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5418093C" w14:textId="77777777" w:rsidR="00A44D1E" w:rsidRDefault="00A44D1E" w:rsidP="005B2BC8">
            <w:pPr>
              <w:pStyle w:val="TAC"/>
              <w:rPr>
                <w:lang w:val="en-US" w:eastAsia="zh-CN"/>
              </w:rPr>
            </w:pPr>
            <w:r>
              <w:rPr>
                <w:lang w:val="en-US" w:eastAsia="zh-CN"/>
              </w:rPr>
              <w:t>0</w:t>
            </w:r>
          </w:p>
        </w:tc>
      </w:tr>
      <w:tr w:rsidR="00A44D1E" w14:paraId="7853EEB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F2DCDD"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20FE10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39969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53547C"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9DCD7EA" w14:textId="77777777" w:rsidR="00A44D1E" w:rsidRDefault="00A44D1E" w:rsidP="005B2BC8">
            <w:pPr>
              <w:pStyle w:val="TAC"/>
              <w:rPr>
                <w:lang w:val="en-US" w:eastAsia="zh-CN"/>
              </w:rPr>
            </w:pPr>
          </w:p>
        </w:tc>
      </w:tr>
      <w:tr w:rsidR="00A44D1E" w14:paraId="1D19D21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6F8EF77" w14:textId="77777777" w:rsidR="00A44D1E" w:rsidRDefault="00A44D1E" w:rsidP="005B2BC8">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5707891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23F20E"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909D8BB"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9CC4903" w14:textId="77777777" w:rsidR="00A44D1E" w:rsidRDefault="00A44D1E" w:rsidP="005B2BC8">
            <w:pPr>
              <w:pStyle w:val="TAC"/>
              <w:rPr>
                <w:lang w:val="en-US" w:eastAsia="zh-CN"/>
              </w:rPr>
            </w:pPr>
            <w:r>
              <w:rPr>
                <w:lang w:val="en-US" w:eastAsia="zh-CN"/>
              </w:rPr>
              <w:t>0</w:t>
            </w:r>
          </w:p>
        </w:tc>
      </w:tr>
      <w:tr w:rsidR="00A44D1E" w14:paraId="6B2A653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29D28E1"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235EA8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72E5A8"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E139BE"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11473" w14:textId="77777777" w:rsidR="00A44D1E" w:rsidRDefault="00A44D1E" w:rsidP="005B2BC8">
            <w:pPr>
              <w:pStyle w:val="TAC"/>
              <w:rPr>
                <w:lang w:val="en-US" w:eastAsia="zh-CN"/>
              </w:rPr>
            </w:pPr>
          </w:p>
        </w:tc>
      </w:tr>
      <w:tr w:rsidR="00A44D1E" w14:paraId="7C66B1B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7A602C" w14:textId="77777777" w:rsidR="00A44D1E" w:rsidRDefault="00A44D1E" w:rsidP="005B2BC8">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75C86CC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2AEC5"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F77B54"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1B433576" w14:textId="77777777" w:rsidR="00A44D1E" w:rsidRDefault="00A44D1E" w:rsidP="005B2BC8">
            <w:pPr>
              <w:pStyle w:val="TAC"/>
              <w:rPr>
                <w:lang w:val="en-US" w:eastAsia="zh-CN"/>
              </w:rPr>
            </w:pPr>
            <w:r>
              <w:rPr>
                <w:lang w:val="en-US" w:eastAsia="zh-CN"/>
              </w:rPr>
              <w:t>0</w:t>
            </w:r>
          </w:p>
        </w:tc>
      </w:tr>
      <w:tr w:rsidR="00A44D1E" w14:paraId="101A483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BD1FD0"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7A302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9512FE"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066C2C"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19709BEB" w14:textId="77777777" w:rsidR="00A44D1E" w:rsidRDefault="00A44D1E" w:rsidP="005B2BC8">
            <w:pPr>
              <w:pStyle w:val="TAC"/>
              <w:rPr>
                <w:lang w:val="en-US" w:eastAsia="zh-CN"/>
              </w:rPr>
            </w:pPr>
          </w:p>
        </w:tc>
      </w:tr>
      <w:tr w:rsidR="00A44D1E" w14:paraId="56B2FBF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B51F2AC" w14:textId="77777777" w:rsidR="00A44D1E" w:rsidRDefault="00A44D1E" w:rsidP="005B2BC8">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71D7984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F90BC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B455EB4"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F4F0D03" w14:textId="77777777" w:rsidR="00A44D1E" w:rsidRDefault="00A44D1E" w:rsidP="005B2BC8">
            <w:pPr>
              <w:pStyle w:val="TAC"/>
              <w:rPr>
                <w:lang w:val="en-US" w:eastAsia="zh-CN"/>
              </w:rPr>
            </w:pPr>
            <w:r>
              <w:rPr>
                <w:lang w:val="en-US" w:eastAsia="zh-CN"/>
              </w:rPr>
              <w:t>0</w:t>
            </w:r>
          </w:p>
        </w:tc>
      </w:tr>
      <w:tr w:rsidR="00A44D1E" w14:paraId="62FE27F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B78FE56"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C1E74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8D29E48"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0F03EE"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721677C8" w14:textId="77777777" w:rsidR="00A44D1E" w:rsidRDefault="00A44D1E" w:rsidP="005B2BC8">
            <w:pPr>
              <w:pStyle w:val="TAC"/>
              <w:rPr>
                <w:lang w:val="en-US" w:eastAsia="zh-CN"/>
              </w:rPr>
            </w:pPr>
          </w:p>
        </w:tc>
      </w:tr>
      <w:tr w:rsidR="00A44D1E" w14:paraId="4B39FF5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4F5C3C" w14:textId="77777777" w:rsidR="00A44D1E" w:rsidRDefault="00A44D1E" w:rsidP="005B2BC8">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3E92442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DB4F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24E417"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E4F1734" w14:textId="77777777" w:rsidR="00A44D1E" w:rsidRDefault="00A44D1E" w:rsidP="005B2BC8">
            <w:pPr>
              <w:pStyle w:val="TAC"/>
              <w:rPr>
                <w:lang w:val="en-US" w:eastAsia="zh-CN"/>
              </w:rPr>
            </w:pPr>
            <w:r>
              <w:rPr>
                <w:lang w:val="en-US" w:eastAsia="zh-CN"/>
              </w:rPr>
              <w:t>0</w:t>
            </w:r>
          </w:p>
        </w:tc>
      </w:tr>
      <w:tr w:rsidR="00A44D1E" w14:paraId="1D0430B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B061B41"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50544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BCC13E"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E1E86"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BF5BA97" w14:textId="77777777" w:rsidR="00A44D1E" w:rsidRDefault="00A44D1E" w:rsidP="005B2BC8">
            <w:pPr>
              <w:pStyle w:val="TAC"/>
              <w:rPr>
                <w:lang w:val="en-US" w:eastAsia="zh-CN"/>
              </w:rPr>
            </w:pPr>
          </w:p>
        </w:tc>
      </w:tr>
      <w:tr w:rsidR="00A44D1E" w14:paraId="7DFFEFE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CE7C21" w14:textId="77777777" w:rsidR="00A44D1E" w:rsidRDefault="00A44D1E" w:rsidP="005B2BC8">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407CE40A"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53C9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32F282"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E8E23CC" w14:textId="77777777" w:rsidR="00A44D1E" w:rsidRDefault="00A44D1E" w:rsidP="005B2BC8">
            <w:pPr>
              <w:pStyle w:val="TAC"/>
              <w:rPr>
                <w:lang w:val="en-US" w:eastAsia="zh-CN"/>
              </w:rPr>
            </w:pPr>
            <w:r>
              <w:rPr>
                <w:lang w:val="en-US" w:eastAsia="zh-CN"/>
              </w:rPr>
              <w:t>0</w:t>
            </w:r>
          </w:p>
        </w:tc>
      </w:tr>
      <w:tr w:rsidR="00A44D1E" w14:paraId="7EE8904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EA40E05" w14:textId="77777777" w:rsidR="00A44D1E" w:rsidRDefault="00A44D1E" w:rsidP="005B2BC8">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56BAB53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C64822"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CA1BB0"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C9518E2" w14:textId="77777777" w:rsidR="00A44D1E" w:rsidRDefault="00A44D1E" w:rsidP="005B2BC8">
            <w:pPr>
              <w:pStyle w:val="TAC"/>
              <w:rPr>
                <w:lang w:val="en-US" w:eastAsia="zh-CN"/>
              </w:rPr>
            </w:pPr>
          </w:p>
        </w:tc>
      </w:tr>
      <w:tr w:rsidR="00A44D1E" w14:paraId="4840108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AF50A6E" w14:textId="77777777" w:rsidR="00A44D1E" w:rsidRDefault="00A44D1E" w:rsidP="005B2BC8">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659DEECE" w14:textId="3D19A039" w:rsidR="00A44D1E" w:rsidRDefault="00A44D1E" w:rsidP="005B2BC8">
            <w:pPr>
              <w:pStyle w:val="TAC"/>
            </w:pPr>
            <w:r>
              <w:rPr>
                <w:rFonts w:hint="eastAsia"/>
              </w:rPr>
              <w:t>CA</w:t>
            </w:r>
            <w:r>
              <w:t>_</w:t>
            </w:r>
            <w:r>
              <w:rPr>
                <w:rFonts w:hint="eastAsia"/>
              </w:rPr>
              <w:t>n</w:t>
            </w:r>
            <w:r>
              <w:t>260A-</w:t>
            </w:r>
            <w:r>
              <w:rPr>
                <w:rFonts w:hint="eastAsia"/>
              </w:rPr>
              <w:t>n</w:t>
            </w:r>
            <w:r>
              <w:t>261A</w:t>
            </w:r>
          </w:p>
          <w:p w14:paraId="0571DD1A" w14:textId="5E6D1735" w:rsidR="00A44D1E" w:rsidRDefault="00A44D1E" w:rsidP="005B2BC8">
            <w:pPr>
              <w:pStyle w:val="TAC"/>
              <w:rPr>
                <w:rFonts w:cs="Arial"/>
                <w:szCs w:val="18"/>
              </w:rPr>
            </w:pPr>
            <w:r>
              <w:rPr>
                <w:rFonts w:cs="Arial"/>
                <w:szCs w:val="18"/>
              </w:rPr>
              <w:t>CA_n260G/H/I/J/K/L/M</w:t>
            </w:r>
          </w:p>
          <w:p w14:paraId="4864D8A6" w14:textId="08A6167C"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D8272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61FA21"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3C56F00" w14:textId="77777777" w:rsidR="00A44D1E" w:rsidRDefault="00A44D1E" w:rsidP="005B2BC8">
            <w:pPr>
              <w:pStyle w:val="TAC"/>
              <w:rPr>
                <w:lang w:val="en-US" w:eastAsia="zh-CN"/>
              </w:rPr>
            </w:pPr>
            <w:r>
              <w:rPr>
                <w:rFonts w:hint="eastAsia"/>
                <w:lang w:val="en-US" w:eastAsia="zh-CN"/>
              </w:rPr>
              <w:t>0</w:t>
            </w:r>
          </w:p>
        </w:tc>
      </w:tr>
      <w:tr w:rsidR="00A44D1E" w14:paraId="48AE820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CC68DA8"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353E4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A3C266"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65A642"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CA81EB3" w14:textId="77777777" w:rsidR="00A44D1E" w:rsidRDefault="00A44D1E" w:rsidP="005B2BC8">
            <w:pPr>
              <w:pStyle w:val="TAC"/>
              <w:rPr>
                <w:lang w:val="en-US" w:eastAsia="zh-CN"/>
              </w:rPr>
            </w:pPr>
          </w:p>
        </w:tc>
      </w:tr>
      <w:tr w:rsidR="00A44D1E" w14:paraId="244CDD40"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BE5D6B" w14:textId="77777777" w:rsidR="00A44D1E" w:rsidRDefault="00A44D1E" w:rsidP="005B2BC8">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4712B1C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3B0C5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543DEA"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9D82694" w14:textId="77777777" w:rsidR="00A44D1E" w:rsidRDefault="00A44D1E" w:rsidP="005B2BC8">
            <w:pPr>
              <w:pStyle w:val="TAC"/>
              <w:rPr>
                <w:lang w:val="en-US" w:eastAsia="zh-CN"/>
              </w:rPr>
            </w:pPr>
            <w:r>
              <w:rPr>
                <w:rFonts w:hint="eastAsia"/>
                <w:lang w:val="en-US" w:eastAsia="zh-CN"/>
              </w:rPr>
              <w:t>0</w:t>
            </w:r>
          </w:p>
        </w:tc>
      </w:tr>
      <w:tr w:rsidR="00A44D1E" w14:paraId="2CAD642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D09FCA"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58EE36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B77450"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F5DEE1"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87431F5" w14:textId="77777777" w:rsidR="00A44D1E" w:rsidRDefault="00A44D1E" w:rsidP="005B2BC8">
            <w:pPr>
              <w:pStyle w:val="TAC"/>
              <w:rPr>
                <w:lang w:val="en-US" w:eastAsia="zh-CN"/>
              </w:rPr>
            </w:pPr>
          </w:p>
        </w:tc>
      </w:tr>
      <w:tr w:rsidR="00A44D1E" w14:paraId="2907BF77"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E76E48" w14:textId="77777777" w:rsidR="00A44D1E" w:rsidRDefault="00A44D1E" w:rsidP="005B2BC8">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537E724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F321DA"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667F09"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D246A1D" w14:textId="77777777" w:rsidR="00A44D1E" w:rsidRDefault="00A44D1E" w:rsidP="005B2BC8">
            <w:pPr>
              <w:pStyle w:val="TAC"/>
              <w:rPr>
                <w:lang w:val="en-US" w:eastAsia="zh-CN"/>
              </w:rPr>
            </w:pPr>
            <w:r>
              <w:rPr>
                <w:rFonts w:hint="eastAsia"/>
                <w:lang w:val="en-US" w:eastAsia="zh-CN"/>
              </w:rPr>
              <w:t>0</w:t>
            </w:r>
          </w:p>
        </w:tc>
      </w:tr>
      <w:tr w:rsidR="00A44D1E" w14:paraId="04AD694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949057C"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16423E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38960"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7A03F6"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CF6D745" w14:textId="77777777" w:rsidR="00A44D1E" w:rsidRDefault="00A44D1E" w:rsidP="005B2BC8">
            <w:pPr>
              <w:pStyle w:val="TAC"/>
              <w:rPr>
                <w:lang w:val="en-US" w:eastAsia="zh-CN"/>
              </w:rPr>
            </w:pPr>
          </w:p>
        </w:tc>
      </w:tr>
      <w:tr w:rsidR="00A44D1E" w14:paraId="35BA2E7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BACA243" w14:textId="77777777" w:rsidR="00A44D1E" w:rsidRDefault="00A44D1E" w:rsidP="005B2BC8">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8D9932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FC69E"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A367C1"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1D00E1C" w14:textId="77777777" w:rsidR="00A44D1E" w:rsidRDefault="00A44D1E" w:rsidP="005B2BC8">
            <w:pPr>
              <w:pStyle w:val="TAC"/>
              <w:rPr>
                <w:lang w:val="en-US" w:eastAsia="zh-CN"/>
              </w:rPr>
            </w:pPr>
            <w:r>
              <w:rPr>
                <w:rFonts w:hint="eastAsia"/>
                <w:lang w:val="en-US" w:eastAsia="zh-CN"/>
              </w:rPr>
              <w:t>0</w:t>
            </w:r>
          </w:p>
        </w:tc>
      </w:tr>
      <w:tr w:rsidR="00A44D1E" w14:paraId="5848A07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94E04C"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46D9A6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83BC0"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91DA7"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E34E89" w14:textId="77777777" w:rsidR="00A44D1E" w:rsidRDefault="00A44D1E" w:rsidP="005B2BC8">
            <w:pPr>
              <w:pStyle w:val="TAC"/>
              <w:rPr>
                <w:lang w:val="en-US" w:eastAsia="zh-CN"/>
              </w:rPr>
            </w:pPr>
          </w:p>
        </w:tc>
      </w:tr>
      <w:tr w:rsidR="00A44D1E" w14:paraId="041BC6C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540754D" w14:textId="77777777" w:rsidR="00A44D1E" w:rsidRDefault="00A44D1E" w:rsidP="005B2BC8">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44E1122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81E2FF"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EE0409"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41DBE57" w14:textId="77777777" w:rsidR="00A44D1E" w:rsidRDefault="00A44D1E" w:rsidP="005B2BC8">
            <w:pPr>
              <w:pStyle w:val="TAC"/>
              <w:rPr>
                <w:lang w:val="en-US" w:eastAsia="zh-CN"/>
              </w:rPr>
            </w:pPr>
            <w:r>
              <w:rPr>
                <w:rFonts w:hint="eastAsia"/>
                <w:lang w:val="en-US" w:eastAsia="zh-CN"/>
              </w:rPr>
              <w:t>0</w:t>
            </w:r>
          </w:p>
        </w:tc>
      </w:tr>
      <w:tr w:rsidR="00A44D1E" w14:paraId="45EC03D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8A4A7F7"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FCC7E0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0ACCF3"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653EEC"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72BC9DD" w14:textId="77777777" w:rsidR="00A44D1E" w:rsidRDefault="00A44D1E" w:rsidP="005B2BC8">
            <w:pPr>
              <w:pStyle w:val="TAC"/>
              <w:rPr>
                <w:lang w:val="en-US" w:eastAsia="zh-CN"/>
              </w:rPr>
            </w:pPr>
          </w:p>
        </w:tc>
      </w:tr>
      <w:tr w:rsidR="00A44D1E" w14:paraId="04744E47"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A5D3AA9" w14:textId="77777777" w:rsidR="00A44D1E" w:rsidRDefault="00A44D1E" w:rsidP="005B2BC8">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35A0252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E5F7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618D09"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66C5137" w14:textId="77777777" w:rsidR="00A44D1E" w:rsidRDefault="00A44D1E" w:rsidP="005B2BC8">
            <w:pPr>
              <w:pStyle w:val="TAC"/>
              <w:rPr>
                <w:lang w:val="en-US" w:eastAsia="zh-CN"/>
              </w:rPr>
            </w:pPr>
            <w:r>
              <w:rPr>
                <w:rFonts w:hint="eastAsia"/>
                <w:lang w:val="en-US" w:eastAsia="zh-CN"/>
              </w:rPr>
              <w:t>0</w:t>
            </w:r>
          </w:p>
        </w:tc>
      </w:tr>
      <w:tr w:rsidR="00A44D1E" w14:paraId="0EC8EA6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EB9C1B"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5D0BF5A"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49D02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C3A775"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32FC294B" w14:textId="77777777" w:rsidR="00A44D1E" w:rsidRDefault="00A44D1E" w:rsidP="005B2BC8">
            <w:pPr>
              <w:pStyle w:val="TAC"/>
              <w:rPr>
                <w:lang w:val="en-US" w:eastAsia="zh-CN"/>
              </w:rPr>
            </w:pPr>
          </w:p>
        </w:tc>
      </w:tr>
      <w:tr w:rsidR="00A44D1E" w14:paraId="729261F0"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D5482F" w14:textId="77777777" w:rsidR="00A44D1E" w:rsidRDefault="00A44D1E" w:rsidP="005B2BC8">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2D3F19F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D3682D"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506B94"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53BCF73" w14:textId="77777777" w:rsidR="00A44D1E" w:rsidRDefault="00A44D1E" w:rsidP="005B2BC8">
            <w:pPr>
              <w:pStyle w:val="TAC"/>
              <w:rPr>
                <w:lang w:val="en-US" w:eastAsia="zh-CN"/>
              </w:rPr>
            </w:pPr>
            <w:r>
              <w:rPr>
                <w:rFonts w:hint="eastAsia"/>
                <w:lang w:val="en-US" w:eastAsia="zh-CN"/>
              </w:rPr>
              <w:t>0</w:t>
            </w:r>
          </w:p>
        </w:tc>
      </w:tr>
      <w:tr w:rsidR="00A44D1E" w14:paraId="5DEA43E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C43B5B"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72605F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FFB4B"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186447"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5ACBF7B2" w14:textId="77777777" w:rsidR="00A44D1E" w:rsidRDefault="00A44D1E" w:rsidP="005B2BC8">
            <w:pPr>
              <w:pStyle w:val="TAC"/>
              <w:rPr>
                <w:lang w:val="en-US" w:eastAsia="zh-CN"/>
              </w:rPr>
            </w:pPr>
          </w:p>
        </w:tc>
      </w:tr>
      <w:tr w:rsidR="00A44D1E" w14:paraId="66D592F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F3BBF65" w14:textId="77777777" w:rsidR="00A44D1E" w:rsidRDefault="00A44D1E" w:rsidP="005B2BC8">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322A74A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CA51AF"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AC7BB1"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9121C54" w14:textId="77777777" w:rsidR="00A44D1E" w:rsidRDefault="00A44D1E" w:rsidP="005B2BC8">
            <w:pPr>
              <w:pStyle w:val="TAC"/>
              <w:rPr>
                <w:lang w:val="en-US" w:eastAsia="zh-CN"/>
              </w:rPr>
            </w:pPr>
            <w:r>
              <w:rPr>
                <w:rFonts w:hint="eastAsia"/>
                <w:lang w:val="en-US" w:eastAsia="zh-CN"/>
              </w:rPr>
              <w:t>0</w:t>
            </w:r>
          </w:p>
        </w:tc>
      </w:tr>
      <w:tr w:rsidR="00A44D1E" w14:paraId="6BDE69D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74D0E6" w14:textId="77777777" w:rsidR="00A44D1E" w:rsidRDefault="00A44D1E" w:rsidP="005B2BC8">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5E7ECAF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3E3808" w14:textId="77777777" w:rsidR="00A44D1E" w:rsidRDefault="00A44D1E" w:rsidP="005B2BC8">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F868DF"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6DBDDF1" w14:textId="77777777" w:rsidR="00A44D1E" w:rsidRDefault="00A44D1E" w:rsidP="005B2BC8">
            <w:pPr>
              <w:pStyle w:val="TAC"/>
              <w:rPr>
                <w:lang w:val="en-US" w:eastAsia="zh-CN"/>
              </w:rPr>
            </w:pPr>
          </w:p>
        </w:tc>
      </w:tr>
      <w:tr w:rsidR="00A44D1E" w14:paraId="0191D920" w14:textId="77777777" w:rsidTr="005B2BC8">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4E8EA67B" w14:textId="77777777" w:rsidR="00A44D1E" w:rsidRDefault="00A44D1E" w:rsidP="005B2BC8">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5195AD00" w14:textId="77777777" w:rsidR="00A44D1E" w:rsidRDefault="00A44D1E" w:rsidP="005B2BC8">
            <w:pPr>
              <w:pStyle w:val="TAN"/>
              <w:rPr>
                <w:lang w:eastAsia="zh-CN"/>
              </w:rPr>
            </w:pPr>
            <w:r>
              <w:rPr>
                <w:lang w:eastAsia="zh-CN"/>
              </w:rPr>
              <w:t>NOTE 2:</w:t>
            </w:r>
            <w:r>
              <w:tab/>
            </w:r>
            <w:r>
              <w:rPr>
                <w:lang w:eastAsia="zh-CN"/>
              </w:rPr>
              <w:t>Unless otherwise stated, BCS0 is referred in each constituent CA configuration.</w:t>
            </w:r>
          </w:p>
          <w:p w14:paraId="761ABD8D" w14:textId="66B95296" w:rsidR="00A44D1E" w:rsidRDefault="00A44D1E" w:rsidP="005B2BC8">
            <w:pPr>
              <w:pStyle w:val="TAN"/>
            </w:pPr>
            <w:r>
              <w:rPr>
                <w:lang w:eastAsia="zh-CN"/>
              </w:rPr>
              <w:t>NOTE 3:</w:t>
            </w:r>
            <w:r>
              <w:tab/>
              <w:t>Void.</w:t>
            </w:r>
          </w:p>
          <w:p w14:paraId="7AE6C148" w14:textId="77777777" w:rsidR="00A44D1E" w:rsidRDefault="00A44D1E" w:rsidP="005B2BC8">
            <w:pPr>
              <w:pStyle w:val="TAN"/>
              <w:rPr>
                <w:lang w:val="en-US" w:eastAsia="zh-CN"/>
              </w:rPr>
            </w:pPr>
            <w:r>
              <w:rPr>
                <w:lang w:eastAsia="zh-CN"/>
              </w:rPr>
              <w:t>NOTE 4</w:t>
            </w:r>
            <w:r w:rsidRPr="00A911F2">
              <w:rPr>
                <w:lang w:val="en-US" w:eastAsia="zh-CN"/>
              </w:rPr>
              <w:t>:</w:t>
            </w:r>
            <w:r>
              <w:t xml:space="preserve"> </w:t>
            </w:r>
            <w:r>
              <w:tab/>
            </w:r>
            <w:r w:rsidRPr="00A911F2">
              <w:rPr>
                <w:szCs w:val="21"/>
                <w:lang w:eastAsia="zh-CN"/>
              </w:rPr>
              <w:t xml:space="preserve">The delimiter “/” </w:t>
            </w:r>
            <w:r>
              <w:rPr>
                <w:lang w:eastAsia="zh-CN"/>
              </w:rPr>
              <w:t>is only</w:t>
            </w:r>
            <w:r w:rsidRPr="00A911F2">
              <w:rPr>
                <w:szCs w:val="21"/>
                <w:lang w:eastAsia="zh-CN"/>
              </w:rPr>
              <w:t xml:space="preserve"> used in the uplink configurations for the sake of simplicity. For example, CA_nxA-nyA/B/C denotes CA_nxA-nyA, CA_nxA-nyB and CA_nxA-nyC, where nx and ny are two NR bands, ny is a FR2 band and A, B and C are the corresponding bandwidth classes respectively.</w:t>
            </w:r>
          </w:p>
        </w:tc>
      </w:tr>
    </w:tbl>
    <w:p w14:paraId="335DD0FE" w14:textId="77777777" w:rsidR="00A44D1E" w:rsidRDefault="00A44D1E" w:rsidP="00A44D1E"/>
    <w:p w14:paraId="390D58A7" w14:textId="19B71CE7" w:rsidR="00842EF7" w:rsidRPr="00C04A08" w:rsidRDefault="00842EF7" w:rsidP="00842EF7">
      <w:pPr>
        <w:pStyle w:val="Heading2"/>
      </w:pPr>
      <w:bookmarkStart w:id="1421" w:name="_Toc52196358"/>
      <w:bookmarkStart w:id="1422" w:name="_Toc52197338"/>
      <w:bookmarkStart w:id="1423" w:name="_Toc53173061"/>
      <w:bookmarkStart w:id="1424" w:name="_Toc53173430"/>
      <w:bookmarkStart w:id="1425" w:name="_Toc61119419"/>
      <w:bookmarkStart w:id="1426" w:name="_Toc61119801"/>
      <w:bookmarkStart w:id="1427" w:name="_Toc67925847"/>
      <w:bookmarkStart w:id="1428" w:name="_Toc75273485"/>
      <w:bookmarkStart w:id="1429" w:name="_Toc76510385"/>
      <w:bookmarkStart w:id="1430" w:name="_Toc83129538"/>
      <w:bookmarkStart w:id="1431" w:name="_Toc90591071"/>
      <w:bookmarkStart w:id="1432" w:name="_Toc98864093"/>
      <w:bookmarkStart w:id="1433" w:name="_Toc99733342"/>
      <w:bookmarkStart w:id="1434" w:name="_Toc106577233"/>
      <w:bookmarkStart w:id="1435" w:name="_Toc114536984"/>
      <w:bookmarkStart w:id="1436" w:name="_Toc115257252"/>
      <w:bookmarkStart w:id="1437" w:name="_Toc123086571"/>
      <w:bookmarkStart w:id="1438" w:name="_Toc123088306"/>
      <w:bookmarkStart w:id="1439" w:name="_Toc124297961"/>
      <w:bookmarkStart w:id="1440" w:name="_Toc130574712"/>
      <w:bookmarkStart w:id="1441" w:name="_Toc131767122"/>
      <w:bookmarkStart w:id="1442" w:name="_Toc138887708"/>
      <w:r w:rsidRPr="00C04A08">
        <w:t>5.5D</w:t>
      </w:r>
      <w:r w:rsidRPr="00C04A08">
        <w:tab/>
        <w:t>Configurations for UL MIMO</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443" w:name="_Toc21340755"/>
      <w:bookmarkStart w:id="1444" w:name="_Toc29805202"/>
      <w:bookmarkStart w:id="1445" w:name="_Toc36456411"/>
      <w:bookmarkStart w:id="1446" w:name="_Toc36469509"/>
      <w:bookmarkStart w:id="1447" w:name="_Toc37253918"/>
      <w:bookmarkStart w:id="1448" w:name="_Toc37322775"/>
      <w:bookmarkStart w:id="1449" w:name="_Toc37324181"/>
      <w:bookmarkStart w:id="1450" w:name="_Toc45889704"/>
      <w:bookmarkStart w:id="1451" w:name="_Toc52196359"/>
      <w:bookmarkStart w:id="1452" w:name="_Toc52197339"/>
      <w:bookmarkStart w:id="1453" w:name="_Toc53173062"/>
      <w:bookmarkStart w:id="1454" w:name="_Toc53173431"/>
      <w:bookmarkStart w:id="1455" w:name="_Toc61119420"/>
      <w:bookmarkStart w:id="1456" w:name="_Toc61119802"/>
      <w:bookmarkStart w:id="1457" w:name="_Toc67925848"/>
      <w:bookmarkStart w:id="1458" w:name="_Toc75273486"/>
      <w:bookmarkStart w:id="1459" w:name="_Toc76510386"/>
      <w:bookmarkStart w:id="1460" w:name="_Toc83129539"/>
      <w:bookmarkStart w:id="1461" w:name="_Toc90591072"/>
      <w:bookmarkStart w:id="1462" w:name="_Toc98864094"/>
      <w:bookmarkStart w:id="1463" w:name="_Toc99733343"/>
      <w:bookmarkStart w:id="1464" w:name="_Toc106577234"/>
      <w:bookmarkStart w:id="1465" w:name="_Toc114536985"/>
      <w:bookmarkStart w:id="1466" w:name="_Toc115257253"/>
      <w:bookmarkStart w:id="1467" w:name="_Toc123086572"/>
      <w:bookmarkStart w:id="1468" w:name="_Toc123088307"/>
      <w:bookmarkStart w:id="1469" w:name="_Toc124297962"/>
      <w:bookmarkStart w:id="1470" w:name="_Toc130574713"/>
      <w:bookmarkStart w:id="1471" w:name="_Toc131767123"/>
      <w:bookmarkStart w:id="1472" w:name="_Toc138887709"/>
      <w:r w:rsidRPr="00C04A08">
        <w:lastRenderedPageBreak/>
        <w:t>6</w:t>
      </w:r>
      <w:r w:rsidRPr="00C04A08">
        <w:tab/>
        <w:t>Transmitter characteristics</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44D0B1CE" w14:textId="77777777" w:rsidR="00842EF7" w:rsidRPr="00C04A08" w:rsidRDefault="00842EF7" w:rsidP="00842EF7">
      <w:pPr>
        <w:pStyle w:val="Heading2"/>
      </w:pPr>
      <w:bookmarkStart w:id="1473" w:name="_Toc21340756"/>
      <w:bookmarkStart w:id="1474" w:name="_Toc29805203"/>
      <w:bookmarkStart w:id="1475" w:name="_Toc36456412"/>
      <w:bookmarkStart w:id="1476" w:name="_Toc36469510"/>
      <w:bookmarkStart w:id="1477" w:name="_Toc37253919"/>
      <w:bookmarkStart w:id="1478" w:name="_Toc37322776"/>
      <w:bookmarkStart w:id="1479" w:name="_Toc37324182"/>
      <w:bookmarkStart w:id="1480" w:name="_Toc45889705"/>
      <w:bookmarkStart w:id="1481" w:name="_Toc52196360"/>
      <w:bookmarkStart w:id="1482" w:name="_Toc52197340"/>
      <w:bookmarkStart w:id="1483" w:name="_Toc53173063"/>
      <w:bookmarkStart w:id="1484" w:name="_Toc53173432"/>
      <w:bookmarkStart w:id="1485" w:name="_Toc61119421"/>
      <w:bookmarkStart w:id="1486" w:name="_Toc61119803"/>
      <w:bookmarkStart w:id="1487" w:name="_Toc67925849"/>
      <w:bookmarkStart w:id="1488" w:name="_Toc75273487"/>
      <w:bookmarkStart w:id="1489" w:name="_Toc76510387"/>
      <w:bookmarkStart w:id="1490" w:name="_Toc83129540"/>
      <w:bookmarkStart w:id="1491" w:name="_Toc90591073"/>
      <w:bookmarkStart w:id="1492" w:name="_Toc98864095"/>
      <w:bookmarkStart w:id="1493" w:name="_Toc99733344"/>
      <w:bookmarkStart w:id="1494" w:name="_Toc106577235"/>
      <w:bookmarkStart w:id="1495" w:name="_Toc114536986"/>
      <w:bookmarkStart w:id="1496" w:name="_Toc115257254"/>
      <w:bookmarkStart w:id="1497" w:name="_Toc123086573"/>
      <w:bookmarkStart w:id="1498" w:name="_Toc123088308"/>
      <w:bookmarkStart w:id="1499" w:name="_Toc124297963"/>
      <w:bookmarkStart w:id="1500" w:name="_Toc130574714"/>
      <w:bookmarkStart w:id="1501" w:name="_Toc131767124"/>
      <w:bookmarkStart w:id="1502" w:name="_Toc138887710"/>
      <w:r w:rsidRPr="00C04A08">
        <w:t>6.1</w:t>
      </w:r>
      <w:r w:rsidRPr="00C04A08">
        <w:tab/>
        <w:t>General</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503"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503"/>
    </w:p>
    <w:p w14:paraId="23C6BEF8" w14:textId="77777777" w:rsidR="00842EF7" w:rsidRPr="00C04A08" w:rsidRDefault="00842EF7" w:rsidP="00842EF7">
      <w:pPr>
        <w:pStyle w:val="Heading2"/>
      </w:pPr>
      <w:bookmarkStart w:id="1504" w:name="_Toc21340757"/>
      <w:bookmarkStart w:id="1505" w:name="_Toc29805204"/>
      <w:bookmarkStart w:id="1506" w:name="_Toc36456413"/>
      <w:bookmarkStart w:id="1507" w:name="_Toc36469511"/>
      <w:bookmarkStart w:id="1508" w:name="_Toc37253920"/>
      <w:bookmarkStart w:id="1509" w:name="_Toc37322777"/>
      <w:bookmarkStart w:id="1510" w:name="_Toc37324183"/>
      <w:bookmarkStart w:id="1511" w:name="_Toc45889706"/>
      <w:bookmarkStart w:id="1512" w:name="_Toc52196361"/>
      <w:bookmarkStart w:id="1513" w:name="_Toc52197341"/>
      <w:bookmarkStart w:id="1514" w:name="_Toc53173064"/>
      <w:bookmarkStart w:id="1515" w:name="_Toc53173433"/>
      <w:bookmarkStart w:id="1516" w:name="_Toc61119422"/>
      <w:bookmarkStart w:id="1517" w:name="_Toc61119804"/>
      <w:bookmarkStart w:id="1518" w:name="_Toc67925850"/>
      <w:bookmarkStart w:id="1519" w:name="_Toc75273488"/>
      <w:bookmarkStart w:id="1520" w:name="_Toc76510388"/>
      <w:bookmarkStart w:id="1521" w:name="_Toc83129541"/>
      <w:bookmarkStart w:id="1522" w:name="_Toc90591074"/>
      <w:bookmarkStart w:id="1523" w:name="_Toc98864096"/>
      <w:bookmarkStart w:id="1524" w:name="_Toc99733345"/>
      <w:bookmarkStart w:id="1525" w:name="_Toc106577236"/>
      <w:bookmarkStart w:id="1526" w:name="_Toc114536987"/>
      <w:bookmarkStart w:id="1527" w:name="_Toc115257255"/>
      <w:bookmarkStart w:id="1528" w:name="_Toc123086574"/>
      <w:bookmarkStart w:id="1529" w:name="_Toc123088309"/>
      <w:bookmarkStart w:id="1530" w:name="_Toc124297964"/>
      <w:bookmarkStart w:id="1531" w:name="_Toc130574715"/>
      <w:bookmarkStart w:id="1532" w:name="_Toc131767125"/>
      <w:bookmarkStart w:id="1533" w:name="_Toc138887711"/>
      <w:r w:rsidRPr="00C04A08">
        <w:t>6.2</w:t>
      </w:r>
      <w:r w:rsidRPr="00C04A08">
        <w:tab/>
        <w:t>Transmitter power</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1A98F6FB" w14:textId="77777777" w:rsidR="00842EF7" w:rsidRPr="00C04A08" w:rsidRDefault="00842EF7" w:rsidP="00842EF7">
      <w:pPr>
        <w:pStyle w:val="Heading3"/>
      </w:pPr>
      <w:bookmarkStart w:id="1534" w:name="_Toc21340758"/>
      <w:bookmarkStart w:id="1535" w:name="_Toc29805205"/>
      <w:bookmarkStart w:id="1536" w:name="_Toc36456414"/>
      <w:bookmarkStart w:id="1537" w:name="_Toc36469512"/>
      <w:bookmarkStart w:id="1538" w:name="_Toc37253921"/>
      <w:bookmarkStart w:id="1539" w:name="_Toc37322778"/>
      <w:bookmarkStart w:id="1540" w:name="_Toc37324184"/>
      <w:bookmarkStart w:id="1541" w:name="_Toc45889707"/>
      <w:bookmarkStart w:id="1542" w:name="_Toc52196362"/>
      <w:bookmarkStart w:id="1543" w:name="_Toc52197342"/>
      <w:bookmarkStart w:id="1544" w:name="_Toc53173065"/>
      <w:bookmarkStart w:id="1545" w:name="_Toc53173434"/>
      <w:bookmarkStart w:id="1546" w:name="_Toc61119423"/>
      <w:bookmarkStart w:id="1547" w:name="_Toc61119805"/>
      <w:bookmarkStart w:id="1548" w:name="_Toc67925851"/>
      <w:bookmarkStart w:id="1549" w:name="_Toc75273489"/>
      <w:bookmarkStart w:id="1550" w:name="_Toc76510389"/>
      <w:bookmarkStart w:id="1551" w:name="_Toc83129542"/>
      <w:bookmarkStart w:id="1552" w:name="_Toc90591075"/>
      <w:bookmarkStart w:id="1553" w:name="_Toc98864097"/>
      <w:bookmarkStart w:id="1554" w:name="_Toc99733346"/>
      <w:bookmarkStart w:id="1555" w:name="_Toc106577237"/>
      <w:bookmarkStart w:id="1556" w:name="_Toc114536988"/>
      <w:bookmarkStart w:id="1557" w:name="_Toc115257256"/>
      <w:bookmarkStart w:id="1558" w:name="_Toc123086575"/>
      <w:bookmarkStart w:id="1559" w:name="_Toc123088310"/>
      <w:bookmarkStart w:id="1560" w:name="_Toc124297965"/>
      <w:bookmarkStart w:id="1561" w:name="_Toc130574716"/>
      <w:bookmarkStart w:id="1562" w:name="_Toc131767126"/>
      <w:bookmarkStart w:id="1563" w:name="_Toc138887712"/>
      <w:r w:rsidRPr="00C04A08">
        <w:t>6.2.1</w:t>
      </w:r>
      <w:r w:rsidRPr="00C04A08">
        <w:tab/>
        <w:t>UE maximum output power</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7947A836" w14:textId="77777777" w:rsidR="00842EF7" w:rsidRPr="00C04A08" w:rsidRDefault="00842EF7" w:rsidP="00842EF7">
      <w:pPr>
        <w:pStyle w:val="Heading4"/>
      </w:pPr>
      <w:bookmarkStart w:id="1564" w:name="_Toc21340759"/>
      <w:bookmarkStart w:id="1565" w:name="_Toc29805206"/>
      <w:bookmarkStart w:id="1566" w:name="_Toc36456415"/>
      <w:bookmarkStart w:id="1567" w:name="_Toc36469513"/>
      <w:bookmarkStart w:id="1568" w:name="_Toc37253922"/>
      <w:bookmarkStart w:id="1569" w:name="_Toc37322779"/>
      <w:bookmarkStart w:id="1570" w:name="_Toc37324185"/>
      <w:bookmarkStart w:id="1571" w:name="_Toc45889708"/>
      <w:bookmarkStart w:id="1572" w:name="_Toc52196363"/>
      <w:bookmarkStart w:id="1573" w:name="_Toc52197343"/>
      <w:bookmarkStart w:id="1574" w:name="_Toc53173066"/>
      <w:bookmarkStart w:id="1575" w:name="_Toc53173435"/>
      <w:bookmarkStart w:id="1576" w:name="_Toc61119424"/>
      <w:bookmarkStart w:id="1577" w:name="_Toc61119806"/>
      <w:bookmarkStart w:id="1578" w:name="_Toc67925852"/>
      <w:bookmarkStart w:id="1579" w:name="_Toc75273490"/>
      <w:bookmarkStart w:id="1580" w:name="_Toc76510390"/>
      <w:bookmarkStart w:id="1581" w:name="_Toc83129543"/>
      <w:bookmarkStart w:id="1582" w:name="_Toc90591076"/>
      <w:bookmarkStart w:id="1583" w:name="_Toc98864098"/>
      <w:bookmarkStart w:id="1584" w:name="_Toc99733347"/>
      <w:bookmarkStart w:id="1585" w:name="_Toc106577238"/>
      <w:bookmarkStart w:id="1586" w:name="_Toc114536989"/>
      <w:bookmarkStart w:id="1587" w:name="_Toc115257257"/>
      <w:bookmarkStart w:id="1588" w:name="_Toc123086576"/>
      <w:bookmarkStart w:id="1589" w:name="_Toc123088311"/>
      <w:bookmarkStart w:id="1590" w:name="_Toc124297966"/>
      <w:bookmarkStart w:id="1591" w:name="_Toc130574717"/>
      <w:bookmarkStart w:id="1592" w:name="_Toc131767127"/>
      <w:bookmarkStart w:id="1593" w:name="_Toc138887713"/>
      <w:r w:rsidRPr="00C04A08">
        <w:t>6.2.1.0</w:t>
      </w:r>
      <w:r w:rsidRPr="00C04A08">
        <w:tab/>
        <w:t>General</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594" w:name="_Toc21340760"/>
      <w:bookmarkStart w:id="1595" w:name="_Toc29805207"/>
      <w:bookmarkStart w:id="1596" w:name="_Toc36456416"/>
      <w:bookmarkStart w:id="1597" w:name="_Toc36469514"/>
      <w:bookmarkStart w:id="1598" w:name="_Toc37253923"/>
      <w:bookmarkStart w:id="1599" w:name="_Toc37322780"/>
      <w:bookmarkStart w:id="1600" w:name="_Toc37324186"/>
      <w:bookmarkStart w:id="1601" w:name="_Toc45889709"/>
      <w:bookmarkStart w:id="1602" w:name="_Toc52196364"/>
      <w:bookmarkStart w:id="1603" w:name="_Toc52197344"/>
      <w:bookmarkStart w:id="1604" w:name="_Toc53173067"/>
      <w:bookmarkStart w:id="1605" w:name="_Toc53173436"/>
      <w:bookmarkStart w:id="1606" w:name="_Toc61119425"/>
      <w:bookmarkStart w:id="1607" w:name="_Toc61119807"/>
      <w:bookmarkStart w:id="1608" w:name="_Toc67925853"/>
      <w:bookmarkStart w:id="1609" w:name="_Toc75273491"/>
      <w:bookmarkStart w:id="1610" w:name="_Toc76510391"/>
      <w:bookmarkStart w:id="1611" w:name="_Toc83129544"/>
      <w:bookmarkStart w:id="1612" w:name="_Toc90591077"/>
      <w:bookmarkStart w:id="1613" w:name="_Toc98864099"/>
      <w:bookmarkStart w:id="1614" w:name="_Toc99733348"/>
      <w:bookmarkStart w:id="1615" w:name="_Toc106577239"/>
      <w:bookmarkStart w:id="1616" w:name="_Toc114536990"/>
      <w:bookmarkStart w:id="1617" w:name="_Toc115257258"/>
      <w:bookmarkStart w:id="1618" w:name="_Toc123086577"/>
      <w:bookmarkStart w:id="1619" w:name="_Toc123088312"/>
      <w:bookmarkStart w:id="1620" w:name="_Toc124297967"/>
      <w:bookmarkStart w:id="1621" w:name="_Toc130574718"/>
      <w:bookmarkStart w:id="1622" w:name="_Toc131767128"/>
      <w:bookmarkStart w:id="1623" w:name="_Toc138887714"/>
      <w:r w:rsidRPr="00C04A08">
        <w:t>6.2.1.1</w:t>
      </w:r>
      <w:r w:rsidRPr="00C04A08">
        <w:tab/>
        <w:t>UE maximum output power for power class 1</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BC02C40" w14:textId="77777777" w:rsidR="003316FF" w:rsidRPr="00C04A08" w:rsidRDefault="003316FF" w:rsidP="003316FF">
      <w:pPr>
        <w:pStyle w:val="TH"/>
      </w:pPr>
      <w:bookmarkStart w:id="1624"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316FF" w:rsidRPr="00C04A08" w14:paraId="380E81E1" w14:textId="77777777" w:rsidTr="001905CB">
        <w:trPr>
          <w:trHeight w:val="187"/>
          <w:jc w:val="center"/>
        </w:trPr>
        <w:tc>
          <w:tcPr>
            <w:tcW w:w="1663" w:type="dxa"/>
            <w:shd w:val="clear" w:color="auto" w:fill="auto"/>
            <w:vAlign w:val="center"/>
          </w:tcPr>
          <w:p w14:paraId="766E6BF6" w14:textId="77777777" w:rsidR="003316FF" w:rsidRPr="00C04A08" w:rsidRDefault="003316FF" w:rsidP="001905CB">
            <w:pPr>
              <w:pStyle w:val="TAH"/>
            </w:pPr>
            <w:r w:rsidRPr="00C04A08">
              <w:t>Operating band</w:t>
            </w:r>
          </w:p>
        </w:tc>
        <w:tc>
          <w:tcPr>
            <w:tcW w:w="1686" w:type="dxa"/>
            <w:shd w:val="clear" w:color="auto" w:fill="auto"/>
            <w:vAlign w:val="center"/>
          </w:tcPr>
          <w:p w14:paraId="0530BEF9" w14:textId="77777777" w:rsidR="003316FF" w:rsidRPr="00C04A08" w:rsidRDefault="003316FF" w:rsidP="001905CB">
            <w:pPr>
              <w:pStyle w:val="TAH"/>
            </w:pPr>
            <w:r w:rsidRPr="00C04A08">
              <w:t>Max TRP (dBm)</w:t>
            </w:r>
          </w:p>
        </w:tc>
        <w:tc>
          <w:tcPr>
            <w:tcW w:w="1691" w:type="dxa"/>
            <w:shd w:val="clear" w:color="auto" w:fill="auto"/>
          </w:tcPr>
          <w:p w14:paraId="3A1AFAA6" w14:textId="77777777" w:rsidR="003316FF" w:rsidRPr="00C04A08" w:rsidRDefault="003316FF" w:rsidP="001905CB">
            <w:pPr>
              <w:pStyle w:val="TAH"/>
            </w:pPr>
            <w:r w:rsidRPr="00C04A08">
              <w:t>Max EIRP (dBm)</w:t>
            </w:r>
          </w:p>
        </w:tc>
      </w:tr>
      <w:tr w:rsidR="003316FF" w:rsidRPr="00C04A08" w14:paraId="41A45A5A" w14:textId="77777777" w:rsidTr="001905CB">
        <w:trPr>
          <w:trHeight w:val="187"/>
          <w:jc w:val="center"/>
        </w:trPr>
        <w:tc>
          <w:tcPr>
            <w:tcW w:w="1663" w:type="dxa"/>
            <w:shd w:val="clear" w:color="auto" w:fill="auto"/>
          </w:tcPr>
          <w:p w14:paraId="1F996AD5" w14:textId="77777777" w:rsidR="003316FF" w:rsidRPr="00C04A08" w:rsidRDefault="003316FF" w:rsidP="001905CB">
            <w:pPr>
              <w:pStyle w:val="TAC"/>
            </w:pPr>
            <w:r w:rsidRPr="00C04A08">
              <w:t>n257</w:t>
            </w:r>
          </w:p>
        </w:tc>
        <w:tc>
          <w:tcPr>
            <w:tcW w:w="1686" w:type="dxa"/>
            <w:shd w:val="clear" w:color="auto" w:fill="auto"/>
          </w:tcPr>
          <w:p w14:paraId="5BA43BE7" w14:textId="77777777" w:rsidR="003316FF" w:rsidRPr="00C04A08" w:rsidRDefault="003316FF" w:rsidP="001905CB">
            <w:pPr>
              <w:pStyle w:val="TAC"/>
            </w:pPr>
            <w:r w:rsidRPr="00C04A08">
              <w:t>35</w:t>
            </w:r>
          </w:p>
        </w:tc>
        <w:tc>
          <w:tcPr>
            <w:tcW w:w="1691" w:type="dxa"/>
            <w:shd w:val="clear" w:color="auto" w:fill="auto"/>
          </w:tcPr>
          <w:p w14:paraId="469AF48B" w14:textId="77777777" w:rsidR="003316FF" w:rsidRPr="00C04A08" w:rsidRDefault="003316FF" w:rsidP="001905CB">
            <w:pPr>
              <w:pStyle w:val="TAC"/>
            </w:pPr>
            <w:r w:rsidRPr="00C04A08">
              <w:t>55</w:t>
            </w:r>
          </w:p>
        </w:tc>
      </w:tr>
      <w:tr w:rsidR="003316FF" w:rsidRPr="00C04A08" w14:paraId="1F962565" w14:textId="77777777" w:rsidTr="001905CB">
        <w:trPr>
          <w:trHeight w:val="187"/>
          <w:jc w:val="center"/>
        </w:trPr>
        <w:tc>
          <w:tcPr>
            <w:tcW w:w="1663" w:type="dxa"/>
            <w:shd w:val="clear" w:color="auto" w:fill="auto"/>
          </w:tcPr>
          <w:p w14:paraId="592B1113" w14:textId="77777777" w:rsidR="003316FF" w:rsidRPr="00C04A08" w:rsidRDefault="003316FF" w:rsidP="001905CB">
            <w:pPr>
              <w:pStyle w:val="TAC"/>
            </w:pPr>
            <w:r w:rsidRPr="00C04A08">
              <w:t>n258</w:t>
            </w:r>
          </w:p>
        </w:tc>
        <w:tc>
          <w:tcPr>
            <w:tcW w:w="1686" w:type="dxa"/>
            <w:shd w:val="clear" w:color="auto" w:fill="auto"/>
          </w:tcPr>
          <w:p w14:paraId="643AF2B2" w14:textId="77777777" w:rsidR="003316FF" w:rsidRPr="00C04A08" w:rsidRDefault="003316FF" w:rsidP="001905CB">
            <w:pPr>
              <w:pStyle w:val="TAC"/>
            </w:pPr>
            <w:r w:rsidRPr="00C04A08">
              <w:t>35</w:t>
            </w:r>
          </w:p>
        </w:tc>
        <w:tc>
          <w:tcPr>
            <w:tcW w:w="1691" w:type="dxa"/>
            <w:shd w:val="clear" w:color="auto" w:fill="auto"/>
          </w:tcPr>
          <w:p w14:paraId="447D8CFA" w14:textId="77777777" w:rsidR="003316FF" w:rsidRPr="00C04A08" w:rsidRDefault="003316FF" w:rsidP="001905CB">
            <w:pPr>
              <w:pStyle w:val="TAC"/>
            </w:pPr>
            <w:r w:rsidRPr="00C04A08">
              <w:t>55</w:t>
            </w:r>
          </w:p>
        </w:tc>
      </w:tr>
      <w:tr w:rsidR="003316FF" w:rsidRPr="00C04A08" w14:paraId="149528E2" w14:textId="77777777" w:rsidTr="001905CB">
        <w:trPr>
          <w:trHeight w:val="187"/>
          <w:jc w:val="center"/>
        </w:trPr>
        <w:tc>
          <w:tcPr>
            <w:tcW w:w="1663" w:type="dxa"/>
            <w:shd w:val="clear" w:color="auto" w:fill="auto"/>
          </w:tcPr>
          <w:p w14:paraId="5E254D9C" w14:textId="77777777" w:rsidR="003316FF" w:rsidRPr="00C04A08" w:rsidRDefault="003316FF" w:rsidP="001905CB">
            <w:pPr>
              <w:pStyle w:val="TAC"/>
            </w:pPr>
            <w:r w:rsidRPr="00C04A08">
              <w:t>n260</w:t>
            </w:r>
          </w:p>
        </w:tc>
        <w:tc>
          <w:tcPr>
            <w:tcW w:w="1686" w:type="dxa"/>
            <w:shd w:val="clear" w:color="auto" w:fill="auto"/>
          </w:tcPr>
          <w:p w14:paraId="581F432B" w14:textId="77777777" w:rsidR="003316FF" w:rsidRPr="00C04A08" w:rsidRDefault="003316FF" w:rsidP="001905CB">
            <w:pPr>
              <w:pStyle w:val="TAC"/>
            </w:pPr>
            <w:r w:rsidRPr="00C04A08">
              <w:t>35</w:t>
            </w:r>
          </w:p>
        </w:tc>
        <w:tc>
          <w:tcPr>
            <w:tcW w:w="1691" w:type="dxa"/>
            <w:shd w:val="clear" w:color="auto" w:fill="auto"/>
          </w:tcPr>
          <w:p w14:paraId="4260BF3C" w14:textId="77777777" w:rsidR="003316FF" w:rsidRPr="00C04A08" w:rsidRDefault="003316FF" w:rsidP="001905CB">
            <w:pPr>
              <w:pStyle w:val="TAC"/>
            </w:pPr>
            <w:r w:rsidRPr="00C04A08">
              <w:t>55</w:t>
            </w:r>
          </w:p>
        </w:tc>
      </w:tr>
      <w:tr w:rsidR="003316FF" w:rsidRPr="00C04A08" w14:paraId="43B96053" w14:textId="77777777" w:rsidTr="001905CB">
        <w:trPr>
          <w:trHeight w:val="187"/>
          <w:jc w:val="center"/>
        </w:trPr>
        <w:tc>
          <w:tcPr>
            <w:tcW w:w="1663" w:type="dxa"/>
            <w:shd w:val="clear" w:color="auto" w:fill="auto"/>
          </w:tcPr>
          <w:p w14:paraId="394E0F8A" w14:textId="77777777" w:rsidR="003316FF" w:rsidRPr="00C04A08" w:rsidRDefault="003316FF" w:rsidP="001905CB">
            <w:pPr>
              <w:pStyle w:val="TAC"/>
            </w:pPr>
            <w:r w:rsidRPr="00C04A08">
              <w:t>n261</w:t>
            </w:r>
          </w:p>
        </w:tc>
        <w:tc>
          <w:tcPr>
            <w:tcW w:w="1686" w:type="dxa"/>
            <w:shd w:val="clear" w:color="auto" w:fill="auto"/>
          </w:tcPr>
          <w:p w14:paraId="02B6E5C5" w14:textId="77777777" w:rsidR="003316FF" w:rsidRPr="00C04A08" w:rsidRDefault="003316FF" w:rsidP="001905CB">
            <w:pPr>
              <w:pStyle w:val="TAC"/>
            </w:pPr>
            <w:r w:rsidRPr="00C04A08">
              <w:t>35</w:t>
            </w:r>
          </w:p>
        </w:tc>
        <w:tc>
          <w:tcPr>
            <w:tcW w:w="1691" w:type="dxa"/>
            <w:shd w:val="clear" w:color="auto" w:fill="auto"/>
          </w:tcPr>
          <w:p w14:paraId="3D9978BB" w14:textId="77777777" w:rsidR="003316FF" w:rsidRPr="00C04A08" w:rsidRDefault="003316FF" w:rsidP="001905CB">
            <w:pPr>
              <w:pStyle w:val="TAC"/>
            </w:pPr>
            <w:r w:rsidRPr="00C04A08">
              <w:t>55</w:t>
            </w:r>
          </w:p>
        </w:tc>
      </w:tr>
      <w:tr w:rsidR="003316FF" w:rsidRPr="00C04A08" w14:paraId="4F8C9D19" w14:textId="77777777" w:rsidTr="001905CB">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39B11816" w14:textId="77777777" w:rsidR="003316FF" w:rsidRPr="00C04A08" w:rsidRDefault="003316FF" w:rsidP="001905CB">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59F5C5DA" w14:textId="77777777" w:rsidR="003316FF" w:rsidRPr="00C04A08" w:rsidRDefault="003316FF" w:rsidP="001905CB">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44B42F6F" w14:textId="77777777" w:rsidR="003316FF" w:rsidRPr="00C04A08" w:rsidRDefault="003316FF" w:rsidP="001905CB">
            <w:pPr>
              <w:pStyle w:val="TAC"/>
            </w:pPr>
            <w:r>
              <w:t>55</w:t>
            </w:r>
          </w:p>
        </w:tc>
      </w:tr>
      <w:tr w:rsidR="003316FF" w:rsidRPr="00C04A08" w14:paraId="5ACB909E" w14:textId="77777777" w:rsidTr="001905CB">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6073B7E0" w14:textId="77777777" w:rsidR="003316FF" w:rsidRDefault="003316FF" w:rsidP="001905CB">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261E683" w14:textId="77777777" w:rsidR="003316FF" w:rsidRDefault="003316FF" w:rsidP="001905CB">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10D51D23" w14:textId="6F03BFC1" w:rsidR="003316FF" w:rsidRDefault="00B861E0" w:rsidP="001905CB">
            <w:pPr>
              <w:pStyle w:val="TAC"/>
            </w:pPr>
            <w:r>
              <w:t>40</w:t>
            </w:r>
          </w:p>
        </w:tc>
      </w:tr>
    </w:tbl>
    <w:p w14:paraId="1909858D" w14:textId="77777777" w:rsidR="003316FF" w:rsidRPr="00C04A08" w:rsidRDefault="003316FF" w:rsidP="003316FF"/>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624"/>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625" w:name="_Toc21340761"/>
      <w:bookmarkStart w:id="1626" w:name="_Toc29805208"/>
      <w:bookmarkStart w:id="1627" w:name="_Toc36456417"/>
      <w:bookmarkStart w:id="1628" w:name="_Toc36469515"/>
      <w:bookmarkStart w:id="1629" w:name="_Toc37253924"/>
      <w:bookmarkStart w:id="1630" w:name="_Toc37322781"/>
      <w:bookmarkStart w:id="1631" w:name="_Toc37324187"/>
      <w:bookmarkStart w:id="1632" w:name="_Toc45889710"/>
      <w:bookmarkStart w:id="1633" w:name="_Toc52196365"/>
      <w:bookmarkStart w:id="1634" w:name="_Toc52197345"/>
      <w:bookmarkStart w:id="1635" w:name="_Toc53173068"/>
      <w:bookmarkStart w:id="1636" w:name="_Toc53173437"/>
      <w:bookmarkStart w:id="1637" w:name="_Toc61119426"/>
      <w:bookmarkStart w:id="1638" w:name="_Toc61119808"/>
      <w:bookmarkStart w:id="1639" w:name="_Toc67925854"/>
      <w:bookmarkStart w:id="1640" w:name="_Toc75273492"/>
      <w:bookmarkStart w:id="1641" w:name="_Toc76510392"/>
      <w:bookmarkStart w:id="1642" w:name="_Toc83129545"/>
      <w:bookmarkStart w:id="1643" w:name="_Toc90591078"/>
      <w:bookmarkStart w:id="1644" w:name="_Toc98864100"/>
      <w:bookmarkStart w:id="1645" w:name="_Toc99733349"/>
      <w:bookmarkStart w:id="1646" w:name="_Toc106577240"/>
      <w:bookmarkStart w:id="1647" w:name="_Toc114536991"/>
      <w:bookmarkStart w:id="1648" w:name="_Toc115257259"/>
      <w:bookmarkStart w:id="1649" w:name="_Toc123086578"/>
      <w:bookmarkStart w:id="1650" w:name="_Toc123088313"/>
      <w:bookmarkStart w:id="1651" w:name="_Toc124297968"/>
      <w:bookmarkStart w:id="1652" w:name="_Toc130574719"/>
      <w:bookmarkStart w:id="1653" w:name="_Toc131767129"/>
      <w:bookmarkStart w:id="1654" w:name="_Toc138887715"/>
      <w:r w:rsidRPr="00C04A08">
        <w:t>6.2.1.2</w:t>
      </w:r>
      <w:r w:rsidRPr="00C04A08">
        <w:tab/>
        <w:t>UE maximum output power for power class 2</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655"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655"/>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656" w:name="_Toc21340762"/>
      <w:bookmarkStart w:id="1657" w:name="_Toc29805209"/>
      <w:bookmarkStart w:id="1658" w:name="_Toc36456418"/>
      <w:bookmarkStart w:id="1659" w:name="_Toc36469516"/>
      <w:bookmarkStart w:id="1660" w:name="_Toc37253925"/>
      <w:bookmarkStart w:id="1661" w:name="_Toc37322782"/>
      <w:bookmarkStart w:id="1662" w:name="_Toc37324188"/>
      <w:bookmarkStart w:id="1663" w:name="_Toc45889711"/>
      <w:bookmarkStart w:id="1664" w:name="_Toc52196366"/>
      <w:bookmarkStart w:id="1665" w:name="_Toc52197346"/>
      <w:bookmarkStart w:id="1666" w:name="_Toc53173069"/>
      <w:bookmarkStart w:id="1667" w:name="_Toc53173438"/>
      <w:bookmarkStart w:id="1668" w:name="_Toc61119427"/>
      <w:bookmarkStart w:id="1669" w:name="_Toc61119809"/>
      <w:bookmarkStart w:id="1670" w:name="_Toc67925855"/>
      <w:bookmarkStart w:id="1671" w:name="_Toc75273493"/>
      <w:bookmarkStart w:id="1672" w:name="_Toc76510393"/>
      <w:bookmarkStart w:id="1673" w:name="_Toc83129546"/>
      <w:bookmarkStart w:id="1674" w:name="_Toc90591079"/>
      <w:bookmarkStart w:id="1675" w:name="_Toc98864101"/>
      <w:bookmarkStart w:id="1676" w:name="_Toc99733350"/>
      <w:bookmarkStart w:id="1677" w:name="_Toc106577241"/>
      <w:bookmarkStart w:id="1678" w:name="_Toc114536992"/>
      <w:bookmarkStart w:id="1679" w:name="_Toc115257260"/>
      <w:bookmarkStart w:id="1680" w:name="_Toc123086579"/>
      <w:bookmarkStart w:id="1681" w:name="_Toc123088314"/>
      <w:bookmarkStart w:id="1682" w:name="_Toc124297969"/>
      <w:bookmarkStart w:id="1683" w:name="_Toc130574720"/>
      <w:bookmarkStart w:id="1684" w:name="_Toc131767130"/>
      <w:bookmarkStart w:id="1685" w:name="_Toc138887716"/>
      <w:r w:rsidRPr="00C04A08">
        <w:t>6.2.1.3</w:t>
      </w:r>
      <w:r w:rsidRPr="00C04A08">
        <w:tab/>
        <w:t>UE maximum output power for power class 3</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686"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3316FF"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3316FF" w:rsidRDefault="003316FF" w:rsidP="003316FF">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C52BAE6" w:rsidR="003316FF" w:rsidRDefault="003316FF" w:rsidP="003316FF">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2CD8C0DA" w:rsidR="003316FF" w:rsidRDefault="003316FF" w:rsidP="003316FF">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3316FF" w:rsidRDefault="003316FF" w:rsidP="003316FF">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388EF894" w:rsidR="003316FF" w:rsidRDefault="003316FF" w:rsidP="003316FF">
            <w:pPr>
              <w:pStyle w:val="TAC"/>
            </w:pPr>
            <w:r>
              <w:t>Default for “NS_200”</w:t>
            </w:r>
          </w:p>
        </w:tc>
      </w:tr>
      <w:tr w:rsidR="008D2BA9"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8D2BA9" w:rsidRDefault="008D2BA9" w:rsidP="008D2BA9">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5FE32719" w:rsidR="008D2BA9" w:rsidRDefault="008D2BA9" w:rsidP="008D2BA9">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62CDECF5" w:rsidR="008D2BA9" w:rsidRDefault="008D2BA9" w:rsidP="008D2BA9">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0B23260A" w:rsidR="008D2BA9" w:rsidRDefault="008D2BA9" w:rsidP="008D2BA9">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356CEE2F" w:rsidR="008D2BA9" w:rsidRDefault="008D2BA9" w:rsidP="008D2BA9">
            <w:pPr>
              <w:pStyle w:val="TAC"/>
            </w:pPr>
            <w:r>
              <w:t>Applies when “NS_204” is indicated in the cell</w:t>
            </w:r>
          </w:p>
        </w:tc>
      </w:tr>
      <w:bookmarkEnd w:id="1686"/>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AC70E5">
            <w:pPr>
              <w:pStyle w:val="TAH"/>
              <w:rPr>
                <w:rFonts w:eastAsia="SimSun"/>
              </w:rPr>
            </w:pPr>
            <w:bookmarkStart w:id="1687" w:name="_Hlk32225119"/>
            <w:bookmarkStart w:id="1688" w:name="_Hlk32316771"/>
            <w:r w:rsidRPr="00C04A08">
              <w:rPr>
                <w:rFonts w:eastAsia="SimSun"/>
              </w:rPr>
              <w:t>Band</w:t>
            </w:r>
          </w:p>
        </w:tc>
        <w:tc>
          <w:tcPr>
            <w:tcW w:w="2292" w:type="dxa"/>
          </w:tcPr>
          <w:p w14:paraId="611B77CE" w14:textId="77777777" w:rsidR="003D79C0" w:rsidRPr="00C04A08" w:rsidRDefault="003D79C0" w:rsidP="00AC70E5">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AC70E5">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AC70E5">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AC70E5">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AC70E5">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AC70E5">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AC70E5">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AC70E5">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AC70E5">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AC70E5">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AC70E5">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AC70E5">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AC70E5">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AC70E5">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AC70E5">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AC70E5">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AC70E5">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C70E5">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C70E5">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C70E5">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AC70E5">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AC70E5">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AC70E5">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AC70E5">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AC70E5">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AC70E5">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AC70E5">
            <w:pPr>
              <w:pStyle w:val="TAN"/>
              <w:rPr>
                <w:rFonts w:eastAsia="SimSun"/>
              </w:rPr>
            </w:pPr>
            <w:r w:rsidRPr="00C04A08">
              <w:rPr>
                <w:rFonts w:eastAsia="SimSun"/>
              </w:rPr>
              <w:t>Note 4: n261 peak and spherical relaxations are 0 dB for UE that exclusively supports n261+n257</w:t>
            </w:r>
          </w:p>
        </w:tc>
      </w:tr>
      <w:bookmarkEnd w:id="1687"/>
      <w:bookmarkEnd w:id="1688"/>
    </w:tbl>
    <w:p w14:paraId="40BD39C8" w14:textId="77777777" w:rsidR="00842EF7" w:rsidRPr="00C04A08" w:rsidRDefault="00842EF7" w:rsidP="00842EF7"/>
    <w:p w14:paraId="365E7464" w14:textId="77777777" w:rsidR="00842EF7" w:rsidRPr="00C04A08" w:rsidRDefault="00842EF7" w:rsidP="00842EF7">
      <w:pPr>
        <w:pStyle w:val="Heading4"/>
      </w:pPr>
      <w:bookmarkStart w:id="1689" w:name="_Toc21340763"/>
      <w:bookmarkStart w:id="1690" w:name="_Toc29805210"/>
      <w:bookmarkStart w:id="1691" w:name="_Toc36456419"/>
      <w:bookmarkStart w:id="1692" w:name="_Toc36469517"/>
      <w:bookmarkStart w:id="1693" w:name="_Toc37253926"/>
      <w:bookmarkStart w:id="1694" w:name="_Toc37322783"/>
      <w:bookmarkStart w:id="1695" w:name="_Toc37324189"/>
      <w:bookmarkStart w:id="1696" w:name="_Toc45889712"/>
      <w:bookmarkStart w:id="1697" w:name="_Toc52196367"/>
      <w:bookmarkStart w:id="1698" w:name="_Toc52197347"/>
      <w:bookmarkStart w:id="1699" w:name="_Toc53173070"/>
      <w:bookmarkStart w:id="1700" w:name="_Toc53173439"/>
      <w:bookmarkStart w:id="1701" w:name="_Toc61119428"/>
      <w:bookmarkStart w:id="1702" w:name="_Toc61119810"/>
      <w:bookmarkStart w:id="1703" w:name="_Toc67925856"/>
      <w:bookmarkStart w:id="1704" w:name="_Toc75273494"/>
      <w:bookmarkStart w:id="1705" w:name="_Toc76510394"/>
      <w:bookmarkStart w:id="1706" w:name="_Toc83129547"/>
      <w:bookmarkStart w:id="1707" w:name="_Toc90591080"/>
      <w:bookmarkStart w:id="1708" w:name="_Toc98864102"/>
      <w:bookmarkStart w:id="1709" w:name="_Toc99733351"/>
      <w:bookmarkStart w:id="1710" w:name="_Toc106577242"/>
      <w:bookmarkStart w:id="1711" w:name="_Toc114536993"/>
      <w:bookmarkStart w:id="1712" w:name="_Toc115257261"/>
      <w:bookmarkStart w:id="1713" w:name="_Toc123086580"/>
      <w:bookmarkStart w:id="1714" w:name="_Toc123088315"/>
      <w:bookmarkStart w:id="1715" w:name="_Toc124297970"/>
      <w:bookmarkStart w:id="1716" w:name="_Toc130574721"/>
      <w:bookmarkStart w:id="1717" w:name="_Toc131767131"/>
      <w:bookmarkStart w:id="1718" w:name="_Toc138887717"/>
      <w:r w:rsidRPr="00C04A08">
        <w:t>6.2.1.4</w:t>
      </w:r>
      <w:r w:rsidRPr="00C04A08">
        <w:tab/>
        <w:t>UE maximum output power for power class 4</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719"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719"/>
    </w:tbl>
    <w:p w14:paraId="31A58E9C" w14:textId="77777777" w:rsidR="00842EF7" w:rsidRDefault="00842EF7" w:rsidP="00842EF7"/>
    <w:p w14:paraId="375CBEFB" w14:textId="77777777" w:rsidR="00520437" w:rsidRPr="00FE760F" w:rsidRDefault="00520437" w:rsidP="00520437">
      <w:pPr>
        <w:pStyle w:val="Heading4"/>
      </w:pPr>
      <w:bookmarkStart w:id="1720" w:name="_Toc67925857"/>
      <w:bookmarkStart w:id="1721" w:name="_Toc75273495"/>
      <w:bookmarkStart w:id="1722" w:name="_Toc76510395"/>
      <w:bookmarkStart w:id="1723" w:name="_Toc83129548"/>
      <w:bookmarkStart w:id="1724" w:name="_Toc90591081"/>
      <w:bookmarkStart w:id="1725" w:name="_Toc98864103"/>
      <w:bookmarkStart w:id="1726" w:name="_Toc99733352"/>
      <w:bookmarkStart w:id="1727" w:name="_Toc106577243"/>
      <w:bookmarkStart w:id="1728" w:name="_Toc114536994"/>
      <w:bookmarkStart w:id="1729" w:name="_Toc115257262"/>
      <w:bookmarkStart w:id="1730" w:name="_Toc123086581"/>
      <w:bookmarkStart w:id="1731" w:name="_Toc123088316"/>
      <w:bookmarkStart w:id="1732" w:name="_Toc124297971"/>
      <w:bookmarkStart w:id="1733" w:name="_Toc130574722"/>
      <w:bookmarkStart w:id="1734" w:name="_Toc131767132"/>
      <w:bookmarkStart w:id="1735" w:name="_Toc138887718"/>
      <w:r>
        <w:t>6.2.1.5</w:t>
      </w:r>
      <w:r w:rsidRPr="00FE760F">
        <w:tab/>
        <w:t>UE maximu</w:t>
      </w:r>
      <w:r>
        <w:t>m output power for power class 5</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736"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736"/>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AC70E5">
            <w:pPr>
              <w:pStyle w:val="TAH"/>
              <w:rPr>
                <w:rFonts w:eastAsia="SimSun"/>
              </w:rPr>
            </w:pPr>
            <w:r w:rsidRPr="005E01D7">
              <w:rPr>
                <w:rFonts w:eastAsia="SimSun"/>
              </w:rPr>
              <w:t>Band</w:t>
            </w:r>
          </w:p>
        </w:tc>
        <w:tc>
          <w:tcPr>
            <w:tcW w:w="2292" w:type="dxa"/>
          </w:tcPr>
          <w:p w14:paraId="0455D568" w14:textId="77777777" w:rsidR="00520437" w:rsidRPr="005E01D7" w:rsidRDefault="00520437" w:rsidP="00AC70E5">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AC70E5">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AC70E5">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AC70E5">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AC70E5">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AC70E5">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AC70E5">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AC70E5">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AC70E5">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AC70E5">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737" w:name="_Toc98864104"/>
      <w:bookmarkStart w:id="1738" w:name="_Toc99733353"/>
      <w:bookmarkStart w:id="1739" w:name="_Toc106577244"/>
      <w:bookmarkStart w:id="1740" w:name="_Toc114536995"/>
      <w:bookmarkStart w:id="1741" w:name="_Toc115257263"/>
      <w:bookmarkStart w:id="1742" w:name="_Toc123086582"/>
      <w:bookmarkStart w:id="1743" w:name="_Toc123088317"/>
      <w:bookmarkStart w:id="1744" w:name="_Toc124297972"/>
      <w:bookmarkStart w:id="1745" w:name="_Toc130574723"/>
      <w:bookmarkStart w:id="1746" w:name="_Toc131767133"/>
      <w:bookmarkStart w:id="1747" w:name="_Toc138887719"/>
      <w:r>
        <w:t>6.2.1.6</w:t>
      </w:r>
      <w:r w:rsidRPr="00FE760F">
        <w:tab/>
        <w:t>UE maximu</w:t>
      </w:r>
      <w:r>
        <w:t>m output power for power class 6</w:t>
      </w:r>
      <w:bookmarkEnd w:id="1737"/>
      <w:bookmarkEnd w:id="1738"/>
      <w:bookmarkEnd w:id="1739"/>
      <w:bookmarkEnd w:id="1740"/>
      <w:bookmarkEnd w:id="1741"/>
      <w:bookmarkEnd w:id="1742"/>
      <w:bookmarkEnd w:id="1743"/>
      <w:bookmarkEnd w:id="1744"/>
      <w:bookmarkEnd w:id="1745"/>
      <w:bookmarkEnd w:id="1746"/>
      <w:bookmarkEnd w:id="1747"/>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AC70E5">
            <w:pPr>
              <w:pStyle w:val="TAH"/>
            </w:pPr>
            <w:r w:rsidRPr="005E01D7">
              <w:t>Band</w:t>
            </w:r>
          </w:p>
        </w:tc>
        <w:tc>
          <w:tcPr>
            <w:tcW w:w="2292" w:type="dxa"/>
          </w:tcPr>
          <w:p w14:paraId="752D1C35" w14:textId="77777777" w:rsidR="00617ABA" w:rsidRPr="005E01D7" w:rsidRDefault="00617ABA" w:rsidP="00AC70E5">
            <w:pPr>
              <w:pStyle w:val="TAH"/>
            </w:pPr>
            <w:r w:rsidRPr="005E01D7">
              <w:rPr>
                <w:rFonts w:ascii="Symbol" w:hAnsi="Symbol"/>
              </w:rPr>
              <w:t></w:t>
            </w:r>
            <w:r w:rsidRPr="005E01D7">
              <w:t>MB</w:t>
            </w:r>
            <w:r w:rsidRPr="005E01D7">
              <w:rPr>
                <w:vertAlign w:val="subscript"/>
              </w:rPr>
              <w:t>P,n</w:t>
            </w:r>
            <w:r w:rsidRPr="005E01D7">
              <w:t xml:space="preserve"> (dB)</w:t>
            </w:r>
          </w:p>
        </w:tc>
        <w:tc>
          <w:tcPr>
            <w:tcW w:w="2379" w:type="dxa"/>
          </w:tcPr>
          <w:p w14:paraId="5EA00EEB" w14:textId="77777777" w:rsidR="00617ABA" w:rsidRPr="005E01D7" w:rsidRDefault="00617ABA" w:rsidP="00AC70E5">
            <w:pPr>
              <w:pStyle w:val="TAH"/>
            </w:pPr>
            <w:r w:rsidRPr="005E01D7">
              <w:rPr>
                <w:rFonts w:ascii="Symbol" w:hAnsi="Symbol"/>
              </w:rPr>
              <w:t></w:t>
            </w:r>
            <w:r w:rsidRPr="005E01D7">
              <w:t>MB</w:t>
            </w:r>
            <w:r w:rsidRPr="005E01D7">
              <w:rPr>
                <w:vertAlign w:val="subscript"/>
              </w:rPr>
              <w:t>S,n</w:t>
            </w:r>
            <w:r w:rsidRPr="005E01D7">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AC70E5">
            <w:pPr>
              <w:pStyle w:val="TAC"/>
              <w:rPr>
                <w:rFonts w:eastAsia="Malgun Gothic"/>
              </w:rPr>
            </w:pPr>
            <w:r w:rsidRPr="005E01D7">
              <w:rPr>
                <w:rFonts w:eastAsia="Malgun Gothic"/>
              </w:rPr>
              <w:t>n257</w:t>
            </w:r>
          </w:p>
        </w:tc>
        <w:tc>
          <w:tcPr>
            <w:tcW w:w="2292" w:type="dxa"/>
            <w:vAlign w:val="center"/>
          </w:tcPr>
          <w:p w14:paraId="7831D970" w14:textId="77777777" w:rsidR="00617ABA" w:rsidRPr="005E01D7" w:rsidRDefault="00617ABA" w:rsidP="00AC70E5">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B6F88D6" w14:textId="77777777" w:rsidR="00617ABA" w:rsidRPr="005E01D7" w:rsidRDefault="00617ABA" w:rsidP="00AC70E5">
            <w:pPr>
              <w:pStyle w:val="TAC"/>
              <w:rPr>
                <w:rFonts w:eastAsia="Malgun Gothic" w:cs="Arial"/>
              </w:rPr>
            </w:pPr>
            <w:r w:rsidRPr="005E01D7">
              <w:rPr>
                <w:rFonts w:eastAsia="Malgun Gothic" w:cs="Arial"/>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AC70E5">
            <w:pPr>
              <w:pStyle w:val="TAC"/>
              <w:rPr>
                <w:rFonts w:eastAsia="Malgun Gothic"/>
              </w:rPr>
            </w:pPr>
            <w:r w:rsidRPr="005E01D7">
              <w:rPr>
                <w:rFonts w:eastAsia="Malgun Gothic"/>
              </w:rPr>
              <w:t>n258</w:t>
            </w:r>
          </w:p>
        </w:tc>
        <w:tc>
          <w:tcPr>
            <w:tcW w:w="2292" w:type="dxa"/>
            <w:vAlign w:val="center"/>
          </w:tcPr>
          <w:p w14:paraId="736A3C01" w14:textId="77777777" w:rsidR="00617ABA" w:rsidRPr="005E01D7" w:rsidRDefault="00617ABA"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4D8CEB4C" w14:textId="77777777" w:rsidR="00617ABA" w:rsidRPr="005E01D7" w:rsidRDefault="00617ABA" w:rsidP="00AC70E5">
            <w:pPr>
              <w:pStyle w:val="TAC"/>
              <w:rPr>
                <w:rFonts w:eastAsia="Malgun Gothic" w:cs="Arial"/>
              </w:rPr>
            </w:pPr>
            <w:r w:rsidRPr="005E01D7">
              <w:rPr>
                <w:rFonts w:eastAsia="Malgun Gothic" w:cs="Arial"/>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AC70E5">
            <w:pPr>
              <w:pStyle w:val="TAC"/>
              <w:rPr>
                <w:rFonts w:eastAsia="Malgun Gothic"/>
              </w:rPr>
            </w:pPr>
            <w:r>
              <w:rPr>
                <w:rFonts w:eastAsia="Malgun Gothic"/>
              </w:rPr>
              <w:t>n261</w:t>
            </w:r>
          </w:p>
        </w:tc>
        <w:tc>
          <w:tcPr>
            <w:tcW w:w="2292" w:type="dxa"/>
            <w:vAlign w:val="center"/>
          </w:tcPr>
          <w:p w14:paraId="4D94B08B" w14:textId="77777777" w:rsidR="00617ABA" w:rsidRPr="005E01D7" w:rsidRDefault="00617ABA"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5C45B3B0" w14:textId="77777777" w:rsidR="00617ABA" w:rsidRPr="005E01D7" w:rsidRDefault="00617ABA" w:rsidP="00AC70E5">
            <w:pPr>
              <w:pStyle w:val="TAC"/>
              <w:rPr>
                <w:rFonts w:eastAsia="Malgun Gothic" w:cs="Arial"/>
              </w:rPr>
            </w:pPr>
            <w:r w:rsidRPr="005E01D7">
              <w:rPr>
                <w:rFonts w:eastAsia="Malgun Gothic" w:cs="Arial"/>
              </w:rPr>
              <w:t>0.7</w:t>
            </w:r>
          </w:p>
        </w:tc>
      </w:tr>
    </w:tbl>
    <w:p w14:paraId="2DE9118E" w14:textId="5D2CA081" w:rsidR="00617ABA" w:rsidRDefault="00617ABA" w:rsidP="00842EF7"/>
    <w:p w14:paraId="23591504" w14:textId="77777777" w:rsidR="004F4E32" w:rsidRDefault="004F4E32" w:rsidP="004F4E32">
      <w:pPr>
        <w:pStyle w:val="Heading4"/>
      </w:pPr>
      <w:bookmarkStart w:id="1748" w:name="_Toc98864105"/>
      <w:bookmarkStart w:id="1749" w:name="_Toc99733354"/>
      <w:bookmarkStart w:id="1750" w:name="_Toc106577245"/>
      <w:bookmarkStart w:id="1751" w:name="_Toc114536996"/>
      <w:bookmarkStart w:id="1752" w:name="_Toc115257264"/>
      <w:bookmarkStart w:id="1753" w:name="_Toc123086583"/>
      <w:bookmarkStart w:id="1754" w:name="_Toc123088318"/>
      <w:bookmarkStart w:id="1755" w:name="_Toc124297973"/>
      <w:bookmarkStart w:id="1756" w:name="_Toc130574724"/>
      <w:bookmarkStart w:id="1757" w:name="_Toc131767134"/>
      <w:bookmarkStart w:id="1758" w:name="_Toc138887720"/>
      <w:r>
        <w:t>6.2.1.7</w:t>
      </w:r>
      <w:r>
        <w:tab/>
        <w:t>UE maximum output power for power class 7</w:t>
      </w:r>
      <w:bookmarkEnd w:id="1748"/>
      <w:bookmarkEnd w:id="1749"/>
      <w:bookmarkEnd w:id="1750"/>
      <w:bookmarkEnd w:id="1751"/>
      <w:bookmarkEnd w:id="1752"/>
      <w:bookmarkEnd w:id="1753"/>
      <w:bookmarkEnd w:id="1754"/>
      <w:bookmarkEnd w:id="1755"/>
      <w:bookmarkEnd w:id="1756"/>
      <w:bookmarkEnd w:id="1757"/>
      <w:bookmarkEnd w:id="1758"/>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759" w:name="_Toc21340764"/>
      <w:bookmarkStart w:id="1760" w:name="_Toc29805211"/>
      <w:bookmarkStart w:id="1761" w:name="_Toc36456420"/>
      <w:bookmarkStart w:id="1762" w:name="_Toc36469518"/>
      <w:bookmarkStart w:id="1763" w:name="_Toc37253927"/>
      <w:bookmarkStart w:id="1764" w:name="_Toc37322784"/>
      <w:bookmarkStart w:id="1765" w:name="_Toc37324190"/>
      <w:bookmarkStart w:id="1766" w:name="_Toc45889713"/>
      <w:bookmarkStart w:id="1767" w:name="_Toc52196368"/>
      <w:bookmarkStart w:id="1768" w:name="_Toc52197348"/>
      <w:bookmarkStart w:id="1769" w:name="_Toc53173071"/>
      <w:bookmarkStart w:id="1770" w:name="_Toc53173440"/>
      <w:bookmarkStart w:id="1771" w:name="_Toc61119429"/>
      <w:bookmarkStart w:id="1772" w:name="_Toc61119811"/>
      <w:bookmarkStart w:id="1773" w:name="_Toc67925858"/>
      <w:bookmarkStart w:id="1774" w:name="_Toc75273496"/>
      <w:bookmarkStart w:id="1775" w:name="_Toc76510396"/>
      <w:bookmarkStart w:id="1776" w:name="_Toc83129549"/>
      <w:bookmarkStart w:id="1777" w:name="_Toc90591082"/>
      <w:bookmarkStart w:id="1778" w:name="_Toc98864106"/>
      <w:bookmarkStart w:id="1779" w:name="_Toc99733355"/>
      <w:bookmarkStart w:id="1780" w:name="_Toc106577246"/>
      <w:bookmarkStart w:id="1781" w:name="_Toc114536997"/>
      <w:bookmarkStart w:id="1782" w:name="_Toc115257265"/>
      <w:bookmarkStart w:id="1783" w:name="_Toc123086584"/>
      <w:bookmarkStart w:id="1784" w:name="_Toc123088319"/>
      <w:bookmarkStart w:id="1785" w:name="_Toc124297974"/>
      <w:bookmarkStart w:id="1786" w:name="_Toc130574725"/>
      <w:bookmarkStart w:id="1787" w:name="_Toc131767135"/>
      <w:bookmarkStart w:id="1788" w:name="_Toc138887721"/>
      <w:r w:rsidRPr="00C04A08">
        <w:t>6.2.2</w:t>
      </w:r>
      <w:r w:rsidRPr="00C04A08">
        <w:tab/>
        <w:t>UE maximum output power reduction</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5D540CF6" w14:textId="77777777" w:rsidR="00842EF7" w:rsidRPr="00C04A08" w:rsidRDefault="00842EF7" w:rsidP="0013282A">
      <w:pPr>
        <w:pStyle w:val="Heading4"/>
        <w:rPr>
          <w:rFonts w:eastAsia="Malgun Gothic"/>
        </w:rPr>
      </w:pPr>
      <w:bookmarkStart w:id="1789" w:name="_Toc61119430"/>
      <w:bookmarkStart w:id="1790" w:name="_Toc61119812"/>
      <w:bookmarkStart w:id="1791" w:name="_Toc67925859"/>
      <w:bookmarkStart w:id="1792" w:name="_Toc75273497"/>
      <w:bookmarkStart w:id="1793" w:name="_Toc76510397"/>
      <w:bookmarkStart w:id="1794" w:name="_Toc83129550"/>
      <w:bookmarkStart w:id="1795" w:name="_Toc90591083"/>
      <w:bookmarkStart w:id="1796" w:name="_Toc98864107"/>
      <w:bookmarkStart w:id="1797" w:name="_Toc99733356"/>
      <w:bookmarkStart w:id="1798" w:name="_Toc106577247"/>
      <w:bookmarkStart w:id="1799" w:name="_Toc114536998"/>
      <w:bookmarkStart w:id="1800" w:name="_Toc115257266"/>
      <w:bookmarkStart w:id="1801" w:name="_Toc123086585"/>
      <w:bookmarkStart w:id="1802" w:name="_Toc123088320"/>
      <w:bookmarkStart w:id="1803" w:name="_Toc124297975"/>
      <w:bookmarkStart w:id="1804" w:name="_Toc130574726"/>
      <w:bookmarkStart w:id="1805" w:name="_Toc131767136"/>
      <w:bookmarkStart w:id="1806" w:name="_Toc138887722"/>
      <w:r w:rsidRPr="00C04A08">
        <w:rPr>
          <w:rFonts w:eastAsia="Malgun Gothic"/>
        </w:rPr>
        <w:t>6.2.2.0</w:t>
      </w:r>
      <w:r w:rsidRPr="00C04A08">
        <w:rPr>
          <w:rFonts w:eastAsia="Malgun Gothic"/>
        </w:rPr>
        <w:tab/>
        <w:t>General</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807"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807"/>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808" w:name="_Toc21340765"/>
      <w:bookmarkStart w:id="1809" w:name="_Toc29805212"/>
      <w:bookmarkStart w:id="1810" w:name="_Toc36456421"/>
      <w:bookmarkStart w:id="1811" w:name="_Toc36469519"/>
      <w:bookmarkStart w:id="1812" w:name="_Toc37253928"/>
      <w:bookmarkStart w:id="1813" w:name="_Toc37322785"/>
      <w:bookmarkStart w:id="1814" w:name="_Toc37324191"/>
      <w:bookmarkStart w:id="1815" w:name="_Toc45889714"/>
      <w:bookmarkStart w:id="1816" w:name="_Toc52196369"/>
      <w:bookmarkStart w:id="1817" w:name="_Toc52197349"/>
      <w:bookmarkStart w:id="1818" w:name="_Toc53173072"/>
      <w:bookmarkStart w:id="1819" w:name="_Toc53173441"/>
      <w:bookmarkStart w:id="1820" w:name="_Toc61119431"/>
      <w:bookmarkStart w:id="1821" w:name="_Toc61119813"/>
      <w:bookmarkStart w:id="1822" w:name="_Toc67925860"/>
      <w:bookmarkStart w:id="1823" w:name="_Toc75273498"/>
      <w:bookmarkStart w:id="1824" w:name="_Toc76510398"/>
      <w:bookmarkStart w:id="1825" w:name="_Toc83129551"/>
      <w:bookmarkStart w:id="1826" w:name="_Toc90591084"/>
      <w:bookmarkStart w:id="1827" w:name="_Toc98864108"/>
      <w:bookmarkStart w:id="1828" w:name="_Toc99733357"/>
      <w:bookmarkStart w:id="1829" w:name="_Toc106577248"/>
      <w:bookmarkStart w:id="1830" w:name="_Toc114536999"/>
      <w:bookmarkStart w:id="1831" w:name="_Toc115257267"/>
      <w:bookmarkStart w:id="1832" w:name="_Toc123086586"/>
      <w:bookmarkStart w:id="1833" w:name="_Toc123088321"/>
      <w:bookmarkStart w:id="1834" w:name="_Toc124297976"/>
      <w:bookmarkStart w:id="1835" w:name="_Toc130574727"/>
      <w:bookmarkStart w:id="1836" w:name="_Toc131767137"/>
      <w:bookmarkStart w:id="1837" w:name="_Toc138887723"/>
      <w:r w:rsidRPr="00C04A08">
        <w:t>6.2.2.1</w:t>
      </w:r>
      <w:r w:rsidRPr="00C04A08">
        <w:tab/>
        <w:t>UE maximum output power reduction for power class 1</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792CA1BD"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8D2BA9">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2D2C0C7A"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8D2BA9">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3316FF"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3316FF" w:rsidRPr="00C04A08" w:rsidRDefault="003316FF" w:rsidP="003316FF">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3316FF" w:rsidRPr="00C04A08" w:rsidRDefault="003316FF" w:rsidP="003316FF">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16511DD5" w:rsidR="003316FF" w:rsidRPr="00C04A08" w:rsidRDefault="003316FF" w:rsidP="003316FF">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24B930B1" w:rsidR="003316FF" w:rsidRPr="00C04A08" w:rsidRDefault="003316FF" w:rsidP="003316FF">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8E22707" w:rsidR="003316FF" w:rsidRPr="00C04A08" w:rsidRDefault="003316FF" w:rsidP="003316FF">
            <w:pPr>
              <w:pStyle w:val="TAC"/>
            </w:pPr>
            <w:r w:rsidRPr="00C04A08">
              <w:t>≤ 3.</w:t>
            </w:r>
            <w:r>
              <w:t>5</w:t>
            </w:r>
          </w:p>
        </w:tc>
      </w:tr>
      <w:tr w:rsidR="003316FF"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25159767" w:rsidR="003316FF" w:rsidRPr="00C04A08" w:rsidRDefault="003316FF" w:rsidP="003316FF">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59BC8209" w:rsidR="003316FF" w:rsidRPr="00C04A08" w:rsidRDefault="003316FF" w:rsidP="003316FF">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8C4E87C" w:rsidR="003316FF" w:rsidRPr="00C04A08" w:rsidRDefault="003316FF" w:rsidP="003316FF">
            <w:pPr>
              <w:pStyle w:val="TAC"/>
            </w:pPr>
            <w:r w:rsidRPr="00C04A08">
              <w:t xml:space="preserve">≤ </w:t>
            </w:r>
            <w:r>
              <w:t>3.5</w:t>
            </w:r>
          </w:p>
        </w:tc>
      </w:tr>
      <w:tr w:rsidR="003316FF"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17D60AE7" w:rsidR="003316FF" w:rsidRPr="00C04A08" w:rsidRDefault="003316FF" w:rsidP="003316FF">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33270259" w:rsidR="003316FF" w:rsidRPr="00C04A08" w:rsidRDefault="003316FF" w:rsidP="003316FF">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499AF9A0" w:rsidR="003316FF" w:rsidRPr="00C04A08" w:rsidRDefault="003316FF" w:rsidP="003316FF">
            <w:pPr>
              <w:pStyle w:val="TAC"/>
            </w:pPr>
            <w:r w:rsidRPr="00C04A08">
              <w:t xml:space="preserve">≤ </w:t>
            </w:r>
            <w:r>
              <w:rPr>
                <w:lang w:val="en-CA"/>
              </w:rPr>
              <w:t>2.5</w:t>
            </w:r>
          </w:p>
        </w:tc>
      </w:tr>
      <w:tr w:rsidR="003316FF"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6811184D"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FC67640"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5B8921" w:rsidR="003316FF" w:rsidRPr="00C04A08" w:rsidRDefault="003316FF" w:rsidP="003316FF">
            <w:pPr>
              <w:pStyle w:val="TAC"/>
            </w:pPr>
            <w:r w:rsidRPr="00C04A08">
              <w:t xml:space="preserve">≤ </w:t>
            </w:r>
            <w:r>
              <w:rPr>
                <w:lang w:val="en-CA"/>
              </w:rPr>
              <w:t>8.0</w:t>
            </w:r>
          </w:p>
        </w:tc>
      </w:tr>
      <w:tr w:rsidR="003316FF"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3316FF" w:rsidRPr="00C04A08" w:rsidRDefault="003316FF" w:rsidP="003316FF">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1CB0E2BD"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F6CE449" w:rsidR="003316FF" w:rsidRPr="00C04A08" w:rsidRDefault="003316FF" w:rsidP="003316FF">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599C096D" w:rsidR="003316FF" w:rsidRPr="00C04A08" w:rsidRDefault="003316FF" w:rsidP="003316FF">
            <w:pPr>
              <w:pStyle w:val="TAC"/>
            </w:pPr>
            <w:r w:rsidRPr="00C04A08">
              <w:t>≤</w:t>
            </w:r>
            <w:r w:rsidRPr="00C04A08">
              <w:rPr>
                <w:lang w:val="en-CA"/>
              </w:rPr>
              <w:t xml:space="preserve"> </w:t>
            </w:r>
            <w:r>
              <w:rPr>
                <w:lang w:val="en-CA"/>
              </w:rPr>
              <w:t>3.5</w:t>
            </w:r>
          </w:p>
        </w:tc>
      </w:tr>
      <w:tr w:rsidR="003316FF"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10BF8882" w:rsidR="003316FF" w:rsidRPr="00C04A08" w:rsidRDefault="003316FF" w:rsidP="003316FF">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4181F40E" w:rsidR="003316FF" w:rsidRPr="00C04A08" w:rsidRDefault="003316FF" w:rsidP="003316FF">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14662BE2" w:rsidR="003316FF" w:rsidRPr="00C04A08" w:rsidRDefault="003316FF" w:rsidP="003316FF">
            <w:pPr>
              <w:pStyle w:val="TAC"/>
            </w:pPr>
            <w:r w:rsidRPr="00C04A08">
              <w:t xml:space="preserve">≤ </w:t>
            </w:r>
            <w:r>
              <w:rPr>
                <w:lang w:val="en-CA"/>
              </w:rPr>
              <w:t>4.0</w:t>
            </w:r>
          </w:p>
        </w:tc>
      </w:tr>
      <w:tr w:rsidR="003316FF"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6E0B7298" w:rsidR="003316FF" w:rsidRPr="00C04A08" w:rsidRDefault="003316FF" w:rsidP="003316FF">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EFDABB6" w:rsidR="003316FF" w:rsidRPr="00C04A08" w:rsidRDefault="003316FF" w:rsidP="003316FF">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29F7E629" w:rsidR="003316FF" w:rsidRPr="00C04A08" w:rsidRDefault="003316FF" w:rsidP="003316FF">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3316FF"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3316FF" w:rsidRPr="00C04A08" w:rsidRDefault="003316FF" w:rsidP="003316FF">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3316FF" w:rsidRPr="00C04A08" w:rsidRDefault="003316FF" w:rsidP="003316FF">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4FDF7766" w:rsidR="003316FF" w:rsidRPr="00C04A08" w:rsidRDefault="003316FF" w:rsidP="003316FF">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1BD70AF6" w:rsidR="003316FF" w:rsidRPr="00C04A08" w:rsidRDefault="003316FF" w:rsidP="003316FF">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6D232A7D" w:rsidR="003316FF" w:rsidRPr="00C04A08" w:rsidRDefault="003316FF" w:rsidP="003316FF">
            <w:pPr>
              <w:pStyle w:val="TAC"/>
            </w:pPr>
            <w:r w:rsidRPr="00C04A08">
              <w:t>≤ 3.</w:t>
            </w:r>
            <w:r>
              <w:t>5</w:t>
            </w:r>
          </w:p>
        </w:tc>
      </w:tr>
      <w:tr w:rsidR="003316FF"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FCE281" w:rsidR="003316FF" w:rsidRPr="00C04A08" w:rsidRDefault="003316FF" w:rsidP="003316FF">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7272FA4D" w:rsidR="003316FF" w:rsidRPr="00C04A08" w:rsidRDefault="003316FF" w:rsidP="003316FF">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5C57BBD6" w:rsidR="003316FF" w:rsidRPr="00C04A08" w:rsidRDefault="003316FF" w:rsidP="003316FF">
            <w:pPr>
              <w:pStyle w:val="TAC"/>
            </w:pPr>
            <w:r w:rsidRPr="00C04A08">
              <w:t xml:space="preserve">≤ </w:t>
            </w:r>
            <w:r>
              <w:t>4.0</w:t>
            </w:r>
          </w:p>
        </w:tc>
      </w:tr>
      <w:tr w:rsidR="003316FF"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70053AC6" w:rsidR="003316FF" w:rsidRPr="00C04A08" w:rsidRDefault="003316FF" w:rsidP="003316FF">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61EAB3FF" w:rsidR="003316FF" w:rsidRPr="00C04A08" w:rsidRDefault="003316FF" w:rsidP="003316FF">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46178DE1" w:rsidR="003316FF" w:rsidRPr="00C04A08" w:rsidRDefault="003316FF" w:rsidP="003316FF">
            <w:pPr>
              <w:pStyle w:val="TAC"/>
            </w:pPr>
            <w:r w:rsidRPr="00C04A08">
              <w:t xml:space="preserve">≤ </w:t>
            </w:r>
            <w:r>
              <w:rPr>
                <w:lang w:val="en-CA"/>
              </w:rPr>
              <w:t>3.0</w:t>
            </w:r>
          </w:p>
        </w:tc>
      </w:tr>
      <w:tr w:rsidR="003316FF"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A03C24"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06FBA8CF"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1536E730" w:rsidR="003316FF" w:rsidRPr="00C04A08" w:rsidRDefault="003316FF" w:rsidP="003316FF">
            <w:pPr>
              <w:pStyle w:val="TAC"/>
            </w:pPr>
            <w:r w:rsidRPr="00C04A08">
              <w:t xml:space="preserve">≤ </w:t>
            </w:r>
            <w:r>
              <w:rPr>
                <w:lang w:val="en-CA"/>
              </w:rPr>
              <w:t>8.0</w:t>
            </w:r>
          </w:p>
        </w:tc>
      </w:tr>
      <w:tr w:rsidR="003316FF"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3316FF" w:rsidRPr="00C04A08" w:rsidRDefault="003316FF" w:rsidP="003316FF">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6FFC0943" w:rsidR="003316FF" w:rsidRPr="00C04A08" w:rsidRDefault="003316FF" w:rsidP="003316FF">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12ACEE75" w:rsidR="003316FF" w:rsidRPr="00C04A08" w:rsidRDefault="003316FF" w:rsidP="003316FF">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583369F3" w:rsidR="003316FF" w:rsidRPr="00C04A08" w:rsidRDefault="003316FF" w:rsidP="003316FF">
            <w:pPr>
              <w:pStyle w:val="TAC"/>
            </w:pPr>
            <w:r w:rsidRPr="00C04A08">
              <w:t>≤</w:t>
            </w:r>
            <w:r w:rsidRPr="00C04A08">
              <w:rPr>
                <w:lang w:val="en-CA"/>
              </w:rPr>
              <w:t xml:space="preserve"> </w:t>
            </w:r>
            <w:r>
              <w:rPr>
                <w:lang w:val="en-CA"/>
              </w:rPr>
              <w:t>3.5</w:t>
            </w:r>
          </w:p>
        </w:tc>
      </w:tr>
      <w:tr w:rsidR="003316FF"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5BF3A766" w:rsidR="003316FF" w:rsidRPr="00C04A08" w:rsidRDefault="003316FF" w:rsidP="003316FF">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52B89193" w:rsidR="003316FF" w:rsidRPr="00C04A08" w:rsidRDefault="003316FF" w:rsidP="003316FF">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8529B62" w:rsidR="003316FF" w:rsidRPr="00C04A08" w:rsidRDefault="003316FF" w:rsidP="003316FF">
            <w:pPr>
              <w:pStyle w:val="TAC"/>
            </w:pPr>
            <w:r w:rsidRPr="00C04A08">
              <w:t xml:space="preserve">≤ </w:t>
            </w:r>
            <w:r>
              <w:rPr>
                <w:lang w:val="en-CA"/>
              </w:rPr>
              <w:t>5.5</w:t>
            </w:r>
          </w:p>
        </w:tc>
      </w:tr>
      <w:tr w:rsidR="003316FF"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CC9346B" w:rsidR="003316FF" w:rsidRPr="00C04A08" w:rsidRDefault="003316FF" w:rsidP="003316FF">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3AAD9E0C" w:rsidR="003316FF" w:rsidRPr="00C04A08" w:rsidRDefault="003316FF" w:rsidP="003316FF">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3C6104F4" w:rsidR="003316FF" w:rsidRPr="00C04A08" w:rsidRDefault="003316FF" w:rsidP="003316FF">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838" w:name="_Toc21340766"/>
      <w:bookmarkStart w:id="1839" w:name="_Toc29805213"/>
      <w:bookmarkStart w:id="1840" w:name="_Toc36456422"/>
      <w:bookmarkStart w:id="1841" w:name="_Toc36469520"/>
      <w:bookmarkStart w:id="1842" w:name="_Toc37253929"/>
      <w:bookmarkStart w:id="1843" w:name="_Toc37322786"/>
      <w:bookmarkStart w:id="1844" w:name="_Toc37324192"/>
      <w:bookmarkStart w:id="1845" w:name="_Toc45889715"/>
      <w:bookmarkStart w:id="1846" w:name="_Toc52196370"/>
      <w:bookmarkStart w:id="1847" w:name="_Toc52197350"/>
      <w:bookmarkStart w:id="1848" w:name="_Toc53173073"/>
      <w:bookmarkStart w:id="1849" w:name="_Toc53173442"/>
      <w:bookmarkStart w:id="1850" w:name="_Toc61119432"/>
      <w:bookmarkStart w:id="1851" w:name="_Toc61119814"/>
      <w:bookmarkStart w:id="1852" w:name="_Toc67925861"/>
      <w:bookmarkStart w:id="1853" w:name="_Toc75273499"/>
      <w:bookmarkStart w:id="1854" w:name="_Toc76510399"/>
      <w:bookmarkStart w:id="1855" w:name="_Toc83129552"/>
      <w:bookmarkStart w:id="1856" w:name="_Toc90591085"/>
      <w:bookmarkStart w:id="1857" w:name="_Toc98864109"/>
      <w:bookmarkStart w:id="1858" w:name="_Toc99733358"/>
      <w:bookmarkStart w:id="1859" w:name="_Toc106577249"/>
      <w:bookmarkStart w:id="1860" w:name="_Toc114537000"/>
      <w:bookmarkStart w:id="1861" w:name="_Toc115257268"/>
      <w:bookmarkStart w:id="1862" w:name="_Toc123086587"/>
      <w:bookmarkStart w:id="1863" w:name="_Toc123088322"/>
      <w:bookmarkStart w:id="1864" w:name="_Toc124297977"/>
      <w:bookmarkStart w:id="1865" w:name="_Toc130574728"/>
      <w:bookmarkStart w:id="1866" w:name="_Toc131767138"/>
      <w:bookmarkStart w:id="1867" w:name="_Toc138887724"/>
      <w:r w:rsidRPr="00C04A08">
        <w:t>6.2.2.2</w:t>
      </w:r>
      <w:r w:rsidRPr="00C04A08">
        <w:tab/>
        <w:t>UE maximum output power reduction for power class 2</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868" w:name="_Toc21340767"/>
      <w:bookmarkStart w:id="1869" w:name="_Toc29805214"/>
      <w:bookmarkStart w:id="1870" w:name="_Toc36456423"/>
      <w:bookmarkStart w:id="1871" w:name="_Toc36469521"/>
      <w:bookmarkStart w:id="1872" w:name="_Toc37253930"/>
      <w:bookmarkStart w:id="1873" w:name="_Toc37322787"/>
      <w:bookmarkStart w:id="1874" w:name="_Toc37324193"/>
      <w:bookmarkStart w:id="1875" w:name="_Toc45889716"/>
      <w:bookmarkStart w:id="1876" w:name="_Toc52196371"/>
      <w:bookmarkStart w:id="1877" w:name="_Toc52197351"/>
      <w:bookmarkStart w:id="1878" w:name="_Toc53173074"/>
      <w:bookmarkStart w:id="1879" w:name="_Toc53173443"/>
      <w:bookmarkStart w:id="1880" w:name="_Toc61119433"/>
      <w:bookmarkStart w:id="1881" w:name="_Toc61119815"/>
      <w:bookmarkStart w:id="1882" w:name="_Toc67925862"/>
      <w:bookmarkStart w:id="1883" w:name="_Toc75273500"/>
      <w:bookmarkStart w:id="1884" w:name="_Toc76510400"/>
      <w:bookmarkStart w:id="1885" w:name="_Toc83129553"/>
      <w:bookmarkStart w:id="1886" w:name="_Toc90591086"/>
      <w:bookmarkStart w:id="1887" w:name="_Toc98864110"/>
      <w:bookmarkStart w:id="1888" w:name="_Toc99733359"/>
      <w:bookmarkStart w:id="1889" w:name="_Toc106577250"/>
      <w:bookmarkStart w:id="1890" w:name="_Toc114537001"/>
      <w:bookmarkStart w:id="1891" w:name="_Toc115257269"/>
      <w:bookmarkStart w:id="1892" w:name="_Toc123086588"/>
      <w:bookmarkStart w:id="1893" w:name="_Toc123088323"/>
      <w:bookmarkStart w:id="1894" w:name="_Toc124297978"/>
      <w:bookmarkStart w:id="1895" w:name="_Toc130574729"/>
      <w:bookmarkStart w:id="1896" w:name="_Toc131767139"/>
      <w:bookmarkStart w:id="1897" w:name="_Toc138887725"/>
      <w:r w:rsidRPr="00C04A08">
        <w:t>6.2.2.3</w:t>
      </w:r>
      <w:r w:rsidRPr="00C04A08">
        <w:tab/>
        <w:t>UE maximum output power reduction for power class 3</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3978F11C"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6FC68647" w14:textId="77777777" w:rsidR="00AC70E5" w:rsidRDefault="00AC70E5" w:rsidP="000527C2">
      <w:pPr>
        <w:rPr>
          <w:lang w:val="en-US"/>
        </w:rPr>
      </w:pP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3316FF" w:rsidRPr="00C04A08" w14:paraId="2523CA85" w14:textId="77777777" w:rsidTr="00975811">
        <w:trPr>
          <w:trHeight w:val="187"/>
        </w:trPr>
        <w:tc>
          <w:tcPr>
            <w:tcW w:w="1540" w:type="dxa"/>
            <w:tcBorders>
              <w:bottom w:val="nil"/>
            </w:tcBorders>
            <w:shd w:val="clear" w:color="auto" w:fill="auto"/>
            <w:hideMark/>
          </w:tcPr>
          <w:p w14:paraId="77922EC8" w14:textId="77777777" w:rsidR="003316FF" w:rsidRPr="00C04A08" w:rsidRDefault="003316FF" w:rsidP="003316FF">
            <w:pPr>
              <w:pStyle w:val="TAC"/>
              <w:rPr>
                <w:lang w:val="en-US"/>
              </w:rPr>
            </w:pPr>
            <w:r w:rsidRPr="00C04A08">
              <w:rPr>
                <w:lang w:val="en-US"/>
              </w:rPr>
              <w:t>DFT-s-OFDM</w:t>
            </w:r>
          </w:p>
        </w:tc>
        <w:tc>
          <w:tcPr>
            <w:tcW w:w="1180" w:type="dxa"/>
            <w:shd w:val="clear" w:color="auto" w:fill="auto"/>
            <w:noWrap/>
            <w:hideMark/>
          </w:tcPr>
          <w:p w14:paraId="3E19ACE9" w14:textId="77777777" w:rsidR="003316FF" w:rsidRPr="00C04A08" w:rsidRDefault="003316FF" w:rsidP="003316FF">
            <w:pPr>
              <w:pStyle w:val="TAC"/>
              <w:rPr>
                <w:lang w:val="en-US"/>
              </w:rPr>
            </w:pPr>
            <w:r w:rsidRPr="00C04A08">
              <w:rPr>
                <w:lang w:val="en-US"/>
              </w:rPr>
              <w:t>Pi/2 BPSK</w:t>
            </w:r>
          </w:p>
        </w:tc>
        <w:tc>
          <w:tcPr>
            <w:tcW w:w="2440" w:type="dxa"/>
            <w:shd w:val="clear" w:color="auto" w:fill="auto"/>
            <w:noWrap/>
          </w:tcPr>
          <w:p w14:paraId="7A0B4307" w14:textId="5F160CAB" w:rsidR="003316FF" w:rsidRPr="00C04A08" w:rsidRDefault="003316FF" w:rsidP="003316FF">
            <w:pPr>
              <w:pStyle w:val="TAC"/>
              <w:rPr>
                <w:lang w:val="en-US"/>
              </w:rPr>
            </w:pPr>
            <w:r w:rsidRPr="00C04A08">
              <w:t>0.0</w:t>
            </w:r>
          </w:p>
        </w:tc>
        <w:tc>
          <w:tcPr>
            <w:tcW w:w="2250" w:type="dxa"/>
            <w:shd w:val="clear" w:color="auto" w:fill="auto"/>
            <w:noWrap/>
          </w:tcPr>
          <w:p w14:paraId="1D176253" w14:textId="536DE332" w:rsidR="003316FF" w:rsidRPr="00C04A08" w:rsidRDefault="003316FF" w:rsidP="003316FF">
            <w:pPr>
              <w:pStyle w:val="TAC"/>
              <w:rPr>
                <w:lang w:val="en-US"/>
              </w:rPr>
            </w:pPr>
            <w:r w:rsidRPr="00C04A08">
              <w:t xml:space="preserve">≤ </w:t>
            </w:r>
            <w:r>
              <w:t>0.5</w:t>
            </w:r>
          </w:p>
        </w:tc>
      </w:tr>
      <w:tr w:rsidR="003316FF"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3316FF" w:rsidRPr="00C04A08" w:rsidRDefault="003316FF" w:rsidP="003316FF">
            <w:pPr>
              <w:pStyle w:val="TAC"/>
              <w:rPr>
                <w:lang w:val="en-US"/>
              </w:rPr>
            </w:pPr>
          </w:p>
        </w:tc>
        <w:tc>
          <w:tcPr>
            <w:tcW w:w="1180" w:type="dxa"/>
            <w:shd w:val="clear" w:color="auto" w:fill="auto"/>
            <w:noWrap/>
            <w:hideMark/>
          </w:tcPr>
          <w:p w14:paraId="1952727B" w14:textId="77777777" w:rsidR="003316FF" w:rsidRPr="00C04A08" w:rsidRDefault="003316FF" w:rsidP="003316FF">
            <w:pPr>
              <w:pStyle w:val="TAC"/>
              <w:rPr>
                <w:lang w:val="en-US"/>
              </w:rPr>
            </w:pPr>
            <w:r w:rsidRPr="00C04A08">
              <w:rPr>
                <w:lang w:val="en-US"/>
              </w:rPr>
              <w:t>QPSK</w:t>
            </w:r>
          </w:p>
        </w:tc>
        <w:tc>
          <w:tcPr>
            <w:tcW w:w="2440" w:type="dxa"/>
            <w:shd w:val="clear" w:color="auto" w:fill="auto"/>
            <w:noWrap/>
          </w:tcPr>
          <w:p w14:paraId="0AFE9AA0" w14:textId="00707073" w:rsidR="003316FF" w:rsidRPr="00C04A08" w:rsidRDefault="003316FF" w:rsidP="003316FF">
            <w:pPr>
              <w:pStyle w:val="TAC"/>
              <w:rPr>
                <w:lang w:val="en-US"/>
              </w:rPr>
            </w:pPr>
            <w:r w:rsidRPr="00C04A08">
              <w:t>0.0</w:t>
            </w:r>
          </w:p>
        </w:tc>
        <w:tc>
          <w:tcPr>
            <w:tcW w:w="2250" w:type="dxa"/>
            <w:shd w:val="clear" w:color="auto" w:fill="auto"/>
            <w:noWrap/>
          </w:tcPr>
          <w:p w14:paraId="647E999B" w14:textId="750EAEA7" w:rsidR="003316FF" w:rsidRPr="00C04A08" w:rsidRDefault="003316FF" w:rsidP="003316FF">
            <w:pPr>
              <w:pStyle w:val="TAC"/>
              <w:rPr>
                <w:lang w:val="en-US"/>
              </w:rPr>
            </w:pPr>
            <w:r w:rsidRPr="00C04A08">
              <w:t xml:space="preserve">≤ </w:t>
            </w:r>
            <w:r>
              <w:t>0.5</w:t>
            </w:r>
          </w:p>
        </w:tc>
      </w:tr>
      <w:tr w:rsidR="003316FF"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3316FF" w:rsidRPr="00C04A08" w:rsidRDefault="003316FF" w:rsidP="003316FF">
            <w:pPr>
              <w:pStyle w:val="TAC"/>
              <w:rPr>
                <w:lang w:val="en-US"/>
              </w:rPr>
            </w:pPr>
          </w:p>
        </w:tc>
        <w:tc>
          <w:tcPr>
            <w:tcW w:w="1180" w:type="dxa"/>
            <w:shd w:val="clear" w:color="auto" w:fill="auto"/>
            <w:noWrap/>
            <w:hideMark/>
          </w:tcPr>
          <w:p w14:paraId="756B9962"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tcPr>
          <w:p w14:paraId="3BE843E8" w14:textId="2DD94905" w:rsidR="003316FF" w:rsidRPr="00C04A08" w:rsidRDefault="003316FF" w:rsidP="003316FF">
            <w:pPr>
              <w:pStyle w:val="TAC"/>
              <w:rPr>
                <w:lang w:val="en-US"/>
              </w:rPr>
            </w:pPr>
            <w:r w:rsidRPr="00C04A08">
              <w:t xml:space="preserve">≤ </w:t>
            </w:r>
            <w:r>
              <w:t>3.0</w:t>
            </w:r>
          </w:p>
        </w:tc>
        <w:tc>
          <w:tcPr>
            <w:tcW w:w="2250" w:type="dxa"/>
            <w:shd w:val="clear" w:color="auto" w:fill="auto"/>
            <w:noWrap/>
          </w:tcPr>
          <w:p w14:paraId="5881E622" w14:textId="51C26D71" w:rsidR="003316FF" w:rsidRPr="00C04A08" w:rsidRDefault="003316FF" w:rsidP="003316FF">
            <w:pPr>
              <w:pStyle w:val="TAC"/>
              <w:rPr>
                <w:lang w:val="en-US"/>
              </w:rPr>
            </w:pPr>
            <w:r w:rsidRPr="00C04A08">
              <w:t xml:space="preserve">≤ </w:t>
            </w:r>
            <w:r>
              <w:t>3.0</w:t>
            </w:r>
          </w:p>
        </w:tc>
      </w:tr>
      <w:tr w:rsidR="003316FF"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3316FF" w:rsidRPr="00C04A08" w:rsidRDefault="003316FF" w:rsidP="003316FF">
            <w:pPr>
              <w:pStyle w:val="TAC"/>
              <w:rPr>
                <w:lang w:val="en-US"/>
              </w:rPr>
            </w:pPr>
          </w:p>
        </w:tc>
        <w:tc>
          <w:tcPr>
            <w:tcW w:w="1180" w:type="dxa"/>
            <w:shd w:val="clear" w:color="auto" w:fill="auto"/>
            <w:noWrap/>
            <w:hideMark/>
          </w:tcPr>
          <w:p w14:paraId="012594A8"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tcPr>
          <w:p w14:paraId="19C4A436" w14:textId="6ED16502" w:rsidR="003316FF" w:rsidRPr="00C04A08" w:rsidRDefault="003316FF" w:rsidP="003316FF">
            <w:pPr>
              <w:pStyle w:val="TAC"/>
              <w:rPr>
                <w:lang w:val="en-US"/>
              </w:rPr>
            </w:pPr>
            <w:r w:rsidRPr="00C04A08">
              <w:t xml:space="preserve">≤ </w:t>
            </w:r>
            <w:r>
              <w:t>8.5</w:t>
            </w:r>
          </w:p>
        </w:tc>
        <w:tc>
          <w:tcPr>
            <w:tcW w:w="2250" w:type="dxa"/>
            <w:shd w:val="clear" w:color="auto" w:fill="auto"/>
            <w:noWrap/>
          </w:tcPr>
          <w:p w14:paraId="27DC616B" w14:textId="5AAE6301" w:rsidR="003316FF" w:rsidRPr="00C04A08" w:rsidRDefault="003316FF" w:rsidP="003316FF">
            <w:pPr>
              <w:pStyle w:val="TAC"/>
              <w:rPr>
                <w:lang w:val="en-US"/>
              </w:rPr>
            </w:pPr>
            <w:r w:rsidRPr="00C04A08">
              <w:t xml:space="preserve">≤ </w:t>
            </w:r>
            <w:r>
              <w:t>8.5</w:t>
            </w:r>
          </w:p>
        </w:tc>
      </w:tr>
      <w:tr w:rsidR="003316FF" w:rsidRPr="00C04A08" w14:paraId="34420C6A" w14:textId="77777777" w:rsidTr="00975811">
        <w:trPr>
          <w:trHeight w:val="187"/>
        </w:trPr>
        <w:tc>
          <w:tcPr>
            <w:tcW w:w="1540" w:type="dxa"/>
            <w:tcBorders>
              <w:bottom w:val="nil"/>
            </w:tcBorders>
            <w:shd w:val="clear" w:color="auto" w:fill="auto"/>
            <w:noWrap/>
            <w:hideMark/>
          </w:tcPr>
          <w:p w14:paraId="1B37FD7B" w14:textId="77777777" w:rsidR="003316FF" w:rsidRPr="00C04A08" w:rsidRDefault="003316FF" w:rsidP="003316FF">
            <w:pPr>
              <w:pStyle w:val="TAC"/>
              <w:rPr>
                <w:lang w:val="en-US"/>
              </w:rPr>
            </w:pPr>
            <w:r w:rsidRPr="00C04A08">
              <w:rPr>
                <w:lang w:val="en-US"/>
              </w:rPr>
              <w:t>CP-OFDM</w:t>
            </w:r>
          </w:p>
        </w:tc>
        <w:tc>
          <w:tcPr>
            <w:tcW w:w="1180" w:type="dxa"/>
            <w:shd w:val="clear" w:color="auto" w:fill="auto"/>
            <w:noWrap/>
            <w:hideMark/>
          </w:tcPr>
          <w:p w14:paraId="4E040B89" w14:textId="77777777" w:rsidR="003316FF" w:rsidRPr="00C04A08" w:rsidRDefault="003316FF" w:rsidP="003316FF">
            <w:pPr>
              <w:pStyle w:val="TAC"/>
              <w:rPr>
                <w:lang w:val="en-US"/>
              </w:rPr>
            </w:pPr>
            <w:r w:rsidRPr="00C04A08">
              <w:rPr>
                <w:lang w:val="en-US"/>
              </w:rPr>
              <w:t>QPSK</w:t>
            </w:r>
          </w:p>
        </w:tc>
        <w:tc>
          <w:tcPr>
            <w:tcW w:w="2440" w:type="dxa"/>
            <w:shd w:val="clear" w:color="auto" w:fill="auto"/>
            <w:noWrap/>
          </w:tcPr>
          <w:p w14:paraId="0C3B54EC" w14:textId="3070A248" w:rsidR="003316FF" w:rsidRPr="00C04A08" w:rsidRDefault="003316FF" w:rsidP="003316FF">
            <w:pPr>
              <w:pStyle w:val="TAC"/>
              <w:rPr>
                <w:lang w:val="en-US"/>
              </w:rPr>
            </w:pPr>
            <w:r w:rsidRPr="00C04A08">
              <w:t xml:space="preserve">≤ </w:t>
            </w:r>
            <w:r>
              <w:t>1.5</w:t>
            </w:r>
          </w:p>
        </w:tc>
        <w:tc>
          <w:tcPr>
            <w:tcW w:w="2250" w:type="dxa"/>
            <w:shd w:val="clear" w:color="auto" w:fill="auto"/>
            <w:noWrap/>
          </w:tcPr>
          <w:p w14:paraId="5B35A684" w14:textId="017D82E7" w:rsidR="003316FF" w:rsidRPr="00C04A08" w:rsidRDefault="003316FF" w:rsidP="003316FF">
            <w:pPr>
              <w:pStyle w:val="TAC"/>
              <w:rPr>
                <w:lang w:val="en-US"/>
              </w:rPr>
            </w:pPr>
            <w:r w:rsidRPr="00C04A08">
              <w:t xml:space="preserve">≤ </w:t>
            </w:r>
            <w:r>
              <w:t>1.5</w:t>
            </w:r>
          </w:p>
        </w:tc>
      </w:tr>
      <w:tr w:rsidR="003316FF"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3316FF" w:rsidRPr="00C04A08" w:rsidRDefault="003316FF" w:rsidP="003316FF">
            <w:pPr>
              <w:pStyle w:val="TAC"/>
              <w:rPr>
                <w:lang w:val="en-US"/>
              </w:rPr>
            </w:pPr>
          </w:p>
        </w:tc>
        <w:tc>
          <w:tcPr>
            <w:tcW w:w="1180" w:type="dxa"/>
            <w:shd w:val="clear" w:color="auto" w:fill="auto"/>
            <w:noWrap/>
            <w:hideMark/>
          </w:tcPr>
          <w:p w14:paraId="7829B47E"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tcPr>
          <w:p w14:paraId="72FE3005" w14:textId="518D0DBF" w:rsidR="003316FF" w:rsidRPr="00C04A08" w:rsidRDefault="003316FF" w:rsidP="003316FF">
            <w:pPr>
              <w:pStyle w:val="TAC"/>
              <w:rPr>
                <w:lang w:val="en-US"/>
              </w:rPr>
            </w:pPr>
            <w:r w:rsidRPr="00C04A08">
              <w:t xml:space="preserve">≤ </w:t>
            </w:r>
            <w:r>
              <w:t>4.0</w:t>
            </w:r>
          </w:p>
        </w:tc>
        <w:tc>
          <w:tcPr>
            <w:tcW w:w="2250" w:type="dxa"/>
            <w:shd w:val="clear" w:color="auto" w:fill="auto"/>
            <w:noWrap/>
          </w:tcPr>
          <w:p w14:paraId="1C851F89" w14:textId="7F9CBF6B" w:rsidR="003316FF" w:rsidRPr="00C04A08" w:rsidRDefault="003316FF" w:rsidP="003316FF">
            <w:pPr>
              <w:pStyle w:val="TAC"/>
              <w:rPr>
                <w:lang w:val="en-US"/>
              </w:rPr>
            </w:pPr>
            <w:r w:rsidRPr="00C04A08">
              <w:t xml:space="preserve">≤ </w:t>
            </w:r>
            <w:r>
              <w:t>4.0</w:t>
            </w:r>
          </w:p>
        </w:tc>
      </w:tr>
      <w:tr w:rsidR="003316FF" w:rsidRPr="00C04A08" w14:paraId="1D02E9AA" w14:textId="77777777" w:rsidTr="00975811">
        <w:trPr>
          <w:trHeight w:val="187"/>
        </w:trPr>
        <w:tc>
          <w:tcPr>
            <w:tcW w:w="1540" w:type="dxa"/>
            <w:tcBorders>
              <w:top w:val="nil"/>
            </w:tcBorders>
            <w:shd w:val="clear" w:color="auto" w:fill="auto"/>
            <w:hideMark/>
          </w:tcPr>
          <w:p w14:paraId="3715D1BA" w14:textId="77777777" w:rsidR="003316FF" w:rsidRPr="00C04A08" w:rsidRDefault="003316FF" w:rsidP="003316FF">
            <w:pPr>
              <w:pStyle w:val="TAC"/>
              <w:rPr>
                <w:lang w:val="en-US"/>
              </w:rPr>
            </w:pPr>
          </w:p>
        </w:tc>
        <w:tc>
          <w:tcPr>
            <w:tcW w:w="1180" w:type="dxa"/>
            <w:shd w:val="clear" w:color="auto" w:fill="auto"/>
            <w:noWrap/>
            <w:hideMark/>
          </w:tcPr>
          <w:p w14:paraId="5B1B90FB"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tcPr>
          <w:p w14:paraId="4B95C0CE" w14:textId="2F96CB9F" w:rsidR="003316FF" w:rsidRPr="00C04A08" w:rsidRDefault="003316FF" w:rsidP="003316FF">
            <w:pPr>
              <w:pStyle w:val="TAC"/>
              <w:rPr>
                <w:lang w:val="en-US"/>
              </w:rPr>
            </w:pPr>
            <w:r w:rsidRPr="00C04A08">
              <w:t xml:space="preserve">≤ </w:t>
            </w:r>
            <w:r>
              <w:t>10.0</w:t>
            </w:r>
          </w:p>
        </w:tc>
        <w:tc>
          <w:tcPr>
            <w:tcW w:w="2250" w:type="dxa"/>
            <w:shd w:val="clear" w:color="auto" w:fill="auto"/>
            <w:noWrap/>
          </w:tcPr>
          <w:p w14:paraId="4B126D96" w14:textId="0AAEF811" w:rsidR="003316FF" w:rsidRPr="00C04A08" w:rsidRDefault="003316FF" w:rsidP="003316FF">
            <w:pPr>
              <w:pStyle w:val="TAC"/>
              <w:rPr>
                <w:lang w:val="en-US"/>
              </w:rPr>
            </w:pPr>
            <w:r w:rsidRPr="00C04A08">
              <w:t xml:space="preserve">≤ </w:t>
            </w:r>
            <w:r>
              <w:t>10.0</w:t>
            </w:r>
          </w:p>
        </w:tc>
      </w:tr>
    </w:tbl>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3316FF"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3316FF" w:rsidRPr="00C04A08" w:rsidRDefault="003316FF" w:rsidP="003316FF">
            <w:pPr>
              <w:pStyle w:val="TAC"/>
              <w:rPr>
                <w:lang w:val="en-US"/>
              </w:rPr>
            </w:pPr>
            <w:r w:rsidRPr="00C04A08">
              <w:rPr>
                <w:lang w:val="en-US"/>
              </w:rPr>
              <w:t>DFT-s-OFDM</w:t>
            </w:r>
          </w:p>
        </w:tc>
        <w:tc>
          <w:tcPr>
            <w:tcW w:w="1180" w:type="dxa"/>
            <w:shd w:val="clear" w:color="auto" w:fill="auto"/>
            <w:noWrap/>
            <w:vAlign w:val="center"/>
            <w:hideMark/>
          </w:tcPr>
          <w:p w14:paraId="55A34B0A" w14:textId="77777777" w:rsidR="003316FF" w:rsidRPr="00C04A08" w:rsidRDefault="003316FF" w:rsidP="003316FF">
            <w:pPr>
              <w:pStyle w:val="TAC"/>
              <w:rPr>
                <w:lang w:val="en-US"/>
              </w:rPr>
            </w:pPr>
            <w:r w:rsidRPr="00C04A08">
              <w:rPr>
                <w:lang w:val="en-US"/>
              </w:rPr>
              <w:t>Pi/2 BPSK</w:t>
            </w:r>
          </w:p>
        </w:tc>
        <w:tc>
          <w:tcPr>
            <w:tcW w:w="2440" w:type="dxa"/>
            <w:shd w:val="clear" w:color="auto" w:fill="auto"/>
            <w:noWrap/>
            <w:vAlign w:val="center"/>
          </w:tcPr>
          <w:p w14:paraId="74829D57" w14:textId="4CBBC53E" w:rsidR="003316FF" w:rsidRPr="00C04A08" w:rsidRDefault="003316FF" w:rsidP="003316FF">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253D03DC" w:rsidR="003316FF" w:rsidRPr="00C04A08" w:rsidRDefault="003316FF" w:rsidP="003316FF">
            <w:pPr>
              <w:pStyle w:val="TAC"/>
              <w:rPr>
                <w:rFonts w:eastAsia="Malgun Gothic"/>
                <w:lang w:val="en-US"/>
              </w:rPr>
            </w:pPr>
            <w:r w:rsidRPr="00C04A08">
              <w:t xml:space="preserve">≤ </w:t>
            </w:r>
            <w:r>
              <w:t>3</w:t>
            </w:r>
            <w:r>
              <w:rPr>
                <w:rFonts w:eastAsia="Malgun Gothic"/>
              </w:rPr>
              <w:t>.0</w:t>
            </w:r>
          </w:p>
        </w:tc>
      </w:tr>
      <w:tr w:rsidR="003316FF"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3316FF" w:rsidRPr="00C04A08" w:rsidRDefault="003316FF" w:rsidP="003316FF">
            <w:pPr>
              <w:pStyle w:val="TAC"/>
              <w:rPr>
                <w:lang w:val="en-US"/>
              </w:rPr>
            </w:pPr>
          </w:p>
        </w:tc>
        <w:tc>
          <w:tcPr>
            <w:tcW w:w="1180" w:type="dxa"/>
            <w:shd w:val="clear" w:color="auto" w:fill="auto"/>
            <w:noWrap/>
            <w:vAlign w:val="center"/>
            <w:hideMark/>
          </w:tcPr>
          <w:p w14:paraId="0B08915D"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62BD4625" w14:textId="17FA6FD6" w:rsidR="003316FF" w:rsidRPr="00C04A08" w:rsidRDefault="003316FF" w:rsidP="003316FF">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4D6A3C88" w:rsidR="003316FF" w:rsidRPr="00C04A08" w:rsidRDefault="003316FF" w:rsidP="003316FF">
            <w:pPr>
              <w:pStyle w:val="TAC"/>
              <w:rPr>
                <w:rFonts w:eastAsia="Malgun Gothic"/>
                <w:lang w:val="en-US"/>
              </w:rPr>
            </w:pPr>
            <w:r w:rsidRPr="00C04A08">
              <w:t xml:space="preserve">≤ </w:t>
            </w:r>
            <w:r>
              <w:t>3</w:t>
            </w:r>
            <w:r>
              <w:rPr>
                <w:rFonts w:eastAsia="Malgun Gothic"/>
              </w:rPr>
              <w:t>.0</w:t>
            </w:r>
          </w:p>
        </w:tc>
      </w:tr>
      <w:tr w:rsidR="003316FF"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3316FF" w:rsidRPr="00C04A08" w:rsidRDefault="003316FF" w:rsidP="003316FF">
            <w:pPr>
              <w:pStyle w:val="TAC"/>
              <w:rPr>
                <w:lang w:val="en-US"/>
              </w:rPr>
            </w:pPr>
          </w:p>
        </w:tc>
        <w:tc>
          <w:tcPr>
            <w:tcW w:w="1180" w:type="dxa"/>
            <w:shd w:val="clear" w:color="auto" w:fill="auto"/>
            <w:noWrap/>
            <w:vAlign w:val="center"/>
            <w:hideMark/>
          </w:tcPr>
          <w:p w14:paraId="5B3C3795"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302D2EAA" w14:textId="620CB19F" w:rsidR="003316FF" w:rsidRPr="00C04A08" w:rsidRDefault="003316FF" w:rsidP="003316FF">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5752035E" w:rsidR="003316FF" w:rsidRPr="00C04A08" w:rsidRDefault="003316FF" w:rsidP="003316FF">
            <w:pPr>
              <w:pStyle w:val="TAC"/>
              <w:rPr>
                <w:rFonts w:eastAsia="Malgun Gothic"/>
                <w:lang w:val="en-US"/>
              </w:rPr>
            </w:pPr>
            <w:r w:rsidRPr="00C04A08">
              <w:t xml:space="preserve">≤ </w:t>
            </w:r>
            <w:r>
              <w:t>4.5</w:t>
            </w:r>
          </w:p>
        </w:tc>
      </w:tr>
      <w:tr w:rsidR="003316FF"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3316FF" w:rsidRPr="00C04A08" w:rsidRDefault="003316FF" w:rsidP="003316FF">
            <w:pPr>
              <w:pStyle w:val="TAC"/>
              <w:rPr>
                <w:lang w:val="en-US"/>
              </w:rPr>
            </w:pPr>
          </w:p>
        </w:tc>
        <w:tc>
          <w:tcPr>
            <w:tcW w:w="1180" w:type="dxa"/>
            <w:shd w:val="clear" w:color="auto" w:fill="auto"/>
            <w:noWrap/>
            <w:vAlign w:val="center"/>
            <w:hideMark/>
          </w:tcPr>
          <w:p w14:paraId="736E7935"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702CDF8F" w14:textId="2B278B9E" w:rsidR="003316FF" w:rsidRPr="00C04A08" w:rsidRDefault="003316FF" w:rsidP="003316FF">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28B1CAA2" w:rsidR="003316FF" w:rsidRPr="00C04A08" w:rsidRDefault="003316FF" w:rsidP="003316FF">
            <w:pPr>
              <w:pStyle w:val="TAC"/>
              <w:rPr>
                <w:rFonts w:eastAsia="Malgun Gothic"/>
                <w:lang w:val="en-US"/>
              </w:rPr>
            </w:pPr>
            <w:r w:rsidRPr="00C04A08">
              <w:t xml:space="preserve">≤ </w:t>
            </w:r>
            <w:r>
              <w:rPr>
                <w:rFonts w:eastAsia="Malgun Gothic"/>
              </w:rPr>
              <w:t>9.0</w:t>
            </w:r>
          </w:p>
        </w:tc>
      </w:tr>
      <w:tr w:rsidR="003316FF"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3316FF" w:rsidRPr="00C04A08" w:rsidRDefault="003316FF" w:rsidP="003316FF">
            <w:pPr>
              <w:pStyle w:val="TAC"/>
              <w:rPr>
                <w:lang w:val="en-US"/>
              </w:rPr>
            </w:pPr>
            <w:r w:rsidRPr="00C04A08">
              <w:rPr>
                <w:lang w:val="en-US"/>
              </w:rPr>
              <w:t>CP-OFDM</w:t>
            </w:r>
          </w:p>
        </w:tc>
        <w:tc>
          <w:tcPr>
            <w:tcW w:w="1180" w:type="dxa"/>
            <w:shd w:val="clear" w:color="auto" w:fill="auto"/>
            <w:noWrap/>
            <w:vAlign w:val="center"/>
            <w:hideMark/>
          </w:tcPr>
          <w:p w14:paraId="569ADB5D"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0DDE5781" w14:textId="6E6491FA" w:rsidR="003316FF" w:rsidRPr="00C04A08" w:rsidRDefault="003316FF" w:rsidP="003316FF">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13F058DD" w:rsidR="003316FF" w:rsidRPr="00C04A08" w:rsidRDefault="003316FF" w:rsidP="003316FF">
            <w:pPr>
              <w:pStyle w:val="TAC"/>
              <w:rPr>
                <w:rFonts w:eastAsia="Malgun Gothic"/>
                <w:lang w:val="en-US"/>
              </w:rPr>
            </w:pPr>
            <w:r w:rsidRPr="00C04A08">
              <w:t xml:space="preserve">≤ </w:t>
            </w:r>
            <w:r>
              <w:t>5</w:t>
            </w:r>
            <w:r>
              <w:rPr>
                <w:rFonts w:eastAsia="Malgun Gothic"/>
              </w:rPr>
              <w:t>.0</w:t>
            </w:r>
          </w:p>
        </w:tc>
      </w:tr>
      <w:tr w:rsidR="003316FF"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3316FF" w:rsidRPr="00C04A08" w:rsidRDefault="003316FF" w:rsidP="003316FF">
            <w:pPr>
              <w:pStyle w:val="TAC"/>
              <w:rPr>
                <w:lang w:val="en-US"/>
              </w:rPr>
            </w:pPr>
          </w:p>
        </w:tc>
        <w:tc>
          <w:tcPr>
            <w:tcW w:w="1180" w:type="dxa"/>
            <w:shd w:val="clear" w:color="auto" w:fill="auto"/>
            <w:noWrap/>
            <w:vAlign w:val="center"/>
            <w:hideMark/>
          </w:tcPr>
          <w:p w14:paraId="69166AC9"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1C0B9589" w14:textId="0800B556" w:rsidR="003316FF" w:rsidRPr="00C04A08" w:rsidRDefault="003316FF" w:rsidP="003316FF">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17E16B49" w:rsidR="003316FF" w:rsidRPr="00C04A08" w:rsidRDefault="003316FF" w:rsidP="003316FF">
            <w:pPr>
              <w:pStyle w:val="TAC"/>
              <w:rPr>
                <w:rFonts w:eastAsia="Malgun Gothic"/>
                <w:lang w:val="en-US"/>
              </w:rPr>
            </w:pPr>
            <w:r w:rsidRPr="00C04A08">
              <w:t xml:space="preserve">≤ </w:t>
            </w:r>
            <w:r>
              <w:t>6</w:t>
            </w:r>
            <w:r>
              <w:rPr>
                <w:rFonts w:eastAsia="Malgun Gothic"/>
              </w:rPr>
              <w:t>.5</w:t>
            </w:r>
          </w:p>
        </w:tc>
      </w:tr>
      <w:tr w:rsidR="003316FF"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3316FF" w:rsidRPr="00C04A08" w:rsidRDefault="003316FF" w:rsidP="003316FF">
            <w:pPr>
              <w:pStyle w:val="TAC"/>
              <w:rPr>
                <w:lang w:val="en-US"/>
              </w:rPr>
            </w:pPr>
          </w:p>
        </w:tc>
        <w:tc>
          <w:tcPr>
            <w:tcW w:w="1180" w:type="dxa"/>
            <w:shd w:val="clear" w:color="auto" w:fill="auto"/>
            <w:noWrap/>
            <w:vAlign w:val="center"/>
            <w:hideMark/>
          </w:tcPr>
          <w:p w14:paraId="454D9FAB"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4DF34D5E" w14:textId="7A5B2FBD" w:rsidR="003316FF" w:rsidRPr="00C04A08" w:rsidRDefault="003316FF" w:rsidP="003316FF">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0F9381DE" w:rsidR="003316FF" w:rsidRPr="00C04A08" w:rsidRDefault="003316FF" w:rsidP="003316FF">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3316FF"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3316FF" w:rsidRPr="00C04A08" w:rsidRDefault="003316FF" w:rsidP="003316FF">
            <w:pPr>
              <w:pStyle w:val="TAC"/>
              <w:rPr>
                <w:lang w:val="en-US"/>
              </w:rPr>
            </w:pPr>
            <w:r w:rsidRPr="00C04A08">
              <w:rPr>
                <w:lang w:val="en-US"/>
              </w:rPr>
              <w:t>DFT-s-OFDM</w:t>
            </w:r>
          </w:p>
        </w:tc>
        <w:tc>
          <w:tcPr>
            <w:tcW w:w="1180" w:type="dxa"/>
            <w:shd w:val="clear" w:color="auto" w:fill="auto"/>
            <w:noWrap/>
            <w:vAlign w:val="center"/>
            <w:hideMark/>
          </w:tcPr>
          <w:p w14:paraId="6C3A1934" w14:textId="77777777" w:rsidR="003316FF" w:rsidRPr="00C04A08" w:rsidRDefault="003316FF" w:rsidP="003316FF">
            <w:pPr>
              <w:pStyle w:val="TAC"/>
              <w:rPr>
                <w:lang w:val="en-US"/>
              </w:rPr>
            </w:pPr>
            <w:r w:rsidRPr="00C04A08">
              <w:rPr>
                <w:lang w:val="en-US"/>
              </w:rPr>
              <w:t>Pi/2 BPSK</w:t>
            </w:r>
          </w:p>
        </w:tc>
        <w:tc>
          <w:tcPr>
            <w:tcW w:w="2440" w:type="dxa"/>
            <w:shd w:val="clear" w:color="auto" w:fill="auto"/>
            <w:noWrap/>
            <w:vAlign w:val="center"/>
          </w:tcPr>
          <w:p w14:paraId="0BE5E33E" w14:textId="619A05F6" w:rsidR="003316FF" w:rsidRPr="00C04A08" w:rsidRDefault="003316FF" w:rsidP="003316FF">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3F1814AF" w:rsidR="003316FF" w:rsidRPr="00C04A08" w:rsidRDefault="003316FF" w:rsidP="003316FF">
            <w:pPr>
              <w:pStyle w:val="TAC"/>
              <w:rPr>
                <w:rFonts w:eastAsia="Malgun Gothic"/>
                <w:lang w:val="en-US"/>
              </w:rPr>
            </w:pPr>
            <w:r w:rsidRPr="00C04A08">
              <w:t xml:space="preserve">≤ </w:t>
            </w:r>
            <w:r>
              <w:t>4</w:t>
            </w:r>
            <w:r>
              <w:rPr>
                <w:rFonts w:eastAsia="Malgun Gothic"/>
              </w:rPr>
              <w:t>.0</w:t>
            </w:r>
          </w:p>
        </w:tc>
      </w:tr>
      <w:tr w:rsidR="003316FF"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3316FF" w:rsidRPr="00C04A08" w:rsidRDefault="003316FF" w:rsidP="003316FF">
            <w:pPr>
              <w:pStyle w:val="TAC"/>
              <w:rPr>
                <w:lang w:val="en-US"/>
              </w:rPr>
            </w:pPr>
          </w:p>
        </w:tc>
        <w:tc>
          <w:tcPr>
            <w:tcW w:w="1180" w:type="dxa"/>
            <w:shd w:val="clear" w:color="auto" w:fill="auto"/>
            <w:noWrap/>
            <w:vAlign w:val="center"/>
            <w:hideMark/>
          </w:tcPr>
          <w:p w14:paraId="3CD98FFE"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0175DCD1" w14:textId="70EA1F8B" w:rsidR="003316FF" w:rsidRPr="00C04A08" w:rsidRDefault="003316FF" w:rsidP="003316FF">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1832098F" w:rsidR="003316FF" w:rsidRPr="00C04A08" w:rsidRDefault="003316FF" w:rsidP="003316FF">
            <w:pPr>
              <w:pStyle w:val="TAC"/>
              <w:rPr>
                <w:rFonts w:eastAsia="Malgun Gothic"/>
                <w:lang w:val="en-US"/>
              </w:rPr>
            </w:pPr>
            <w:r w:rsidRPr="00C04A08">
              <w:t xml:space="preserve">≤ </w:t>
            </w:r>
            <w:r>
              <w:t>4</w:t>
            </w:r>
            <w:r>
              <w:rPr>
                <w:rFonts w:eastAsia="Malgun Gothic"/>
              </w:rPr>
              <w:t>.0</w:t>
            </w:r>
          </w:p>
        </w:tc>
      </w:tr>
      <w:tr w:rsidR="003316FF"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3316FF" w:rsidRPr="00C04A08" w:rsidRDefault="003316FF" w:rsidP="003316FF">
            <w:pPr>
              <w:pStyle w:val="TAC"/>
              <w:rPr>
                <w:lang w:val="en-US"/>
              </w:rPr>
            </w:pPr>
          </w:p>
        </w:tc>
        <w:tc>
          <w:tcPr>
            <w:tcW w:w="1180" w:type="dxa"/>
            <w:shd w:val="clear" w:color="auto" w:fill="auto"/>
            <w:noWrap/>
            <w:vAlign w:val="center"/>
            <w:hideMark/>
          </w:tcPr>
          <w:p w14:paraId="0EDA5D03"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6A2EF7A8" w14:textId="30A19AE3" w:rsidR="003316FF" w:rsidRPr="00C04A08" w:rsidRDefault="003316FF" w:rsidP="003316FF">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54144D18" w:rsidR="003316FF" w:rsidRPr="00C04A08" w:rsidRDefault="003316FF" w:rsidP="003316FF">
            <w:pPr>
              <w:pStyle w:val="TAC"/>
              <w:rPr>
                <w:rFonts w:eastAsia="Malgun Gothic"/>
                <w:lang w:val="en-US"/>
              </w:rPr>
            </w:pPr>
            <w:r w:rsidRPr="00C04A08">
              <w:t xml:space="preserve">≤ </w:t>
            </w:r>
            <w:r>
              <w:t>6</w:t>
            </w:r>
            <w:r>
              <w:rPr>
                <w:rFonts w:eastAsia="Malgun Gothic"/>
              </w:rPr>
              <w:t>.0</w:t>
            </w:r>
          </w:p>
        </w:tc>
      </w:tr>
      <w:tr w:rsidR="003316FF"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3316FF" w:rsidRPr="00C04A08" w:rsidRDefault="003316FF" w:rsidP="003316FF">
            <w:pPr>
              <w:pStyle w:val="TAC"/>
              <w:rPr>
                <w:lang w:val="en-US"/>
              </w:rPr>
            </w:pPr>
          </w:p>
        </w:tc>
        <w:tc>
          <w:tcPr>
            <w:tcW w:w="1180" w:type="dxa"/>
            <w:shd w:val="clear" w:color="auto" w:fill="auto"/>
            <w:noWrap/>
            <w:vAlign w:val="center"/>
            <w:hideMark/>
          </w:tcPr>
          <w:p w14:paraId="518416ED"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53707423" w14:textId="1AF89E4C" w:rsidR="003316FF" w:rsidRPr="00C04A08" w:rsidRDefault="003316FF" w:rsidP="003316FF">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5140423" w:rsidR="003316FF" w:rsidRPr="00C04A08" w:rsidRDefault="003316FF" w:rsidP="003316FF">
            <w:pPr>
              <w:pStyle w:val="TAC"/>
              <w:rPr>
                <w:rFonts w:eastAsia="Malgun Gothic"/>
                <w:lang w:val="en-US"/>
              </w:rPr>
            </w:pPr>
            <w:r w:rsidRPr="00C04A08">
              <w:t xml:space="preserve">≤ </w:t>
            </w:r>
            <w:r>
              <w:rPr>
                <w:rFonts w:eastAsia="Malgun Gothic"/>
              </w:rPr>
              <w:t>9.0</w:t>
            </w:r>
          </w:p>
        </w:tc>
      </w:tr>
      <w:tr w:rsidR="003316FF"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3316FF" w:rsidRPr="00C04A08" w:rsidRDefault="003316FF" w:rsidP="003316FF">
            <w:pPr>
              <w:pStyle w:val="TAC"/>
              <w:rPr>
                <w:lang w:val="en-US"/>
              </w:rPr>
            </w:pPr>
            <w:r w:rsidRPr="00C04A08">
              <w:rPr>
                <w:lang w:val="en-US"/>
              </w:rPr>
              <w:t>CP-OFDM</w:t>
            </w:r>
          </w:p>
        </w:tc>
        <w:tc>
          <w:tcPr>
            <w:tcW w:w="1180" w:type="dxa"/>
            <w:shd w:val="clear" w:color="auto" w:fill="auto"/>
            <w:noWrap/>
            <w:vAlign w:val="center"/>
            <w:hideMark/>
          </w:tcPr>
          <w:p w14:paraId="46FCA9D2"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660BBD1F" w14:textId="4E4800E2" w:rsidR="003316FF" w:rsidRPr="00C04A08" w:rsidRDefault="003316FF" w:rsidP="003316FF">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07EFB4D5" w:rsidR="003316FF" w:rsidRPr="00C04A08" w:rsidRDefault="003316FF" w:rsidP="003316FF">
            <w:pPr>
              <w:pStyle w:val="TAC"/>
              <w:rPr>
                <w:rFonts w:eastAsia="Malgun Gothic"/>
                <w:lang w:val="en-US"/>
              </w:rPr>
            </w:pPr>
            <w:r w:rsidRPr="00C04A08">
              <w:t xml:space="preserve">≤ </w:t>
            </w:r>
            <w:r>
              <w:t>6</w:t>
            </w:r>
            <w:r>
              <w:rPr>
                <w:rFonts w:eastAsia="Malgun Gothic"/>
              </w:rPr>
              <w:t>.5</w:t>
            </w:r>
          </w:p>
        </w:tc>
      </w:tr>
      <w:tr w:rsidR="003316FF"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3316FF" w:rsidRPr="00C04A08" w:rsidRDefault="003316FF" w:rsidP="003316FF">
            <w:pPr>
              <w:pStyle w:val="TAC"/>
              <w:rPr>
                <w:lang w:val="en-US"/>
              </w:rPr>
            </w:pPr>
          </w:p>
        </w:tc>
        <w:tc>
          <w:tcPr>
            <w:tcW w:w="1180" w:type="dxa"/>
            <w:shd w:val="clear" w:color="auto" w:fill="auto"/>
            <w:noWrap/>
            <w:vAlign w:val="center"/>
            <w:hideMark/>
          </w:tcPr>
          <w:p w14:paraId="45794508"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585A0CF6" w14:textId="17C46AAF" w:rsidR="003316FF" w:rsidRPr="00C04A08" w:rsidRDefault="003316FF" w:rsidP="003316FF">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01C5CCCB" w:rsidR="003316FF" w:rsidRPr="00C04A08" w:rsidRDefault="003316FF" w:rsidP="003316FF">
            <w:pPr>
              <w:pStyle w:val="TAC"/>
              <w:rPr>
                <w:rFonts w:eastAsia="Malgun Gothic"/>
                <w:lang w:val="en-US"/>
              </w:rPr>
            </w:pPr>
            <w:r w:rsidRPr="00C04A08">
              <w:t xml:space="preserve">≤ </w:t>
            </w:r>
            <w:r>
              <w:t>8</w:t>
            </w:r>
            <w:r>
              <w:rPr>
                <w:rFonts w:eastAsia="Malgun Gothic"/>
              </w:rPr>
              <w:t>.0</w:t>
            </w:r>
          </w:p>
        </w:tc>
      </w:tr>
      <w:tr w:rsidR="003316FF"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3316FF" w:rsidRPr="00C04A08" w:rsidRDefault="003316FF" w:rsidP="003316FF">
            <w:pPr>
              <w:pStyle w:val="TAC"/>
              <w:rPr>
                <w:lang w:val="en-US"/>
              </w:rPr>
            </w:pPr>
          </w:p>
        </w:tc>
        <w:tc>
          <w:tcPr>
            <w:tcW w:w="1180" w:type="dxa"/>
            <w:shd w:val="clear" w:color="auto" w:fill="auto"/>
            <w:noWrap/>
            <w:vAlign w:val="center"/>
            <w:hideMark/>
          </w:tcPr>
          <w:p w14:paraId="3681FDFA"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33F937CA" w14:textId="014B3F7D" w:rsidR="003316FF" w:rsidRPr="00C04A08" w:rsidRDefault="003316FF" w:rsidP="003316FF">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30D336AB" w:rsidR="003316FF" w:rsidRPr="00C04A08" w:rsidRDefault="003316FF" w:rsidP="003316FF">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1898" w:name="_Toc21340768"/>
      <w:bookmarkStart w:id="1899" w:name="_Toc29805215"/>
      <w:bookmarkStart w:id="1900" w:name="_Toc36456424"/>
      <w:bookmarkStart w:id="1901" w:name="_Toc36469522"/>
      <w:bookmarkStart w:id="1902" w:name="_Toc37253931"/>
      <w:bookmarkStart w:id="1903" w:name="_Toc37322788"/>
      <w:bookmarkStart w:id="1904" w:name="_Toc37324194"/>
      <w:bookmarkStart w:id="1905" w:name="_Toc45889717"/>
      <w:bookmarkStart w:id="1906" w:name="_Toc52196372"/>
      <w:bookmarkStart w:id="1907" w:name="_Toc52197352"/>
      <w:bookmarkStart w:id="1908" w:name="_Toc53173075"/>
      <w:bookmarkStart w:id="1909" w:name="_Toc53173444"/>
      <w:bookmarkStart w:id="1910" w:name="_Toc61119434"/>
      <w:bookmarkStart w:id="1911" w:name="_Toc61119816"/>
      <w:bookmarkStart w:id="1912" w:name="_Toc67925863"/>
      <w:bookmarkStart w:id="1913" w:name="_Toc75273501"/>
      <w:bookmarkStart w:id="1914" w:name="_Toc76510401"/>
      <w:bookmarkStart w:id="1915" w:name="_Toc83129554"/>
      <w:bookmarkStart w:id="1916" w:name="_Toc90591087"/>
      <w:bookmarkStart w:id="1917" w:name="_Toc98864111"/>
      <w:bookmarkStart w:id="1918" w:name="_Toc99733360"/>
      <w:bookmarkStart w:id="1919"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1920" w:name="_Toc114537002"/>
      <w:bookmarkStart w:id="1921" w:name="_Toc115257270"/>
      <w:bookmarkStart w:id="1922" w:name="_Toc123086589"/>
      <w:bookmarkStart w:id="1923" w:name="_Toc123088324"/>
      <w:bookmarkStart w:id="1924" w:name="_Toc124297979"/>
      <w:bookmarkStart w:id="1925" w:name="_Toc130574730"/>
      <w:bookmarkStart w:id="1926" w:name="_Toc131767140"/>
      <w:bookmarkStart w:id="1927" w:name="_Toc138887726"/>
      <w:r w:rsidRPr="00C04A08">
        <w:t>6.2.2.4</w:t>
      </w:r>
      <w:r w:rsidRPr="00C04A08">
        <w:tab/>
        <w:t>UE maximum output power reduction for power class 4</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928" w:name="_Toc67925864"/>
      <w:bookmarkStart w:id="1929" w:name="_Toc75273502"/>
      <w:bookmarkStart w:id="1930" w:name="_Toc76510402"/>
      <w:bookmarkStart w:id="1931" w:name="_Toc83129555"/>
      <w:bookmarkStart w:id="1932" w:name="_Toc90591088"/>
      <w:bookmarkStart w:id="1933" w:name="_Toc98864112"/>
      <w:bookmarkStart w:id="1934" w:name="_Toc99733361"/>
      <w:bookmarkStart w:id="1935" w:name="_Toc106577252"/>
      <w:bookmarkStart w:id="1936" w:name="_Toc114537003"/>
      <w:bookmarkStart w:id="1937" w:name="_Toc115257271"/>
      <w:bookmarkStart w:id="1938" w:name="_Toc123086590"/>
      <w:bookmarkStart w:id="1939" w:name="_Toc123088325"/>
      <w:bookmarkStart w:id="1940" w:name="_Toc124297980"/>
      <w:bookmarkStart w:id="1941" w:name="_Toc130574731"/>
      <w:bookmarkStart w:id="1942" w:name="_Toc131767141"/>
      <w:bookmarkStart w:id="1943" w:name="_Toc138887727"/>
      <w:r w:rsidRPr="00FE760F">
        <w:t>6.2.2.</w:t>
      </w:r>
      <w:r>
        <w:t>5</w:t>
      </w:r>
      <w:r w:rsidRPr="00FE760F">
        <w:tab/>
        <w:t xml:space="preserve">UE maximum output power reduction for power class </w:t>
      </w:r>
      <w:r>
        <w:t>5</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1944" w:name="_Toc98864113"/>
      <w:bookmarkStart w:id="1945" w:name="_Toc99733362"/>
      <w:bookmarkStart w:id="1946" w:name="_Toc106577253"/>
      <w:bookmarkStart w:id="1947" w:name="_Toc114537004"/>
      <w:bookmarkStart w:id="1948" w:name="_Toc115257272"/>
      <w:bookmarkStart w:id="1949" w:name="_Toc123086591"/>
      <w:bookmarkStart w:id="1950" w:name="_Toc123088326"/>
      <w:bookmarkStart w:id="1951" w:name="_Toc124297981"/>
      <w:bookmarkStart w:id="1952" w:name="_Toc130574732"/>
      <w:bookmarkStart w:id="1953" w:name="_Toc131767142"/>
      <w:bookmarkStart w:id="1954" w:name="_Toc138887728"/>
      <w:r w:rsidRPr="00FE760F">
        <w:t>6.2.2.</w:t>
      </w:r>
      <w:r>
        <w:t>6</w:t>
      </w:r>
      <w:r w:rsidRPr="00FE760F">
        <w:tab/>
        <w:t xml:space="preserve">UE maximum output power reduction for power class </w:t>
      </w:r>
      <w:r>
        <w:t>6</w:t>
      </w:r>
      <w:bookmarkEnd w:id="1944"/>
      <w:bookmarkEnd w:id="1945"/>
      <w:bookmarkEnd w:id="1946"/>
      <w:bookmarkEnd w:id="1947"/>
      <w:bookmarkEnd w:id="1948"/>
      <w:bookmarkEnd w:id="1949"/>
      <w:bookmarkEnd w:id="1950"/>
      <w:bookmarkEnd w:id="1951"/>
      <w:bookmarkEnd w:id="1952"/>
      <w:bookmarkEnd w:id="1953"/>
      <w:bookmarkEnd w:id="1954"/>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pPr>
      <w:bookmarkStart w:id="1955" w:name="_Toc106577254"/>
      <w:bookmarkStart w:id="1956" w:name="_Toc114537005"/>
      <w:bookmarkStart w:id="1957" w:name="_Toc115257273"/>
      <w:bookmarkStart w:id="1958" w:name="_Toc123086592"/>
      <w:bookmarkStart w:id="1959" w:name="_Toc123088327"/>
      <w:bookmarkStart w:id="1960" w:name="_Toc124297982"/>
      <w:bookmarkStart w:id="1961" w:name="_Toc130574733"/>
      <w:bookmarkStart w:id="1962" w:name="_Toc131767143"/>
      <w:bookmarkStart w:id="1963" w:name="_Toc138887729"/>
      <w:r>
        <w:t>6.2.2.7</w:t>
      </w:r>
      <w:r>
        <w:tab/>
        <w:t>UE maximum output power reduction for power class 7</w:t>
      </w:r>
      <w:bookmarkEnd w:id="1955"/>
      <w:bookmarkEnd w:id="1956"/>
      <w:bookmarkEnd w:id="1957"/>
      <w:bookmarkEnd w:id="1958"/>
      <w:bookmarkEnd w:id="1959"/>
      <w:bookmarkEnd w:id="1960"/>
      <w:bookmarkEnd w:id="1961"/>
      <w:bookmarkEnd w:id="1962"/>
      <w:bookmarkEnd w:id="1963"/>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1964" w:name="_Toc21340769"/>
      <w:bookmarkStart w:id="1965" w:name="_Toc29805216"/>
      <w:bookmarkStart w:id="1966" w:name="_Toc36456425"/>
      <w:bookmarkStart w:id="1967" w:name="_Toc36469523"/>
      <w:bookmarkStart w:id="1968" w:name="_Toc37253932"/>
      <w:bookmarkStart w:id="1969" w:name="_Toc37322789"/>
      <w:bookmarkStart w:id="1970" w:name="_Toc37324195"/>
      <w:bookmarkStart w:id="1971" w:name="_Toc45889718"/>
      <w:bookmarkStart w:id="1972" w:name="_Toc52196373"/>
      <w:bookmarkStart w:id="1973" w:name="_Toc52197353"/>
      <w:bookmarkStart w:id="1974" w:name="_Toc53173076"/>
      <w:bookmarkStart w:id="1975" w:name="_Toc53173445"/>
      <w:bookmarkStart w:id="1976" w:name="_Toc61119435"/>
      <w:bookmarkStart w:id="1977" w:name="_Toc61119817"/>
      <w:bookmarkStart w:id="1978" w:name="_Toc67925865"/>
      <w:bookmarkStart w:id="1979" w:name="_Toc75273503"/>
      <w:bookmarkStart w:id="1980" w:name="_Toc76510403"/>
      <w:bookmarkStart w:id="1981" w:name="_Toc83129556"/>
      <w:bookmarkStart w:id="1982" w:name="_Toc90591089"/>
      <w:bookmarkStart w:id="1983" w:name="_Toc98864114"/>
      <w:bookmarkStart w:id="1984" w:name="_Toc99733363"/>
      <w:bookmarkStart w:id="1985" w:name="_Toc106577255"/>
      <w:bookmarkStart w:id="1986" w:name="_Toc114537006"/>
      <w:bookmarkStart w:id="1987" w:name="_Toc115257274"/>
      <w:bookmarkStart w:id="1988" w:name="_Toc123086593"/>
      <w:bookmarkStart w:id="1989" w:name="_Toc123088328"/>
      <w:bookmarkStart w:id="1990" w:name="_Toc124297983"/>
      <w:bookmarkStart w:id="1991" w:name="_Toc130574734"/>
      <w:bookmarkStart w:id="1992" w:name="_Toc131767144"/>
      <w:bookmarkStart w:id="1993" w:name="_Toc138887730"/>
      <w:r w:rsidRPr="00C04A08">
        <w:t>6.2.3</w:t>
      </w:r>
      <w:r w:rsidRPr="00C04A08">
        <w:tab/>
        <w:t>UE maximum output power with additional requirements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F714232" w14:textId="77777777" w:rsidR="00842EF7" w:rsidRPr="00C04A08" w:rsidRDefault="00842EF7" w:rsidP="00842EF7">
      <w:pPr>
        <w:pStyle w:val="Heading4"/>
      </w:pPr>
      <w:bookmarkStart w:id="1994" w:name="_Toc21340770"/>
      <w:bookmarkStart w:id="1995" w:name="_Toc29805217"/>
      <w:bookmarkStart w:id="1996" w:name="_Toc36456426"/>
      <w:bookmarkStart w:id="1997" w:name="_Toc36469524"/>
      <w:bookmarkStart w:id="1998" w:name="_Toc37253933"/>
      <w:bookmarkStart w:id="1999" w:name="_Toc37322790"/>
      <w:bookmarkStart w:id="2000" w:name="_Toc37324196"/>
      <w:bookmarkStart w:id="2001" w:name="_Toc45889719"/>
      <w:bookmarkStart w:id="2002" w:name="_Toc52196374"/>
      <w:bookmarkStart w:id="2003" w:name="_Toc52197354"/>
      <w:bookmarkStart w:id="2004" w:name="_Toc53173077"/>
      <w:bookmarkStart w:id="2005" w:name="_Toc53173446"/>
      <w:bookmarkStart w:id="2006" w:name="_Toc61119436"/>
      <w:bookmarkStart w:id="2007" w:name="_Toc61119818"/>
      <w:bookmarkStart w:id="2008" w:name="_Toc67925866"/>
      <w:bookmarkStart w:id="2009" w:name="_Toc75273504"/>
      <w:bookmarkStart w:id="2010" w:name="_Toc76510404"/>
      <w:bookmarkStart w:id="2011" w:name="_Toc83129557"/>
      <w:bookmarkStart w:id="2012" w:name="_Toc90591090"/>
      <w:bookmarkStart w:id="2013" w:name="_Toc98864115"/>
      <w:bookmarkStart w:id="2014" w:name="_Toc99733364"/>
      <w:bookmarkStart w:id="2015" w:name="_Toc106577256"/>
      <w:bookmarkStart w:id="2016" w:name="_Toc114537007"/>
      <w:bookmarkStart w:id="2017" w:name="_Toc115257275"/>
      <w:bookmarkStart w:id="2018" w:name="_Toc123086594"/>
      <w:bookmarkStart w:id="2019" w:name="_Toc123088329"/>
      <w:bookmarkStart w:id="2020" w:name="_Toc124297984"/>
      <w:bookmarkStart w:id="2021" w:name="_Toc130574735"/>
      <w:bookmarkStart w:id="2022" w:name="_Toc131767145"/>
      <w:bookmarkStart w:id="2023" w:name="_Toc138887731"/>
      <w:r w:rsidRPr="00C04A08">
        <w:t>6.2.3.1</w:t>
      </w:r>
      <w:r w:rsidRPr="00C04A08">
        <w:tab/>
        <w:t>General</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3F0E0F8C" w14:textId="5FCC141C" w:rsidR="00952A85" w:rsidRPr="00C04A08" w:rsidRDefault="00952A85" w:rsidP="00952A85">
      <w:pPr>
        <w:rPr>
          <w:i/>
          <w:lang w:eastAsia="zh-CN"/>
        </w:rPr>
      </w:pPr>
      <w:bookmarkStart w:id="202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02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3316FF" w:rsidRPr="00C04A08" w14:paraId="6A11F202" w14:textId="77777777" w:rsidTr="00516813">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3316FF" w:rsidRPr="00C04A08" w:rsidRDefault="003316FF" w:rsidP="003316FF">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2986FA66" w:rsidR="003316FF" w:rsidRPr="00C04A08" w:rsidRDefault="003316FF" w:rsidP="003316FF">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3A40E828" w:rsidR="003316FF" w:rsidRPr="00C04A08" w:rsidRDefault="003316FF" w:rsidP="003316FF">
            <w:pPr>
              <w:pStyle w:val="TAC"/>
            </w:pPr>
            <w:r>
              <w:t>NS_204</w:t>
            </w:r>
          </w:p>
        </w:tc>
        <w:tc>
          <w:tcPr>
            <w:tcW w:w="990" w:type="dxa"/>
            <w:tcBorders>
              <w:top w:val="single" w:sz="4" w:space="0" w:color="auto"/>
              <w:left w:val="single" w:sz="4" w:space="0" w:color="auto"/>
              <w:right w:val="single" w:sz="4" w:space="0" w:color="auto"/>
            </w:tcBorders>
          </w:tcPr>
          <w:p w14:paraId="4628C6C8"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255EB1BD"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3CD55349"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5EE8F720"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2A5D7E23"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5FBCD3B0" w14:textId="77777777" w:rsidR="003316FF" w:rsidRPr="00C04A08" w:rsidRDefault="003316FF" w:rsidP="003316FF">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025" w:name="_Toc21340771"/>
      <w:bookmarkStart w:id="2026" w:name="_Toc29805218"/>
      <w:bookmarkStart w:id="2027" w:name="_Toc36456427"/>
      <w:bookmarkStart w:id="2028" w:name="_Toc36469525"/>
      <w:bookmarkStart w:id="2029" w:name="_Toc37253934"/>
      <w:bookmarkStart w:id="2030" w:name="_Toc37322791"/>
      <w:bookmarkStart w:id="2031" w:name="_Toc37324197"/>
      <w:bookmarkStart w:id="2032" w:name="_Toc45889720"/>
      <w:bookmarkStart w:id="2033" w:name="_Toc52196375"/>
      <w:bookmarkStart w:id="2034" w:name="_Toc52197355"/>
      <w:bookmarkStart w:id="2035" w:name="_Toc53173078"/>
      <w:bookmarkStart w:id="2036" w:name="_Toc53173447"/>
      <w:bookmarkStart w:id="2037" w:name="_Toc61119437"/>
      <w:bookmarkStart w:id="2038" w:name="_Toc61119819"/>
      <w:bookmarkStart w:id="2039" w:name="_Toc67925867"/>
      <w:bookmarkStart w:id="2040" w:name="_Toc75273505"/>
      <w:bookmarkStart w:id="2041" w:name="_Toc76510405"/>
      <w:bookmarkStart w:id="2042" w:name="_Toc83129558"/>
      <w:bookmarkStart w:id="2043" w:name="_Toc90591091"/>
      <w:bookmarkStart w:id="2044" w:name="_Toc98864116"/>
      <w:bookmarkStart w:id="2045" w:name="_Toc99733365"/>
      <w:bookmarkStart w:id="2046" w:name="_Toc106577257"/>
      <w:bookmarkStart w:id="2047" w:name="_Toc114537008"/>
      <w:bookmarkStart w:id="2048" w:name="_Toc115257276"/>
      <w:bookmarkStart w:id="2049" w:name="_Toc123086595"/>
      <w:bookmarkStart w:id="2050" w:name="_Toc123088330"/>
      <w:bookmarkStart w:id="2051" w:name="_Toc124297985"/>
      <w:bookmarkStart w:id="2052" w:name="_Toc130574736"/>
      <w:bookmarkStart w:id="2053" w:name="_Toc131767146"/>
      <w:bookmarkStart w:id="2054" w:name="_Toc138887732"/>
      <w:r w:rsidRPr="00C04A08">
        <w:t>6.2.3.2</w:t>
      </w:r>
      <w:r w:rsidRPr="00C04A08">
        <w:tab/>
      </w:r>
      <w:bookmarkEnd w:id="2025"/>
      <w:bookmarkEnd w:id="2026"/>
      <w:bookmarkEnd w:id="2027"/>
      <w:bookmarkEnd w:id="2028"/>
      <w:bookmarkEnd w:id="2029"/>
      <w:bookmarkEnd w:id="2030"/>
      <w:bookmarkEnd w:id="2031"/>
      <w:bookmarkEnd w:id="2032"/>
      <w:bookmarkEnd w:id="2033"/>
      <w:bookmarkEnd w:id="2034"/>
      <w:bookmarkEnd w:id="2035"/>
      <w:bookmarkEnd w:id="2036"/>
      <w:r>
        <w:t>Void</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5A87BA9" w14:textId="77777777" w:rsidR="00C71299" w:rsidRPr="00C04A08" w:rsidRDefault="00C71299" w:rsidP="00C71299">
      <w:pPr>
        <w:pStyle w:val="Heading5"/>
        <w:rPr>
          <w:noProof/>
          <w:snapToGrid w:val="0"/>
          <w:lang w:eastAsia="zh-CN"/>
        </w:rPr>
      </w:pPr>
      <w:bookmarkStart w:id="2055" w:name="_Toc21340772"/>
      <w:bookmarkStart w:id="2056" w:name="_Toc29805219"/>
      <w:bookmarkStart w:id="2057" w:name="_Toc36456428"/>
      <w:bookmarkStart w:id="2058" w:name="_Toc36469526"/>
      <w:bookmarkStart w:id="2059" w:name="_Toc37253935"/>
      <w:bookmarkStart w:id="2060" w:name="_Toc37322792"/>
      <w:bookmarkStart w:id="2061" w:name="_Toc37324198"/>
      <w:bookmarkStart w:id="2062" w:name="_Toc45889721"/>
      <w:bookmarkStart w:id="2063" w:name="_Toc52196376"/>
      <w:bookmarkStart w:id="2064" w:name="_Toc52197356"/>
      <w:bookmarkStart w:id="2065" w:name="_Toc53173079"/>
      <w:bookmarkStart w:id="2066" w:name="_Toc53173448"/>
      <w:bookmarkStart w:id="2067" w:name="_Toc61119438"/>
      <w:bookmarkStart w:id="2068" w:name="_Toc61119820"/>
      <w:bookmarkStart w:id="2069" w:name="_Toc67925868"/>
      <w:bookmarkStart w:id="2070" w:name="_Toc75273506"/>
      <w:bookmarkStart w:id="2071" w:name="_Toc76510406"/>
      <w:bookmarkStart w:id="2072" w:name="_Toc83129559"/>
      <w:bookmarkStart w:id="2073" w:name="_Toc90591092"/>
      <w:bookmarkStart w:id="2074" w:name="_Toc98864117"/>
      <w:bookmarkStart w:id="2075" w:name="_Toc99733366"/>
      <w:bookmarkStart w:id="2076" w:name="_Toc106577258"/>
      <w:bookmarkStart w:id="2077" w:name="_Toc114537009"/>
      <w:bookmarkStart w:id="2078" w:name="_Toc115257277"/>
      <w:bookmarkStart w:id="2079" w:name="_Toc123086596"/>
      <w:bookmarkStart w:id="2080" w:name="_Toc123088331"/>
      <w:bookmarkStart w:id="2081" w:name="_Toc124297986"/>
      <w:bookmarkStart w:id="2082" w:name="_Toc130574737"/>
      <w:bookmarkStart w:id="2083" w:name="_Toc131767147"/>
      <w:bookmarkStart w:id="2084" w:name="_Toc138887733"/>
      <w:r w:rsidRPr="00C04A08">
        <w:rPr>
          <w:noProof/>
          <w:snapToGrid w:val="0"/>
          <w:lang w:eastAsia="zh-CN"/>
        </w:rPr>
        <w:t>6.2.3.2.1</w:t>
      </w:r>
      <w:r w:rsidRPr="00C04A08">
        <w:rPr>
          <w:noProof/>
          <w:snapToGrid w:val="0"/>
          <w:lang w:eastAsia="zh-CN"/>
        </w:rPr>
        <w:tab/>
      </w:r>
      <w:bookmarkEnd w:id="2055"/>
      <w:bookmarkEnd w:id="2056"/>
      <w:bookmarkEnd w:id="2057"/>
      <w:bookmarkEnd w:id="2058"/>
      <w:bookmarkEnd w:id="2059"/>
      <w:bookmarkEnd w:id="2060"/>
      <w:bookmarkEnd w:id="2061"/>
      <w:bookmarkEnd w:id="2062"/>
      <w:bookmarkEnd w:id="2063"/>
      <w:bookmarkEnd w:id="2064"/>
      <w:bookmarkEnd w:id="2065"/>
      <w:bookmarkEnd w:id="2066"/>
      <w:r>
        <w:rPr>
          <w:noProof/>
          <w:snapToGrid w:val="0"/>
          <w:lang w:eastAsia="zh-CN"/>
        </w:rPr>
        <w:t>Void</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085" w:name="_Toc21340773"/>
      <w:bookmarkStart w:id="2086" w:name="_Toc29805220"/>
      <w:bookmarkStart w:id="2087" w:name="_Toc36456429"/>
      <w:bookmarkStart w:id="2088" w:name="_Toc36469527"/>
      <w:bookmarkStart w:id="2089" w:name="_Toc37253936"/>
      <w:bookmarkStart w:id="2090" w:name="_Toc37322793"/>
      <w:bookmarkStart w:id="2091" w:name="_Toc37324199"/>
      <w:bookmarkStart w:id="2092" w:name="_Toc45889722"/>
      <w:bookmarkStart w:id="2093" w:name="_Toc52196377"/>
      <w:bookmarkStart w:id="2094" w:name="_Toc52197357"/>
      <w:bookmarkStart w:id="2095" w:name="_Toc53173080"/>
      <w:bookmarkStart w:id="2096" w:name="_Toc53173449"/>
      <w:bookmarkStart w:id="2097" w:name="_Toc61119439"/>
      <w:bookmarkStart w:id="2098" w:name="_Toc61119821"/>
      <w:bookmarkStart w:id="2099" w:name="_Toc67925869"/>
      <w:bookmarkStart w:id="2100" w:name="_Toc75273507"/>
      <w:bookmarkStart w:id="2101" w:name="_Toc76510407"/>
      <w:bookmarkStart w:id="2102" w:name="_Toc83129560"/>
      <w:bookmarkStart w:id="2103" w:name="_Toc90591093"/>
      <w:bookmarkStart w:id="2104" w:name="_Toc98864118"/>
      <w:bookmarkStart w:id="2105" w:name="_Toc99733367"/>
      <w:bookmarkStart w:id="2106" w:name="_Toc106577259"/>
      <w:bookmarkStart w:id="2107" w:name="_Toc114537010"/>
      <w:bookmarkStart w:id="2108" w:name="_Toc115257278"/>
      <w:bookmarkStart w:id="2109" w:name="_Toc123086597"/>
      <w:bookmarkStart w:id="2110" w:name="_Toc123088332"/>
      <w:bookmarkStart w:id="2111" w:name="_Toc124297987"/>
      <w:bookmarkStart w:id="2112" w:name="_Toc130574738"/>
      <w:bookmarkStart w:id="2113" w:name="_Toc131767148"/>
      <w:bookmarkStart w:id="2114" w:name="_Toc138887734"/>
      <w:r w:rsidRPr="00C04A08">
        <w:rPr>
          <w:noProof/>
          <w:snapToGrid w:val="0"/>
          <w:lang w:eastAsia="zh-CN"/>
        </w:rPr>
        <w:t>6.2.3.2.2</w:t>
      </w:r>
      <w:r w:rsidRPr="00C04A08">
        <w:rPr>
          <w:noProof/>
          <w:snapToGrid w:val="0"/>
          <w:lang w:eastAsia="zh-CN"/>
        </w:rPr>
        <w:tab/>
      </w:r>
      <w:bookmarkEnd w:id="2085"/>
      <w:bookmarkEnd w:id="2086"/>
      <w:bookmarkEnd w:id="2087"/>
      <w:bookmarkEnd w:id="2088"/>
      <w:bookmarkEnd w:id="2089"/>
      <w:bookmarkEnd w:id="2090"/>
      <w:bookmarkEnd w:id="2091"/>
      <w:bookmarkEnd w:id="2092"/>
      <w:bookmarkEnd w:id="2093"/>
      <w:bookmarkEnd w:id="2094"/>
      <w:bookmarkEnd w:id="2095"/>
      <w:bookmarkEnd w:id="2096"/>
      <w:r>
        <w:rPr>
          <w:noProof/>
          <w:snapToGrid w:val="0"/>
          <w:lang w:eastAsia="zh-CN"/>
        </w:rPr>
        <w:t>Void</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115" w:name="_Toc21340774"/>
      <w:bookmarkStart w:id="2116" w:name="_Toc29805221"/>
      <w:bookmarkStart w:id="2117" w:name="_Toc36456430"/>
      <w:bookmarkStart w:id="2118" w:name="_Toc36469528"/>
      <w:bookmarkStart w:id="2119" w:name="_Toc37253937"/>
      <w:bookmarkStart w:id="2120" w:name="_Toc37322794"/>
      <w:bookmarkStart w:id="2121" w:name="_Toc37324200"/>
      <w:bookmarkStart w:id="2122" w:name="_Toc45889723"/>
      <w:bookmarkStart w:id="2123" w:name="_Toc52196378"/>
      <w:bookmarkStart w:id="2124" w:name="_Toc52197358"/>
      <w:bookmarkStart w:id="2125" w:name="_Toc53173081"/>
      <w:bookmarkStart w:id="2126" w:name="_Toc53173450"/>
      <w:bookmarkStart w:id="2127" w:name="_Toc61119440"/>
      <w:bookmarkStart w:id="2128" w:name="_Toc61119822"/>
      <w:bookmarkStart w:id="2129" w:name="_Toc67925870"/>
      <w:bookmarkStart w:id="2130" w:name="_Toc75273508"/>
      <w:bookmarkStart w:id="2131" w:name="_Toc76510408"/>
      <w:bookmarkStart w:id="2132" w:name="_Toc83129561"/>
      <w:bookmarkStart w:id="2133" w:name="_Toc90591094"/>
      <w:bookmarkStart w:id="2134" w:name="_Toc98864119"/>
      <w:bookmarkStart w:id="2135" w:name="_Toc99733368"/>
      <w:bookmarkStart w:id="2136" w:name="_Toc106577260"/>
      <w:bookmarkStart w:id="2137" w:name="_Toc114537011"/>
      <w:bookmarkStart w:id="2138" w:name="_Toc115257279"/>
      <w:bookmarkStart w:id="2139" w:name="_Toc123086598"/>
      <w:bookmarkStart w:id="2140" w:name="_Toc123088333"/>
      <w:bookmarkStart w:id="2141" w:name="_Toc124297988"/>
      <w:bookmarkStart w:id="2142" w:name="_Toc130574739"/>
      <w:bookmarkStart w:id="2143" w:name="_Toc131767149"/>
      <w:bookmarkStart w:id="2144" w:name="_Toc138887735"/>
      <w:r w:rsidRPr="00C04A08">
        <w:rPr>
          <w:noProof/>
          <w:snapToGrid w:val="0"/>
          <w:lang w:eastAsia="zh-CN"/>
        </w:rPr>
        <w:t>6.2.3.2.3</w:t>
      </w:r>
      <w:r w:rsidRPr="00C04A08">
        <w:rPr>
          <w:noProof/>
          <w:snapToGrid w:val="0"/>
          <w:lang w:eastAsia="zh-CN"/>
        </w:rPr>
        <w:tab/>
      </w:r>
      <w:bookmarkEnd w:id="2115"/>
      <w:bookmarkEnd w:id="2116"/>
      <w:bookmarkEnd w:id="2117"/>
      <w:bookmarkEnd w:id="2118"/>
      <w:bookmarkEnd w:id="2119"/>
      <w:bookmarkEnd w:id="2120"/>
      <w:bookmarkEnd w:id="2121"/>
      <w:bookmarkEnd w:id="2122"/>
      <w:bookmarkEnd w:id="2123"/>
      <w:bookmarkEnd w:id="2124"/>
      <w:bookmarkEnd w:id="2125"/>
      <w:bookmarkEnd w:id="2126"/>
      <w:r>
        <w:rPr>
          <w:noProof/>
          <w:snapToGrid w:val="0"/>
          <w:lang w:eastAsia="zh-CN"/>
        </w:rPr>
        <w:t>Void</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D5922F8" w14:textId="552C0977" w:rsidR="00387A45" w:rsidRDefault="00387A45" w:rsidP="00387A45">
      <w:pPr>
        <w:rPr>
          <w:noProof/>
          <w:snapToGrid w:val="0"/>
          <w:lang w:eastAsia="zh-CN"/>
        </w:rPr>
      </w:pPr>
      <w:bookmarkStart w:id="2145" w:name="_Toc21340775"/>
      <w:bookmarkStart w:id="2146" w:name="_Toc29805222"/>
      <w:bookmarkStart w:id="2147" w:name="_Toc36456431"/>
      <w:bookmarkStart w:id="2148" w:name="_Toc36469529"/>
      <w:bookmarkStart w:id="2149" w:name="_Toc37253938"/>
      <w:bookmarkStart w:id="2150" w:name="_Toc37322795"/>
      <w:bookmarkStart w:id="2151" w:name="_Toc37324201"/>
      <w:bookmarkStart w:id="2152" w:name="_Toc45889724"/>
      <w:bookmarkStart w:id="2153" w:name="_Toc52196379"/>
      <w:bookmarkStart w:id="2154" w:name="_Toc52197359"/>
      <w:bookmarkStart w:id="2155" w:name="_Toc53173082"/>
      <w:bookmarkStart w:id="2156" w:name="_Toc53173451"/>
      <w:bookmarkStart w:id="2157" w:name="_Toc61119441"/>
      <w:bookmarkStart w:id="2158" w:name="_Toc61119823"/>
      <w:bookmarkStart w:id="2159" w:name="_Toc67925871"/>
      <w:bookmarkStart w:id="2160" w:name="_Toc75273509"/>
      <w:bookmarkStart w:id="2161" w:name="_Toc76510409"/>
      <w:bookmarkStart w:id="2162" w:name="_Toc83129562"/>
      <w:bookmarkStart w:id="2163" w:name="_Toc90591095"/>
      <w:bookmarkStart w:id="2164" w:name="_Toc21340776"/>
      <w:bookmarkStart w:id="2165" w:name="_Toc29805223"/>
      <w:bookmarkStart w:id="2166" w:name="_Toc36456432"/>
      <w:bookmarkStart w:id="2167" w:name="_Toc36469530"/>
      <w:bookmarkStart w:id="2168" w:name="_Toc37253939"/>
      <w:bookmarkStart w:id="2169" w:name="_Toc37322796"/>
      <w:bookmarkStart w:id="2170" w:name="_Toc37324202"/>
      <w:bookmarkStart w:id="2171" w:name="_Toc45889725"/>
      <w:bookmarkStart w:id="2172" w:name="_Toc52196380"/>
      <w:bookmarkStart w:id="2173" w:name="_Toc52197360"/>
      <w:bookmarkStart w:id="2174" w:name="_Toc53173083"/>
      <w:bookmarkStart w:id="2175" w:name="_Toc53173452"/>
    </w:p>
    <w:p w14:paraId="2F9F3493" w14:textId="77777777" w:rsidR="00387A45" w:rsidRPr="00C04A08" w:rsidRDefault="00387A45" w:rsidP="00D913B1">
      <w:pPr>
        <w:pStyle w:val="TH"/>
      </w:pPr>
      <w:r>
        <w:rPr>
          <w:noProof/>
          <w:snapToGrid w:val="0"/>
          <w:lang w:eastAsia="zh-CN"/>
        </w:rPr>
        <w:lastRenderedPageBreak/>
        <w:t>Table 6.2.3.2.3</w:t>
      </w:r>
      <w:r w:rsidRPr="00C04A08">
        <w:rPr>
          <w:noProof/>
          <w:snapToGrid w:val="0"/>
          <w:lang w:eastAsia="zh-CN"/>
        </w:rPr>
        <w:t>-1: (Void)</w:t>
      </w:r>
    </w:p>
    <w:p w14:paraId="26E86A51" w14:textId="77777777" w:rsidR="00C71299" w:rsidRDefault="00C71299" w:rsidP="00C71299">
      <w:pPr>
        <w:pStyle w:val="Heading5"/>
      </w:pPr>
      <w:bookmarkStart w:id="2176" w:name="_Toc98864120"/>
      <w:bookmarkStart w:id="2177" w:name="_Toc99733369"/>
      <w:bookmarkStart w:id="2178" w:name="_Toc106577261"/>
      <w:bookmarkStart w:id="2179" w:name="_Toc114537012"/>
      <w:bookmarkStart w:id="2180" w:name="_Toc115257280"/>
      <w:bookmarkStart w:id="2181" w:name="_Toc123086599"/>
      <w:bookmarkStart w:id="2182" w:name="_Toc123088334"/>
      <w:bookmarkStart w:id="2183" w:name="_Toc124297989"/>
      <w:bookmarkStart w:id="2184" w:name="_Toc130574740"/>
      <w:bookmarkStart w:id="2185" w:name="_Toc131767150"/>
      <w:bookmarkStart w:id="2186" w:name="_Toc138887736"/>
      <w:r w:rsidRPr="00C04A08">
        <w:t>6.2.3.2.4</w:t>
      </w:r>
      <w:r w:rsidRPr="00C04A08">
        <w:tab/>
      </w:r>
      <w:r w:rsidRPr="0019697A">
        <w:t>Void</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76"/>
      <w:bookmarkEnd w:id="2177"/>
      <w:bookmarkEnd w:id="2178"/>
      <w:bookmarkEnd w:id="2179"/>
      <w:bookmarkEnd w:id="2180"/>
      <w:bookmarkEnd w:id="2181"/>
      <w:bookmarkEnd w:id="2182"/>
      <w:bookmarkEnd w:id="2183"/>
      <w:bookmarkEnd w:id="2184"/>
      <w:bookmarkEnd w:id="2185"/>
      <w:bookmarkEnd w:id="2186"/>
    </w:p>
    <w:p w14:paraId="360B497C" w14:textId="5ED0EABD" w:rsidR="000F2FDA" w:rsidRPr="00FE760F" w:rsidRDefault="000F2FDA" w:rsidP="00E32434">
      <w:pPr>
        <w:pStyle w:val="Heading5"/>
      </w:pPr>
      <w:bookmarkStart w:id="2187" w:name="_Toc67925872"/>
      <w:bookmarkStart w:id="2188" w:name="_Toc75273510"/>
      <w:bookmarkStart w:id="2189" w:name="_Toc76510410"/>
      <w:bookmarkStart w:id="2190" w:name="_Toc83129563"/>
      <w:bookmarkStart w:id="2191" w:name="_Toc90591096"/>
      <w:bookmarkStart w:id="2192" w:name="_Toc98864121"/>
      <w:bookmarkStart w:id="2193" w:name="_Toc99733370"/>
      <w:bookmarkStart w:id="2194" w:name="_Toc106577262"/>
      <w:bookmarkStart w:id="2195" w:name="_Toc114537013"/>
      <w:bookmarkStart w:id="2196" w:name="_Toc115257281"/>
      <w:bookmarkStart w:id="2197" w:name="_Toc123086600"/>
      <w:bookmarkStart w:id="2198" w:name="_Toc123088335"/>
      <w:bookmarkStart w:id="2199" w:name="_Toc124297990"/>
      <w:bookmarkStart w:id="2200" w:name="_Toc130574741"/>
      <w:bookmarkStart w:id="2201" w:name="_Toc131767151"/>
      <w:bookmarkStart w:id="2202" w:name="_Toc138887737"/>
      <w:bookmarkStart w:id="2203" w:name="_Toc61119442"/>
      <w:bookmarkStart w:id="2204" w:name="_Toc61119824"/>
      <w:bookmarkStart w:id="2205" w:name="_Toc67925873"/>
      <w:bookmarkStart w:id="2206" w:name="_Toc75273511"/>
      <w:bookmarkStart w:id="2207" w:name="_Toc76510411"/>
      <w:r w:rsidRPr="00E32434">
        <w:rPr>
          <w:szCs w:val="22"/>
        </w:rPr>
        <w:t>6.2.3.2.5</w:t>
      </w:r>
      <w:r w:rsidRPr="00E32434">
        <w:rPr>
          <w:szCs w:val="22"/>
        </w:rPr>
        <w:tab/>
      </w:r>
      <w:bookmarkEnd w:id="2187"/>
      <w:bookmarkEnd w:id="2188"/>
      <w:bookmarkEnd w:id="2189"/>
      <w:r w:rsidRPr="00E32434">
        <w:rPr>
          <w:szCs w:val="22"/>
        </w:rPr>
        <w:t>Void</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206361A7" w14:textId="77777777" w:rsidR="00842EF7" w:rsidRPr="00C04A08" w:rsidRDefault="00842EF7" w:rsidP="00C71299">
      <w:pPr>
        <w:pStyle w:val="Heading4"/>
      </w:pPr>
      <w:bookmarkStart w:id="2208" w:name="_Toc83129564"/>
      <w:bookmarkStart w:id="2209" w:name="_Toc90591097"/>
      <w:bookmarkStart w:id="2210" w:name="_Toc98864122"/>
      <w:bookmarkStart w:id="2211" w:name="_Toc99733371"/>
      <w:bookmarkStart w:id="2212" w:name="_Toc106577263"/>
      <w:bookmarkStart w:id="2213" w:name="_Toc114537014"/>
      <w:bookmarkStart w:id="2214" w:name="_Toc115257282"/>
      <w:bookmarkStart w:id="2215" w:name="_Toc123086601"/>
      <w:bookmarkStart w:id="2216" w:name="_Toc123088336"/>
      <w:bookmarkStart w:id="2217" w:name="_Toc124297991"/>
      <w:bookmarkStart w:id="2218" w:name="_Toc130574742"/>
      <w:bookmarkStart w:id="2219" w:name="_Toc131767152"/>
      <w:bookmarkStart w:id="2220" w:name="_Toc138887738"/>
      <w:r w:rsidRPr="00C04A08">
        <w:t>6.2.3.3</w:t>
      </w:r>
      <w:r w:rsidRPr="00C04A08">
        <w:tab/>
        <w:t>A-MPR for NS_202</w:t>
      </w:r>
      <w:bookmarkEnd w:id="2164"/>
      <w:bookmarkEnd w:id="2165"/>
      <w:bookmarkEnd w:id="2166"/>
      <w:bookmarkEnd w:id="2167"/>
      <w:bookmarkEnd w:id="2168"/>
      <w:bookmarkEnd w:id="2169"/>
      <w:bookmarkEnd w:id="2170"/>
      <w:bookmarkEnd w:id="2171"/>
      <w:bookmarkEnd w:id="2172"/>
      <w:bookmarkEnd w:id="2173"/>
      <w:bookmarkEnd w:id="2174"/>
      <w:bookmarkEnd w:id="2175"/>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1FA614AB" w14:textId="77777777" w:rsidR="00842EF7" w:rsidRPr="00C04A08" w:rsidRDefault="00842EF7" w:rsidP="0013282A">
      <w:pPr>
        <w:pStyle w:val="Heading5"/>
      </w:pPr>
      <w:bookmarkStart w:id="2221" w:name="_Toc21340777"/>
      <w:bookmarkStart w:id="2222" w:name="_Toc29805224"/>
      <w:bookmarkStart w:id="2223" w:name="_Toc36456433"/>
      <w:bookmarkStart w:id="2224" w:name="_Toc36469531"/>
      <w:bookmarkStart w:id="2225" w:name="_Toc37253940"/>
      <w:bookmarkStart w:id="2226" w:name="_Toc37322797"/>
      <w:bookmarkStart w:id="2227" w:name="_Toc37324203"/>
      <w:bookmarkStart w:id="2228" w:name="_Toc45889726"/>
      <w:bookmarkStart w:id="2229" w:name="_Toc52196381"/>
      <w:bookmarkStart w:id="2230" w:name="_Toc52197361"/>
      <w:bookmarkStart w:id="2231" w:name="_Toc53173084"/>
      <w:bookmarkStart w:id="2232" w:name="_Toc53173453"/>
      <w:bookmarkStart w:id="2233" w:name="_Toc61119443"/>
      <w:bookmarkStart w:id="2234" w:name="_Toc61119825"/>
      <w:bookmarkStart w:id="2235" w:name="_Toc67925874"/>
      <w:bookmarkStart w:id="2236" w:name="_Toc75273512"/>
      <w:bookmarkStart w:id="2237" w:name="_Toc76510412"/>
      <w:bookmarkStart w:id="2238" w:name="_Toc83129565"/>
      <w:bookmarkStart w:id="2239" w:name="_Toc90591098"/>
      <w:bookmarkStart w:id="2240" w:name="_Toc98864123"/>
      <w:bookmarkStart w:id="2241" w:name="_Toc99733372"/>
      <w:bookmarkStart w:id="2242" w:name="_Toc106577264"/>
      <w:bookmarkStart w:id="2243" w:name="_Toc114537015"/>
      <w:bookmarkStart w:id="2244" w:name="_Toc115257283"/>
      <w:bookmarkStart w:id="2245" w:name="_Toc123086602"/>
      <w:bookmarkStart w:id="2246" w:name="_Toc123088337"/>
      <w:bookmarkStart w:id="2247" w:name="_Toc124297992"/>
      <w:bookmarkStart w:id="2248" w:name="_Toc130574743"/>
      <w:bookmarkStart w:id="2249" w:name="_Toc131767153"/>
      <w:bookmarkStart w:id="2250" w:name="_Toc138887739"/>
      <w:r w:rsidRPr="00C04A08">
        <w:t>6.2.3.3.1</w:t>
      </w:r>
      <w:r w:rsidRPr="00C04A08">
        <w:tab/>
        <w:t>A-MPR for NS_202 for power class 1</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251" w:name="_Toc21340778"/>
      <w:bookmarkStart w:id="2252" w:name="_Toc29805225"/>
      <w:bookmarkStart w:id="2253" w:name="_Toc36456434"/>
      <w:bookmarkStart w:id="2254" w:name="_Toc36469532"/>
      <w:bookmarkStart w:id="2255" w:name="_Toc37253941"/>
      <w:bookmarkStart w:id="2256" w:name="_Toc37322798"/>
      <w:bookmarkStart w:id="2257" w:name="_Toc37324204"/>
      <w:bookmarkStart w:id="2258" w:name="_Toc45889727"/>
      <w:bookmarkStart w:id="2259" w:name="_Toc52196382"/>
      <w:bookmarkStart w:id="2260" w:name="_Toc52197362"/>
      <w:bookmarkStart w:id="2261" w:name="_Toc53173085"/>
      <w:bookmarkStart w:id="2262" w:name="_Toc53173454"/>
      <w:bookmarkStart w:id="2263" w:name="_Toc61119444"/>
      <w:bookmarkStart w:id="2264" w:name="_Toc61119826"/>
      <w:bookmarkStart w:id="2265" w:name="_Toc67925875"/>
      <w:bookmarkStart w:id="2266" w:name="_Toc75273513"/>
      <w:bookmarkStart w:id="2267" w:name="_Toc76510413"/>
      <w:bookmarkStart w:id="2268" w:name="_Toc83129566"/>
      <w:bookmarkStart w:id="2269" w:name="_Toc90591099"/>
      <w:bookmarkStart w:id="2270" w:name="_Toc98864124"/>
      <w:bookmarkStart w:id="2271" w:name="_Toc99733373"/>
      <w:bookmarkStart w:id="2272" w:name="_Toc106577265"/>
      <w:bookmarkStart w:id="2273" w:name="_Toc114537016"/>
      <w:bookmarkStart w:id="2274" w:name="_Toc115257284"/>
      <w:bookmarkStart w:id="2275" w:name="_Toc123086603"/>
      <w:bookmarkStart w:id="2276" w:name="_Toc123088338"/>
      <w:bookmarkStart w:id="2277" w:name="_Toc124297993"/>
      <w:bookmarkStart w:id="2278" w:name="_Toc130574744"/>
      <w:bookmarkStart w:id="2279" w:name="_Toc131767154"/>
      <w:bookmarkStart w:id="2280" w:name="_Toc138887740"/>
      <w:r w:rsidRPr="00C04A08">
        <w:t>6.2.3.3.2</w:t>
      </w:r>
      <w:r w:rsidRPr="00C04A08">
        <w:tab/>
        <w:t>A-MPR for NS_202 for power class 2</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281" w:name="_Toc21340779"/>
      <w:bookmarkStart w:id="2282" w:name="_Toc29805226"/>
      <w:bookmarkStart w:id="2283" w:name="_Toc36456435"/>
      <w:bookmarkStart w:id="2284" w:name="_Toc36469533"/>
      <w:bookmarkStart w:id="2285" w:name="_Toc37253942"/>
      <w:bookmarkStart w:id="2286" w:name="_Toc37322799"/>
      <w:bookmarkStart w:id="2287" w:name="_Toc37324205"/>
      <w:bookmarkStart w:id="2288" w:name="_Toc45889728"/>
      <w:bookmarkStart w:id="2289" w:name="_Toc52196383"/>
      <w:bookmarkStart w:id="2290" w:name="_Toc52197363"/>
      <w:bookmarkStart w:id="2291" w:name="_Toc53173086"/>
      <w:bookmarkStart w:id="2292" w:name="_Toc53173455"/>
      <w:bookmarkStart w:id="2293" w:name="_Toc61119445"/>
      <w:bookmarkStart w:id="2294" w:name="_Toc61119827"/>
      <w:bookmarkStart w:id="2295" w:name="_Toc67925876"/>
      <w:bookmarkStart w:id="2296" w:name="_Toc75273514"/>
      <w:bookmarkStart w:id="2297" w:name="_Toc76510414"/>
      <w:bookmarkStart w:id="2298" w:name="_Toc83129567"/>
      <w:bookmarkStart w:id="2299" w:name="_Toc90591100"/>
      <w:bookmarkStart w:id="2300" w:name="_Toc98864125"/>
      <w:bookmarkStart w:id="2301" w:name="_Toc99733374"/>
      <w:bookmarkStart w:id="2302" w:name="_Toc106577266"/>
      <w:bookmarkStart w:id="2303" w:name="_Toc114537017"/>
      <w:bookmarkStart w:id="2304" w:name="_Toc115257285"/>
      <w:bookmarkStart w:id="2305" w:name="_Toc123086604"/>
      <w:bookmarkStart w:id="2306" w:name="_Toc123088339"/>
      <w:bookmarkStart w:id="2307" w:name="_Toc124297994"/>
      <w:bookmarkStart w:id="2308" w:name="_Toc130574745"/>
      <w:bookmarkStart w:id="2309" w:name="_Toc131767155"/>
      <w:bookmarkStart w:id="2310" w:name="_Toc138887741"/>
      <w:r w:rsidRPr="00C04A08">
        <w:t>6.2.3.3.3</w:t>
      </w:r>
      <w:r w:rsidRPr="00C04A08">
        <w:tab/>
        <w:t>A-MPR for NS_202 for power class 3</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311" w:name="_Toc21340780"/>
      <w:bookmarkStart w:id="2312" w:name="_Toc29805227"/>
      <w:bookmarkStart w:id="2313" w:name="_Toc36456436"/>
      <w:bookmarkStart w:id="2314" w:name="_Toc36469534"/>
      <w:bookmarkStart w:id="2315" w:name="_Toc37253943"/>
      <w:bookmarkStart w:id="2316" w:name="_Toc37322800"/>
      <w:bookmarkStart w:id="2317" w:name="_Toc37324206"/>
      <w:bookmarkStart w:id="2318" w:name="_Toc45889729"/>
      <w:bookmarkStart w:id="2319" w:name="_Toc52196384"/>
      <w:bookmarkStart w:id="2320" w:name="_Toc52197364"/>
      <w:bookmarkStart w:id="2321" w:name="_Toc53173087"/>
      <w:bookmarkStart w:id="2322" w:name="_Toc53173456"/>
      <w:bookmarkStart w:id="2323" w:name="_Toc61119446"/>
      <w:bookmarkStart w:id="2324" w:name="_Toc61119828"/>
      <w:bookmarkStart w:id="2325" w:name="_Toc67925877"/>
      <w:bookmarkStart w:id="2326" w:name="_Toc75273515"/>
      <w:bookmarkStart w:id="2327" w:name="_Toc76510415"/>
      <w:bookmarkStart w:id="2328" w:name="_Toc83129568"/>
      <w:bookmarkStart w:id="2329" w:name="_Toc90591101"/>
      <w:bookmarkStart w:id="2330" w:name="_Toc98864126"/>
      <w:bookmarkStart w:id="2331" w:name="_Toc99733375"/>
      <w:bookmarkStart w:id="2332" w:name="_Toc106577267"/>
      <w:bookmarkStart w:id="2333" w:name="_Toc114537018"/>
      <w:bookmarkStart w:id="2334" w:name="_Toc115257286"/>
      <w:bookmarkStart w:id="2335" w:name="_Toc123086605"/>
      <w:bookmarkStart w:id="2336" w:name="_Toc123088340"/>
      <w:bookmarkStart w:id="2337" w:name="_Toc124297995"/>
      <w:bookmarkStart w:id="2338" w:name="_Toc130574746"/>
      <w:bookmarkStart w:id="2339" w:name="_Toc131767156"/>
      <w:bookmarkStart w:id="2340" w:name="_Toc138887742"/>
      <w:r w:rsidRPr="00C04A08">
        <w:t>6.2.3.3.4</w:t>
      </w:r>
      <w:r w:rsidRPr="00C04A08">
        <w:tab/>
        <w:t>A-MPR for NS_202 for power class 4</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341" w:name="_Toc67925878"/>
      <w:bookmarkStart w:id="2342" w:name="_Toc75273516"/>
      <w:bookmarkStart w:id="2343" w:name="_Toc76510416"/>
      <w:bookmarkStart w:id="2344" w:name="_Toc83129569"/>
      <w:bookmarkStart w:id="2345" w:name="_Toc90591102"/>
      <w:bookmarkStart w:id="2346" w:name="_Toc98864127"/>
      <w:bookmarkStart w:id="2347" w:name="_Toc99733376"/>
      <w:bookmarkStart w:id="2348" w:name="_Toc106577268"/>
      <w:bookmarkStart w:id="2349" w:name="_Toc114537019"/>
      <w:bookmarkStart w:id="2350" w:name="_Toc115257287"/>
      <w:bookmarkStart w:id="2351" w:name="_Toc123086606"/>
      <w:bookmarkStart w:id="2352" w:name="_Toc123088341"/>
      <w:bookmarkStart w:id="2353" w:name="_Toc124297996"/>
      <w:bookmarkStart w:id="2354" w:name="_Toc130574747"/>
      <w:bookmarkStart w:id="2355" w:name="_Toc131767157"/>
      <w:bookmarkStart w:id="2356" w:name="_Toc138887743"/>
      <w:r w:rsidRPr="00E32434">
        <w:rPr>
          <w:szCs w:val="22"/>
        </w:rPr>
        <w:t>6.2.3.3.5</w:t>
      </w:r>
      <w:r w:rsidRPr="00E32434">
        <w:rPr>
          <w:szCs w:val="22"/>
        </w:rPr>
        <w:tab/>
        <w:t>A-MPR for NS_202 for power class 5</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357" w:name="_Toc98864128"/>
      <w:bookmarkStart w:id="2358" w:name="_Toc99733377"/>
      <w:bookmarkStart w:id="2359" w:name="_Toc106577269"/>
      <w:bookmarkStart w:id="2360" w:name="_Toc114537020"/>
      <w:bookmarkStart w:id="2361" w:name="_Toc115257288"/>
      <w:bookmarkStart w:id="2362" w:name="_Toc123086607"/>
      <w:bookmarkStart w:id="2363" w:name="_Toc123088342"/>
      <w:bookmarkStart w:id="2364" w:name="_Toc124297997"/>
      <w:bookmarkStart w:id="2365" w:name="_Toc130574748"/>
      <w:bookmarkStart w:id="2366" w:name="_Toc131767158"/>
      <w:bookmarkStart w:id="2367" w:name="_Toc138887744"/>
      <w:r w:rsidRPr="00E32434">
        <w:rPr>
          <w:szCs w:val="22"/>
        </w:rPr>
        <w:t>6.2.3.3.</w:t>
      </w:r>
      <w:r>
        <w:rPr>
          <w:szCs w:val="22"/>
        </w:rPr>
        <w:t>6</w:t>
      </w:r>
      <w:r w:rsidRPr="00E32434">
        <w:rPr>
          <w:szCs w:val="22"/>
        </w:rPr>
        <w:tab/>
        <w:t xml:space="preserve">A-MPR for NS_202 for power class </w:t>
      </w:r>
      <w:r>
        <w:rPr>
          <w:szCs w:val="22"/>
        </w:rPr>
        <w:t>6</w:t>
      </w:r>
      <w:bookmarkEnd w:id="2357"/>
      <w:bookmarkEnd w:id="2358"/>
      <w:bookmarkEnd w:id="2359"/>
      <w:bookmarkEnd w:id="2360"/>
      <w:bookmarkEnd w:id="2361"/>
      <w:bookmarkEnd w:id="2362"/>
      <w:bookmarkEnd w:id="2363"/>
      <w:bookmarkEnd w:id="2364"/>
      <w:bookmarkEnd w:id="2365"/>
      <w:bookmarkEnd w:id="2366"/>
      <w:bookmarkEnd w:id="2367"/>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368" w:name="_Toc106577270"/>
      <w:bookmarkStart w:id="2369" w:name="_Toc114537021"/>
      <w:bookmarkStart w:id="2370" w:name="_Toc115257289"/>
      <w:bookmarkStart w:id="2371" w:name="_Toc123086608"/>
      <w:bookmarkStart w:id="2372" w:name="_Toc123088343"/>
      <w:bookmarkStart w:id="2373" w:name="_Toc124297998"/>
      <w:bookmarkStart w:id="2374" w:name="_Toc130574749"/>
      <w:bookmarkStart w:id="2375" w:name="_Toc131767159"/>
      <w:bookmarkStart w:id="2376" w:name="_Toc138887745"/>
      <w:r>
        <w:rPr>
          <w:szCs w:val="22"/>
        </w:rPr>
        <w:t>6.2.3.3.7</w:t>
      </w:r>
      <w:r>
        <w:rPr>
          <w:szCs w:val="22"/>
        </w:rPr>
        <w:tab/>
        <w:t>A-MPR for NS_202 for power class 7</w:t>
      </w:r>
      <w:bookmarkEnd w:id="2368"/>
      <w:bookmarkEnd w:id="2369"/>
      <w:bookmarkEnd w:id="2370"/>
      <w:bookmarkEnd w:id="2371"/>
      <w:bookmarkEnd w:id="2372"/>
      <w:bookmarkEnd w:id="2373"/>
      <w:bookmarkEnd w:id="2374"/>
      <w:bookmarkEnd w:id="2375"/>
      <w:bookmarkEnd w:id="2376"/>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377" w:name="_Toc61119447"/>
      <w:bookmarkStart w:id="2378" w:name="_Toc61119829"/>
      <w:bookmarkStart w:id="2379" w:name="_Toc67925879"/>
      <w:bookmarkStart w:id="2380" w:name="_Toc75273517"/>
      <w:bookmarkStart w:id="2381" w:name="_Toc76510417"/>
      <w:bookmarkStart w:id="2382" w:name="_Toc83129570"/>
      <w:bookmarkStart w:id="2383" w:name="_Toc90591103"/>
      <w:bookmarkStart w:id="2384" w:name="_Toc98864129"/>
      <w:bookmarkStart w:id="2385" w:name="_Toc99733378"/>
      <w:bookmarkStart w:id="2386" w:name="_Toc106577271"/>
      <w:bookmarkStart w:id="2387" w:name="_Toc114537022"/>
      <w:bookmarkStart w:id="2388" w:name="_Toc115257290"/>
      <w:bookmarkStart w:id="2389" w:name="_Toc123086609"/>
      <w:bookmarkStart w:id="2390" w:name="_Toc123088344"/>
      <w:bookmarkStart w:id="2391" w:name="_Toc124297999"/>
      <w:bookmarkStart w:id="2392" w:name="_Toc130574750"/>
      <w:bookmarkStart w:id="2393" w:name="_Toc131767160"/>
      <w:bookmarkStart w:id="2394" w:name="_Toc138887746"/>
      <w:r w:rsidRPr="000231CE">
        <w:rPr>
          <w:rFonts w:eastAsia="Malgun Gothic"/>
        </w:rPr>
        <w:t>6.2.3.4</w:t>
      </w:r>
      <w:r w:rsidRPr="000231CE">
        <w:rPr>
          <w:rFonts w:eastAsia="Malgun Gothic"/>
        </w:rPr>
        <w:tab/>
        <w:t>A-MPR for NS_203</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0DB1421C" w14:textId="77777777" w:rsidR="00C71299" w:rsidRPr="000231CE" w:rsidRDefault="00C71299" w:rsidP="00C71299">
      <w:pPr>
        <w:pStyle w:val="Heading5"/>
        <w:rPr>
          <w:rFonts w:eastAsia="Malgun Gothic"/>
          <w:noProof/>
          <w:snapToGrid w:val="0"/>
          <w:lang w:eastAsia="zh-CN"/>
        </w:rPr>
      </w:pPr>
      <w:bookmarkStart w:id="2395" w:name="_Toc61119448"/>
      <w:bookmarkStart w:id="2396" w:name="_Toc61119830"/>
      <w:bookmarkStart w:id="2397" w:name="_Toc67925880"/>
      <w:bookmarkStart w:id="2398" w:name="_Toc75273518"/>
      <w:bookmarkStart w:id="2399" w:name="_Toc76510418"/>
      <w:bookmarkStart w:id="2400" w:name="_Toc83129571"/>
      <w:bookmarkStart w:id="2401" w:name="_Toc90591104"/>
      <w:bookmarkStart w:id="2402" w:name="_Toc98864130"/>
      <w:bookmarkStart w:id="2403" w:name="_Toc99733379"/>
      <w:bookmarkStart w:id="2404" w:name="_Toc106577272"/>
      <w:bookmarkStart w:id="2405" w:name="_Toc114537023"/>
      <w:bookmarkStart w:id="2406" w:name="_Toc115257291"/>
      <w:bookmarkStart w:id="2407" w:name="_Toc123086610"/>
      <w:bookmarkStart w:id="2408" w:name="_Toc123088345"/>
      <w:bookmarkStart w:id="2409" w:name="_Toc124298000"/>
      <w:bookmarkStart w:id="2410" w:name="_Toc130574751"/>
      <w:bookmarkStart w:id="2411" w:name="_Toc131767161"/>
      <w:bookmarkStart w:id="2412" w:name="_Toc138887747"/>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413"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414" w:name="_Toc61119449"/>
      <w:bookmarkStart w:id="2415" w:name="_Toc61119831"/>
      <w:bookmarkStart w:id="2416" w:name="_Toc67925881"/>
      <w:bookmarkStart w:id="2417" w:name="_Toc75273519"/>
      <w:bookmarkStart w:id="2418" w:name="_Toc76510419"/>
      <w:bookmarkStart w:id="2419" w:name="_Toc83129572"/>
      <w:bookmarkStart w:id="2420" w:name="_Toc90591105"/>
      <w:bookmarkStart w:id="2421" w:name="_Toc98864131"/>
      <w:bookmarkStart w:id="2422" w:name="_Toc99733380"/>
      <w:bookmarkStart w:id="2423" w:name="_Toc106577273"/>
      <w:bookmarkStart w:id="2424" w:name="_Toc114537024"/>
      <w:bookmarkStart w:id="2425" w:name="_Toc115257292"/>
      <w:bookmarkStart w:id="2426" w:name="_Toc123086611"/>
      <w:bookmarkStart w:id="2427" w:name="_Toc123088346"/>
      <w:bookmarkStart w:id="2428" w:name="_Toc124298001"/>
      <w:bookmarkStart w:id="2429" w:name="_Toc130574752"/>
      <w:bookmarkStart w:id="2430" w:name="_Toc131767162"/>
      <w:bookmarkStart w:id="2431" w:name="_Toc138887748"/>
      <w:bookmarkEnd w:id="2413"/>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432" w:name="_Toc61119450"/>
      <w:bookmarkStart w:id="2433" w:name="_Toc61119832"/>
      <w:bookmarkStart w:id="2434" w:name="_Toc67925882"/>
      <w:bookmarkStart w:id="2435" w:name="_Toc75273520"/>
      <w:bookmarkStart w:id="2436" w:name="_Toc76510420"/>
      <w:bookmarkStart w:id="2437" w:name="_Toc83129573"/>
      <w:bookmarkStart w:id="2438" w:name="_Toc90591106"/>
      <w:bookmarkStart w:id="2439" w:name="_Toc98864132"/>
      <w:bookmarkStart w:id="2440" w:name="_Toc99733381"/>
      <w:bookmarkStart w:id="2441" w:name="_Toc106577274"/>
      <w:bookmarkStart w:id="2442" w:name="_Toc114537025"/>
      <w:bookmarkStart w:id="2443" w:name="_Toc115257293"/>
      <w:bookmarkStart w:id="2444" w:name="_Toc123086612"/>
      <w:bookmarkStart w:id="2445" w:name="_Toc123088347"/>
      <w:bookmarkStart w:id="2446" w:name="_Toc124298002"/>
      <w:bookmarkStart w:id="2447" w:name="_Toc130574753"/>
      <w:bookmarkStart w:id="2448" w:name="_Toc131767163"/>
      <w:bookmarkStart w:id="2449" w:name="_Toc138887749"/>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450" w:name="_Toc61119451"/>
      <w:bookmarkStart w:id="2451" w:name="_Toc61119833"/>
      <w:bookmarkStart w:id="2452" w:name="_Toc67925883"/>
      <w:bookmarkStart w:id="2453" w:name="_Toc75273521"/>
      <w:bookmarkStart w:id="2454" w:name="_Toc76510421"/>
      <w:bookmarkStart w:id="2455" w:name="_Toc83129574"/>
      <w:bookmarkStart w:id="2456" w:name="_Toc90591107"/>
      <w:bookmarkStart w:id="2457" w:name="_Toc98864133"/>
      <w:bookmarkStart w:id="2458" w:name="_Toc99733382"/>
      <w:bookmarkStart w:id="2459" w:name="_Toc106577275"/>
      <w:bookmarkStart w:id="2460" w:name="_Toc114537026"/>
      <w:bookmarkStart w:id="2461" w:name="_Toc115257294"/>
      <w:bookmarkStart w:id="2462" w:name="_Toc123086613"/>
      <w:bookmarkStart w:id="2463" w:name="_Toc123088348"/>
      <w:bookmarkStart w:id="2464" w:name="_Toc124298003"/>
      <w:bookmarkStart w:id="2465" w:name="_Toc130574754"/>
      <w:bookmarkStart w:id="2466" w:name="_Toc131767164"/>
      <w:bookmarkStart w:id="2467" w:name="_Toc138887750"/>
      <w:r w:rsidRPr="000231CE">
        <w:rPr>
          <w:rFonts w:eastAsia="Malgun Gothic"/>
        </w:rPr>
        <w:t>6.2.3.4.4</w:t>
      </w:r>
      <w:r w:rsidRPr="000231CE">
        <w:rPr>
          <w:rFonts w:eastAsia="Malgun Gothic"/>
        </w:rPr>
        <w:tab/>
        <w:t>A-MPR for NS_203 for power class 4</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2468" w:name="_Toc83129575"/>
      <w:bookmarkStart w:id="2469" w:name="_Toc90591108"/>
      <w:bookmarkStart w:id="2470" w:name="_Toc98864134"/>
      <w:bookmarkStart w:id="2471" w:name="_Toc99733383"/>
      <w:bookmarkStart w:id="2472" w:name="_Toc106577276"/>
      <w:bookmarkStart w:id="2473" w:name="_Toc114537027"/>
      <w:bookmarkStart w:id="2474" w:name="_Toc115257295"/>
      <w:bookmarkStart w:id="2475" w:name="_Toc123086614"/>
      <w:bookmarkStart w:id="2476" w:name="_Toc123088349"/>
      <w:bookmarkStart w:id="2477" w:name="_Toc124298004"/>
      <w:bookmarkStart w:id="2478" w:name="_Toc130574755"/>
      <w:bookmarkStart w:id="2479" w:name="_Toc131767165"/>
      <w:bookmarkStart w:id="2480" w:name="_Toc138887751"/>
      <w:r w:rsidRPr="000231CE">
        <w:rPr>
          <w:rFonts w:eastAsia="Malgun Gothic"/>
        </w:rPr>
        <w:lastRenderedPageBreak/>
        <w:t>6.2.3.4.</w:t>
      </w:r>
      <w:r>
        <w:rPr>
          <w:rFonts w:eastAsia="Malgun Gothic"/>
        </w:rPr>
        <w:t>5</w:t>
      </w:r>
      <w:r w:rsidRPr="000231CE">
        <w:rPr>
          <w:rFonts w:eastAsia="Malgun Gothic"/>
        </w:rPr>
        <w:tab/>
        <w:t xml:space="preserve">A-MPR for NS_203 for power class </w:t>
      </w:r>
      <w:r>
        <w:rPr>
          <w:rFonts w:eastAsia="Malgun Gothic"/>
        </w:rPr>
        <w:t>5</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2481" w:name="_Toc98864135"/>
      <w:bookmarkStart w:id="2482" w:name="_Toc99733384"/>
      <w:bookmarkStart w:id="2483" w:name="_Toc106577277"/>
      <w:bookmarkStart w:id="2484" w:name="_Toc114537028"/>
      <w:bookmarkStart w:id="2485" w:name="_Toc115257296"/>
      <w:bookmarkStart w:id="2486" w:name="_Toc123086615"/>
      <w:bookmarkStart w:id="2487" w:name="_Toc123088350"/>
      <w:bookmarkStart w:id="2488" w:name="_Toc124298005"/>
      <w:bookmarkStart w:id="2489" w:name="_Toc130574756"/>
      <w:bookmarkStart w:id="2490" w:name="_Toc131767166"/>
      <w:bookmarkStart w:id="2491" w:name="_Toc138887752"/>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2481"/>
      <w:bookmarkEnd w:id="2482"/>
      <w:bookmarkEnd w:id="2483"/>
      <w:bookmarkEnd w:id="2484"/>
      <w:bookmarkEnd w:id="2485"/>
      <w:bookmarkEnd w:id="2486"/>
      <w:bookmarkEnd w:id="2487"/>
      <w:bookmarkEnd w:id="2488"/>
      <w:bookmarkEnd w:id="2489"/>
      <w:bookmarkEnd w:id="2490"/>
      <w:bookmarkEnd w:id="2491"/>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2492" w:name="_Toc106577278"/>
      <w:bookmarkStart w:id="2493" w:name="_Toc114537029"/>
      <w:bookmarkStart w:id="2494" w:name="_Toc115257297"/>
      <w:bookmarkStart w:id="2495" w:name="_Toc123086616"/>
      <w:bookmarkStart w:id="2496" w:name="_Toc123088351"/>
      <w:bookmarkStart w:id="2497" w:name="_Toc124298006"/>
      <w:bookmarkStart w:id="2498" w:name="_Toc130574757"/>
      <w:bookmarkStart w:id="2499" w:name="_Toc131767167"/>
      <w:bookmarkStart w:id="2500" w:name="_Toc138887753"/>
      <w:r>
        <w:rPr>
          <w:rFonts w:eastAsia="Malgun Gothic"/>
        </w:rPr>
        <w:t>6.2.3.4.7</w:t>
      </w:r>
      <w:r>
        <w:rPr>
          <w:rFonts w:eastAsia="Malgun Gothic"/>
        </w:rPr>
        <w:tab/>
        <w:t>A-MPR for NS_203 for power class 7</w:t>
      </w:r>
      <w:bookmarkEnd w:id="2492"/>
      <w:bookmarkEnd w:id="2493"/>
      <w:bookmarkEnd w:id="2494"/>
      <w:bookmarkEnd w:id="2495"/>
      <w:bookmarkEnd w:id="2496"/>
      <w:bookmarkEnd w:id="2497"/>
      <w:bookmarkEnd w:id="2498"/>
      <w:bookmarkEnd w:id="2499"/>
      <w:bookmarkEnd w:id="2500"/>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2501" w:name="_Toc21340781"/>
      <w:bookmarkStart w:id="2502" w:name="_Toc29805228"/>
      <w:bookmarkStart w:id="2503" w:name="_Toc36456437"/>
      <w:bookmarkStart w:id="2504" w:name="_Toc36469535"/>
      <w:bookmarkStart w:id="2505" w:name="_Toc37253944"/>
      <w:bookmarkStart w:id="2506" w:name="_Toc37322801"/>
      <w:bookmarkStart w:id="2507" w:name="_Toc37324207"/>
      <w:bookmarkStart w:id="2508" w:name="_Toc45889730"/>
      <w:bookmarkStart w:id="2509" w:name="_Toc52196385"/>
      <w:bookmarkStart w:id="2510" w:name="_Toc52197365"/>
      <w:bookmarkStart w:id="2511" w:name="_Toc53173088"/>
      <w:bookmarkStart w:id="2512" w:name="_Toc53173457"/>
      <w:bookmarkStart w:id="2513" w:name="_Toc61119452"/>
      <w:bookmarkStart w:id="2514" w:name="_Toc61119834"/>
      <w:bookmarkStart w:id="2515" w:name="_Toc67925884"/>
      <w:bookmarkStart w:id="2516" w:name="_Toc75273522"/>
      <w:bookmarkStart w:id="2517" w:name="_Toc76510422"/>
      <w:bookmarkStart w:id="2518" w:name="_Toc83129576"/>
      <w:bookmarkStart w:id="2519" w:name="_Toc90591109"/>
      <w:bookmarkStart w:id="2520" w:name="_Toc98864136"/>
      <w:bookmarkStart w:id="2521" w:name="_Toc99733385"/>
      <w:bookmarkStart w:id="2522" w:name="_Toc106577279"/>
      <w:bookmarkStart w:id="2523" w:name="_Toc114537030"/>
      <w:bookmarkStart w:id="2524" w:name="_Toc115257298"/>
      <w:bookmarkStart w:id="2525" w:name="_Toc123086617"/>
      <w:bookmarkStart w:id="2526" w:name="_Toc123088352"/>
      <w:bookmarkStart w:id="2527" w:name="_Toc124298007"/>
      <w:bookmarkStart w:id="2528" w:name="_Toc130574758"/>
      <w:bookmarkStart w:id="2529" w:name="_Toc131767168"/>
      <w:bookmarkStart w:id="2530" w:name="_Toc138887754"/>
      <w:bookmarkStart w:id="2531" w:name="_Hlk528842194"/>
      <w:r w:rsidRPr="00C04A08">
        <w:t>6.2.4</w:t>
      </w:r>
      <w:r w:rsidRPr="00C04A08">
        <w:tab/>
        <w:t>Configured transmitted power</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532" w:name="_Hlk36570999"/>
      <w:r w:rsidR="00EE21F4" w:rsidRPr="00C04A08">
        <w:rPr>
          <w:rFonts w:ascii="Symbol" w:hAnsi="Symbol"/>
        </w:rPr>
        <w:t>D</w:t>
      </w:r>
      <w:r w:rsidR="00EE21F4" w:rsidRPr="00C04A08">
        <w:t>P</w:t>
      </w:r>
      <w:r w:rsidR="00EE21F4" w:rsidRPr="00C04A08">
        <w:rPr>
          <w:vertAlign w:val="subscript"/>
        </w:rPr>
        <w:t>IBE</w:t>
      </w:r>
      <w:bookmarkEnd w:id="2532"/>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2533" w:name="_Hlk36573666"/>
      <w:r w:rsidRPr="00C04A08">
        <w:t xml:space="preserve">UL transmission </w:t>
      </w:r>
      <w:r>
        <w:t xml:space="preserve">is QPSK, </w:t>
      </w:r>
      <w:bookmarkStart w:id="2534" w:name="_Hlk36571523"/>
      <w:r w:rsidRPr="00C04A08">
        <w:t>MPR</w:t>
      </w:r>
      <w:r w:rsidRPr="00C04A08">
        <w:rPr>
          <w:vertAlign w:val="subscript"/>
        </w:rPr>
        <w:t xml:space="preserve">f,c </w:t>
      </w:r>
      <w:bookmarkEnd w:id="2534"/>
      <w:r w:rsidRPr="00C04A08">
        <w:t xml:space="preserve">= 0 </w:t>
      </w:r>
      <w:bookmarkEnd w:id="2533"/>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627357">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627357">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627357">
      <w:pPr>
        <w:pStyle w:val="NO"/>
      </w:pPr>
      <w:r w:rsidRPr="00C04A08">
        <w:lastRenderedPageBreak/>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531"/>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2535" w:name="_Toc114537031"/>
      <w:bookmarkStart w:id="2536" w:name="_Toc115257299"/>
      <w:bookmarkStart w:id="2537" w:name="_Toc123086618"/>
      <w:bookmarkStart w:id="2538" w:name="_Toc123088353"/>
      <w:bookmarkStart w:id="2539" w:name="_Toc124298008"/>
      <w:bookmarkStart w:id="2540" w:name="_Toc130574759"/>
      <w:bookmarkStart w:id="2541" w:name="_Toc131767169"/>
      <w:bookmarkStart w:id="2542" w:name="_Toc138887755"/>
      <w:r>
        <w:t>6.2.5</w:t>
      </w:r>
      <w:r>
        <w:tab/>
        <w:t>Requirements for UL gap (</w:t>
      </w:r>
      <w:r w:rsidRPr="007F26E0">
        <w:rPr>
          <w:i/>
          <w:iCs/>
        </w:rPr>
        <w:t>ul-GapFR2-r17</w:t>
      </w:r>
      <w:r>
        <w:t>) for TX power management</w:t>
      </w:r>
      <w:bookmarkEnd w:id="2535"/>
      <w:bookmarkEnd w:id="2536"/>
      <w:bookmarkEnd w:id="2537"/>
      <w:bookmarkEnd w:id="2538"/>
      <w:bookmarkEnd w:id="2539"/>
      <w:bookmarkEnd w:id="2540"/>
      <w:bookmarkEnd w:id="2541"/>
      <w:bookmarkEnd w:id="2542"/>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 xml:space="preserve">of the </w:t>
      </w:r>
      <w:r w:rsidRPr="00625099">
        <w:rPr>
          <w:lang w:val="en-US"/>
        </w:rPr>
        <w:lastRenderedPageBreak/>
        <w:t>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2543" w:name="_Toc21340782"/>
      <w:bookmarkStart w:id="2544" w:name="_Toc29805229"/>
      <w:bookmarkStart w:id="2545" w:name="_Toc36456438"/>
      <w:bookmarkStart w:id="2546" w:name="_Toc36469536"/>
      <w:bookmarkStart w:id="2547" w:name="_Toc37253945"/>
      <w:bookmarkStart w:id="2548" w:name="_Toc37322802"/>
      <w:bookmarkStart w:id="2549" w:name="_Toc37324208"/>
      <w:bookmarkStart w:id="2550" w:name="_Toc45889731"/>
      <w:bookmarkStart w:id="2551" w:name="_Toc52196386"/>
      <w:bookmarkStart w:id="2552" w:name="_Toc52197366"/>
      <w:bookmarkStart w:id="2553" w:name="_Toc53173089"/>
      <w:bookmarkStart w:id="2554" w:name="_Toc53173458"/>
      <w:bookmarkStart w:id="2555" w:name="_Toc61119453"/>
      <w:bookmarkStart w:id="2556" w:name="_Toc61119835"/>
      <w:bookmarkStart w:id="2557" w:name="_Toc67925885"/>
      <w:bookmarkStart w:id="2558" w:name="_Toc75273523"/>
      <w:bookmarkStart w:id="2559" w:name="_Toc76510423"/>
      <w:bookmarkStart w:id="2560" w:name="_Toc83129577"/>
      <w:bookmarkStart w:id="2561" w:name="_Toc90591110"/>
      <w:bookmarkStart w:id="2562" w:name="_Toc98864137"/>
      <w:bookmarkStart w:id="2563" w:name="_Toc99733386"/>
      <w:bookmarkStart w:id="2564" w:name="_Toc106577281"/>
      <w:bookmarkStart w:id="2565" w:name="_Toc114537032"/>
      <w:bookmarkStart w:id="2566" w:name="_Toc115257300"/>
      <w:bookmarkStart w:id="2567" w:name="_Toc123086619"/>
      <w:bookmarkStart w:id="2568" w:name="_Toc123088354"/>
      <w:bookmarkStart w:id="2569" w:name="_Toc124298009"/>
      <w:bookmarkStart w:id="2570" w:name="_Toc130574760"/>
      <w:bookmarkStart w:id="2571" w:name="_Toc131767170"/>
      <w:bookmarkStart w:id="2572" w:name="_Toc138887756"/>
      <w:r w:rsidRPr="00C04A08">
        <w:t>6.2A</w:t>
      </w:r>
      <w:r w:rsidRPr="00C04A08">
        <w:tab/>
        <w:t>Transmitter power for CA</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4AAA1F05" w14:textId="77777777" w:rsidR="00842EF7" w:rsidRPr="00C04A08" w:rsidRDefault="00842EF7" w:rsidP="00842EF7">
      <w:pPr>
        <w:pStyle w:val="Heading3"/>
      </w:pPr>
      <w:bookmarkStart w:id="2573" w:name="_Toc21340783"/>
      <w:bookmarkStart w:id="2574" w:name="_Toc29805230"/>
      <w:bookmarkStart w:id="2575" w:name="_Toc36456439"/>
      <w:bookmarkStart w:id="2576" w:name="_Toc36469537"/>
      <w:bookmarkStart w:id="2577" w:name="_Toc37253946"/>
      <w:bookmarkStart w:id="2578" w:name="_Toc37322803"/>
      <w:bookmarkStart w:id="2579" w:name="_Toc37324209"/>
      <w:bookmarkStart w:id="2580" w:name="_Toc45889732"/>
      <w:bookmarkStart w:id="2581" w:name="_Toc52196387"/>
      <w:bookmarkStart w:id="2582" w:name="_Toc52197367"/>
      <w:bookmarkStart w:id="2583" w:name="_Toc53173090"/>
      <w:bookmarkStart w:id="2584" w:name="_Toc53173459"/>
      <w:bookmarkStart w:id="2585" w:name="_Toc61119454"/>
      <w:bookmarkStart w:id="2586" w:name="_Toc61119836"/>
      <w:bookmarkStart w:id="2587" w:name="_Toc67925886"/>
      <w:bookmarkStart w:id="2588" w:name="_Toc75273524"/>
      <w:bookmarkStart w:id="2589" w:name="_Toc76510424"/>
      <w:bookmarkStart w:id="2590" w:name="_Toc83129578"/>
      <w:bookmarkStart w:id="2591" w:name="_Toc90591111"/>
      <w:bookmarkStart w:id="2592" w:name="_Toc98864138"/>
      <w:bookmarkStart w:id="2593" w:name="_Toc99733387"/>
      <w:bookmarkStart w:id="2594" w:name="_Toc106577282"/>
      <w:bookmarkStart w:id="2595" w:name="_Toc114537033"/>
      <w:bookmarkStart w:id="2596" w:name="_Toc115257301"/>
      <w:bookmarkStart w:id="2597" w:name="_Toc123086620"/>
      <w:bookmarkStart w:id="2598" w:name="_Toc123088355"/>
      <w:bookmarkStart w:id="2599" w:name="_Toc124298010"/>
      <w:bookmarkStart w:id="2600" w:name="_Toc130574761"/>
      <w:bookmarkStart w:id="2601" w:name="_Toc131767171"/>
      <w:bookmarkStart w:id="2602" w:name="_Toc138887757"/>
      <w:r w:rsidRPr="00C04A08">
        <w:t>6.2A.1</w:t>
      </w:r>
      <w:r w:rsidRPr="00C04A08">
        <w:tab/>
        <w:t>UE maximum output power for CA</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283C7A67" w14:textId="77777777" w:rsidR="00270EF9" w:rsidRPr="00C04A08" w:rsidRDefault="00270EF9" w:rsidP="00270EF9">
      <w:bookmarkStart w:id="2603" w:name="_Toc21340784"/>
      <w:bookmarkStart w:id="2604" w:name="_Toc29805231"/>
      <w:bookmarkStart w:id="2605" w:name="_Toc36456440"/>
      <w:bookmarkStart w:id="2606" w:name="_Toc36469538"/>
      <w:bookmarkStart w:id="2607" w:name="_Toc37253947"/>
      <w:bookmarkStart w:id="2608" w:name="_Toc37322804"/>
      <w:bookmarkStart w:id="2609" w:name="_Toc37324210"/>
      <w:bookmarkStart w:id="2610" w:name="_Toc45889733"/>
      <w:bookmarkStart w:id="2611" w:name="_Toc52196388"/>
      <w:bookmarkStart w:id="2612" w:name="_Toc52197368"/>
      <w:bookmarkStart w:id="2613" w:name="_Toc53173091"/>
      <w:bookmarkStart w:id="2614" w:name="_Toc53173460"/>
      <w:bookmarkStart w:id="2615" w:name="_Toc61119455"/>
      <w:bookmarkStart w:id="2616" w:name="_Toc61119837"/>
      <w:bookmarkStart w:id="2617" w:name="_Toc67925887"/>
      <w:bookmarkStart w:id="2618" w:name="_Toc75273525"/>
      <w:bookmarkStart w:id="2619" w:name="_Toc76510425"/>
      <w:bookmarkStart w:id="2620" w:name="_Toc83129579"/>
      <w:bookmarkStart w:id="2621" w:name="_Toc90591112"/>
      <w:bookmarkStart w:id="2622" w:name="_Toc98864139"/>
      <w:bookmarkStart w:id="2623" w:name="_Toc99733388"/>
      <w:bookmarkStart w:id="2624"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2B3BABB7"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lastRenderedPageBreak/>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2625" w:name="_Toc106577283"/>
      <w:bookmarkStart w:id="2626" w:name="_Toc114537034"/>
      <w:bookmarkStart w:id="2627" w:name="_Toc115257302"/>
      <w:bookmarkStart w:id="2628" w:name="_Toc123086621"/>
      <w:bookmarkStart w:id="2629" w:name="_Toc123088356"/>
      <w:bookmarkStart w:id="2630" w:name="_Toc124298011"/>
      <w:bookmarkStart w:id="2631" w:name="_Toc130574762"/>
      <w:bookmarkStart w:id="2632" w:name="_Toc131767172"/>
      <w:bookmarkStart w:id="2633" w:name="_Toc138887758"/>
      <w:r w:rsidRPr="00C04A08">
        <w:t>6.2A.2</w:t>
      </w:r>
      <w:r w:rsidRPr="00C04A08">
        <w:tab/>
        <w:t>UE maximum output power reduction for CA</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5"/>
      <w:bookmarkEnd w:id="2626"/>
      <w:bookmarkEnd w:id="2627"/>
      <w:bookmarkEnd w:id="2628"/>
      <w:bookmarkEnd w:id="2629"/>
      <w:bookmarkEnd w:id="2630"/>
      <w:bookmarkEnd w:id="2631"/>
      <w:bookmarkEnd w:id="2632"/>
      <w:bookmarkEnd w:id="2633"/>
    </w:p>
    <w:p w14:paraId="4C3864C0" w14:textId="77777777" w:rsidR="00842EF7" w:rsidRPr="00C04A08" w:rsidRDefault="00842EF7" w:rsidP="00842EF7">
      <w:pPr>
        <w:pStyle w:val="Heading4"/>
      </w:pPr>
      <w:bookmarkStart w:id="2634" w:name="_Toc21340785"/>
      <w:bookmarkStart w:id="2635" w:name="_Toc29805232"/>
      <w:bookmarkStart w:id="2636" w:name="_Toc36456441"/>
      <w:bookmarkStart w:id="2637" w:name="_Toc36469539"/>
      <w:bookmarkStart w:id="2638" w:name="_Toc37253948"/>
      <w:bookmarkStart w:id="2639" w:name="_Toc37322805"/>
      <w:bookmarkStart w:id="2640" w:name="_Toc37324211"/>
      <w:bookmarkStart w:id="2641" w:name="_Toc45889734"/>
      <w:bookmarkStart w:id="2642" w:name="_Toc52196389"/>
      <w:bookmarkStart w:id="2643" w:name="_Toc52197369"/>
      <w:bookmarkStart w:id="2644" w:name="_Toc53173092"/>
      <w:bookmarkStart w:id="2645" w:name="_Toc53173461"/>
      <w:bookmarkStart w:id="2646" w:name="_Toc61119456"/>
      <w:bookmarkStart w:id="2647" w:name="_Toc61119838"/>
      <w:bookmarkStart w:id="2648" w:name="_Toc67925888"/>
      <w:bookmarkStart w:id="2649" w:name="_Toc75273526"/>
      <w:bookmarkStart w:id="2650" w:name="_Toc76510426"/>
      <w:bookmarkStart w:id="2651" w:name="_Toc83129580"/>
      <w:bookmarkStart w:id="2652" w:name="_Toc90591113"/>
      <w:bookmarkStart w:id="2653" w:name="_Toc98864140"/>
      <w:bookmarkStart w:id="2654" w:name="_Toc99733389"/>
      <w:bookmarkStart w:id="2655" w:name="_Toc106577284"/>
      <w:bookmarkStart w:id="2656" w:name="_Toc114537035"/>
      <w:bookmarkStart w:id="2657" w:name="_Toc115257303"/>
      <w:bookmarkStart w:id="2658" w:name="_Toc123086622"/>
      <w:bookmarkStart w:id="2659" w:name="_Toc123088357"/>
      <w:bookmarkStart w:id="2660" w:name="_Toc124298012"/>
      <w:bookmarkStart w:id="2661" w:name="_Toc130574763"/>
      <w:bookmarkStart w:id="2662" w:name="_Toc131767173"/>
      <w:bookmarkStart w:id="2663" w:name="_Toc138887759"/>
      <w:r w:rsidRPr="00C04A08">
        <w:t>6.2A.2.1</w:t>
      </w:r>
      <w:r w:rsidRPr="00C04A08">
        <w:tab/>
        <w:t>General</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2664" w:name="_Toc21340786"/>
      <w:bookmarkStart w:id="2665" w:name="_Toc29805233"/>
      <w:bookmarkStart w:id="2666" w:name="_Toc36456442"/>
      <w:bookmarkStart w:id="2667" w:name="_Toc36469540"/>
      <w:bookmarkStart w:id="2668" w:name="_Toc37253949"/>
      <w:bookmarkStart w:id="2669" w:name="_Toc37322806"/>
      <w:bookmarkStart w:id="2670" w:name="_Toc37324212"/>
      <w:bookmarkStart w:id="2671"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rFonts w:eastAsia="Malgun Gothic"/>
        </w:rPr>
      </w:pPr>
      <w:r w:rsidRPr="005E632D">
        <w:rPr>
          <w:rStyle w:val="ListBulletChar"/>
        </w:rPr>
        <w:t>- inter-band uplink CA with two NR bands, and each UL band is configured with a single CC</w:t>
      </w:r>
      <w:r w:rsidRPr="005E632D">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2672" w:name="_Toc52196390"/>
      <w:bookmarkStart w:id="2673" w:name="_Toc52197370"/>
      <w:bookmarkStart w:id="2674" w:name="_Toc53173093"/>
      <w:bookmarkStart w:id="2675" w:name="_Toc53173462"/>
      <w:bookmarkStart w:id="2676" w:name="_Toc61119457"/>
      <w:bookmarkStart w:id="2677" w:name="_Toc61119839"/>
      <w:bookmarkStart w:id="2678" w:name="_Toc67925889"/>
      <w:bookmarkStart w:id="2679" w:name="_Toc75273527"/>
      <w:bookmarkStart w:id="2680" w:name="_Toc76510427"/>
      <w:bookmarkStart w:id="2681" w:name="_Toc83129581"/>
      <w:bookmarkStart w:id="2682" w:name="_Toc90591114"/>
      <w:bookmarkStart w:id="2683" w:name="_Toc98864141"/>
      <w:bookmarkStart w:id="2684" w:name="_Toc99733390"/>
      <w:bookmarkStart w:id="2685" w:name="_Toc106577285"/>
      <w:bookmarkStart w:id="2686" w:name="_Toc114537036"/>
      <w:bookmarkStart w:id="2687" w:name="_Toc115257304"/>
      <w:bookmarkStart w:id="2688" w:name="_Toc123086623"/>
      <w:bookmarkStart w:id="2689" w:name="_Toc123088358"/>
      <w:bookmarkStart w:id="2690" w:name="_Toc124298013"/>
      <w:bookmarkStart w:id="2691" w:name="_Toc130574764"/>
      <w:bookmarkStart w:id="2692" w:name="_Toc131767174"/>
      <w:bookmarkStart w:id="2693" w:name="_Toc138887760"/>
      <w:r w:rsidRPr="00C04A08">
        <w:t>6.2A.2.2</w:t>
      </w:r>
      <w:r w:rsidRPr="00C04A08">
        <w:tab/>
        <w:t>Maximum output power reduction for power class 1</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r w:rsidRPr="00C04A08">
        <w:t xml:space="preserve"> </w:t>
      </w:r>
    </w:p>
    <w:p w14:paraId="6192A631" w14:textId="77777777" w:rsidR="00254D08" w:rsidRPr="00C04A08" w:rsidRDefault="00254D08" w:rsidP="0013282A">
      <w:pPr>
        <w:pStyle w:val="Heading5"/>
      </w:pPr>
      <w:bookmarkStart w:id="2694" w:name="_Toc52196391"/>
      <w:bookmarkStart w:id="2695" w:name="_Toc52197371"/>
      <w:bookmarkStart w:id="2696" w:name="_Toc53173094"/>
      <w:bookmarkStart w:id="2697" w:name="_Toc53173463"/>
      <w:bookmarkStart w:id="2698" w:name="_Toc61119458"/>
      <w:bookmarkStart w:id="2699" w:name="_Toc61119840"/>
      <w:bookmarkStart w:id="2700" w:name="_Toc67925890"/>
      <w:bookmarkStart w:id="2701" w:name="_Toc75273528"/>
      <w:bookmarkStart w:id="2702" w:name="_Toc76510428"/>
      <w:bookmarkStart w:id="2703" w:name="_Toc83129582"/>
      <w:bookmarkStart w:id="2704" w:name="_Toc90591115"/>
      <w:bookmarkStart w:id="2705" w:name="_Toc98864142"/>
      <w:bookmarkStart w:id="2706" w:name="_Toc99733391"/>
      <w:bookmarkStart w:id="2707" w:name="_Toc106577286"/>
      <w:bookmarkStart w:id="2708" w:name="_Toc114537037"/>
      <w:bookmarkStart w:id="2709" w:name="_Toc115257305"/>
      <w:bookmarkStart w:id="2710" w:name="_Toc123086624"/>
      <w:bookmarkStart w:id="2711" w:name="_Toc123088359"/>
      <w:bookmarkStart w:id="2712" w:name="_Toc124298014"/>
      <w:bookmarkStart w:id="2713" w:name="_Toc130574765"/>
      <w:bookmarkStart w:id="2714" w:name="_Toc131767175"/>
      <w:bookmarkStart w:id="2715" w:name="_Toc138887761"/>
      <w:r w:rsidRPr="00C04A08">
        <w:t>6.2A.2.2.1</w:t>
      </w:r>
      <w:r w:rsidRPr="00C04A08">
        <w:tab/>
        <w:t>Maximum output power reduction for power class 1 intra-band contiguous UL CA</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lastRenderedPageBreak/>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66E8116A" w:rsidR="00AD1D90" w:rsidRPr="00C04A08" w:rsidRDefault="00AD1D90" w:rsidP="00AD1D90">
            <w:pPr>
              <w:pStyle w:val="TAC"/>
            </w:pP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6FF0EAB1" w:rsidR="00AD1D90" w:rsidRPr="00C04A08" w:rsidRDefault="00AD1D90" w:rsidP="00AD1D90">
            <w:pPr>
              <w:pStyle w:val="TAC"/>
            </w:pP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3316FF"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3316FF" w:rsidRPr="00C04A08" w:rsidRDefault="003316FF" w:rsidP="003316FF">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7BF3832A" w:rsidR="003316FF" w:rsidRPr="00C04A08" w:rsidRDefault="003316FF" w:rsidP="003316FF">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25E0B28B" w:rsidR="003316FF" w:rsidRPr="00C04A08" w:rsidRDefault="003316FF" w:rsidP="003316FF">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629B6875" w:rsidR="003316FF" w:rsidRPr="00C04A08" w:rsidRDefault="003316FF" w:rsidP="003316FF">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3C7B6A17" w:rsidR="003316FF" w:rsidRPr="00C04A08" w:rsidRDefault="003316FF" w:rsidP="003316FF">
            <w:pPr>
              <w:pStyle w:val="TAC"/>
            </w:pPr>
            <w:r w:rsidRPr="007F707E">
              <w:t>≤ 2.0</w:t>
            </w:r>
          </w:p>
        </w:tc>
      </w:tr>
      <w:tr w:rsidR="003316FF"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3316FF" w:rsidRPr="00C04A08" w:rsidRDefault="003316FF" w:rsidP="003316FF">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0C84196D" w:rsidR="003316FF" w:rsidRPr="00C04A08" w:rsidRDefault="003316FF" w:rsidP="003316FF">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4341660B" w:rsidR="003316FF" w:rsidRPr="00C04A08" w:rsidRDefault="003316FF" w:rsidP="003316FF">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45E9A850" w:rsidR="003316FF" w:rsidRPr="00C04A08" w:rsidRDefault="003316FF" w:rsidP="003316FF">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5FB85E20" w:rsidR="003316FF" w:rsidRPr="00C04A08" w:rsidRDefault="003316FF" w:rsidP="003316FF">
            <w:pPr>
              <w:pStyle w:val="TAC"/>
            </w:pPr>
            <w:r w:rsidRPr="007F707E">
              <w:t>≤ 3.0</w:t>
            </w:r>
          </w:p>
        </w:tc>
      </w:tr>
      <w:tr w:rsidR="003316FF"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3316FF" w:rsidRPr="00C04A08" w:rsidRDefault="003316FF" w:rsidP="003316FF">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76A060BA" w:rsidR="003316FF" w:rsidRPr="00C04A08" w:rsidRDefault="003316FF" w:rsidP="003316FF">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322B51C" w:rsidR="003316FF" w:rsidRPr="00C04A08" w:rsidRDefault="003316FF" w:rsidP="003316FF">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49B9AB53" w:rsidR="003316FF" w:rsidRPr="00C04A08" w:rsidRDefault="003316FF" w:rsidP="003316FF">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3EBA6FE5" w:rsidR="003316FF" w:rsidRPr="00C04A08" w:rsidRDefault="003316FF" w:rsidP="003316FF">
            <w:pPr>
              <w:pStyle w:val="TAC"/>
            </w:pPr>
            <w:r w:rsidRPr="007F707E">
              <w:t>≤ 4.0</w:t>
            </w:r>
          </w:p>
        </w:tc>
      </w:tr>
      <w:tr w:rsidR="003316FF"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3316FF" w:rsidRPr="00C04A08" w:rsidRDefault="003316FF" w:rsidP="003316FF">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307F4F3C" w:rsidR="003316FF" w:rsidRPr="00C04A08" w:rsidRDefault="003316FF" w:rsidP="003316FF">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171AA75" w:rsidR="003316FF" w:rsidRPr="00C04A08" w:rsidRDefault="003316FF" w:rsidP="003316FF">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0A1419C8" w:rsidR="003316FF" w:rsidRPr="00C04A08" w:rsidRDefault="003316FF" w:rsidP="003316FF">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38CF6A93" w:rsidR="003316FF" w:rsidRPr="00C04A08" w:rsidRDefault="003316FF" w:rsidP="003316FF">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2716" w:name="_Toc52196392"/>
      <w:bookmarkStart w:id="2717" w:name="_Toc52197372"/>
      <w:bookmarkStart w:id="2718" w:name="_Toc53173095"/>
      <w:bookmarkStart w:id="2719" w:name="_Toc53173464"/>
      <w:bookmarkStart w:id="2720" w:name="_Toc61119459"/>
      <w:bookmarkStart w:id="2721" w:name="_Toc61119841"/>
      <w:bookmarkStart w:id="2722" w:name="_Toc67925891"/>
      <w:bookmarkStart w:id="2723" w:name="_Toc75273529"/>
      <w:bookmarkStart w:id="2724" w:name="_Toc76510429"/>
      <w:bookmarkStart w:id="2725" w:name="_Toc83129583"/>
      <w:bookmarkStart w:id="2726" w:name="_Toc90591116"/>
      <w:bookmarkStart w:id="2727" w:name="_Toc98864143"/>
      <w:bookmarkStart w:id="2728" w:name="_Toc99733392"/>
      <w:bookmarkStart w:id="2729" w:name="_Toc106577287"/>
      <w:bookmarkStart w:id="2730" w:name="_Toc114537038"/>
      <w:bookmarkStart w:id="2731" w:name="_Toc115257306"/>
      <w:bookmarkStart w:id="2732" w:name="_Toc123086625"/>
      <w:bookmarkStart w:id="2733" w:name="_Toc123088360"/>
      <w:bookmarkStart w:id="2734" w:name="_Toc124298015"/>
      <w:bookmarkStart w:id="2735" w:name="_Toc130574766"/>
      <w:bookmarkStart w:id="2736" w:name="_Toc131767176"/>
      <w:bookmarkStart w:id="2737" w:name="_Toc138887762"/>
      <w:bookmarkStart w:id="2738" w:name="_Toc21340787"/>
      <w:bookmarkStart w:id="2739" w:name="_Toc29805234"/>
      <w:bookmarkStart w:id="2740" w:name="_Toc36456443"/>
      <w:bookmarkStart w:id="2741" w:name="_Toc36469541"/>
      <w:bookmarkStart w:id="2742" w:name="_Toc37253950"/>
      <w:bookmarkStart w:id="2743" w:name="_Toc37322807"/>
      <w:bookmarkStart w:id="2744" w:name="_Toc37324213"/>
      <w:bookmarkStart w:id="2745" w:name="_Toc45889736"/>
      <w:r w:rsidRPr="00C04A08">
        <w:lastRenderedPageBreak/>
        <w:t>6.2A.2.2.2</w:t>
      </w:r>
      <w:r w:rsidRPr="00C04A08">
        <w:tab/>
        <w:t>Maximum output power reduction for power class 1 intra-band non-contiguous UL CA</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2746" w:name="_Toc106577288"/>
      <w:bookmarkStart w:id="2747" w:name="_Toc114537039"/>
      <w:bookmarkStart w:id="2748" w:name="_Toc115257307"/>
      <w:bookmarkStart w:id="2749" w:name="_Toc123086626"/>
      <w:bookmarkStart w:id="2750" w:name="_Toc123088361"/>
      <w:bookmarkStart w:id="2751" w:name="_Toc124298016"/>
      <w:bookmarkStart w:id="2752" w:name="_Toc130574767"/>
      <w:bookmarkStart w:id="2753" w:name="_Toc131767177"/>
      <w:bookmarkStart w:id="2754" w:name="_Toc138887763"/>
      <w:r w:rsidRPr="00311FBF">
        <w:t>6.2A.2.</w:t>
      </w:r>
      <w:r>
        <w:t>2</w:t>
      </w:r>
      <w:r w:rsidRPr="00311FBF">
        <w:t>.</w:t>
      </w:r>
      <w:r>
        <w:t>3</w:t>
      </w:r>
      <w:r w:rsidRPr="00311FBF">
        <w:tab/>
        <w:t xml:space="preserve">Maximum output power reduction for power class </w:t>
      </w:r>
      <w:r>
        <w:t>1</w:t>
      </w:r>
      <w:r w:rsidRPr="00311FBF">
        <w:t xml:space="preserve"> inter-band CA</w:t>
      </w:r>
      <w:bookmarkEnd w:id="2746"/>
      <w:bookmarkEnd w:id="2747"/>
      <w:bookmarkEnd w:id="2748"/>
      <w:bookmarkEnd w:id="2749"/>
      <w:bookmarkEnd w:id="2750"/>
      <w:bookmarkEnd w:id="2751"/>
      <w:bookmarkEnd w:id="2752"/>
      <w:bookmarkEnd w:id="2753"/>
      <w:bookmarkEnd w:id="2754"/>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2755" w:name="_Toc52196393"/>
      <w:bookmarkStart w:id="2756" w:name="_Toc52197373"/>
      <w:bookmarkStart w:id="2757" w:name="_Toc53173096"/>
      <w:bookmarkStart w:id="2758" w:name="_Toc53173465"/>
      <w:bookmarkStart w:id="2759" w:name="_Toc61119460"/>
      <w:bookmarkStart w:id="2760" w:name="_Toc61119842"/>
      <w:bookmarkStart w:id="2761" w:name="_Toc67925892"/>
      <w:bookmarkStart w:id="2762" w:name="_Toc75273530"/>
      <w:bookmarkStart w:id="2763" w:name="_Toc76510430"/>
      <w:bookmarkStart w:id="2764" w:name="_Toc83129584"/>
      <w:bookmarkStart w:id="2765" w:name="_Toc90591117"/>
      <w:bookmarkStart w:id="2766" w:name="_Toc98864144"/>
      <w:bookmarkStart w:id="2767" w:name="_Toc99733393"/>
      <w:bookmarkStart w:id="2768" w:name="_Toc106577289"/>
      <w:bookmarkStart w:id="2769" w:name="_Toc114537040"/>
      <w:bookmarkStart w:id="2770" w:name="_Toc115257308"/>
      <w:bookmarkStart w:id="2771" w:name="_Toc123086627"/>
      <w:bookmarkStart w:id="2772" w:name="_Toc123088362"/>
      <w:bookmarkStart w:id="2773" w:name="_Toc124298017"/>
      <w:bookmarkStart w:id="2774" w:name="_Toc130574768"/>
      <w:bookmarkStart w:id="2775" w:name="_Toc131767178"/>
      <w:bookmarkStart w:id="2776" w:name="_Toc138887764"/>
      <w:r w:rsidRPr="00C04A08">
        <w:lastRenderedPageBreak/>
        <w:t>6.2A.2.3</w:t>
      </w:r>
      <w:r w:rsidRPr="00C04A08">
        <w:tab/>
        <w:t>Maximum output power reduction for power class 2</w:t>
      </w:r>
      <w:bookmarkEnd w:id="2738"/>
      <w:bookmarkEnd w:id="2739"/>
      <w:bookmarkEnd w:id="2740"/>
      <w:bookmarkEnd w:id="2741"/>
      <w:bookmarkEnd w:id="2742"/>
      <w:bookmarkEnd w:id="2743"/>
      <w:bookmarkEnd w:id="2744"/>
      <w:bookmarkEnd w:id="2745"/>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2777" w:name="_Toc21340788"/>
      <w:bookmarkStart w:id="2778" w:name="_Toc29805235"/>
      <w:bookmarkStart w:id="2779" w:name="_Toc36456444"/>
      <w:bookmarkStart w:id="2780" w:name="_Toc36469542"/>
      <w:bookmarkStart w:id="2781" w:name="_Toc37253951"/>
      <w:bookmarkStart w:id="2782" w:name="_Toc37322808"/>
      <w:bookmarkStart w:id="2783" w:name="_Toc37324214"/>
      <w:bookmarkStart w:id="2784" w:name="_Toc45889737"/>
      <w:bookmarkStart w:id="2785" w:name="_Toc52196394"/>
      <w:bookmarkStart w:id="2786" w:name="_Toc52197374"/>
      <w:bookmarkStart w:id="2787" w:name="_Toc53173097"/>
      <w:bookmarkStart w:id="2788" w:name="_Toc53173466"/>
      <w:bookmarkStart w:id="2789" w:name="_Toc61119461"/>
      <w:bookmarkStart w:id="2790" w:name="_Toc61119843"/>
      <w:bookmarkStart w:id="2791" w:name="_Toc67925893"/>
      <w:bookmarkStart w:id="2792" w:name="_Toc75273531"/>
      <w:bookmarkStart w:id="2793" w:name="_Toc76510431"/>
      <w:bookmarkStart w:id="2794" w:name="_Toc83129585"/>
      <w:bookmarkStart w:id="2795" w:name="_Toc90591118"/>
      <w:bookmarkStart w:id="2796" w:name="_Toc98864145"/>
      <w:bookmarkStart w:id="2797" w:name="_Toc99733394"/>
      <w:bookmarkStart w:id="2798" w:name="_Toc106577290"/>
      <w:bookmarkStart w:id="2799" w:name="_Toc114537041"/>
      <w:bookmarkStart w:id="2800" w:name="_Toc115257309"/>
      <w:bookmarkStart w:id="2801" w:name="_Toc123086628"/>
      <w:bookmarkStart w:id="2802" w:name="_Toc123088363"/>
      <w:bookmarkStart w:id="2803" w:name="_Toc124298018"/>
      <w:bookmarkStart w:id="2804" w:name="_Toc130574769"/>
      <w:bookmarkStart w:id="2805" w:name="_Toc131767179"/>
      <w:bookmarkStart w:id="2806" w:name="_Toc138887765"/>
      <w:r w:rsidRPr="00C04A08">
        <w:t>6.2A.2.4</w:t>
      </w:r>
      <w:r w:rsidRPr="00C04A08">
        <w:tab/>
        <w:t>Maximum output power reduction for power class 3</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2DEDD076" w14:textId="77777777" w:rsidR="00E4700A" w:rsidRPr="00C04A08" w:rsidRDefault="00E4700A" w:rsidP="0013282A">
      <w:pPr>
        <w:pStyle w:val="Heading5"/>
        <w:rPr>
          <w:rFonts w:eastAsia="Malgun Gothic"/>
          <w:sz w:val="24"/>
        </w:rPr>
      </w:pPr>
      <w:bookmarkStart w:id="2807" w:name="_Toc52196395"/>
      <w:bookmarkStart w:id="2808" w:name="_Toc52197375"/>
      <w:bookmarkStart w:id="2809" w:name="_Toc53173098"/>
      <w:bookmarkStart w:id="2810" w:name="_Toc53173467"/>
      <w:bookmarkStart w:id="2811" w:name="_Toc61119462"/>
      <w:bookmarkStart w:id="2812" w:name="_Toc61119844"/>
      <w:bookmarkStart w:id="2813" w:name="_Toc67925894"/>
      <w:bookmarkStart w:id="2814" w:name="_Toc75273532"/>
      <w:bookmarkStart w:id="2815" w:name="_Toc76510432"/>
      <w:bookmarkStart w:id="2816" w:name="_Toc83129586"/>
      <w:bookmarkStart w:id="2817" w:name="_Toc90591119"/>
      <w:bookmarkStart w:id="2818" w:name="_Toc98864146"/>
      <w:bookmarkStart w:id="2819" w:name="_Toc99733395"/>
      <w:bookmarkStart w:id="2820" w:name="_Toc106577291"/>
      <w:bookmarkStart w:id="2821" w:name="_Toc114537042"/>
      <w:bookmarkStart w:id="2822" w:name="_Toc115257310"/>
      <w:bookmarkStart w:id="2823" w:name="_Toc123086629"/>
      <w:bookmarkStart w:id="2824" w:name="_Toc123088364"/>
      <w:bookmarkStart w:id="2825" w:name="_Toc124298019"/>
      <w:bookmarkStart w:id="2826" w:name="_Toc130574770"/>
      <w:bookmarkStart w:id="2827" w:name="_Toc131767180"/>
      <w:bookmarkStart w:id="2828" w:name="_Toc138887766"/>
      <w:r w:rsidRPr="00C04A08">
        <w:t>6.2A.2.4.1</w:t>
      </w:r>
      <w:r w:rsidRPr="00C04A08">
        <w:tab/>
        <w:t>Maximum output power reduction for power class 3 intra-band contiguous CA</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08688AA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2D9CEAC9"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3316FF"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3316FF" w:rsidRPr="00C04A08" w:rsidRDefault="003316FF" w:rsidP="003316FF">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728F7DDF" w:rsidR="003316FF" w:rsidRPr="00583807" w:rsidRDefault="003316FF" w:rsidP="003316FF">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008A38FA" w:rsidR="003316FF" w:rsidRPr="00583807" w:rsidRDefault="003316FF" w:rsidP="003316FF">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2F09882C" w:rsidR="003316FF" w:rsidRPr="00583807" w:rsidRDefault="003316FF" w:rsidP="003316FF">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40542E73" w:rsidR="003316FF" w:rsidRPr="00583807" w:rsidRDefault="003316FF" w:rsidP="003316FF">
            <w:pPr>
              <w:pStyle w:val="TAC"/>
            </w:pPr>
            <w:r w:rsidRPr="00583807">
              <w:t xml:space="preserve">≤ </w:t>
            </w:r>
            <w:r w:rsidRPr="00583807">
              <w:rPr>
                <w:lang w:val="en-CA"/>
              </w:rPr>
              <w:t>1.0</w:t>
            </w:r>
          </w:p>
        </w:tc>
      </w:tr>
      <w:tr w:rsidR="003316FF"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3316FF" w:rsidRPr="00C04A08" w:rsidRDefault="003316FF" w:rsidP="003316FF">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6718B43D" w:rsidR="003316FF" w:rsidRPr="00583807" w:rsidRDefault="003316FF" w:rsidP="003316FF">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35CA34D7" w:rsidR="003316FF" w:rsidRPr="00583807" w:rsidRDefault="003316FF" w:rsidP="003316FF">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7806FB92" w:rsidR="003316FF" w:rsidRPr="00583807" w:rsidRDefault="003316FF" w:rsidP="003316FF">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4C487F69" w:rsidR="003316FF" w:rsidRPr="00583807" w:rsidRDefault="003316FF" w:rsidP="003316FF">
            <w:pPr>
              <w:pStyle w:val="TAC"/>
            </w:pPr>
            <w:r w:rsidRPr="00583807">
              <w:t xml:space="preserve">≤ </w:t>
            </w:r>
            <w:r w:rsidRPr="00583807">
              <w:rPr>
                <w:lang w:val="en-CA"/>
              </w:rPr>
              <w:t>2.0</w:t>
            </w:r>
          </w:p>
        </w:tc>
      </w:tr>
      <w:tr w:rsidR="003316FF"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3316FF" w:rsidRPr="00C04A08" w:rsidRDefault="003316FF" w:rsidP="003316FF">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EC608B1" w:rsidR="003316FF" w:rsidRPr="00583807" w:rsidRDefault="003316FF" w:rsidP="003316FF">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6754AF9E" w:rsidR="003316FF" w:rsidRPr="00583807" w:rsidRDefault="003316FF" w:rsidP="003316FF">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1D824BE6" w:rsidR="003316FF" w:rsidRPr="00583807" w:rsidRDefault="003316FF" w:rsidP="003316FF">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51C21297" w:rsidR="003316FF" w:rsidRPr="00583807" w:rsidRDefault="003316FF" w:rsidP="003316FF">
            <w:pPr>
              <w:pStyle w:val="TAC"/>
            </w:pPr>
            <w:r w:rsidRPr="00583807">
              <w:t xml:space="preserve">≤ </w:t>
            </w:r>
            <w:r w:rsidRPr="00583807">
              <w:rPr>
                <w:lang w:val="en-CA"/>
              </w:rPr>
              <w:t>4.0</w:t>
            </w:r>
          </w:p>
        </w:tc>
      </w:tr>
      <w:tr w:rsidR="003316FF"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3316FF" w:rsidRPr="00C04A08" w:rsidRDefault="003316FF" w:rsidP="003316FF">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20B17F45" w:rsidR="003316FF" w:rsidRPr="00583807" w:rsidRDefault="003316FF" w:rsidP="003316FF">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594F0ECD" w:rsidR="003316FF" w:rsidRPr="00583807" w:rsidRDefault="003316FF" w:rsidP="003316FF">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5EECE326" w:rsidR="003316FF" w:rsidRPr="00583807" w:rsidRDefault="003316FF" w:rsidP="003316FF">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BD3F1B2" w:rsidR="003316FF" w:rsidRPr="00583807" w:rsidRDefault="003316FF" w:rsidP="003316FF">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2829" w:name="_Toc52196396"/>
      <w:bookmarkStart w:id="2830" w:name="_Toc52197376"/>
      <w:bookmarkStart w:id="2831" w:name="_Toc53173099"/>
      <w:bookmarkStart w:id="2832" w:name="_Toc53173468"/>
      <w:bookmarkStart w:id="2833" w:name="_Toc61119463"/>
      <w:bookmarkStart w:id="2834" w:name="_Toc61119845"/>
      <w:bookmarkStart w:id="2835" w:name="_Toc67925895"/>
      <w:bookmarkStart w:id="2836" w:name="_Toc75273533"/>
      <w:bookmarkStart w:id="2837" w:name="_Toc76510433"/>
      <w:bookmarkStart w:id="2838" w:name="_Toc83129587"/>
      <w:bookmarkStart w:id="2839" w:name="_Toc90591120"/>
      <w:bookmarkStart w:id="2840" w:name="_Toc98864147"/>
      <w:bookmarkStart w:id="2841" w:name="_Toc99733396"/>
      <w:bookmarkStart w:id="2842" w:name="_Toc106577292"/>
      <w:bookmarkStart w:id="2843" w:name="_Toc114537043"/>
      <w:bookmarkStart w:id="2844" w:name="_Toc115257311"/>
      <w:bookmarkStart w:id="2845" w:name="_Toc123086630"/>
      <w:bookmarkStart w:id="2846" w:name="_Toc123088365"/>
      <w:bookmarkStart w:id="2847" w:name="_Toc124298020"/>
      <w:bookmarkStart w:id="2848" w:name="_Toc130574771"/>
      <w:bookmarkStart w:id="2849" w:name="_Toc131767181"/>
      <w:bookmarkStart w:id="2850" w:name="_Toc138887767"/>
      <w:bookmarkStart w:id="2851" w:name="_Toc21340789"/>
      <w:bookmarkStart w:id="2852" w:name="_Toc29805236"/>
      <w:bookmarkStart w:id="2853" w:name="_Toc36456445"/>
      <w:bookmarkStart w:id="2854" w:name="_Toc36469543"/>
      <w:bookmarkStart w:id="2855" w:name="_Toc37253952"/>
      <w:bookmarkStart w:id="2856" w:name="_Toc37322809"/>
      <w:bookmarkStart w:id="2857" w:name="_Toc37324215"/>
      <w:bookmarkStart w:id="2858" w:name="_Toc45889738"/>
      <w:r w:rsidRPr="00C04A08">
        <w:t>6.2A.2.4.2</w:t>
      </w:r>
      <w:r w:rsidRPr="00C04A08">
        <w:tab/>
        <w:t>Maximum output power reduction for power class 3 intra-band non-contiguous CA</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2859" w:name="_Toc123086631"/>
      <w:bookmarkStart w:id="2860" w:name="_Toc123088366"/>
      <w:bookmarkStart w:id="2861" w:name="_Toc124298021"/>
      <w:bookmarkStart w:id="2862" w:name="_Toc130574772"/>
      <w:bookmarkStart w:id="2863" w:name="_Toc131767182"/>
      <w:bookmarkStart w:id="2864" w:name="_Toc138887768"/>
      <w:r w:rsidRPr="00311FBF">
        <w:t>6.2A.2.</w:t>
      </w:r>
      <w:r>
        <w:t>4</w:t>
      </w:r>
      <w:r w:rsidRPr="00311FBF">
        <w:t>.</w:t>
      </w:r>
      <w:r>
        <w:t>3</w:t>
      </w:r>
      <w:r w:rsidRPr="00311FBF">
        <w:tab/>
        <w:t xml:space="preserve">Maximum output power reduction for power class </w:t>
      </w:r>
      <w:r>
        <w:t>3</w:t>
      </w:r>
      <w:r w:rsidRPr="00311FBF">
        <w:t xml:space="preserve"> inter-band CA</w:t>
      </w:r>
      <w:bookmarkEnd w:id="2859"/>
      <w:bookmarkEnd w:id="2860"/>
      <w:bookmarkEnd w:id="2861"/>
      <w:bookmarkEnd w:id="2862"/>
      <w:bookmarkEnd w:id="2863"/>
      <w:bookmarkEnd w:id="2864"/>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2865" w:name="_Toc52196397"/>
      <w:bookmarkStart w:id="2866" w:name="_Toc52197377"/>
      <w:bookmarkStart w:id="2867" w:name="_Toc53173100"/>
      <w:bookmarkStart w:id="2868" w:name="_Toc53173469"/>
      <w:bookmarkStart w:id="2869" w:name="_Toc61119464"/>
      <w:bookmarkStart w:id="2870" w:name="_Toc61119846"/>
      <w:bookmarkStart w:id="2871" w:name="_Toc67925896"/>
      <w:bookmarkStart w:id="2872" w:name="_Toc75273534"/>
      <w:bookmarkStart w:id="2873" w:name="_Toc76510434"/>
      <w:bookmarkStart w:id="2874" w:name="_Toc83129588"/>
      <w:bookmarkStart w:id="2875" w:name="_Toc90591121"/>
      <w:bookmarkStart w:id="2876" w:name="_Toc98864148"/>
      <w:bookmarkStart w:id="2877" w:name="_Toc99733397"/>
      <w:bookmarkStart w:id="2878" w:name="_Toc106577293"/>
      <w:bookmarkStart w:id="2879" w:name="_Toc114537044"/>
      <w:bookmarkStart w:id="2880" w:name="_Toc115257312"/>
      <w:bookmarkStart w:id="2881" w:name="_Toc123086632"/>
      <w:bookmarkStart w:id="2882" w:name="_Toc123088367"/>
      <w:bookmarkStart w:id="2883" w:name="_Toc124298022"/>
      <w:bookmarkStart w:id="2884" w:name="_Toc130574773"/>
      <w:bookmarkStart w:id="2885" w:name="_Toc131767183"/>
      <w:bookmarkStart w:id="2886" w:name="_Toc138887769"/>
      <w:r w:rsidRPr="00C04A08">
        <w:t>6.2A.2.5</w:t>
      </w:r>
      <w:r w:rsidRPr="00C04A08">
        <w:tab/>
        <w:t>Maximum output power reduction for power class 4</w:t>
      </w:r>
      <w:bookmarkEnd w:id="2851"/>
      <w:bookmarkEnd w:id="2852"/>
      <w:bookmarkEnd w:id="2853"/>
      <w:bookmarkEnd w:id="2854"/>
      <w:bookmarkEnd w:id="2855"/>
      <w:bookmarkEnd w:id="2856"/>
      <w:bookmarkEnd w:id="2857"/>
      <w:bookmarkEnd w:id="2858"/>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2887" w:name="_Toc67925897"/>
      <w:bookmarkStart w:id="2888" w:name="_Toc75273535"/>
      <w:bookmarkStart w:id="2889" w:name="_Toc76510435"/>
      <w:bookmarkStart w:id="2890" w:name="_Toc83129589"/>
      <w:bookmarkStart w:id="2891" w:name="_Toc90591122"/>
      <w:bookmarkStart w:id="2892" w:name="_Toc98864149"/>
      <w:bookmarkStart w:id="2893" w:name="_Toc99733398"/>
      <w:bookmarkStart w:id="2894" w:name="_Toc106577294"/>
      <w:bookmarkStart w:id="2895" w:name="_Toc114537045"/>
      <w:bookmarkStart w:id="2896" w:name="_Toc115257313"/>
      <w:bookmarkStart w:id="2897" w:name="_Toc123086633"/>
      <w:bookmarkStart w:id="2898" w:name="_Toc123088368"/>
      <w:bookmarkStart w:id="2899" w:name="_Toc124298023"/>
      <w:bookmarkStart w:id="2900" w:name="_Toc130574774"/>
      <w:bookmarkStart w:id="2901" w:name="_Toc131767184"/>
      <w:bookmarkStart w:id="2902" w:name="_Toc138887770"/>
      <w:r w:rsidRPr="00FE760F">
        <w:t>6.2A.2.</w:t>
      </w:r>
      <w:r>
        <w:t>6</w:t>
      </w:r>
      <w:r w:rsidRPr="00FE760F">
        <w:tab/>
        <w:t>Maximum output p</w:t>
      </w:r>
      <w:r>
        <w:t>ower reduction for power class 5</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2903" w:name="_Toc21340790"/>
      <w:bookmarkStart w:id="2904" w:name="_Toc29805237"/>
      <w:bookmarkStart w:id="2905" w:name="_Toc36456446"/>
      <w:bookmarkStart w:id="2906" w:name="_Toc36469544"/>
      <w:bookmarkStart w:id="2907" w:name="_Toc37253953"/>
      <w:bookmarkStart w:id="2908" w:name="_Toc37322810"/>
      <w:bookmarkStart w:id="2909" w:name="_Toc37324216"/>
      <w:bookmarkStart w:id="2910" w:name="_Toc45889739"/>
      <w:bookmarkStart w:id="2911" w:name="_Toc52196398"/>
      <w:bookmarkStart w:id="2912" w:name="_Toc52197378"/>
      <w:bookmarkStart w:id="2913" w:name="_Toc53173101"/>
      <w:bookmarkStart w:id="2914" w:name="_Toc53173470"/>
      <w:bookmarkStart w:id="2915" w:name="_Toc61119465"/>
      <w:bookmarkStart w:id="2916" w:name="_Toc61119847"/>
      <w:bookmarkStart w:id="2917" w:name="_Toc67925898"/>
      <w:bookmarkStart w:id="2918" w:name="_Toc75273536"/>
      <w:bookmarkStart w:id="2919" w:name="_Toc76510436"/>
      <w:bookmarkStart w:id="2920" w:name="_Toc83129590"/>
      <w:bookmarkStart w:id="2921" w:name="_Toc90591123"/>
      <w:bookmarkStart w:id="2922" w:name="_Toc98864150"/>
      <w:bookmarkStart w:id="2923" w:name="_Toc99733399"/>
      <w:bookmarkStart w:id="2924" w:name="_Toc106577295"/>
      <w:bookmarkStart w:id="2925" w:name="_Toc114537046"/>
      <w:bookmarkStart w:id="2926" w:name="_Toc115257314"/>
      <w:bookmarkStart w:id="2927" w:name="_Toc123086634"/>
      <w:bookmarkStart w:id="2928" w:name="_Toc123088369"/>
      <w:bookmarkStart w:id="2929" w:name="_Toc124298024"/>
      <w:bookmarkStart w:id="2930" w:name="_Toc130574775"/>
      <w:bookmarkStart w:id="2931" w:name="_Toc131767185"/>
      <w:bookmarkStart w:id="2932" w:name="_Toc138887771"/>
      <w:r w:rsidRPr="00C04A08">
        <w:t>6.2A.3</w:t>
      </w:r>
      <w:r w:rsidRPr="00C04A08">
        <w:tab/>
        <w:t>UE maximum output power with additional requirements for CA</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91164A6" w14:textId="77777777" w:rsidR="00842EF7" w:rsidRPr="00C04A08" w:rsidRDefault="00842EF7" w:rsidP="00842EF7">
      <w:pPr>
        <w:pStyle w:val="Heading4"/>
      </w:pPr>
      <w:bookmarkStart w:id="2933" w:name="_Toc21340791"/>
      <w:bookmarkStart w:id="2934" w:name="_Toc29805238"/>
      <w:bookmarkStart w:id="2935" w:name="_Toc36456447"/>
      <w:bookmarkStart w:id="2936" w:name="_Toc36469545"/>
      <w:bookmarkStart w:id="2937" w:name="_Toc37253954"/>
      <w:bookmarkStart w:id="2938" w:name="_Toc37322811"/>
      <w:bookmarkStart w:id="2939" w:name="_Toc37324217"/>
      <w:bookmarkStart w:id="2940" w:name="_Toc45889740"/>
      <w:bookmarkStart w:id="2941" w:name="_Toc52196399"/>
      <w:bookmarkStart w:id="2942" w:name="_Toc52197379"/>
      <w:bookmarkStart w:id="2943" w:name="_Toc53173102"/>
      <w:bookmarkStart w:id="2944" w:name="_Toc53173471"/>
      <w:bookmarkStart w:id="2945" w:name="_Toc61119466"/>
      <w:bookmarkStart w:id="2946" w:name="_Toc61119848"/>
      <w:bookmarkStart w:id="2947" w:name="_Toc67925899"/>
      <w:bookmarkStart w:id="2948" w:name="_Toc75273537"/>
      <w:bookmarkStart w:id="2949" w:name="_Toc76510437"/>
      <w:bookmarkStart w:id="2950" w:name="_Toc83129591"/>
      <w:bookmarkStart w:id="2951" w:name="_Toc90591124"/>
      <w:bookmarkStart w:id="2952" w:name="_Toc98864151"/>
      <w:bookmarkStart w:id="2953" w:name="_Toc99733400"/>
      <w:bookmarkStart w:id="2954" w:name="_Toc106577296"/>
      <w:bookmarkStart w:id="2955" w:name="_Toc114537047"/>
      <w:bookmarkStart w:id="2956" w:name="_Toc115257315"/>
      <w:bookmarkStart w:id="2957" w:name="_Toc123086635"/>
      <w:bookmarkStart w:id="2958" w:name="_Toc123088370"/>
      <w:bookmarkStart w:id="2959" w:name="_Toc124298025"/>
      <w:bookmarkStart w:id="2960" w:name="_Toc130574776"/>
      <w:bookmarkStart w:id="2961" w:name="_Toc131767186"/>
      <w:bookmarkStart w:id="2962" w:name="_Toc138887772"/>
      <w:r w:rsidRPr="00C04A08">
        <w:t>6.2A.3.1</w:t>
      </w:r>
      <w:r w:rsidRPr="00C04A08">
        <w:tab/>
        <w:t>General</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2963" w:name="_Toc21340792"/>
      <w:bookmarkStart w:id="2964" w:name="_Toc29805239"/>
      <w:bookmarkStart w:id="2965" w:name="_Toc36456448"/>
      <w:bookmarkStart w:id="2966" w:name="_Toc36469546"/>
      <w:bookmarkStart w:id="2967" w:name="_Toc37253955"/>
      <w:bookmarkStart w:id="2968" w:name="_Toc37322812"/>
      <w:bookmarkStart w:id="2969" w:name="_Toc37324218"/>
      <w:bookmarkStart w:id="2970" w:name="_Toc45889741"/>
      <w:bookmarkStart w:id="2971" w:name="_Toc52196400"/>
      <w:bookmarkStart w:id="2972" w:name="_Toc52197380"/>
      <w:bookmarkStart w:id="2973" w:name="_Toc53173103"/>
      <w:bookmarkStart w:id="2974" w:name="_Toc53173472"/>
      <w:bookmarkStart w:id="2975" w:name="_Toc61119467"/>
      <w:bookmarkStart w:id="2976" w:name="_Toc61119849"/>
      <w:bookmarkStart w:id="2977" w:name="_Toc67925900"/>
      <w:bookmarkStart w:id="2978" w:name="_Toc75273538"/>
      <w:bookmarkStart w:id="2979" w:name="_Toc76510438"/>
      <w:bookmarkStart w:id="2980" w:name="_Toc83129592"/>
      <w:bookmarkStart w:id="2981" w:name="_Toc90591125"/>
      <w:bookmarkStart w:id="2982" w:name="_Toc98864152"/>
      <w:bookmarkStart w:id="2983" w:name="_Toc99733401"/>
      <w:bookmarkStart w:id="2984" w:name="_Toc106577297"/>
      <w:bookmarkStart w:id="2985" w:name="_Toc114537048"/>
      <w:bookmarkStart w:id="2986" w:name="_Toc115257316"/>
      <w:bookmarkStart w:id="2987" w:name="_Toc123086636"/>
      <w:bookmarkStart w:id="2988" w:name="_Toc123088371"/>
      <w:bookmarkStart w:id="2989" w:name="_Toc124298026"/>
      <w:bookmarkStart w:id="2990" w:name="_Toc130574777"/>
      <w:bookmarkStart w:id="2991" w:name="_Toc131767187"/>
      <w:bookmarkStart w:id="2992" w:name="_Toc138887773"/>
      <w:bookmarkStart w:id="2993" w:name="_Toc21340793"/>
      <w:bookmarkStart w:id="2994" w:name="_Toc29805240"/>
      <w:bookmarkStart w:id="2995" w:name="_Toc36456449"/>
      <w:bookmarkStart w:id="2996" w:name="_Toc36469547"/>
      <w:bookmarkStart w:id="2997" w:name="_Toc37253956"/>
      <w:bookmarkStart w:id="2998" w:name="_Toc37322813"/>
      <w:bookmarkStart w:id="2999" w:name="_Toc37324219"/>
      <w:bookmarkStart w:id="3000" w:name="_Toc45889742"/>
      <w:bookmarkStart w:id="3001" w:name="_Toc52196401"/>
      <w:bookmarkStart w:id="3002" w:name="_Toc52197381"/>
      <w:bookmarkStart w:id="3003" w:name="_Toc53173104"/>
      <w:bookmarkStart w:id="3004" w:name="_Toc53173473"/>
      <w:r w:rsidRPr="00C04A08">
        <w:lastRenderedPageBreak/>
        <w:t>6.2A.3.2</w:t>
      </w:r>
      <w:r w:rsidRPr="00C04A08">
        <w:tab/>
      </w:r>
      <w:r w:rsidRPr="0019697A">
        <w:t>Void</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6403250E" w14:textId="77777777" w:rsidR="00FF485D" w:rsidRPr="00C04A08" w:rsidRDefault="00FF485D" w:rsidP="0013282A">
      <w:pPr>
        <w:pStyle w:val="Heading5"/>
      </w:pPr>
      <w:bookmarkStart w:id="3005" w:name="_Toc61119468"/>
      <w:bookmarkStart w:id="3006" w:name="_Toc61119850"/>
      <w:bookmarkStart w:id="3007" w:name="_Toc67925901"/>
      <w:bookmarkStart w:id="3008" w:name="_Toc75273539"/>
      <w:bookmarkStart w:id="3009" w:name="_Toc76510439"/>
      <w:bookmarkStart w:id="3010" w:name="_Toc83129593"/>
      <w:bookmarkStart w:id="3011" w:name="_Toc90591126"/>
      <w:bookmarkStart w:id="3012" w:name="_Toc98864153"/>
      <w:bookmarkStart w:id="3013" w:name="_Toc99733402"/>
      <w:bookmarkStart w:id="3014" w:name="_Toc106577298"/>
      <w:bookmarkStart w:id="3015" w:name="_Toc114537049"/>
      <w:bookmarkStart w:id="3016" w:name="_Toc115257317"/>
      <w:bookmarkStart w:id="3017" w:name="_Toc123086637"/>
      <w:bookmarkStart w:id="3018" w:name="_Toc123088372"/>
      <w:bookmarkStart w:id="3019" w:name="_Toc124298027"/>
      <w:bookmarkStart w:id="3020" w:name="_Toc130574778"/>
      <w:bookmarkStart w:id="3021" w:name="_Toc131767188"/>
      <w:bookmarkStart w:id="3022" w:name="_Toc138887774"/>
      <w:bookmarkEnd w:id="2993"/>
      <w:bookmarkEnd w:id="2994"/>
      <w:bookmarkEnd w:id="2995"/>
      <w:bookmarkEnd w:id="2996"/>
      <w:bookmarkEnd w:id="2997"/>
      <w:bookmarkEnd w:id="2998"/>
      <w:bookmarkEnd w:id="2999"/>
      <w:bookmarkEnd w:id="3000"/>
      <w:bookmarkEnd w:id="3001"/>
      <w:bookmarkEnd w:id="3002"/>
      <w:bookmarkEnd w:id="3003"/>
      <w:bookmarkEnd w:id="3004"/>
      <w:r w:rsidRPr="00C04A08">
        <w:t>6.2A.3.2.1</w:t>
      </w:r>
      <w:r w:rsidRPr="00C04A08">
        <w:tab/>
      </w:r>
      <w:r w:rsidRPr="0019697A">
        <w:t>Void</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3023" w:name="_Toc61119469"/>
      <w:bookmarkStart w:id="3024" w:name="_Toc61119851"/>
      <w:bookmarkStart w:id="3025" w:name="_Toc67925902"/>
      <w:bookmarkStart w:id="3026" w:name="_Toc75273540"/>
      <w:bookmarkStart w:id="3027" w:name="_Toc76510440"/>
      <w:bookmarkStart w:id="3028" w:name="_Toc83129594"/>
      <w:bookmarkStart w:id="3029" w:name="_Toc90591127"/>
      <w:bookmarkStart w:id="3030" w:name="_Toc98864154"/>
      <w:bookmarkStart w:id="3031" w:name="_Toc99733403"/>
      <w:bookmarkStart w:id="3032" w:name="_Toc106577299"/>
      <w:bookmarkStart w:id="3033" w:name="_Toc114537050"/>
      <w:bookmarkStart w:id="3034" w:name="_Toc115257318"/>
      <w:bookmarkStart w:id="3035" w:name="_Toc123086638"/>
      <w:bookmarkStart w:id="3036" w:name="_Toc123088373"/>
      <w:bookmarkStart w:id="3037" w:name="_Toc124298028"/>
      <w:bookmarkStart w:id="3038" w:name="_Toc130574779"/>
      <w:bookmarkStart w:id="3039" w:name="_Toc131767189"/>
      <w:bookmarkStart w:id="3040" w:name="_Toc138887775"/>
      <w:r w:rsidRPr="00C04A08">
        <w:t>6.2A.3.2.2</w:t>
      </w:r>
      <w:r w:rsidRPr="00C04A08">
        <w:tab/>
      </w:r>
      <w:r w:rsidRPr="0019697A">
        <w:t>Void</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3041" w:name="_Toc21340795"/>
      <w:bookmarkStart w:id="3042" w:name="_Toc29805242"/>
      <w:bookmarkStart w:id="3043" w:name="_Toc36456451"/>
      <w:bookmarkStart w:id="3044" w:name="_Toc36469549"/>
      <w:bookmarkStart w:id="3045" w:name="_Toc37253958"/>
      <w:bookmarkStart w:id="3046" w:name="_Toc37322815"/>
      <w:bookmarkStart w:id="3047" w:name="_Toc37324221"/>
      <w:bookmarkStart w:id="3048" w:name="_Toc45889744"/>
      <w:bookmarkStart w:id="3049" w:name="_Toc52196403"/>
      <w:bookmarkStart w:id="3050" w:name="_Toc52197383"/>
      <w:bookmarkStart w:id="3051" w:name="_Toc53173106"/>
      <w:bookmarkStart w:id="3052" w:name="_Toc53173475"/>
      <w:bookmarkStart w:id="3053" w:name="_Toc61119470"/>
      <w:bookmarkStart w:id="3054" w:name="_Toc61119852"/>
      <w:bookmarkStart w:id="3055" w:name="_Toc67925903"/>
      <w:bookmarkStart w:id="3056" w:name="_Toc75273541"/>
      <w:bookmarkStart w:id="3057" w:name="_Toc76510441"/>
      <w:bookmarkStart w:id="3058" w:name="_Toc83129595"/>
      <w:bookmarkStart w:id="3059" w:name="_Toc90591128"/>
      <w:bookmarkStart w:id="3060" w:name="_Toc98864155"/>
      <w:bookmarkStart w:id="3061" w:name="_Toc99733404"/>
      <w:bookmarkStart w:id="3062" w:name="_Toc106577300"/>
      <w:bookmarkStart w:id="3063" w:name="_Toc114537051"/>
      <w:bookmarkStart w:id="3064" w:name="_Toc115257319"/>
      <w:bookmarkStart w:id="3065" w:name="_Toc123086639"/>
      <w:bookmarkStart w:id="3066" w:name="_Toc123088374"/>
      <w:bookmarkStart w:id="3067" w:name="_Toc124298029"/>
      <w:bookmarkStart w:id="3068" w:name="_Toc130574780"/>
      <w:bookmarkStart w:id="3069" w:name="_Toc131767190"/>
      <w:bookmarkStart w:id="3070" w:name="_Toc138887776"/>
      <w:bookmarkStart w:id="3071" w:name="_Toc67925905"/>
      <w:bookmarkStart w:id="3072" w:name="_Toc75273543"/>
      <w:bookmarkStart w:id="3073" w:name="_Toc76510443"/>
      <w:bookmarkStart w:id="3074" w:name="_Toc21340797"/>
      <w:bookmarkStart w:id="3075" w:name="_Toc29805244"/>
      <w:bookmarkStart w:id="3076" w:name="_Toc36456453"/>
      <w:bookmarkStart w:id="3077" w:name="_Toc36469551"/>
      <w:bookmarkStart w:id="3078" w:name="_Toc37253960"/>
      <w:bookmarkStart w:id="3079" w:name="_Toc37322817"/>
      <w:bookmarkStart w:id="3080" w:name="_Toc37324223"/>
      <w:bookmarkStart w:id="3081" w:name="_Toc45889746"/>
      <w:bookmarkStart w:id="3082" w:name="_Toc52196405"/>
      <w:bookmarkStart w:id="3083" w:name="_Toc52197385"/>
      <w:bookmarkStart w:id="3084" w:name="_Toc53173108"/>
      <w:bookmarkStart w:id="3085" w:name="_Toc53173477"/>
      <w:r w:rsidRPr="00C04A08">
        <w:t>6.2A.3.2.3</w:t>
      </w:r>
      <w:r w:rsidRPr="00C04A08">
        <w:tab/>
      </w:r>
      <w:r w:rsidRPr="0019697A">
        <w:t>Void</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0E452E9C" w14:textId="77777777" w:rsidR="002E5EAD" w:rsidRDefault="002E5EAD" w:rsidP="00627357">
      <w:pPr>
        <w:pStyle w:val="TH"/>
      </w:pPr>
      <w:bookmarkStart w:id="3086" w:name="_Toc61119471"/>
      <w:bookmarkStart w:id="3087" w:name="_Toc61119853"/>
      <w:bookmarkStart w:id="3088" w:name="_Toc67925904"/>
      <w:bookmarkStart w:id="3089" w:name="_Toc75273542"/>
      <w:bookmarkStart w:id="3090" w:name="_Toc76510442"/>
      <w:r w:rsidRPr="00C04A08">
        <w:t xml:space="preserve">Table 6.2A.3.2.3-1: </w:t>
      </w:r>
      <w:r>
        <w:t>Void</w:t>
      </w:r>
      <w:bookmarkStart w:id="3091" w:name="_Toc21340796"/>
      <w:bookmarkStart w:id="3092" w:name="_Toc29805243"/>
      <w:bookmarkStart w:id="3093" w:name="_Toc36456452"/>
      <w:bookmarkStart w:id="3094" w:name="_Toc36469550"/>
      <w:bookmarkStart w:id="3095" w:name="_Toc37253959"/>
      <w:bookmarkStart w:id="3096" w:name="_Toc37322816"/>
      <w:bookmarkStart w:id="3097" w:name="_Toc37324222"/>
      <w:bookmarkStart w:id="3098" w:name="_Toc45889745"/>
      <w:bookmarkStart w:id="3099" w:name="_Toc52196404"/>
      <w:bookmarkStart w:id="3100" w:name="_Toc52197384"/>
      <w:bookmarkStart w:id="3101" w:name="_Toc53173107"/>
      <w:bookmarkStart w:id="3102" w:name="_Toc53173476"/>
    </w:p>
    <w:p w14:paraId="0F19CA3A" w14:textId="77777777" w:rsidR="002E5EAD" w:rsidRDefault="002E5EAD" w:rsidP="002E5EAD">
      <w:pPr>
        <w:pStyle w:val="Heading5"/>
      </w:pPr>
      <w:bookmarkStart w:id="3103" w:name="_Toc83129596"/>
      <w:bookmarkStart w:id="3104" w:name="_Toc90591129"/>
      <w:bookmarkStart w:id="3105" w:name="_Toc98864156"/>
      <w:bookmarkStart w:id="3106" w:name="_Toc99733405"/>
      <w:bookmarkStart w:id="3107" w:name="_Toc106577301"/>
      <w:bookmarkStart w:id="3108" w:name="_Toc114537052"/>
      <w:bookmarkStart w:id="3109" w:name="_Toc115257320"/>
      <w:bookmarkStart w:id="3110" w:name="_Toc123086640"/>
      <w:bookmarkStart w:id="3111" w:name="_Toc123088375"/>
      <w:bookmarkStart w:id="3112" w:name="_Toc124298030"/>
      <w:bookmarkStart w:id="3113" w:name="_Toc130574781"/>
      <w:bookmarkStart w:id="3114" w:name="_Toc131767191"/>
      <w:bookmarkStart w:id="3115" w:name="_Toc138887777"/>
      <w:r w:rsidRPr="00C04A08">
        <w:t>6.2A.3.2.4</w:t>
      </w:r>
      <w:r w:rsidRPr="00C04A08">
        <w:tab/>
      </w:r>
      <w:r w:rsidRPr="00B45722">
        <w:t>Void</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0F8E3D4" w14:textId="13C8C54F" w:rsidR="003B6632" w:rsidRPr="00FE760F" w:rsidRDefault="003B6632" w:rsidP="00627357">
      <w:pPr>
        <w:pStyle w:val="Heading5"/>
      </w:pPr>
      <w:bookmarkStart w:id="3116" w:name="_Toc83129597"/>
      <w:bookmarkStart w:id="3117" w:name="_Toc124298031"/>
      <w:bookmarkStart w:id="3118" w:name="_Toc130574782"/>
      <w:bookmarkStart w:id="3119" w:name="_Toc131767192"/>
      <w:bookmarkStart w:id="3120" w:name="_Toc138887778"/>
      <w:bookmarkStart w:id="3121" w:name="_Toc21340798"/>
      <w:bookmarkStart w:id="3122" w:name="_Toc29805245"/>
      <w:bookmarkStart w:id="3123" w:name="_Toc36456454"/>
      <w:bookmarkStart w:id="3124" w:name="_Toc36469552"/>
      <w:bookmarkStart w:id="3125" w:name="_Toc37253961"/>
      <w:bookmarkStart w:id="3126" w:name="_Toc37322818"/>
      <w:bookmarkStart w:id="3127" w:name="_Toc37324224"/>
      <w:bookmarkStart w:id="3128" w:name="_Toc45889747"/>
      <w:bookmarkStart w:id="3129" w:name="_Toc52196406"/>
      <w:bookmarkStart w:id="3130" w:name="_Toc52197386"/>
      <w:bookmarkStart w:id="3131" w:name="_Toc53173109"/>
      <w:bookmarkStart w:id="3132" w:name="_Toc53173478"/>
      <w:bookmarkStart w:id="3133" w:name="_Toc61119473"/>
      <w:bookmarkStart w:id="3134" w:name="_Toc61119855"/>
      <w:bookmarkStart w:id="3135" w:name="_Toc67925907"/>
      <w:bookmarkStart w:id="3136" w:name="_Toc75273545"/>
      <w:bookmarkStart w:id="3137" w:name="_Toc76510445"/>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r w:rsidRPr="00E32434">
        <w:t>6.2A.3.2.5</w:t>
      </w:r>
      <w:r w:rsidRPr="00E32434">
        <w:tab/>
      </w:r>
      <w:r>
        <w:t>Void</w:t>
      </w:r>
      <w:bookmarkEnd w:id="3116"/>
      <w:bookmarkEnd w:id="3117"/>
      <w:bookmarkEnd w:id="3118"/>
      <w:bookmarkEnd w:id="3119"/>
      <w:bookmarkEnd w:id="3120"/>
    </w:p>
    <w:p w14:paraId="07490586" w14:textId="77777777" w:rsidR="003B6632" w:rsidRPr="00C04A08" w:rsidRDefault="003B6632" w:rsidP="003B6632">
      <w:pPr>
        <w:pStyle w:val="Heading4"/>
      </w:pPr>
      <w:bookmarkStart w:id="3138" w:name="_Toc61119472"/>
      <w:bookmarkStart w:id="3139" w:name="_Toc61119854"/>
      <w:bookmarkStart w:id="3140" w:name="_Toc67925906"/>
      <w:bookmarkStart w:id="3141" w:name="_Toc75273544"/>
      <w:bookmarkStart w:id="3142" w:name="_Toc76510444"/>
      <w:bookmarkStart w:id="3143" w:name="_Toc83129598"/>
      <w:bookmarkStart w:id="3144" w:name="_Toc90591130"/>
      <w:bookmarkStart w:id="3145" w:name="_Toc98864157"/>
      <w:bookmarkStart w:id="3146" w:name="_Toc99733406"/>
      <w:bookmarkStart w:id="3147" w:name="_Toc106577302"/>
      <w:bookmarkStart w:id="3148" w:name="_Toc114537053"/>
      <w:bookmarkStart w:id="3149" w:name="_Toc115257321"/>
      <w:bookmarkStart w:id="3150" w:name="_Toc123086641"/>
      <w:bookmarkStart w:id="3151" w:name="_Toc123088376"/>
      <w:bookmarkStart w:id="3152" w:name="_Toc124298032"/>
      <w:bookmarkStart w:id="3153" w:name="_Toc130574783"/>
      <w:bookmarkStart w:id="3154" w:name="_Toc131767193"/>
      <w:bookmarkStart w:id="3155" w:name="_Toc138887779"/>
      <w:r w:rsidRPr="00C04A08">
        <w:t>6.2A.3.3</w:t>
      </w:r>
      <w:r w:rsidRPr="00C04A08">
        <w:tab/>
        <w:t>A-MPR for CA_NS_202</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40C2A910" w14:textId="77777777" w:rsidR="00842EF7" w:rsidRPr="00C04A08" w:rsidRDefault="00842EF7" w:rsidP="00FF485D">
      <w:pPr>
        <w:pStyle w:val="Heading5"/>
      </w:pPr>
      <w:bookmarkStart w:id="3156" w:name="_Toc83129599"/>
      <w:bookmarkStart w:id="3157" w:name="_Toc90591131"/>
      <w:bookmarkStart w:id="3158" w:name="_Toc98864158"/>
      <w:bookmarkStart w:id="3159" w:name="_Toc99733407"/>
      <w:bookmarkStart w:id="3160" w:name="_Toc106577303"/>
      <w:bookmarkStart w:id="3161" w:name="_Toc114537054"/>
      <w:bookmarkStart w:id="3162" w:name="_Toc115257322"/>
      <w:bookmarkStart w:id="3163" w:name="_Toc123086642"/>
      <w:bookmarkStart w:id="3164" w:name="_Toc123088377"/>
      <w:bookmarkStart w:id="3165" w:name="_Toc124298033"/>
      <w:bookmarkStart w:id="3166" w:name="_Toc130574784"/>
      <w:bookmarkStart w:id="3167" w:name="_Toc131767194"/>
      <w:bookmarkStart w:id="3168" w:name="_Toc138887780"/>
      <w:r w:rsidRPr="00C04A08">
        <w:t>6.2A.3.3.1</w:t>
      </w:r>
      <w:r w:rsidRPr="00C04A08">
        <w:tab/>
        <w:t>A-MPR for CA_NS_202 for power class 1</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3169" w:name="_Toc21340799"/>
      <w:bookmarkStart w:id="3170" w:name="_Toc29805246"/>
      <w:bookmarkStart w:id="3171" w:name="_Toc36456455"/>
      <w:bookmarkStart w:id="3172" w:name="_Toc36469553"/>
      <w:bookmarkStart w:id="3173" w:name="_Toc37253962"/>
      <w:bookmarkStart w:id="3174" w:name="_Toc37322819"/>
      <w:bookmarkStart w:id="3175" w:name="_Toc37324225"/>
      <w:bookmarkStart w:id="3176" w:name="_Toc45889748"/>
      <w:bookmarkStart w:id="3177" w:name="_Toc52196407"/>
      <w:bookmarkStart w:id="3178" w:name="_Toc52197387"/>
      <w:bookmarkStart w:id="3179" w:name="_Toc53173110"/>
      <w:bookmarkStart w:id="3180" w:name="_Toc53173479"/>
      <w:bookmarkStart w:id="3181" w:name="_Toc61119474"/>
      <w:bookmarkStart w:id="3182" w:name="_Toc61119856"/>
      <w:bookmarkStart w:id="3183" w:name="_Toc67925908"/>
      <w:bookmarkStart w:id="3184" w:name="_Toc75273546"/>
      <w:bookmarkStart w:id="3185" w:name="_Toc76510446"/>
      <w:bookmarkStart w:id="3186" w:name="_Toc83129600"/>
      <w:bookmarkStart w:id="3187" w:name="_Toc90591132"/>
      <w:bookmarkStart w:id="3188" w:name="_Toc98864159"/>
      <w:bookmarkStart w:id="3189" w:name="_Toc99733408"/>
      <w:bookmarkStart w:id="3190" w:name="_Toc106577304"/>
      <w:bookmarkStart w:id="3191" w:name="_Toc114537055"/>
      <w:bookmarkStart w:id="3192" w:name="_Toc115257323"/>
      <w:bookmarkStart w:id="3193" w:name="_Toc123086643"/>
      <w:bookmarkStart w:id="3194" w:name="_Toc123088378"/>
      <w:bookmarkStart w:id="3195" w:name="_Toc124298034"/>
      <w:bookmarkStart w:id="3196" w:name="_Toc130574785"/>
      <w:bookmarkStart w:id="3197" w:name="_Toc131767195"/>
      <w:bookmarkStart w:id="3198" w:name="_Toc138887781"/>
      <w:r w:rsidRPr="00C04A08">
        <w:t>6.2A.3.3.2</w:t>
      </w:r>
      <w:r w:rsidRPr="00C04A08">
        <w:tab/>
        <w:t>A-MPR for CA_NS_202 for power class 2</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3199" w:name="_Toc21340800"/>
      <w:bookmarkStart w:id="3200" w:name="_Toc29805247"/>
      <w:bookmarkStart w:id="3201" w:name="_Toc36456456"/>
      <w:bookmarkStart w:id="3202" w:name="_Toc36469554"/>
      <w:bookmarkStart w:id="3203" w:name="_Toc37253963"/>
      <w:bookmarkStart w:id="3204" w:name="_Toc37322820"/>
      <w:bookmarkStart w:id="3205" w:name="_Toc37324226"/>
      <w:bookmarkStart w:id="3206" w:name="_Toc45889749"/>
      <w:bookmarkStart w:id="3207" w:name="_Toc52196408"/>
      <w:bookmarkStart w:id="3208" w:name="_Toc52197388"/>
      <w:bookmarkStart w:id="3209" w:name="_Toc53173111"/>
      <w:bookmarkStart w:id="3210" w:name="_Toc53173480"/>
      <w:bookmarkStart w:id="3211" w:name="_Toc61119475"/>
      <w:bookmarkStart w:id="3212" w:name="_Toc61119857"/>
      <w:bookmarkStart w:id="3213" w:name="_Toc67925909"/>
      <w:bookmarkStart w:id="3214" w:name="_Toc75273547"/>
      <w:bookmarkStart w:id="3215" w:name="_Toc76510447"/>
      <w:bookmarkStart w:id="3216" w:name="_Toc83129601"/>
      <w:bookmarkStart w:id="3217" w:name="_Toc90591133"/>
      <w:bookmarkStart w:id="3218" w:name="_Toc98864160"/>
      <w:bookmarkStart w:id="3219" w:name="_Toc99733409"/>
      <w:bookmarkStart w:id="3220" w:name="_Toc106577305"/>
      <w:bookmarkStart w:id="3221" w:name="_Toc114537056"/>
      <w:bookmarkStart w:id="3222" w:name="_Toc115257324"/>
      <w:bookmarkStart w:id="3223" w:name="_Toc123086644"/>
      <w:bookmarkStart w:id="3224" w:name="_Toc123088379"/>
      <w:bookmarkStart w:id="3225" w:name="_Toc124298035"/>
      <w:bookmarkStart w:id="3226" w:name="_Toc130574786"/>
      <w:bookmarkStart w:id="3227" w:name="_Toc131767196"/>
      <w:bookmarkStart w:id="3228" w:name="_Toc138887782"/>
      <w:r w:rsidRPr="00C04A08">
        <w:t>6.2A.3.3.3</w:t>
      </w:r>
      <w:r w:rsidRPr="00C04A08">
        <w:tab/>
        <w:t>A-MPR for CA_NS_202 for power class 3</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73541D62" w14:textId="77777777" w:rsidR="00CF7919" w:rsidRPr="00C04A08" w:rsidRDefault="00CF7919" w:rsidP="00CF7919">
      <w:pPr>
        <w:rPr>
          <w:rFonts w:eastAsia="Malgun Gothic"/>
        </w:rPr>
      </w:pPr>
      <w:bookmarkStart w:id="3229" w:name="_Toc21340801"/>
      <w:bookmarkStart w:id="3230" w:name="_Toc29805248"/>
      <w:bookmarkStart w:id="3231" w:name="_Toc36456457"/>
      <w:bookmarkStart w:id="3232" w:name="_Toc36469555"/>
      <w:bookmarkStart w:id="3233" w:name="_Toc37253964"/>
      <w:bookmarkStart w:id="3234" w:name="_Toc37322821"/>
      <w:bookmarkStart w:id="3235"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3236" w:name="_Toc45889750"/>
      <w:bookmarkStart w:id="3237" w:name="_Toc52196409"/>
      <w:bookmarkStart w:id="3238" w:name="_Toc52197389"/>
      <w:bookmarkStart w:id="3239" w:name="_Toc53173112"/>
      <w:bookmarkStart w:id="3240" w:name="_Toc53173481"/>
      <w:bookmarkStart w:id="3241" w:name="_Toc61119476"/>
      <w:bookmarkStart w:id="3242" w:name="_Toc61119858"/>
      <w:bookmarkStart w:id="3243" w:name="_Toc67925910"/>
      <w:bookmarkStart w:id="3244" w:name="_Toc75273548"/>
      <w:bookmarkStart w:id="3245" w:name="_Toc76510448"/>
      <w:bookmarkStart w:id="3246" w:name="_Toc83129602"/>
      <w:bookmarkStart w:id="3247" w:name="_Toc90591134"/>
      <w:bookmarkStart w:id="3248" w:name="_Toc98864161"/>
      <w:bookmarkStart w:id="3249" w:name="_Toc99733410"/>
      <w:bookmarkStart w:id="3250" w:name="_Toc106577306"/>
      <w:bookmarkStart w:id="3251" w:name="_Toc114537057"/>
      <w:bookmarkStart w:id="3252" w:name="_Toc115257325"/>
      <w:bookmarkStart w:id="3253" w:name="_Toc123086645"/>
      <w:bookmarkStart w:id="3254" w:name="_Toc123088380"/>
      <w:bookmarkStart w:id="3255" w:name="_Toc124298036"/>
      <w:bookmarkStart w:id="3256" w:name="_Toc130574787"/>
      <w:bookmarkStart w:id="3257" w:name="_Toc131767197"/>
      <w:bookmarkStart w:id="3258" w:name="_Toc138887783"/>
      <w:r w:rsidRPr="00C04A08">
        <w:t>6.2A.3.3.4</w:t>
      </w:r>
      <w:r w:rsidRPr="00C04A08">
        <w:tab/>
        <w:t>A-MPR for CA_NS_202 for power class 4</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3259" w:name="_Toc67925911"/>
      <w:bookmarkStart w:id="3260" w:name="_Toc75273549"/>
      <w:bookmarkStart w:id="3261" w:name="_Toc76510449"/>
      <w:bookmarkStart w:id="3262" w:name="_Toc83129603"/>
      <w:bookmarkStart w:id="3263" w:name="_Toc90591135"/>
      <w:bookmarkStart w:id="3264" w:name="_Toc98864162"/>
      <w:bookmarkStart w:id="3265" w:name="_Toc99733411"/>
      <w:bookmarkStart w:id="3266" w:name="_Toc106577307"/>
      <w:bookmarkStart w:id="3267" w:name="_Toc114537058"/>
      <w:bookmarkStart w:id="3268" w:name="_Toc115257326"/>
      <w:bookmarkStart w:id="3269" w:name="_Toc123086646"/>
      <w:bookmarkStart w:id="3270" w:name="_Toc123088381"/>
      <w:bookmarkStart w:id="3271" w:name="_Toc124298037"/>
      <w:bookmarkStart w:id="3272" w:name="_Toc130574788"/>
      <w:bookmarkStart w:id="3273" w:name="_Toc131767198"/>
      <w:bookmarkStart w:id="3274" w:name="_Toc138887784"/>
      <w:bookmarkStart w:id="3275" w:name="_Toc61119477"/>
      <w:bookmarkStart w:id="3276" w:name="_Toc61119859"/>
      <w:bookmarkStart w:id="3277" w:name="_Toc67925912"/>
      <w:bookmarkStart w:id="3278" w:name="_Toc75273550"/>
      <w:bookmarkStart w:id="3279" w:name="_Toc76510450"/>
      <w:bookmarkStart w:id="3280" w:name="_Toc21340802"/>
      <w:bookmarkStart w:id="3281" w:name="_Toc29805249"/>
      <w:bookmarkStart w:id="3282" w:name="_Toc36456458"/>
      <w:bookmarkStart w:id="3283" w:name="_Toc36469556"/>
      <w:bookmarkStart w:id="3284" w:name="_Toc37253965"/>
      <w:bookmarkStart w:id="3285" w:name="_Toc37322822"/>
      <w:bookmarkStart w:id="3286" w:name="_Toc37324228"/>
      <w:bookmarkStart w:id="3287" w:name="_Toc45889751"/>
      <w:bookmarkStart w:id="3288" w:name="_Toc52196410"/>
      <w:bookmarkStart w:id="3289" w:name="_Toc52197390"/>
      <w:bookmarkStart w:id="3290" w:name="_Toc53173113"/>
      <w:bookmarkStart w:id="3291" w:name="_Toc53173482"/>
      <w:r w:rsidRPr="00E32434">
        <w:rPr>
          <w:szCs w:val="22"/>
        </w:rPr>
        <w:t>6.2A.3.3.5</w:t>
      </w:r>
      <w:r w:rsidRPr="00E32434">
        <w:rPr>
          <w:szCs w:val="22"/>
        </w:rPr>
        <w:tab/>
        <w:t>A-MPR for CA_NS_202 for power class 5</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3292" w:name="_Toc83129604"/>
      <w:bookmarkStart w:id="3293" w:name="_Toc90591136"/>
      <w:bookmarkStart w:id="3294" w:name="_Toc98864163"/>
      <w:bookmarkStart w:id="3295" w:name="_Toc99733412"/>
      <w:bookmarkStart w:id="3296" w:name="_Toc106577308"/>
      <w:bookmarkStart w:id="3297" w:name="_Toc114537059"/>
      <w:bookmarkStart w:id="3298" w:name="_Toc115257327"/>
      <w:bookmarkStart w:id="3299" w:name="_Toc123086647"/>
      <w:bookmarkStart w:id="3300" w:name="_Toc123088382"/>
      <w:bookmarkStart w:id="3301" w:name="_Toc124298038"/>
      <w:bookmarkStart w:id="3302" w:name="_Toc130574789"/>
      <w:bookmarkStart w:id="3303" w:name="_Toc131767199"/>
      <w:bookmarkStart w:id="3304" w:name="_Toc138887785"/>
      <w:r w:rsidRPr="000231CE">
        <w:rPr>
          <w:rFonts w:eastAsia="Malgun Gothic"/>
        </w:rPr>
        <w:t>6.2A.3.4</w:t>
      </w:r>
      <w:r w:rsidRPr="000231CE">
        <w:rPr>
          <w:rFonts w:eastAsia="Malgun Gothic"/>
        </w:rPr>
        <w:tab/>
        <w:t>A-MPR for CA_NS_203</w:t>
      </w:r>
      <w:bookmarkEnd w:id="3275"/>
      <w:bookmarkEnd w:id="3276"/>
      <w:bookmarkEnd w:id="3277"/>
      <w:bookmarkEnd w:id="3278"/>
      <w:bookmarkEnd w:id="3279"/>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3CF7CF75" w14:textId="77777777" w:rsidR="00FF485D" w:rsidRPr="000231CE" w:rsidRDefault="00FF485D" w:rsidP="0013282A">
      <w:pPr>
        <w:pStyle w:val="Heading5"/>
        <w:rPr>
          <w:rFonts w:eastAsia="Malgun Gothic"/>
        </w:rPr>
      </w:pPr>
      <w:bookmarkStart w:id="3305" w:name="_Toc61119478"/>
      <w:bookmarkStart w:id="3306" w:name="_Toc61119860"/>
      <w:bookmarkStart w:id="3307" w:name="_Toc67925913"/>
      <w:bookmarkStart w:id="3308" w:name="_Toc75273551"/>
      <w:bookmarkStart w:id="3309" w:name="_Toc76510451"/>
      <w:bookmarkStart w:id="3310" w:name="_Toc83129605"/>
      <w:bookmarkStart w:id="3311" w:name="_Toc90591137"/>
      <w:bookmarkStart w:id="3312" w:name="_Toc98864164"/>
      <w:bookmarkStart w:id="3313" w:name="_Toc99733413"/>
      <w:bookmarkStart w:id="3314" w:name="_Toc106577309"/>
      <w:bookmarkStart w:id="3315" w:name="_Toc114537060"/>
      <w:bookmarkStart w:id="3316" w:name="_Toc115257328"/>
      <w:bookmarkStart w:id="3317" w:name="_Toc123086648"/>
      <w:bookmarkStart w:id="3318" w:name="_Toc123088383"/>
      <w:bookmarkStart w:id="3319" w:name="_Toc124298039"/>
      <w:bookmarkStart w:id="3320" w:name="_Toc130574790"/>
      <w:bookmarkStart w:id="3321" w:name="_Toc131767200"/>
      <w:bookmarkStart w:id="3322" w:name="_Toc138887786"/>
      <w:r w:rsidRPr="000231CE">
        <w:rPr>
          <w:rFonts w:eastAsia="Malgun Gothic"/>
        </w:rPr>
        <w:t>6.2A.3.4.1</w:t>
      </w:r>
      <w:r w:rsidRPr="000231CE">
        <w:rPr>
          <w:rFonts w:eastAsia="Malgun Gothic"/>
        </w:rPr>
        <w:tab/>
        <w:t>A-MPR for CA_NS_203 for power class 1</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3323" w:name="_Toc61119479"/>
      <w:bookmarkStart w:id="3324" w:name="_Toc61119861"/>
      <w:bookmarkStart w:id="3325" w:name="_Toc67925914"/>
      <w:bookmarkStart w:id="3326" w:name="_Toc75273552"/>
      <w:bookmarkStart w:id="3327" w:name="_Toc76510452"/>
      <w:bookmarkStart w:id="3328" w:name="_Toc83129606"/>
      <w:bookmarkStart w:id="3329" w:name="_Toc90591138"/>
      <w:bookmarkStart w:id="3330" w:name="_Toc98864165"/>
      <w:bookmarkStart w:id="3331" w:name="_Toc99733414"/>
      <w:bookmarkStart w:id="3332" w:name="_Toc106577310"/>
      <w:bookmarkStart w:id="3333" w:name="_Toc114537061"/>
      <w:bookmarkStart w:id="3334" w:name="_Toc115257329"/>
      <w:bookmarkStart w:id="3335" w:name="_Toc123086649"/>
      <w:bookmarkStart w:id="3336" w:name="_Toc123088384"/>
      <w:bookmarkStart w:id="3337" w:name="_Toc124298040"/>
      <w:bookmarkStart w:id="3338" w:name="_Toc130574791"/>
      <w:bookmarkStart w:id="3339" w:name="_Toc131767201"/>
      <w:bookmarkStart w:id="3340" w:name="_Toc138887787"/>
      <w:r w:rsidRPr="000231CE">
        <w:rPr>
          <w:rFonts w:eastAsia="Malgun Gothic"/>
        </w:rPr>
        <w:t>6.2A.3.4.2</w:t>
      </w:r>
      <w:r w:rsidRPr="000231CE">
        <w:rPr>
          <w:rFonts w:eastAsia="Malgun Gothic"/>
        </w:rPr>
        <w:tab/>
        <w:t>A-MPR for CA_NS_203 for power class 2</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3341" w:name="_Toc61119480"/>
      <w:bookmarkStart w:id="3342" w:name="_Toc61119862"/>
      <w:bookmarkStart w:id="3343" w:name="_Toc67925915"/>
      <w:bookmarkStart w:id="3344" w:name="_Toc75273553"/>
      <w:bookmarkStart w:id="3345" w:name="_Toc76510453"/>
      <w:bookmarkStart w:id="3346" w:name="_Toc83129607"/>
      <w:bookmarkStart w:id="3347" w:name="_Toc90591139"/>
      <w:bookmarkStart w:id="3348" w:name="_Toc98864166"/>
      <w:bookmarkStart w:id="3349" w:name="_Toc99733415"/>
      <w:bookmarkStart w:id="3350" w:name="_Toc106577311"/>
      <w:bookmarkStart w:id="3351" w:name="_Toc114537062"/>
      <w:bookmarkStart w:id="3352" w:name="_Toc115257330"/>
      <w:bookmarkStart w:id="3353" w:name="_Toc123086650"/>
      <w:bookmarkStart w:id="3354" w:name="_Toc123088385"/>
      <w:bookmarkStart w:id="3355" w:name="_Toc124298041"/>
      <w:bookmarkStart w:id="3356" w:name="_Toc130574792"/>
      <w:bookmarkStart w:id="3357" w:name="_Toc131767202"/>
      <w:bookmarkStart w:id="3358" w:name="_Toc138887788"/>
      <w:r w:rsidRPr="000231CE">
        <w:rPr>
          <w:rFonts w:eastAsia="Malgun Gothic"/>
        </w:rPr>
        <w:t>6.2A.3.4.3</w:t>
      </w:r>
      <w:r w:rsidRPr="000231CE">
        <w:rPr>
          <w:rFonts w:eastAsia="Malgun Gothic"/>
        </w:rPr>
        <w:tab/>
        <w:t>A-MPR for CA_NS_203 for power class 3</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r>
      <w:r>
        <w:lastRenderedPageBreak/>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3359" w:name="_Toc61119481"/>
      <w:bookmarkStart w:id="3360" w:name="_Toc61119863"/>
      <w:bookmarkStart w:id="3361" w:name="_Toc67925916"/>
      <w:bookmarkStart w:id="3362" w:name="_Toc75273554"/>
      <w:bookmarkStart w:id="3363" w:name="_Toc76510454"/>
      <w:bookmarkStart w:id="3364" w:name="_Toc83129608"/>
      <w:bookmarkStart w:id="3365" w:name="_Toc90591140"/>
      <w:bookmarkStart w:id="3366" w:name="_Toc98864167"/>
      <w:bookmarkStart w:id="3367" w:name="_Toc99733416"/>
      <w:bookmarkStart w:id="3368" w:name="_Toc106577312"/>
      <w:bookmarkStart w:id="3369" w:name="_Toc114537063"/>
      <w:bookmarkStart w:id="3370" w:name="_Toc115257331"/>
      <w:bookmarkStart w:id="3371" w:name="_Toc123086651"/>
      <w:bookmarkStart w:id="3372" w:name="_Toc123088386"/>
      <w:bookmarkStart w:id="3373" w:name="_Toc124298042"/>
      <w:bookmarkStart w:id="3374" w:name="_Toc130574793"/>
      <w:bookmarkStart w:id="3375" w:name="_Toc131767203"/>
      <w:bookmarkStart w:id="3376" w:name="_Toc138887789"/>
      <w:r w:rsidRPr="000231CE">
        <w:rPr>
          <w:rFonts w:eastAsia="Malgun Gothic"/>
        </w:rPr>
        <w:t>6.2A.3.4.4</w:t>
      </w:r>
      <w:r w:rsidRPr="000231CE">
        <w:rPr>
          <w:rFonts w:eastAsia="Malgun Gothic"/>
        </w:rPr>
        <w:tab/>
        <w:t>A-MPR for CA_NS_203 for power class 4</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3377" w:name="_Toc83129609"/>
      <w:bookmarkStart w:id="3378" w:name="_Toc90591141"/>
      <w:bookmarkStart w:id="3379" w:name="_Toc98864168"/>
      <w:bookmarkStart w:id="3380" w:name="_Toc99733417"/>
      <w:bookmarkStart w:id="3381" w:name="_Toc106577313"/>
      <w:bookmarkStart w:id="3382" w:name="_Toc114537064"/>
      <w:bookmarkStart w:id="3383" w:name="_Toc115257332"/>
      <w:bookmarkStart w:id="3384" w:name="_Toc123086652"/>
      <w:bookmarkStart w:id="3385" w:name="_Toc123088387"/>
      <w:bookmarkStart w:id="3386" w:name="_Toc124298043"/>
      <w:bookmarkStart w:id="3387" w:name="_Toc130574794"/>
      <w:bookmarkStart w:id="3388" w:name="_Toc131767204"/>
      <w:bookmarkStart w:id="3389" w:name="_Toc138887790"/>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3390" w:name="_Toc61119482"/>
      <w:bookmarkStart w:id="3391" w:name="_Toc61119864"/>
      <w:bookmarkStart w:id="3392" w:name="_Toc67925917"/>
      <w:bookmarkStart w:id="3393" w:name="_Toc75273555"/>
      <w:bookmarkStart w:id="3394" w:name="_Toc76510455"/>
      <w:bookmarkStart w:id="3395" w:name="_Toc83129610"/>
      <w:bookmarkStart w:id="3396" w:name="_Toc90591142"/>
      <w:bookmarkStart w:id="3397" w:name="_Toc98864169"/>
      <w:bookmarkStart w:id="3398" w:name="_Toc99733418"/>
      <w:bookmarkStart w:id="3399" w:name="_Toc106577314"/>
      <w:bookmarkStart w:id="3400" w:name="_Toc114537065"/>
      <w:bookmarkStart w:id="3401" w:name="_Toc115257333"/>
      <w:bookmarkStart w:id="3402" w:name="_Toc123086653"/>
      <w:bookmarkStart w:id="3403" w:name="_Toc123088388"/>
      <w:bookmarkStart w:id="3404" w:name="_Toc124298044"/>
      <w:bookmarkStart w:id="3405" w:name="_Toc130574795"/>
      <w:bookmarkStart w:id="3406" w:name="_Toc131767205"/>
      <w:bookmarkStart w:id="3407" w:name="_Toc138887791"/>
      <w:r w:rsidRPr="00C04A08">
        <w:t>6.2A.4</w:t>
      </w:r>
      <w:r w:rsidRPr="00C04A08">
        <w:tab/>
        <w:t>Configured transmitted power for CA</w:t>
      </w:r>
      <w:bookmarkEnd w:id="3280"/>
      <w:bookmarkEnd w:id="3281"/>
      <w:bookmarkEnd w:id="3282"/>
      <w:bookmarkEnd w:id="3283"/>
      <w:bookmarkEnd w:id="3284"/>
      <w:bookmarkEnd w:id="3285"/>
      <w:bookmarkEnd w:id="3286"/>
      <w:bookmarkEnd w:id="3287"/>
      <w:bookmarkEnd w:id="3288"/>
      <w:bookmarkEnd w:id="3289"/>
      <w:bookmarkEnd w:id="3290"/>
      <w:bookmarkEnd w:id="3291"/>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54E7694A" w14:textId="77777777" w:rsidR="0067506E" w:rsidRPr="00C04A08" w:rsidRDefault="0067506E" w:rsidP="0067506E">
      <w:pPr>
        <w:pStyle w:val="Heading4"/>
      </w:pPr>
      <w:bookmarkStart w:id="3408" w:name="_Toc106577315"/>
      <w:bookmarkStart w:id="3409" w:name="_Toc114537066"/>
      <w:bookmarkStart w:id="3410" w:name="_Toc115257334"/>
      <w:bookmarkStart w:id="3411" w:name="_Toc123086654"/>
      <w:bookmarkStart w:id="3412" w:name="_Toc123088389"/>
      <w:bookmarkStart w:id="3413" w:name="_Toc124298045"/>
      <w:bookmarkStart w:id="3414" w:name="_Toc130574796"/>
      <w:bookmarkStart w:id="3415" w:name="_Toc131767206"/>
      <w:bookmarkStart w:id="3416" w:name="_Toc138887792"/>
      <w:r w:rsidRPr="00C04A08">
        <w:t>6.2A.4</w:t>
      </w:r>
      <w:r>
        <w:t>.1</w:t>
      </w:r>
      <w:r w:rsidRPr="00C04A08">
        <w:tab/>
        <w:t xml:space="preserve">Configured transmitted power for </w:t>
      </w:r>
      <w:r>
        <w:t xml:space="preserve">intra-band UL </w:t>
      </w:r>
      <w:r w:rsidRPr="00C04A08">
        <w:t>CA</w:t>
      </w:r>
      <w:bookmarkEnd w:id="3408"/>
      <w:bookmarkEnd w:id="3409"/>
      <w:bookmarkEnd w:id="3410"/>
      <w:bookmarkEnd w:id="3411"/>
      <w:bookmarkEnd w:id="3412"/>
      <w:bookmarkEnd w:id="3413"/>
      <w:bookmarkEnd w:id="3414"/>
      <w:bookmarkEnd w:id="3415"/>
      <w:bookmarkEnd w:id="3416"/>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lastRenderedPageBreak/>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3417" w:name="_Toc106577316"/>
      <w:bookmarkStart w:id="3418" w:name="_Toc114537067"/>
      <w:bookmarkStart w:id="3419" w:name="_Toc115257335"/>
      <w:bookmarkStart w:id="3420" w:name="_Toc123086655"/>
      <w:bookmarkStart w:id="3421" w:name="_Toc123088390"/>
      <w:bookmarkStart w:id="3422" w:name="_Toc124298046"/>
      <w:bookmarkStart w:id="3423" w:name="_Toc130574797"/>
      <w:bookmarkStart w:id="3424" w:name="_Toc131767207"/>
      <w:bookmarkStart w:id="3425" w:name="_Toc138887793"/>
      <w:r w:rsidRPr="00C04A08">
        <w:t>6.2A.4</w:t>
      </w:r>
      <w:r>
        <w:t>.2</w:t>
      </w:r>
      <w:r w:rsidRPr="00C04A08">
        <w:tab/>
        <w:t xml:space="preserve">Configured transmitted power for </w:t>
      </w:r>
      <w:r>
        <w:t xml:space="preserve">inter-band UL </w:t>
      </w:r>
      <w:r w:rsidRPr="00C04A08">
        <w:t>CA</w:t>
      </w:r>
      <w:bookmarkEnd w:id="3417"/>
      <w:bookmarkEnd w:id="3418"/>
      <w:bookmarkEnd w:id="3419"/>
      <w:bookmarkEnd w:id="3420"/>
      <w:bookmarkEnd w:id="3421"/>
      <w:bookmarkEnd w:id="3422"/>
      <w:bookmarkEnd w:id="3423"/>
      <w:bookmarkEnd w:id="3424"/>
      <w:bookmarkEnd w:id="3425"/>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lastRenderedPageBreak/>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3426" w:name="_Toc114537068"/>
      <w:bookmarkStart w:id="3427" w:name="_Toc115257336"/>
      <w:bookmarkStart w:id="3428" w:name="_Toc123086656"/>
      <w:bookmarkStart w:id="3429" w:name="_Toc123088391"/>
      <w:bookmarkStart w:id="3430" w:name="_Toc124298047"/>
      <w:bookmarkStart w:id="3431" w:name="_Toc130574798"/>
      <w:bookmarkStart w:id="3432" w:name="_Toc131767208"/>
      <w:bookmarkStart w:id="3433" w:name="_Toc138887794"/>
      <w:r>
        <w:t>6.2A.5</w:t>
      </w:r>
      <w:r>
        <w:tab/>
        <w:t>Requirements for UL gap (</w:t>
      </w:r>
      <w:r w:rsidRPr="00BC709E">
        <w:rPr>
          <w:i/>
          <w:iCs/>
        </w:rPr>
        <w:t>ul-GapFR2-r17</w:t>
      </w:r>
      <w:r>
        <w:t>) for TX power management in CA</w:t>
      </w:r>
      <w:bookmarkEnd w:id="3426"/>
      <w:bookmarkEnd w:id="3427"/>
      <w:bookmarkEnd w:id="3428"/>
      <w:bookmarkEnd w:id="3429"/>
      <w:bookmarkEnd w:id="3430"/>
      <w:bookmarkEnd w:id="3431"/>
      <w:bookmarkEnd w:id="3432"/>
      <w:bookmarkEnd w:id="3433"/>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3434" w:name="_Toc21340803"/>
      <w:bookmarkStart w:id="3435" w:name="_Toc29805250"/>
      <w:bookmarkStart w:id="3436" w:name="_Toc36456459"/>
      <w:bookmarkStart w:id="3437" w:name="_Toc36469557"/>
      <w:bookmarkStart w:id="3438" w:name="_Toc37253966"/>
      <w:bookmarkStart w:id="3439" w:name="_Toc37322823"/>
      <w:bookmarkStart w:id="3440" w:name="_Toc37324229"/>
      <w:bookmarkStart w:id="3441" w:name="_Toc45889752"/>
      <w:bookmarkStart w:id="3442" w:name="_Toc52196411"/>
      <w:bookmarkStart w:id="3443" w:name="_Toc52197391"/>
      <w:bookmarkStart w:id="3444" w:name="_Toc53173114"/>
      <w:bookmarkStart w:id="3445" w:name="_Toc53173483"/>
      <w:bookmarkStart w:id="3446" w:name="_Toc61119483"/>
      <w:bookmarkStart w:id="3447" w:name="_Toc61119865"/>
      <w:bookmarkStart w:id="3448" w:name="_Toc67925918"/>
      <w:bookmarkStart w:id="3449" w:name="_Toc75273556"/>
      <w:bookmarkStart w:id="3450" w:name="_Toc76510456"/>
      <w:bookmarkStart w:id="3451" w:name="_Toc83129611"/>
      <w:bookmarkStart w:id="3452" w:name="_Toc90591143"/>
      <w:bookmarkStart w:id="3453" w:name="_Toc98864170"/>
      <w:bookmarkStart w:id="3454" w:name="_Toc99733419"/>
      <w:bookmarkStart w:id="3455" w:name="_Toc106577318"/>
      <w:bookmarkStart w:id="3456" w:name="_Toc114537069"/>
      <w:bookmarkStart w:id="3457" w:name="_Toc115257337"/>
      <w:bookmarkStart w:id="3458" w:name="_Toc123086657"/>
      <w:bookmarkStart w:id="3459" w:name="_Toc123088392"/>
      <w:bookmarkStart w:id="3460" w:name="_Toc124298048"/>
      <w:bookmarkStart w:id="3461" w:name="_Toc130574799"/>
      <w:bookmarkStart w:id="3462" w:name="_Toc131767209"/>
      <w:bookmarkStart w:id="3463" w:name="_Toc138887795"/>
      <w:bookmarkEnd w:id="2624"/>
      <w:r w:rsidRPr="00C04A08">
        <w:t>6.2D</w:t>
      </w:r>
      <w:r w:rsidRPr="00C04A08">
        <w:tab/>
        <w:t>Transmitter power for UL MIMO</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CA312BC" w14:textId="77777777" w:rsidR="00842EF7" w:rsidRPr="00C04A08" w:rsidRDefault="00842EF7" w:rsidP="00842EF7">
      <w:pPr>
        <w:pStyle w:val="Heading3"/>
      </w:pPr>
      <w:bookmarkStart w:id="3464" w:name="_Toc21340804"/>
      <w:bookmarkStart w:id="3465" w:name="_Toc29805251"/>
      <w:bookmarkStart w:id="3466" w:name="_Toc36456460"/>
      <w:bookmarkStart w:id="3467" w:name="_Toc36469558"/>
      <w:bookmarkStart w:id="3468" w:name="_Toc37253967"/>
      <w:bookmarkStart w:id="3469" w:name="_Toc37322824"/>
      <w:bookmarkStart w:id="3470" w:name="_Toc37324230"/>
      <w:bookmarkStart w:id="3471" w:name="_Toc45889753"/>
      <w:bookmarkStart w:id="3472" w:name="_Toc52196412"/>
      <w:bookmarkStart w:id="3473" w:name="_Toc52197392"/>
      <w:bookmarkStart w:id="3474" w:name="_Toc53173115"/>
      <w:bookmarkStart w:id="3475" w:name="_Toc53173484"/>
      <w:bookmarkStart w:id="3476" w:name="_Toc61119484"/>
      <w:bookmarkStart w:id="3477" w:name="_Toc61119866"/>
      <w:bookmarkStart w:id="3478" w:name="_Toc67925919"/>
      <w:bookmarkStart w:id="3479" w:name="_Toc75273557"/>
      <w:bookmarkStart w:id="3480" w:name="_Toc76510457"/>
      <w:bookmarkStart w:id="3481" w:name="_Toc83129612"/>
      <w:bookmarkStart w:id="3482" w:name="_Toc90591144"/>
      <w:bookmarkStart w:id="3483" w:name="_Toc98864171"/>
      <w:bookmarkStart w:id="3484" w:name="_Toc99733420"/>
      <w:bookmarkStart w:id="3485" w:name="_Toc106577319"/>
      <w:bookmarkStart w:id="3486" w:name="_Toc114537070"/>
      <w:bookmarkStart w:id="3487" w:name="_Toc115257338"/>
      <w:bookmarkStart w:id="3488" w:name="_Toc123086658"/>
      <w:bookmarkStart w:id="3489" w:name="_Toc123088393"/>
      <w:bookmarkStart w:id="3490" w:name="_Toc124298049"/>
      <w:bookmarkStart w:id="3491" w:name="_Toc130574800"/>
      <w:bookmarkStart w:id="3492" w:name="_Toc131767210"/>
      <w:bookmarkStart w:id="3493" w:name="_Toc138887796"/>
      <w:r w:rsidRPr="00C04A08">
        <w:t>6.2D.1</w:t>
      </w:r>
      <w:r w:rsidRPr="00C04A08">
        <w:tab/>
        <w:t>UE maximum output power for UL MIMO</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712A5DE" w14:textId="77777777" w:rsidR="00DB6E16" w:rsidRPr="00C04A08" w:rsidRDefault="00DB6E16" w:rsidP="00DB6E16">
      <w:pPr>
        <w:pStyle w:val="Heading4"/>
      </w:pPr>
      <w:bookmarkStart w:id="3494" w:name="_Toc52196413"/>
      <w:bookmarkStart w:id="3495" w:name="_Toc52197393"/>
      <w:bookmarkStart w:id="3496" w:name="_Toc53173116"/>
      <w:bookmarkStart w:id="3497" w:name="_Toc53173485"/>
      <w:bookmarkStart w:id="3498" w:name="_Toc61119485"/>
      <w:bookmarkStart w:id="3499" w:name="_Toc61119867"/>
      <w:bookmarkStart w:id="3500" w:name="_Toc67925920"/>
      <w:bookmarkStart w:id="3501" w:name="_Toc75273558"/>
      <w:bookmarkStart w:id="3502" w:name="_Toc76510458"/>
      <w:bookmarkStart w:id="3503" w:name="_Toc83129613"/>
      <w:bookmarkStart w:id="3504" w:name="_Toc90591145"/>
      <w:bookmarkStart w:id="3505" w:name="_Toc98864172"/>
      <w:bookmarkStart w:id="3506" w:name="_Toc99733421"/>
      <w:bookmarkStart w:id="3507" w:name="_Toc106577320"/>
      <w:bookmarkStart w:id="3508" w:name="_Toc114537071"/>
      <w:bookmarkStart w:id="3509" w:name="_Toc115257339"/>
      <w:bookmarkStart w:id="3510" w:name="_Toc123086659"/>
      <w:bookmarkStart w:id="3511" w:name="_Toc123088394"/>
      <w:bookmarkStart w:id="3512" w:name="_Toc124298050"/>
      <w:bookmarkStart w:id="3513" w:name="_Toc130574801"/>
      <w:bookmarkStart w:id="3514" w:name="_Toc131767211"/>
      <w:bookmarkStart w:id="3515" w:name="_Toc138887797"/>
      <w:bookmarkStart w:id="3516" w:name="_Toc21340805"/>
      <w:bookmarkStart w:id="3517" w:name="_Toc29805252"/>
      <w:bookmarkStart w:id="3518" w:name="_Toc36456461"/>
      <w:bookmarkStart w:id="3519" w:name="_Toc36469559"/>
      <w:bookmarkStart w:id="3520" w:name="_Toc37253968"/>
      <w:bookmarkStart w:id="3521" w:name="_Toc37322825"/>
      <w:bookmarkStart w:id="3522" w:name="_Toc37324231"/>
      <w:bookmarkStart w:id="3523" w:name="_Toc45889754"/>
      <w:r w:rsidRPr="00C04A08">
        <w:t>6.2D.1.0</w:t>
      </w:r>
      <w:r w:rsidRPr="00C04A08">
        <w:tab/>
        <w:t>General</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2240FE1" w:rsidR="00DB6E16" w:rsidRPr="00C04A08" w:rsidRDefault="00DB6E16" w:rsidP="00627357">
            <w:pPr>
              <w:pStyle w:val="TAN"/>
            </w:pPr>
            <w:r w:rsidRPr="00C04A08">
              <w:t>NOTE 1:</w:t>
            </w:r>
            <w:r w:rsidR="00627357" w:rsidRPr="00C04A08">
              <w:tab/>
            </w:r>
            <w:r w:rsidRPr="00C04A08">
              <w:t xml:space="preserve">For PUSCH configured with ULFPTxModes set to Mode-1, all requirements for 1-layer CP-OFDM based modulation in subsection 6.2D are assumed to be met if the requirement for 2-layer UL MIMO has been validated. </w:t>
            </w:r>
          </w:p>
          <w:p w14:paraId="4D148206" w14:textId="3F16249D" w:rsidR="00DB6E16" w:rsidRPr="00C04A08" w:rsidRDefault="00DB6E16" w:rsidP="00627357">
            <w:pPr>
              <w:pStyle w:val="TAN"/>
            </w:pPr>
            <w:r w:rsidRPr="00C04A08">
              <w:t>NOTE 2:</w:t>
            </w:r>
            <w:r w:rsidR="00627357" w:rsidRPr="00C04A08">
              <w:tab/>
            </w:r>
            <w:r w:rsidRPr="00C04A08">
              <w:t>TPMI index selected shall be based upon the full power TPMI reported by the UE [10, TS 38.213].</w:t>
            </w:r>
          </w:p>
        </w:tc>
      </w:tr>
    </w:tbl>
    <w:p w14:paraId="00E7C1CE" w14:textId="77777777" w:rsidR="0022394D" w:rsidRDefault="0022394D" w:rsidP="0022394D"/>
    <w:p w14:paraId="5602A1F9" w14:textId="4391BF85" w:rsidR="0022394D" w:rsidRPr="00C04A08" w:rsidRDefault="0022394D" w:rsidP="00627357">
      <w:pPr>
        <w:pStyle w:val="NO"/>
      </w:pPr>
      <w:r>
        <w:t>NOTE:</w:t>
      </w:r>
      <w:r w:rsidR="00627357">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3524" w:name="_Toc52196414"/>
      <w:bookmarkStart w:id="3525" w:name="_Toc52197394"/>
      <w:bookmarkStart w:id="3526" w:name="_Toc53173117"/>
      <w:bookmarkStart w:id="3527" w:name="_Toc53173486"/>
      <w:bookmarkStart w:id="3528" w:name="_Toc61119486"/>
      <w:bookmarkStart w:id="3529" w:name="_Toc61119868"/>
      <w:bookmarkStart w:id="3530" w:name="_Toc67925921"/>
      <w:bookmarkStart w:id="3531" w:name="_Toc75273559"/>
      <w:bookmarkStart w:id="3532" w:name="_Toc76510459"/>
      <w:bookmarkStart w:id="3533" w:name="_Toc83129614"/>
      <w:bookmarkStart w:id="3534" w:name="_Toc90591146"/>
      <w:bookmarkStart w:id="3535" w:name="_Toc98864173"/>
      <w:bookmarkStart w:id="3536" w:name="_Toc99733422"/>
      <w:bookmarkStart w:id="3537" w:name="_Toc106577321"/>
      <w:bookmarkStart w:id="3538" w:name="_Toc114537072"/>
      <w:bookmarkStart w:id="3539" w:name="_Toc115257340"/>
      <w:bookmarkStart w:id="3540" w:name="_Toc123086660"/>
      <w:bookmarkStart w:id="3541" w:name="_Toc123088395"/>
      <w:bookmarkStart w:id="3542" w:name="_Toc124298051"/>
      <w:bookmarkStart w:id="3543" w:name="_Toc130574802"/>
      <w:bookmarkStart w:id="3544" w:name="_Toc131767212"/>
      <w:bookmarkStart w:id="3545" w:name="_Toc138887798"/>
      <w:r w:rsidRPr="00C04A08">
        <w:t>6.2D.1.1</w:t>
      </w:r>
      <w:r w:rsidRPr="00C04A08">
        <w:tab/>
        <w:t>UE maximum output power for UL MIMO for power class 1</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40AEBAAC" w:rsidR="00842EF7" w:rsidRDefault="00842EF7" w:rsidP="0086605C">
      <w:pPr>
        <w:pStyle w:val="TH"/>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7C5B1686" w14:textId="77777777" w:rsidR="00627357" w:rsidRPr="00C04A08" w:rsidRDefault="00627357" w:rsidP="00627357">
      <w:pPr>
        <w:rPr>
          <w:lang w:eastAsia="zh-CN"/>
        </w:rPr>
      </w:pP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3546" w:name="_Hlk4399347"/>
      <w:r w:rsidRPr="00C04A08">
        <w:t>Table 6.2</w:t>
      </w:r>
      <w:r w:rsidRPr="00C04A08">
        <w:rPr>
          <w:rFonts w:hint="eastAsia"/>
          <w:lang w:eastAsia="zh-CN"/>
        </w:rPr>
        <w:t>D</w:t>
      </w:r>
      <w:r w:rsidRPr="00C04A08">
        <w:t>.1.1-</w:t>
      </w:r>
      <w:bookmarkEnd w:id="3546"/>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3547" w:name="_Toc21340806"/>
      <w:bookmarkStart w:id="3548" w:name="_Toc29805253"/>
      <w:bookmarkStart w:id="3549" w:name="_Toc36456462"/>
      <w:bookmarkStart w:id="3550" w:name="_Toc36469560"/>
      <w:bookmarkStart w:id="3551" w:name="_Toc37253969"/>
      <w:bookmarkStart w:id="3552" w:name="_Toc37322826"/>
      <w:bookmarkStart w:id="3553" w:name="_Toc37324232"/>
      <w:bookmarkStart w:id="3554" w:name="_Toc45889755"/>
      <w:bookmarkStart w:id="3555" w:name="_Toc52196415"/>
      <w:bookmarkStart w:id="3556" w:name="_Toc52197395"/>
      <w:bookmarkStart w:id="3557" w:name="_Toc53173118"/>
      <w:bookmarkStart w:id="3558" w:name="_Toc53173487"/>
      <w:bookmarkStart w:id="3559" w:name="_Toc61119487"/>
      <w:bookmarkStart w:id="3560" w:name="_Toc61119869"/>
      <w:bookmarkStart w:id="3561" w:name="_Toc67925922"/>
      <w:bookmarkStart w:id="3562" w:name="_Toc75273560"/>
      <w:bookmarkStart w:id="3563" w:name="_Toc76510460"/>
      <w:bookmarkStart w:id="3564" w:name="_Toc83129615"/>
      <w:bookmarkStart w:id="3565" w:name="_Toc90591147"/>
      <w:bookmarkStart w:id="3566" w:name="_Toc98864174"/>
      <w:bookmarkStart w:id="3567" w:name="_Toc99733423"/>
      <w:bookmarkStart w:id="3568" w:name="_Toc106577322"/>
      <w:bookmarkStart w:id="3569" w:name="_Toc114537073"/>
      <w:bookmarkStart w:id="3570" w:name="_Toc115257341"/>
      <w:bookmarkStart w:id="3571" w:name="_Toc123086661"/>
      <w:bookmarkStart w:id="3572" w:name="_Toc123088396"/>
      <w:bookmarkStart w:id="3573" w:name="_Toc124298052"/>
      <w:bookmarkStart w:id="3574" w:name="_Toc130574803"/>
      <w:bookmarkStart w:id="3575" w:name="_Toc131767213"/>
      <w:bookmarkStart w:id="3576" w:name="_Toc138887799"/>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178049C5" w:rsidR="00842EF7" w:rsidRPr="00C04A08" w:rsidRDefault="00842EF7" w:rsidP="003A3BE5">
      <w:pPr>
        <w:pStyle w:val="TH"/>
      </w:pPr>
      <w:r w:rsidRPr="00C04A08">
        <w:t>Table 6.2D.1.</w:t>
      </w:r>
      <w:r w:rsidRPr="00C04A08">
        <w:rPr>
          <w:rFonts w:hint="eastAsia"/>
          <w:lang w:eastAsia="ko-KR"/>
        </w:rPr>
        <w:t>2</w:t>
      </w:r>
      <w:r w:rsidRPr="00C04A08">
        <w:t xml:space="preserve">-3: </w:t>
      </w:r>
      <w:r w:rsidR="00315F4B" w:rsidRPr="00C04A08">
        <w:t>(void)</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3577" w:name="_Toc21340807"/>
      <w:bookmarkStart w:id="3578" w:name="_Toc29805254"/>
      <w:bookmarkStart w:id="3579" w:name="_Toc36456463"/>
      <w:bookmarkStart w:id="3580" w:name="_Toc36469561"/>
      <w:bookmarkStart w:id="3581" w:name="_Toc37253970"/>
      <w:bookmarkStart w:id="3582" w:name="_Toc37322827"/>
      <w:bookmarkStart w:id="3583" w:name="_Toc37324233"/>
      <w:bookmarkStart w:id="3584" w:name="_Toc45889756"/>
      <w:bookmarkStart w:id="3585" w:name="_Toc52196416"/>
      <w:bookmarkStart w:id="3586" w:name="_Toc52197396"/>
      <w:bookmarkStart w:id="3587" w:name="_Toc53173119"/>
      <w:bookmarkStart w:id="3588" w:name="_Toc53173488"/>
      <w:bookmarkStart w:id="3589" w:name="_Toc61119488"/>
      <w:bookmarkStart w:id="3590" w:name="_Toc61119870"/>
      <w:bookmarkStart w:id="3591" w:name="_Toc67925923"/>
      <w:bookmarkStart w:id="3592" w:name="_Toc75273561"/>
      <w:bookmarkStart w:id="3593" w:name="_Toc76510461"/>
      <w:bookmarkStart w:id="3594" w:name="_Toc83129616"/>
      <w:bookmarkStart w:id="3595" w:name="_Toc90591148"/>
      <w:bookmarkStart w:id="3596" w:name="_Toc98864175"/>
      <w:bookmarkStart w:id="3597" w:name="_Toc99733424"/>
      <w:bookmarkStart w:id="3598" w:name="_Toc106577323"/>
      <w:bookmarkStart w:id="3599" w:name="_Toc114537074"/>
      <w:bookmarkStart w:id="3600" w:name="_Toc115257342"/>
      <w:bookmarkStart w:id="3601" w:name="_Toc123086662"/>
      <w:bookmarkStart w:id="3602" w:name="_Toc123088397"/>
      <w:bookmarkStart w:id="3603" w:name="_Toc124298053"/>
      <w:bookmarkStart w:id="3604" w:name="_Toc130574804"/>
      <w:bookmarkStart w:id="3605" w:name="_Toc131767214"/>
      <w:bookmarkStart w:id="3606" w:name="_Toc138887800"/>
      <w:r w:rsidRPr="00C04A08">
        <w:t>6.2D.1.3</w:t>
      </w:r>
      <w:r w:rsidRPr="00C04A08">
        <w:tab/>
        <w:t>UE maximum output power for UL MIMO for power class 3</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43EB6BE4" w:rsidR="00842EF7" w:rsidRDefault="00842EF7" w:rsidP="00315F4B">
      <w:pPr>
        <w:pStyle w:val="TH"/>
      </w:pPr>
      <w:r w:rsidRPr="00C04A08">
        <w:t xml:space="preserve">Table 6.2D.1.3-3: </w:t>
      </w:r>
      <w:r w:rsidR="00315F4B" w:rsidRPr="00C04A08">
        <w:t>(void)</w:t>
      </w:r>
    </w:p>
    <w:p w14:paraId="3996ED2F" w14:textId="77777777" w:rsidR="003A3BE5" w:rsidRPr="00C04A08" w:rsidRDefault="003A3BE5" w:rsidP="003A3BE5"/>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3607" w:name="_Toc21340808"/>
      <w:bookmarkStart w:id="3608" w:name="_Toc29805255"/>
      <w:bookmarkStart w:id="3609" w:name="_Toc36456464"/>
      <w:bookmarkStart w:id="3610" w:name="_Toc36469562"/>
      <w:bookmarkStart w:id="3611" w:name="_Toc37253971"/>
      <w:bookmarkStart w:id="3612" w:name="_Toc37322828"/>
      <w:bookmarkStart w:id="3613" w:name="_Toc37324234"/>
      <w:bookmarkStart w:id="3614" w:name="_Toc45889757"/>
      <w:bookmarkStart w:id="3615" w:name="_Toc52196417"/>
      <w:bookmarkStart w:id="3616" w:name="_Toc52197397"/>
      <w:bookmarkStart w:id="3617" w:name="_Toc53173120"/>
      <w:bookmarkStart w:id="3618" w:name="_Toc53173489"/>
      <w:bookmarkStart w:id="3619" w:name="_Toc61119489"/>
      <w:bookmarkStart w:id="3620" w:name="_Toc61119871"/>
      <w:bookmarkStart w:id="3621" w:name="_Toc67925924"/>
      <w:bookmarkStart w:id="3622" w:name="_Toc75273562"/>
      <w:bookmarkStart w:id="3623" w:name="_Toc76510462"/>
      <w:bookmarkStart w:id="3624" w:name="_Toc83129617"/>
      <w:bookmarkStart w:id="3625" w:name="_Toc90591149"/>
      <w:bookmarkStart w:id="3626" w:name="_Toc98864176"/>
      <w:bookmarkStart w:id="3627" w:name="_Toc99733425"/>
      <w:bookmarkStart w:id="3628" w:name="_Toc106577324"/>
      <w:bookmarkStart w:id="3629" w:name="_Toc114537075"/>
      <w:bookmarkStart w:id="3630" w:name="_Toc115257343"/>
      <w:bookmarkStart w:id="3631" w:name="_Toc123086663"/>
      <w:bookmarkStart w:id="3632" w:name="_Toc123088398"/>
      <w:bookmarkStart w:id="3633" w:name="_Toc124298054"/>
      <w:bookmarkStart w:id="3634" w:name="_Toc130574805"/>
      <w:bookmarkStart w:id="3635" w:name="_Toc131767215"/>
      <w:bookmarkStart w:id="3636" w:name="_Toc138887801"/>
      <w:r w:rsidRPr="00C04A08">
        <w:t>6.2D.1.4</w:t>
      </w:r>
      <w:r w:rsidRPr="00C04A08">
        <w:tab/>
        <w:t>UE maximum output power for UL MIMO for power class 4</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3637" w:name="_Toc67925925"/>
      <w:bookmarkStart w:id="3638" w:name="_Toc75273563"/>
      <w:bookmarkStart w:id="3639" w:name="_Toc76510463"/>
      <w:bookmarkStart w:id="3640" w:name="_Toc83129618"/>
      <w:bookmarkStart w:id="3641" w:name="_Toc90591150"/>
      <w:bookmarkStart w:id="3642" w:name="_Toc98864177"/>
      <w:bookmarkStart w:id="3643" w:name="_Toc99733426"/>
      <w:bookmarkStart w:id="3644" w:name="_Toc106577325"/>
      <w:bookmarkStart w:id="3645" w:name="_Toc114537076"/>
      <w:bookmarkStart w:id="3646" w:name="_Toc115257344"/>
      <w:bookmarkStart w:id="3647" w:name="_Toc123086664"/>
      <w:bookmarkStart w:id="3648" w:name="_Toc123088399"/>
      <w:bookmarkStart w:id="3649" w:name="_Toc124298055"/>
      <w:bookmarkStart w:id="3650" w:name="_Toc130574806"/>
      <w:bookmarkStart w:id="3651" w:name="_Toc131767216"/>
      <w:bookmarkStart w:id="3652" w:name="_Toc138887802"/>
      <w:r>
        <w:t>6.2D.1.5</w:t>
      </w:r>
      <w:r w:rsidRPr="00FE760F">
        <w:tab/>
        <w:t>UE maximum output pow</w:t>
      </w:r>
      <w:r>
        <w:t>er for UL MIMO for power class 5</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3653" w:name="_Toc98864178"/>
      <w:bookmarkStart w:id="3654" w:name="_Toc99733427"/>
      <w:bookmarkStart w:id="3655" w:name="_Toc106577326"/>
      <w:bookmarkStart w:id="3656" w:name="_Toc114537077"/>
      <w:bookmarkStart w:id="3657" w:name="_Toc115257345"/>
      <w:bookmarkStart w:id="3658" w:name="_Toc123086665"/>
      <w:bookmarkStart w:id="3659" w:name="_Toc123088400"/>
      <w:bookmarkStart w:id="3660" w:name="_Toc124298056"/>
      <w:bookmarkStart w:id="3661" w:name="_Toc130574807"/>
      <w:bookmarkStart w:id="3662" w:name="_Toc131767217"/>
      <w:bookmarkStart w:id="3663" w:name="_Toc138887803"/>
      <w:r>
        <w:t>6.2D.1.6</w:t>
      </w:r>
      <w:r w:rsidRPr="00FE760F">
        <w:tab/>
        <w:t>UE maximum output pow</w:t>
      </w:r>
      <w:r>
        <w:t>er for UL MIMO for power class 6</w:t>
      </w:r>
      <w:bookmarkEnd w:id="3653"/>
      <w:bookmarkEnd w:id="3654"/>
      <w:bookmarkEnd w:id="3655"/>
      <w:bookmarkEnd w:id="3656"/>
      <w:bookmarkEnd w:id="3657"/>
      <w:bookmarkEnd w:id="3658"/>
      <w:bookmarkEnd w:id="3659"/>
      <w:bookmarkEnd w:id="3660"/>
      <w:bookmarkEnd w:id="3661"/>
      <w:bookmarkEnd w:id="3662"/>
      <w:bookmarkEnd w:id="3663"/>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3664"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3665" w:name="_Toc21340809"/>
      <w:bookmarkStart w:id="3666" w:name="_Toc29805256"/>
      <w:bookmarkStart w:id="3667" w:name="_Toc36456465"/>
      <w:bookmarkStart w:id="3668" w:name="_Toc36469563"/>
      <w:bookmarkStart w:id="3669" w:name="_Toc37253972"/>
      <w:bookmarkStart w:id="3670" w:name="_Toc37322829"/>
      <w:bookmarkStart w:id="3671" w:name="_Toc37324235"/>
      <w:bookmarkStart w:id="3672" w:name="_Toc45889758"/>
      <w:bookmarkStart w:id="3673" w:name="_Toc52196418"/>
      <w:bookmarkStart w:id="3674" w:name="_Toc52197398"/>
      <w:bookmarkStart w:id="3675" w:name="_Toc53173121"/>
      <w:bookmarkStart w:id="3676" w:name="_Toc53173490"/>
      <w:bookmarkStart w:id="3677" w:name="_Toc61119490"/>
      <w:bookmarkStart w:id="3678" w:name="_Toc61119872"/>
      <w:bookmarkStart w:id="3679" w:name="_Toc67925926"/>
      <w:bookmarkStart w:id="3680" w:name="_Toc75273564"/>
      <w:bookmarkStart w:id="3681" w:name="_Toc76510464"/>
      <w:bookmarkStart w:id="3682" w:name="_Toc83129619"/>
      <w:bookmarkStart w:id="3683" w:name="_Toc90591151"/>
      <w:bookmarkStart w:id="3684" w:name="_Toc98864179"/>
      <w:bookmarkStart w:id="3685" w:name="_Toc99733428"/>
      <w:bookmarkStart w:id="3686" w:name="_Toc106577327"/>
      <w:bookmarkStart w:id="3687" w:name="_Toc114537078"/>
      <w:bookmarkStart w:id="3688" w:name="_Toc115257346"/>
      <w:bookmarkStart w:id="3689" w:name="_Toc123086666"/>
      <w:bookmarkStart w:id="3690" w:name="_Toc123088401"/>
      <w:bookmarkStart w:id="3691" w:name="_Toc124298057"/>
      <w:bookmarkStart w:id="3692" w:name="_Toc130574808"/>
      <w:bookmarkStart w:id="3693" w:name="_Toc131767218"/>
      <w:bookmarkStart w:id="3694" w:name="_Toc138887804"/>
      <w:bookmarkEnd w:id="3664"/>
      <w:r w:rsidRPr="00C04A08">
        <w:t>6.2D.2</w:t>
      </w:r>
      <w:r w:rsidRPr="00C04A08">
        <w:tab/>
        <w:t>UE maximum output power reduction for modulation / channel bandwidth for UL MIMO</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0EEB7979" w14:textId="77777777" w:rsidR="00842EF7" w:rsidRPr="00C04A08" w:rsidRDefault="00842EF7" w:rsidP="00842EF7">
      <w:pPr>
        <w:pStyle w:val="Heading4"/>
        <w:rPr>
          <w:lang w:eastAsia="ko-KR"/>
        </w:rPr>
      </w:pPr>
      <w:bookmarkStart w:id="3695" w:name="_Toc21340810"/>
      <w:bookmarkStart w:id="3696" w:name="_Toc29805257"/>
      <w:bookmarkStart w:id="3697" w:name="_Toc36456466"/>
      <w:bookmarkStart w:id="3698" w:name="_Toc36469564"/>
      <w:bookmarkStart w:id="3699" w:name="_Toc37253973"/>
      <w:bookmarkStart w:id="3700" w:name="_Toc37322830"/>
      <w:bookmarkStart w:id="3701" w:name="_Toc37324236"/>
      <w:bookmarkStart w:id="3702" w:name="_Toc45889759"/>
      <w:bookmarkStart w:id="3703" w:name="_Toc52196419"/>
      <w:bookmarkStart w:id="3704" w:name="_Toc52197399"/>
      <w:bookmarkStart w:id="3705" w:name="_Toc53173122"/>
      <w:bookmarkStart w:id="3706" w:name="_Toc53173491"/>
      <w:bookmarkStart w:id="3707" w:name="_Toc61119491"/>
      <w:bookmarkStart w:id="3708" w:name="_Toc61119873"/>
      <w:bookmarkStart w:id="3709" w:name="_Toc67925927"/>
      <w:bookmarkStart w:id="3710" w:name="_Toc75273565"/>
      <w:bookmarkStart w:id="3711" w:name="_Toc76510465"/>
      <w:bookmarkStart w:id="3712" w:name="_Toc83129620"/>
      <w:bookmarkStart w:id="3713" w:name="_Toc90591152"/>
      <w:bookmarkStart w:id="3714" w:name="_Toc98864180"/>
      <w:bookmarkStart w:id="3715" w:name="_Toc99733429"/>
      <w:bookmarkStart w:id="3716" w:name="_Toc106577328"/>
      <w:bookmarkStart w:id="3717" w:name="_Toc114537079"/>
      <w:bookmarkStart w:id="3718" w:name="_Toc115257347"/>
      <w:bookmarkStart w:id="3719" w:name="_Toc123086667"/>
      <w:bookmarkStart w:id="3720" w:name="_Toc123088402"/>
      <w:bookmarkStart w:id="3721" w:name="_Toc124298058"/>
      <w:bookmarkStart w:id="3722" w:name="_Toc130574809"/>
      <w:bookmarkStart w:id="3723" w:name="_Toc131767219"/>
      <w:bookmarkStart w:id="3724" w:name="_Toc13888780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3725" w:name="_Toc21340811"/>
      <w:bookmarkStart w:id="3726" w:name="_Toc29805258"/>
      <w:bookmarkStart w:id="3727" w:name="_Toc36456467"/>
      <w:bookmarkStart w:id="3728" w:name="_Toc36469565"/>
      <w:bookmarkStart w:id="3729" w:name="_Toc37253974"/>
      <w:bookmarkStart w:id="3730" w:name="_Toc37322831"/>
      <w:bookmarkStart w:id="3731" w:name="_Toc37324237"/>
      <w:bookmarkStart w:id="3732" w:name="_Toc45889760"/>
      <w:bookmarkStart w:id="3733" w:name="_Toc52196420"/>
      <w:bookmarkStart w:id="3734" w:name="_Toc52197400"/>
      <w:bookmarkStart w:id="3735" w:name="_Toc53173123"/>
      <w:bookmarkStart w:id="3736" w:name="_Toc53173492"/>
      <w:bookmarkStart w:id="3737" w:name="_Toc61119492"/>
      <w:bookmarkStart w:id="3738" w:name="_Toc61119874"/>
      <w:bookmarkStart w:id="3739" w:name="_Toc67925928"/>
      <w:bookmarkStart w:id="3740" w:name="_Toc75273566"/>
      <w:bookmarkStart w:id="3741" w:name="_Toc76510466"/>
      <w:bookmarkStart w:id="3742" w:name="_Toc83129621"/>
      <w:bookmarkStart w:id="3743" w:name="_Toc90591153"/>
      <w:bookmarkStart w:id="3744" w:name="_Toc98864181"/>
      <w:bookmarkStart w:id="3745" w:name="_Toc99733430"/>
      <w:bookmarkStart w:id="3746" w:name="_Toc106577329"/>
      <w:bookmarkStart w:id="3747" w:name="_Toc114537080"/>
      <w:bookmarkStart w:id="3748" w:name="_Toc115257348"/>
      <w:bookmarkStart w:id="3749" w:name="_Toc123086668"/>
      <w:bookmarkStart w:id="3750" w:name="_Toc123088403"/>
      <w:bookmarkStart w:id="3751" w:name="_Toc124298059"/>
      <w:bookmarkStart w:id="3752" w:name="_Toc130574810"/>
      <w:bookmarkStart w:id="3753" w:name="_Toc131767220"/>
      <w:bookmarkStart w:id="3754" w:name="_Toc138887806"/>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3755" w:name="_Toc21340812"/>
      <w:bookmarkStart w:id="3756" w:name="_Toc29805259"/>
      <w:bookmarkStart w:id="3757" w:name="_Toc36456468"/>
      <w:bookmarkStart w:id="3758" w:name="_Toc36469566"/>
      <w:bookmarkStart w:id="3759" w:name="_Toc37253975"/>
      <w:bookmarkStart w:id="3760" w:name="_Toc37322832"/>
      <w:bookmarkStart w:id="3761" w:name="_Toc37324238"/>
      <w:bookmarkStart w:id="3762" w:name="_Toc45889761"/>
      <w:bookmarkStart w:id="3763" w:name="_Toc52196421"/>
      <w:bookmarkStart w:id="3764" w:name="_Toc52197401"/>
      <w:bookmarkStart w:id="3765" w:name="_Toc53173124"/>
      <w:bookmarkStart w:id="3766" w:name="_Toc53173493"/>
      <w:bookmarkStart w:id="3767" w:name="_Toc61119493"/>
      <w:bookmarkStart w:id="3768" w:name="_Toc61119875"/>
      <w:bookmarkStart w:id="3769" w:name="_Toc67925929"/>
      <w:bookmarkStart w:id="3770" w:name="_Toc75273567"/>
      <w:bookmarkStart w:id="3771" w:name="_Toc76510467"/>
      <w:bookmarkStart w:id="3772" w:name="_Toc83129622"/>
      <w:bookmarkStart w:id="3773" w:name="_Toc90591154"/>
      <w:bookmarkStart w:id="3774" w:name="_Toc98864182"/>
      <w:bookmarkStart w:id="3775" w:name="_Toc99733431"/>
      <w:bookmarkStart w:id="3776" w:name="_Toc106577330"/>
      <w:bookmarkStart w:id="3777" w:name="_Toc114537081"/>
      <w:bookmarkStart w:id="3778" w:name="_Toc115257349"/>
      <w:bookmarkStart w:id="3779" w:name="_Toc123086669"/>
      <w:bookmarkStart w:id="3780" w:name="_Toc123088404"/>
      <w:bookmarkStart w:id="3781" w:name="_Toc124298060"/>
      <w:bookmarkStart w:id="3782" w:name="_Toc130574811"/>
      <w:bookmarkStart w:id="3783" w:name="_Toc131767221"/>
      <w:bookmarkStart w:id="3784" w:name="_Toc13888780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3785" w:name="_Toc21340813"/>
      <w:bookmarkStart w:id="3786" w:name="_Toc29805260"/>
      <w:bookmarkStart w:id="3787" w:name="_Toc36456469"/>
      <w:bookmarkStart w:id="3788" w:name="_Toc36469567"/>
      <w:bookmarkStart w:id="3789" w:name="_Toc37253976"/>
      <w:bookmarkStart w:id="3790" w:name="_Toc37322833"/>
      <w:bookmarkStart w:id="3791" w:name="_Toc37324239"/>
      <w:bookmarkStart w:id="3792" w:name="_Toc45889762"/>
      <w:bookmarkStart w:id="3793" w:name="_Toc52196422"/>
      <w:bookmarkStart w:id="3794" w:name="_Toc52197402"/>
      <w:bookmarkStart w:id="3795" w:name="_Toc53173125"/>
      <w:bookmarkStart w:id="3796" w:name="_Toc53173494"/>
      <w:bookmarkStart w:id="3797" w:name="_Toc61119494"/>
      <w:bookmarkStart w:id="3798" w:name="_Toc61119876"/>
      <w:bookmarkStart w:id="3799" w:name="_Toc67925930"/>
      <w:bookmarkStart w:id="3800" w:name="_Toc75273568"/>
      <w:bookmarkStart w:id="3801" w:name="_Toc76510468"/>
      <w:bookmarkStart w:id="3802" w:name="_Toc83129623"/>
      <w:bookmarkStart w:id="3803" w:name="_Toc90591155"/>
      <w:bookmarkStart w:id="3804" w:name="_Toc98864183"/>
      <w:bookmarkStart w:id="3805" w:name="_Toc99733432"/>
      <w:bookmarkStart w:id="3806" w:name="_Toc106577331"/>
      <w:bookmarkStart w:id="3807" w:name="_Toc114537082"/>
      <w:bookmarkStart w:id="3808" w:name="_Toc115257350"/>
      <w:bookmarkStart w:id="3809" w:name="_Toc123086670"/>
      <w:bookmarkStart w:id="3810" w:name="_Toc123088405"/>
      <w:bookmarkStart w:id="3811" w:name="_Toc124298061"/>
      <w:bookmarkStart w:id="3812" w:name="_Toc130574812"/>
      <w:bookmarkStart w:id="3813" w:name="_Toc131767222"/>
      <w:bookmarkStart w:id="3814" w:name="_Toc138887808"/>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3815" w:name="_Toc67925931"/>
      <w:bookmarkStart w:id="3816" w:name="_Toc75273569"/>
      <w:bookmarkStart w:id="3817" w:name="_Toc76510469"/>
      <w:bookmarkStart w:id="3818" w:name="_Toc83129624"/>
      <w:bookmarkStart w:id="3819" w:name="_Toc90591156"/>
      <w:bookmarkStart w:id="3820" w:name="_Toc98864184"/>
      <w:bookmarkStart w:id="3821" w:name="_Toc99733433"/>
      <w:bookmarkStart w:id="3822" w:name="_Toc106577332"/>
      <w:bookmarkStart w:id="3823" w:name="_Toc114537083"/>
      <w:bookmarkStart w:id="3824" w:name="_Toc115257351"/>
      <w:bookmarkStart w:id="3825" w:name="_Toc123086671"/>
      <w:bookmarkStart w:id="3826" w:name="_Toc123088406"/>
      <w:bookmarkStart w:id="3827" w:name="_Toc124298062"/>
      <w:bookmarkStart w:id="3828" w:name="_Toc130574813"/>
      <w:bookmarkStart w:id="3829" w:name="_Toc131767223"/>
      <w:bookmarkStart w:id="3830" w:name="_Toc138887809"/>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3831" w:name="_Toc98864185"/>
      <w:bookmarkStart w:id="3832" w:name="_Toc99733434"/>
      <w:bookmarkStart w:id="3833" w:name="_Toc106577333"/>
      <w:bookmarkStart w:id="3834" w:name="_Toc114537084"/>
      <w:bookmarkStart w:id="3835" w:name="_Toc115257352"/>
      <w:bookmarkStart w:id="3836" w:name="_Toc123086672"/>
      <w:bookmarkStart w:id="3837" w:name="_Toc123088407"/>
      <w:bookmarkStart w:id="3838" w:name="_Toc124298063"/>
      <w:bookmarkStart w:id="3839" w:name="_Toc130574814"/>
      <w:bookmarkStart w:id="3840" w:name="_Toc131767224"/>
      <w:bookmarkStart w:id="3841" w:name="_Toc138887810"/>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3831"/>
      <w:bookmarkEnd w:id="3832"/>
      <w:bookmarkEnd w:id="3833"/>
      <w:bookmarkEnd w:id="3834"/>
      <w:bookmarkEnd w:id="3835"/>
      <w:bookmarkEnd w:id="3836"/>
      <w:bookmarkEnd w:id="3837"/>
      <w:bookmarkEnd w:id="3838"/>
      <w:bookmarkEnd w:id="3839"/>
      <w:bookmarkEnd w:id="3840"/>
      <w:bookmarkEnd w:id="384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3842" w:name="_Toc21340814"/>
      <w:bookmarkStart w:id="3843" w:name="_Toc29805261"/>
      <w:bookmarkStart w:id="3844" w:name="_Toc36456470"/>
      <w:bookmarkStart w:id="3845" w:name="_Toc36469568"/>
      <w:bookmarkStart w:id="3846" w:name="_Toc37253977"/>
      <w:bookmarkStart w:id="3847" w:name="_Toc37322834"/>
      <w:bookmarkStart w:id="3848" w:name="_Toc37324240"/>
      <w:bookmarkStart w:id="3849" w:name="_Toc45889763"/>
      <w:bookmarkStart w:id="3850" w:name="_Toc52196423"/>
      <w:bookmarkStart w:id="3851" w:name="_Toc52197403"/>
      <w:bookmarkStart w:id="3852" w:name="_Toc53173126"/>
      <w:bookmarkStart w:id="3853" w:name="_Toc53173495"/>
      <w:bookmarkStart w:id="3854" w:name="_Toc61119495"/>
      <w:bookmarkStart w:id="3855" w:name="_Toc61119877"/>
      <w:bookmarkStart w:id="3856" w:name="_Toc67925932"/>
      <w:bookmarkStart w:id="3857" w:name="_Toc75273570"/>
      <w:bookmarkStart w:id="3858" w:name="_Toc76510470"/>
      <w:bookmarkStart w:id="3859" w:name="_Toc83129625"/>
      <w:bookmarkStart w:id="3860" w:name="_Toc90591157"/>
      <w:bookmarkStart w:id="3861" w:name="_Toc98864186"/>
      <w:bookmarkStart w:id="3862" w:name="_Toc99733435"/>
      <w:bookmarkStart w:id="3863" w:name="_Toc106577334"/>
      <w:bookmarkStart w:id="3864" w:name="_Toc114537085"/>
      <w:bookmarkStart w:id="3865" w:name="_Toc115257353"/>
      <w:bookmarkStart w:id="3866" w:name="_Toc123086673"/>
      <w:bookmarkStart w:id="3867" w:name="_Toc123088408"/>
      <w:bookmarkStart w:id="3868" w:name="_Toc124298064"/>
      <w:bookmarkStart w:id="3869" w:name="_Toc130574815"/>
      <w:bookmarkStart w:id="3870" w:name="_Toc131767225"/>
      <w:bookmarkStart w:id="3871" w:name="_Toc138887811"/>
      <w:r w:rsidRPr="00C04A08">
        <w:t>6.2D.3</w:t>
      </w:r>
      <w:r w:rsidRPr="00C04A08">
        <w:tab/>
        <w:t>UE maximum output power reduction with additional requirements for UL MIMO</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629FBD07" w14:textId="77777777" w:rsidR="00842EF7" w:rsidRPr="00C04A08" w:rsidRDefault="00842EF7" w:rsidP="00842EF7">
      <w:pPr>
        <w:pStyle w:val="Heading4"/>
        <w:rPr>
          <w:lang w:eastAsia="ko-KR"/>
        </w:rPr>
      </w:pPr>
      <w:bookmarkStart w:id="3872" w:name="_Toc21340815"/>
      <w:bookmarkStart w:id="3873" w:name="_Toc29805262"/>
      <w:bookmarkStart w:id="3874" w:name="_Toc36456471"/>
      <w:bookmarkStart w:id="3875" w:name="_Toc36469569"/>
      <w:bookmarkStart w:id="3876" w:name="_Toc37253978"/>
      <w:bookmarkStart w:id="3877" w:name="_Toc37322835"/>
      <w:bookmarkStart w:id="3878" w:name="_Toc37324241"/>
      <w:bookmarkStart w:id="3879" w:name="_Toc45889764"/>
      <w:bookmarkStart w:id="3880" w:name="_Toc52196424"/>
      <w:bookmarkStart w:id="3881" w:name="_Toc52197404"/>
      <w:bookmarkStart w:id="3882" w:name="_Toc53173127"/>
      <w:bookmarkStart w:id="3883" w:name="_Toc53173496"/>
      <w:bookmarkStart w:id="3884" w:name="_Toc61119496"/>
      <w:bookmarkStart w:id="3885" w:name="_Toc61119878"/>
      <w:bookmarkStart w:id="3886" w:name="_Toc67925933"/>
      <w:bookmarkStart w:id="3887" w:name="_Toc75273571"/>
      <w:bookmarkStart w:id="3888" w:name="_Toc76510471"/>
      <w:bookmarkStart w:id="3889" w:name="_Toc83129626"/>
      <w:bookmarkStart w:id="3890" w:name="_Toc90591158"/>
      <w:bookmarkStart w:id="3891" w:name="_Toc98864187"/>
      <w:bookmarkStart w:id="3892" w:name="_Toc99733436"/>
      <w:bookmarkStart w:id="3893" w:name="_Toc106577335"/>
      <w:bookmarkStart w:id="3894" w:name="_Toc114537086"/>
      <w:bookmarkStart w:id="3895" w:name="_Toc115257354"/>
      <w:bookmarkStart w:id="3896" w:name="_Toc123086674"/>
      <w:bookmarkStart w:id="3897" w:name="_Toc123088409"/>
      <w:bookmarkStart w:id="3898" w:name="_Toc124298065"/>
      <w:bookmarkStart w:id="3899" w:name="_Toc130574816"/>
      <w:bookmarkStart w:id="3900" w:name="_Toc131767226"/>
      <w:bookmarkStart w:id="3901" w:name="_Toc138887812"/>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3902" w:name="_Toc21340816"/>
      <w:bookmarkStart w:id="3903" w:name="_Toc29805263"/>
      <w:bookmarkStart w:id="3904" w:name="_Toc36456472"/>
      <w:bookmarkStart w:id="3905" w:name="_Toc36469570"/>
      <w:bookmarkStart w:id="3906" w:name="_Toc37253979"/>
      <w:bookmarkStart w:id="3907" w:name="_Toc37322836"/>
      <w:bookmarkStart w:id="3908" w:name="_Toc37324242"/>
      <w:bookmarkStart w:id="3909" w:name="_Toc45889765"/>
      <w:bookmarkStart w:id="3910" w:name="_Toc52196425"/>
      <w:bookmarkStart w:id="3911" w:name="_Toc52197405"/>
      <w:bookmarkStart w:id="3912" w:name="_Toc53173128"/>
      <w:bookmarkStart w:id="3913" w:name="_Toc53173497"/>
      <w:bookmarkStart w:id="3914" w:name="_Toc61119497"/>
      <w:bookmarkStart w:id="3915" w:name="_Toc61119879"/>
      <w:bookmarkStart w:id="3916" w:name="_Toc67925934"/>
      <w:bookmarkStart w:id="3917" w:name="_Toc75273572"/>
      <w:bookmarkStart w:id="3918" w:name="_Toc76510472"/>
      <w:bookmarkStart w:id="3919" w:name="_Toc83129627"/>
      <w:bookmarkStart w:id="3920" w:name="_Toc90591159"/>
      <w:bookmarkStart w:id="3921" w:name="_Toc98864188"/>
      <w:bookmarkStart w:id="3922" w:name="_Toc99733437"/>
      <w:bookmarkStart w:id="3923" w:name="_Toc106577336"/>
      <w:bookmarkStart w:id="3924" w:name="_Toc114537087"/>
      <w:bookmarkStart w:id="3925" w:name="_Toc115257355"/>
      <w:bookmarkStart w:id="3926" w:name="_Toc123086675"/>
      <w:bookmarkStart w:id="3927" w:name="_Toc123088410"/>
      <w:bookmarkStart w:id="3928" w:name="_Toc124298066"/>
      <w:bookmarkStart w:id="3929" w:name="_Toc130574817"/>
      <w:bookmarkStart w:id="3930" w:name="_Toc131767227"/>
      <w:bookmarkStart w:id="3931" w:name="_Toc138887813"/>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3932" w:name="_Toc21340817"/>
      <w:bookmarkStart w:id="3933" w:name="_Toc29805264"/>
      <w:bookmarkStart w:id="3934" w:name="_Toc36456473"/>
      <w:bookmarkStart w:id="3935" w:name="_Toc36469571"/>
      <w:bookmarkStart w:id="3936" w:name="_Toc37253980"/>
      <w:bookmarkStart w:id="3937" w:name="_Toc37322837"/>
      <w:bookmarkStart w:id="3938" w:name="_Toc37324243"/>
      <w:bookmarkStart w:id="3939" w:name="_Toc45889766"/>
      <w:bookmarkStart w:id="3940" w:name="_Toc52196426"/>
      <w:bookmarkStart w:id="3941" w:name="_Toc52197406"/>
      <w:bookmarkStart w:id="3942" w:name="_Toc53173129"/>
      <w:bookmarkStart w:id="3943" w:name="_Toc53173498"/>
      <w:bookmarkStart w:id="3944" w:name="_Toc61119498"/>
      <w:bookmarkStart w:id="3945" w:name="_Toc61119880"/>
      <w:bookmarkStart w:id="3946" w:name="_Toc67925935"/>
      <w:bookmarkStart w:id="3947" w:name="_Toc75273573"/>
      <w:bookmarkStart w:id="3948" w:name="_Toc76510473"/>
      <w:bookmarkStart w:id="3949" w:name="_Toc83129628"/>
      <w:bookmarkStart w:id="3950" w:name="_Toc90591160"/>
      <w:bookmarkStart w:id="3951" w:name="_Toc98864189"/>
      <w:bookmarkStart w:id="3952" w:name="_Toc99733438"/>
      <w:bookmarkStart w:id="3953" w:name="_Toc106577337"/>
      <w:bookmarkStart w:id="3954" w:name="_Toc114537088"/>
      <w:bookmarkStart w:id="3955" w:name="_Toc115257356"/>
      <w:bookmarkStart w:id="3956" w:name="_Toc123086676"/>
      <w:bookmarkStart w:id="3957" w:name="_Toc123088411"/>
      <w:bookmarkStart w:id="3958" w:name="_Toc124298067"/>
      <w:bookmarkStart w:id="3959" w:name="_Toc130574818"/>
      <w:bookmarkStart w:id="3960" w:name="_Toc131767228"/>
      <w:bookmarkStart w:id="3961" w:name="_Toc138887814"/>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3962" w:name="_Toc21340818"/>
      <w:bookmarkStart w:id="3963" w:name="_Toc29805265"/>
      <w:bookmarkStart w:id="3964" w:name="_Toc36456474"/>
      <w:bookmarkStart w:id="3965" w:name="_Toc36469572"/>
      <w:bookmarkStart w:id="3966" w:name="_Toc37253981"/>
      <w:bookmarkStart w:id="3967" w:name="_Toc37322838"/>
      <w:bookmarkStart w:id="3968" w:name="_Toc37324244"/>
      <w:bookmarkStart w:id="3969" w:name="_Toc45889767"/>
      <w:bookmarkStart w:id="3970" w:name="_Toc52196427"/>
      <w:bookmarkStart w:id="3971" w:name="_Toc52197407"/>
      <w:bookmarkStart w:id="3972" w:name="_Toc53173130"/>
      <w:bookmarkStart w:id="3973" w:name="_Toc53173499"/>
      <w:bookmarkStart w:id="3974" w:name="_Toc61119499"/>
      <w:bookmarkStart w:id="3975" w:name="_Toc61119881"/>
      <w:bookmarkStart w:id="3976" w:name="_Toc67925936"/>
      <w:bookmarkStart w:id="3977" w:name="_Toc75273574"/>
      <w:bookmarkStart w:id="3978" w:name="_Toc76510474"/>
      <w:bookmarkStart w:id="3979" w:name="_Toc83129629"/>
      <w:bookmarkStart w:id="3980" w:name="_Toc90591161"/>
      <w:bookmarkStart w:id="3981" w:name="_Toc98864190"/>
      <w:bookmarkStart w:id="3982" w:name="_Toc99733439"/>
      <w:bookmarkStart w:id="3983" w:name="_Toc106577338"/>
      <w:bookmarkStart w:id="3984" w:name="_Toc114537089"/>
      <w:bookmarkStart w:id="3985" w:name="_Toc115257357"/>
      <w:bookmarkStart w:id="3986" w:name="_Toc123086677"/>
      <w:bookmarkStart w:id="3987" w:name="_Toc123088412"/>
      <w:bookmarkStart w:id="3988" w:name="_Toc124298068"/>
      <w:bookmarkStart w:id="3989" w:name="_Toc130574819"/>
      <w:bookmarkStart w:id="3990" w:name="_Toc131767229"/>
      <w:bookmarkStart w:id="3991" w:name="_Toc138887815"/>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3992" w:name="_Toc67925937"/>
      <w:bookmarkStart w:id="3993" w:name="_Toc75273575"/>
      <w:bookmarkStart w:id="3994" w:name="_Toc76510475"/>
      <w:bookmarkStart w:id="3995" w:name="_Toc83129630"/>
      <w:bookmarkStart w:id="3996" w:name="_Toc90591162"/>
      <w:bookmarkStart w:id="3997" w:name="_Toc98864191"/>
      <w:bookmarkStart w:id="3998" w:name="_Toc99733440"/>
      <w:bookmarkStart w:id="3999" w:name="_Toc106577339"/>
      <w:bookmarkStart w:id="4000" w:name="_Toc114537090"/>
      <w:bookmarkStart w:id="4001" w:name="_Toc115257358"/>
      <w:bookmarkStart w:id="4002" w:name="_Toc123086678"/>
      <w:bookmarkStart w:id="4003" w:name="_Toc123088413"/>
      <w:bookmarkStart w:id="4004" w:name="_Toc124298069"/>
      <w:bookmarkStart w:id="4005" w:name="_Toc130574820"/>
      <w:bookmarkStart w:id="4006" w:name="_Toc131767230"/>
      <w:bookmarkStart w:id="4007" w:name="_Toc138887816"/>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4008" w:name="_Toc98864192"/>
      <w:bookmarkStart w:id="4009" w:name="_Toc99733441"/>
      <w:bookmarkStart w:id="4010" w:name="_Toc106577340"/>
      <w:bookmarkStart w:id="4011" w:name="_Toc114537091"/>
      <w:bookmarkStart w:id="4012" w:name="_Toc115257359"/>
      <w:bookmarkStart w:id="4013" w:name="_Toc123086679"/>
      <w:bookmarkStart w:id="4014" w:name="_Toc123088414"/>
      <w:bookmarkStart w:id="4015" w:name="_Toc124298070"/>
      <w:bookmarkStart w:id="4016" w:name="_Toc130574821"/>
      <w:bookmarkStart w:id="4017" w:name="_Toc131767231"/>
      <w:bookmarkStart w:id="4018" w:name="_Toc138887817"/>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4008"/>
      <w:bookmarkEnd w:id="4009"/>
      <w:bookmarkEnd w:id="4010"/>
      <w:bookmarkEnd w:id="4011"/>
      <w:bookmarkEnd w:id="4012"/>
      <w:bookmarkEnd w:id="4013"/>
      <w:bookmarkEnd w:id="4014"/>
      <w:bookmarkEnd w:id="4015"/>
      <w:bookmarkEnd w:id="4016"/>
      <w:bookmarkEnd w:id="4017"/>
      <w:bookmarkEnd w:id="4018"/>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4019" w:name="_Toc21340819"/>
      <w:bookmarkStart w:id="4020" w:name="_Toc29805266"/>
      <w:bookmarkStart w:id="4021" w:name="_Toc36456475"/>
      <w:bookmarkStart w:id="4022" w:name="_Toc36469573"/>
      <w:bookmarkStart w:id="4023" w:name="_Toc37253982"/>
      <w:bookmarkStart w:id="4024" w:name="_Toc37322839"/>
      <w:bookmarkStart w:id="4025" w:name="_Toc37324245"/>
      <w:bookmarkStart w:id="4026" w:name="_Toc45889768"/>
      <w:bookmarkStart w:id="4027" w:name="_Toc52196428"/>
      <w:bookmarkStart w:id="4028" w:name="_Toc52197408"/>
      <w:bookmarkStart w:id="4029" w:name="_Toc53173131"/>
      <w:bookmarkStart w:id="4030" w:name="_Toc53173500"/>
      <w:bookmarkStart w:id="4031" w:name="_Toc61119500"/>
      <w:bookmarkStart w:id="4032" w:name="_Toc61119882"/>
      <w:bookmarkStart w:id="4033" w:name="_Toc67925938"/>
      <w:bookmarkStart w:id="4034" w:name="_Toc75273576"/>
      <w:bookmarkStart w:id="4035" w:name="_Toc76510476"/>
      <w:bookmarkStart w:id="4036" w:name="_Toc83129631"/>
      <w:bookmarkStart w:id="4037" w:name="_Toc90591163"/>
      <w:bookmarkStart w:id="4038" w:name="_Toc98864193"/>
      <w:bookmarkStart w:id="4039" w:name="_Toc99733442"/>
      <w:bookmarkStart w:id="4040" w:name="_Toc106577341"/>
      <w:bookmarkStart w:id="4041" w:name="_Toc114537092"/>
      <w:bookmarkStart w:id="4042" w:name="_Toc115257360"/>
      <w:bookmarkStart w:id="4043" w:name="_Toc123086680"/>
      <w:bookmarkStart w:id="4044" w:name="_Toc123088415"/>
      <w:bookmarkStart w:id="4045" w:name="_Toc124298071"/>
      <w:bookmarkStart w:id="4046" w:name="_Toc130574822"/>
      <w:bookmarkStart w:id="4047" w:name="_Toc131767232"/>
      <w:bookmarkStart w:id="4048" w:name="_Toc138887818"/>
      <w:r w:rsidRPr="00C04A08">
        <w:t>6.2D.4</w:t>
      </w:r>
      <w:r w:rsidRPr="00C04A08">
        <w:tab/>
        <w:t>Configured transmitted power for UL MIMO</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4049" w:name="_Toc21340820"/>
      <w:bookmarkStart w:id="4050" w:name="_Toc29805267"/>
      <w:bookmarkStart w:id="4051" w:name="_Toc36456476"/>
      <w:bookmarkStart w:id="4052" w:name="_Toc36469574"/>
      <w:bookmarkStart w:id="4053" w:name="_Toc37253983"/>
      <w:bookmarkStart w:id="4054" w:name="_Toc37322840"/>
      <w:bookmarkStart w:id="4055" w:name="_Toc37324246"/>
      <w:bookmarkStart w:id="4056" w:name="_Toc45889769"/>
      <w:bookmarkStart w:id="4057" w:name="_Toc52196429"/>
      <w:bookmarkStart w:id="4058" w:name="_Toc52197409"/>
      <w:bookmarkStart w:id="4059" w:name="_Toc53173132"/>
      <w:bookmarkStart w:id="4060" w:name="_Toc53173501"/>
      <w:bookmarkStart w:id="4061" w:name="_Toc61119501"/>
      <w:bookmarkStart w:id="4062" w:name="_Toc61119883"/>
      <w:bookmarkStart w:id="4063" w:name="_Toc67925939"/>
      <w:bookmarkStart w:id="4064" w:name="_Toc75273577"/>
      <w:bookmarkStart w:id="4065" w:name="_Toc76510477"/>
      <w:bookmarkStart w:id="4066" w:name="_Toc83129632"/>
      <w:bookmarkStart w:id="4067" w:name="_Toc90591164"/>
      <w:bookmarkStart w:id="4068" w:name="_Toc98864194"/>
      <w:bookmarkStart w:id="4069" w:name="_Toc99733443"/>
      <w:bookmarkStart w:id="4070" w:name="_Toc106577342"/>
      <w:bookmarkStart w:id="4071" w:name="_Toc114537093"/>
      <w:bookmarkStart w:id="4072" w:name="_Toc115257361"/>
      <w:bookmarkStart w:id="4073" w:name="_Toc123086681"/>
      <w:bookmarkStart w:id="4074" w:name="_Toc123088416"/>
      <w:bookmarkStart w:id="4075" w:name="_Toc124298072"/>
      <w:bookmarkStart w:id="4076" w:name="_Toc130574823"/>
      <w:bookmarkStart w:id="4077" w:name="_Toc131767233"/>
      <w:bookmarkStart w:id="4078" w:name="_Toc138887819"/>
      <w:r w:rsidRPr="00C04A08">
        <w:t>6.3</w:t>
      </w:r>
      <w:r w:rsidRPr="00C04A08">
        <w:tab/>
        <w:t>Output power dynamics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2990B589" w14:textId="77777777" w:rsidR="00842EF7" w:rsidRPr="00C04A08" w:rsidRDefault="00842EF7" w:rsidP="00842EF7">
      <w:pPr>
        <w:pStyle w:val="Heading3"/>
      </w:pPr>
      <w:bookmarkStart w:id="4079" w:name="_Toc21340821"/>
      <w:bookmarkStart w:id="4080" w:name="_Toc29805268"/>
      <w:bookmarkStart w:id="4081" w:name="_Toc36456477"/>
      <w:bookmarkStart w:id="4082" w:name="_Toc36469575"/>
      <w:bookmarkStart w:id="4083" w:name="_Toc37253984"/>
      <w:bookmarkStart w:id="4084" w:name="_Toc37322841"/>
      <w:bookmarkStart w:id="4085" w:name="_Toc37324247"/>
      <w:bookmarkStart w:id="4086" w:name="_Toc45889770"/>
      <w:bookmarkStart w:id="4087" w:name="_Toc52196430"/>
      <w:bookmarkStart w:id="4088" w:name="_Toc52197410"/>
      <w:bookmarkStart w:id="4089" w:name="_Toc53173133"/>
      <w:bookmarkStart w:id="4090" w:name="_Toc53173502"/>
      <w:bookmarkStart w:id="4091" w:name="_Toc61119502"/>
      <w:bookmarkStart w:id="4092" w:name="_Toc61119884"/>
      <w:bookmarkStart w:id="4093" w:name="_Toc67925940"/>
      <w:bookmarkStart w:id="4094" w:name="_Toc75273578"/>
      <w:bookmarkStart w:id="4095" w:name="_Toc76510478"/>
      <w:bookmarkStart w:id="4096" w:name="_Toc83129633"/>
      <w:bookmarkStart w:id="4097" w:name="_Toc90591165"/>
      <w:bookmarkStart w:id="4098" w:name="_Toc98864195"/>
      <w:bookmarkStart w:id="4099" w:name="_Toc99733444"/>
      <w:bookmarkStart w:id="4100" w:name="_Toc106577343"/>
      <w:bookmarkStart w:id="4101" w:name="_Toc114537094"/>
      <w:bookmarkStart w:id="4102" w:name="_Toc115257362"/>
      <w:bookmarkStart w:id="4103" w:name="_Toc123086682"/>
      <w:bookmarkStart w:id="4104" w:name="_Toc123088417"/>
      <w:bookmarkStart w:id="4105" w:name="_Toc124298073"/>
      <w:bookmarkStart w:id="4106" w:name="_Toc130574824"/>
      <w:bookmarkStart w:id="4107" w:name="_Toc131767234"/>
      <w:bookmarkStart w:id="4108" w:name="_Toc138887820"/>
      <w:r w:rsidRPr="00C04A08">
        <w:t>6.3.1</w:t>
      </w:r>
      <w:r w:rsidRPr="00C04A08">
        <w:tab/>
        <w:t>Minimum output power</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911EB7" w14:textId="77777777" w:rsidR="00842EF7" w:rsidRPr="00C04A08" w:rsidRDefault="00842EF7" w:rsidP="00842EF7">
      <w:pPr>
        <w:pStyle w:val="Heading4"/>
      </w:pPr>
      <w:bookmarkStart w:id="4109" w:name="_Toc21340822"/>
      <w:bookmarkStart w:id="4110" w:name="_Toc29805269"/>
      <w:bookmarkStart w:id="4111" w:name="_Toc36456478"/>
      <w:bookmarkStart w:id="4112" w:name="_Toc36469576"/>
      <w:bookmarkStart w:id="4113" w:name="_Toc37253985"/>
      <w:bookmarkStart w:id="4114" w:name="_Toc37322842"/>
      <w:bookmarkStart w:id="4115" w:name="_Toc37324248"/>
      <w:bookmarkStart w:id="4116" w:name="_Toc45889771"/>
      <w:bookmarkStart w:id="4117" w:name="_Toc52196431"/>
      <w:bookmarkStart w:id="4118" w:name="_Toc52197411"/>
      <w:bookmarkStart w:id="4119" w:name="_Toc53173134"/>
      <w:bookmarkStart w:id="4120" w:name="_Toc53173503"/>
      <w:bookmarkStart w:id="4121" w:name="_Toc61119503"/>
      <w:bookmarkStart w:id="4122" w:name="_Toc61119885"/>
      <w:bookmarkStart w:id="4123" w:name="_Toc67925941"/>
      <w:bookmarkStart w:id="4124" w:name="_Toc75273579"/>
      <w:bookmarkStart w:id="4125" w:name="_Toc76510479"/>
      <w:bookmarkStart w:id="4126" w:name="_Toc83129634"/>
      <w:bookmarkStart w:id="4127" w:name="_Toc90591166"/>
      <w:bookmarkStart w:id="4128" w:name="_Toc98864196"/>
      <w:bookmarkStart w:id="4129" w:name="_Toc99733445"/>
      <w:bookmarkStart w:id="4130" w:name="_Toc106577344"/>
      <w:bookmarkStart w:id="4131" w:name="_Toc114537095"/>
      <w:bookmarkStart w:id="4132" w:name="_Toc115257363"/>
      <w:bookmarkStart w:id="4133" w:name="_Toc123086683"/>
      <w:bookmarkStart w:id="4134" w:name="_Toc123088418"/>
      <w:bookmarkStart w:id="4135" w:name="_Toc124298074"/>
      <w:bookmarkStart w:id="4136" w:name="_Toc130574825"/>
      <w:bookmarkStart w:id="4137" w:name="_Toc131767235"/>
      <w:bookmarkStart w:id="4138" w:name="_Toc138887821"/>
      <w:r w:rsidRPr="00C04A08">
        <w:t>6.3.1.0</w:t>
      </w:r>
      <w:r w:rsidRPr="00C04A08">
        <w:tab/>
        <w:t>General</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4139" w:name="_Toc21340823"/>
      <w:bookmarkStart w:id="4140" w:name="_Toc29805270"/>
      <w:bookmarkStart w:id="4141" w:name="_Toc36456479"/>
      <w:bookmarkStart w:id="4142" w:name="_Toc36469577"/>
      <w:bookmarkStart w:id="4143" w:name="_Toc37253986"/>
      <w:bookmarkStart w:id="4144" w:name="_Toc37322843"/>
      <w:bookmarkStart w:id="4145" w:name="_Toc37324249"/>
      <w:bookmarkStart w:id="4146"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4147" w:name="_Toc52196432"/>
      <w:bookmarkStart w:id="4148" w:name="_Toc52197412"/>
      <w:bookmarkStart w:id="4149" w:name="_Toc53173135"/>
      <w:bookmarkStart w:id="4150" w:name="_Toc53173504"/>
      <w:bookmarkStart w:id="4151" w:name="_Toc61119504"/>
      <w:bookmarkStart w:id="4152" w:name="_Toc61119886"/>
      <w:bookmarkStart w:id="4153" w:name="_Toc67925942"/>
      <w:bookmarkStart w:id="4154" w:name="_Toc75273580"/>
      <w:bookmarkStart w:id="4155" w:name="_Toc76510480"/>
      <w:bookmarkStart w:id="4156" w:name="_Toc83129635"/>
      <w:bookmarkStart w:id="4157" w:name="_Toc90591167"/>
      <w:bookmarkStart w:id="4158" w:name="_Toc98864197"/>
      <w:bookmarkStart w:id="4159" w:name="_Toc99733446"/>
      <w:bookmarkStart w:id="4160" w:name="_Toc106577345"/>
      <w:bookmarkStart w:id="4161" w:name="_Toc114537096"/>
      <w:bookmarkStart w:id="4162" w:name="_Toc115257364"/>
      <w:bookmarkStart w:id="4163" w:name="_Toc123086684"/>
      <w:bookmarkStart w:id="4164" w:name="_Toc123088419"/>
      <w:bookmarkStart w:id="4165" w:name="_Toc124298075"/>
      <w:bookmarkStart w:id="4166" w:name="_Toc130574826"/>
      <w:bookmarkStart w:id="4167" w:name="_Toc131767236"/>
      <w:bookmarkStart w:id="4168" w:name="_Toc138887822"/>
      <w:r w:rsidRPr="00C04A08">
        <w:lastRenderedPageBreak/>
        <w:t>6.3.1.1</w:t>
      </w:r>
      <w:r w:rsidRPr="00C04A08">
        <w:tab/>
        <w:t>Minimum output power for power class 1</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4169" w:name="_Toc21340824"/>
      <w:bookmarkStart w:id="4170" w:name="_Toc29805271"/>
      <w:bookmarkStart w:id="4171" w:name="_Toc36456480"/>
      <w:bookmarkStart w:id="4172" w:name="_Toc36469578"/>
      <w:bookmarkStart w:id="4173" w:name="_Toc37253987"/>
      <w:bookmarkStart w:id="4174" w:name="_Toc37322844"/>
      <w:bookmarkStart w:id="4175" w:name="_Toc37324250"/>
      <w:bookmarkStart w:id="4176" w:name="_Toc45889773"/>
      <w:bookmarkStart w:id="4177" w:name="_Toc52196433"/>
      <w:bookmarkStart w:id="4178" w:name="_Toc52197413"/>
      <w:bookmarkStart w:id="4179" w:name="_Toc53173136"/>
      <w:bookmarkStart w:id="4180" w:name="_Toc53173505"/>
      <w:bookmarkStart w:id="4181" w:name="_Toc61119505"/>
      <w:bookmarkStart w:id="4182" w:name="_Toc61119887"/>
      <w:bookmarkStart w:id="4183" w:name="_Toc67925943"/>
      <w:bookmarkStart w:id="4184" w:name="_Toc75273581"/>
      <w:bookmarkStart w:id="4185" w:name="_Toc76510481"/>
      <w:bookmarkStart w:id="4186" w:name="_Toc83129636"/>
      <w:bookmarkStart w:id="4187" w:name="_Toc90591168"/>
      <w:bookmarkStart w:id="4188" w:name="_Toc98864198"/>
      <w:bookmarkStart w:id="4189" w:name="_Toc99733447"/>
      <w:bookmarkStart w:id="4190"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4191" w:name="_Toc114537097"/>
      <w:bookmarkStart w:id="4192" w:name="_Toc115257365"/>
      <w:bookmarkStart w:id="4193" w:name="_Toc123086685"/>
      <w:bookmarkStart w:id="4194" w:name="_Toc123088420"/>
      <w:bookmarkStart w:id="4195" w:name="_Toc124298076"/>
      <w:bookmarkStart w:id="4196" w:name="_Toc130574827"/>
      <w:bookmarkStart w:id="4197" w:name="_Toc131767237"/>
      <w:bookmarkStart w:id="4198" w:name="_Toc138887823"/>
      <w:r w:rsidRPr="00C04A08">
        <w:t>6.3.1.2</w:t>
      </w:r>
      <w:r w:rsidRPr="00C04A08">
        <w:tab/>
        <w:t>Minimum output power for power class 2, 3, and 4</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4199" w:name="_Toc67925944"/>
      <w:bookmarkStart w:id="4200" w:name="_Toc75273582"/>
      <w:bookmarkStart w:id="4201" w:name="_Toc76510482"/>
      <w:bookmarkStart w:id="4202" w:name="_Toc83129637"/>
      <w:bookmarkStart w:id="4203" w:name="_Toc90591169"/>
      <w:bookmarkStart w:id="4204" w:name="_Toc98864199"/>
      <w:bookmarkStart w:id="4205" w:name="_Toc99733448"/>
      <w:bookmarkStart w:id="4206"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4207" w:name="_Toc114537098"/>
      <w:bookmarkStart w:id="4208" w:name="_Toc115257366"/>
      <w:bookmarkStart w:id="4209" w:name="_Toc123086686"/>
      <w:bookmarkStart w:id="4210" w:name="_Toc123088421"/>
      <w:bookmarkStart w:id="4211" w:name="_Toc124298077"/>
      <w:bookmarkStart w:id="4212" w:name="_Toc130574828"/>
      <w:bookmarkStart w:id="4213" w:name="_Toc131767238"/>
      <w:bookmarkStart w:id="4214" w:name="_Toc138887824"/>
      <w:r>
        <w:t>6.3.1.3</w:t>
      </w:r>
      <w:r w:rsidRPr="00FE760F">
        <w:tab/>
        <w:t xml:space="preserve">Minimum output power for power class </w:t>
      </w:r>
      <w:r>
        <w:t>5</w:t>
      </w:r>
      <w:bookmarkEnd w:id="4199"/>
      <w:bookmarkEnd w:id="4200"/>
      <w:bookmarkEnd w:id="4201"/>
      <w:bookmarkEnd w:id="4202"/>
      <w:bookmarkEnd w:id="4203"/>
      <w:r>
        <w:t xml:space="preserve"> and 6</w:t>
      </w:r>
      <w:bookmarkEnd w:id="4204"/>
      <w:bookmarkEnd w:id="4205"/>
      <w:bookmarkEnd w:id="4206"/>
      <w:bookmarkEnd w:id="4207"/>
      <w:bookmarkEnd w:id="4208"/>
      <w:bookmarkEnd w:id="4209"/>
      <w:bookmarkEnd w:id="4210"/>
      <w:bookmarkEnd w:id="4211"/>
      <w:bookmarkEnd w:id="4212"/>
      <w:bookmarkEnd w:id="4213"/>
      <w:bookmarkEnd w:id="4214"/>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4215" w:name="_Toc106577348"/>
      <w:bookmarkStart w:id="4216" w:name="_Toc114537099"/>
      <w:bookmarkStart w:id="4217" w:name="_Toc115257367"/>
      <w:bookmarkStart w:id="4218" w:name="_Toc123086687"/>
      <w:bookmarkStart w:id="4219" w:name="_Toc123088422"/>
      <w:bookmarkStart w:id="4220" w:name="_Toc124298078"/>
      <w:bookmarkStart w:id="4221" w:name="_Toc130574829"/>
      <w:bookmarkStart w:id="4222" w:name="_Toc131767239"/>
      <w:bookmarkStart w:id="4223" w:name="_Toc138887825"/>
      <w:r>
        <w:lastRenderedPageBreak/>
        <w:t>6.3.1.4</w:t>
      </w:r>
      <w:r>
        <w:tab/>
        <w:t>Minimum output power for power class 7</w:t>
      </w:r>
      <w:bookmarkEnd w:id="4215"/>
      <w:bookmarkEnd w:id="4216"/>
      <w:bookmarkEnd w:id="4217"/>
      <w:bookmarkEnd w:id="4218"/>
      <w:bookmarkEnd w:id="4219"/>
      <w:bookmarkEnd w:id="4220"/>
      <w:bookmarkEnd w:id="4221"/>
      <w:bookmarkEnd w:id="4222"/>
      <w:bookmarkEnd w:id="4223"/>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3A3BE5">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3A3BE5">
            <w:pPr>
              <w:pStyle w:val="TAC"/>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4224" w:name="_Toc21340825"/>
      <w:bookmarkStart w:id="4225" w:name="_Toc29805272"/>
      <w:bookmarkStart w:id="4226" w:name="_Toc36456481"/>
      <w:bookmarkStart w:id="4227" w:name="_Toc36469579"/>
      <w:bookmarkStart w:id="4228" w:name="_Toc37253988"/>
      <w:bookmarkStart w:id="4229" w:name="_Toc37322845"/>
      <w:bookmarkStart w:id="4230" w:name="_Toc37324251"/>
      <w:bookmarkStart w:id="4231" w:name="_Toc45889774"/>
      <w:bookmarkStart w:id="4232" w:name="_Toc52196434"/>
      <w:bookmarkStart w:id="4233" w:name="_Toc52197414"/>
      <w:bookmarkStart w:id="4234" w:name="_Toc53173137"/>
      <w:bookmarkStart w:id="4235" w:name="_Toc53173506"/>
      <w:bookmarkStart w:id="4236" w:name="_Toc61119506"/>
      <w:bookmarkStart w:id="4237" w:name="_Toc61119888"/>
      <w:bookmarkStart w:id="4238" w:name="_Toc67925945"/>
      <w:bookmarkStart w:id="4239" w:name="_Toc75273583"/>
      <w:bookmarkStart w:id="4240" w:name="_Toc76510483"/>
      <w:bookmarkStart w:id="4241" w:name="_Toc83129638"/>
      <w:bookmarkStart w:id="4242" w:name="_Toc90591170"/>
      <w:bookmarkStart w:id="4243" w:name="_Toc98864200"/>
      <w:bookmarkStart w:id="4244" w:name="_Toc99733449"/>
      <w:bookmarkStart w:id="4245" w:name="_Toc106577349"/>
      <w:bookmarkStart w:id="4246" w:name="_Toc114537100"/>
      <w:bookmarkStart w:id="4247" w:name="_Toc115257368"/>
      <w:bookmarkStart w:id="4248" w:name="_Toc123086688"/>
      <w:bookmarkStart w:id="4249" w:name="_Toc123088423"/>
      <w:bookmarkStart w:id="4250" w:name="_Toc124298079"/>
      <w:bookmarkStart w:id="4251" w:name="_Toc130574830"/>
      <w:bookmarkStart w:id="4252" w:name="_Toc131767240"/>
      <w:bookmarkStart w:id="4253" w:name="_Toc138887826"/>
      <w:r w:rsidRPr="00C04A08">
        <w:t>6.3.2</w:t>
      </w:r>
      <w:r w:rsidRPr="00C04A08">
        <w:tab/>
        <w:t>Transmit OFF power</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4254" w:name="_Toc21340826"/>
      <w:bookmarkStart w:id="4255" w:name="_Toc29805273"/>
      <w:bookmarkStart w:id="4256" w:name="_Toc36456482"/>
      <w:bookmarkStart w:id="4257" w:name="_Toc36469580"/>
      <w:bookmarkStart w:id="4258" w:name="_Toc37253989"/>
      <w:bookmarkStart w:id="4259" w:name="_Toc37322846"/>
      <w:bookmarkStart w:id="4260" w:name="_Toc37324252"/>
      <w:bookmarkStart w:id="4261" w:name="_Toc45889775"/>
      <w:bookmarkStart w:id="4262" w:name="_Toc52196435"/>
      <w:bookmarkStart w:id="4263" w:name="_Toc52197415"/>
      <w:bookmarkStart w:id="4264" w:name="_Toc53173138"/>
      <w:bookmarkStart w:id="4265" w:name="_Toc53173507"/>
      <w:bookmarkStart w:id="4266" w:name="_Toc61119507"/>
      <w:bookmarkStart w:id="4267" w:name="_Toc61119889"/>
      <w:bookmarkStart w:id="4268" w:name="_Toc67925946"/>
      <w:bookmarkStart w:id="4269" w:name="_Toc75273584"/>
      <w:bookmarkStart w:id="4270" w:name="_Toc76510484"/>
      <w:bookmarkStart w:id="4271" w:name="_Toc83129639"/>
      <w:bookmarkStart w:id="4272" w:name="_Toc90591171"/>
      <w:bookmarkStart w:id="4273" w:name="_Toc98864201"/>
      <w:bookmarkStart w:id="4274"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1DD589D" w:rsidR="00ED341E" w:rsidRPr="003C4999" w:rsidRDefault="0064708B" w:rsidP="00ED341E">
      <w:r w:rsidRPr="003C4999">
        <w:t xml:space="preserve">For UE indicating </w:t>
      </w:r>
      <w:r w:rsidRPr="000D69A8">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4275" w:name="_Toc106577350"/>
      <w:bookmarkStart w:id="4276" w:name="_Toc114537101"/>
      <w:bookmarkStart w:id="4277" w:name="_Toc115257369"/>
      <w:bookmarkStart w:id="4278" w:name="_Toc123086689"/>
      <w:bookmarkStart w:id="4279" w:name="_Toc123088424"/>
      <w:bookmarkStart w:id="4280" w:name="_Toc124298080"/>
      <w:bookmarkStart w:id="4281" w:name="_Toc130574831"/>
      <w:bookmarkStart w:id="4282" w:name="_Toc131767241"/>
      <w:bookmarkStart w:id="4283" w:name="_Toc138887827"/>
      <w:r w:rsidRPr="00C04A08">
        <w:t>6.3.3</w:t>
      </w:r>
      <w:r w:rsidRPr="00C04A08">
        <w:tab/>
        <w:t>Transmit ON/OFF time mask</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29BF46CE" w14:textId="77777777" w:rsidR="00842EF7" w:rsidRPr="00C04A08" w:rsidRDefault="00842EF7" w:rsidP="00842EF7">
      <w:pPr>
        <w:pStyle w:val="Heading4"/>
      </w:pPr>
      <w:bookmarkStart w:id="4284" w:name="_Toc21340827"/>
      <w:bookmarkStart w:id="4285" w:name="_Toc29805274"/>
      <w:bookmarkStart w:id="4286" w:name="_Toc36456483"/>
      <w:bookmarkStart w:id="4287" w:name="_Toc36469581"/>
      <w:bookmarkStart w:id="4288" w:name="_Toc37253990"/>
      <w:bookmarkStart w:id="4289" w:name="_Toc37322847"/>
      <w:bookmarkStart w:id="4290" w:name="_Toc37324253"/>
      <w:bookmarkStart w:id="4291" w:name="_Toc45889776"/>
      <w:bookmarkStart w:id="4292" w:name="_Toc52196436"/>
      <w:bookmarkStart w:id="4293" w:name="_Toc52197416"/>
      <w:bookmarkStart w:id="4294" w:name="_Toc53173139"/>
      <w:bookmarkStart w:id="4295" w:name="_Toc53173508"/>
      <w:bookmarkStart w:id="4296" w:name="_Toc61119508"/>
      <w:bookmarkStart w:id="4297" w:name="_Toc61119890"/>
      <w:bookmarkStart w:id="4298" w:name="_Toc67925947"/>
      <w:bookmarkStart w:id="4299" w:name="_Toc75273585"/>
      <w:bookmarkStart w:id="4300" w:name="_Toc76510485"/>
      <w:bookmarkStart w:id="4301" w:name="_Toc83129640"/>
      <w:bookmarkStart w:id="4302" w:name="_Toc90591172"/>
      <w:bookmarkStart w:id="4303" w:name="_Toc98864202"/>
      <w:bookmarkStart w:id="4304" w:name="_Toc99733451"/>
      <w:bookmarkStart w:id="4305" w:name="_Toc106577351"/>
      <w:bookmarkStart w:id="4306" w:name="_Toc114537102"/>
      <w:bookmarkStart w:id="4307" w:name="_Toc115257370"/>
      <w:bookmarkStart w:id="4308" w:name="_Toc123086690"/>
      <w:bookmarkStart w:id="4309" w:name="_Toc123088425"/>
      <w:bookmarkStart w:id="4310" w:name="_Toc124298081"/>
      <w:bookmarkStart w:id="4311" w:name="_Toc130574832"/>
      <w:bookmarkStart w:id="4312" w:name="_Toc131767242"/>
      <w:bookmarkStart w:id="4313" w:name="_Toc138887828"/>
      <w:r w:rsidRPr="00C04A08">
        <w:t>6.3.3.1</w:t>
      </w:r>
      <w:r w:rsidRPr="00C04A08">
        <w:tab/>
        <w:t>General</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lastRenderedPageBreak/>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4314" w:name="_Toc21340828"/>
      <w:bookmarkStart w:id="4315" w:name="_Toc29805275"/>
      <w:bookmarkStart w:id="4316" w:name="_Toc36456484"/>
      <w:bookmarkStart w:id="4317" w:name="_Toc36469582"/>
      <w:bookmarkStart w:id="4318" w:name="_Toc37253991"/>
      <w:bookmarkStart w:id="4319" w:name="_Toc37322848"/>
      <w:bookmarkStart w:id="4320" w:name="_Toc37324254"/>
      <w:bookmarkStart w:id="4321" w:name="_Toc45889777"/>
      <w:bookmarkStart w:id="4322" w:name="_Toc52196437"/>
      <w:bookmarkStart w:id="4323" w:name="_Toc52197417"/>
      <w:bookmarkStart w:id="4324" w:name="_Toc53173140"/>
      <w:bookmarkStart w:id="4325" w:name="_Toc53173509"/>
      <w:bookmarkStart w:id="4326" w:name="_Toc61119509"/>
      <w:bookmarkStart w:id="4327" w:name="_Toc61119891"/>
      <w:bookmarkStart w:id="4328" w:name="_Toc67925948"/>
      <w:bookmarkStart w:id="4329" w:name="_Toc75273586"/>
      <w:bookmarkStart w:id="4330" w:name="_Toc76510486"/>
      <w:bookmarkStart w:id="4331" w:name="_Toc83129641"/>
      <w:bookmarkStart w:id="4332" w:name="_Toc90591173"/>
      <w:bookmarkStart w:id="4333" w:name="_Toc98864203"/>
      <w:bookmarkStart w:id="4334" w:name="_Toc99733452"/>
      <w:bookmarkStart w:id="4335" w:name="_Toc106577352"/>
      <w:bookmarkStart w:id="4336" w:name="_Toc114537103"/>
      <w:bookmarkStart w:id="4337" w:name="_Toc115257371"/>
      <w:bookmarkStart w:id="4338" w:name="_Toc123086691"/>
      <w:bookmarkStart w:id="4339" w:name="_Toc123088426"/>
      <w:bookmarkStart w:id="4340" w:name="_Toc124298082"/>
      <w:bookmarkStart w:id="4341" w:name="_Toc130574833"/>
      <w:bookmarkStart w:id="4342" w:name="_Toc131767243"/>
      <w:bookmarkStart w:id="4343" w:name="_Toc138887829"/>
      <w:r w:rsidRPr="00C04A08">
        <w:t>6.3.3.2</w:t>
      </w:r>
      <w:r w:rsidRPr="00C04A08">
        <w:tab/>
        <w:t>General ON/OFF time mask</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4344" w:name="_Toc21340829"/>
      <w:bookmarkStart w:id="4345" w:name="_Toc29805276"/>
      <w:bookmarkStart w:id="4346" w:name="_Toc36456485"/>
      <w:bookmarkStart w:id="4347" w:name="_Toc36469583"/>
      <w:bookmarkStart w:id="4348" w:name="_Toc37253992"/>
      <w:bookmarkStart w:id="4349" w:name="_Toc37322849"/>
      <w:bookmarkStart w:id="4350" w:name="_Toc37324255"/>
      <w:bookmarkStart w:id="4351" w:name="_Toc45889778"/>
      <w:bookmarkStart w:id="4352" w:name="_Toc52196438"/>
      <w:bookmarkStart w:id="4353" w:name="_Toc52197418"/>
      <w:bookmarkStart w:id="4354" w:name="_Toc53173141"/>
      <w:bookmarkStart w:id="4355" w:name="_Toc53173510"/>
      <w:bookmarkStart w:id="4356" w:name="_Toc61119510"/>
      <w:bookmarkStart w:id="4357" w:name="_Toc61119892"/>
      <w:bookmarkStart w:id="4358" w:name="_Toc67925949"/>
      <w:bookmarkStart w:id="4359" w:name="_Toc75273587"/>
      <w:bookmarkStart w:id="4360" w:name="_Toc76510487"/>
      <w:bookmarkStart w:id="4361" w:name="_Toc83129642"/>
      <w:bookmarkStart w:id="4362" w:name="_Toc90591174"/>
      <w:bookmarkStart w:id="4363" w:name="_Toc98864204"/>
      <w:bookmarkStart w:id="4364" w:name="_Toc99733453"/>
      <w:bookmarkStart w:id="4365" w:name="_Toc106577353"/>
      <w:bookmarkStart w:id="4366" w:name="_Toc114537104"/>
      <w:bookmarkStart w:id="4367" w:name="_Toc115257372"/>
      <w:bookmarkStart w:id="4368" w:name="_Toc123086692"/>
      <w:bookmarkStart w:id="4369" w:name="_Toc123088427"/>
      <w:bookmarkStart w:id="4370" w:name="_Toc124298083"/>
      <w:bookmarkStart w:id="4371" w:name="_Toc130574834"/>
      <w:bookmarkStart w:id="4372" w:name="_Toc131767244"/>
      <w:bookmarkStart w:id="4373" w:name="_Toc138887830"/>
      <w:r w:rsidRPr="00C04A08">
        <w:t>6.3.3.3</w:t>
      </w:r>
      <w:r w:rsidRPr="00C04A08">
        <w:tab/>
        <w:t>Transmit power time mask for slot and short or long subslot boundaries</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4374" w:name="_Toc21340830"/>
      <w:bookmarkStart w:id="4375" w:name="_Toc29805277"/>
      <w:bookmarkStart w:id="4376" w:name="_Toc36456486"/>
      <w:bookmarkStart w:id="4377" w:name="_Toc36469584"/>
      <w:bookmarkStart w:id="4378" w:name="_Toc37253993"/>
      <w:bookmarkStart w:id="4379" w:name="_Toc37322850"/>
      <w:bookmarkStart w:id="4380" w:name="_Toc37324256"/>
      <w:bookmarkStart w:id="4381" w:name="_Toc45889779"/>
      <w:bookmarkStart w:id="4382" w:name="_Toc52196439"/>
      <w:bookmarkStart w:id="4383" w:name="_Toc52197419"/>
      <w:bookmarkStart w:id="4384" w:name="_Toc53173142"/>
      <w:bookmarkStart w:id="4385" w:name="_Toc53173511"/>
      <w:bookmarkStart w:id="4386" w:name="_Toc61119511"/>
      <w:bookmarkStart w:id="4387" w:name="_Toc61119893"/>
      <w:bookmarkStart w:id="4388" w:name="_Toc67925950"/>
      <w:bookmarkStart w:id="4389" w:name="_Toc75273588"/>
      <w:bookmarkStart w:id="4390" w:name="_Toc76510488"/>
      <w:bookmarkStart w:id="4391" w:name="_Toc83129643"/>
      <w:bookmarkStart w:id="4392" w:name="_Toc90591175"/>
      <w:bookmarkStart w:id="4393" w:name="_Toc98864205"/>
      <w:bookmarkStart w:id="4394" w:name="_Toc99733454"/>
      <w:bookmarkStart w:id="4395" w:name="_Toc106577354"/>
      <w:bookmarkStart w:id="4396" w:name="_Toc114537105"/>
      <w:bookmarkStart w:id="4397" w:name="_Toc115257373"/>
      <w:bookmarkStart w:id="4398" w:name="_Toc123086693"/>
      <w:bookmarkStart w:id="4399" w:name="_Toc123088428"/>
      <w:bookmarkStart w:id="4400" w:name="_Toc124298084"/>
      <w:bookmarkStart w:id="4401" w:name="_Toc130574835"/>
      <w:bookmarkStart w:id="4402" w:name="_Toc131767245"/>
      <w:bookmarkStart w:id="4403" w:name="_Toc138887831"/>
      <w:r w:rsidRPr="00C04A08">
        <w:t>6.3.3.4</w:t>
      </w:r>
      <w:r w:rsidRPr="00C04A08">
        <w:tab/>
        <w:t>PRACH time mask</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135E6FCD"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3316FF" w:rsidRPr="00C04A08" w14:paraId="54666A5C" w14:textId="77777777" w:rsidTr="001905CB">
        <w:trPr>
          <w:trHeight w:val="208"/>
          <w:jc w:val="center"/>
        </w:trPr>
        <w:tc>
          <w:tcPr>
            <w:tcW w:w="1073" w:type="dxa"/>
            <w:tcBorders>
              <w:bottom w:val="single" w:sz="4" w:space="0" w:color="auto"/>
            </w:tcBorders>
            <w:shd w:val="clear" w:color="auto" w:fill="auto"/>
          </w:tcPr>
          <w:p w14:paraId="3223B636" w14:textId="77777777" w:rsidR="003316FF" w:rsidRPr="00C04A08" w:rsidRDefault="003316FF" w:rsidP="001905CB">
            <w:pPr>
              <w:pStyle w:val="TAH"/>
              <w:rPr>
                <w:rFonts w:eastAsia="Batang" w:cs="Arial"/>
                <w:szCs w:val="22"/>
                <w:lang w:eastAsia="zh-CN"/>
              </w:rPr>
            </w:pPr>
            <w:r w:rsidRPr="00C04A08">
              <w:rPr>
                <w:rFonts w:eastAsia="Batang" w:cs="Arial"/>
                <w:szCs w:val="22"/>
                <w:lang w:eastAsia="zh-CN"/>
              </w:rPr>
              <w:t>Format</w:t>
            </w:r>
          </w:p>
        </w:tc>
        <w:tc>
          <w:tcPr>
            <w:tcW w:w="923" w:type="dxa"/>
          </w:tcPr>
          <w:p w14:paraId="1F120139" w14:textId="77777777" w:rsidR="003316FF" w:rsidRPr="00C04A08" w:rsidRDefault="003316FF" w:rsidP="001905CB">
            <w:pPr>
              <w:pStyle w:val="TAH"/>
              <w:rPr>
                <w:rFonts w:cs="Arial"/>
                <w:szCs w:val="22"/>
                <w:lang w:eastAsia="zh-CN"/>
              </w:rPr>
            </w:pPr>
            <w:r w:rsidRPr="00C04A08">
              <w:rPr>
                <w:rFonts w:cs="Arial" w:hint="eastAsia"/>
                <w:szCs w:val="22"/>
                <w:lang w:eastAsia="zh-CN"/>
              </w:rPr>
              <w:t>SCS</w:t>
            </w:r>
          </w:p>
        </w:tc>
        <w:tc>
          <w:tcPr>
            <w:tcW w:w="3024" w:type="dxa"/>
          </w:tcPr>
          <w:p w14:paraId="10C5A5C0" w14:textId="77777777" w:rsidR="003316FF" w:rsidRPr="00C04A08" w:rsidRDefault="003316FF" w:rsidP="001905CB">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09747984" w14:textId="77777777" w:rsidR="003316FF" w:rsidRPr="00C04A08" w:rsidRDefault="003316FF" w:rsidP="001905CB">
            <w:pPr>
              <w:pStyle w:val="TAH"/>
              <w:rPr>
                <w:rFonts w:cs="Arial"/>
                <w:szCs w:val="22"/>
                <w:lang w:eastAsia="zh-CN"/>
              </w:rPr>
            </w:pPr>
            <w:r>
              <w:rPr>
                <w:rFonts w:cs="Arial"/>
                <w:szCs w:val="22"/>
                <w:lang w:eastAsia="zh-CN"/>
              </w:rPr>
              <w:t>Note</w:t>
            </w:r>
          </w:p>
        </w:tc>
      </w:tr>
      <w:tr w:rsidR="003316FF" w:rsidRPr="00C04A08" w14:paraId="2B2BA76C" w14:textId="77777777" w:rsidTr="001905CB">
        <w:trPr>
          <w:trHeight w:val="187"/>
          <w:jc w:val="center"/>
        </w:trPr>
        <w:tc>
          <w:tcPr>
            <w:tcW w:w="1073" w:type="dxa"/>
            <w:vMerge w:val="restart"/>
            <w:shd w:val="clear" w:color="auto" w:fill="auto"/>
            <w:vAlign w:val="center"/>
          </w:tcPr>
          <w:p w14:paraId="780B281B" w14:textId="77777777" w:rsidR="003316FF" w:rsidRPr="00C04A08" w:rsidRDefault="003316FF" w:rsidP="001905CB">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5F0E8819"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4B87FD53"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3B0E359D" w14:textId="77777777" w:rsidR="003316FF" w:rsidRPr="00C04A08" w:rsidRDefault="003316FF" w:rsidP="001905CB">
            <w:pPr>
              <w:pStyle w:val="TAC"/>
              <w:rPr>
                <w:lang w:eastAsia="zh-CN"/>
              </w:rPr>
            </w:pPr>
          </w:p>
        </w:tc>
      </w:tr>
      <w:tr w:rsidR="003316FF" w:rsidRPr="00C04A08" w14:paraId="33766833" w14:textId="77777777" w:rsidTr="001905CB">
        <w:trPr>
          <w:trHeight w:val="187"/>
          <w:jc w:val="center"/>
        </w:trPr>
        <w:tc>
          <w:tcPr>
            <w:tcW w:w="1073" w:type="dxa"/>
            <w:vMerge/>
            <w:shd w:val="clear" w:color="auto" w:fill="auto"/>
            <w:vAlign w:val="center"/>
          </w:tcPr>
          <w:p w14:paraId="44C2967A" w14:textId="77777777" w:rsidR="003316FF" w:rsidRPr="00C04A08" w:rsidRDefault="003316FF" w:rsidP="001905CB">
            <w:pPr>
              <w:pStyle w:val="TAC"/>
              <w:rPr>
                <w:lang w:eastAsia="zh-CN"/>
              </w:rPr>
            </w:pPr>
          </w:p>
        </w:tc>
        <w:tc>
          <w:tcPr>
            <w:tcW w:w="923" w:type="dxa"/>
          </w:tcPr>
          <w:p w14:paraId="7813A1A8"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242D93FB" w14:textId="77777777" w:rsidR="003316FF" w:rsidRPr="00C04A08" w:rsidRDefault="003316FF" w:rsidP="001905CB">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0392D808" w14:textId="77777777" w:rsidR="003316FF" w:rsidRPr="00C04A08" w:rsidRDefault="003316FF" w:rsidP="001905CB">
            <w:pPr>
              <w:pStyle w:val="TAC"/>
              <w:rPr>
                <w:lang w:eastAsia="zh-CN"/>
              </w:rPr>
            </w:pPr>
          </w:p>
        </w:tc>
      </w:tr>
      <w:tr w:rsidR="003316FF" w:rsidRPr="00C04A08" w14:paraId="04318A7B" w14:textId="77777777" w:rsidTr="001905CB">
        <w:trPr>
          <w:trHeight w:val="187"/>
          <w:jc w:val="center"/>
        </w:trPr>
        <w:tc>
          <w:tcPr>
            <w:tcW w:w="1073" w:type="dxa"/>
            <w:vMerge/>
            <w:shd w:val="clear" w:color="auto" w:fill="auto"/>
            <w:vAlign w:val="center"/>
          </w:tcPr>
          <w:p w14:paraId="60883654" w14:textId="77777777" w:rsidR="003316FF" w:rsidRPr="00C04A08" w:rsidRDefault="003316FF" w:rsidP="001905CB">
            <w:pPr>
              <w:pStyle w:val="TAC"/>
              <w:rPr>
                <w:lang w:eastAsia="zh-CN"/>
              </w:rPr>
            </w:pPr>
          </w:p>
        </w:tc>
        <w:tc>
          <w:tcPr>
            <w:tcW w:w="923" w:type="dxa"/>
          </w:tcPr>
          <w:p w14:paraId="6499317E" w14:textId="77777777" w:rsidR="003316FF" w:rsidRPr="00C04A08" w:rsidRDefault="003316FF" w:rsidP="001905CB">
            <w:pPr>
              <w:pStyle w:val="TAC"/>
              <w:rPr>
                <w:lang w:eastAsia="zh-CN"/>
              </w:rPr>
            </w:pPr>
            <w:r w:rsidRPr="00AB19BE">
              <w:t>480 kHz</w:t>
            </w:r>
          </w:p>
        </w:tc>
        <w:tc>
          <w:tcPr>
            <w:tcW w:w="3024" w:type="dxa"/>
          </w:tcPr>
          <w:p w14:paraId="640CAE13" w14:textId="77777777" w:rsidR="003316FF" w:rsidRPr="00C04A08" w:rsidRDefault="003316FF" w:rsidP="001905CB">
            <w:pPr>
              <w:pStyle w:val="TAC"/>
              <w:rPr>
                <w:lang w:eastAsia="zh-CN"/>
              </w:rPr>
            </w:pPr>
            <w:r w:rsidRPr="00AB19BE">
              <w:t>0.004460 ms</w:t>
            </w:r>
          </w:p>
        </w:tc>
        <w:tc>
          <w:tcPr>
            <w:tcW w:w="1872" w:type="dxa"/>
          </w:tcPr>
          <w:p w14:paraId="557F000B" w14:textId="77777777" w:rsidR="003316FF" w:rsidRPr="00C04A08" w:rsidRDefault="003316FF" w:rsidP="001905CB">
            <w:pPr>
              <w:pStyle w:val="TAC"/>
              <w:rPr>
                <w:lang w:eastAsia="zh-CN"/>
              </w:rPr>
            </w:pPr>
          </w:p>
        </w:tc>
      </w:tr>
      <w:tr w:rsidR="003316FF" w:rsidRPr="00C04A08" w14:paraId="6983FCBA" w14:textId="77777777" w:rsidTr="001905CB">
        <w:trPr>
          <w:trHeight w:val="187"/>
          <w:jc w:val="center"/>
        </w:trPr>
        <w:tc>
          <w:tcPr>
            <w:tcW w:w="1073" w:type="dxa"/>
            <w:vMerge/>
            <w:tcBorders>
              <w:bottom w:val="single" w:sz="4" w:space="0" w:color="auto"/>
            </w:tcBorders>
            <w:shd w:val="clear" w:color="auto" w:fill="auto"/>
            <w:vAlign w:val="center"/>
          </w:tcPr>
          <w:p w14:paraId="7B9A340C" w14:textId="77777777" w:rsidR="003316FF" w:rsidRPr="00C04A08" w:rsidRDefault="003316FF" w:rsidP="001905CB">
            <w:pPr>
              <w:pStyle w:val="TAC"/>
              <w:rPr>
                <w:lang w:eastAsia="zh-CN"/>
              </w:rPr>
            </w:pPr>
          </w:p>
        </w:tc>
        <w:tc>
          <w:tcPr>
            <w:tcW w:w="923" w:type="dxa"/>
          </w:tcPr>
          <w:p w14:paraId="65CBA65F" w14:textId="77777777" w:rsidR="003316FF" w:rsidRPr="00C04A08" w:rsidRDefault="003316FF" w:rsidP="001905CB">
            <w:pPr>
              <w:pStyle w:val="TAC"/>
              <w:rPr>
                <w:lang w:eastAsia="zh-CN"/>
              </w:rPr>
            </w:pPr>
            <w:r w:rsidRPr="00AB19BE">
              <w:t>960 kHz</w:t>
            </w:r>
          </w:p>
        </w:tc>
        <w:tc>
          <w:tcPr>
            <w:tcW w:w="3024" w:type="dxa"/>
          </w:tcPr>
          <w:p w14:paraId="50BA67A6" w14:textId="77777777" w:rsidR="003316FF" w:rsidRPr="00C04A08" w:rsidRDefault="003316FF" w:rsidP="001905CB">
            <w:pPr>
              <w:pStyle w:val="TAC"/>
              <w:rPr>
                <w:lang w:eastAsia="zh-CN"/>
              </w:rPr>
            </w:pPr>
            <w:r w:rsidRPr="00AB19BE">
              <w:t>0.002230 ms</w:t>
            </w:r>
          </w:p>
        </w:tc>
        <w:tc>
          <w:tcPr>
            <w:tcW w:w="1872" w:type="dxa"/>
          </w:tcPr>
          <w:p w14:paraId="1A271CAE" w14:textId="77777777" w:rsidR="003316FF" w:rsidRPr="00C04A08" w:rsidRDefault="003316FF" w:rsidP="001905CB">
            <w:pPr>
              <w:pStyle w:val="TAC"/>
              <w:rPr>
                <w:lang w:eastAsia="zh-CN"/>
              </w:rPr>
            </w:pPr>
          </w:p>
        </w:tc>
      </w:tr>
      <w:tr w:rsidR="003316FF" w:rsidRPr="00C04A08" w14:paraId="7BE3E77A" w14:textId="77777777" w:rsidTr="001905CB">
        <w:trPr>
          <w:trHeight w:val="187"/>
          <w:jc w:val="center"/>
        </w:trPr>
        <w:tc>
          <w:tcPr>
            <w:tcW w:w="1073" w:type="dxa"/>
            <w:vMerge w:val="restart"/>
            <w:shd w:val="clear" w:color="auto" w:fill="auto"/>
            <w:vAlign w:val="center"/>
          </w:tcPr>
          <w:p w14:paraId="07834A49" w14:textId="77777777" w:rsidR="003316FF" w:rsidRPr="00C04A08" w:rsidRDefault="003316FF" w:rsidP="001905CB">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52C57669"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7C5C7434" w14:textId="77777777" w:rsidR="003316FF" w:rsidRPr="00C04A08" w:rsidRDefault="003316FF" w:rsidP="001905CB">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01E2FBD6" w14:textId="77777777" w:rsidR="003316FF" w:rsidRPr="00C04A08" w:rsidRDefault="003316FF" w:rsidP="001905CB">
            <w:pPr>
              <w:pStyle w:val="TAC"/>
              <w:rPr>
                <w:lang w:eastAsia="zh-CN"/>
              </w:rPr>
            </w:pPr>
          </w:p>
        </w:tc>
      </w:tr>
      <w:tr w:rsidR="003316FF" w:rsidRPr="00C04A08" w14:paraId="7EFF86F7" w14:textId="77777777" w:rsidTr="001905CB">
        <w:trPr>
          <w:trHeight w:val="187"/>
          <w:jc w:val="center"/>
        </w:trPr>
        <w:tc>
          <w:tcPr>
            <w:tcW w:w="1073" w:type="dxa"/>
            <w:vMerge/>
            <w:shd w:val="clear" w:color="auto" w:fill="auto"/>
            <w:vAlign w:val="center"/>
          </w:tcPr>
          <w:p w14:paraId="71343000" w14:textId="77777777" w:rsidR="003316FF" w:rsidRPr="00C04A08" w:rsidRDefault="003316FF" w:rsidP="001905CB">
            <w:pPr>
              <w:pStyle w:val="TAC"/>
              <w:rPr>
                <w:lang w:eastAsia="zh-CN"/>
              </w:rPr>
            </w:pPr>
          </w:p>
        </w:tc>
        <w:tc>
          <w:tcPr>
            <w:tcW w:w="923" w:type="dxa"/>
          </w:tcPr>
          <w:p w14:paraId="7A226A81"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155CD678"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259C79F6" w14:textId="77777777" w:rsidR="003316FF" w:rsidRPr="00C04A08" w:rsidRDefault="003316FF" w:rsidP="001905CB">
            <w:pPr>
              <w:pStyle w:val="TAC"/>
              <w:rPr>
                <w:lang w:eastAsia="zh-CN"/>
              </w:rPr>
            </w:pPr>
          </w:p>
        </w:tc>
      </w:tr>
      <w:tr w:rsidR="003316FF" w:rsidRPr="00C04A08" w14:paraId="284FB9C6" w14:textId="77777777" w:rsidTr="001905CB">
        <w:trPr>
          <w:trHeight w:val="187"/>
          <w:jc w:val="center"/>
        </w:trPr>
        <w:tc>
          <w:tcPr>
            <w:tcW w:w="1073" w:type="dxa"/>
            <w:vMerge/>
            <w:shd w:val="clear" w:color="auto" w:fill="auto"/>
            <w:vAlign w:val="center"/>
          </w:tcPr>
          <w:p w14:paraId="2BE99F34" w14:textId="77777777" w:rsidR="003316FF" w:rsidRPr="00C04A08" w:rsidRDefault="003316FF" w:rsidP="001905CB">
            <w:pPr>
              <w:pStyle w:val="TAC"/>
              <w:rPr>
                <w:lang w:eastAsia="zh-CN"/>
              </w:rPr>
            </w:pPr>
          </w:p>
        </w:tc>
        <w:tc>
          <w:tcPr>
            <w:tcW w:w="923" w:type="dxa"/>
          </w:tcPr>
          <w:p w14:paraId="3C8D4FE7" w14:textId="77777777" w:rsidR="003316FF" w:rsidRPr="00C04A08" w:rsidRDefault="003316FF" w:rsidP="001905CB">
            <w:pPr>
              <w:pStyle w:val="TAC"/>
              <w:rPr>
                <w:lang w:eastAsia="zh-CN"/>
              </w:rPr>
            </w:pPr>
            <w:r w:rsidRPr="00D87BF1">
              <w:t>480 kHz</w:t>
            </w:r>
          </w:p>
        </w:tc>
        <w:tc>
          <w:tcPr>
            <w:tcW w:w="3024" w:type="dxa"/>
          </w:tcPr>
          <w:p w14:paraId="143F2BBC" w14:textId="77777777" w:rsidR="003316FF" w:rsidRPr="00C04A08" w:rsidRDefault="003316FF" w:rsidP="001905CB">
            <w:pPr>
              <w:pStyle w:val="TAC"/>
              <w:rPr>
                <w:lang w:eastAsia="zh-CN"/>
              </w:rPr>
            </w:pPr>
            <w:r w:rsidRPr="00D87BF1">
              <w:t>0.008919 ms</w:t>
            </w:r>
          </w:p>
        </w:tc>
        <w:tc>
          <w:tcPr>
            <w:tcW w:w="1872" w:type="dxa"/>
          </w:tcPr>
          <w:p w14:paraId="567D8477" w14:textId="77777777" w:rsidR="003316FF" w:rsidRPr="00C04A08" w:rsidRDefault="003316FF" w:rsidP="001905CB">
            <w:pPr>
              <w:pStyle w:val="TAC"/>
              <w:rPr>
                <w:lang w:eastAsia="zh-CN"/>
              </w:rPr>
            </w:pPr>
          </w:p>
        </w:tc>
      </w:tr>
      <w:tr w:rsidR="003316FF" w:rsidRPr="00C04A08" w14:paraId="441C5578" w14:textId="77777777" w:rsidTr="001905CB">
        <w:trPr>
          <w:trHeight w:val="187"/>
          <w:jc w:val="center"/>
        </w:trPr>
        <w:tc>
          <w:tcPr>
            <w:tcW w:w="1073" w:type="dxa"/>
            <w:vMerge/>
            <w:tcBorders>
              <w:bottom w:val="single" w:sz="4" w:space="0" w:color="auto"/>
            </w:tcBorders>
            <w:shd w:val="clear" w:color="auto" w:fill="auto"/>
            <w:vAlign w:val="center"/>
          </w:tcPr>
          <w:p w14:paraId="1596B407" w14:textId="77777777" w:rsidR="003316FF" w:rsidRPr="00C04A08" w:rsidRDefault="003316FF" w:rsidP="001905CB">
            <w:pPr>
              <w:pStyle w:val="TAC"/>
              <w:rPr>
                <w:lang w:eastAsia="zh-CN"/>
              </w:rPr>
            </w:pPr>
          </w:p>
        </w:tc>
        <w:tc>
          <w:tcPr>
            <w:tcW w:w="923" w:type="dxa"/>
          </w:tcPr>
          <w:p w14:paraId="518534E0" w14:textId="77777777" w:rsidR="003316FF" w:rsidRPr="00C04A08" w:rsidRDefault="003316FF" w:rsidP="001905CB">
            <w:pPr>
              <w:pStyle w:val="TAC"/>
              <w:rPr>
                <w:lang w:eastAsia="zh-CN"/>
              </w:rPr>
            </w:pPr>
            <w:r w:rsidRPr="00D87BF1">
              <w:t>960 kHz</w:t>
            </w:r>
          </w:p>
        </w:tc>
        <w:tc>
          <w:tcPr>
            <w:tcW w:w="3024" w:type="dxa"/>
          </w:tcPr>
          <w:p w14:paraId="7E4A6863" w14:textId="77777777" w:rsidR="003316FF" w:rsidRPr="00C04A08" w:rsidRDefault="003316FF" w:rsidP="001905CB">
            <w:pPr>
              <w:pStyle w:val="TAC"/>
              <w:rPr>
                <w:lang w:eastAsia="zh-CN"/>
              </w:rPr>
            </w:pPr>
            <w:r w:rsidRPr="00D87BF1">
              <w:t>0.004460 ms</w:t>
            </w:r>
          </w:p>
        </w:tc>
        <w:tc>
          <w:tcPr>
            <w:tcW w:w="1872" w:type="dxa"/>
          </w:tcPr>
          <w:p w14:paraId="07939734" w14:textId="77777777" w:rsidR="003316FF" w:rsidRPr="00C04A08" w:rsidRDefault="003316FF" w:rsidP="001905CB">
            <w:pPr>
              <w:pStyle w:val="TAC"/>
              <w:rPr>
                <w:lang w:eastAsia="zh-CN"/>
              </w:rPr>
            </w:pPr>
          </w:p>
        </w:tc>
      </w:tr>
      <w:tr w:rsidR="003316FF" w:rsidRPr="00C04A08" w14:paraId="245A21E5" w14:textId="77777777" w:rsidTr="001905CB">
        <w:trPr>
          <w:trHeight w:val="187"/>
          <w:jc w:val="center"/>
        </w:trPr>
        <w:tc>
          <w:tcPr>
            <w:tcW w:w="1073" w:type="dxa"/>
            <w:vMerge w:val="restart"/>
            <w:shd w:val="clear" w:color="auto" w:fill="auto"/>
            <w:vAlign w:val="center"/>
          </w:tcPr>
          <w:p w14:paraId="0E07C38C" w14:textId="77777777" w:rsidR="003316FF" w:rsidRPr="00C04A08" w:rsidRDefault="003316FF" w:rsidP="001905CB">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5AE59B5D"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35861FE5" w14:textId="77777777" w:rsidR="003316FF" w:rsidRPr="00C04A08" w:rsidRDefault="003316FF" w:rsidP="001905C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75825740" w14:textId="77777777" w:rsidR="003316FF" w:rsidRPr="00C04A08" w:rsidRDefault="003316FF" w:rsidP="001905CB">
            <w:pPr>
              <w:pStyle w:val="TAC"/>
              <w:rPr>
                <w:lang w:eastAsia="zh-CN"/>
              </w:rPr>
            </w:pPr>
          </w:p>
        </w:tc>
      </w:tr>
      <w:tr w:rsidR="003316FF" w:rsidRPr="00C04A08" w14:paraId="0DBBC6D0" w14:textId="77777777" w:rsidTr="001905CB">
        <w:trPr>
          <w:trHeight w:val="187"/>
          <w:jc w:val="center"/>
        </w:trPr>
        <w:tc>
          <w:tcPr>
            <w:tcW w:w="1073" w:type="dxa"/>
            <w:vMerge/>
            <w:shd w:val="clear" w:color="auto" w:fill="auto"/>
            <w:vAlign w:val="center"/>
          </w:tcPr>
          <w:p w14:paraId="30D31A8B" w14:textId="77777777" w:rsidR="003316FF" w:rsidRPr="00C04A08" w:rsidRDefault="003316FF" w:rsidP="001905CB">
            <w:pPr>
              <w:pStyle w:val="TAC"/>
              <w:rPr>
                <w:lang w:eastAsia="zh-CN"/>
              </w:rPr>
            </w:pPr>
          </w:p>
        </w:tc>
        <w:tc>
          <w:tcPr>
            <w:tcW w:w="923" w:type="dxa"/>
          </w:tcPr>
          <w:p w14:paraId="2DAE23DC"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CA26ED7" w14:textId="77777777" w:rsidR="003316FF" w:rsidRPr="00C04A08" w:rsidRDefault="003316FF" w:rsidP="001905CB">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4E82DF42" w14:textId="77777777" w:rsidR="003316FF" w:rsidRPr="00C04A08" w:rsidRDefault="003316FF" w:rsidP="001905CB">
            <w:pPr>
              <w:pStyle w:val="TAC"/>
              <w:rPr>
                <w:lang w:eastAsia="zh-CN"/>
              </w:rPr>
            </w:pPr>
          </w:p>
        </w:tc>
      </w:tr>
      <w:tr w:rsidR="003316FF" w:rsidRPr="00C04A08" w14:paraId="231044E7" w14:textId="77777777" w:rsidTr="001905CB">
        <w:trPr>
          <w:trHeight w:val="187"/>
          <w:jc w:val="center"/>
        </w:trPr>
        <w:tc>
          <w:tcPr>
            <w:tcW w:w="1073" w:type="dxa"/>
            <w:vMerge/>
            <w:shd w:val="clear" w:color="auto" w:fill="auto"/>
            <w:vAlign w:val="center"/>
          </w:tcPr>
          <w:p w14:paraId="77C6D940" w14:textId="77777777" w:rsidR="003316FF" w:rsidRPr="00C04A08" w:rsidRDefault="003316FF" w:rsidP="001905CB">
            <w:pPr>
              <w:pStyle w:val="TAC"/>
              <w:rPr>
                <w:lang w:eastAsia="zh-CN"/>
              </w:rPr>
            </w:pPr>
          </w:p>
        </w:tc>
        <w:tc>
          <w:tcPr>
            <w:tcW w:w="923" w:type="dxa"/>
          </w:tcPr>
          <w:p w14:paraId="2289553A" w14:textId="77777777" w:rsidR="003316FF" w:rsidRPr="00C04A08" w:rsidRDefault="003316FF" w:rsidP="001905CB">
            <w:pPr>
              <w:pStyle w:val="TAC"/>
              <w:rPr>
                <w:lang w:eastAsia="zh-CN"/>
              </w:rPr>
            </w:pPr>
            <w:r w:rsidRPr="001D6E66">
              <w:t>480 kHz</w:t>
            </w:r>
          </w:p>
        </w:tc>
        <w:tc>
          <w:tcPr>
            <w:tcW w:w="3024" w:type="dxa"/>
          </w:tcPr>
          <w:p w14:paraId="099757FB" w14:textId="77777777" w:rsidR="003316FF" w:rsidRPr="00C04A08" w:rsidRDefault="003316FF" w:rsidP="001905CB">
            <w:pPr>
              <w:pStyle w:val="TAC"/>
              <w:rPr>
                <w:lang w:eastAsia="zh-CN"/>
              </w:rPr>
            </w:pPr>
            <w:r w:rsidRPr="001D6E66">
              <w:t>0.013379 ms</w:t>
            </w:r>
          </w:p>
        </w:tc>
        <w:tc>
          <w:tcPr>
            <w:tcW w:w="1872" w:type="dxa"/>
          </w:tcPr>
          <w:p w14:paraId="0E16FDB8" w14:textId="77777777" w:rsidR="003316FF" w:rsidRPr="00C04A08" w:rsidRDefault="003316FF" w:rsidP="001905CB">
            <w:pPr>
              <w:pStyle w:val="TAC"/>
              <w:rPr>
                <w:lang w:eastAsia="zh-CN"/>
              </w:rPr>
            </w:pPr>
          </w:p>
        </w:tc>
      </w:tr>
      <w:tr w:rsidR="003316FF" w:rsidRPr="00C04A08" w14:paraId="24DF40FA" w14:textId="77777777" w:rsidTr="001905CB">
        <w:trPr>
          <w:trHeight w:val="187"/>
          <w:jc w:val="center"/>
        </w:trPr>
        <w:tc>
          <w:tcPr>
            <w:tcW w:w="1073" w:type="dxa"/>
            <w:vMerge/>
            <w:tcBorders>
              <w:bottom w:val="single" w:sz="4" w:space="0" w:color="auto"/>
            </w:tcBorders>
            <w:shd w:val="clear" w:color="auto" w:fill="auto"/>
            <w:vAlign w:val="center"/>
          </w:tcPr>
          <w:p w14:paraId="42300937" w14:textId="77777777" w:rsidR="003316FF" w:rsidRPr="00C04A08" w:rsidRDefault="003316FF" w:rsidP="001905CB">
            <w:pPr>
              <w:pStyle w:val="TAC"/>
              <w:rPr>
                <w:lang w:eastAsia="zh-CN"/>
              </w:rPr>
            </w:pPr>
          </w:p>
        </w:tc>
        <w:tc>
          <w:tcPr>
            <w:tcW w:w="923" w:type="dxa"/>
          </w:tcPr>
          <w:p w14:paraId="47DE5EC4" w14:textId="77777777" w:rsidR="003316FF" w:rsidRPr="00C04A08" w:rsidRDefault="003316FF" w:rsidP="001905CB">
            <w:pPr>
              <w:pStyle w:val="TAC"/>
              <w:rPr>
                <w:lang w:eastAsia="zh-CN"/>
              </w:rPr>
            </w:pPr>
            <w:r w:rsidRPr="001D6E66">
              <w:t>960 kHz</w:t>
            </w:r>
          </w:p>
        </w:tc>
        <w:tc>
          <w:tcPr>
            <w:tcW w:w="3024" w:type="dxa"/>
          </w:tcPr>
          <w:p w14:paraId="38E67299" w14:textId="77777777" w:rsidR="003316FF" w:rsidRPr="00C04A08" w:rsidRDefault="003316FF" w:rsidP="001905CB">
            <w:pPr>
              <w:pStyle w:val="TAC"/>
              <w:rPr>
                <w:lang w:eastAsia="zh-CN"/>
              </w:rPr>
            </w:pPr>
            <w:r w:rsidRPr="001D6E66">
              <w:t>0.006690 ms</w:t>
            </w:r>
          </w:p>
        </w:tc>
        <w:tc>
          <w:tcPr>
            <w:tcW w:w="1872" w:type="dxa"/>
          </w:tcPr>
          <w:p w14:paraId="7BC738E9" w14:textId="77777777" w:rsidR="003316FF" w:rsidRPr="00C04A08" w:rsidRDefault="003316FF" w:rsidP="001905CB">
            <w:pPr>
              <w:pStyle w:val="TAC"/>
              <w:rPr>
                <w:lang w:eastAsia="zh-CN"/>
              </w:rPr>
            </w:pPr>
          </w:p>
        </w:tc>
      </w:tr>
      <w:tr w:rsidR="003316FF" w:rsidRPr="00C04A08" w14:paraId="78EA39D8" w14:textId="77777777" w:rsidTr="001905CB">
        <w:trPr>
          <w:trHeight w:val="187"/>
          <w:jc w:val="center"/>
        </w:trPr>
        <w:tc>
          <w:tcPr>
            <w:tcW w:w="1073" w:type="dxa"/>
            <w:vMerge w:val="restart"/>
            <w:shd w:val="clear" w:color="auto" w:fill="auto"/>
            <w:vAlign w:val="center"/>
          </w:tcPr>
          <w:p w14:paraId="23CC73E4" w14:textId="77777777" w:rsidR="003316FF" w:rsidRPr="00C04A08" w:rsidRDefault="003316FF" w:rsidP="001905CB">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7586A6B9"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49B7108D"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0F02C91E" w14:textId="77777777" w:rsidR="003316FF" w:rsidRPr="00C04A08" w:rsidRDefault="003316FF" w:rsidP="001905CB">
            <w:pPr>
              <w:pStyle w:val="TAC"/>
              <w:rPr>
                <w:lang w:eastAsia="zh-CN"/>
              </w:rPr>
            </w:pPr>
          </w:p>
        </w:tc>
      </w:tr>
      <w:tr w:rsidR="003316FF" w:rsidRPr="00C04A08" w14:paraId="2A96A8FF" w14:textId="77777777" w:rsidTr="001905CB">
        <w:trPr>
          <w:trHeight w:val="187"/>
          <w:jc w:val="center"/>
        </w:trPr>
        <w:tc>
          <w:tcPr>
            <w:tcW w:w="1073" w:type="dxa"/>
            <w:vMerge/>
            <w:shd w:val="clear" w:color="auto" w:fill="auto"/>
            <w:vAlign w:val="center"/>
          </w:tcPr>
          <w:p w14:paraId="4CBA0B47" w14:textId="77777777" w:rsidR="003316FF" w:rsidRPr="00C04A08" w:rsidRDefault="003316FF" w:rsidP="001905CB">
            <w:pPr>
              <w:pStyle w:val="TAC"/>
              <w:rPr>
                <w:lang w:eastAsia="zh-CN"/>
              </w:rPr>
            </w:pPr>
          </w:p>
        </w:tc>
        <w:tc>
          <w:tcPr>
            <w:tcW w:w="923" w:type="dxa"/>
          </w:tcPr>
          <w:p w14:paraId="184F8DB8"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3EFC870A" w14:textId="77777777" w:rsidR="003316FF" w:rsidRPr="00C04A08" w:rsidRDefault="003316FF" w:rsidP="001905CB">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78D55123" w14:textId="77777777" w:rsidR="003316FF" w:rsidRPr="00C04A08" w:rsidRDefault="003316FF" w:rsidP="001905CB">
            <w:pPr>
              <w:pStyle w:val="TAC"/>
              <w:rPr>
                <w:lang w:eastAsia="zh-CN"/>
              </w:rPr>
            </w:pPr>
          </w:p>
        </w:tc>
      </w:tr>
      <w:tr w:rsidR="003316FF" w:rsidRPr="00C04A08" w14:paraId="4ACC53FE" w14:textId="77777777" w:rsidTr="001905CB">
        <w:trPr>
          <w:trHeight w:val="187"/>
          <w:jc w:val="center"/>
        </w:trPr>
        <w:tc>
          <w:tcPr>
            <w:tcW w:w="1073" w:type="dxa"/>
            <w:vMerge/>
            <w:shd w:val="clear" w:color="auto" w:fill="auto"/>
            <w:vAlign w:val="center"/>
          </w:tcPr>
          <w:p w14:paraId="70DE0D16" w14:textId="77777777" w:rsidR="003316FF" w:rsidRPr="00C04A08" w:rsidRDefault="003316FF" w:rsidP="001905CB">
            <w:pPr>
              <w:pStyle w:val="TAC"/>
              <w:rPr>
                <w:lang w:eastAsia="zh-CN"/>
              </w:rPr>
            </w:pPr>
          </w:p>
        </w:tc>
        <w:tc>
          <w:tcPr>
            <w:tcW w:w="923" w:type="dxa"/>
          </w:tcPr>
          <w:p w14:paraId="11A8E5A7" w14:textId="77777777" w:rsidR="003316FF" w:rsidRPr="00C04A08" w:rsidRDefault="003316FF" w:rsidP="001905CB">
            <w:pPr>
              <w:pStyle w:val="TAC"/>
              <w:rPr>
                <w:lang w:eastAsia="zh-CN"/>
              </w:rPr>
            </w:pPr>
            <w:r w:rsidRPr="00DF766A">
              <w:t>480 kHz</w:t>
            </w:r>
          </w:p>
        </w:tc>
        <w:tc>
          <w:tcPr>
            <w:tcW w:w="3024" w:type="dxa"/>
          </w:tcPr>
          <w:p w14:paraId="177EF76F" w14:textId="77777777" w:rsidR="003316FF" w:rsidRPr="00C04A08" w:rsidRDefault="003316FF" w:rsidP="001905CB">
            <w:pPr>
              <w:pStyle w:val="TAC"/>
              <w:rPr>
                <w:lang w:eastAsia="zh-CN"/>
              </w:rPr>
            </w:pPr>
            <w:r w:rsidRPr="00DF766A">
              <w:t>0.004386 ms</w:t>
            </w:r>
          </w:p>
        </w:tc>
        <w:tc>
          <w:tcPr>
            <w:tcW w:w="1872" w:type="dxa"/>
          </w:tcPr>
          <w:p w14:paraId="7CE726E7" w14:textId="77777777" w:rsidR="003316FF" w:rsidRPr="00C04A08" w:rsidRDefault="003316FF" w:rsidP="001905CB">
            <w:pPr>
              <w:pStyle w:val="TAC"/>
              <w:rPr>
                <w:lang w:eastAsia="zh-CN"/>
              </w:rPr>
            </w:pPr>
          </w:p>
        </w:tc>
      </w:tr>
      <w:tr w:rsidR="003316FF" w:rsidRPr="00C04A08" w14:paraId="0E158134" w14:textId="77777777" w:rsidTr="001905CB">
        <w:trPr>
          <w:trHeight w:val="187"/>
          <w:jc w:val="center"/>
        </w:trPr>
        <w:tc>
          <w:tcPr>
            <w:tcW w:w="1073" w:type="dxa"/>
            <w:vMerge/>
            <w:tcBorders>
              <w:bottom w:val="single" w:sz="4" w:space="0" w:color="auto"/>
            </w:tcBorders>
            <w:shd w:val="clear" w:color="auto" w:fill="auto"/>
            <w:vAlign w:val="center"/>
          </w:tcPr>
          <w:p w14:paraId="1BBF1CA7" w14:textId="77777777" w:rsidR="003316FF" w:rsidRPr="00C04A08" w:rsidRDefault="003316FF" w:rsidP="001905CB">
            <w:pPr>
              <w:pStyle w:val="TAC"/>
              <w:rPr>
                <w:lang w:eastAsia="zh-CN"/>
              </w:rPr>
            </w:pPr>
          </w:p>
        </w:tc>
        <w:tc>
          <w:tcPr>
            <w:tcW w:w="923" w:type="dxa"/>
          </w:tcPr>
          <w:p w14:paraId="0DBB034B" w14:textId="77777777" w:rsidR="003316FF" w:rsidRPr="00C04A08" w:rsidRDefault="003316FF" w:rsidP="001905CB">
            <w:pPr>
              <w:pStyle w:val="TAC"/>
              <w:rPr>
                <w:lang w:eastAsia="zh-CN"/>
              </w:rPr>
            </w:pPr>
            <w:r w:rsidRPr="00DF766A">
              <w:t>960 kHz</w:t>
            </w:r>
          </w:p>
        </w:tc>
        <w:tc>
          <w:tcPr>
            <w:tcW w:w="3024" w:type="dxa"/>
          </w:tcPr>
          <w:p w14:paraId="5A7A18CE" w14:textId="77777777" w:rsidR="003316FF" w:rsidRPr="00C04A08" w:rsidRDefault="003316FF" w:rsidP="001905CB">
            <w:pPr>
              <w:pStyle w:val="TAC"/>
              <w:rPr>
                <w:lang w:eastAsia="zh-CN"/>
              </w:rPr>
            </w:pPr>
            <w:r w:rsidRPr="00DF766A">
              <w:t>0.002193 ms</w:t>
            </w:r>
          </w:p>
        </w:tc>
        <w:tc>
          <w:tcPr>
            <w:tcW w:w="1872" w:type="dxa"/>
          </w:tcPr>
          <w:p w14:paraId="19167865" w14:textId="77777777" w:rsidR="003316FF" w:rsidRPr="00C04A08" w:rsidRDefault="003316FF" w:rsidP="001905CB">
            <w:pPr>
              <w:pStyle w:val="TAC"/>
              <w:rPr>
                <w:lang w:eastAsia="zh-CN"/>
              </w:rPr>
            </w:pPr>
          </w:p>
        </w:tc>
      </w:tr>
      <w:tr w:rsidR="003316FF" w:rsidRPr="00C04A08" w14:paraId="45CAE920" w14:textId="77777777" w:rsidTr="001905CB">
        <w:trPr>
          <w:trHeight w:val="187"/>
          <w:jc w:val="center"/>
        </w:trPr>
        <w:tc>
          <w:tcPr>
            <w:tcW w:w="1073" w:type="dxa"/>
            <w:vMerge w:val="restart"/>
            <w:shd w:val="clear" w:color="auto" w:fill="auto"/>
            <w:vAlign w:val="center"/>
          </w:tcPr>
          <w:p w14:paraId="6A0A5871" w14:textId="77777777" w:rsidR="003316FF" w:rsidRPr="00C04A08" w:rsidRDefault="003316FF" w:rsidP="001905CB">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29EFDBDE"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71D28DF1" w14:textId="77777777" w:rsidR="003316FF" w:rsidRPr="00C04A08" w:rsidRDefault="003316FF" w:rsidP="001905CB">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359C3C87" w14:textId="77777777" w:rsidR="003316FF" w:rsidRPr="00C04A08" w:rsidRDefault="003316FF" w:rsidP="001905CB">
            <w:pPr>
              <w:pStyle w:val="TAC"/>
              <w:rPr>
                <w:lang w:eastAsia="zh-CN"/>
              </w:rPr>
            </w:pPr>
          </w:p>
        </w:tc>
      </w:tr>
      <w:tr w:rsidR="003316FF" w:rsidRPr="00C04A08" w14:paraId="4EE69DAE" w14:textId="77777777" w:rsidTr="001905CB">
        <w:trPr>
          <w:trHeight w:val="187"/>
          <w:jc w:val="center"/>
        </w:trPr>
        <w:tc>
          <w:tcPr>
            <w:tcW w:w="1073" w:type="dxa"/>
            <w:vMerge/>
            <w:shd w:val="clear" w:color="auto" w:fill="auto"/>
          </w:tcPr>
          <w:p w14:paraId="145E418D" w14:textId="77777777" w:rsidR="003316FF" w:rsidRPr="00C04A08" w:rsidRDefault="003316FF" w:rsidP="001905CB">
            <w:pPr>
              <w:pStyle w:val="TAC"/>
              <w:rPr>
                <w:lang w:eastAsia="zh-CN"/>
              </w:rPr>
            </w:pPr>
          </w:p>
        </w:tc>
        <w:tc>
          <w:tcPr>
            <w:tcW w:w="923" w:type="dxa"/>
          </w:tcPr>
          <w:p w14:paraId="7F05784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FE4A652" w14:textId="77777777" w:rsidR="003316FF" w:rsidRPr="00C04A08" w:rsidRDefault="003316FF" w:rsidP="001905CB">
            <w:pPr>
              <w:pStyle w:val="TAC"/>
              <w:rPr>
                <w:lang w:eastAsia="zh-CN"/>
              </w:rPr>
            </w:pPr>
            <w:r w:rsidRPr="00C04A08">
              <w:rPr>
                <w:lang w:eastAsia="zh-CN"/>
              </w:rPr>
              <w:t>0.103809</w:t>
            </w:r>
            <w:r w:rsidRPr="00C04A08">
              <w:rPr>
                <w:rFonts w:hint="eastAsia"/>
                <w:lang w:eastAsia="zh-CN"/>
              </w:rPr>
              <w:t xml:space="preserve"> ms</w:t>
            </w:r>
          </w:p>
        </w:tc>
        <w:tc>
          <w:tcPr>
            <w:tcW w:w="1872" w:type="dxa"/>
          </w:tcPr>
          <w:p w14:paraId="51CD5FF2" w14:textId="77777777" w:rsidR="003316FF" w:rsidRPr="00C04A08" w:rsidRDefault="003316FF" w:rsidP="001905CB">
            <w:pPr>
              <w:pStyle w:val="TAC"/>
              <w:rPr>
                <w:lang w:eastAsia="zh-CN"/>
              </w:rPr>
            </w:pPr>
          </w:p>
        </w:tc>
      </w:tr>
      <w:tr w:rsidR="003316FF" w:rsidRPr="00C04A08" w14:paraId="74E0FBB7" w14:textId="77777777" w:rsidTr="001905CB">
        <w:trPr>
          <w:trHeight w:val="187"/>
          <w:jc w:val="center"/>
        </w:trPr>
        <w:tc>
          <w:tcPr>
            <w:tcW w:w="1073" w:type="dxa"/>
            <w:vMerge/>
            <w:shd w:val="clear" w:color="auto" w:fill="auto"/>
          </w:tcPr>
          <w:p w14:paraId="003C0317" w14:textId="77777777" w:rsidR="003316FF" w:rsidRPr="00C04A08" w:rsidRDefault="003316FF" w:rsidP="001905CB">
            <w:pPr>
              <w:pStyle w:val="TAC"/>
              <w:rPr>
                <w:lang w:eastAsia="zh-CN"/>
              </w:rPr>
            </w:pPr>
          </w:p>
        </w:tc>
        <w:tc>
          <w:tcPr>
            <w:tcW w:w="923" w:type="dxa"/>
          </w:tcPr>
          <w:p w14:paraId="194F4BE5" w14:textId="77777777" w:rsidR="003316FF" w:rsidRPr="00C04A08" w:rsidRDefault="003316FF" w:rsidP="001905CB">
            <w:pPr>
              <w:pStyle w:val="TAC"/>
              <w:rPr>
                <w:lang w:eastAsia="zh-CN"/>
              </w:rPr>
            </w:pPr>
            <w:r w:rsidRPr="000173D7">
              <w:t>480 kHz</w:t>
            </w:r>
          </w:p>
        </w:tc>
        <w:tc>
          <w:tcPr>
            <w:tcW w:w="3024" w:type="dxa"/>
          </w:tcPr>
          <w:p w14:paraId="121F4F10" w14:textId="77777777" w:rsidR="003316FF" w:rsidRPr="00C04A08" w:rsidRDefault="003316FF" w:rsidP="001905CB">
            <w:pPr>
              <w:pStyle w:val="TAC"/>
              <w:rPr>
                <w:lang w:eastAsia="zh-CN"/>
              </w:rPr>
            </w:pPr>
            <w:r w:rsidRPr="000173D7">
              <w:t>0.025952 ms</w:t>
            </w:r>
          </w:p>
        </w:tc>
        <w:tc>
          <w:tcPr>
            <w:tcW w:w="1872" w:type="dxa"/>
          </w:tcPr>
          <w:p w14:paraId="5628C380" w14:textId="77777777" w:rsidR="003316FF" w:rsidRPr="00C04A08" w:rsidRDefault="003316FF" w:rsidP="001905CB">
            <w:pPr>
              <w:pStyle w:val="TAC"/>
              <w:rPr>
                <w:lang w:eastAsia="zh-CN"/>
              </w:rPr>
            </w:pPr>
          </w:p>
        </w:tc>
      </w:tr>
      <w:tr w:rsidR="003316FF" w:rsidRPr="00C04A08" w14:paraId="2D835980" w14:textId="77777777" w:rsidTr="001905CB">
        <w:trPr>
          <w:trHeight w:val="187"/>
          <w:jc w:val="center"/>
        </w:trPr>
        <w:tc>
          <w:tcPr>
            <w:tcW w:w="1073" w:type="dxa"/>
            <w:vMerge/>
            <w:tcBorders>
              <w:bottom w:val="single" w:sz="4" w:space="0" w:color="auto"/>
            </w:tcBorders>
            <w:shd w:val="clear" w:color="auto" w:fill="auto"/>
          </w:tcPr>
          <w:p w14:paraId="76259550" w14:textId="77777777" w:rsidR="003316FF" w:rsidRPr="00C04A08" w:rsidRDefault="003316FF" w:rsidP="001905CB">
            <w:pPr>
              <w:pStyle w:val="TAC"/>
              <w:rPr>
                <w:lang w:eastAsia="zh-CN"/>
              </w:rPr>
            </w:pPr>
          </w:p>
        </w:tc>
        <w:tc>
          <w:tcPr>
            <w:tcW w:w="923" w:type="dxa"/>
          </w:tcPr>
          <w:p w14:paraId="1ADE0564" w14:textId="77777777" w:rsidR="003316FF" w:rsidRPr="00C04A08" w:rsidRDefault="003316FF" w:rsidP="001905CB">
            <w:pPr>
              <w:pStyle w:val="TAC"/>
              <w:rPr>
                <w:lang w:eastAsia="zh-CN"/>
              </w:rPr>
            </w:pPr>
            <w:r w:rsidRPr="000173D7">
              <w:t>960 kHz</w:t>
            </w:r>
          </w:p>
        </w:tc>
        <w:tc>
          <w:tcPr>
            <w:tcW w:w="3024" w:type="dxa"/>
          </w:tcPr>
          <w:p w14:paraId="52819363" w14:textId="77777777" w:rsidR="003316FF" w:rsidRPr="00C04A08" w:rsidRDefault="003316FF" w:rsidP="001905CB">
            <w:pPr>
              <w:pStyle w:val="TAC"/>
              <w:rPr>
                <w:lang w:eastAsia="zh-CN"/>
              </w:rPr>
            </w:pPr>
            <w:r w:rsidRPr="000173D7">
              <w:t>0.012976 ms</w:t>
            </w:r>
          </w:p>
        </w:tc>
        <w:tc>
          <w:tcPr>
            <w:tcW w:w="1872" w:type="dxa"/>
          </w:tcPr>
          <w:p w14:paraId="5000106F" w14:textId="77777777" w:rsidR="003316FF" w:rsidRPr="00C04A08" w:rsidRDefault="003316FF" w:rsidP="001905CB">
            <w:pPr>
              <w:pStyle w:val="TAC"/>
              <w:rPr>
                <w:lang w:eastAsia="zh-CN"/>
              </w:rPr>
            </w:pPr>
          </w:p>
        </w:tc>
      </w:tr>
      <w:tr w:rsidR="00F255C4" w:rsidRPr="00C04A08" w14:paraId="69C733D7" w14:textId="77777777" w:rsidTr="001905CB">
        <w:trPr>
          <w:trHeight w:val="187"/>
          <w:jc w:val="center"/>
        </w:trPr>
        <w:tc>
          <w:tcPr>
            <w:tcW w:w="1073" w:type="dxa"/>
            <w:vMerge w:val="restart"/>
            <w:shd w:val="clear" w:color="auto" w:fill="auto"/>
            <w:vAlign w:val="center"/>
          </w:tcPr>
          <w:p w14:paraId="230D61E9" w14:textId="77777777" w:rsidR="00F255C4" w:rsidRPr="00C04A08" w:rsidRDefault="00F255C4" w:rsidP="00F255C4">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371FC63" w14:textId="77777777" w:rsidR="00F255C4" w:rsidRPr="00C04A08" w:rsidRDefault="00F255C4" w:rsidP="00F255C4">
            <w:pPr>
              <w:pStyle w:val="TAC"/>
              <w:rPr>
                <w:lang w:eastAsia="zh-CN"/>
              </w:rPr>
            </w:pPr>
            <w:r w:rsidRPr="00C04A08">
              <w:rPr>
                <w:lang w:eastAsia="zh-CN"/>
              </w:rPr>
              <w:t xml:space="preserve">60 </w:t>
            </w:r>
            <w:r w:rsidRPr="00C04A08">
              <w:rPr>
                <w:rFonts w:hint="eastAsia"/>
                <w:lang w:eastAsia="zh-CN"/>
              </w:rPr>
              <w:t>kHz</w:t>
            </w:r>
          </w:p>
        </w:tc>
        <w:tc>
          <w:tcPr>
            <w:tcW w:w="3024" w:type="dxa"/>
          </w:tcPr>
          <w:p w14:paraId="02560F2C" w14:textId="77777777" w:rsidR="00F255C4" w:rsidRPr="00C04A08" w:rsidRDefault="00F255C4" w:rsidP="00F255C4">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424022AB" w14:textId="3470573B" w:rsidR="00F255C4" w:rsidRPr="00C04A08" w:rsidRDefault="00F255C4" w:rsidP="00F255C4">
            <w:pPr>
              <w:pStyle w:val="TAC"/>
              <w:rPr>
                <w:lang w:eastAsia="zh-CN"/>
              </w:rPr>
            </w:pPr>
          </w:p>
        </w:tc>
        <w:tc>
          <w:tcPr>
            <w:tcW w:w="1872" w:type="dxa"/>
            <w:vMerge w:val="restart"/>
            <w:vAlign w:val="center"/>
          </w:tcPr>
          <w:p w14:paraId="317ED53C" w14:textId="77777777" w:rsidR="00F255C4" w:rsidRPr="00C04A08" w:rsidRDefault="00F255C4" w:rsidP="00F255C4">
            <w:pPr>
              <w:pStyle w:val="TAC"/>
              <w:rPr>
                <w:lang w:eastAsia="zh-CN"/>
              </w:rPr>
            </w:pPr>
            <w:r w:rsidRPr="00C04A08">
              <w:rPr>
                <w:lang w:eastAsia="zh-CN"/>
              </w:rPr>
              <w:t>X1 = [2,5]</w:t>
            </w:r>
          </w:p>
        </w:tc>
      </w:tr>
      <w:tr w:rsidR="00F255C4" w:rsidRPr="00C04A08" w14:paraId="69CAF647" w14:textId="77777777" w:rsidTr="001905CB">
        <w:trPr>
          <w:trHeight w:val="187"/>
          <w:jc w:val="center"/>
        </w:trPr>
        <w:tc>
          <w:tcPr>
            <w:tcW w:w="1073" w:type="dxa"/>
            <w:vMerge/>
            <w:shd w:val="clear" w:color="auto" w:fill="auto"/>
          </w:tcPr>
          <w:p w14:paraId="1A1C9F2B" w14:textId="77777777" w:rsidR="00F255C4" w:rsidRPr="00C04A08" w:rsidRDefault="00F255C4" w:rsidP="00F255C4">
            <w:pPr>
              <w:pStyle w:val="TAC"/>
              <w:rPr>
                <w:lang w:eastAsia="zh-CN"/>
              </w:rPr>
            </w:pPr>
          </w:p>
        </w:tc>
        <w:tc>
          <w:tcPr>
            <w:tcW w:w="923" w:type="dxa"/>
          </w:tcPr>
          <w:p w14:paraId="5712E2DA" w14:textId="77777777" w:rsidR="00F255C4" w:rsidRPr="00C04A08" w:rsidRDefault="00F255C4" w:rsidP="00F255C4">
            <w:pPr>
              <w:pStyle w:val="TAC"/>
              <w:rPr>
                <w:lang w:eastAsia="zh-CN"/>
              </w:rPr>
            </w:pPr>
            <w:r w:rsidRPr="00C04A08">
              <w:rPr>
                <w:lang w:eastAsia="zh-CN"/>
              </w:rPr>
              <w:t>12</w:t>
            </w:r>
            <w:r w:rsidRPr="00C04A08">
              <w:rPr>
                <w:rFonts w:hint="eastAsia"/>
                <w:lang w:eastAsia="zh-CN"/>
              </w:rPr>
              <w:t>0 kHz</w:t>
            </w:r>
          </w:p>
        </w:tc>
        <w:tc>
          <w:tcPr>
            <w:tcW w:w="3024" w:type="dxa"/>
          </w:tcPr>
          <w:p w14:paraId="3A90B3F9" w14:textId="77777777" w:rsidR="00F255C4" w:rsidRPr="00C04A08" w:rsidRDefault="00F255C4" w:rsidP="00F255C4">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296D4928" w14:textId="54CF4D52" w:rsidR="00F255C4" w:rsidRPr="00C04A08" w:rsidRDefault="00F255C4" w:rsidP="00F255C4">
            <w:pPr>
              <w:pStyle w:val="TAC"/>
              <w:rPr>
                <w:lang w:eastAsia="zh-CN"/>
              </w:rPr>
            </w:pPr>
          </w:p>
        </w:tc>
        <w:tc>
          <w:tcPr>
            <w:tcW w:w="1872" w:type="dxa"/>
            <w:vMerge/>
            <w:vAlign w:val="center"/>
          </w:tcPr>
          <w:p w14:paraId="609C5DE5" w14:textId="77777777" w:rsidR="00F255C4" w:rsidRPr="00C04A08" w:rsidRDefault="00F255C4" w:rsidP="00F255C4">
            <w:pPr>
              <w:pStyle w:val="TAC"/>
              <w:rPr>
                <w:lang w:eastAsia="zh-CN"/>
              </w:rPr>
            </w:pPr>
          </w:p>
        </w:tc>
      </w:tr>
      <w:tr w:rsidR="00F255C4" w:rsidRPr="00C04A08" w14:paraId="3AE1979B" w14:textId="77777777" w:rsidTr="001905CB">
        <w:trPr>
          <w:trHeight w:val="187"/>
          <w:jc w:val="center"/>
        </w:trPr>
        <w:tc>
          <w:tcPr>
            <w:tcW w:w="1073" w:type="dxa"/>
            <w:vMerge/>
            <w:shd w:val="clear" w:color="auto" w:fill="auto"/>
          </w:tcPr>
          <w:p w14:paraId="2A56E4B3" w14:textId="77777777" w:rsidR="00F255C4" w:rsidRPr="00C04A08" w:rsidRDefault="00F255C4" w:rsidP="00F255C4">
            <w:pPr>
              <w:pStyle w:val="TAC"/>
              <w:rPr>
                <w:lang w:eastAsia="zh-CN"/>
              </w:rPr>
            </w:pPr>
          </w:p>
        </w:tc>
        <w:tc>
          <w:tcPr>
            <w:tcW w:w="923" w:type="dxa"/>
          </w:tcPr>
          <w:p w14:paraId="629077E0" w14:textId="77777777" w:rsidR="00F255C4" w:rsidRPr="00C04A08" w:rsidRDefault="00F255C4" w:rsidP="00F255C4">
            <w:pPr>
              <w:pStyle w:val="TAC"/>
              <w:rPr>
                <w:lang w:eastAsia="zh-CN"/>
              </w:rPr>
            </w:pPr>
            <w:r w:rsidRPr="00485DC8">
              <w:rPr>
                <w:rFonts w:cs="Arial"/>
              </w:rPr>
              <w:t>480 kHz</w:t>
            </w:r>
          </w:p>
        </w:tc>
        <w:tc>
          <w:tcPr>
            <w:tcW w:w="3024" w:type="dxa"/>
          </w:tcPr>
          <w:p w14:paraId="5B53A5D7" w14:textId="0B4B3ED4" w:rsidR="00F255C4" w:rsidRPr="00C04A08" w:rsidRDefault="00F255C4" w:rsidP="00F255C4">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30DFE4D" w14:textId="77777777" w:rsidR="00F255C4" w:rsidRPr="00C04A08" w:rsidRDefault="00F255C4" w:rsidP="00F255C4">
            <w:pPr>
              <w:pStyle w:val="TAC"/>
              <w:rPr>
                <w:lang w:eastAsia="zh-CN"/>
              </w:rPr>
            </w:pPr>
          </w:p>
        </w:tc>
      </w:tr>
      <w:tr w:rsidR="00F255C4" w:rsidRPr="00C04A08" w14:paraId="77D63C15" w14:textId="77777777" w:rsidTr="001905CB">
        <w:trPr>
          <w:trHeight w:val="187"/>
          <w:jc w:val="center"/>
        </w:trPr>
        <w:tc>
          <w:tcPr>
            <w:tcW w:w="1073" w:type="dxa"/>
            <w:vMerge/>
            <w:tcBorders>
              <w:bottom w:val="single" w:sz="4" w:space="0" w:color="auto"/>
            </w:tcBorders>
            <w:shd w:val="clear" w:color="auto" w:fill="auto"/>
          </w:tcPr>
          <w:p w14:paraId="7B81E1A8" w14:textId="77777777" w:rsidR="00F255C4" w:rsidRPr="00C04A08" w:rsidRDefault="00F255C4" w:rsidP="00F255C4">
            <w:pPr>
              <w:pStyle w:val="TAC"/>
              <w:rPr>
                <w:lang w:eastAsia="zh-CN"/>
              </w:rPr>
            </w:pPr>
          </w:p>
        </w:tc>
        <w:tc>
          <w:tcPr>
            <w:tcW w:w="923" w:type="dxa"/>
          </w:tcPr>
          <w:p w14:paraId="40BAEDC1" w14:textId="77777777" w:rsidR="00F255C4" w:rsidRPr="00C04A08" w:rsidRDefault="00F255C4" w:rsidP="00F255C4">
            <w:pPr>
              <w:pStyle w:val="TAC"/>
              <w:rPr>
                <w:lang w:eastAsia="zh-CN"/>
              </w:rPr>
            </w:pPr>
            <w:r w:rsidRPr="00485DC8">
              <w:rPr>
                <w:rFonts w:cs="Arial"/>
              </w:rPr>
              <w:t>960 kHz</w:t>
            </w:r>
          </w:p>
        </w:tc>
        <w:tc>
          <w:tcPr>
            <w:tcW w:w="3024" w:type="dxa"/>
          </w:tcPr>
          <w:p w14:paraId="5E3FEB8A" w14:textId="40E859D5" w:rsidR="00F255C4" w:rsidRPr="00C04A08" w:rsidRDefault="00F255C4" w:rsidP="00F255C4">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53BF296" w14:textId="77777777" w:rsidR="00F255C4" w:rsidRPr="00C04A08" w:rsidRDefault="00F255C4" w:rsidP="00F255C4">
            <w:pPr>
              <w:pStyle w:val="TAC"/>
              <w:rPr>
                <w:lang w:eastAsia="zh-CN"/>
              </w:rPr>
            </w:pPr>
          </w:p>
        </w:tc>
      </w:tr>
      <w:tr w:rsidR="003316FF" w:rsidRPr="00C04A08" w14:paraId="276AFA1E" w14:textId="77777777" w:rsidTr="001905CB">
        <w:trPr>
          <w:trHeight w:val="187"/>
          <w:jc w:val="center"/>
        </w:trPr>
        <w:tc>
          <w:tcPr>
            <w:tcW w:w="1073" w:type="dxa"/>
            <w:vMerge w:val="restart"/>
            <w:shd w:val="clear" w:color="auto" w:fill="auto"/>
            <w:vAlign w:val="center"/>
          </w:tcPr>
          <w:p w14:paraId="70CBD86E" w14:textId="77777777" w:rsidR="003316FF" w:rsidRPr="00C04A08" w:rsidRDefault="003316FF" w:rsidP="001905CB">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573AD5E4"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072C7542" w14:textId="77777777" w:rsidR="003316FF" w:rsidRPr="00C04A08" w:rsidRDefault="003316FF" w:rsidP="001905CB">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4F9B07E4" w14:textId="2FD6294B" w:rsidR="003316FF" w:rsidRPr="00C04A08" w:rsidRDefault="003316FF" w:rsidP="001905CB">
            <w:pPr>
              <w:pStyle w:val="TAC"/>
              <w:rPr>
                <w:lang w:eastAsia="zh-CN"/>
              </w:rPr>
            </w:pPr>
          </w:p>
        </w:tc>
        <w:tc>
          <w:tcPr>
            <w:tcW w:w="1872" w:type="dxa"/>
            <w:vMerge w:val="restart"/>
            <w:vAlign w:val="center"/>
          </w:tcPr>
          <w:p w14:paraId="098AA866" w14:textId="77777777" w:rsidR="003316FF" w:rsidRPr="00C04A08" w:rsidRDefault="003316FF" w:rsidP="001905CB">
            <w:pPr>
              <w:pStyle w:val="TAC"/>
              <w:rPr>
                <w:lang w:eastAsia="zh-CN"/>
              </w:rPr>
            </w:pPr>
            <w:r w:rsidRPr="00C04A08">
              <w:rPr>
                <w:lang w:eastAsia="zh-CN"/>
              </w:rPr>
              <w:t>X2 = [1,2]</w:t>
            </w:r>
          </w:p>
        </w:tc>
      </w:tr>
      <w:tr w:rsidR="003316FF" w:rsidRPr="00C04A08" w14:paraId="4D9F0DF3" w14:textId="77777777" w:rsidTr="001905CB">
        <w:trPr>
          <w:trHeight w:val="187"/>
          <w:jc w:val="center"/>
        </w:trPr>
        <w:tc>
          <w:tcPr>
            <w:tcW w:w="1073" w:type="dxa"/>
            <w:vMerge/>
            <w:shd w:val="clear" w:color="auto" w:fill="auto"/>
          </w:tcPr>
          <w:p w14:paraId="4E0A190E" w14:textId="77777777" w:rsidR="003316FF" w:rsidRPr="00C04A08" w:rsidRDefault="003316FF" w:rsidP="001905CB">
            <w:pPr>
              <w:pStyle w:val="TAC"/>
              <w:rPr>
                <w:lang w:eastAsia="zh-CN"/>
              </w:rPr>
            </w:pPr>
          </w:p>
        </w:tc>
        <w:tc>
          <w:tcPr>
            <w:tcW w:w="923" w:type="dxa"/>
          </w:tcPr>
          <w:p w14:paraId="747004D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8770613"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5930C983" w14:textId="45FAE84E" w:rsidR="003316FF" w:rsidRPr="00C04A08" w:rsidRDefault="003316FF" w:rsidP="001905CB">
            <w:pPr>
              <w:pStyle w:val="TAC"/>
              <w:rPr>
                <w:lang w:eastAsia="zh-CN"/>
              </w:rPr>
            </w:pPr>
          </w:p>
        </w:tc>
        <w:tc>
          <w:tcPr>
            <w:tcW w:w="1872" w:type="dxa"/>
            <w:vMerge/>
          </w:tcPr>
          <w:p w14:paraId="3FAF92C9" w14:textId="77777777" w:rsidR="003316FF" w:rsidRPr="00C04A08" w:rsidRDefault="003316FF" w:rsidP="001905CB">
            <w:pPr>
              <w:pStyle w:val="TAC"/>
              <w:rPr>
                <w:lang w:eastAsia="zh-CN"/>
              </w:rPr>
            </w:pPr>
          </w:p>
        </w:tc>
      </w:tr>
      <w:tr w:rsidR="003316FF" w:rsidRPr="00C04A08" w14:paraId="2851D8D5" w14:textId="77777777" w:rsidTr="001905CB">
        <w:trPr>
          <w:trHeight w:val="187"/>
          <w:jc w:val="center"/>
        </w:trPr>
        <w:tc>
          <w:tcPr>
            <w:tcW w:w="1073" w:type="dxa"/>
            <w:vMerge/>
            <w:shd w:val="clear" w:color="auto" w:fill="auto"/>
          </w:tcPr>
          <w:p w14:paraId="69E6F074" w14:textId="77777777" w:rsidR="003316FF" w:rsidRPr="00C04A08" w:rsidRDefault="003316FF" w:rsidP="001905CB">
            <w:pPr>
              <w:pStyle w:val="TAC"/>
              <w:rPr>
                <w:lang w:eastAsia="zh-CN"/>
              </w:rPr>
            </w:pPr>
          </w:p>
        </w:tc>
        <w:tc>
          <w:tcPr>
            <w:tcW w:w="923" w:type="dxa"/>
          </w:tcPr>
          <w:p w14:paraId="5BA36F6D" w14:textId="77777777" w:rsidR="003316FF" w:rsidRPr="00C04A08" w:rsidRDefault="003316FF" w:rsidP="001905CB">
            <w:pPr>
              <w:pStyle w:val="TAC"/>
              <w:rPr>
                <w:lang w:eastAsia="zh-CN"/>
              </w:rPr>
            </w:pPr>
            <w:r w:rsidRPr="00FE1B0A">
              <w:rPr>
                <w:rFonts w:cs="Arial"/>
              </w:rPr>
              <w:t>480 kHz</w:t>
            </w:r>
          </w:p>
        </w:tc>
        <w:tc>
          <w:tcPr>
            <w:tcW w:w="3024" w:type="dxa"/>
          </w:tcPr>
          <w:p w14:paraId="27F687E9" w14:textId="77777777" w:rsidR="003316FF" w:rsidRPr="00C04A08" w:rsidRDefault="003316FF" w:rsidP="001905CB">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37C8AAEB" w14:textId="77777777" w:rsidR="003316FF" w:rsidRPr="00C04A08" w:rsidRDefault="003316FF" w:rsidP="001905CB">
            <w:pPr>
              <w:pStyle w:val="TAC"/>
              <w:rPr>
                <w:lang w:eastAsia="zh-CN"/>
              </w:rPr>
            </w:pPr>
          </w:p>
        </w:tc>
      </w:tr>
      <w:tr w:rsidR="003316FF" w:rsidRPr="00C04A08" w14:paraId="42E1BFFB" w14:textId="77777777" w:rsidTr="001905CB">
        <w:trPr>
          <w:trHeight w:val="187"/>
          <w:jc w:val="center"/>
        </w:trPr>
        <w:tc>
          <w:tcPr>
            <w:tcW w:w="1073" w:type="dxa"/>
            <w:vMerge/>
            <w:tcBorders>
              <w:bottom w:val="single" w:sz="4" w:space="0" w:color="auto"/>
            </w:tcBorders>
            <w:shd w:val="clear" w:color="auto" w:fill="auto"/>
          </w:tcPr>
          <w:p w14:paraId="66F82696" w14:textId="77777777" w:rsidR="003316FF" w:rsidRPr="00C04A08" w:rsidRDefault="003316FF" w:rsidP="001905CB">
            <w:pPr>
              <w:pStyle w:val="TAC"/>
              <w:rPr>
                <w:lang w:eastAsia="zh-CN"/>
              </w:rPr>
            </w:pPr>
          </w:p>
        </w:tc>
        <w:tc>
          <w:tcPr>
            <w:tcW w:w="923" w:type="dxa"/>
          </w:tcPr>
          <w:p w14:paraId="58ED4612" w14:textId="77777777" w:rsidR="003316FF" w:rsidRPr="00C04A08" w:rsidRDefault="003316FF" w:rsidP="001905CB">
            <w:pPr>
              <w:pStyle w:val="TAC"/>
              <w:rPr>
                <w:lang w:eastAsia="zh-CN"/>
              </w:rPr>
            </w:pPr>
            <w:r w:rsidRPr="00FE1B0A">
              <w:rPr>
                <w:rFonts w:cs="Arial"/>
              </w:rPr>
              <w:t>960 kHz</w:t>
            </w:r>
          </w:p>
        </w:tc>
        <w:tc>
          <w:tcPr>
            <w:tcW w:w="3024" w:type="dxa"/>
          </w:tcPr>
          <w:p w14:paraId="21A60ADD" w14:textId="77777777" w:rsidR="003316FF" w:rsidRPr="00C04A08" w:rsidRDefault="003316FF" w:rsidP="001905CB">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79FB9075" w14:textId="77777777" w:rsidR="003316FF" w:rsidRPr="00C04A08" w:rsidRDefault="003316FF" w:rsidP="001905CB">
            <w:pPr>
              <w:pStyle w:val="TAC"/>
              <w:rPr>
                <w:lang w:eastAsia="zh-CN"/>
              </w:rPr>
            </w:pPr>
          </w:p>
        </w:tc>
      </w:tr>
      <w:tr w:rsidR="00F255C4" w:rsidRPr="00C04A08" w14:paraId="166B18D1" w14:textId="77777777" w:rsidTr="001905CB">
        <w:trPr>
          <w:trHeight w:val="187"/>
          <w:jc w:val="center"/>
        </w:trPr>
        <w:tc>
          <w:tcPr>
            <w:tcW w:w="1073" w:type="dxa"/>
            <w:vMerge w:val="restart"/>
            <w:shd w:val="clear" w:color="auto" w:fill="auto"/>
            <w:vAlign w:val="center"/>
          </w:tcPr>
          <w:p w14:paraId="698ED42D" w14:textId="77777777" w:rsidR="00F255C4" w:rsidRPr="00C04A08" w:rsidRDefault="00F255C4" w:rsidP="00F255C4">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76EB3F1" w14:textId="77777777" w:rsidR="00F255C4" w:rsidRPr="00C04A08" w:rsidRDefault="00F255C4" w:rsidP="00F255C4">
            <w:pPr>
              <w:pStyle w:val="TAC"/>
              <w:rPr>
                <w:lang w:eastAsia="zh-CN"/>
              </w:rPr>
            </w:pPr>
            <w:r w:rsidRPr="00C04A08">
              <w:rPr>
                <w:lang w:eastAsia="zh-CN"/>
              </w:rPr>
              <w:t xml:space="preserve">60 </w:t>
            </w:r>
            <w:r w:rsidRPr="00C04A08">
              <w:rPr>
                <w:rFonts w:hint="eastAsia"/>
                <w:lang w:eastAsia="zh-CN"/>
              </w:rPr>
              <w:t>kHz</w:t>
            </w:r>
          </w:p>
        </w:tc>
        <w:tc>
          <w:tcPr>
            <w:tcW w:w="3024" w:type="dxa"/>
          </w:tcPr>
          <w:p w14:paraId="5CF9E61D" w14:textId="756553A6" w:rsidR="00F255C4" w:rsidRPr="00C04A08" w:rsidRDefault="00F255C4" w:rsidP="00F255C4">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79FDBDE6" w14:textId="77777777" w:rsidR="00F255C4" w:rsidRPr="00C04A08" w:rsidRDefault="00F255C4" w:rsidP="00F255C4">
            <w:pPr>
              <w:pStyle w:val="TAC"/>
              <w:rPr>
                <w:lang w:eastAsia="zh-CN"/>
              </w:rPr>
            </w:pPr>
          </w:p>
        </w:tc>
      </w:tr>
      <w:tr w:rsidR="00F255C4" w:rsidRPr="00C04A08" w14:paraId="5CBCE3E4" w14:textId="77777777" w:rsidTr="001905CB">
        <w:trPr>
          <w:trHeight w:val="187"/>
          <w:jc w:val="center"/>
        </w:trPr>
        <w:tc>
          <w:tcPr>
            <w:tcW w:w="1073" w:type="dxa"/>
            <w:vMerge/>
            <w:shd w:val="clear" w:color="auto" w:fill="auto"/>
          </w:tcPr>
          <w:p w14:paraId="25A3D1EF" w14:textId="77777777" w:rsidR="00F255C4" w:rsidRPr="00C04A08" w:rsidRDefault="00F255C4" w:rsidP="00F255C4">
            <w:pPr>
              <w:pStyle w:val="TAC"/>
              <w:rPr>
                <w:lang w:eastAsia="zh-CN"/>
              </w:rPr>
            </w:pPr>
          </w:p>
        </w:tc>
        <w:tc>
          <w:tcPr>
            <w:tcW w:w="923" w:type="dxa"/>
          </w:tcPr>
          <w:p w14:paraId="18B986A8" w14:textId="77777777" w:rsidR="00F255C4" w:rsidRPr="00C04A08" w:rsidRDefault="00F255C4" w:rsidP="00F255C4">
            <w:pPr>
              <w:pStyle w:val="TAC"/>
              <w:rPr>
                <w:lang w:eastAsia="zh-CN"/>
              </w:rPr>
            </w:pPr>
            <w:r w:rsidRPr="00C04A08">
              <w:rPr>
                <w:lang w:eastAsia="zh-CN"/>
              </w:rPr>
              <w:t>12</w:t>
            </w:r>
            <w:r w:rsidRPr="00C04A08">
              <w:rPr>
                <w:rFonts w:hint="eastAsia"/>
                <w:lang w:eastAsia="zh-CN"/>
              </w:rPr>
              <w:t>0 kHz</w:t>
            </w:r>
          </w:p>
        </w:tc>
        <w:tc>
          <w:tcPr>
            <w:tcW w:w="3024" w:type="dxa"/>
          </w:tcPr>
          <w:p w14:paraId="206FA3CA" w14:textId="7E2058AC" w:rsidR="00F255C4" w:rsidRPr="00C04A08" w:rsidRDefault="00F255C4" w:rsidP="00F255C4">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5EB3E2B" w14:textId="77777777" w:rsidR="00F255C4" w:rsidRPr="00C04A08" w:rsidRDefault="00F255C4" w:rsidP="00F255C4">
            <w:pPr>
              <w:pStyle w:val="TAC"/>
              <w:rPr>
                <w:lang w:eastAsia="zh-CN"/>
              </w:rPr>
            </w:pPr>
          </w:p>
        </w:tc>
      </w:tr>
      <w:tr w:rsidR="00F255C4" w:rsidRPr="00C04A08" w14:paraId="4F15A9C0" w14:textId="77777777" w:rsidTr="001905CB">
        <w:trPr>
          <w:trHeight w:val="187"/>
          <w:jc w:val="center"/>
        </w:trPr>
        <w:tc>
          <w:tcPr>
            <w:tcW w:w="1073" w:type="dxa"/>
            <w:vMerge/>
            <w:shd w:val="clear" w:color="auto" w:fill="auto"/>
          </w:tcPr>
          <w:p w14:paraId="557F8DCC" w14:textId="77777777" w:rsidR="00F255C4" w:rsidRPr="00C04A08" w:rsidRDefault="00F255C4" w:rsidP="00F255C4">
            <w:pPr>
              <w:pStyle w:val="TAC"/>
              <w:rPr>
                <w:lang w:eastAsia="zh-CN"/>
              </w:rPr>
            </w:pPr>
          </w:p>
        </w:tc>
        <w:tc>
          <w:tcPr>
            <w:tcW w:w="923" w:type="dxa"/>
          </w:tcPr>
          <w:p w14:paraId="196FC180" w14:textId="77777777" w:rsidR="00F255C4" w:rsidRPr="00C04A08" w:rsidRDefault="00F255C4" w:rsidP="00F255C4">
            <w:pPr>
              <w:pStyle w:val="TAC"/>
              <w:rPr>
                <w:lang w:eastAsia="zh-CN"/>
              </w:rPr>
            </w:pPr>
            <w:r w:rsidRPr="00FE1B0A">
              <w:rPr>
                <w:rFonts w:cs="Arial"/>
              </w:rPr>
              <w:t>480 kHz</w:t>
            </w:r>
          </w:p>
        </w:tc>
        <w:tc>
          <w:tcPr>
            <w:tcW w:w="3024" w:type="dxa"/>
          </w:tcPr>
          <w:p w14:paraId="6F5EFEAC" w14:textId="49EFD868" w:rsidR="00F255C4" w:rsidRPr="00C04A08" w:rsidRDefault="00F255C4" w:rsidP="00F255C4">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2A5D0F03" w14:textId="77777777" w:rsidR="00F255C4" w:rsidRPr="00C04A08" w:rsidRDefault="00F255C4" w:rsidP="00F255C4">
            <w:pPr>
              <w:pStyle w:val="TAC"/>
              <w:rPr>
                <w:lang w:eastAsia="zh-CN"/>
              </w:rPr>
            </w:pPr>
          </w:p>
        </w:tc>
      </w:tr>
      <w:tr w:rsidR="00F255C4" w:rsidRPr="00C04A08" w14:paraId="38F81009" w14:textId="77777777" w:rsidTr="001905CB">
        <w:trPr>
          <w:trHeight w:val="187"/>
          <w:jc w:val="center"/>
        </w:trPr>
        <w:tc>
          <w:tcPr>
            <w:tcW w:w="1073" w:type="dxa"/>
            <w:vMerge/>
            <w:tcBorders>
              <w:bottom w:val="single" w:sz="4" w:space="0" w:color="auto"/>
            </w:tcBorders>
            <w:shd w:val="clear" w:color="auto" w:fill="auto"/>
          </w:tcPr>
          <w:p w14:paraId="0D1E056B" w14:textId="77777777" w:rsidR="00F255C4" w:rsidRPr="00C04A08" w:rsidRDefault="00F255C4" w:rsidP="00F255C4">
            <w:pPr>
              <w:pStyle w:val="TAC"/>
              <w:rPr>
                <w:lang w:eastAsia="zh-CN"/>
              </w:rPr>
            </w:pPr>
          </w:p>
        </w:tc>
        <w:tc>
          <w:tcPr>
            <w:tcW w:w="923" w:type="dxa"/>
          </w:tcPr>
          <w:p w14:paraId="53C2851B" w14:textId="77777777" w:rsidR="00F255C4" w:rsidRPr="00C04A08" w:rsidRDefault="00F255C4" w:rsidP="00F255C4">
            <w:pPr>
              <w:pStyle w:val="TAC"/>
              <w:rPr>
                <w:lang w:eastAsia="zh-CN"/>
              </w:rPr>
            </w:pPr>
            <w:r w:rsidRPr="00FE1B0A">
              <w:rPr>
                <w:rFonts w:cs="Arial"/>
              </w:rPr>
              <w:t>960 kHz</w:t>
            </w:r>
          </w:p>
        </w:tc>
        <w:tc>
          <w:tcPr>
            <w:tcW w:w="3024" w:type="dxa"/>
          </w:tcPr>
          <w:p w14:paraId="68792F3A" w14:textId="2CCB2622" w:rsidR="00F255C4" w:rsidRPr="00C04A08" w:rsidRDefault="00F255C4" w:rsidP="00F255C4">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0C15BCC9" w14:textId="77777777" w:rsidR="00F255C4" w:rsidRPr="00C04A08" w:rsidRDefault="00F255C4" w:rsidP="00F255C4">
            <w:pPr>
              <w:pStyle w:val="TAC"/>
              <w:rPr>
                <w:lang w:eastAsia="zh-CN"/>
              </w:rPr>
            </w:pPr>
          </w:p>
        </w:tc>
      </w:tr>
      <w:tr w:rsidR="003316FF" w:rsidRPr="00C04A08" w14:paraId="35AF03A3" w14:textId="77777777" w:rsidTr="001905CB">
        <w:trPr>
          <w:trHeight w:val="187"/>
          <w:jc w:val="center"/>
        </w:trPr>
        <w:tc>
          <w:tcPr>
            <w:tcW w:w="1073" w:type="dxa"/>
            <w:vMerge w:val="restart"/>
            <w:shd w:val="clear" w:color="auto" w:fill="auto"/>
            <w:vAlign w:val="center"/>
          </w:tcPr>
          <w:p w14:paraId="1F8BF8C5" w14:textId="77777777" w:rsidR="003316FF" w:rsidRPr="00C04A08" w:rsidRDefault="003316FF" w:rsidP="001905CB">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57D36CB1"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64FD94F2" w14:textId="77777777" w:rsidR="003316FF" w:rsidRPr="00C04A08" w:rsidRDefault="003316FF" w:rsidP="001905CB">
            <w:pPr>
              <w:pStyle w:val="TAC"/>
              <w:rPr>
                <w:lang w:eastAsia="zh-CN"/>
              </w:rPr>
            </w:pPr>
            <w:r w:rsidRPr="00C04A08">
              <w:rPr>
                <w:lang w:eastAsia="zh-CN"/>
              </w:rPr>
              <w:t>0.026758</w:t>
            </w:r>
            <w:r w:rsidRPr="00C04A08">
              <w:rPr>
                <w:rFonts w:hint="eastAsia"/>
                <w:lang w:eastAsia="zh-CN"/>
              </w:rPr>
              <w:t xml:space="preserve"> ms</w:t>
            </w:r>
          </w:p>
        </w:tc>
        <w:tc>
          <w:tcPr>
            <w:tcW w:w="1872" w:type="dxa"/>
          </w:tcPr>
          <w:p w14:paraId="6F47EF2A" w14:textId="77777777" w:rsidR="003316FF" w:rsidRPr="00C04A08" w:rsidRDefault="003316FF" w:rsidP="001905CB">
            <w:pPr>
              <w:pStyle w:val="TAC"/>
              <w:rPr>
                <w:lang w:eastAsia="zh-CN"/>
              </w:rPr>
            </w:pPr>
          </w:p>
        </w:tc>
      </w:tr>
      <w:tr w:rsidR="003316FF" w:rsidRPr="00C04A08" w14:paraId="1CAD171D" w14:textId="77777777" w:rsidTr="001905CB">
        <w:trPr>
          <w:trHeight w:val="187"/>
          <w:jc w:val="center"/>
        </w:trPr>
        <w:tc>
          <w:tcPr>
            <w:tcW w:w="1073" w:type="dxa"/>
            <w:vMerge/>
            <w:shd w:val="clear" w:color="auto" w:fill="auto"/>
          </w:tcPr>
          <w:p w14:paraId="162B54EA" w14:textId="77777777" w:rsidR="003316FF" w:rsidRPr="00C04A08" w:rsidRDefault="003316FF" w:rsidP="001905CB">
            <w:pPr>
              <w:pStyle w:val="TAC"/>
              <w:rPr>
                <w:lang w:eastAsia="zh-CN"/>
              </w:rPr>
            </w:pPr>
          </w:p>
        </w:tc>
        <w:tc>
          <w:tcPr>
            <w:tcW w:w="923" w:type="dxa"/>
          </w:tcPr>
          <w:p w14:paraId="1765608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27354535" w14:textId="77777777" w:rsidR="003316FF" w:rsidRPr="00C04A08" w:rsidRDefault="003316FF" w:rsidP="001905CB">
            <w:pPr>
              <w:pStyle w:val="TAC"/>
              <w:rPr>
                <w:lang w:eastAsia="zh-CN"/>
              </w:rPr>
            </w:pPr>
            <w:r w:rsidRPr="00C04A08">
              <w:rPr>
                <w:lang w:eastAsia="zh-CN"/>
              </w:rPr>
              <w:t>0.013379</w:t>
            </w:r>
            <w:r w:rsidRPr="00C04A08">
              <w:rPr>
                <w:rFonts w:hint="eastAsia"/>
                <w:lang w:eastAsia="zh-CN"/>
              </w:rPr>
              <w:t xml:space="preserve"> ms</w:t>
            </w:r>
          </w:p>
        </w:tc>
        <w:tc>
          <w:tcPr>
            <w:tcW w:w="1872" w:type="dxa"/>
          </w:tcPr>
          <w:p w14:paraId="41ACC923" w14:textId="77777777" w:rsidR="003316FF" w:rsidRPr="00C04A08" w:rsidRDefault="003316FF" w:rsidP="001905CB">
            <w:pPr>
              <w:pStyle w:val="TAC"/>
              <w:rPr>
                <w:lang w:eastAsia="zh-CN"/>
              </w:rPr>
            </w:pPr>
          </w:p>
        </w:tc>
      </w:tr>
      <w:tr w:rsidR="003316FF" w:rsidRPr="00C04A08" w14:paraId="5D83DF40" w14:textId="77777777" w:rsidTr="001905CB">
        <w:trPr>
          <w:trHeight w:val="187"/>
          <w:jc w:val="center"/>
        </w:trPr>
        <w:tc>
          <w:tcPr>
            <w:tcW w:w="1073" w:type="dxa"/>
            <w:vMerge/>
            <w:shd w:val="clear" w:color="auto" w:fill="auto"/>
          </w:tcPr>
          <w:p w14:paraId="375C6D61" w14:textId="77777777" w:rsidR="003316FF" w:rsidRPr="00C04A08" w:rsidRDefault="003316FF" w:rsidP="001905CB">
            <w:pPr>
              <w:pStyle w:val="TAC"/>
              <w:rPr>
                <w:lang w:eastAsia="zh-CN"/>
              </w:rPr>
            </w:pPr>
          </w:p>
        </w:tc>
        <w:tc>
          <w:tcPr>
            <w:tcW w:w="923" w:type="dxa"/>
          </w:tcPr>
          <w:p w14:paraId="6FDD04C4" w14:textId="77777777" w:rsidR="003316FF" w:rsidRPr="00C04A08" w:rsidRDefault="003316FF" w:rsidP="001905CB">
            <w:pPr>
              <w:pStyle w:val="TAC"/>
              <w:rPr>
                <w:lang w:eastAsia="zh-CN"/>
              </w:rPr>
            </w:pPr>
            <w:r w:rsidRPr="00BB4675">
              <w:t>480 kHz</w:t>
            </w:r>
          </w:p>
        </w:tc>
        <w:tc>
          <w:tcPr>
            <w:tcW w:w="3024" w:type="dxa"/>
          </w:tcPr>
          <w:p w14:paraId="0D0CCDF0" w14:textId="77777777" w:rsidR="003316FF" w:rsidRPr="00C04A08" w:rsidRDefault="003316FF" w:rsidP="001905CB">
            <w:pPr>
              <w:pStyle w:val="TAC"/>
              <w:rPr>
                <w:lang w:eastAsia="zh-CN"/>
              </w:rPr>
            </w:pPr>
            <w:r w:rsidRPr="00BB4675">
              <w:t>0.003345 ms</w:t>
            </w:r>
          </w:p>
        </w:tc>
        <w:tc>
          <w:tcPr>
            <w:tcW w:w="1872" w:type="dxa"/>
          </w:tcPr>
          <w:p w14:paraId="3F45380B" w14:textId="77777777" w:rsidR="003316FF" w:rsidRPr="00C04A08" w:rsidRDefault="003316FF" w:rsidP="001905CB">
            <w:pPr>
              <w:pStyle w:val="TAC"/>
              <w:rPr>
                <w:lang w:eastAsia="zh-CN"/>
              </w:rPr>
            </w:pPr>
          </w:p>
        </w:tc>
      </w:tr>
      <w:tr w:rsidR="003316FF" w:rsidRPr="00C04A08" w14:paraId="4BEEADBB" w14:textId="77777777" w:rsidTr="001905CB">
        <w:trPr>
          <w:trHeight w:val="187"/>
          <w:jc w:val="center"/>
        </w:trPr>
        <w:tc>
          <w:tcPr>
            <w:tcW w:w="1073" w:type="dxa"/>
            <w:vMerge/>
            <w:tcBorders>
              <w:bottom w:val="single" w:sz="4" w:space="0" w:color="auto"/>
            </w:tcBorders>
            <w:shd w:val="clear" w:color="auto" w:fill="auto"/>
          </w:tcPr>
          <w:p w14:paraId="2718919D" w14:textId="77777777" w:rsidR="003316FF" w:rsidRPr="00C04A08" w:rsidRDefault="003316FF" w:rsidP="001905CB">
            <w:pPr>
              <w:pStyle w:val="TAC"/>
              <w:rPr>
                <w:lang w:eastAsia="zh-CN"/>
              </w:rPr>
            </w:pPr>
          </w:p>
        </w:tc>
        <w:tc>
          <w:tcPr>
            <w:tcW w:w="923" w:type="dxa"/>
          </w:tcPr>
          <w:p w14:paraId="7496F512" w14:textId="77777777" w:rsidR="003316FF" w:rsidRPr="00C04A08" w:rsidRDefault="003316FF" w:rsidP="001905CB">
            <w:pPr>
              <w:pStyle w:val="TAC"/>
              <w:rPr>
                <w:lang w:eastAsia="zh-CN"/>
              </w:rPr>
            </w:pPr>
            <w:r w:rsidRPr="00BB4675">
              <w:t>960 kHz</w:t>
            </w:r>
          </w:p>
        </w:tc>
        <w:tc>
          <w:tcPr>
            <w:tcW w:w="3024" w:type="dxa"/>
          </w:tcPr>
          <w:p w14:paraId="5E44A6DA" w14:textId="77777777" w:rsidR="003316FF" w:rsidRPr="00C04A08" w:rsidRDefault="003316FF" w:rsidP="001905CB">
            <w:pPr>
              <w:pStyle w:val="TAC"/>
              <w:rPr>
                <w:lang w:eastAsia="zh-CN"/>
              </w:rPr>
            </w:pPr>
            <w:r w:rsidRPr="00BB4675">
              <w:t>0.001672 ms</w:t>
            </w:r>
          </w:p>
        </w:tc>
        <w:tc>
          <w:tcPr>
            <w:tcW w:w="1872" w:type="dxa"/>
          </w:tcPr>
          <w:p w14:paraId="0AC1E805" w14:textId="77777777" w:rsidR="003316FF" w:rsidRPr="00C04A08" w:rsidRDefault="003316FF" w:rsidP="001905CB">
            <w:pPr>
              <w:pStyle w:val="TAC"/>
              <w:rPr>
                <w:lang w:eastAsia="zh-CN"/>
              </w:rPr>
            </w:pPr>
          </w:p>
        </w:tc>
      </w:tr>
      <w:tr w:rsidR="003316FF" w:rsidRPr="00C04A08" w14:paraId="2299FF3F" w14:textId="77777777" w:rsidTr="001905CB">
        <w:trPr>
          <w:trHeight w:val="187"/>
          <w:jc w:val="center"/>
        </w:trPr>
        <w:tc>
          <w:tcPr>
            <w:tcW w:w="1073" w:type="dxa"/>
            <w:vMerge w:val="restart"/>
            <w:shd w:val="clear" w:color="auto" w:fill="auto"/>
            <w:vAlign w:val="center"/>
          </w:tcPr>
          <w:p w14:paraId="1E8BB554" w14:textId="77777777" w:rsidR="003316FF" w:rsidRPr="00C04A08" w:rsidRDefault="003316FF" w:rsidP="001905CB">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70B81B8C"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6205C75D" w14:textId="77777777" w:rsidR="003316FF" w:rsidRPr="00C04A08" w:rsidRDefault="003316FF" w:rsidP="001905CB">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12BE1E38" w14:textId="77777777" w:rsidR="003316FF" w:rsidRPr="00C04A08" w:rsidRDefault="003316FF" w:rsidP="001905CB">
            <w:pPr>
              <w:pStyle w:val="TAC"/>
              <w:rPr>
                <w:lang w:eastAsia="zh-CN"/>
              </w:rPr>
            </w:pPr>
          </w:p>
        </w:tc>
      </w:tr>
      <w:tr w:rsidR="003316FF" w:rsidRPr="00C04A08" w14:paraId="32A51FA4" w14:textId="77777777" w:rsidTr="001905CB">
        <w:trPr>
          <w:trHeight w:val="187"/>
          <w:jc w:val="center"/>
        </w:trPr>
        <w:tc>
          <w:tcPr>
            <w:tcW w:w="1073" w:type="dxa"/>
            <w:vMerge/>
            <w:shd w:val="clear" w:color="auto" w:fill="auto"/>
            <w:vAlign w:val="center"/>
          </w:tcPr>
          <w:p w14:paraId="08E1D082" w14:textId="77777777" w:rsidR="003316FF" w:rsidRPr="00C04A08" w:rsidRDefault="003316FF" w:rsidP="001905CB">
            <w:pPr>
              <w:pStyle w:val="TAC"/>
              <w:rPr>
                <w:lang w:eastAsia="zh-CN"/>
              </w:rPr>
            </w:pPr>
          </w:p>
        </w:tc>
        <w:tc>
          <w:tcPr>
            <w:tcW w:w="923" w:type="dxa"/>
          </w:tcPr>
          <w:p w14:paraId="5A08BCAE"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1C3B348F" w14:textId="77777777" w:rsidR="003316FF" w:rsidRPr="00C04A08" w:rsidRDefault="003316FF" w:rsidP="001905CB">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265C0128" w14:textId="77777777" w:rsidR="003316FF" w:rsidRPr="00C04A08" w:rsidRDefault="003316FF" w:rsidP="001905CB">
            <w:pPr>
              <w:pStyle w:val="TAC"/>
              <w:rPr>
                <w:lang w:eastAsia="zh-CN"/>
              </w:rPr>
            </w:pPr>
          </w:p>
        </w:tc>
      </w:tr>
      <w:tr w:rsidR="00F255C4" w:rsidRPr="00C04A08" w14:paraId="753A5715" w14:textId="77777777" w:rsidTr="001905CB">
        <w:trPr>
          <w:trHeight w:val="187"/>
          <w:jc w:val="center"/>
        </w:trPr>
        <w:tc>
          <w:tcPr>
            <w:tcW w:w="1073" w:type="dxa"/>
            <w:vMerge/>
            <w:shd w:val="clear" w:color="auto" w:fill="auto"/>
            <w:vAlign w:val="center"/>
          </w:tcPr>
          <w:p w14:paraId="03BBB4B1" w14:textId="77777777" w:rsidR="00F255C4" w:rsidRPr="00C04A08" w:rsidRDefault="00F255C4" w:rsidP="00F255C4">
            <w:pPr>
              <w:pStyle w:val="TAC"/>
              <w:rPr>
                <w:lang w:eastAsia="zh-CN"/>
              </w:rPr>
            </w:pPr>
          </w:p>
        </w:tc>
        <w:tc>
          <w:tcPr>
            <w:tcW w:w="923" w:type="dxa"/>
          </w:tcPr>
          <w:p w14:paraId="530FA32C" w14:textId="5DC9B081" w:rsidR="00F255C4" w:rsidRPr="00C04A08" w:rsidRDefault="00F255C4" w:rsidP="00F255C4">
            <w:pPr>
              <w:pStyle w:val="TAC"/>
              <w:rPr>
                <w:lang w:eastAsia="zh-CN"/>
              </w:rPr>
            </w:pPr>
            <w:r>
              <w:rPr>
                <w:rFonts w:hint="eastAsia"/>
                <w:lang w:eastAsia="zh-CN"/>
              </w:rPr>
              <w:t>4</w:t>
            </w:r>
            <w:r>
              <w:rPr>
                <w:lang w:eastAsia="zh-CN"/>
              </w:rPr>
              <w:t>80 kHz</w:t>
            </w:r>
          </w:p>
        </w:tc>
        <w:tc>
          <w:tcPr>
            <w:tcW w:w="3024" w:type="dxa"/>
          </w:tcPr>
          <w:p w14:paraId="19F3A3A8" w14:textId="0882B375" w:rsidR="00F255C4" w:rsidRPr="00C04A08" w:rsidRDefault="00F255C4" w:rsidP="00F255C4">
            <w:pPr>
              <w:pStyle w:val="TAC"/>
              <w:rPr>
                <w:lang w:eastAsia="zh-CN"/>
              </w:rPr>
            </w:pPr>
            <w:r>
              <w:t>0.010417 ms</w:t>
            </w:r>
          </w:p>
        </w:tc>
        <w:tc>
          <w:tcPr>
            <w:tcW w:w="1872" w:type="dxa"/>
          </w:tcPr>
          <w:p w14:paraId="32DA2140" w14:textId="77777777" w:rsidR="00F255C4" w:rsidRPr="00C04A08" w:rsidRDefault="00F255C4" w:rsidP="00F255C4">
            <w:pPr>
              <w:pStyle w:val="TAC"/>
              <w:rPr>
                <w:lang w:eastAsia="zh-CN"/>
              </w:rPr>
            </w:pPr>
          </w:p>
        </w:tc>
      </w:tr>
      <w:tr w:rsidR="00F255C4" w:rsidRPr="00C04A08" w14:paraId="2898D83A" w14:textId="77777777" w:rsidTr="001905CB">
        <w:trPr>
          <w:trHeight w:val="187"/>
          <w:jc w:val="center"/>
        </w:trPr>
        <w:tc>
          <w:tcPr>
            <w:tcW w:w="1073" w:type="dxa"/>
            <w:vMerge/>
            <w:shd w:val="clear" w:color="auto" w:fill="auto"/>
            <w:vAlign w:val="center"/>
          </w:tcPr>
          <w:p w14:paraId="5A2BC1BB" w14:textId="77777777" w:rsidR="00F255C4" w:rsidRPr="00C04A08" w:rsidRDefault="00F255C4" w:rsidP="00F255C4">
            <w:pPr>
              <w:pStyle w:val="TAC"/>
              <w:rPr>
                <w:lang w:eastAsia="zh-CN"/>
              </w:rPr>
            </w:pPr>
          </w:p>
        </w:tc>
        <w:tc>
          <w:tcPr>
            <w:tcW w:w="923" w:type="dxa"/>
          </w:tcPr>
          <w:p w14:paraId="5BB3FB93" w14:textId="7BD38C25" w:rsidR="00F255C4" w:rsidRPr="00C04A08" w:rsidRDefault="00F255C4" w:rsidP="00F255C4">
            <w:pPr>
              <w:pStyle w:val="TAC"/>
              <w:rPr>
                <w:lang w:eastAsia="zh-CN"/>
              </w:rPr>
            </w:pPr>
            <w:r>
              <w:rPr>
                <w:rFonts w:hint="eastAsia"/>
                <w:lang w:eastAsia="zh-CN"/>
              </w:rPr>
              <w:t>9</w:t>
            </w:r>
            <w:r>
              <w:rPr>
                <w:lang w:eastAsia="zh-CN"/>
              </w:rPr>
              <w:t>60 kHz</w:t>
            </w:r>
          </w:p>
        </w:tc>
        <w:tc>
          <w:tcPr>
            <w:tcW w:w="3024" w:type="dxa"/>
          </w:tcPr>
          <w:p w14:paraId="22C70BAC" w14:textId="192B3F76" w:rsidR="00F255C4" w:rsidRPr="00C04A08" w:rsidRDefault="00F255C4" w:rsidP="00F255C4">
            <w:pPr>
              <w:pStyle w:val="TAC"/>
              <w:rPr>
                <w:lang w:eastAsia="zh-CN"/>
              </w:rPr>
            </w:pPr>
            <w:r>
              <w:t>0.005208 ms</w:t>
            </w:r>
          </w:p>
        </w:tc>
        <w:tc>
          <w:tcPr>
            <w:tcW w:w="1872" w:type="dxa"/>
          </w:tcPr>
          <w:p w14:paraId="49179415" w14:textId="77777777" w:rsidR="00F255C4" w:rsidRPr="00C04A08" w:rsidRDefault="00F255C4" w:rsidP="00F255C4">
            <w:pPr>
              <w:pStyle w:val="TAC"/>
              <w:rPr>
                <w:lang w:eastAsia="zh-CN"/>
              </w:rPr>
            </w:pPr>
          </w:p>
        </w:tc>
      </w:tr>
      <w:tr w:rsidR="003316FF" w:rsidRPr="00C04A08" w14:paraId="7ECE31CE" w14:textId="77777777" w:rsidTr="001905CB">
        <w:trPr>
          <w:trHeight w:val="187"/>
          <w:jc w:val="center"/>
        </w:trPr>
        <w:tc>
          <w:tcPr>
            <w:tcW w:w="6892" w:type="dxa"/>
            <w:gridSpan w:val="4"/>
            <w:shd w:val="clear" w:color="auto" w:fill="auto"/>
            <w:vAlign w:val="center"/>
          </w:tcPr>
          <w:p w14:paraId="0AABE072" w14:textId="77777777" w:rsidR="003316FF" w:rsidRPr="00C04A08" w:rsidRDefault="003316FF" w:rsidP="001905CB">
            <w:pPr>
              <w:pStyle w:val="TAC"/>
              <w:jc w:val="left"/>
              <w:rPr>
                <w:lang w:eastAsia="zh-CN"/>
              </w:rPr>
            </w:pPr>
            <w:r w:rsidRPr="00C04A08">
              <w:t>NOTE:</w:t>
            </w:r>
            <w:r w:rsidRPr="00C04A08">
              <w:tab/>
              <w:t>For PRACH on PRACH occasion start from begin of 0ms or 0.5 ms boundary, the measurement period will plus 0.032552 μs</w:t>
            </w:r>
          </w:p>
        </w:tc>
      </w:tr>
    </w:tbl>
    <w:p w14:paraId="28F3C8D7" w14:textId="44C68738" w:rsidR="003316FF" w:rsidRDefault="003316FF" w:rsidP="003316FF"/>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4404" w:name="_Toc21340831"/>
      <w:bookmarkStart w:id="4405" w:name="_Toc29805278"/>
      <w:bookmarkStart w:id="4406" w:name="_Toc36456487"/>
      <w:bookmarkStart w:id="4407" w:name="_Toc36469585"/>
      <w:bookmarkStart w:id="4408" w:name="_Toc37253994"/>
      <w:bookmarkStart w:id="4409" w:name="_Toc37322851"/>
      <w:bookmarkStart w:id="4410" w:name="_Toc37324257"/>
      <w:bookmarkStart w:id="4411" w:name="_Toc45889780"/>
      <w:bookmarkStart w:id="4412" w:name="_Toc52196440"/>
      <w:bookmarkStart w:id="4413" w:name="_Toc52197420"/>
      <w:bookmarkStart w:id="4414" w:name="_Toc53173143"/>
      <w:bookmarkStart w:id="4415" w:name="_Toc53173512"/>
      <w:bookmarkStart w:id="4416" w:name="_Toc61119512"/>
      <w:bookmarkStart w:id="4417" w:name="_Toc61119894"/>
      <w:bookmarkStart w:id="4418" w:name="_Toc67925951"/>
      <w:bookmarkStart w:id="4419" w:name="_Toc75273589"/>
      <w:bookmarkStart w:id="4420" w:name="_Toc76510489"/>
      <w:bookmarkStart w:id="4421" w:name="_Toc83129644"/>
      <w:bookmarkStart w:id="4422" w:name="_Toc90591176"/>
      <w:bookmarkStart w:id="4423" w:name="_Toc98864206"/>
      <w:bookmarkStart w:id="4424" w:name="_Toc99733455"/>
      <w:bookmarkStart w:id="4425" w:name="_Toc106577355"/>
      <w:bookmarkStart w:id="4426" w:name="_Toc114537106"/>
      <w:bookmarkStart w:id="4427" w:name="_Toc115257374"/>
      <w:bookmarkStart w:id="4428" w:name="_Toc123086694"/>
      <w:bookmarkStart w:id="4429" w:name="_Toc123088429"/>
      <w:bookmarkStart w:id="4430" w:name="_Toc124298085"/>
      <w:bookmarkStart w:id="4431" w:name="_Toc130574836"/>
      <w:bookmarkStart w:id="4432" w:name="_Toc131767246"/>
      <w:bookmarkStart w:id="4433" w:name="_Toc138887832"/>
      <w:r w:rsidRPr="00C04A08">
        <w:t>6.3.3.5</w:t>
      </w:r>
      <w:r w:rsidRPr="00C04A08">
        <w:tab/>
        <w:t>Void</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18BD2043" w14:textId="77777777" w:rsidR="00842EF7" w:rsidRPr="00C04A08" w:rsidRDefault="00842EF7" w:rsidP="00842EF7">
      <w:pPr>
        <w:pStyle w:val="Heading4"/>
      </w:pPr>
      <w:bookmarkStart w:id="4434" w:name="_Toc21340832"/>
      <w:bookmarkStart w:id="4435" w:name="_Toc29805279"/>
      <w:bookmarkStart w:id="4436" w:name="_Toc36456488"/>
      <w:bookmarkStart w:id="4437" w:name="_Toc36469586"/>
      <w:bookmarkStart w:id="4438" w:name="_Toc37253995"/>
      <w:bookmarkStart w:id="4439" w:name="_Toc37322852"/>
      <w:bookmarkStart w:id="4440" w:name="_Toc37324258"/>
      <w:bookmarkStart w:id="4441" w:name="_Toc45889781"/>
      <w:bookmarkStart w:id="4442" w:name="_Toc52196441"/>
      <w:bookmarkStart w:id="4443" w:name="_Toc52197421"/>
      <w:bookmarkStart w:id="4444" w:name="_Toc53173144"/>
      <w:bookmarkStart w:id="4445" w:name="_Toc53173513"/>
      <w:bookmarkStart w:id="4446" w:name="_Toc61119513"/>
      <w:bookmarkStart w:id="4447" w:name="_Toc61119895"/>
      <w:bookmarkStart w:id="4448" w:name="_Toc67925952"/>
      <w:bookmarkStart w:id="4449" w:name="_Toc75273590"/>
      <w:bookmarkStart w:id="4450" w:name="_Toc76510490"/>
      <w:bookmarkStart w:id="4451" w:name="_Toc83129645"/>
      <w:bookmarkStart w:id="4452" w:name="_Toc90591177"/>
      <w:bookmarkStart w:id="4453" w:name="_Toc98864207"/>
      <w:bookmarkStart w:id="4454" w:name="_Toc99733456"/>
      <w:bookmarkStart w:id="4455" w:name="_Toc106577356"/>
      <w:bookmarkStart w:id="4456" w:name="_Toc114537107"/>
      <w:bookmarkStart w:id="4457" w:name="_Toc115257375"/>
      <w:bookmarkStart w:id="4458" w:name="_Toc123086695"/>
      <w:bookmarkStart w:id="4459" w:name="_Toc123088430"/>
      <w:bookmarkStart w:id="4460" w:name="_Toc124298086"/>
      <w:bookmarkStart w:id="4461" w:name="_Toc130574837"/>
      <w:bookmarkStart w:id="4462" w:name="_Toc131767247"/>
      <w:bookmarkStart w:id="4463" w:name="_Toc138887833"/>
      <w:r w:rsidRPr="00C04A08">
        <w:t>6.3.3.6</w:t>
      </w:r>
      <w:r w:rsidRPr="00C04A08">
        <w:tab/>
        <w:t>SRS time mask</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4464" w:name="_Toc21340833"/>
      <w:bookmarkStart w:id="4465" w:name="_Toc29805280"/>
      <w:bookmarkStart w:id="4466" w:name="_Toc36456489"/>
      <w:bookmarkStart w:id="4467" w:name="_Toc36469587"/>
      <w:bookmarkStart w:id="4468" w:name="_Toc37253996"/>
      <w:bookmarkStart w:id="4469" w:name="_Toc37322853"/>
      <w:bookmarkStart w:id="4470" w:name="_Toc37324259"/>
      <w:bookmarkStart w:id="4471" w:name="_Toc45889782"/>
      <w:bookmarkStart w:id="4472" w:name="_Toc52196442"/>
      <w:bookmarkStart w:id="4473" w:name="_Toc52197422"/>
      <w:bookmarkStart w:id="4474" w:name="_Toc53173145"/>
      <w:bookmarkStart w:id="4475" w:name="_Toc53173514"/>
      <w:bookmarkStart w:id="4476" w:name="_Toc61119514"/>
      <w:bookmarkStart w:id="4477" w:name="_Toc61119896"/>
      <w:bookmarkStart w:id="4478" w:name="_Toc67925953"/>
      <w:bookmarkStart w:id="4479" w:name="_Toc75273591"/>
      <w:bookmarkStart w:id="4480" w:name="_Toc76510491"/>
      <w:bookmarkStart w:id="4481" w:name="_Toc83129646"/>
      <w:bookmarkStart w:id="4482" w:name="_Toc90591178"/>
      <w:bookmarkStart w:id="4483" w:name="_Toc98864208"/>
      <w:bookmarkStart w:id="4484" w:name="_Toc99733457"/>
      <w:bookmarkStart w:id="4485" w:name="_Toc106577357"/>
      <w:bookmarkStart w:id="4486" w:name="_Toc114537108"/>
      <w:bookmarkStart w:id="4487" w:name="_Toc115257376"/>
      <w:bookmarkStart w:id="4488" w:name="_Toc123086696"/>
      <w:bookmarkStart w:id="4489" w:name="_Toc123088431"/>
      <w:bookmarkStart w:id="4490" w:name="_Toc124298087"/>
      <w:bookmarkStart w:id="4491" w:name="_Toc130574838"/>
      <w:bookmarkStart w:id="4492" w:name="_Toc131767248"/>
      <w:bookmarkStart w:id="4493" w:name="_Toc138887834"/>
      <w:r w:rsidRPr="00C04A08">
        <w:t>6.3.3.7</w:t>
      </w:r>
      <w:r w:rsidRPr="00C04A08">
        <w:tab/>
        <w:t>PUSCH-PUCCH and PUSCH-SRS time masks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4494" w:name="_Toc21340834"/>
      <w:bookmarkStart w:id="4495" w:name="_Toc29805281"/>
      <w:bookmarkStart w:id="4496" w:name="_Toc36456490"/>
      <w:bookmarkStart w:id="4497" w:name="_Toc36469588"/>
      <w:bookmarkStart w:id="4498" w:name="_Toc37253997"/>
      <w:bookmarkStart w:id="4499" w:name="_Toc37322854"/>
      <w:bookmarkStart w:id="4500" w:name="_Toc37324260"/>
      <w:bookmarkStart w:id="4501" w:name="_Toc45889783"/>
      <w:bookmarkStart w:id="4502" w:name="_Toc52196443"/>
      <w:bookmarkStart w:id="4503" w:name="_Toc52197423"/>
      <w:bookmarkStart w:id="4504" w:name="_Toc53173146"/>
      <w:bookmarkStart w:id="4505" w:name="_Toc53173515"/>
      <w:bookmarkStart w:id="4506" w:name="_Toc61119515"/>
      <w:bookmarkStart w:id="4507" w:name="_Toc61119897"/>
      <w:bookmarkStart w:id="4508" w:name="_Toc67925954"/>
      <w:bookmarkStart w:id="4509" w:name="_Toc75273592"/>
      <w:bookmarkStart w:id="4510" w:name="_Toc76510492"/>
      <w:bookmarkStart w:id="4511" w:name="_Toc83129647"/>
      <w:bookmarkStart w:id="4512" w:name="_Toc90591179"/>
      <w:bookmarkStart w:id="4513" w:name="_Toc98864209"/>
      <w:bookmarkStart w:id="4514" w:name="_Toc99733458"/>
      <w:bookmarkStart w:id="4515" w:name="_Toc106577358"/>
      <w:bookmarkStart w:id="4516" w:name="_Toc114537109"/>
      <w:bookmarkStart w:id="4517" w:name="_Toc115257377"/>
      <w:bookmarkStart w:id="4518" w:name="_Toc123086697"/>
      <w:bookmarkStart w:id="4519" w:name="_Toc123088432"/>
      <w:bookmarkStart w:id="4520" w:name="_Toc124298088"/>
      <w:bookmarkStart w:id="4521" w:name="_Toc130574839"/>
      <w:bookmarkStart w:id="4522" w:name="_Toc131767249"/>
      <w:bookmarkStart w:id="4523" w:name="_Toc138887835"/>
      <w:r w:rsidRPr="00C04A08">
        <w:t>6.3.3.8</w:t>
      </w:r>
      <w:r w:rsidRPr="00C04A08">
        <w:tab/>
        <w:t>Transmit power time mask for consecutive slot or long subslot transmission and short subslot transmission boundaries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4524" w:name="_Toc21340835"/>
      <w:bookmarkStart w:id="4525" w:name="_Toc29805282"/>
      <w:bookmarkStart w:id="4526" w:name="_Toc36456491"/>
      <w:bookmarkStart w:id="4527" w:name="_Toc36469589"/>
      <w:bookmarkStart w:id="4528" w:name="_Toc37253998"/>
      <w:bookmarkStart w:id="4529" w:name="_Toc37322855"/>
      <w:bookmarkStart w:id="4530" w:name="_Toc37324261"/>
      <w:bookmarkStart w:id="4531" w:name="_Toc45889784"/>
      <w:bookmarkStart w:id="4532" w:name="_Toc52196444"/>
      <w:bookmarkStart w:id="4533" w:name="_Toc52197424"/>
      <w:bookmarkStart w:id="4534" w:name="_Toc53173147"/>
      <w:bookmarkStart w:id="4535" w:name="_Toc53173516"/>
      <w:bookmarkStart w:id="4536" w:name="_Toc61119516"/>
      <w:bookmarkStart w:id="4537" w:name="_Toc61119898"/>
      <w:bookmarkStart w:id="4538" w:name="_Toc67925955"/>
      <w:bookmarkStart w:id="4539" w:name="_Toc75273593"/>
      <w:bookmarkStart w:id="4540" w:name="_Toc76510493"/>
      <w:bookmarkStart w:id="4541" w:name="_Toc83129648"/>
      <w:bookmarkStart w:id="4542" w:name="_Toc90591180"/>
      <w:bookmarkStart w:id="4543" w:name="_Toc98864210"/>
      <w:bookmarkStart w:id="4544" w:name="_Toc99733459"/>
      <w:bookmarkStart w:id="4545" w:name="_Toc106577359"/>
      <w:bookmarkStart w:id="4546" w:name="_Toc114537110"/>
      <w:bookmarkStart w:id="4547" w:name="_Toc115257378"/>
      <w:bookmarkStart w:id="4548" w:name="_Toc123086698"/>
      <w:bookmarkStart w:id="4549" w:name="_Toc123088433"/>
      <w:bookmarkStart w:id="4550" w:name="_Toc124298089"/>
      <w:bookmarkStart w:id="4551" w:name="_Toc130574840"/>
      <w:bookmarkStart w:id="4552" w:name="_Toc131767250"/>
      <w:bookmarkStart w:id="4553" w:name="_Toc138887836"/>
      <w:r w:rsidRPr="00C04A08">
        <w:t>6.3.3.9</w:t>
      </w:r>
      <w:r w:rsidRPr="00C04A08">
        <w:tab/>
        <w:t>Transmit power time mask for consecutive short subslot transmissions boundaries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4554" w:name="_Toc21340836"/>
      <w:bookmarkStart w:id="4555" w:name="_Toc29805283"/>
      <w:bookmarkStart w:id="4556" w:name="_Toc36456492"/>
      <w:bookmarkStart w:id="4557" w:name="_Toc36469590"/>
      <w:bookmarkStart w:id="4558" w:name="_Toc37253999"/>
      <w:bookmarkStart w:id="4559" w:name="_Toc37322856"/>
      <w:bookmarkStart w:id="4560" w:name="_Toc37324262"/>
      <w:bookmarkStart w:id="4561" w:name="_Toc45889785"/>
      <w:bookmarkStart w:id="4562" w:name="_Toc52196445"/>
      <w:bookmarkStart w:id="4563" w:name="_Toc52197425"/>
      <w:bookmarkStart w:id="4564" w:name="_Toc53173148"/>
      <w:bookmarkStart w:id="4565" w:name="_Toc53173517"/>
      <w:bookmarkStart w:id="4566" w:name="_Toc61119517"/>
      <w:bookmarkStart w:id="4567" w:name="_Toc61119899"/>
      <w:bookmarkStart w:id="4568" w:name="_Toc67925956"/>
      <w:bookmarkStart w:id="4569" w:name="_Toc75273594"/>
      <w:bookmarkStart w:id="4570" w:name="_Toc76510494"/>
      <w:bookmarkStart w:id="4571" w:name="_Toc83129649"/>
      <w:bookmarkStart w:id="4572" w:name="_Toc90591181"/>
      <w:bookmarkStart w:id="4573" w:name="_Toc98864211"/>
      <w:bookmarkStart w:id="4574" w:name="_Toc99733460"/>
      <w:bookmarkStart w:id="4575" w:name="_Toc106577360"/>
      <w:bookmarkStart w:id="4576" w:name="_Toc114537111"/>
      <w:bookmarkStart w:id="4577" w:name="_Toc115257379"/>
      <w:bookmarkStart w:id="4578" w:name="_Toc123086699"/>
      <w:bookmarkStart w:id="4579" w:name="_Toc123088434"/>
      <w:bookmarkStart w:id="4580" w:name="_Toc124298090"/>
      <w:bookmarkStart w:id="4581" w:name="_Toc130574841"/>
      <w:bookmarkStart w:id="4582" w:name="_Toc131767251"/>
      <w:bookmarkStart w:id="4583" w:name="_Toc138887837"/>
      <w:r w:rsidRPr="00C04A08">
        <w:lastRenderedPageBreak/>
        <w:t>6.3.4</w:t>
      </w:r>
      <w:r w:rsidRPr="00C04A08">
        <w:tab/>
        <w:t>Power control</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4CB3F54F" w14:textId="77777777" w:rsidR="00842EF7" w:rsidRPr="00C04A08" w:rsidRDefault="00842EF7" w:rsidP="00842EF7">
      <w:pPr>
        <w:pStyle w:val="Heading4"/>
      </w:pPr>
      <w:bookmarkStart w:id="4584" w:name="_Toc21340837"/>
      <w:bookmarkStart w:id="4585" w:name="_Toc29805284"/>
      <w:bookmarkStart w:id="4586" w:name="_Toc36456493"/>
      <w:bookmarkStart w:id="4587" w:name="_Toc36469591"/>
      <w:bookmarkStart w:id="4588" w:name="_Toc37254000"/>
      <w:bookmarkStart w:id="4589" w:name="_Toc37322857"/>
      <w:bookmarkStart w:id="4590" w:name="_Toc37324263"/>
      <w:bookmarkStart w:id="4591" w:name="_Toc45889786"/>
      <w:bookmarkStart w:id="4592" w:name="_Toc52196446"/>
      <w:bookmarkStart w:id="4593" w:name="_Toc52197426"/>
      <w:bookmarkStart w:id="4594" w:name="_Toc53173149"/>
      <w:bookmarkStart w:id="4595" w:name="_Toc53173518"/>
      <w:bookmarkStart w:id="4596" w:name="_Toc61119518"/>
      <w:bookmarkStart w:id="4597" w:name="_Toc61119900"/>
      <w:bookmarkStart w:id="4598" w:name="_Toc67925957"/>
      <w:bookmarkStart w:id="4599" w:name="_Toc75273595"/>
      <w:bookmarkStart w:id="4600" w:name="_Toc76510495"/>
      <w:bookmarkStart w:id="4601" w:name="_Toc83129650"/>
      <w:bookmarkStart w:id="4602" w:name="_Toc90591182"/>
      <w:bookmarkStart w:id="4603" w:name="_Toc98864212"/>
      <w:bookmarkStart w:id="4604" w:name="_Toc99733461"/>
      <w:bookmarkStart w:id="4605" w:name="_Toc106577361"/>
      <w:bookmarkStart w:id="4606" w:name="_Toc114537112"/>
      <w:bookmarkStart w:id="4607" w:name="_Toc115257380"/>
      <w:bookmarkStart w:id="4608" w:name="_Toc123086700"/>
      <w:bookmarkStart w:id="4609" w:name="_Toc123088435"/>
      <w:bookmarkStart w:id="4610" w:name="_Toc124298091"/>
      <w:bookmarkStart w:id="4611" w:name="_Toc130574842"/>
      <w:bookmarkStart w:id="4612" w:name="_Toc131767252"/>
      <w:bookmarkStart w:id="4613" w:name="_Toc138887838"/>
      <w:r w:rsidRPr="00C04A08">
        <w:t>6.3.4.1</w:t>
      </w:r>
      <w:r w:rsidRPr="00C04A08">
        <w:tab/>
        <w:t>General</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4614" w:name="_Toc21340838"/>
      <w:bookmarkStart w:id="4615" w:name="_Toc29805285"/>
      <w:bookmarkStart w:id="4616" w:name="_Toc36456494"/>
      <w:bookmarkStart w:id="4617" w:name="_Toc36469592"/>
      <w:bookmarkStart w:id="4618" w:name="_Toc37254001"/>
      <w:bookmarkStart w:id="4619" w:name="_Toc37322858"/>
      <w:bookmarkStart w:id="4620" w:name="_Toc37324264"/>
      <w:bookmarkStart w:id="4621" w:name="_Toc45889787"/>
      <w:bookmarkStart w:id="4622" w:name="_Toc52196447"/>
      <w:bookmarkStart w:id="4623" w:name="_Toc52197427"/>
      <w:bookmarkStart w:id="4624" w:name="_Toc53173150"/>
      <w:bookmarkStart w:id="4625" w:name="_Toc53173519"/>
      <w:bookmarkStart w:id="4626" w:name="_Toc61119519"/>
      <w:bookmarkStart w:id="4627" w:name="_Toc61119901"/>
      <w:bookmarkStart w:id="4628" w:name="_Toc67925958"/>
      <w:bookmarkStart w:id="4629" w:name="_Toc75273596"/>
      <w:bookmarkStart w:id="4630" w:name="_Toc76510496"/>
      <w:bookmarkStart w:id="4631" w:name="_Toc83129651"/>
      <w:bookmarkStart w:id="4632" w:name="_Toc90591183"/>
      <w:bookmarkStart w:id="4633" w:name="_Toc98864213"/>
      <w:bookmarkStart w:id="4634" w:name="_Toc99733462"/>
      <w:bookmarkStart w:id="4635" w:name="_Toc106577362"/>
      <w:bookmarkStart w:id="4636" w:name="_Toc114537113"/>
      <w:bookmarkStart w:id="4637" w:name="_Toc115257381"/>
      <w:bookmarkStart w:id="4638" w:name="_Toc123086701"/>
      <w:bookmarkStart w:id="4639" w:name="_Toc123088436"/>
      <w:bookmarkStart w:id="4640" w:name="_Toc124298092"/>
      <w:bookmarkStart w:id="4641" w:name="_Toc130574843"/>
      <w:bookmarkStart w:id="4642" w:name="_Toc131767253"/>
      <w:bookmarkStart w:id="4643" w:name="_Toc138887839"/>
      <w:r w:rsidRPr="00C04A08">
        <w:t>6.3.4.2</w:t>
      </w:r>
      <w:r w:rsidRPr="00C04A08">
        <w:tab/>
        <w:t>Absolute power tolerance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4644" w:name="_Toc21340839"/>
      <w:bookmarkStart w:id="4645" w:name="_Toc29805286"/>
      <w:bookmarkStart w:id="4646" w:name="_Toc36456495"/>
      <w:bookmarkStart w:id="4647" w:name="_Toc36469593"/>
      <w:bookmarkStart w:id="4648" w:name="_Toc37254002"/>
      <w:bookmarkStart w:id="4649" w:name="_Toc37322859"/>
      <w:bookmarkStart w:id="4650" w:name="_Toc37324265"/>
      <w:bookmarkStart w:id="4651" w:name="_Toc45889788"/>
      <w:bookmarkStart w:id="4652" w:name="_Toc52196448"/>
      <w:bookmarkStart w:id="4653" w:name="_Toc52197428"/>
      <w:bookmarkStart w:id="4654" w:name="_Toc53173151"/>
      <w:bookmarkStart w:id="4655" w:name="_Toc53173520"/>
      <w:bookmarkStart w:id="4656" w:name="_Toc61119520"/>
      <w:bookmarkStart w:id="4657" w:name="_Toc61119902"/>
      <w:bookmarkStart w:id="4658" w:name="_Toc67925959"/>
      <w:bookmarkStart w:id="4659" w:name="_Toc75273597"/>
      <w:bookmarkStart w:id="4660" w:name="_Toc76510497"/>
      <w:bookmarkStart w:id="4661" w:name="_Toc83129652"/>
      <w:bookmarkStart w:id="4662" w:name="_Toc90591184"/>
      <w:bookmarkStart w:id="4663" w:name="_Toc98864214"/>
      <w:bookmarkStart w:id="4664" w:name="_Toc99733463"/>
      <w:bookmarkStart w:id="4665" w:name="_Toc106577363"/>
      <w:bookmarkStart w:id="4666" w:name="_Toc114537114"/>
      <w:bookmarkStart w:id="4667" w:name="_Toc115257382"/>
      <w:bookmarkStart w:id="4668" w:name="_Toc123086702"/>
      <w:bookmarkStart w:id="4669" w:name="_Toc123088437"/>
      <w:bookmarkStart w:id="4670" w:name="_Toc124298093"/>
      <w:bookmarkStart w:id="4671" w:name="_Toc130574844"/>
      <w:bookmarkStart w:id="4672" w:name="_Toc131767254"/>
      <w:bookmarkStart w:id="4673" w:name="_Toc138887840"/>
      <w:r w:rsidRPr="00C04A08">
        <w:t>6.3.4.3</w:t>
      </w:r>
      <w:r w:rsidRPr="00C04A08">
        <w:tab/>
        <w:t>Relative power tolerance</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3A3BE5">
            <w:pPr>
              <w:pStyle w:val="TAN"/>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3A3BE5">
            <w:pPr>
              <w:pStyle w:val="TAN"/>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3A3BE5">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4674" w:name="_Toc21340840"/>
      <w:bookmarkStart w:id="4675" w:name="_Toc29805287"/>
      <w:bookmarkStart w:id="4676" w:name="_Toc36456496"/>
      <w:bookmarkStart w:id="4677" w:name="_Toc36469594"/>
      <w:bookmarkStart w:id="4678" w:name="_Toc37254003"/>
      <w:bookmarkStart w:id="4679" w:name="_Toc37322860"/>
      <w:bookmarkStart w:id="4680" w:name="_Toc37324266"/>
      <w:bookmarkStart w:id="4681" w:name="_Toc45889789"/>
      <w:bookmarkStart w:id="4682" w:name="_Toc52196449"/>
      <w:bookmarkStart w:id="4683" w:name="_Toc52197429"/>
      <w:bookmarkStart w:id="4684" w:name="_Toc53173152"/>
      <w:bookmarkStart w:id="4685" w:name="_Toc53173521"/>
      <w:bookmarkStart w:id="4686" w:name="_Toc61119521"/>
      <w:bookmarkStart w:id="4687" w:name="_Toc61119903"/>
      <w:bookmarkStart w:id="4688" w:name="_Toc67925960"/>
      <w:bookmarkStart w:id="4689" w:name="_Toc75273598"/>
      <w:bookmarkStart w:id="4690" w:name="_Toc76510498"/>
      <w:bookmarkStart w:id="4691" w:name="_Toc83129653"/>
      <w:bookmarkStart w:id="4692" w:name="_Toc90591185"/>
      <w:bookmarkStart w:id="4693" w:name="_Toc98864215"/>
      <w:bookmarkStart w:id="4694" w:name="_Toc99733464"/>
      <w:bookmarkStart w:id="4695" w:name="_Toc106577364"/>
      <w:bookmarkStart w:id="4696" w:name="_Toc114537115"/>
      <w:bookmarkStart w:id="4697" w:name="_Toc115257383"/>
      <w:bookmarkStart w:id="4698" w:name="_Toc123086703"/>
      <w:bookmarkStart w:id="4699" w:name="_Toc123088438"/>
      <w:bookmarkStart w:id="4700" w:name="_Toc124298094"/>
      <w:bookmarkStart w:id="4701" w:name="_Toc130574845"/>
      <w:bookmarkStart w:id="4702" w:name="_Toc131767255"/>
      <w:bookmarkStart w:id="4703" w:name="_Toc138887841"/>
      <w:r w:rsidRPr="00C04A08">
        <w:t>6.3.4.4</w:t>
      </w:r>
      <w:r w:rsidRPr="00C04A08">
        <w:tab/>
        <w:t>Aggregate power tolerance</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4704" w:name="_Toc21340841"/>
      <w:bookmarkStart w:id="4705" w:name="_Toc29805288"/>
      <w:bookmarkStart w:id="4706" w:name="_Toc36456497"/>
      <w:bookmarkStart w:id="4707" w:name="_Toc36469595"/>
      <w:bookmarkStart w:id="4708" w:name="_Toc37254004"/>
      <w:bookmarkStart w:id="4709" w:name="_Toc37322861"/>
      <w:bookmarkStart w:id="4710" w:name="_Toc37324267"/>
      <w:bookmarkStart w:id="4711" w:name="_Toc45889790"/>
      <w:bookmarkStart w:id="4712" w:name="_Toc52196450"/>
      <w:bookmarkStart w:id="4713" w:name="_Toc52197430"/>
      <w:bookmarkStart w:id="4714" w:name="_Toc53173153"/>
      <w:bookmarkStart w:id="4715" w:name="_Toc53173522"/>
      <w:bookmarkStart w:id="4716" w:name="_Toc61119522"/>
      <w:bookmarkStart w:id="4717" w:name="_Toc61119904"/>
      <w:bookmarkStart w:id="4718" w:name="_Toc67925961"/>
      <w:bookmarkStart w:id="4719" w:name="_Toc75273599"/>
      <w:bookmarkStart w:id="4720" w:name="_Toc76510499"/>
      <w:bookmarkStart w:id="4721" w:name="_Toc83129654"/>
      <w:bookmarkStart w:id="4722" w:name="_Toc90591186"/>
      <w:bookmarkStart w:id="4723" w:name="_Toc98864216"/>
      <w:bookmarkStart w:id="4724" w:name="_Toc99733465"/>
      <w:bookmarkStart w:id="4725" w:name="_Toc106577365"/>
      <w:bookmarkStart w:id="4726" w:name="_Toc114537116"/>
      <w:bookmarkStart w:id="4727" w:name="_Toc115257384"/>
      <w:bookmarkStart w:id="4728" w:name="_Toc123086704"/>
      <w:bookmarkStart w:id="4729" w:name="_Toc123088439"/>
      <w:bookmarkStart w:id="4730" w:name="_Toc124298095"/>
      <w:bookmarkStart w:id="4731" w:name="_Toc130574846"/>
      <w:bookmarkStart w:id="4732" w:name="_Toc131767256"/>
      <w:bookmarkStart w:id="4733" w:name="_Toc138887842"/>
      <w:r w:rsidRPr="00C04A08">
        <w:t>6.3A</w:t>
      </w:r>
      <w:r w:rsidRPr="00C04A08">
        <w:tab/>
        <w:t>Output power dynamics for CA</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A4BFEA1" w14:textId="77777777" w:rsidR="00842EF7" w:rsidRPr="00C04A08" w:rsidRDefault="00842EF7" w:rsidP="00842EF7">
      <w:pPr>
        <w:pStyle w:val="Heading3"/>
      </w:pPr>
      <w:bookmarkStart w:id="4734" w:name="_Toc21340842"/>
      <w:bookmarkStart w:id="4735" w:name="_Toc29805289"/>
      <w:bookmarkStart w:id="4736" w:name="_Toc36456498"/>
      <w:bookmarkStart w:id="4737" w:name="_Toc36469596"/>
      <w:bookmarkStart w:id="4738" w:name="_Toc37254005"/>
      <w:bookmarkStart w:id="4739" w:name="_Toc37322862"/>
      <w:bookmarkStart w:id="4740" w:name="_Toc37324268"/>
      <w:bookmarkStart w:id="4741" w:name="_Toc45889791"/>
      <w:bookmarkStart w:id="4742" w:name="_Toc52196451"/>
      <w:bookmarkStart w:id="4743" w:name="_Toc52197431"/>
      <w:bookmarkStart w:id="4744" w:name="_Toc53173154"/>
      <w:bookmarkStart w:id="4745" w:name="_Toc53173523"/>
      <w:bookmarkStart w:id="4746" w:name="_Toc61119523"/>
      <w:bookmarkStart w:id="4747" w:name="_Toc61119905"/>
      <w:bookmarkStart w:id="4748" w:name="_Toc67925962"/>
      <w:bookmarkStart w:id="4749" w:name="_Toc75273600"/>
      <w:bookmarkStart w:id="4750" w:name="_Toc76510500"/>
      <w:bookmarkStart w:id="4751" w:name="_Toc83129655"/>
      <w:bookmarkStart w:id="4752" w:name="_Toc90591187"/>
      <w:bookmarkStart w:id="4753" w:name="_Toc98864217"/>
      <w:bookmarkStart w:id="4754" w:name="_Toc99733466"/>
      <w:bookmarkStart w:id="4755" w:name="_Toc106577366"/>
      <w:bookmarkStart w:id="4756" w:name="_Toc114537117"/>
      <w:bookmarkStart w:id="4757" w:name="_Toc115257385"/>
      <w:bookmarkStart w:id="4758" w:name="_Toc123086705"/>
      <w:bookmarkStart w:id="4759" w:name="_Toc123088440"/>
      <w:bookmarkStart w:id="4760" w:name="_Toc124298096"/>
      <w:bookmarkStart w:id="4761" w:name="_Toc130574847"/>
      <w:bookmarkStart w:id="4762" w:name="_Toc131767257"/>
      <w:bookmarkStart w:id="4763" w:name="_Toc138887843"/>
      <w:r w:rsidRPr="00C04A08">
        <w:t>6.3A.1</w:t>
      </w:r>
      <w:r w:rsidRPr="00C04A08">
        <w:tab/>
        <w:t>Minimum output power for CA</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4764" w:name="_Toc21340843"/>
      <w:bookmarkStart w:id="4765" w:name="_Toc29805290"/>
      <w:bookmarkStart w:id="4766" w:name="_Toc36456499"/>
      <w:bookmarkStart w:id="4767" w:name="_Toc36469597"/>
      <w:bookmarkStart w:id="4768" w:name="_Toc37254006"/>
      <w:bookmarkStart w:id="4769" w:name="_Toc37322863"/>
      <w:bookmarkStart w:id="4770" w:name="_Toc37324269"/>
      <w:bookmarkStart w:id="4771" w:name="_Toc45889792"/>
      <w:bookmarkStart w:id="4772" w:name="_Toc52196452"/>
      <w:bookmarkStart w:id="4773" w:name="_Toc52197432"/>
      <w:bookmarkStart w:id="4774" w:name="_Toc53173155"/>
      <w:bookmarkStart w:id="4775" w:name="_Toc53173524"/>
      <w:bookmarkStart w:id="4776" w:name="_Toc61119524"/>
      <w:bookmarkStart w:id="4777" w:name="_Toc61119906"/>
      <w:bookmarkStart w:id="4778" w:name="_Toc67925963"/>
      <w:bookmarkStart w:id="4779" w:name="_Toc75273601"/>
      <w:bookmarkStart w:id="4780" w:name="_Toc76510501"/>
      <w:bookmarkStart w:id="4781" w:name="_Toc83129656"/>
      <w:bookmarkStart w:id="4782" w:name="_Toc90591188"/>
      <w:bookmarkStart w:id="4783" w:name="_Toc98864218"/>
      <w:bookmarkStart w:id="4784" w:name="_Toc99733467"/>
      <w:bookmarkStart w:id="4785" w:name="_Toc106577367"/>
      <w:bookmarkStart w:id="4786" w:name="_Toc114537118"/>
      <w:bookmarkStart w:id="4787" w:name="_Toc115257386"/>
      <w:bookmarkStart w:id="4788" w:name="_Toc123086706"/>
      <w:bookmarkStart w:id="4789" w:name="_Toc123088441"/>
      <w:bookmarkStart w:id="4790" w:name="_Toc124298097"/>
      <w:bookmarkStart w:id="4791" w:name="_Toc130574848"/>
      <w:bookmarkStart w:id="4792" w:name="_Toc131767258"/>
      <w:bookmarkStart w:id="4793" w:name="_Toc138887844"/>
      <w:r w:rsidRPr="00C04A08">
        <w:t>6.3A.1.0</w:t>
      </w:r>
      <w:r w:rsidRPr="00C04A08">
        <w:tab/>
        <w:t>General</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4794" w:name="_Toc21340844"/>
      <w:bookmarkStart w:id="4795" w:name="_Toc29805291"/>
      <w:bookmarkStart w:id="4796" w:name="_Toc36456500"/>
      <w:bookmarkStart w:id="4797" w:name="_Toc36469598"/>
      <w:bookmarkStart w:id="4798" w:name="_Toc37254007"/>
      <w:bookmarkStart w:id="4799" w:name="_Toc37322864"/>
      <w:bookmarkStart w:id="4800" w:name="_Toc37324270"/>
      <w:bookmarkStart w:id="4801"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4802" w:name="_Toc52196453"/>
      <w:bookmarkStart w:id="4803" w:name="_Toc52197433"/>
      <w:bookmarkStart w:id="4804" w:name="_Toc53173156"/>
      <w:bookmarkStart w:id="4805" w:name="_Toc53173525"/>
      <w:bookmarkStart w:id="4806" w:name="_Toc61119525"/>
      <w:bookmarkStart w:id="4807" w:name="_Toc61119907"/>
      <w:bookmarkStart w:id="4808" w:name="_Toc67925964"/>
      <w:bookmarkStart w:id="4809" w:name="_Toc75273602"/>
      <w:bookmarkStart w:id="4810" w:name="_Toc76510502"/>
      <w:bookmarkStart w:id="4811" w:name="_Toc83129657"/>
      <w:bookmarkStart w:id="4812" w:name="_Toc90591189"/>
      <w:bookmarkStart w:id="4813" w:name="_Toc98864219"/>
      <w:bookmarkStart w:id="4814" w:name="_Toc99733468"/>
      <w:bookmarkStart w:id="4815" w:name="_Toc106577368"/>
      <w:bookmarkStart w:id="4816" w:name="_Toc114537119"/>
      <w:bookmarkStart w:id="4817" w:name="_Toc115257387"/>
      <w:bookmarkStart w:id="4818" w:name="_Toc123086707"/>
      <w:bookmarkStart w:id="4819" w:name="_Toc123088442"/>
      <w:bookmarkStart w:id="4820" w:name="_Toc124298098"/>
      <w:bookmarkStart w:id="4821" w:name="_Toc130574849"/>
      <w:bookmarkStart w:id="4822" w:name="_Toc131767259"/>
      <w:bookmarkStart w:id="4823" w:name="_Toc138887845"/>
      <w:r w:rsidRPr="00C04A08">
        <w:t>6.3A.1.1</w:t>
      </w:r>
      <w:r w:rsidRPr="00C04A08">
        <w:tab/>
        <w:t>Minimum output power for power class 1</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4824" w:name="_Toc21340845"/>
      <w:bookmarkStart w:id="4825" w:name="_Toc29805292"/>
      <w:bookmarkStart w:id="4826" w:name="_Toc36456501"/>
      <w:bookmarkStart w:id="4827" w:name="_Toc36469599"/>
      <w:bookmarkStart w:id="4828" w:name="_Toc37254008"/>
      <w:bookmarkStart w:id="4829" w:name="_Toc37322865"/>
      <w:bookmarkStart w:id="4830" w:name="_Toc37324271"/>
      <w:bookmarkStart w:id="4831" w:name="_Toc45889794"/>
      <w:bookmarkStart w:id="4832" w:name="_Toc52196454"/>
      <w:bookmarkStart w:id="4833" w:name="_Toc52197434"/>
      <w:bookmarkStart w:id="4834" w:name="_Toc53173157"/>
      <w:bookmarkStart w:id="4835" w:name="_Toc53173526"/>
      <w:bookmarkStart w:id="4836" w:name="_Toc61119526"/>
      <w:bookmarkStart w:id="4837" w:name="_Toc61119908"/>
      <w:bookmarkStart w:id="4838" w:name="_Toc67925965"/>
      <w:bookmarkStart w:id="4839" w:name="_Toc75273603"/>
      <w:bookmarkStart w:id="4840" w:name="_Toc76510503"/>
      <w:bookmarkStart w:id="4841" w:name="_Toc83129658"/>
      <w:bookmarkStart w:id="4842" w:name="_Toc90591190"/>
      <w:bookmarkStart w:id="4843" w:name="_Toc98864220"/>
      <w:bookmarkStart w:id="4844" w:name="_Toc99733469"/>
      <w:bookmarkStart w:id="4845" w:name="_Toc106577369"/>
      <w:bookmarkStart w:id="4846" w:name="_Toc114537120"/>
      <w:bookmarkStart w:id="4847" w:name="_Toc115257388"/>
      <w:bookmarkStart w:id="4848" w:name="_Toc123086708"/>
      <w:bookmarkStart w:id="4849" w:name="_Toc123088443"/>
      <w:bookmarkStart w:id="4850" w:name="_Toc124298099"/>
      <w:bookmarkStart w:id="4851" w:name="_Toc130574850"/>
      <w:bookmarkStart w:id="4852" w:name="_Toc131767260"/>
      <w:bookmarkStart w:id="4853" w:name="_Toc138887846"/>
      <w:r w:rsidRPr="00C04A08">
        <w:t>6.3A.1.2</w:t>
      </w:r>
      <w:r w:rsidRPr="00C04A08">
        <w:tab/>
        <w:t>Minimum output power for power class 2, 3, and 4</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414545BA" w:rsidR="00156662" w:rsidRPr="00C04A08" w:rsidRDefault="003503E6" w:rsidP="00975811">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4854" w:name="_Toc67925966"/>
      <w:bookmarkStart w:id="4855" w:name="_Toc75273604"/>
      <w:bookmarkStart w:id="4856" w:name="_Toc76510504"/>
      <w:bookmarkStart w:id="4857" w:name="_Toc83129659"/>
      <w:bookmarkStart w:id="4858" w:name="_Toc90591191"/>
      <w:bookmarkStart w:id="4859" w:name="_Toc98864221"/>
      <w:bookmarkStart w:id="4860" w:name="_Toc99733470"/>
      <w:bookmarkStart w:id="4861" w:name="_Toc106577370"/>
      <w:bookmarkStart w:id="4862" w:name="_Toc114537121"/>
      <w:bookmarkStart w:id="4863" w:name="_Toc115257389"/>
      <w:bookmarkStart w:id="4864" w:name="_Toc123086709"/>
      <w:bookmarkStart w:id="4865" w:name="_Toc123088444"/>
      <w:bookmarkStart w:id="4866" w:name="_Toc124298100"/>
      <w:bookmarkStart w:id="4867" w:name="_Toc130574851"/>
      <w:bookmarkStart w:id="4868" w:name="_Toc131767261"/>
      <w:bookmarkStart w:id="4869" w:name="_Toc138887847"/>
      <w:r>
        <w:lastRenderedPageBreak/>
        <w:t>6.3A.1.3</w:t>
      </w:r>
      <w:r w:rsidRPr="00FE760F">
        <w:tab/>
        <w:t xml:space="preserve">Minimum output power for power class </w:t>
      </w:r>
      <w:r>
        <w:t>5</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4870" w:name="_Toc21340846"/>
      <w:bookmarkStart w:id="4871" w:name="_Toc29805293"/>
      <w:bookmarkStart w:id="4872" w:name="_Toc36456502"/>
      <w:bookmarkStart w:id="4873" w:name="_Toc36469600"/>
      <w:bookmarkStart w:id="4874" w:name="_Toc37254009"/>
      <w:bookmarkStart w:id="4875" w:name="_Toc37322866"/>
      <w:bookmarkStart w:id="4876" w:name="_Toc37324272"/>
      <w:bookmarkStart w:id="4877" w:name="_Toc45889795"/>
      <w:bookmarkStart w:id="4878" w:name="_Toc52196455"/>
      <w:bookmarkStart w:id="4879" w:name="_Toc52197435"/>
      <w:bookmarkStart w:id="4880" w:name="_Toc53173158"/>
      <w:bookmarkStart w:id="4881" w:name="_Toc53173527"/>
      <w:bookmarkStart w:id="4882" w:name="_Toc61119527"/>
      <w:bookmarkStart w:id="4883" w:name="_Toc61119909"/>
      <w:bookmarkStart w:id="4884" w:name="_Toc67925967"/>
      <w:bookmarkStart w:id="4885" w:name="_Toc75273605"/>
      <w:bookmarkStart w:id="4886" w:name="_Toc76510505"/>
      <w:bookmarkStart w:id="4887" w:name="_Toc83129660"/>
      <w:bookmarkStart w:id="4888" w:name="_Toc90591192"/>
      <w:bookmarkStart w:id="4889" w:name="_Toc98864222"/>
      <w:bookmarkStart w:id="4890" w:name="_Toc99733471"/>
      <w:bookmarkStart w:id="4891" w:name="_Toc106577371"/>
      <w:bookmarkStart w:id="4892" w:name="_Toc114537122"/>
      <w:bookmarkStart w:id="4893" w:name="_Toc115257390"/>
      <w:bookmarkStart w:id="4894" w:name="_Toc123086710"/>
      <w:bookmarkStart w:id="4895" w:name="_Toc123088445"/>
      <w:bookmarkStart w:id="4896" w:name="_Toc124298101"/>
      <w:bookmarkStart w:id="4897" w:name="_Toc130574852"/>
      <w:bookmarkStart w:id="4898" w:name="_Toc131767262"/>
      <w:bookmarkStart w:id="4899" w:name="_Toc138887848"/>
      <w:r w:rsidRPr="00C04A08">
        <w:t>6.3A.2</w:t>
      </w:r>
      <w:r w:rsidRPr="00C04A08">
        <w:tab/>
        <w:t>Transmit OFF power for CA</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4900" w:name="_Toc21340847"/>
      <w:bookmarkStart w:id="4901" w:name="_Toc29805294"/>
      <w:bookmarkStart w:id="4902" w:name="_Toc36456503"/>
      <w:bookmarkStart w:id="4903" w:name="_Toc36469601"/>
      <w:bookmarkStart w:id="4904" w:name="_Toc37254010"/>
      <w:bookmarkStart w:id="4905" w:name="_Toc37322867"/>
      <w:bookmarkStart w:id="4906" w:name="_Toc37324273"/>
      <w:bookmarkStart w:id="4907" w:name="_Toc45889796"/>
      <w:bookmarkStart w:id="4908" w:name="_Toc52196456"/>
      <w:bookmarkStart w:id="4909" w:name="_Toc52197436"/>
      <w:bookmarkStart w:id="4910" w:name="_Toc53173159"/>
      <w:bookmarkStart w:id="4911" w:name="_Toc53173528"/>
      <w:bookmarkStart w:id="4912" w:name="_Toc61119528"/>
      <w:bookmarkStart w:id="4913" w:name="_Toc61119910"/>
      <w:bookmarkStart w:id="4914" w:name="_Toc67925968"/>
      <w:bookmarkStart w:id="4915" w:name="_Toc75273606"/>
      <w:bookmarkStart w:id="4916" w:name="_Toc76510506"/>
      <w:bookmarkStart w:id="4917" w:name="_Toc83129661"/>
      <w:bookmarkStart w:id="4918" w:name="_Toc90591193"/>
      <w:bookmarkStart w:id="4919" w:name="_Toc98864223"/>
      <w:bookmarkStart w:id="4920" w:name="_Toc99733472"/>
      <w:bookmarkStart w:id="4921" w:name="_Toc106577372"/>
      <w:bookmarkStart w:id="4922" w:name="_Toc114537123"/>
      <w:bookmarkStart w:id="4923" w:name="_Toc115257391"/>
      <w:bookmarkStart w:id="4924" w:name="_Toc123086711"/>
      <w:bookmarkStart w:id="4925" w:name="_Toc123088446"/>
      <w:bookmarkStart w:id="4926" w:name="_Toc124298102"/>
      <w:bookmarkStart w:id="4927" w:name="_Toc130574853"/>
      <w:bookmarkStart w:id="4928" w:name="_Toc131767263"/>
      <w:bookmarkStart w:id="4929" w:name="_Toc138887849"/>
      <w:r w:rsidRPr="00C04A08">
        <w:t>6.3A.3</w:t>
      </w:r>
      <w:r w:rsidRPr="00C04A08">
        <w:tab/>
        <w:t>Transmit ON/OFF time mask for CA</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4930" w:name="_Toc21340848"/>
      <w:bookmarkStart w:id="4931" w:name="_Toc29805295"/>
      <w:bookmarkStart w:id="4932" w:name="_Toc36456504"/>
      <w:bookmarkStart w:id="4933" w:name="_Toc36469602"/>
      <w:bookmarkStart w:id="4934" w:name="_Toc37254011"/>
      <w:bookmarkStart w:id="4935" w:name="_Toc37322868"/>
      <w:bookmarkStart w:id="4936" w:name="_Toc37324274"/>
      <w:bookmarkStart w:id="4937" w:name="_Toc45889797"/>
      <w:bookmarkStart w:id="4938" w:name="_Toc52196457"/>
      <w:bookmarkStart w:id="4939" w:name="_Toc52197437"/>
      <w:bookmarkStart w:id="4940" w:name="_Toc53173160"/>
      <w:bookmarkStart w:id="4941" w:name="_Toc53173529"/>
      <w:bookmarkStart w:id="4942" w:name="_Toc61119529"/>
      <w:bookmarkStart w:id="4943" w:name="_Toc61119911"/>
      <w:bookmarkStart w:id="4944" w:name="_Toc67925969"/>
      <w:bookmarkStart w:id="4945" w:name="_Toc75273607"/>
      <w:bookmarkStart w:id="4946" w:name="_Toc76510507"/>
      <w:bookmarkStart w:id="4947" w:name="_Toc83129662"/>
      <w:bookmarkStart w:id="4948" w:name="_Toc90591194"/>
      <w:bookmarkStart w:id="4949" w:name="_Toc98864224"/>
      <w:bookmarkStart w:id="4950" w:name="_Toc99733473"/>
      <w:bookmarkStart w:id="4951" w:name="_Toc106577373"/>
      <w:bookmarkStart w:id="4952" w:name="_Toc114537124"/>
      <w:bookmarkStart w:id="4953" w:name="_Toc115257392"/>
      <w:bookmarkStart w:id="4954" w:name="_Toc123086712"/>
      <w:bookmarkStart w:id="4955" w:name="_Toc123088447"/>
      <w:bookmarkStart w:id="4956" w:name="_Toc124298103"/>
      <w:bookmarkStart w:id="4957" w:name="_Toc130574854"/>
      <w:bookmarkStart w:id="4958" w:name="_Toc131767264"/>
      <w:bookmarkStart w:id="4959" w:name="_Toc138887850"/>
      <w:r w:rsidRPr="00C04A08">
        <w:t>6.3A.4</w:t>
      </w:r>
      <w:r w:rsidRPr="00C04A08">
        <w:tab/>
        <w:t>Power control for CA</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ABCC203" w14:textId="77777777" w:rsidR="00842EF7" w:rsidRPr="00C04A08" w:rsidRDefault="00842EF7" w:rsidP="00842EF7">
      <w:pPr>
        <w:pStyle w:val="Heading4"/>
        <w:rPr>
          <w:rFonts w:eastAsia="Malgun Gothic"/>
        </w:rPr>
      </w:pPr>
      <w:bookmarkStart w:id="4960" w:name="_Toc21340849"/>
      <w:bookmarkStart w:id="4961" w:name="_Toc29805296"/>
      <w:bookmarkStart w:id="4962" w:name="_Toc36456505"/>
      <w:bookmarkStart w:id="4963" w:name="_Toc36469603"/>
      <w:bookmarkStart w:id="4964" w:name="_Toc37254012"/>
      <w:bookmarkStart w:id="4965" w:name="_Toc37322869"/>
      <w:bookmarkStart w:id="4966" w:name="_Toc37324275"/>
      <w:bookmarkStart w:id="4967" w:name="_Toc45889798"/>
      <w:bookmarkStart w:id="4968" w:name="_Toc52196458"/>
      <w:bookmarkStart w:id="4969" w:name="_Toc52197438"/>
      <w:bookmarkStart w:id="4970" w:name="_Toc53173161"/>
      <w:bookmarkStart w:id="4971" w:name="_Toc53173530"/>
      <w:bookmarkStart w:id="4972" w:name="_Toc61119530"/>
      <w:bookmarkStart w:id="4973" w:name="_Toc61119912"/>
      <w:bookmarkStart w:id="4974" w:name="_Toc67925970"/>
      <w:bookmarkStart w:id="4975" w:name="_Toc75273608"/>
      <w:bookmarkStart w:id="4976" w:name="_Toc76510508"/>
      <w:bookmarkStart w:id="4977" w:name="_Toc83129663"/>
      <w:bookmarkStart w:id="4978" w:name="_Toc90591195"/>
      <w:bookmarkStart w:id="4979" w:name="_Toc98864225"/>
      <w:bookmarkStart w:id="4980" w:name="_Toc99733474"/>
      <w:bookmarkStart w:id="4981" w:name="_Toc106577374"/>
      <w:bookmarkStart w:id="4982" w:name="_Toc114537125"/>
      <w:bookmarkStart w:id="4983" w:name="_Toc115257393"/>
      <w:bookmarkStart w:id="4984" w:name="_Toc123086713"/>
      <w:bookmarkStart w:id="4985" w:name="_Toc123088448"/>
      <w:bookmarkStart w:id="4986" w:name="_Toc124298104"/>
      <w:bookmarkStart w:id="4987" w:name="_Toc130574855"/>
      <w:bookmarkStart w:id="4988" w:name="_Toc131767265"/>
      <w:bookmarkStart w:id="4989" w:name="_Toc138887851"/>
      <w:r w:rsidRPr="00C04A08">
        <w:rPr>
          <w:rFonts w:eastAsia="Malgun Gothic"/>
        </w:rPr>
        <w:t>6.3A.4.1</w:t>
      </w:r>
      <w:r w:rsidRPr="00C04A08">
        <w:rPr>
          <w:rFonts w:eastAsia="Malgun Gothic"/>
        </w:rPr>
        <w:tab/>
        <w:t>General</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466BCDF9" w14:textId="77777777" w:rsidR="00842EF7" w:rsidRPr="00C04A08" w:rsidRDefault="00842EF7" w:rsidP="00842EF7">
      <w:pPr>
        <w:rPr>
          <w:rFonts w:eastAsia="Malgun Gothic"/>
        </w:rPr>
      </w:pPr>
      <w:bookmarkStart w:id="4990" w:name="_Hlk519746368"/>
      <w:r w:rsidRPr="00C04A08">
        <w:rPr>
          <w:rFonts w:eastAsia="Malgun Gothic"/>
        </w:rPr>
        <w:t>The requirements in this clause apply to a UE when it has at least one of UL or DL configured for CA operation</w:t>
      </w:r>
      <w:bookmarkEnd w:id="4990"/>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4991" w:name="_Toc21340850"/>
      <w:bookmarkStart w:id="4992" w:name="_Toc29805297"/>
      <w:bookmarkStart w:id="4993" w:name="_Toc36456506"/>
      <w:bookmarkStart w:id="4994" w:name="_Toc36469604"/>
      <w:bookmarkStart w:id="4995" w:name="_Toc37254013"/>
      <w:bookmarkStart w:id="4996" w:name="_Toc37322870"/>
      <w:bookmarkStart w:id="4997" w:name="_Toc37324276"/>
      <w:bookmarkStart w:id="4998" w:name="_Toc45889799"/>
      <w:bookmarkStart w:id="4999" w:name="_Toc52196459"/>
      <w:bookmarkStart w:id="5000" w:name="_Toc52197439"/>
      <w:bookmarkStart w:id="5001" w:name="_Toc53173162"/>
      <w:bookmarkStart w:id="5002" w:name="_Toc53173531"/>
      <w:bookmarkStart w:id="5003" w:name="_Toc61119531"/>
      <w:bookmarkStart w:id="5004" w:name="_Toc61119913"/>
      <w:bookmarkStart w:id="5005" w:name="_Toc67925971"/>
      <w:bookmarkStart w:id="5006" w:name="_Toc75273609"/>
      <w:bookmarkStart w:id="5007" w:name="_Toc76510509"/>
      <w:bookmarkStart w:id="5008" w:name="_Toc83129664"/>
      <w:bookmarkStart w:id="5009" w:name="_Toc90591196"/>
      <w:bookmarkStart w:id="5010" w:name="_Toc98864226"/>
      <w:bookmarkStart w:id="5011" w:name="_Toc99733475"/>
      <w:bookmarkStart w:id="5012" w:name="_Toc106577375"/>
      <w:bookmarkStart w:id="5013" w:name="_Toc114537126"/>
      <w:bookmarkStart w:id="5014" w:name="_Toc115257394"/>
      <w:bookmarkStart w:id="5015" w:name="_Toc123086714"/>
      <w:bookmarkStart w:id="5016" w:name="_Toc123088449"/>
      <w:bookmarkStart w:id="5017" w:name="_Toc124298105"/>
      <w:bookmarkStart w:id="5018" w:name="_Toc130574856"/>
      <w:bookmarkStart w:id="5019" w:name="_Toc131767266"/>
      <w:bookmarkStart w:id="5020" w:name="_Toc138887852"/>
      <w:r w:rsidRPr="00C04A08">
        <w:lastRenderedPageBreak/>
        <w:t>6.3D</w:t>
      </w:r>
      <w:r w:rsidRPr="00C04A08">
        <w:tab/>
        <w:t>Output power dynamics for UL MIMO</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70232F12" w14:textId="77777777" w:rsidR="00B44295" w:rsidRPr="00C04A08" w:rsidRDefault="00B44295" w:rsidP="00B44295">
      <w:pPr>
        <w:pStyle w:val="Heading3"/>
      </w:pPr>
      <w:bookmarkStart w:id="5021" w:name="_Toc83129665"/>
      <w:bookmarkStart w:id="5022" w:name="_Toc90591197"/>
      <w:bookmarkStart w:id="5023" w:name="_Toc98864227"/>
      <w:bookmarkStart w:id="5024" w:name="_Toc99733476"/>
      <w:bookmarkStart w:id="5025" w:name="_Toc106577376"/>
      <w:bookmarkStart w:id="5026" w:name="_Toc114537127"/>
      <w:bookmarkStart w:id="5027" w:name="_Toc115257395"/>
      <w:bookmarkStart w:id="5028" w:name="_Toc123086715"/>
      <w:bookmarkStart w:id="5029" w:name="_Toc123088450"/>
      <w:bookmarkStart w:id="5030" w:name="_Toc124298106"/>
      <w:bookmarkStart w:id="5031" w:name="_Toc130574857"/>
      <w:bookmarkStart w:id="5032" w:name="_Toc131767267"/>
      <w:bookmarkStart w:id="5033" w:name="_Toc138887853"/>
      <w:r w:rsidRPr="00C04A08">
        <w:t>6.3D.</w:t>
      </w:r>
      <w:r>
        <w:t>0</w:t>
      </w:r>
      <w:r w:rsidRPr="00C04A08">
        <w:tab/>
      </w:r>
      <w:r>
        <w:t>General</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5034" w:name="_Toc21340851"/>
      <w:bookmarkStart w:id="5035" w:name="_Toc29805298"/>
      <w:bookmarkStart w:id="5036" w:name="_Toc36456507"/>
      <w:bookmarkStart w:id="5037" w:name="_Toc36469605"/>
      <w:bookmarkStart w:id="5038" w:name="_Toc37254014"/>
      <w:bookmarkStart w:id="5039" w:name="_Toc37322871"/>
      <w:bookmarkStart w:id="5040" w:name="_Toc37324277"/>
      <w:bookmarkStart w:id="5041" w:name="_Toc45889800"/>
      <w:bookmarkStart w:id="5042" w:name="_Toc52196460"/>
      <w:bookmarkStart w:id="5043" w:name="_Toc52197440"/>
      <w:bookmarkStart w:id="5044" w:name="_Toc53173163"/>
      <w:bookmarkStart w:id="5045" w:name="_Toc53173532"/>
      <w:bookmarkStart w:id="5046" w:name="_Toc61119532"/>
      <w:bookmarkStart w:id="5047" w:name="_Toc61119914"/>
      <w:bookmarkStart w:id="5048" w:name="_Toc67925972"/>
      <w:bookmarkStart w:id="5049" w:name="_Toc75273610"/>
      <w:bookmarkStart w:id="5050" w:name="_Toc76510510"/>
      <w:bookmarkStart w:id="5051" w:name="_Toc83129666"/>
      <w:bookmarkStart w:id="5052" w:name="_Toc90591198"/>
      <w:bookmarkStart w:id="5053" w:name="_Toc98864228"/>
      <w:bookmarkStart w:id="5054" w:name="_Toc99733477"/>
      <w:bookmarkStart w:id="5055" w:name="_Toc106577377"/>
      <w:bookmarkStart w:id="5056" w:name="_Toc114537128"/>
      <w:bookmarkStart w:id="5057" w:name="_Toc115257396"/>
      <w:bookmarkStart w:id="5058" w:name="_Toc123086716"/>
      <w:bookmarkStart w:id="5059" w:name="_Toc123088451"/>
      <w:bookmarkStart w:id="5060" w:name="_Toc124298107"/>
      <w:bookmarkStart w:id="5061" w:name="_Toc130574858"/>
      <w:bookmarkStart w:id="5062" w:name="_Toc131767268"/>
      <w:bookmarkStart w:id="5063" w:name="_Toc138887854"/>
      <w:r w:rsidRPr="00C04A08">
        <w:t>6.3D.1</w:t>
      </w:r>
      <w:r w:rsidRPr="00C04A08">
        <w:tab/>
        <w:t>Minimum output power for UL MIMO</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855EEBA" w14:textId="77777777" w:rsidR="00024EFD" w:rsidRPr="00C04A08" w:rsidRDefault="00024EFD" w:rsidP="00993B78">
      <w:pPr>
        <w:pStyle w:val="Heading4"/>
      </w:pPr>
      <w:bookmarkStart w:id="5064" w:name="_Toc21340852"/>
      <w:bookmarkStart w:id="5065" w:name="_Toc29805299"/>
      <w:bookmarkStart w:id="5066" w:name="_Toc36456508"/>
      <w:bookmarkStart w:id="5067" w:name="_Toc36469606"/>
      <w:bookmarkStart w:id="5068" w:name="_Toc37254015"/>
      <w:bookmarkStart w:id="5069" w:name="_Toc37322872"/>
      <w:bookmarkStart w:id="5070" w:name="_Toc37324278"/>
      <w:bookmarkStart w:id="5071" w:name="_Toc45889801"/>
      <w:r w:rsidRPr="00C04A08">
        <w:t>6.3D.1.0</w:t>
      </w:r>
      <w:r w:rsidRPr="00C04A08">
        <w:tab/>
        <w:t>General</w:t>
      </w:r>
    </w:p>
    <w:p w14:paraId="00313333" w14:textId="77777777" w:rsidR="00B44295" w:rsidRPr="00C04A08" w:rsidRDefault="00B44295" w:rsidP="00B44295">
      <w:bookmarkStart w:id="5072" w:name="_Toc52196461"/>
      <w:bookmarkStart w:id="5073" w:name="_Toc52197441"/>
      <w:bookmarkStart w:id="5074" w:name="_Toc53173164"/>
      <w:bookmarkStart w:id="5075" w:name="_Toc53173533"/>
      <w:bookmarkStart w:id="5076" w:name="_Toc61119533"/>
      <w:bookmarkStart w:id="5077" w:name="_Toc61119915"/>
      <w:bookmarkStart w:id="5078" w:name="_Toc67925973"/>
      <w:bookmarkStart w:id="5079" w:name="_Toc75273611"/>
      <w:bookmarkStart w:id="5080"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5081" w:name="_Toc83129667"/>
      <w:bookmarkStart w:id="5082" w:name="_Toc90591199"/>
      <w:bookmarkStart w:id="5083" w:name="_Toc98864229"/>
      <w:bookmarkStart w:id="5084" w:name="_Toc99733478"/>
      <w:bookmarkStart w:id="5085" w:name="_Toc106577378"/>
      <w:bookmarkStart w:id="5086" w:name="_Toc114537129"/>
      <w:bookmarkStart w:id="5087" w:name="_Toc115257397"/>
      <w:bookmarkStart w:id="5088" w:name="_Toc123086717"/>
      <w:bookmarkStart w:id="5089" w:name="_Toc123088452"/>
      <w:bookmarkStart w:id="5090" w:name="_Toc124298108"/>
      <w:bookmarkStart w:id="5091" w:name="_Toc130574859"/>
      <w:bookmarkStart w:id="5092" w:name="_Toc131767269"/>
      <w:bookmarkStart w:id="5093" w:name="_Toc13888785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53FDAAA3" w14:textId="596F6408" w:rsidR="00B44295" w:rsidRPr="00C04A08" w:rsidRDefault="00B44295" w:rsidP="00B44295">
      <w:pPr>
        <w:rPr>
          <w:lang w:eastAsia="zh-CN"/>
        </w:rPr>
      </w:pPr>
      <w:bookmarkStart w:id="5094" w:name="_Toc21340853"/>
      <w:bookmarkStart w:id="5095" w:name="_Toc29805300"/>
      <w:bookmarkStart w:id="5096" w:name="_Toc36456509"/>
      <w:bookmarkStart w:id="5097" w:name="_Toc36469607"/>
      <w:bookmarkStart w:id="5098" w:name="_Toc37254016"/>
      <w:bookmarkStart w:id="5099" w:name="_Toc37322873"/>
      <w:bookmarkStart w:id="5100" w:name="_Toc37324279"/>
      <w:bookmarkStart w:id="5101" w:name="_Toc45889802"/>
      <w:bookmarkStart w:id="5102" w:name="_Toc52196462"/>
      <w:bookmarkStart w:id="5103" w:name="_Toc52197442"/>
      <w:bookmarkStart w:id="5104" w:name="_Toc53173165"/>
      <w:bookmarkStart w:id="5105" w:name="_Toc53173534"/>
      <w:bookmarkStart w:id="5106" w:name="_Toc61119534"/>
      <w:bookmarkStart w:id="5107" w:name="_Toc61119916"/>
      <w:bookmarkStart w:id="5108" w:name="_Toc67925974"/>
      <w:bookmarkStart w:id="5109" w:name="_Toc75273612"/>
      <w:bookmarkStart w:id="5110"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5111" w:name="_Toc83129668"/>
      <w:bookmarkStart w:id="5112" w:name="_Toc90591200"/>
      <w:bookmarkStart w:id="5113" w:name="_Toc98864230"/>
      <w:bookmarkStart w:id="5114" w:name="_Toc99733479"/>
      <w:bookmarkStart w:id="5115" w:name="_Toc106577379"/>
      <w:bookmarkStart w:id="5116" w:name="_Toc114537130"/>
      <w:bookmarkStart w:id="5117" w:name="_Toc115257398"/>
      <w:bookmarkStart w:id="5118" w:name="_Toc123086718"/>
      <w:bookmarkStart w:id="5119" w:name="_Toc123088453"/>
      <w:bookmarkStart w:id="5120" w:name="_Toc124298109"/>
      <w:bookmarkStart w:id="5121" w:name="_Toc130574860"/>
      <w:bookmarkStart w:id="5122" w:name="_Toc131767270"/>
      <w:bookmarkStart w:id="5123" w:name="_Toc13888785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FA9F267" w14:textId="3D28D294" w:rsidR="00B44295" w:rsidRDefault="00B44295" w:rsidP="00B44295">
      <w:bookmarkStart w:id="5124" w:name="_Toc21340854"/>
      <w:bookmarkStart w:id="5125" w:name="_Toc29805301"/>
      <w:bookmarkStart w:id="5126" w:name="_Toc36456510"/>
      <w:bookmarkStart w:id="5127" w:name="_Toc36469608"/>
      <w:bookmarkStart w:id="5128" w:name="_Toc37254017"/>
      <w:bookmarkStart w:id="5129" w:name="_Toc37322874"/>
      <w:bookmarkStart w:id="5130" w:name="_Toc37324280"/>
      <w:bookmarkStart w:id="5131" w:name="_Toc45889803"/>
      <w:bookmarkStart w:id="5132" w:name="_Toc52196463"/>
      <w:bookmarkStart w:id="5133" w:name="_Toc52197443"/>
      <w:bookmarkStart w:id="5134" w:name="_Toc53173166"/>
      <w:bookmarkStart w:id="5135" w:name="_Toc53173535"/>
      <w:bookmarkStart w:id="5136" w:name="_Toc61119535"/>
      <w:bookmarkStart w:id="5137" w:name="_Toc61119917"/>
      <w:bookmarkStart w:id="5138" w:name="_Toc67925975"/>
      <w:bookmarkStart w:id="5139" w:name="_Toc75273613"/>
      <w:bookmarkStart w:id="5140"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5141" w:name="_Toc83129669"/>
      <w:bookmarkStart w:id="5142" w:name="_Toc90591201"/>
      <w:bookmarkStart w:id="5143" w:name="_Toc98864231"/>
      <w:bookmarkStart w:id="5144" w:name="_Toc99733480"/>
      <w:bookmarkStart w:id="5145" w:name="_Toc106577380"/>
      <w:bookmarkStart w:id="5146" w:name="_Toc114537131"/>
      <w:bookmarkStart w:id="5147" w:name="_Toc115257399"/>
      <w:bookmarkStart w:id="5148" w:name="_Toc123086719"/>
      <w:bookmarkStart w:id="5149" w:name="_Toc123088454"/>
      <w:bookmarkStart w:id="5150" w:name="_Toc124298110"/>
      <w:bookmarkStart w:id="5151" w:name="_Toc130574861"/>
      <w:bookmarkStart w:id="5152" w:name="_Toc131767271"/>
      <w:bookmarkStart w:id="5153" w:name="_Toc138887857"/>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5141"/>
      <w:bookmarkEnd w:id="5142"/>
      <w:r>
        <w:rPr>
          <w:lang w:eastAsia="ko-KR"/>
        </w:rPr>
        <w:t xml:space="preserve"> and 6</w:t>
      </w:r>
      <w:bookmarkEnd w:id="5143"/>
      <w:bookmarkEnd w:id="5144"/>
      <w:bookmarkEnd w:id="5145"/>
      <w:bookmarkEnd w:id="5146"/>
      <w:bookmarkEnd w:id="5147"/>
      <w:bookmarkEnd w:id="5148"/>
      <w:bookmarkEnd w:id="5149"/>
      <w:bookmarkEnd w:id="5150"/>
      <w:bookmarkEnd w:id="5151"/>
      <w:bookmarkEnd w:id="5152"/>
      <w:bookmarkEnd w:id="5153"/>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5154" w:name="_Toc83129670"/>
      <w:bookmarkStart w:id="5155" w:name="_Toc90591202"/>
      <w:bookmarkStart w:id="5156" w:name="_Toc98864232"/>
      <w:bookmarkStart w:id="5157" w:name="_Toc99733481"/>
      <w:bookmarkStart w:id="5158" w:name="_Toc106577381"/>
      <w:bookmarkStart w:id="5159" w:name="_Toc114537132"/>
      <w:bookmarkStart w:id="5160" w:name="_Toc115257400"/>
      <w:bookmarkStart w:id="5161" w:name="_Toc123086720"/>
      <w:bookmarkStart w:id="5162" w:name="_Toc123088455"/>
      <w:bookmarkStart w:id="5163" w:name="_Toc124298111"/>
      <w:bookmarkStart w:id="5164" w:name="_Toc130574862"/>
      <w:bookmarkStart w:id="5165" w:name="_Toc131767272"/>
      <w:bookmarkStart w:id="5166" w:name="_Toc138887858"/>
      <w:r w:rsidRPr="00C04A08">
        <w:t>6.3D.2</w:t>
      </w:r>
      <w:r w:rsidRPr="00C04A08">
        <w:tab/>
        <w:t>Transmit OFF power for UL MIMO</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5167" w:name="_Toc21340855"/>
      <w:bookmarkStart w:id="5168" w:name="_Toc29805302"/>
      <w:bookmarkStart w:id="5169" w:name="_Toc36456511"/>
      <w:bookmarkStart w:id="5170" w:name="_Toc36469609"/>
      <w:bookmarkStart w:id="5171" w:name="_Toc37254018"/>
      <w:bookmarkStart w:id="5172" w:name="_Toc37322875"/>
      <w:bookmarkStart w:id="5173" w:name="_Toc37324281"/>
      <w:bookmarkStart w:id="5174" w:name="_Toc45889804"/>
      <w:bookmarkStart w:id="5175" w:name="_Toc52196464"/>
      <w:bookmarkStart w:id="5176" w:name="_Toc52197444"/>
      <w:bookmarkStart w:id="5177" w:name="_Toc53173167"/>
      <w:bookmarkStart w:id="5178" w:name="_Toc53173536"/>
      <w:bookmarkStart w:id="5179" w:name="_Toc61119536"/>
      <w:bookmarkStart w:id="5180" w:name="_Toc61119918"/>
      <w:bookmarkStart w:id="5181" w:name="_Toc67925976"/>
      <w:bookmarkStart w:id="5182" w:name="_Toc75273614"/>
      <w:bookmarkStart w:id="5183" w:name="_Toc76510514"/>
      <w:bookmarkStart w:id="5184" w:name="_Toc83129671"/>
      <w:bookmarkStart w:id="5185" w:name="_Toc90591203"/>
      <w:bookmarkStart w:id="5186" w:name="_Toc98864233"/>
      <w:bookmarkStart w:id="5187" w:name="_Toc99733482"/>
      <w:bookmarkStart w:id="5188" w:name="_Toc106577382"/>
      <w:bookmarkStart w:id="5189" w:name="_Toc114537133"/>
      <w:bookmarkStart w:id="5190" w:name="_Toc115257401"/>
      <w:bookmarkStart w:id="5191" w:name="_Toc123086721"/>
      <w:bookmarkStart w:id="5192" w:name="_Toc123088456"/>
      <w:bookmarkStart w:id="5193" w:name="_Toc124298112"/>
      <w:bookmarkStart w:id="5194" w:name="_Toc130574863"/>
      <w:bookmarkStart w:id="5195" w:name="_Toc131767273"/>
      <w:bookmarkStart w:id="5196" w:name="_Toc138887859"/>
      <w:r w:rsidRPr="00C04A08">
        <w:t>6.3D.3</w:t>
      </w:r>
      <w:r w:rsidRPr="00C04A08">
        <w:tab/>
        <w:t>Transmit ON/OFF time mask for UL MIMO</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1E62B0AA" w14:textId="391C7DAF" w:rsidR="00B44295" w:rsidRPr="00C04A08" w:rsidRDefault="00B44295" w:rsidP="00B44295">
      <w:bookmarkStart w:id="5197" w:name="_Toc21340856"/>
      <w:bookmarkStart w:id="5198" w:name="_Toc29805303"/>
      <w:bookmarkStart w:id="5199" w:name="_Toc36456512"/>
      <w:bookmarkStart w:id="5200" w:name="_Toc36469610"/>
      <w:bookmarkStart w:id="5201" w:name="_Toc37254019"/>
      <w:bookmarkStart w:id="5202" w:name="_Toc37322876"/>
      <w:bookmarkStart w:id="5203" w:name="_Toc37324282"/>
      <w:bookmarkStart w:id="5204" w:name="_Toc45889805"/>
      <w:bookmarkStart w:id="5205" w:name="_Toc52196465"/>
      <w:bookmarkStart w:id="5206" w:name="_Toc52197445"/>
      <w:bookmarkStart w:id="5207" w:name="_Toc53173168"/>
      <w:bookmarkStart w:id="5208" w:name="_Toc53173537"/>
      <w:bookmarkStart w:id="5209" w:name="_Toc61119537"/>
      <w:bookmarkStart w:id="5210" w:name="_Toc61119919"/>
      <w:bookmarkStart w:id="5211" w:name="_Toc67925977"/>
      <w:bookmarkStart w:id="5212" w:name="_Toc75273615"/>
      <w:bookmarkStart w:id="5213"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5214" w:name="_Toc83129672"/>
      <w:bookmarkStart w:id="5215" w:name="_Toc90591204"/>
      <w:bookmarkStart w:id="5216" w:name="_Toc98864234"/>
      <w:bookmarkStart w:id="5217" w:name="_Toc99733483"/>
      <w:bookmarkStart w:id="5218" w:name="_Toc106577383"/>
      <w:bookmarkStart w:id="5219" w:name="_Toc114537134"/>
      <w:bookmarkStart w:id="5220" w:name="_Toc115257402"/>
      <w:bookmarkStart w:id="5221" w:name="_Toc123086722"/>
      <w:bookmarkStart w:id="5222" w:name="_Toc123088457"/>
      <w:bookmarkStart w:id="5223" w:name="_Toc124298113"/>
      <w:bookmarkStart w:id="5224" w:name="_Toc130574864"/>
      <w:bookmarkStart w:id="5225" w:name="_Toc131767274"/>
      <w:bookmarkStart w:id="5226" w:name="_Toc138887860"/>
      <w:r w:rsidRPr="00C04A08">
        <w:t>6.4</w:t>
      </w:r>
      <w:r w:rsidRPr="00C04A08">
        <w:tab/>
        <w:t>Transmit signal quality</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0004D4F" w14:textId="77777777" w:rsidR="00842EF7" w:rsidRPr="00C04A08" w:rsidRDefault="00842EF7" w:rsidP="00842EF7">
      <w:pPr>
        <w:pStyle w:val="Heading3"/>
      </w:pPr>
      <w:bookmarkStart w:id="5227" w:name="_Toc21340857"/>
      <w:bookmarkStart w:id="5228" w:name="_Toc29805304"/>
      <w:bookmarkStart w:id="5229" w:name="_Toc36456513"/>
      <w:bookmarkStart w:id="5230" w:name="_Toc36469611"/>
      <w:bookmarkStart w:id="5231" w:name="_Toc37254020"/>
      <w:bookmarkStart w:id="5232" w:name="_Toc37322877"/>
      <w:bookmarkStart w:id="5233" w:name="_Toc37324283"/>
      <w:bookmarkStart w:id="5234" w:name="_Toc45889806"/>
      <w:bookmarkStart w:id="5235" w:name="_Toc52196466"/>
      <w:bookmarkStart w:id="5236" w:name="_Toc52197446"/>
      <w:bookmarkStart w:id="5237" w:name="_Toc53173169"/>
      <w:bookmarkStart w:id="5238" w:name="_Toc53173538"/>
      <w:bookmarkStart w:id="5239" w:name="_Toc61119538"/>
      <w:bookmarkStart w:id="5240" w:name="_Toc61119920"/>
      <w:bookmarkStart w:id="5241" w:name="_Toc67925978"/>
      <w:bookmarkStart w:id="5242" w:name="_Toc75273616"/>
      <w:bookmarkStart w:id="5243" w:name="_Toc76510516"/>
      <w:bookmarkStart w:id="5244" w:name="_Toc83129673"/>
      <w:bookmarkStart w:id="5245" w:name="_Toc90591205"/>
      <w:bookmarkStart w:id="5246" w:name="_Toc98864235"/>
      <w:bookmarkStart w:id="5247" w:name="_Toc99733484"/>
      <w:bookmarkStart w:id="5248" w:name="_Toc106577384"/>
      <w:bookmarkStart w:id="5249" w:name="_Toc114537135"/>
      <w:bookmarkStart w:id="5250" w:name="_Toc115257403"/>
      <w:bookmarkStart w:id="5251" w:name="_Toc123086723"/>
      <w:bookmarkStart w:id="5252" w:name="_Toc123088458"/>
      <w:bookmarkStart w:id="5253" w:name="_Toc124298114"/>
      <w:bookmarkStart w:id="5254" w:name="_Toc130574865"/>
      <w:bookmarkStart w:id="5255" w:name="_Toc131767275"/>
      <w:bookmarkStart w:id="5256" w:name="_Toc138887861"/>
      <w:r w:rsidRPr="00C04A08">
        <w:t>6.4.1</w:t>
      </w:r>
      <w:r w:rsidRPr="00C04A08">
        <w:tab/>
        <w:t>Frequency Error</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5257" w:name="_Toc21340858"/>
      <w:bookmarkStart w:id="5258" w:name="_Toc29805305"/>
      <w:bookmarkStart w:id="5259" w:name="_Toc36456514"/>
      <w:bookmarkStart w:id="5260" w:name="_Toc36469612"/>
      <w:bookmarkStart w:id="5261" w:name="_Toc37254021"/>
      <w:bookmarkStart w:id="5262" w:name="_Toc37322878"/>
      <w:bookmarkStart w:id="5263" w:name="_Toc37324284"/>
      <w:bookmarkStart w:id="5264" w:name="_Toc45889807"/>
      <w:bookmarkStart w:id="5265" w:name="_Toc52196467"/>
      <w:bookmarkStart w:id="5266" w:name="_Toc52197447"/>
      <w:bookmarkStart w:id="5267" w:name="_Toc53173170"/>
      <w:bookmarkStart w:id="5268" w:name="_Toc53173539"/>
      <w:bookmarkStart w:id="5269" w:name="_Toc61119539"/>
      <w:bookmarkStart w:id="5270" w:name="_Toc61119921"/>
      <w:bookmarkStart w:id="5271" w:name="_Toc67925979"/>
      <w:bookmarkStart w:id="5272" w:name="_Toc75273617"/>
      <w:bookmarkStart w:id="5273" w:name="_Toc76510517"/>
      <w:bookmarkStart w:id="5274" w:name="_Toc83129674"/>
      <w:bookmarkStart w:id="5275" w:name="_Toc90591206"/>
      <w:bookmarkStart w:id="5276" w:name="_Toc98864236"/>
      <w:bookmarkStart w:id="5277" w:name="_Toc99733485"/>
      <w:bookmarkStart w:id="5278" w:name="_Toc106577385"/>
      <w:bookmarkStart w:id="5279" w:name="_Toc114537136"/>
      <w:bookmarkStart w:id="5280" w:name="_Toc115257404"/>
      <w:bookmarkStart w:id="5281" w:name="_Toc123086724"/>
      <w:bookmarkStart w:id="5282" w:name="_Toc123088459"/>
      <w:bookmarkStart w:id="5283" w:name="_Toc124298115"/>
      <w:bookmarkStart w:id="5284" w:name="_Toc130574866"/>
      <w:bookmarkStart w:id="5285" w:name="_Toc131767276"/>
      <w:bookmarkStart w:id="5286" w:name="_Toc138887862"/>
      <w:r w:rsidRPr="00C04A08">
        <w:lastRenderedPageBreak/>
        <w:t>6.4.2</w:t>
      </w:r>
      <w:r w:rsidRPr="00C04A08">
        <w:tab/>
        <w:t>Transmit modulation quality</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180A8166" w14:textId="77777777" w:rsidR="00842EF7" w:rsidRPr="00C04A08" w:rsidRDefault="00842EF7" w:rsidP="00842EF7">
      <w:pPr>
        <w:pStyle w:val="Heading4"/>
      </w:pPr>
      <w:bookmarkStart w:id="5287" w:name="_Toc21340859"/>
      <w:bookmarkStart w:id="5288" w:name="_Toc29805306"/>
      <w:bookmarkStart w:id="5289" w:name="_Toc36456515"/>
      <w:bookmarkStart w:id="5290" w:name="_Toc36469613"/>
      <w:bookmarkStart w:id="5291" w:name="_Toc37254022"/>
      <w:bookmarkStart w:id="5292" w:name="_Toc37322879"/>
      <w:bookmarkStart w:id="5293" w:name="_Toc37324285"/>
      <w:bookmarkStart w:id="5294" w:name="_Toc45889808"/>
      <w:bookmarkStart w:id="5295" w:name="_Toc52196468"/>
      <w:bookmarkStart w:id="5296" w:name="_Toc52197448"/>
      <w:bookmarkStart w:id="5297" w:name="_Toc53173171"/>
      <w:bookmarkStart w:id="5298" w:name="_Toc53173540"/>
      <w:bookmarkStart w:id="5299" w:name="_Toc61119540"/>
      <w:bookmarkStart w:id="5300" w:name="_Toc61119922"/>
      <w:bookmarkStart w:id="5301" w:name="_Toc67925980"/>
      <w:bookmarkStart w:id="5302" w:name="_Toc75273618"/>
      <w:bookmarkStart w:id="5303" w:name="_Toc76510518"/>
      <w:bookmarkStart w:id="5304" w:name="_Toc83129675"/>
      <w:bookmarkStart w:id="5305" w:name="_Toc90591207"/>
      <w:bookmarkStart w:id="5306" w:name="_Toc98864237"/>
      <w:bookmarkStart w:id="5307" w:name="_Toc99733486"/>
      <w:bookmarkStart w:id="5308" w:name="_Toc106577386"/>
      <w:bookmarkStart w:id="5309" w:name="_Toc114537137"/>
      <w:bookmarkStart w:id="5310" w:name="_Toc115257405"/>
      <w:bookmarkStart w:id="5311" w:name="_Toc123086725"/>
      <w:bookmarkStart w:id="5312" w:name="_Toc123088460"/>
      <w:bookmarkStart w:id="5313" w:name="_Toc124298116"/>
      <w:bookmarkStart w:id="5314" w:name="_Toc130574867"/>
      <w:bookmarkStart w:id="5315" w:name="_Toc131767277"/>
      <w:bookmarkStart w:id="5316" w:name="_Toc138887863"/>
      <w:r w:rsidRPr="00C04A08">
        <w:t>6.4.2.0</w:t>
      </w:r>
      <w:r w:rsidRPr="00C04A08">
        <w:tab/>
        <w:t>General</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317" w:name="_Hlk522654542"/>
      <w:r w:rsidRPr="00C04A08">
        <w:rPr>
          <w:lang w:val="en-US"/>
        </w:rPr>
        <w:t>(as defined in TS 38.331</w:t>
      </w:r>
      <w:r w:rsidRPr="00C04A08">
        <w:t> [13]</w:t>
      </w:r>
      <w:r w:rsidRPr="00C04A08">
        <w:rPr>
          <w:lang w:val="en-US"/>
        </w:rPr>
        <w:t xml:space="preserve">) </w:t>
      </w:r>
      <w:bookmarkEnd w:id="5317"/>
      <w:r w:rsidRPr="00C04A08">
        <w:rPr>
          <w:lang w:val="en-US"/>
        </w:rPr>
        <w:t>of UE, enabled one at a time.</w:t>
      </w:r>
    </w:p>
    <w:p w14:paraId="06F5562D" w14:textId="77777777" w:rsidR="00DC2AC0" w:rsidRPr="00C04A08" w:rsidRDefault="00DC2AC0" w:rsidP="00DC2AC0">
      <w:bookmarkStart w:id="5318" w:name="_Toc21340860"/>
      <w:bookmarkStart w:id="5319" w:name="_Toc29805307"/>
      <w:bookmarkStart w:id="5320" w:name="_Toc36456516"/>
      <w:bookmarkStart w:id="5321" w:name="_Toc36469614"/>
      <w:bookmarkStart w:id="5322" w:name="_Toc37254023"/>
      <w:bookmarkStart w:id="5323" w:name="_Toc37322880"/>
      <w:bookmarkStart w:id="5324" w:name="_Toc37324286"/>
      <w:bookmarkStart w:id="5325" w:name="_Toc45889809"/>
      <w:bookmarkStart w:id="5326" w:name="_Toc52196469"/>
      <w:bookmarkStart w:id="5327" w:name="_Toc52197449"/>
      <w:bookmarkStart w:id="5328" w:name="_Toc53173172"/>
      <w:bookmarkStart w:id="5329"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5330" w:name="_Toc61119541"/>
      <w:bookmarkStart w:id="5331" w:name="_Toc61119923"/>
      <w:bookmarkStart w:id="5332" w:name="_Toc67925981"/>
      <w:bookmarkStart w:id="5333" w:name="_Toc75273619"/>
      <w:bookmarkStart w:id="5334" w:name="_Toc76510519"/>
      <w:bookmarkStart w:id="5335" w:name="_Toc83129676"/>
      <w:bookmarkStart w:id="5336" w:name="_Toc90591208"/>
      <w:bookmarkStart w:id="5337" w:name="_Toc98864238"/>
      <w:bookmarkStart w:id="5338" w:name="_Toc99733487"/>
      <w:bookmarkStart w:id="5339" w:name="_Toc106577387"/>
      <w:bookmarkStart w:id="5340" w:name="_Toc114537138"/>
      <w:bookmarkStart w:id="5341" w:name="_Toc115257406"/>
      <w:bookmarkStart w:id="5342" w:name="_Toc123086726"/>
      <w:bookmarkStart w:id="5343" w:name="_Toc123088461"/>
      <w:bookmarkStart w:id="5344" w:name="_Toc124298117"/>
      <w:bookmarkStart w:id="5345" w:name="_Toc130574868"/>
      <w:bookmarkStart w:id="5346" w:name="_Toc131767278"/>
      <w:bookmarkStart w:id="5347" w:name="_Toc138887864"/>
      <w:r w:rsidRPr="00C04A08">
        <w:t>6.4.2.1</w:t>
      </w:r>
      <w:r w:rsidRPr="00C04A08">
        <w:tab/>
        <w:t>Error vector magnitude</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5348" w:name="_Toc21340861"/>
      <w:bookmarkStart w:id="5349" w:name="_Toc29805308"/>
      <w:bookmarkStart w:id="5350" w:name="_Toc36456517"/>
      <w:bookmarkStart w:id="5351" w:name="_Toc36469615"/>
      <w:bookmarkStart w:id="5352" w:name="_Toc37254024"/>
      <w:bookmarkStart w:id="5353" w:name="_Toc37322881"/>
      <w:bookmarkStart w:id="5354" w:name="_Toc37324287"/>
      <w:bookmarkStart w:id="5355" w:name="_Toc45889810"/>
      <w:bookmarkStart w:id="5356" w:name="_Toc52196470"/>
      <w:bookmarkStart w:id="5357" w:name="_Toc52197450"/>
      <w:bookmarkStart w:id="5358" w:name="_Toc53173173"/>
      <w:bookmarkStart w:id="5359" w:name="_Toc53173542"/>
      <w:bookmarkStart w:id="5360" w:name="_Toc61119542"/>
      <w:bookmarkStart w:id="5361" w:name="_Toc61119924"/>
      <w:bookmarkStart w:id="5362" w:name="_Toc67925982"/>
      <w:bookmarkStart w:id="5363" w:name="_Toc75273620"/>
      <w:bookmarkStart w:id="5364" w:name="_Toc76510520"/>
      <w:bookmarkStart w:id="5365" w:name="_Toc83129677"/>
      <w:bookmarkStart w:id="5366" w:name="_Toc90591209"/>
      <w:bookmarkStart w:id="5367" w:name="_Toc98864239"/>
      <w:bookmarkStart w:id="5368" w:name="_Toc99733488"/>
      <w:bookmarkStart w:id="5369"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3316FF" w:rsidRPr="00C04A08" w14:paraId="3647AE40" w14:textId="77777777" w:rsidTr="00975811">
        <w:trPr>
          <w:jc w:val="center"/>
        </w:trPr>
        <w:tc>
          <w:tcPr>
            <w:tcW w:w="3166" w:type="dxa"/>
          </w:tcPr>
          <w:p w14:paraId="0AC11B18" w14:textId="77777777" w:rsidR="003316FF" w:rsidRPr="00C04A08" w:rsidRDefault="003316FF" w:rsidP="003316FF">
            <w:pPr>
              <w:pStyle w:val="TAL"/>
              <w:rPr>
                <w:rFonts w:cs="v5.0.0"/>
              </w:rPr>
            </w:pPr>
            <w:r w:rsidRPr="00C04A08">
              <w:rPr>
                <w:rFonts w:cs="v5.0.0"/>
              </w:rPr>
              <w:t>UE EIRP</w:t>
            </w:r>
          </w:p>
        </w:tc>
        <w:tc>
          <w:tcPr>
            <w:tcW w:w="1135" w:type="dxa"/>
          </w:tcPr>
          <w:p w14:paraId="2D3929CF" w14:textId="77777777" w:rsidR="003316FF" w:rsidRPr="00C04A08" w:rsidRDefault="003316FF" w:rsidP="003316FF">
            <w:pPr>
              <w:pStyle w:val="TAC"/>
              <w:rPr>
                <w:rFonts w:cs="v5.0.0"/>
              </w:rPr>
            </w:pPr>
            <w:r w:rsidRPr="00C04A08">
              <w:rPr>
                <w:rFonts w:cs="v5.0.0"/>
              </w:rPr>
              <w:t>dBm</w:t>
            </w:r>
          </w:p>
        </w:tc>
        <w:tc>
          <w:tcPr>
            <w:tcW w:w="1094" w:type="dxa"/>
          </w:tcPr>
          <w:p w14:paraId="0505A59F"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5DCD8503"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058ADD3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002F5D9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636EE3A2"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9</w:t>
            </w:r>
          </w:p>
        </w:tc>
      </w:tr>
      <w:tr w:rsidR="003316FF" w:rsidRPr="00C04A08" w14:paraId="3AC8F254" w14:textId="77777777" w:rsidTr="00975811">
        <w:trPr>
          <w:jc w:val="center"/>
        </w:trPr>
        <w:tc>
          <w:tcPr>
            <w:tcW w:w="3166" w:type="dxa"/>
          </w:tcPr>
          <w:p w14:paraId="76F48E82"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3316FF" w:rsidRPr="00C04A08" w:rsidRDefault="003316FF" w:rsidP="003316FF">
            <w:pPr>
              <w:pStyle w:val="TAC"/>
              <w:rPr>
                <w:rFonts w:cs="v5.0.0"/>
              </w:rPr>
            </w:pPr>
            <w:r w:rsidRPr="00C04A08">
              <w:rPr>
                <w:rFonts w:cs="v5.0.0"/>
              </w:rPr>
              <w:t>dBm</w:t>
            </w:r>
          </w:p>
        </w:tc>
        <w:tc>
          <w:tcPr>
            <w:tcW w:w="1094" w:type="dxa"/>
          </w:tcPr>
          <w:p w14:paraId="2E390CF2"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4A21AF68"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532AA1D1"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6F293F2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5FADFFC7"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12</w:t>
            </w:r>
          </w:p>
        </w:tc>
      </w:tr>
      <w:tr w:rsidR="003316FF" w:rsidRPr="00C04A08" w14:paraId="7B949C45" w14:textId="77777777" w:rsidTr="00975811">
        <w:trPr>
          <w:jc w:val="center"/>
        </w:trPr>
        <w:tc>
          <w:tcPr>
            <w:tcW w:w="3166" w:type="dxa"/>
          </w:tcPr>
          <w:p w14:paraId="4A055483"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3316FF" w:rsidRPr="00C04A08" w:rsidRDefault="003316FF" w:rsidP="003316FF">
            <w:pPr>
              <w:pStyle w:val="TAC"/>
              <w:rPr>
                <w:rFonts w:cs="v5.0.0"/>
              </w:rPr>
            </w:pPr>
            <w:r w:rsidRPr="00C04A08">
              <w:rPr>
                <w:rFonts w:cs="v5.0.0"/>
              </w:rPr>
              <w:t>dBm</w:t>
            </w:r>
          </w:p>
        </w:tc>
        <w:tc>
          <w:tcPr>
            <w:tcW w:w="1094" w:type="dxa"/>
          </w:tcPr>
          <w:p w14:paraId="7F2E69D9"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71424D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13E7ED2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10430EFD"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399779D1"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3316FF" w:rsidRPr="00C04A08" w14:paraId="1381B5EE" w14:textId="77777777" w:rsidTr="00975811">
        <w:trPr>
          <w:jc w:val="center"/>
        </w:trPr>
        <w:tc>
          <w:tcPr>
            <w:tcW w:w="3166" w:type="dxa"/>
          </w:tcPr>
          <w:p w14:paraId="4BE0C2A8" w14:textId="77777777" w:rsidR="003316FF" w:rsidRPr="00C04A08" w:rsidRDefault="003316FF" w:rsidP="003316FF">
            <w:pPr>
              <w:pStyle w:val="TAL"/>
              <w:rPr>
                <w:rFonts w:cs="v5.0.0"/>
              </w:rPr>
            </w:pPr>
            <w:r w:rsidRPr="00C04A08">
              <w:rPr>
                <w:rFonts w:cs="v5.0.0"/>
              </w:rPr>
              <w:t>UE EIRP</w:t>
            </w:r>
          </w:p>
        </w:tc>
        <w:tc>
          <w:tcPr>
            <w:tcW w:w="1135" w:type="dxa"/>
          </w:tcPr>
          <w:p w14:paraId="089884C5" w14:textId="77777777" w:rsidR="003316FF" w:rsidRPr="00C04A08" w:rsidRDefault="003316FF" w:rsidP="003316FF">
            <w:pPr>
              <w:pStyle w:val="TAC"/>
              <w:rPr>
                <w:rFonts w:cs="v5.0.0"/>
              </w:rPr>
            </w:pPr>
            <w:r w:rsidRPr="00C04A08">
              <w:rPr>
                <w:rFonts w:cs="v5.0.0"/>
              </w:rPr>
              <w:t>dBm</w:t>
            </w:r>
          </w:p>
        </w:tc>
        <w:tc>
          <w:tcPr>
            <w:tcW w:w="1094" w:type="dxa"/>
          </w:tcPr>
          <w:p w14:paraId="5E2A35F5" w14:textId="6A1A6BE6"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5A1A650C"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369F36CD"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27D7717D"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48C13FC3"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3316FF" w:rsidRPr="00C04A08" w14:paraId="0AA2998F" w14:textId="77777777" w:rsidTr="00975811">
        <w:trPr>
          <w:jc w:val="center"/>
        </w:trPr>
        <w:tc>
          <w:tcPr>
            <w:tcW w:w="3166" w:type="dxa"/>
          </w:tcPr>
          <w:p w14:paraId="722D1A97"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3316FF" w:rsidRPr="00C04A08" w:rsidRDefault="003316FF" w:rsidP="003316FF">
            <w:pPr>
              <w:pStyle w:val="TAC"/>
              <w:rPr>
                <w:rFonts w:cs="v5.0.0"/>
              </w:rPr>
            </w:pPr>
            <w:r w:rsidRPr="00C04A08">
              <w:rPr>
                <w:rFonts w:cs="v5.0.0"/>
              </w:rPr>
              <w:t>dBm</w:t>
            </w:r>
          </w:p>
        </w:tc>
        <w:tc>
          <w:tcPr>
            <w:tcW w:w="1094" w:type="dxa"/>
          </w:tcPr>
          <w:p w14:paraId="143509A8" w14:textId="1BCEBC86"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040589A3"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7079E21E"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6EC49AF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569E43D7"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3316FF" w:rsidRPr="00C04A08" w14:paraId="3F20E4E2" w14:textId="77777777" w:rsidTr="00975811">
        <w:trPr>
          <w:jc w:val="center"/>
        </w:trPr>
        <w:tc>
          <w:tcPr>
            <w:tcW w:w="3166" w:type="dxa"/>
          </w:tcPr>
          <w:p w14:paraId="1AE9A93D"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3316FF" w:rsidRPr="00C04A08" w:rsidRDefault="003316FF" w:rsidP="003316FF">
            <w:pPr>
              <w:pStyle w:val="TAC"/>
              <w:rPr>
                <w:rFonts w:cs="v5.0.0"/>
              </w:rPr>
            </w:pPr>
            <w:r w:rsidRPr="00C04A08">
              <w:rPr>
                <w:rFonts w:cs="v5.0.0"/>
              </w:rPr>
              <w:t>dBm</w:t>
            </w:r>
          </w:p>
        </w:tc>
        <w:tc>
          <w:tcPr>
            <w:tcW w:w="1094" w:type="dxa"/>
          </w:tcPr>
          <w:p w14:paraId="6EED74B2" w14:textId="7E656454"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02B2F360"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7F401858"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79A4F305"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11DD6C5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3316FF" w:rsidRPr="00C04A08" w14:paraId="49F52466" w14:textId="77777777" w:rsidTr="00975811">
        <w:trPr>
          <w:jc w:val="center"/>
        </w:trPr>
        <w:tc>
          <w:tcPr>
            <w:tcW w:w="3166" w:type="dxa"/>
          </w:tcPr>
          <w:p w14:paraId="2A4F9BA7" w14:textId="77777777" w:rsidR="003316FF" w:rsidRPr="00C04A08" w:rsidRDefault="003316FF" w:rsidP="003316FF">
            <w:pPr>
              <w:pStyle w:val="TAL"/>
              <w:rPr>
                <w:rFonts w:cs="v5.0.0"/>
              </w:rPr>
            </w:pPr>
            <w:r w:rsidRPr="00C04A08">
              <w:rPr>
                <w:rFonts w:cs="v5.0.0"/>
              </w:rPr>
              <w:t>UE EIRP</w:t>
            </w:r>
          </w:p>
        </w:tc>
        <w:tc>
          <w:tcPr>
            <w:tcW w:w="1135" w:type="dxa"/>
          </w:tcPr>
          <w:p w14:paraId="4B132BE9" w14:textId="77777777" w:rsidR="003316FF" w:rsidRPr="00C04A08" w:rsidRDefault="003316FF" w:rsidP="003316FF">
            <w:pPr>
              <w:pStyle w:val="TAC"/>
              <w:rPr>
                <w:rFonts w:cs="v5.0.0"/>
              </w:rPr>
            </w:pPr>
            <w:r w:rsidRPr="00C04A08">
              <w:rPr>
                <w:rFonts w:cs="v5.0.0"/>
              </w:rPr>
              <w:t>dBm</w:t>
            </w:r>
          </w:p>
        </w:tc>
        <w:tc>
          <w:tcPr>
            <w:tcW w:w="1094" w:type="dxa"/>
          </w:tcPr>
          <w:p w14:paraId="3988661B"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4547700B"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49FDABC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728B0B6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78D8D486"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p>
        </w:tc>
      </w:tr>
      <w:tr w:rsidR="003316FF" w:rsidRPr="00C04A08" w14:paraId="6C9C557C" w14:textId="77777777" w:rsidTr="00975811">
        <w:trPr>
          <w:jc w:val="center"/>
        </w:trPr>
        <w:tc>
          <w:tcPr>
            <w:tcW w:w="3166" w:type="dxa"/>
          </w:tcPr>
          <w:p w14:paraId="5C822EA6"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3316FF" w:rsidRPr="00C04A08" w:rsidRDefault="003316FF" w:rsidP="003316FF">
            <w:pPr>
              <w:pStyle w:val="TAC"/>
              <w:rPr>
                <w:rFonts w:cs="v5.0.0"/>
              </w:rPr>
            </w:pPr>
            <w:r w:rsidRPr="00C04A08">
              <w:rPr>
                <w:rFonts w:cs="v5.0.0"/>
              </w:rPr>
              <w:t>dBm</w:t>
            </w:r>
          </w:p>
        </w:tc>
        <w:tc>
          <w:tcPr>
            <w:tcW w:w="1094" w:type="dxa"/>
          </w:tcPr>
          <w:p w14:paraId="263237B4"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7E4CF18B"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417116AC"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7AE15F3B"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6BD07685"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w:t>
            </w:r>
          </w:p>
        </w:tc>
      </w:tr>
      <w:tr w:rsidR="003316FF" w:rsidRPr="00C04A08" w14:paraId="1955D9E2" w14:textId="77777777" w:rsidTr="00975811">
        <w:trPr>
          <w:jc w:val="center"/>
        </w:trPr>
        <w:tc>
          <w:tcPr>
            <w:tcW w:w="3166" w:type="dxa"/>
          </w:tcPr>
          <w:p w14:paraId="44885EA6"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3316FF" w:rsidRPr="00C04A08" w:rsidRDefault="003316FF" w:rsidP="003316FF">
            <w:pPr>
              <w:pStyle w:val="TAC"/>
              <w:rPr>
                <w:rFonts w:cs="v5.0.0"/>
              </w:rPr>
            </w:pPr>
            <w:r w:rsidRPr="00C04A08">
              <w:rPr>
                <w:rFonts w:cs="v5.0.0"/>
              </w:rPr>
              <w:t>dBm</w:t>
            </w:r>
          </w:p>
        </w:tc>
        <w:tc>
          <w:tcPr>
            <w:tcW w:w="1094" w:type="dxa"/>
          </w:tcPr>
          <w:p w14:paraId="2D625991"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6CE32DED"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773B5810"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AA7DBD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01CDF2C1"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4FC52BF7"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F255C4">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5370" w:name="_Toc114537139"/>
      <w:bookmarkStart w:id="5371" w:name="_Toc115257407"/>
      <w:bookmarkStart w:id="5372" w:name="_Toc123086727"/>
      <w:bookmarkStart w:id="5373" w:name="_Toc123088462"/>
      <w:bookmarkStart w:id="5374" w:name="_Toc124298118"/>
      <w:bookmarkStart w:id="5375" w:name="_Toc130574869"/>
      <w:bookmarkStart w:id="5376" w:name="_Toc131767279"/>
      <w:bookmarkStart w:id="5377" w:name="_Toc138887865"/>
      <w:r w:rsidRPr="00C04A08">
        <w:lastRenderedPageBreak/>
        <w:t>6.4.2.2</w:t>
      </w:r>
      <w:r w:rsidRPr="00C04A08">
        <w:tab/>
        <w:t>Carrier leakage</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0B6817D5" w14:textId="77777777" w:rsidR="00842EF7" w:rsidRPr="00C04A08" w:rsidRDefault="00842EF7" w:rsidP="0013282A">
      <w:pPr>
        <w:pStyle w:val="Heading5"/>
      </w:pPr>
      <w:bookmarkStart w:id="5378" w:name="_Toc21340862"/>
      <w:bookmarkStart w:id="5379" w:name="_Toc29805309"/>
      <w:bookmarkStart w:id="5380" w:name="_Toc36456518"/>
      <w:bookmarkStart w:id="5381" w:name="_Toc36469616"/>
      <w:bookmarkStart w:id="5382" w:name="_Toc37254025"/>
      <w:bookmarkStart w:id="5383" w:name="_Toc37322882"/>
      <w:bookmarkStart w:id="5384" w:name="_Toc37324288"/>
      <w:bookmarkStart w:id="5385" w:name="_Toc45889811"/>
      <w:bookmarkStart w:id="5386" w:name="_Toc52196471"/>
      <w:bookmarkStart w:id="5387" w:name="_Toc52197451"/>
      <w:bookmarkStart w:id="5388" w:name="_Toc53173174"/>
      <w:bookmarkStart w:id="5389" w:name="_Toc53173543"/>
      <w:bookmarkStart w:id="5390" w:name="_Toc61119543"/>
      <w:bookmarkStart w:id="5391" w:name="_Toc61119925"/>
      <w:bookmarkStart w:id="5392" w:name="_Toc67925983"/>
      <w:bookmarkStart w:id="5393" w:name="_Toc75273621"/>
      <w:bookmarkStart w:id="5394" w:name="_Toc76510521"/>
      <w:bookmarkStart w:id="5395" w:name="_Toc83129678"/>
      <w:bookmarkStart w:id="5396" w:name="_Toc90591210"/>
      <w:bookmarkStart w:id="5397" w:name="_Toc98864240"/>
      <w:bookmarkStart w:id="5398" w:name="_Toc99733489"/>
      <w:bookmarkStart w:id="5399" w:name="_Toc106577389"/>
      <w:bookmarkStart w:id="5400" w:name="_Toc114537140"/>
      <w:bookmarkStart w:id="5401" w:name="_Toc115257408"/>
      <w:bookmarkStart w:id="5402" w:name="_Toc123086728"/>
      <w:bookmarkStart w:id="5403" w:name="_Toc123088463"/>
      <w:bookmarkStart w:id="5404" w:name="_Toc124298119"/>
      <w:bookmarkStart w:id="5405" w:name="_Toc130574870"/>
      <w:bookmarkStart w:id="5406" w:name="_Toc131767280"/>
      <w:bookmarkStart w:id="5407" w:name="_Toc138887866"/>
      <w:r w:rsidRPr="00C04A08">
        <w:t>6.4.2.2.1</w:t>
      </w:r>
      <w:r w:rsidRPr="00C04A08">
        <w:tab/>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5408" w:name="_Toc21340863"/>
      <w:bookmarkStart w:id="5409" w:name="_Toc29805310"/>
      <w:bookmarkStart w:id="5410" w:name="_Toc36456519"/>
      <w:bookmarkStart w:id="5411" w:name="_Toc36469617"/>
      <w:bookmarkStart w:id="5412" w:name="_Toc37254026"/>
      <w:bookmarkStart w:id="5413" w:name="_Toc37322883"/>
      <w:bookmarkStart w:id="5414" w:name="_Toc37324289"/>
      <w:bookmarkStart w:id="5415" w:name="_Toc45889812"/>
      <w:bookmarkStart w:id="5416" w:name="_Toc52196472"/>
      <w:bookmarkStart w:id="5417" w:name="_Toc52197452"/>
      <w:bookmarkStart w:id="5418" w:name="_Toc53173175"/>
      <w:bookmarkStart w:id="5419" w:name="_Toc53173544"/>
      <w:bookmarkStart w:id="5420" w:name="_Toc61119544"/>
      <w:bookmarkStart w:id="5421" w:name="_Toc61119926"/>
      <w:bookmarkStart w:id="5422" w:name="_Toc67925984"/>
      <w:bookmarkStart w:id="5423" w:name="_Toc75273622"/>
      <w:bookmarkStart w:id="5424" w:name="_Toc76510522"/>
      <w:bookmarkStart w:id="5425" w:name="_Toc83129679"/>
      <w:bookmarkStart w:id="5426" w:name="_Toc90591211"/>
      <w:bookmarkStart w:id="5427" w:name="_Toc98864241"/>
      <w:bookmarkStart w:id="5428" w:name="_Toc99733490"/>
      <w:bookmarkStart w:id="5429" w:name="_Toc106577390"/>
      <w:bookmarkStart w:id="5430" w:name="_Toc114537141"/>
      <w:bookmarkStart w:id="5431" w:name="_Toc115257409"/>
      <w:bookmarkStart w:id="5432" w:name="_Toc123086729"/>
      <w:bookmarkStart w:id="5433" w:name="_Toc123088464"/>
      <w:bookmarkStart w:id="5434" w:name="_Toc124298120"/>
      <w:bookmarkStart w:id="5435" w:name="_Toc130574871"/>
      <w:bookmarkStart w:id="5436" w:name="_Toc131767281"/>
      <w:bookmarkStart w:id="5437" w:name="_Toc138887867"/>
      <w:r w:rsidRPr="00C04A08">
        <w:t>6.4.2.2.2</w:t>
      </w:r>
      <w:r w:rsidRPr="00C04A08">
        <w:tab/>
        <w:t>Carrier leakage for power class 1</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5438" w:name="_Toc21340864"/>
      <w:bookmarkStart w:id="5439" w:name="_Toc29805311"/>
      <w:bookmarkStart w:id="5440" w:name="_Toc36456520"/>
      <w:bookmarkStart w:id="5441" w:name="_Toc36469618"/>
      <w:bookmarkStart w:id="5442" w:name="_Toc37254027"/>
      <w:bookmarkStart w:id="5443" w:name="_Toc37322884"/>
      <w:bookmarkStart w:id="5444" w:name="_Toc37324290"/>
      <w:bookmarkStart w:id="5445" w:name="_Toc45889813"/>
      <w:bookmarkStart w:id="5446" w:name="_Toc52196473"/>
      <w:bookmarkStart w:id="5447" w:name="_Toc52197453"/>
      <w:bookmarkStart w:id="5448" w:name="_Toc53173176"/>
      <w:bookmarkStart w:id="5449" w:name="_Toc53173545"/>
      <w:bookmarkStart w:id="5450" w:name="_Toc61119545"/>
      <w:bookmarkStart w:id="5451" w:name="_Toc61119927"/>
      <w:bookmarkStart w:id="5452" w:name="_Toc67925985"/>
      <w:bookmarkStart w:id="5453" w:name="_Toc75273623"/>
      <w:bookmarkStart w:id="5454" w:name="_Toc76510523"/>
      <w:bookmarkStart w:id="5455" w:name="_Toc83129680"/>
      <w:bookmarkStart w:id="5456" w:name="_Toc90591212"/>
      <w:bookmarkStart w:id="5457" w:name="_Toc98864242"/>
      <w:bookmarkStart w:id="5458" w:name="_Toc99733491"/>
      <w:bookmarkStart w:id="5459" w:name="_Toc106577391"/>
      <w:bookmarkStart w:id="5460" w:name="_Toc114537142"/>
      <w:bookmarkStart w:id="5461" w:name="_Toc115257410"/>
      <w:bookmarkStart w:id="5462" w:name="_Toc123086730"/>
      <w:bookmarkStart w:id="5463" w:name="_Toc123088465"/>
      <w:bookmarkStart w:id="5464" w:name="_Toc124298121"/>
      <w:bookmarkStart w:id="5465" w:name="_Toc130574872"/>
      <w:bookmarkStart w:id="5466" w:name="_Toc131767282"/>
      <w:bookmarkStart w:id="5467" w:name="_Toc138887868"/>
      <w:r w:rsidRPr="00C04A08">
        <w:t>6.4.2.2.3</w:t>
      </w:r>
      <w:r w:rsidRPr="00C04A08">
        <w:tab/>
        <w:t>Carrier leakage for power class 2</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44BC124C" w14:textId="77777777" w:rsidR="001173DE" w:rsidRPr="00C04A08" w:rsidRDefault="001173DE" w:rsidP="001173DE">
      <w:bookmarkStart w:id="5468" w:name="_Toc21340865"/>
      <w:bookmarkStart w:id="5469" w:name="_Toc29805312"/>
      <w:bookmarkStart w:id="5470" w:name="_Toc36456521"/>
      <w:bookmarkStart w:id="5471" w:name="_Toc36469619"/>
      <w:bookmarkStart w:id="5472" w:name="_Toc37254028"/>
      <w:bookmarkStart w:id="5473" w:name="_Toc37322885"/>
      <w:bookmarkStart w:id="5474" w:name="_Toc37324291"/>
      <w:bookmarkStart w:id="5475" w:name="_Toc45889814"/>
      <w:bookmarkStart w:id="5476" w:name="_Toc52196474"/>
      <w:bookmarkStart w:id="5477" w:name="_Toc52197454"/>
      <w:bookmarkStart w:id="5478" w:name="_Toc53173177"/>
      <w:bookmarkStart w:id="5479" w:name="_Toc53173546"/>
      <w:bookmarkStart w:id="5480" w:name="_Toc61119546"/>
      <w:bookmarkStart w:id="5481" w:name="_Toc61119928"/>
      <w:bookmarkStart w:id="5482" w:name="_Toc67925986"/>
      <w:bookmarkStart w:id="5483" w:name="_Toc75273624"/>
      <w:bookmarkStart w:id="5484" w:name="_Toc76510524"/>
      <w:bookmarkStart w:id="5485" w:name="_Toc83129681"/>
      <w:bookmarkStart w:id="5486" w:name="_Toc90591213"/>
      <w:bookmarkStart w:id="5487" w:name="_Toc98864243"/>
      <w:bookmarkStart w:id="5488"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5489" w:name="_Toc106577392"/>
      <w:bookmarkStart w:id="5490" w:name="_Toc114537143"/>
      <w:bookmarkStart w:id="5491" w:name="_Toc115257411"/>
      <w:bookmarkStart w:id="5492" w:name="_Toc123086731"/>
      <w:bookmarkStart w:id="5493" w:name="_Toc123088466"/>
      <w:bookmarkStart w:id="5494" w:name="_Toc124298122"/>
      <w:bookmarkStart w:id="5495" w:name="_Toc130574873"/>
      <w:bookmarkStart w:id="5496" w:name="_Toc131767283"/>
      <w:bookmarkStart w:id="5497" w:name="_Toc138887869"/>
      <w:r w:rsidRPr="00C04A08">
        <w:t>6.4.2.2.4</w:t>
      </w:r>
      <w:r w:rsidRPr="00C04A08">
        <w:tab/>
        <w:t>Carrier leakage for power class 3</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5498" w:name="_Toc21340866"/>
      <w:bookmarkStart w:id="5499" w:name="_Toc29805313"/>
      <w:bookmarkStart w:id="5500" w:name="_Toc36456522"/>
      <w:bookmarkStart w:id="5501" w:name="_Toc36469620"/>
      <w:bookmarkStart w:id="5502" w:name="_Toc37254029"/>
      <w:bookmarkStart w:id="5503" w:name="_Toc37322886"/>
      <w:bookmarkStart w:id="5504" w:name="_Toc37324292"/>
      <w:bookmarkStart w:id="5505" w:name="_Toc45889815"/>
      <w:bookmarkStart w:id="5506" w:name="_Toc52196475"/>
      <w:bookmarkStart w:id="5507" w:name="_Toc52197455"/>
      <w:bookmarkStart w:id="5508" w:name="_Toc53173178"/>
      <w:bookmarkStart w:id="5509" w:name="_Toc53173547"/>
      <w:bookmarkStart w:id="5510" w:name="_Toc61119547"/>
      <w:bookmarkStart w:id="5511" w:name="_Toc61119929"/>
      <w:bookmarkStart w:id="5512" w:name="_Toc67925987"/>
      <w:bookmarkStart w:id="5513" w:name="_Toc75273625"/>
      <w:bookmarkStart w:id="5514" w:name="_Toc76510525"/>
      <w:bookmarkStart w:id="5515" w:name="_Toc83129682"/>
      <w:bookmarkStart w:id="5516" w:name="_Toc90591214"/>
      <w:bookmarkStart w:id="5517" w:name="_Toc98864244"/>
      <w:bookmarkStart w:id="5518" w:name="_Toc99733493"/>
      <w:bookmarkStart w:id="5519" w:name="_Toc106577393"/>
      <w:bookmarkStart w:id="5520" w:name="_Toc114537144"/>
      <w:bookmarkStart w:id="5521" w:name="_Toc115257412"/>
      <w:bookmarkStart w:id="5522" w:name="_Toc123086732"/>
      <w:bookmarkStart w:id="5523" w:name="_Toc123088467"/>
      <w:bookmarkStart w:id="5524" w:name="_Toc124298123"/>
      <w:bookmarkStart w:id="5525" w:name="_Toc130574874"/>
      <w:bookmarkStart w:id="5526" w:name="_Toc131767284"/>
      <w:bookmarkStart w:id="5527" w:name="_Toc138887870"/>
      <w:r w:rsidRPr="00C04A08">
        <w:t>6.4.2.2.5</w:t>
      </w:r>
      <w:r w:rsidRPr="00C04A08">
        <w:tab/>
        <w:t>Carrier leakage for power class 4</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47B3C104" w:rsidR="00842EF7" w:rsidRPr="00C04A08" w:rsidRDefault="00842EF7" w:rsidP="00842EF7">
      <w:pPr>
        <w:pStyle w:val="TH"/>
      </w:pPr>
      <w:r w:rsidRPr="00C04A08">
        <w:t>Table 6.4.2.2.5-1: Minimum requirements for relative carrier leakage power for power class 4</w:t>
      </w:r>
      <w:r w:rsidR="00C94FEF">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5528" w:name="_Toc67925988"/>
      <w:bookmarkStart w:id="5529" w:name="_Toc75273626"/>
      <w:bookmarkStart w:id="5530" w:name="_Toc76510526"/>
      <w:bookmarkStart w:id="5531" w:name="_Toc83129683"/>
      <w:bookmarkStart w:id="5532" w:name="_Toc90591215"/>
      <w:bookmarkStart w:id="5533" w:name="_Toc98864245"/>
      <w:bookmarkStart w:id="5534" w:name="_Toc99733494"/>
      <w:bookmarkStart w:id="5535" w:name="_Toc106577394"/>
      <w:bookmarkStart w:id="5536" w:name="_Toc114537145"/>
      <w:bookmarkStart w:id="5537" w:name="_Toc115257413"/>
      <w:bookmarkStart w:id="5538" w:name="_Toc123086733"/>
      <w:bookmarkStart w:id="5539" w:name="_Toc123088468"/>
      <w:bookmarkStart w:id="5540" w:name="_Toc124298124"/>
      <w:bookmarkStart w:id="5541" w:name="_Toc130574875"/>
      <w:bookmarkStart w:id="5542" w:name="_Toc131767285"/>
      <w:bookmarkStart w:id="5543" w:name="_Toc138887871"/>
      <w:r w:rsidRPr="00C04A08">
        <w:t>6.4.2.2.</w:t>
      </w:r>
      <w:r>
        <w:t>6</w:t>
      </w:r>
      <w:r w:rsidRPr="00C04A08">
        <w:tab/>
        <w:t>C</w:t>
      </w:r>
      <w:r>
        <w:t>arrier leakage for power class 5</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0675A3"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C94FEF">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5544" w:name="_Toc98864246"/>
      <w:bookmarkStart w:id="5545" w:name="_Toc99733495"/>
      <w:bookmarkStart w:id="5546" w:name="_Toc106577395"/>
      <w:bookmarkStart w:id="5547" w:name="_Toc114537146"/>
      <w:bookmarkStart w:id="5548" w:name="_Toc115257414"/>
      <w:bookmarkStart w:id="5549" w:name="_Toc123086734"/>
      <w:bookmarkStart w:id="5550" w:name="_Toc123088469"/>
      <w:bookmarkStart w:id="5551" w:name="_Toc124298125"/>
      <w:bookmarkStart w:id="5552" w:name="_Toc130574876"/>
      <w:bookmarkStart w:id="5553" w:name="_Toc131767286"/>
      <w:bookmarkStart w:id="5554" w:name="_Toc138887872"/>
      <w:r w:rsidRPr="00C04A08">
        <w:t>6.4.2.2.</w:t>
      </w:r>
      <w:r>
        <w:t>7</w:t>
      </w:r>
      <w:r w:rsidRPr="00C04A08">
        <w:tab/>
        <w:t>C</w:t>
      </w:r>
      <w:r>
        <w:t>arrier leakage for power class 6</w:t>
      </w:r>
      <w:bookmarkEnd w:id="5544"/>
      <w:bookmarkEnd w:id="5545"/>
      <w:bookmarkEnd w:id="5546"/>
      <w:bookmarkEnd w:id="5547"/>
      <w:bookmarkEnd w:id="5548"/>
      <w:bookmarkEnd w:id="5549"/>
      <w:bookmarkEnd w:id="5550"/>
      <w:bookmarkEnd w:id="5551"/>
      <w:bookmarkEnd w:id="5552"/>
      <w:bookmarkEnd w:id="5553"/>
      <w:bookmarkEnd w:id="5554"/>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5555" w:name="_Toc98864247"/>
      <w:bookmarkStart w:id="5556" w:name="_Toc99733496"/>
      <w:bookmarkStart w:id="5557" w:name="_Toc106577396"/>
      <w:bookmarkStart w:id="5558" w:name="_Toc114537147"/>
      <w:bookmarkStart w:id="5559" w:name="_Toc115257415"/>
      <w:bookmarkStart w:id="5560" w:name="_Toc123086735"/>
      <w:bookmarkStart w:id="5561" w:name="_Toc123088470"/>
      <w:bookmarkStart w:id="5562" w:name="_Toc124298126"/>
      <w:bookmarkStart w:id="5563" w:name="_Toc130574877"/>
      <w:bookmarkStart w:id="5564" w:name="_Toc131767287"/>
      <w:bookmarkStart w:id="5565" w:name="_Toc138887873"/>
      <w:r>
        <w:t>6.4.2.2.8</w:t>
      </w:r>
      <w:r>
        <w:tab/>
        <w:t>Carrier leakage for power class 7</w:t>
      </w:r>
      <w:bookmarkEnd w:id="5555"/>
      <w:bookmarkEnd w:id="5556"/>
      <w:bookmarkEnd w:id="5557"/>
      <w:bookmarkEnd w:id="5558"/>
      <w:bookmarkEnd w:id="5559"/>
      <w:bookmarkEnd w:id="5560"/>
      <w:bookmarkEnd w:id="5561"/>
      <w:bookmarkEnd w:id="5562"/>
      <w:bookmarkEnd w:id="5563"/>
      <w:bookmarkEnd w:id="5564"/>
      <w:bookmarkEnd w:id="5565"/>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5566" w:name="_Toc21340867"/>
      <w:bookmarkStart w:id="5567" w:name="_Toc29805314"/>
      <w:bookmarkStart w:id="5568" w:name="_Toc36456523"/>
      <w:bookmarkStart w:id="5569" w:name="_Toc36469621"/>
      <w:bookmarkStart w:id="5570" w:name="_Toc37254030"/>
      <w:bookmarkStart w:id="5571" w:name="_Toc37322887"/>
      <w:bookmarkStart w:id="5572" w:name="_Toc37324293"/>
      <w:bookmarkStart w:id="5573" w:name="_Toc45889816"/>
      <w:bookmarkStart w:id="5574" w:name="_Toc52196476"/>
      <w:bookmarkStart w:id="5575" w:name="_Toc52197456"/>
      <w:bookmarkStart w:id="5576" w:name="_Toc53173179"/>
      <w:bookmarkStart w:id="5577" w:name="_Toc53173548"/>
      <w:bookmarkStart w:id="5578" w:name="_Toc61119548"/>
      <w:bookmarkStart w:id="5579" w:name="_Toc61119930"/>
      <w:bookmarkStart w:id="5580" w:name="_Toc67925989"/>
      <w:bookmarkStart w:id="5581" w:name="_Toc75273627"/>
      <w:bookmarkStart w:id="5582" w:name="_Toc76510527"/>
      <w:bookmarkStart w:id="5583" w:name="_Toc83129684"/>
      <w:bookmarkStart w:id="5584" w:name="_Toc90591216"/>
      <w:bookmarkStart w:id="5585" w:name="_Toc98864248"/>
      <w:bookmarkStart w:id="5586" w:name="_Toc99733497"/>
      <w:bookmarkStart w:id="5587" w:name="_Toc106577397"/>
      <w:bookmarkStart w:id="5588" w:name="_Toc114537148"/>
      <w:bookmarkStart w:id="5589" w:name="_Toc115257416"/>
      <w:bookmarkStart w:id="5590" w:name="_Toc123086736"/>
      <w:bookmarkStart w:id="5591" w:name="_Toc123088471"/>
      <w:bookmarkStart w:id="5592" w:name="_Toc124298127"/>
      <w:bookmarkStart w:id="5593" w:name="_Toc130574878"/>
      <w:bookmarkStart w:id="5594" w:name="_Toc131767288"/>
      <w:bookmarkStart w:id="5595" w:name="_Toc138887874"/>
      <w:r w:rsidRPr="00C04A08">
        <w:t>6.4.2.3</w:t>
      </w:r>
      <w:r w:rsidRPr="00C04A08">
        <w:tab/>
        <w:t>In-band emissions</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262DCF58" w14:textId="77777777" w:rsidR="00842EF7" w:rsidRPr="00C04A08" w:rsidRDefault="00842EF7" w:rsidP="00842EF7">
      <w:pPr>
        <w:pStyle w:val="Heading5"/>
      </w:pPr>
      <w:bookmarkStart w:id="5596" w:name="_Toc21340868"/>
      <w:bookmarkStart w:id="5597" w:name="_Toc29805315"/>
      <w:bookmarkStart w:id="5598" w:name="_Toc36456524"/>
      <w:bookmarkStart w:id="5599" w:name="_Toc36469622"/>
      <w:bookmarkStart w:id="5600" w:name="_Toc37254031"/>
      <w:bookmarkStart w:id="5601" w:name="_Toc37322888"/>
      <w:bookmarkStart w:id="5602" w:name="_Toc37324294"/>
      <w:bookmarkStart w:id="5603" w:name="_Toc45889817"/>
      <w:bookmarkStart w:id="5604" w:name="_Toc52196477"/>
      <w:bookmarkStart w:id="5605" w:name="_Toc52197457"/>
      <w:bookmarkStart w:id="5606" w:name="_Toc53173180"/>
      <w:bookmarkStart w:id="5607" w:name="_Toc53173549"/>
      <w:bookmarkStart w:id="5608" w:name="_Toc61119549"/>
      <w:bookmarkStart w:id="5609" w:name="_Toc61119931"/>
      <w:bookmarkStart w:id="5610" w:name="_Toc67925990"/>
      <w:bookmarkStart w:id="5611" w:name="_Toc75273628"/>
      <w:bookmarkStart w:id="5612" w:name="_Toc76510528"/>
      <w:bookmarkStart w:id="5613" w:name="_Toc83129685"/>
      <w:bookmarkStart w:id="5614" w:name="_Toc90591217"/>
      <w:bookmarkStart w:id="5615" w:name="_Toc98864249"/>
      <w:bookmarkStart w:id="5616" w:name="_Toc99733498"/>
      <w:bookmarkStart w:id="5617" w:name="_Toc106577398"/>
      <w:bookmarkStart w:id="5618" w:name="_Toc114537149"/>
      <w:bookmarkStart w:id="5619" w:name="_Toc115257417"/>
      <w:bookmarkStart w:id="5620" w:name="_Toc123086737"/>
      <w:bookmarkStart w:id="5621" w:name="_Toc123088472"/>
      <w:bookmarkStart w:id="5622" w:name="_Toc124298128"/>
      <w:bookmarkStart w:id="5623" w:name="_Toc130574879"/>
      <w:bookmarkStart w:id="5624" w:name="_Toc131767289"/>
      <w:bookmarkStart w:id="5625" w:name="_Toc138887875"/>
      <w:r w:rsidRPr="00C04A08">
        <w:t>6.4.2.3.1</w:t>
      </w:r>
      <w:r w:rsidRPr="00C04A08">
        <w:tab/>
        <w:t>General</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5626" w:name="_Toc21340869"/>
      <w:bookmarkStart w:id="5627" w:name="_Toc29805316"/>
      <w:bookmarkStart w:id="5628" w:name="_Toc36456525"/>
      <w:bookmarkStart w:id="5629" w:name="_Toc36469623"/>
      <w:bookmarkStart w:id="5630" w:name="_Toc37254032"/>
      <w:bookmarkStart w:id="5631" w:name="_Toc37322889"/>
      <w:bookmarkStart w:id="5632" w:name="_Toc37324295"/>
      <w:bookmarkStart w:id="5633" w:name="_Toc45889818"/>
      <w:bookmarkStart w:id="5634" w:name="_Toc52196478"/>
      <w:bookmarkStart w:id="5635" w:name="_Toc52197458"/>
      <w:bookmarkStart w:id="5636" w:name="_Toc53173181"/>
      <w:bookmarkStart w:id="5637" w:name="_Toc53173550"/>
      <w:bookmarkStart w:id="5638" w:name="_Toc61119550"/>
      <w:bookmarkStart w:id="5639" w:name="_Toc61119932"/>
      <w:bookmarkStart w:id="5640" w:name="_Toc67925991"/>
      <w:bookmarkStart w:id="5641" w:name="_Toc75273629"/>
      <w:bookmarkStart w:id="5642" w:name="_Toc76510529"/>
      <w:bookmarkStart w:id="5643" w:name="_Toc83129686"/>
      <w:bookmarkStart w:id="5644" w:name="_Toc90591218"/>
      <w:bookmarkStart w:id="5645" w:name="_Toc98864250"/>
      <w:bookmarkStart w:id="5646" w:name="_Toc99733499"/>
      <w:bookmarkStart w:id="5647" w:name="_Toc106577399"/>
      <w:bookmarkStart w:id="5648" w:name="_Toc114537150"/>
      <w:bookmarkStart w:id="5649" w:name="_Toc115257418"/>
      <w:bookmarkStart w:id="5650" w:name="_Toc123086738"/>
      <w:bookmarkStart w:id="5651" w:name="_Toc123088473"/>
      <w:bookmarkStart w:id="5652" w:name="_Toc124298129"/>
      <w:bookmarkStart w:id="5653" w:name="_Toc130574880"/>
      <w:bookmarkStart w:id="5654" w:name="_Toc131767290"/>
      <w:bookmarkStart w:id="5655" w:name="_Toc138887876"/>
      <w:r w:rsidRPr="00C04A08">
        <w:lastRenderedPageBreak/>
        <w:t>6.4.2.3.2</w:t>
      </w:r>
      <w:r w:rsidRPr="00C04A08">
        <w:tab/>
        <w:t>In-band emissions for power class 1</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A343E18" w14:textId="77777777" w:rsidR="00842EF7" w:rsidRPr="00C04A08" w:rsidRDefault="00842EF7" w:rsidP="00842EF7">
      <w:pPr>
        <w:rPr>
          <w:rFonts w:cs="v5.0.0"/>
        </w:rPr>
      </w:pPr>
      <w:bookmarkStart w:id="5656" w:name="_Hlk519673118"/>
      <w:r w:rsidRPr="00C04A08">
        <w:t xml:space="preserve">The average of the in-band emission measurement over 10 sub-frames shall not exceed the values specified in </w:t>
      </w:r>
      <w:bookmarkEnd w:id="5656"/>
      <w:r w:rsidRPr="00C04A08">
        <w:t>Table 6.4.2.3.2-1 for power class 1 UEs</w:t>
      </w:r>
      <w:r w:rsidRPr="00C04A08">
        <w:rPr>
          <w:rFonts w:cs="v5.0.0"/>
        </w:rPr>
        <w:t>.</w:t>
      </w:r>
    </w:p>
    <w:p w14:paraId="3BC474FE" w14:textId="77777777" w:rsidR="001A2F73" w:rsidRPr="00C04A08" w:rsidRDefault="001A2F73" w:rsidP="001A2F73">
      <w:pPr>
        <w:pStyle w:val="TH"/>
      </w:pPr>
      <w:bookmarkStart w:id="5657" w:name="_Toc21340870"/>
      <w:bookmarkStart w:id="5658" w:name="_Toc29805317"/>
      <w:bookmarkStart w:id="5659" w:name="_Toc36456526"/>
      <w:bookmarkStart w:id="5660" w:name="_Toc36469624"/>
      <w:bookmarkStart w:id="5661" w:name="_Toc37254033"/>
      <w:bookmarkStart w:id="5662" w:name="_Toc37322890"/>
      <w:bookmarkStart w:id="5663" w:name="_Toc37324296"/>
      <w:bookmarkStart w:id="5664" w:name="_Toc45889819"/>
      <w:bookmarkStart w:id="5665" w:name="_Toc52196479"/>
      <w:bookmarkStart w:id="5666" w:name="_Toc52197459"/>
      <w:bookmarkStart w:id="5667" w:name="_Toc53173182"/>
      <w:bookmarkStart w:id="5668" w:name="_Toc53173551"/>
      <w:bookmarkStart w:id="5669" w:name="_Toc61119551"/>
      <w:bookmarkStart w:id="5670" w:name="_Toc61119933"/>
      <w:bookmarkStart w:id="5671" w:name="_Toc67925992"/>
      <w:bookmarkStart w:id="5672" w:name="_Toc75273630"/>
      <w:bookmarkStart w:id="5673" w:name="_Toc76510530"/>
      <w:bookmarkStart w:id="5674" w:name="_Toc83129687"/>
      <w:bookmarkStart w:id="5675" w:name="_Toc90591219"/>
      <w:bookmarkStart w:id="5676" w:name="_Toc98864251"/>
      <w:bookmarkStart w:id="5677" w:name="_Toc99733500"/>
      <w:bookmarkStart w:id="5678"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5679" w:name="_Toc114537151"/>
      <w:bookmarkStart w:id="5680" w:name="_Toc115257419"/>
      <w:bookmarkStart w:id="5681" w:name="_Toc123086739"/>
      <w:bookmarkStart w:id="5682" w:name="_Toc123088474"/>
      <w:bookmarkStart w:id="5683" w:name="_Toc124298130"/>
      <w:bookmarkStart w:id="5684" w:name="_Toc130574881"/>
      <w:bookmarkStart w:id="5685" w:name="_Toc131767291"/>
      <w:bookmarkStart w:id="5686" w:name="_Toc138887877"/>
      <w:r w:rsidRPr="00C04A08">
        <w:t>6.4.2.3.3</w:t>
      </w:r>
      <w:r w:rsidRPr="00C04A08">
        <w:tab/>
      </w:r>
      <w:r w:rsidRPr="00C04A08">
        <w:rPr>
          <w:rFonts w:eastAsia="Malgun Gothic"/>
          <w:sz w:val="24"/>
        </w:rPr>
        <w:t>In-band emissions for power class 2</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5687" w:name="_Toc21340871"/>
      <w:bookmarkStart w:id="5688" w:name="_Toc29805318"/>
      <w:bookmarkStart w:id="5689" w:name="_Toc36456527"/>
      <w:bookmarkStart w:id="5690" w:name="_Toc36469625"/>
      <w:bookmarkStart w:id="5691" w:name="_Toc37254034"/>
      <w:bookmarkStart w:id="5692" w:name="_Toc37322891"/>
      <w:bookmarkStart w:id="5693" w:name="_Toc37324297"/>
      <w:bookmarkStart w:id="5694" w:name="_Toc45889820"/>
      <w:bookmarkStart w:id="5695" w:name="_Toc52196480"/>
      <w:bookmarkStart w:id="5696" w:name="_Toc52197460"/>
      <w:bookmarkStart w:id="5697" w:name="_Toc53173183"/>
      <w:bookmarkStart w:id="5698" w:name="_Toc53173552"/>
      <w:bookmarkStart w:id="5699" w:name="_Toc61119552"/>
      <w:bookmarkStart w:id="5700" w:name="_Toc61119934"/>
      <w:bookmarkStart w:id="5701" w:name="_Toc67925993"/>
      <w:bookmarkStart w:id="5702" w:name="_Toc75273631"/>
      <w:bookmarkStart w:id="5703" w:name="_Toc76510531"/>
      <w:bookmarkStart w:id="5704" w:name="_Toc83129688"/>
      <w:bookmarkStart w:id="5705" w:name="_Toc90591220"/>
      <w:bookmarkStart w:id="5706" w:name="_Toc98864252"/>
      <w:bookmarkStart w:id="5707" w:name="_Toc99733501"/>
      <w:bookmarkStart w:id="5708" w:name="_Toc106577401"/>
      <w:bookmarkStart w:id="5709" w:name="_Toc114537152"/>
      <w:bookmarkStart w:id="5710" w:name="_Toc115257420"/>
      <w:bookmarkStart w:id="5711" w:name="_Toc123086740"/>
      <w:bookmarkStart w:id="5712" w:name="_Toc123088475"/>
      <w:bookmarkStart w:id="5713" w:name="_Toc124298131"/>
      <w:bookmarkStart w:id="5714" w:name="_Toc130574882"/>
      <w:bookmarkStart w:id="5715" w:name="_Toc131767292"/>
      <w:bookmarkStart w:id="5716" w:name="_Toc138887878"/>
      <w:r w:rsidRPr="00C04A08">
        <w:t>6.4.2.3.4</w:t>
      </w:r>
      <w:r w:rsidRPr="00C04A08">
        <w:tab/>
      </w:r>
      <w:r w:rsidRPr="00C04A08">
        <w:rPr>
          <w:rFonts w:eastAsia="Malgun Gothic"/>
          <w:sz w:val="24"/>
        </w:rPr>
        <w:t>In-band emissions for power class 3</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5717" w:name="_Toc21340872"/>
      <w:bookmarkStart w:id="5718" w:name="_Toc29805319"/>
      <w:bookmarkStart w:id="5719" w:name="_Toc36456528"/>
      <w:bookmarkStart w:id="5720" w:name="_Toc36469626"/>
      <w:bookmarkStart w:id="5721" w:name="_Toc37254035"/>
      <w:bookmarkStart w:id="5722" w:name="_Toc37322892"/>
      <w:bookmarkStart w:id="5723" w:name="_Toc37324298"/>
      <w:bookmarkStart w:id="5724" w:name="_Toc45889821"/>
      <w:bookmarkStart w:id="5725" w:name="_Toc52196481"/>
      <w:bookmarkStart w:id="5726" w:name="_Toc52197461"/>
      <w:bookmarkStart w:id="5727" w:name="_Toc53173184"/>
      <w:bookmarkStart w:id="5728" w:name="_Toc53173553"/>
      <w:bookmarkStart w:id="5729" w:name="_Toc61119553"/>
      <w:bookmarkStart w:id="5730" w:name="_Toc61119935"/>
      <w:bookmarkStart w:id="5731" w:name="_Toc67925994"/>
      <w:bookmarkStart w:id="5732" w:name="_Toc75273632"/>
      <w:bookmarkStart w:id="5733" w:name="_Toc76510532"/>
      <w:bookmarkStart w:id="5734" w:name="_Toc83129689"/>
      <w:bookmarkStart w:id="5735" w:name="_Toc90591221"/>
      <w:bookmarkStart w:id="5736" w:name="_Toc98864253"/>
      <w:bookmarkStart w:id="5737" w:name="_Toc99733502"/>
      <w:bookmarkStart w:id="5738"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5739" w:name="_Toc114537153"/>
      <w:bookmarkStart w:id="5740" w:name="_Toc115257421"/>
      <w:bookmarkStart w:id="5741" w:name="_Toc123086741"/>
      <w:bookmarkStart w:id="5742" w:name="_Toc123088476"/>
      <w:bookmarkStart w:id="5743" w:name="_Toc124298132"/>
      <w:bookmarkStart w:id="5744" w:name="_Toc130574883"/>
      <w:bookmarkStart w:id="5745" w:name="_Toc131767293"/>
      <w:bookmarkStart w:id="5746" w:name="_Toc138887879"/>
      <w:r w:rsidRPr="00C04A08">
        <w:t>6.4.2.3.5</w:t>
      </w:r>
      <w:r w:rsidRPr="00C04A08">
        <w:tab/>
      </w:r>
      <w:r w:rsidRPr="00C04A08">
        <w:rPr>
          <w:rFonts w:eastAsia="Malgun Gothic"/>
        </w:rPr>
        <w:t>In-band emissions for power class 4</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399C7C83" w:rsidR="00842EF7" w:rsidRPr="00C04A08" w:rsidRDefault="00842EF7" w:rsidP="00842EF7">
      <w:pPr>
        <w:pStyle w:val="TH"/>
      </w:pPr>
      <w:r w:rsidRPr="00C04A08">
        <w:lastRenderedPageBreak/>
        <w:t>Table 6.4.2.3.5-1: Requirements for in-band emissions for power class 4</w:t>
      </w:r>
      <w:r w:rsidR="00202D79">
        <w:t xml:space="preserve"> 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5747" w:name="_Toc67925995"/>
      <w:bookmarkStart w:id="5748" w:name="_Toc75273633"/>
      <w:bookmarkStart w:id="5749" w:name="_Toc76510533"/>
      <w:bookmarkStart w:id="5750" w:name="_Toc83129690"/>
      <w:bookmarkStart w:id="5751" w:name="_Toc90591222"/>
      <w:bookmarkStart w:id="5752" w:name="_Toc98864254"/>
      <w:bookmarkStart w:id="5753" w:name="_Toc99733503"/>
      <w:bookmarkStart w:id="5754" w:name="_Toc106577403"/>
      <w:bookmarkStart w:id="5755" w:name="_Toc114537154"/>
      <w:bookmarkStart w:id="5756" w:name="_Toc115257422"/>
      <w:bookmarkStart w:id="5757" w:name="_Toc123086742"/>
      <w:bookmarkStart w:id="5758" w:name="_Toc123088477"/>
      <w:bookmarkStart w:id="5759" w:name="_Toc124298133"/>
      <w:bookmarkStart w:id="5760" w:name="_Toc130574884"/>
      <w:bookmarkStart w:id="5761" w:name="_Toc131767294"/>
      <w:bookmarkStart w:id="5762" w:name="_Toc138887880"/>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33A20AF9" w:rsidR="00FD5D84" w:rsidRPr="00C04A08" w:rsidRDefault="00FD5D84" w:rsidP="00FD5D84">
      <w:pPr>
        <w:pStyle w:val="TH"/>
      </w:pPr>
      <w:r>
        <w:lastRenderedPageBreak/>
        <w:t>Table 6.4.2.3.6</w:t>
      </w:r>
      <w:r w:rsidRPr="00C04A08">
        <w:t>-1: Requirements for in-</w:t>
      </w:r>
      <w:r>
        <w:t>band emissions for power class 5</w:t>
      </w:r>
      <w:r w:rsidR="00202D79">
        <w:t xml:space="preserve"> 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5763" w:name="_Toc98864255"/>
      <w:bookmarkStart w:id="5764" w:name="_Toc99733504"/>
      <w:bookmarkStart w:id="5765" w:name="_Toc106577404"/>
      <w:bookmarkStart w:id="5766" w:name="_Toc114537155"/>
      <w:bookmarkStart w:id="5767" w:name="_Toc115257423"/>
      <w:bookmarkStart w:id="5768" w:name="_Toc123086743"/>
      <w:bookmarkStart w:id="5769" w:name="_Toc123088478"/>
      <w:bookmarkStart w:id="5770" w:name="_Toc124298134"/>
      <w:bookmarkStart w:id="5771" w:name="_Toc130574885"/>
      <w:bookmarkStart w:id="5772" w:name="_Toc131767295"/>
      <w:bookmarkStart w:id="5773" w:name="_Toc138887881"/>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5763"/>
      <w:bookmarkEnd w:id="5764"/>
      <w:bookmarkEnd w:id="5765"/>
      <w:bookmarkEnd w:id="5766"/>
      <w:bookmarkEnd w:id="5767"/>
      <w:bookmarkEnd w:id="5768"/>
      <w:bookmarkEnd w:id="5769"/>
      <w:bookmarkEnd w:id="5770"/>
      <w:bookmarkEnd w:id="5771"/>
      <w:bookmarkEnd w:id="5772"/>
      <w:bookmarkEnd w:id="5773"/>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5774" w:name="_Toc98864256"/>
      <w:bookmarkStart w:id="5775" w:name="_Toc99733505"/>
      <w:bookmarkStart w:id="5776" w:name="_Toc106577405"/>
      <w:bookmarkStart w:id="5777" w:name="_Toc114537156"/>
      <w:bookmarkStart w:id="5778" w:name="_Toc115257424"/>
      <w:bookmarkStart w:id="5779" w:name="_Toc123086744"/>
      <w:bookmarkStart w:id="5780" w:name="_Toc123088479"/>
      <w:bookmarkStart w:id="5781" w:name="_Toc124298135"/>
      <w:bookmarkStart w:id="5782" w:name="_Toc130574886"/>
      <w:bookmarkStart w:id="5783" w:name="_Toc131767296"/>
      <w:bookmarkStart w:id="5784" w:name="_Toc138887882"/>
      <w:r>
        <w:t>6.4.2.3.8</w:t>
      </w:r>
      <w:r>
        <w:tab/>
      </w:r>
      <w:r>
        <w:rPr>
          <w:rFonts w:eastAsia="Malgun Gothic"/>
          <w:sz w:val="24"/>
        </w:rPr>
        <w:t>In-band emissions for power class 7</w:t>
      </w:r>
      <w:bookmarkEnd w:id="5774"/>
      <w:bookmarkEnd w:id="5775"/>
      <w:bookmarkEnd w:id="5776"/>
      <w:bookmarkEnd w:id="5777"/>
      <w:bookmarkEnd w:id="5778"/>
      <w:bookmarkEnd w:id="5779"/>
      <w:bookmarkEnd w:id="5780"/>
      <w:bookmarkEnd w:id="5781"/>
      <w:bookmarkEnd w:id="5782"/>
      <w:bookmarkEnd w:id="5783"/>
      <w:bookmarkEnd w:id="5784"/>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5785" w:name="_Toc21340873"/>
      <w:bookmarkStart w:id="5786" w:name="_Toc29805320"/>
      <w:bookmarkStart w:id="5787" w:name="_Toc36456529"/>
      <w:bookmarkStart w:id="5788" w:name="_Toc36469627"/>
      <w:bookmarkStart w:id="5789" w:name="_Toc37254036"/>
      <w:bookmarkStart w:id="5790" w:name="_Toc37322893"/>
      <w:bookmarkStart w:id="5791" w:name="_Toc37324299"/>
      <w:bookmarkStart w:id="5792" w:name="_Toc45889822"/>
      <w:bookmarkStart w:id="5793" w:name="_Toc52196482"/>
      <w:bookmarkStart w:id="5794" w:name="_Toc52197462"/>
      <w:bookmarkStart w:id="5795" w:name="_Toc53173185"/>
      <w:bookmarkStart w:id="5796" w:name="_Toc53173554"/>
      <w:bookmarkStart w:id="5797" w:name="_Toc61119554"/>
      <w:bookmarkStart w:id="5798" w:name="_Toc61119936"/>
      <w:bookmarkStart w:id="5799" w:name="_Toc67925996"/>
      <w:bookmarkStart w:id="5800" w:name="_Toc75273634"/>
      <w:bookmarkStart w:id="5801" w:name="_Toc76510534"/>
      <w:bookmarkStart w:id="5802" w:name="_Toc83129691"/>
      <w:bookmarkStart w:id="5803" w:name="_Toc90591223"/>
      <w:bookmarkStart w:id="5804" w:name="_Toc98864257"/>
      <w:bookmarkStart w:id="5805" w:name="_Toc99733506"/>
      <w:bookmarkStart w:id="5806" w:name="_Toc106577406"/>
      <w:bookmarkStart w:id="5807" w:name="_Toc114537157"/>
      <w:bookmarkStart w:id="5808" w:name="_Toc115257425"/>
      <w:bookmarkStart w:id="5809" w:name="_Toc123086745"/>
      <w:bookmarkStart w:id="5810" w:name="_Toc123088480"/>
      <w:bookmarkStart w:id="5811" w:name="_Toc124298136"/>
      <w:bookmarkStart w:id="5812" w:name="_Toc130574887"/>
      <w:bookmarkStart w:id="5813" w:name="_Toc131767297"/>
      <w:bookmarkStart w:id="5814" w:name="_Toc138887883"/>
      <w:r w:rsidRPr="00C04A08">
        <w:t>6.4.2.4</w:t>
      </w:r>
      <w:r w:rsidRPr="00C04A08">
        <w:tab/>
        <w:t>EVM equalizer spectrum flatness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5815" w:name="_Toc21340874"/>
      <w:bookmarkStart w:id="5816" w:name="_Toc29805321"/>
      <w:bookmarkStart w:id="5817" w:name="_Toc36456530"/>
      <w:bookmarkStart w:id="5818" w:name="_Toc36469628"/>
      <w:bookmarkStart w:id="5819" w:name="_Toc37254037"/>
      <w:bookmarkStart w:id="5820" w:name="_Toc37322894"/>
      <w:bookmarkStart w:id="5821" w:name="_Toc37324300"/>
      <w:bookmarkStart w:id="5822" w:name="_Toc45889823"/>
      <w:bookmarkStart w:id="5823" w:name="_Toc52196483"/>
      <w:bookmarkStart w:id="5824" w:name="_Toc52197463"/>
      <w:bookmarkStart w:id="5825" w:name="_Toc53173186"/>
      <w:bookmarkStart w:id="5826" w:name="_Toc53173555"/>
      <w:bookmarkStart w:id="5827" w:name="_Toc61119555"/>
      <w:bookmarkStart w:id="5828" w:name="_Toc61119937"/>
      <w:bookmarkStart w:id="5829" w:name="_Toc67925997"/>
      <w:bookmarkStart w:id="5830" w:name="_Toc75273635"/>
      <w:bookmarkStart w:id="5831" w:name="_Toc76510535"/>
      <w:bookmarkStart w:id="5832" w:name="_Toc83129692"/>
      <w:bookmarkStart w:id="5833" w:name="_Toc90591224"/>
      <w:bookmarkStart w:id="5834" w:name="_Toc98864258"/>
      <w:bookmarkStart w:id="5835" w:name="_Toc99733507"/>
      <w:bookmarkStart w:id="5836" w:name="_Toc106577407"/>
      <w:bookmarkStart w:id="5837" w:name="_Toc114537158"/>
      <w:bookmarkStart w:id="5838" w:name="_Toc115257426"/>
      <w:bookmarkStart w:id="5839" w:name="_Toc123086746"/>
      <w:bookmarkStart w:id="5840" w:name="_Toc123088481"/>
      <w:bookmarkStart w:id="5841" w:name="_Toc124298137"/>
      <w:bookmarkStart w:id="5842" w:name="_Toc130574888"/>
      <w:bookmarkStart w:id="5843" w:name="_Toc131767298"/>
      <w:bookmarkStart w:id="5844" w:name="_Toc138887884"/>
      <w:r w:rsidRPr="00C04A08">
        <w:t>6.4.2.5</w:t>
      </w:r>
      <w:r w:rsidRPr="00C04A08">
        <w:tab/>
        <w:t>EVM spectral flatness for Pi/2 BPSK modulation</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993B78"/>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5845" w:name="_Toc98864259"/>
      <w:bookmarkStart w:id="5846" w:name="_Toc99733508"/>
      <w:bookmarkStart w:id="5847" w:name="_Toc106577408"/>
      <w:bookmarkStart w:id="5848" w:name="_Toc114537159"/>
      <w:bookmarkStart w:id="5849" w:name="_Toc115257427"/>
      <w:bookmarkStart w:id="5850" w:name="_Toc123086747"/>
      <w:bookmarkStart w:id="5851" w:name="_Toc123088482"/>
      <w:bookmarkStart w:id="5852" w:name="_Toc124298138"/>
      <w:bookmarkStart w:id="5853" w:name="_Toc130574889"/>
      <w:bookmarkStart w:id="5854" w:name="_Toc131767299"/>
      <w:bookmarkStart w:id="5855" w:name="_Toc138887885"/>
      <w:bookmarkStart w:id="5856" w:name="_Toc21344332"/>
      <w:bookmarkStart w:id="5857" w:name="_Toc29801818"/>
      <w:bookmarkStart w:id="5858" w:name="_Toc29802242"/>
      <w:bookmarkStart w:id="5859" w:name="_Toc29802867"/>
      <w:bookmarkStart w:id="5860" w:name="_Toc36107609"/>
      <w:bookmarkStart w:id="5861" w:name="_Toc37251375"/>
      <w:bookmarkStart w:id="5862" w:name="_Toc45888239"/>
      <w:bookmarkStart w:id="5863" w:name="_Toc45888838"/>
      <w:bookmarkStart w:id="5864" w:name="_Toc61367516"/>
      <w:bookmarkStart w:id="5865" w:name="_Toc61372899"/>
      <w:bookmarkStart w:id="5866" w:name="_Toc68230847"/>
      <w:bookmarkStart w:id="5867" w:name="_Toc69084260"/>
      <w:bookmarkStart w:id="5868" w:name="_Toc75467270"/>
      <w:bookmarkStart w:id="5869" w:name="_Toc76509292"/>
      <w:bookmarkStart w:id="5870" w:name="_Toc76718282"/>
      <w:bookmarkStart w:id="5871" w:name="_Toc83580613"/>
      <w:bookmarkStart w:id="5872" w:name="_Toc84405122"/>
      <w:bookmarkStart w:id="5873" w:name="_Toc84413731"/>
      <w:r w:rsidRPr="00A1115A">
        <w:t>6.4.2.</w:t>
      </w:r>
      <w:r>
        <w:t>6</w:t>
      </w:r>
      <w:r w:rsidRPr="00A1115A">
        <w:tab/>
      </w:r>
      <w:r>
        <w:t>Phase continuity requirements for DMRS bundling</w:t>
      </w:r>
      <w:bookmarkEnd w:id="5845"/>
      <w:bookmarkEnd w:id="5846"/>
      <w:bookmarkEnd w:id="5847"/>
      <w:bookmarkEnd w:id="5848"/>
      <w:bookmarkEnd w:id="5849"/>
      <w:bookmarkEnd w:id="5850"/>
      <w:bookmarkEnd w:id="5851"/>
      <w:bookmarkEnd w:id="5852"/>
      <w:bookmarkEnd w:id="5853"/>
      <w:bookmarkEnd w:id="5854"/>
      <w:bookmarkEnd w:id="5855"/>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tbl>
    <w:p w14:paraId="19E15AF7" w14:textId="77777777" w:rsidR="00D23D7F" w:rsidRDefault="00D23D7F" w:rsidP="00D23D7F"/>
    <w:p w14:paraId="756B87B3" w14:textId="77777777" w:rsidR="00D23D7F" w:rsidRPr="00C04A08" w:rsidRDefault="00D23D7F" w:rsidP="00D23D7F">
      <w:r w:rsidRPr="0046241C">
        <w:t>NOTE: 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5874" w:name="_Toc21340875"/>
      <w:bookmarkStart w:id="5875" w:name="_Toc29805322"/>
      <w:bookmarkStart w:id="5876" w:name="_Toc36456531"/>
      <w:bookmarkStart w:id="5877" w:name="_Toc36469629"/>
      <w:bookmarkStart w:id="5878" w:name="_Toc37254038"/>
      <w:bookmarkStart w:id="5879" w:name="_Toc37322895"/>
      <w:bookmarkStart w:id="5880" w:name="_Toc37324301"/>
      <w:bookmarkStart w:id="5881" w:name="_Toc45889824"/>
      <w:bookmarkStart w:id="5882" w:name="_Toc52196484"/>
      <w:bookmarkStart w:id="5883" w:name="_Toc52197464"/>
      <w:bookmarkStart w:id="5884" w:name="_Toc53173187"/>
      <w:bookmarkStart w:id="5885" w:name="_Toc53173556"/>
      <w:bookmarkStart w:id="5886" w:name="_Toc61119556"/>
      <w:bookmarkStart w:id="5887" w:name="_Toc61119938"/>
      <w:bookmarkStart w:id="5888" w:name="_Toc67925998"/>
      <w:bookmarkStart w:id="5889" w:name="_Toc75273636"/>
      <w:bookmarkStart w:id="5890" w:name="_Toc76510536"/>
      <w:bookmarkStart w:id="5891" w:name="_Toc83129693"/>
      <w:bookmarkStart w:id="5892" w:name="_Toc90591225"/>
      <w:bookmarkStart w:id="5893" w:name="_Toc98864260"/>
      <w:bookmarkStart w:id="5894" w:name="_Toc99733509"/>
      <w:bookmarkStart w:id="5895" w:name="_Toc106577409"/>
      <w:bookmarkStart w:id="5896" w:name="_Toc114537160"/>
      <w:bookmarkStart w:id="5897" w:name="_Toc115257428"/>
      <w:bookmarkStart w:id="5898" w:name="_Toc123086748"/>
      <w:bookmarkStart w:id="5899" w:name="_Toc123088483"/>
      <w:bookmarkStart w:id="5900" w:name="_Toc124298139"/>
      <w:bookmarkStart w:id="5901" w:name="_Toc130574890"/>
      <w:bookmarkStart w:id="5902" w:name="_Toc131767300"/>
      <w:bookmarkStart w:id="5903" w:name="_Toc138887886"/>
      <w:r w:rsidRPr="00C04A08">
        <w:t>6.4A</w:t>
      </w:r>
      <w:r w:rsidRPr="00C04A08">
        <w:tab/>
        <w:t>Transmit signal quality for CA</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65174C9" w14:textId="014D67F2" w:rsidR="00E06914" w:rsidRPr="00C04A08" w:rsidRDefault="00E06914" w:rsidP="00C04A08">
      <w:pPr>
        <w:pStyle w:val="Heading3"/>
      </w:pPr>
      <w:bookmarkStart w:id="5904" w:name="_Toc52196485"/>
      <w:bookmarkStart w:id="5905" w:name="_Toc52197465"/>
      <w:bookmarkStart w:id="5906" w:name="_Toc53173188"/>
      <w:bookmarkStart w:id="5907" w:name="_Toc53173557"/>
      <w:bookmarkStart w:id="5908" w:name="_Toc61119557"/>
      <w:bookmarkStart w:id="5909" w:name="_Toc61119939"/>
      <w:bookmarkStart w:id="5910" w:name="_Toc67925999"/>
      <w:bookmarkStart w:id="5911" w:name="_Toc75273637"/>
      <w:bookmarkStart w:id="5912" w:name="_Toc76510537"/>
      <w:bookmarkStart w:id="5913" w:name="_Toc83129694"/>
      <w:bookmarkStart w:id="5914" w:name="_Toc90591226"/>
      <w:bookmarkStart w:id="5915" w:name="_Toc98864261"/>
      <w:bookmarkStart w:id="5916" w:name="_Toc99733510"/>
      <w:bookmarkStart w:id="5917" w:name="_Toc106577410"/>
      <w:bookmarkStart w:id="5918" w:name="_Toc114537161"/>
      <w:bookmarkStart w:id="5919" w:name="_Toc115257429"/>
      <w:bookmarkStart w:id="5920" w:name="_Toc123086749"/>
      <w:bookmarkStart w:id="5921" w:name="_Toc123088484"/>
      <w:bookmarkStart w:id="5922" w:name="_Toc124298140"/>
      <w:bookmarkStart w:id="5923" w:name="_Toc130574891"/>
      <w:bookmarkStart w:id="5924" w:name="_Toc131767301"/>
      <w:bookmarkStart w:id="5925" w:name="_Toc138887887"/>
      <w:r w:rsidRPr="00C04A08">
        <w:t>6.4A.0</w:t>
      </w:r>
      <w:r w:rsidRPr="00C04A08">
        <w:tab/>
        <w:t>General</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5926" w:name="_Toc21340876"/>
      <w:bookmarkStart w:id="5927" w:name="_Toc29805323"/>
      <w:bookmarkStart w:id="5928" w:name="_Toc36456532"/>
      <w:bookmarkStart w:id="5929" w:name="_Toc36469630"/>
      <w:bookmarkStart w:id="5930" w:name="_Toc37254039"/>
      <w:bookmarkStart w:id="5931" w:name="_Toc37322896"/>
      <w:bookmarkStart w:id="5932" w:name="_Toc37324302"/>
      <w:bookmarkStart w:id="5933" w:name="_Toc45889825"/>
      <w:bookmarkStart w:id="5934" w:name="_Toc52196486"/>
      <w:bookmarkStart w:id="5935" w:name="_Toc52197466"/>
      <w:bookmarkStart w:id="5936" w:name="_Toc53173189"/>
      <w:bookmarkStart w:id="5937" w:name="_Toc53173558"/>
      <w:bookmarkStart w:id="5938" w:name="_Toc61119558"/>
      <w:bookmarkStart w:id="5939" w:name="_Toc61119940"/>
      <w:bookmarkStart w:id="5940" w:name="_Toc67926000"/>
      <w:bookmarkStart w:id="5941" w:name="_Toc75273638"/>
      <w:bookmarkStart w:id="5942" w:name="_Toc76510538"/>
      <w:bookmarkStart w:id="5943" w:name="_Toc83129695"/>
      <w:bookmarkStart w:id="5944" w:name="_Toc90591227"/>
      <w:bookmarkStart w:id="5945" w:name="_Toc98864262"/>
      <w:bookmarkStart w:id="5946"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5947" w:name="_Toc106577411"/>
      <w:bookmarkStart w:id="5948" w:name="_Toc114537162"/>
      <w:bookmarkStart w:id="5949" w:name="_Toc115257430"/>
      <w:bookmarkStart w:id="5950" w:name="_Toc123086750"/>
      <w:bookmarkStart w:id="5951" w:name="_Toc123088485"/>
      <w:bookmarkStart w:id="5952" w:name="_Toc124298141"/>
      <w:bookmarkStart w:id="5953" w:name="_Toc130574892"/>
      <w:bookmarkStart w:id="5954" w:name="_Toc131767302"/>
      <w:bookmarkStart w:id="5955" w:name="_Toc138887888"/>
      <w:r w:rsidRPr="00C04A08">
        <w:lastRenderedPageBreak/>
        <w:t>6.4A.1</w:t>
      </w:r>
      <w:r w:rsidRPr="00C04A08">
        <w:tab/>
        <w:t>Frequency error</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5956" w:name="_Toc21340877"/>
      <w:bookmarkStart w:id="5957" w:name="_Toc29805324"/>
      <w:bookmarkStart w:id="5958" w:name="_Toc36456533"/>
      <w:bookmarkStart w:id="5959" w:name="_Toc36469631"/>
      <w:bookmarkStart w:id="5960" w:name="_Toc37254040"/>
      <w:bookmarkStart w:id="5961" w:name="_Toc37322897"/>
      <w:bookmarkStart w:id="5962" w:name="_Toc37324303"/>
      <w:bookmarkStart w:id="5963" w:name="_Toc45889826"/>
      <w:bookmarkStart w:id="5964" w:name="_Toc52196487"/>
      <w:bookmarkStart w:id="5965" w:name="_Toc52197467"/>
      <w:bookmarkStart w:id="5966" w:name="_Toc53173190"/>
      <w:bookmarkStart w:id="5967" w:name="_Toc53173559"/>
      <w:bookmarkStart w:id="5968" w:name="_Toc61119559"/>
      <w:bookmarkStart w:id="5969" w:name="_Toc61119941"/>
      <w:bookmarkStart w:id="5970" w:name="_Toc67926001"/>
      <w:bookmarkStart w:id="5971" w:name="_Toc75273639"/>
      <w:bookmarkStart w:id="5972" w:name="_Toc76510539"/>
      <w:bookmarkStart w:id="5973" w:name="_Toc83129696"/>
      <w:bookmarkStart w:id="5974" w:name="_Toc90591228"/>
      <w:bookmarkStart w:id="5975" w:name="_Toc98864263"/>
      <w:bookmarkStart w:id="5976" w:name="_Toc99733512"/>
      <w:bookmarkStart w:id="5977" w:name="_Toc106577412"/>
      <w:bookmarkStart w:id="5978" w:name="_Toc114537163"/>
      <w:bookmarkStart w:id="5979" w:name="_Toc115257431"/>
      <w:bookmarkStart w:id="5980" w:name="_Toc123086751"/>
      <w:bookmarkStart w:id="5981" w:name="_Toc123088486"/>
      <w:bookmarkStart w:id="5982" w:name="_Toc124298142"/>
      <w:bookmarkStart w:id="5983" w:name="_Toc130574893"/>
      <w:bookmarkStart w:id="5984" w:name="_Toc131767303"/>
      <w:bookmarkStart w:id="5985" w:name="_Toc138887889"/>
      <w:r w:rsidRPr="00C04A08">
        <w:t>6.4A.2</w:t>
      </w:r>
      <w:r w:rsidRPr="00C04A08">
        <w:tab/>
        <w:t>Transmit modulation quality</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0C5C92A5" w14:textId="77777777" w:rsidR="00842EF7" w:rsidRPr="00C04A08" w:rsidRDefault="00842EF7" w:rsidP="00842EF7">
      <w:pPr>
        <w:pStyle w:val="Heading4"/>
      </w:pPr>
      <w:bookmarkStart w:id="5986" w:name="_Toc21340878"/>
      <w:bookmarkStart w:id="5987" w:name="_Toc29805325"/>
      <w:bookmarkStart w:id="5988" w:name="_Toc36456534"/>
      <w:bookmarkStart w:id="5989" w:name="_Toc36469632"/>
      <w:bookmarkStart w:id="5990" w:name="_Toc37254041"/>
      <w:bookmarkStart w:id="5991" w:name="_Toc37322898"/>
      <w:bookmarkStart w:id="5992" w:name="_Toc37324304"/>
      <w:bookmarkStart w:id="5993" w:name="_Toc45889827"/>
      <w:bookmarkStart w:id="5994" w:name="_Toc52196488"/>
      <w:bookmarkStart w:id="5995" w:name="_Toc52197468"/>
      <w:bookmarkStart w:id="5996" w:name="_Toc53173191"/>
      <w:bookmarkStart w:id="5997" w:name="_Toc53173560"/>
      <w:bookmarkStart w:id="5998" w:name="_Toc61119560"/>
      <w:bookmarkStart w:id="5999" w:name="_Toc61119942"/>
      <w:bookmarkStart w:id="6000" w:name="_Toc67926002"/>
      <w:bookmarkStart w:id="6001" w:name="_Toc75273640"/>
      <w:bookmarkStart w:id="6002" w:name="_Toc76510540"/>
      <w:bookmarkStart w:id="6003" w:name="_Toc83129697"/>
      <w:bookmarkStart w:id="6004" w:name="_Toc90591229"/>
      <w:bookmarkStart w:id="6005" w:name="_Toc98864264"/>
      <w:bookmarkStart w:id="6006" w:name="_Toc99733513"/>
      <w:bookmarkStart w:id="6007" w:name="_Toc106577413"/>
      <w:bookmarkStart w:id="6008" w:name="_Toc114537164"/>
      <w:bookmarkStart w:id="6009" w:name="_Toc115257432"/>
      <w:bookmarkStart w:id="6010" w:name="_Toc123086752"/>
      <w:bookmarkStart w:id="6011" w:name="_Toc123088487"/>
      <w:bookmarkStart w:id="6012" w:name="_Toc124298143"/>
      <w:bookmarkStart w:id="6013" w:name="_Toc130574894"/>
      <w:bookmarkStart w:id="6014" w:name="_Toc131767304"/>
      <w:bookmarkStart w:id="6015" w:name="_Toc138887890"/>
      <w:r w:rsidRPr="00C04A08">
        <w:t>6.4A.2.0</w:t>
      </w:r>
      <w:r w:rsidRPr="00C04A08">
        <w:tab/>
        <w:t>General</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5CFBE2CE" w14:textId="7AB95EDD" w:rsidR="0007123C" w:rsidRPr="00832951" w:rsidRDefault="00862597" w:rsidP="0007123C">
      <w:pPr>
        <w:rPr>
          <w:lang w:eastAsia="zh-CN"/>
        </w:rPr>
      </w:pPr>
      <w:bookmarkStart w:id="6016" w:name="_Toc21340879"/>
      <w:bookmarkStart w:id="6017" w:name="_Toc29805326"/>
      <w:bookmarkStart w:id="6018" w:name="_Toc36456535"/>
      <w:bookmarkStart w:id="6019" w:name="_Toc36469633"/>
      <w:bookmarkStart w:id="6020" w:name="_Toc37254042"/>
      <w:bookmarkStart w:id="6021" w:name="_Toc37322899"/>
      <w:bookmarkStart w:id="6022" w:name="_Toc37324305"/>
      <w:bookmarkStart w:id="6023" w:name="_Toc45889828"/>
      <w:bookmarkStart w:id="6024" w:name="_Toc52196489"/>
      <w:bookmarkStart w:id="6025" w:name="_Toc52197469"/>
      <w:bookmarkStart w:id="6026" w:name="_Toc53173192"/>
      <w:bookmarkStart w:id="6027" w:name="_Toc53173561"/>
      <w:bookmarkStart w:id="6028" w:name="_Toc61119561"/>
      <w:bookmarkStart w:id="6029" w:name="_Toc61119943"/>
      <w:bookmarkStart w:id="6030" w:name="_Toc67926003"/>
      <w:bookmarkStart w:id="6031" w:name="_Toc75273641"/>
      <w:bookmarkStart w:id="6032" w:name="_Toc76510541"/>
      <w:bookmarkStart w:id="6033" w:name="_Toc83129698"/>
      <w:bookmarkStart w:id="6034" w:name="_Toc90591230"/>
      <w:bookmarkStart w:id="6035" w:name="_Toc98864265"/>
      <w:bookmarkStart w:id="6036"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2060D028" w14:textId="77777777" w:rsidR="00BF3311" w:rsidRDefault="00BF3311" w:rsidP="00BF3311">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4D1EF52A" w14:textId="6DA51175" w:rsidR="00BF3311" w:rsidRPr="003F773C" w:rsidRDefault="00BF3311" w:rsidP="00BF3311">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7D6FEAB4" w14:textId="63805877" w:rsidR="00BF3311" w:rsidRDefault="00BF3311" w:rsidP="00BF3311">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1C311185" w14:textId="6949EB1A" w:rsidR="00BF3311" w:rsidRDefault="00BF3311" w:rsidP="00BF3311">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6037" w:name="_Toc106577414"/>
      <w:bookmarkStart w:id="6038" w:name="_Toc114537165"/>
      <w:bookmarkStart w:id="6039" w:name="_Toc115257433"/>
      <w:bookmarkStart w:id="6040" w:name="_Toc123086753"/>
      <w:bookmarkStart w:id="6041" w:name="_Toc123088488"/>
      <w:bookmarkStart w:id="6042" w:name="_Toc124298144"/>
      <w:bookmarkStart w:id="6043" w:name="_Toc130574895"/>
      <w:bookmarkStart w:id="6044" w:name="_Toc131767305"/>
      <w:bookmarkStart w:id="6045" w:name="_Toc138887891"/>
      <w:r w:rsidRPr="00C04A08">
        <w:t>6.4A.2.1</w:t>
      </w:r>
      <w:r w:rsidRPr="00C04A08">
        <w:tab/>
        <w:t>Error Vector magnitude</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6046" w:name="_Toc21340880"/>
      <w:bookmarkStart w:id="6047" w:name="_Toc29805327"/>
      <w:bookmarkStart w:id="6048" w:name="_Toc36456536"/>
      <w:bookmarkStart w:id="6049" w:name="_Toc36469634"/>
      <w:bookmarkStart w:id="6050" w:name="_Toc37254043"/>
      <w:bookmarkStart w:id="6051" w:name="_Toc37322900"/>
      <w:bookmarkStart w:id="6052" w:name="_Toc37324306"/>
      <w:bookmarkStart w:id="6053" w:name="_Toc45889829"/>
      <w:bookmarkStart w:id="6054" w:name="_Toc52196490"/>
      <w:bookmarkStart w:id="6055" w:name="_Toc52197470"/>
      <w:bookmarkStart w:id="6056" w:name="_Toc53173193"/>
      <w:bookmarkStart w:id="6057" w:name="_Toc53173562"/>
      <w:bookmarkStart w:id="6058" w:name="_Toc61119562"/>
      <w:bookmarkStart w:id="6059" w:name="_Toc61119944"/>
      <w:bookmarkStart w:id="6060" w:name="_Toc67926004"/>
      <w:bookmarkStart w:id="6061" w:name="_Toc75273642"/>
      <w:bookmarkStart w:id="6062" w:name="_Toc76510542"/>
      <w:bookmarkStart w:id="6063" w:name="_Toc83129699"/>
      <w:bookmarkStart w:id="6064" w:name="_Toc90591231"/>
      <w:bookmarkStart w:id="6065" w:name="_Toc98864266"/>
      <w:bookmarkStart w:id="6066" w:name="_Toc99733515"/>
      <w:bookmarkStart w:id="6067" w:name="_Toc106577415"/>
      <w:bookmarkStart w:id="6068" w:name="_Toc114537166"/>
      <w:bookmarkStart w:id="6069" w:name="_Toc115257434"/>
      <w:bookmarkStart w:id="6070" w:name="_Toc123086754"/>
      <w:bookmarkStart w:id="6071" w:name="_Toc123088489"/>
      <w:bookmarkStart w:id="6072" w:name="_Toc124298145"/>
      <w:bookmarkStart w:id="6073" w:name="_Toc130574896"/>
      <w:bookmarkStart w:id="6074" w:name="_Toc131767306"/>
      <w:bookmarkStart w:id="6075" w:name="_Toc138887892"/>
      <w:r w:rsidRPr="00C04A08">
        <w:t>6.4A.2.2</w:t>
      </w:r>
      <w:r w:rsidRPr="00C04A08">
        <w:tab/>
        <w:t>Carrier leakage</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3FA5D238" w14:textId="77777777" w:rsidR="00842EF7" w:rsidRPr="00C04A08" w:rsidRDefault="00842EF7" w:rsidP="0013282A">
      <w:pPr>
        <w:pStyle w:val="Heading5"/>
      </w:pPr>
      <w:bookmarkStart w:id="6076" w:name="_Toc21340881"/>
      <w:bookmarkStart w:id="6077" w:name="_Toc29805328"/>
      <w:bookmarkStart w:id="6078" w:name="_Toc36456537"/>
      <w:bookmarkStart w:id="6079" w:name="_Toc36469635"/>
      <w:bookmarkStart w:id="6080" w:name="_Toc37254044"/>
      <w:bookmarkStart w:id="6081" w:name="_Toc37322901"/>
      <w:bookmarkStart w:id="6082" w:name="_Toc37324307"/>
      <w:bookmarkStart w:id="6083" w:name="_Toc45889830"/>
      <w:bookmarkStart w:id="6084" w:name="_Toc52196491"/>
      <w:bookmarkStart w:id="6085" w:name="_Toc52197471"/>
      <w:bookmarkStart w:id="6086" w:name="_Toc53173194"/>
      <w:bookmarkStart w:id="6087" w:name="_Toc53173563"/>
      <w:bookmarkStart w:id="6088" w:name="_Toc61119563"/>
      <w:bookmarkStart w:id="6089" w:name="_Toc61119945"/>
      <w:bookmarkStart w:id="6090" w:name="_Toc67926005"/>
      <w:bookmarkStart w:id="6091" w:name="_Toc75273643"/>
      <w:bookmarkStart w:id="6092" w:name="_Toc76510543"/>
      <w:bookmarkStart w:id="6093" w:name="_Toc83129700"/>
      <w:bookmarkStart w:id="6094" w:name="_Toc90591232"/>
      <w:bookmarkStart w:id="6095" w:name="_Toc98864267"/>
      <w:bookmarkStart w:id="6096" w:name="_Toc99733516"/>
      <w:bookmarkStart w:id="6097" w:name="_Toc106577416"/>
      <w:bookmarkStart w:id="6098" w:name="_Toc114537167"/>
      <w:bookmarkStart w:id="6099" w:name="_Toc115257435"/>
      <w:bookmarkStart w:id="6100" w:name="_Toc123086755"/>
      <w:bookmarkStart w:id="6101" w:name="_Toc123088490"/>
      <w:bookmarkStart w:id="6102" w:name="_Toc124298146"/>
      <w:bookmarkStart w:id="6103" w:name="_Toc130574897"/>
      <w:bookmarkStart w:id="6104" w:name="_Toc131767307"/>
      <w:bookmarkStart w:id="6105" w:name="_Toc138887893"/>
      <w:r w:rsidRPr="00C04A08">
        <w:t>6.4A.2.2.1</w:t>
      </w:r>
      <w:r w:rsidRPr="00C04A08">
        <w:tab/>
        <w:t>General</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30B7D605" w:rsidR="00FE5823" w:rsidRPr="00C04A08" w:rsidRDefault="00EF1497" w:rsidP="00FE5823">
      <w:pPr>
        <w:pStyle w:val="NO"/>
      </w:pPr>
      <w:r w:rsidRPr="00C04A08">
        <w:lastRenderedPageBreak/>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6106" w:name="_Toc21340882"/>
      <w:bookmarkStart w:id="6107" w:name="_Toc29805329"/>
      <w:bookmarkStart w:id="6108" w:name="_Toc36456538"/>
      <w:bookmarkStart w:id="6109" w:name="_Toc36469636"/>
      <w:bookmarkStart w:id="6110" w:name="_Toc37254045"/>
      <w:bookmarkStart w:id="6111" w:name="_Toc37322902"/>
      <w:bookmarkStart w:id="6112" w:name="_Toc37324308"/>
      <w:bookmarkStart w:id="6113" w:name="_Toc45889831"/>
      <w:bookmarkStart w:id="6114" w:name="_Toc52196492"/>
      <w:bookmarkStart w:id="6115" w:name="_Toc52197472"/>
      <w:bookmarkStart w:id="6116" w:name="_Toc53173195"/>
      <w:bookmarkStart w:id="6117" w:name="_Toc53173564"/>
      <w:bookmarkStart w:id="6118" w:name="_Toc61119564"/>
      <w:bookmarkStart w:id="6119" w:name="_Toc61119946"/>
      <w:bookmarkStart w:id="6120" w:name="_Toc67926006"/>
      <w:bookmarkStart w:id="6121" w:name="_Toc75273644"/>
      <w:bookmarkStart w:id="6122" w:name="_Toc76510544"/>
      <w:bookmarkStart w:id="6123" w:name="_Toc83129701"/>
      <w:bookmarkStart w:id="6124" w:name="_Toc90591233"/>
      <w:bookmarkStart w:id="6125" w:name="_Toc106577417"/>
      <w:bookmarkStart w:id="6126" w:name="_Toc114537168"/>
      <w:bookmarkStart w:id="6127" w:name="_Toc115257436"/>
      <w:bookmarkStart w:id="6128" w:name="_Toc123086756"/>
      <w:bookmarkStart w:id="6129" w:name="_Toc123088491"/>
      <w:bookmarkStart w:id="6130" w:name="_Toc124298147"/>
      <w:bookmarkStart w:id="6131" w:name="_Toc130574898"/>
      <w:bookmarkStart w:id="6132" w:name="_Toc131767308"/>
      <w:bookmarkStart w:id="6133" w:name="_Toc138887894"/>
      <w:r w:rsidRPr="00C04A08">
        <w:t>6.4A.2.2.2</w:t>
      </w:r>
      <w:r w:rsidRPr="00C04A08">
        <w:tab/>
        <w:t>Carrier leakage for power class 1</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6134" w:name="_Toc21340883"/>
      <w:bookmarkStart w:id="6135" w:name="_Toc29805330"/>
      <w:bookmarkStart w:id="6136" w:name="_Toc36456539"/>
      <w:bookmarkStart w:id="6137" w:name="_Toc36469637"/>
      <w:bookmarkStart w:id="6138" w:name="_Toc37254046"/>
      <w:bookmarkStart w:id="6139" w:name="_Toc37322903"/>
      <w:bookmarkStart w:id="6140" w:name="_Toc37324309"/>
      <w:bookmarkStart w:id="6141" w:name="_Toc45889832"/>
      <w:bookmarkStart w:id="6142" w:name="_Toc52196493"/>
      <w:bookmarkStart w:id="6143" w:name="_Toc52197473"/>
      <w:bookmarkStart w:id="6144" w:name="_Toc53173196"/>
      <w:bookmarkStart w:id="6145" w:name="_Toc53173565"/>
      <w:bookmarkStart w:id="6146" w:name="_Toc61119565"/>
      <w:bookmarkStart w:id="6147" w:name="_Toc61119947"/>
      <w:bookmarkStart w:id="6148" w:name="_Toc67926007"/>
      <w:bookmarkStart w:id="6149" w:name="_Toc75273645"/>
      <w:bookmarkStart w:id="6150" w:name="_Toc76510545"/>
      <w:bookmarkStart w:id="6151" w:name="_Toc83129702"/>
      <w:bookmarkStart w:id="6152" w:name="_Toc90591234"/>
      <w:bookmarkStart w:id="6153" w:name="_Toc106577418"/>
      <w:bookmarkStart w:id="6154" w:name="_Toc114537169"/>
      <w:bookmarkStart w:id="6155" w:name="_Toc115257437"/>
      <w:bookmarkStart w:id="6156" w:name="_Toc123086757"/>
      <w:bookmarkStart w:id="6157" w:name="_Toc123088492"/>
      <w:bookmarkStart w:id="6158" w:name="_Toc124298148"/>
      <w:bookmarkStart w:id="6159" w:name="_Toc130574899"/>
      <w:bookmarkStart w:id="6160" w:name="_Toc131767309"/>
      <w:bookmarkStart w:id="6161" w:name="_Toc138887895"/>
      <w:bookmarkStart w:id="6162" w:name="_Toc21340892"/>
      <w:bookmarkStart w:id="6163" w:name="_Toc29805339"/>
      <w:bookmarkStart w:id="6164" w:name="_Toc36456548"/>
      <w:bookmarkStart w:id="6165" w:name="_Toc36469646"/>
      <w:bookmarkStart w:id="6166" w:name="_Toc37254055"/>
      <w:bookmarkStart w:id="6167" w:name="_Toc37322912"/>
      <w:bookmarkStart w:id="6168" w:name="_Toc37324318"/>
      <w:bookmarkStart w:id="6169" w:name="_Toc45889841"/>
      <w:bookmarkStart w:id="6170" w:name="_Toc52196502"/>
      <w:bookmarkStart w:id="6171" w:name="_Toc52197482"/>
      <w:bookmarkStart w:id="6172" w:name="_Toc53173205"/>
      <w:bookmarkStart w:id="6173" w:name="_Toc53173574"/>
      <w:bookmarkStart w:id="6174" w:name="_Toc61119574"/>
      <w:bookmarkStart w:id="6175" w:name="_Toc61119956"/>
      <w:bookmarkStart w:id="6176" w:name="_Toc67926018"/>
      <w:bookmarkStart w:id="6177" w:name="_Toc75273656"/>
      <w:bookmarkStart w:id="6178" w:name="_Toc76510556"/>
      <w:bookmarkStart w:id="6179" w:name="_Toc83129713"/>
      <w:bookmarkStart w:id="6180" w:name="_Toc90591245"/>
      <w:bookmarkStart w:id="6181" w:name="_Toc98864280"/>
      <w:bookmarkStart w:id="6182" w:name="_Toc99733529"/>
      <w:r w:rsidRPr="00C04A08">
        <w:t>6.4A.2.2.3</w:t>
      </w:r>
      <w:r w:rsidRPr="00C04A08">
        <w:tab/>
        <w:t>Carrier leakage for power class 2</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6183" w:name="_Toc21340884"/>
      <w:bookmarkStart w:id="6184" w:name="_Toc29805331"/>
      <w:bookmarkStart w:id="6185" w:name="_Toc36456540"/>
      <w:bookmarkStart w:id="6186" w:name="_Toc36469638"/>
      <w:bookmarkStart w:id="6187" w:name="_Toc37254047"/>
      <w:bookmarkStart w:id="6188" w:name="_Toc37322904"/>
      <w:bookmarkStart w:id="6189" w:name="_Toc37324310"/>
      <w:bookmarkStart w:id="6190" w:name="_Toc45889833"/>
      <w:bookmarkStart w:id="6191" w:name="_Toc52196494"/>
      <w:bookmarkStart w:id="6192" w:name="_Toc52197474"/>
      <w:bookmarkStart w:id="6193" w:name="_Toc53173197"/>
      <w:bookmarkStart w:id="6194" w:name="_Toc53173566"/>
      <w:bookmarkStart w:id="6195" w:name="_Toc61119566"/>
      <w:bookmarkStart w:id="6196" w:name="_Toc61119948"/>
      <w:bookmarkStart w:id="6197" w:name="_Toc67926008"/>
      <w:bookmarkStart w:id="6198" w:name="_Toc75273646"/>
      <w:bookmarkStart w:id="6199" w:name="_Toc76510546"/>
      <w:bookmarkStart w:id="6200" w:name="_Toc83129703"/>
      <w:bookmarkStart w:id="6201"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6202" w:name="_Toc106577419"/>
      <w:bookmarkStart w:id="6203" w:name="_Toc114537170"/>
      <w:bookmarkStart w:id="6204" w:name="_Toc115257438"/>
      <w:bookmarkStart w:id="6205" w:name="_Toc123086758"/>
      <w:bookmarkStart w:id="6206" w:name="_Toc123088493"/>
      <w:bookmarkStart w:id="6207" w:name="_Toc124298149"/>
      <w:bookmarkStart w:id="6208" w:name="_Toc130574900"/>
      <w:bookmarkStart w:id="6209" w:name="_Toc131767310"/>
      <w:bookmarkStart w:id="6210" w:name="_Toc138887896"/>
      <w:r w:rsidRPr="00C04A08">
        <w:t>6.4A.2.2.4</w:t>
      </w:r>
      <w:r w:rsidRPr="00C04A08">
        <w:tab/>
        <w:t>Carrier leakage for power class 3</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6211" w:name="_Toc21340885"/>
      <w:bookmarkStart w:id="6212" w:name="_Toc29805332"/>
      <w:bookmarkStart w:id="6213" w:name="_Toc36456541"/>
      <w:bookmarkStart w:id="6214" w:name="_Toc36469639"/>
      <w:bookmarkStart w:id="6215" w:name="_Toc37254048"/>
      <w:bookmarkStart w:id="6216" w:name="_Toc37322905"/>
      <w:bookmarkStart w:id="6217" w:name="_Toc37324311"/>
      <w:bookmarkStart w:id="6218" w:name="_Toc45889834"/>
      <w:bookmarkStart w:id="6219" w:name="_Toc52196495"/>
      <w:bookmarkStart w:id="6220" w:name="_Toc52197475"/>
      <w:bookmarkStart w:id="6221" w:name="_Toc53173198"/>
      <w:bookmarkStart w:id="6222" w:name="_Toc53173567"/>
      <w:bookmarkStart w:id="6223" w:name="_Toc61119567"/>
      <w:bookmarkStart w:id="6224" w:name="_Toc61119949"/>
      <w:bookmarkStart w:id="6225" w:name="_Toc67926009"/>
      <w:bookmarkStart w:id="6226" w:name="_Toc75273647"/>
      <w:bookmarkStart w:id="6227" w:name="_Toc76510547"/>
      <w:bookmarkStart w:id="6228" w:name="_Toc83129704"/>
      <w:bookmarkStart w:id="6229" w:name="_Toc90591236"/>
      <w:bookmarkStart w:id="6230"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6231" w:name="_Toc114537171"/>
      <w:bookmarkStart w:id="6232" w:name="_Toc115257439"/>
      <w:bookmarkStart w:id="6233" w:name="_Toc123086759"/>
      <w:bookmarkStart w:id="6234" w:name="_Toc123088494"/>
      <w:bookmarkStart w:id="6235" w:name="_Toc124298150"/>
      <w:bookmarkStart w:id="6236" w:name="_Toc130574901"/>
      <w:bookmarkStart w:id="6237" w:name="_Toc131767311"/>
      <w:bookmarkStart w:id="6238" w:name="_Toc138887897"/>
      <w:r w:rsidRPr="00C04A08">
        <w:t>6.4A.2.2.5</w:t>
      </w:r>
      <w:r w:rsidRPr="00C04A08">
        <w:tab/>
        <w:t>Carrier leakage for power class 4</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29D0CA1E" w14:textId="77777777" w:rsidR="003A3BE5" w:rsidRDefault="003A3BE5" w:rsidP="003A3BE5">
      <w:bookmarkStart w:id="6239" w:name="_Toc67926010"/>
      <w:bookmarkStart w:id="6240" w:name="_Toc75273648"/>
      <w:bookmarkStart w:id="6241" w:name="_Toc76510548"/>
      <w:bookmarkStart w:id="6242" w:name="_Toc83129705"/>
      <w:bookmarkStart w:id="6243" w:name="_Toc90591237"/>
      <w:bookmarkStart w:id="6244" w:name="_Toc106577421"/>
      <w:bookmarkStart w:id="6245" w:name="_Toc114537172"/>
      <w:bookmarkStart w:id="6246" w:name="_Toc115257440"/>
      <w:bookmarkStart w:id="6247" w:name="_Toc123086760"/>
      <w:bookmarkStart w:id="6248" w:name="_Toc123088495"/>
    </w:p>
    <w:p w14:paraId="1015B0A4" w14:textId="5AE54D3B" w:rsidR="00755366" w:rsidRPr="00C04A08" w:rsidRDefault="00755366" w:rsidP="00755366">
      <w:pPr>
        <w:pStyle w:val="Heading5"/>
      </w:pPr>
      <w:bookmarkStart w:id="6249" w:name="_Toc124298151"/>
      <w:bookmarkStart w:id="6250" w:name="_Toc130574902"/>
      <w:bookmarkStart w:id="6251" w:name="_Toc131767312"/>
      <w:bookmarkStart w:id="6252" w:name="_Toc138887898"/>
      <w:r w:rsidRPr="00C04A08">
        <w:t>6.4A.2.2.</w:t>
      </w:r>
      <w:r>
        <w:t>6</w:t>
      </w:r>
      <w:r w:rsidRPr="00C04A08">
        <w:tab/>
        <w:t>C</w:t>
      </w:r>
      <w:r>
        <w:t>arrier leakage for power class 5</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6253" w:name="_Toc21340886"/>
      <w:bookmarkStart w:id="6254" w:name="_Toc29805333"/>
      <w:bookmarkStart w:id="6255" w:name="_Toc36456542"/>
      <w:bookmarkStart w:id="6256" w:name="_Toc36469640"/>
      <w:bookmarkStart w:id="6257" w:name="_Toc37254049"/>
      <w:bookmarkStart w:id="6258" w:name="_Toc37322906"/>
      <w:bookmarkStart w:id="6259" w:name="_Toc37324312"/>
      <w:bookmarkStart w:id="6260" w:name="_Toc45889835"/>
      <w:bookmarkStart w:id="6261" w:name="_Toc52196496"/>
      <w:bookmarkStart w:id="6262" w:name="_Toc52197476"/>
      <w:bookmarkStart w:id="6263" w:name="_Toc53173199"/>
      <w:bookmarkStart w:id="6264" w:name="_Toc53173568"/>
      <w:bookmarkStart w:id="6265" w:name="_Toc61119568"/>
      <w:bookmarkStart w:id="6266" w:name="_Toc61119950"/>
      <w:bookmarkStart w:id="6267" w:name="_Toc67926011"/>
      <w:bookmarkStart w:id="6268" w:name="_Toc75273649"/>
      <w:bookmarkStart w:id="6269" w:name="_Toc76510549"/>
      <w:bookmarkStart w:id="6270" w:name="_Toc83129706"/>
      <w:bookmarkStart w:id="6271"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6272" w:name="_Toc106577422"/>
      <w:bookmarkStart w:id="6273" w:name="_Toc114537173"/>
      <w:bookmarkStart w:id="6274" w:name="_Toc115257441"/>
      <w:bookmarkStart w:id="6275" w:name="_Toc123086761"/>
      <w:bookmarkStart w:id="6276" w:name="_Toc123088496"/>
      <w:bookmarkStart w:id="6277" w:name="_Toc124298152"/>
      <w:bookmarkStart w:id="6278" w:name="_Toc130574903"/>
      <w:bookmarkStart w:id="6279" w:name="_Toc131767313"/>
      <w:bookmarkStart w:id="6280" w:name="_Toc138887899"/>
      <w:r w:rsidRPr="00DE3715">
        <w:t>6.4A.2.3</w:t>
      </w:r>
      <w:r w:rsidRPr="00DE3715">
        <w:tab/>
        <w:t>Inband emissions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FFEDA00" w14:textId="77777777" w:rsidR="00755366" w:rsidRPr="00DE3715" w:rsidRDefault="00755366" w:rsidP="00755366">
      <w:pPr>
        <w:pStyle w:val="Heading5"/>
      </w:pPr>
      <w:bookmarkStart w:id="6281" w:name="_Toc21340887"/>
      <w:bookmarkStart w:id="6282" w:name="_Toc29805334"/>
      <w:bookmarkStart w:id="6283" w:name="_Toc36456543"/>
      <w:bookmarkStart w:id="6284" w:name="_Toc36469641"/>
      <w:bookmarkStart w:id="6285" w:name="_Toc37254050"/>
      <w:bookmarkStart w:id="6286" w:name="_Toc37322907"/>
      <w:bookmarkStart w:id="6287" w:name="_Toc37324313"/>
      <w:bookmarkStart w:id="6288" w:name="_Toc45889836"/>
      <w:bookmarkStart w:id="6289" w:name="_Toc52196497"/>
      <w:bookmarkStart w:id="6290" w:name="_Toc52197477"/>
      <w:bookmarkStart w:id="6291" w:name="_Toc53173200"/>
      <w:bookmarkStart w:id="6292" w:name="_Toc53173569"/>
      <w:bookmarkStart w:id="6293" w:name="_Toc61119569"/>
      <w:bookmarkStart w:id="6294" w:name="_Toc61119951"/>
      <w:bookmarkStart w:id="6295" w:name="_Toc67926012"/>
      <w:bookmarkStart w:id="6296" w:name="_Toc75273650"/>
      <w:bookmarkStart w:id="6297" w:name="_Toc76510550"/>
      <w:bookmarkStart w:id="6298" w:name="_Toc83129707"/>
      <w:bookmarkStart w:id="6299" w:name="_Toc90591239"/>
      <w:bookmarkStart w:id="6300" w:name="_Toc106577423"/>
      <w:bookmarkStart w:id="6301" w:name="_Toc114537174"/>
      <w:bookmarkStart w:id="6302" w:name="_Toc115257442"/>
      <w:bookmarkStart w:id="6303" w:name="_Toc123086762"/>
      <w:bookmarkStart w:id="6304" w:name="_Toc123088497"/>
      <w:bookmarkStart w:id="6305" w:name="_Toc124298153"/>
      <w:bookmarkStart w:id="6306" w:name="_Toc130574904"/>
      <w:bookmarkStart w:id="6307" w:name="_Toc131767314"/>
      <w:bookmarkStart w:id="6308" w:name="_Toc138887900"/>
      <w:r w:rsidRPr="00DE3715">
        <w:t>6.4A.2.3.1</w:t>
      </w:r>
      <w:r w:rsidRPr="00DE3715">
        <w:tab/>
        <w:t>General</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lastRenderedPageBreak/>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6309" w:name="_Toc21340888"/>
      <w:bookmarkStart w:id="6310" w:name="_Toc29805335"/>
      <w:bookmarkStart w:id="6311" w:name="_Toc36456544"/>
      <w:bookmarkStart w:id="6312" w:name="_Toc36469642"/>
      <w:bookmarkStart w:id="6313" w:name="_Toc37254051"/>
      <w:bookmarkStart w:id="6314" w:name="_Toc37322908"/>
      <w:bookmarkStart w:id="6315" w:name="_Toc37324314"/>
      <w:bookmarkStart w:id="6316" w:name="_Toc45889837"/>
      <w:bookmarkStart w:id="6317" w:name="_Toc52196498"/>
      <w:bookmarkStart w:id="6318" w:name="_Toc52197478"/>
      <w:bookmarkStart w:id="6319" w:name="_Toc53173201"/>
      <w:bookmarkStart w:id="6320" w:name="_Toc53173570"/>
      <w:bookmarkStart w:id="6321" w:name="_Toc61119570"/>
      <w:bookmarkStart w:id="6322" w:name="_Toc61119952"/>
      <w:bookmarkStart w:id="6323" w:name="_Toc67926013"/>
      <w:bookmarkStart w:id="6324" w:name="_Toc75273651"/>
      <w:bookmarkStart w:id="6325" w:name="_Toc76510551"/>
      <w:bookmarkStart w:id="6326" w:name="_Toc83129708"/>
      <w:bookmarkStart w:id="6327" w:name="_Toc90591240"/>
      <w:bookmarkStart w:id="6328" w:name="_Toc106577424"/>
      <w:bookmarkStart w:id="6329" w:name="_Toc114537175"/>
      <w:bookmarkStart w:id="6330" w:name="_Toc115257443"/>
      <w:bookmarkStart w:id="6331" w:name="_Toc123086763"/>
      <w:bookmarkStart w:id="6332" w:name="_Toc123088498"/>
      <w:bookmarkStart w:id="6333" w:name="_Toc124298154"/>
      <w:bookmarkStart w:id="6334" w:name="_Toc130574905"/>
      <w:bookmarkStart w:id="6335" w:name="_Toc131767315"/>
      <w:bookmarkStart w:id="6336" w:name="_Toc138887901"/>
      <w:r w:rsidRPr="00DE3715">
        <w:t>6.4A.2.3.2</w:t>
      </w:r>
      <w:r w:rsidRPr="00DE3715">
        <w:tab/>
        <w:t>Inband emissions for power class 1</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6337" w:name="_Toc21340889"/>
      <w:bookmarkStart w:id="6338" w:name="_Toc29805336"/>
      <w:bookmarkStart w:id="6339" w:name="_Toc36456545"/>
      <w:bookmarkStart w:id="6340" w:name="_Toc36469643"/>
      <w:bookmarkStart w:id="6341" w:name="_Toc37254052"/>
      <w:bookmarkStart w:id="6342" w:name="_Toc37322909"/>
      <w:bookmarkStart w:id="6343" w:name="_Toc37324315"/>
      <w:bookmarkStart w:id="6344" w:name="_Toc45889838"/>
      <w:bookmarkStart w:id="6345" w:name="_Toc52196499"/>
      <w:bookmarkStart w:id="6346" w:name="_Toc52197479"/>
      <w:bookmarkStart w:id="6347" w:name="_Toc53173202"/>
      <w:bookmarkStart w:id="6348" w:name="_Toc53173571"/>
      <w:bookmarkStart w:id="6349" w:name="_Toc61119571"/>
      <w:bookmarkStart w:id="6350" w:name="_Toc61119953"/>
      <w:bookmarkStart w:id="6351" w:name="_Toc67926014"/>
      <w:bookmarkStart w:id="6352" w:name="_Toc75273652"/>
      <w:bookmarkStart w:id="6353" w:name="_Toc76510552"/>
      <w:bookmarkStart w:id="6354" w:name="_Toc83129709"/>
      <w:bookmarkStart w:id="6355" w:name="_Toc90591241"/>
      <w:bookmarkStart w:id="6356"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6357" w:name="_Toc114537176"/>
      <w:bookmarkStart w:id="6358" w:name="_Toc115257444"/>
      <w:bookmarkStart w:id="6359" w:name="_Toc123086764"/>
      <w:bookmarkStart w:id="6360" w:name="_Toc123088499"/>
      <w:bookmarkStart w:id="6361" w:name="_Toc124298155"/>
      <w:bookmarkStart w:id="6362" w:name="_Toc130574906"/>
      <w:bookmarkStart w:id="6363" w:name="_Toc131767316"/>
      <w:bookmarkStart w:id="6364" w:name="_Toc138887902"/>
      <w:r w:rsidRPr="00C04A08">
        <w:t>6.4A.2.3.3</w:t>
      </w:r>
      <w:r w:rsidRPr="00C04A08">
        <w:tab/>
        <w:t>Inband emissions for power class 2</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6365" w:name="_Toc21340890"/>
      <w:bookmarkStart w:id="6366" w:name="_Toc29805337"/>
      <w:bookmarkStart w:id="6367" w:name="_Toc36456546"/>
      <w:bookmarkStart w:id="6368" w:name="_Toc36469644"/>
      <w:bookmarkStart w:id="6369" w:name="_Toc37254053"/>
      <w:bookmarkStart w:id="6370" w:name="_Toc37322910"/>
      <w:bookmarkStart w:id="6371" w:name="_Toc37324316"/>
      <w:bookmarkStart w:id="6372" w:name="_Toc45889839"/>
      <w:bookmarkStart w:id="6373" w:name="_Toc52196500"/>
      <w:bookmarkStart w:id="6374" w:name="_Toc52197480"/>
      <w:bookmarkStart w:id="6375" w:name="_Toc53173203"/>
      <w:bookmarkStart w:id="6376" w:name="_Toc53173572"/>
      <w:bookmarkStart w:id="6377" w:name="_Toc61119572"/>
      <w:bookmarkStart w:id="6378" w:name="_Toc61119954"/>
      <w:bookmarkStart w:id="6379" w:name="_Toc67926015"/>
      <w:bookmarkStart w:id="6380" w:name="_Toc75273653"/>
      <w:bookmarkStart w:id="6381" w:name="_Toc76510553"/>
      <w:bookmarkStart w:id="6382" w:name="_Toc83129710"/>
      <w:bookmarkStart w:id="6383" w:name="_Toc90591242"/>
      <w:bookmarkStart w:id="6384"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6385" w:name="_Toc114537177"/>
      <w:bookmarkStart w:id="6386" w:name="_Toc115257445"/>
      <w:bookmarkStart w:id="6387" w:name="_Toc123086765"/>
      <w:bookmarkStart w:id="6388" w:name="_Toc123088500"/>
      <w:bookmarkStart w:id="6389" w:name="_Toc124298156"/>
      <w:bookmarkStart w:id="6390" w:name="_Toc130574907"/>
      <w:bookmarkStart w:id="6391" w:name="_Toc131767317"/>
      <w:bookmarkStart w:id="6392" w:name="_Toc138887903"/>
      <w:r w:rsidRPr="00C04A08">
        <w:t>6.4A.2.3.4</w:t>
      </w:r>
      <w:r w:rsidRPr="00C04A08">
        <w:tab/>
        <w:t>Inband emissions for power class 3</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6393" w:name="_Toc21340891"/>
      <w:bookmarkStart w:id="6394" w:name="_Toc29805338"/>
      <w:bookmarkStart w:id="6395" w:name="_Toc36456547"/>
      <w:bookmarkStart w:id="6396" w:name="_Toc36469645"/>
      <w:bookmarkStart w:id="6397" w:name="_Toc37254054"/>
      <w:bookmarkStart w:id="6398" w:name="_Toc37322911"/>
      <w:bookmarkStart w:id="6399" w:name="_Toc37324317"/>
      <w:bookmarkStart w:id="6400" w:name="_Toc45889840"/>
      <w:bookmarkStart w:id="6401" w:name="_Toc52196501"/>
      <w:bookmarkStart w:id="6402" w:name="_Toc52197481"/>
      <w:bookmarkStart w:id="6403" w:name="_Toc53173204"/>
      <w:bookmarkStart w:id="6404" w:name="_Toc53173573"/>
      <w:bookmarkStart w:id="6405" w:name="_Toc61119573"/>
      <w:bookmarkStart w:id="6406" w:name="_Toc61119955"/>
      <w:bookmarkStart w:id="6407" w:name="_Toc67926016"/>
      <w:bookmarkStart w:id="6408" w:name="_Toc75273654"/>
      <w:bookmarkStart w:id="6409" w:name="_Toc76510554"/>
      <w:bookmarkStart w:id="6410" w:name="_Toc83129711"/>
      <w:bookmarkStart w:id="6411" w:name="_Toc90591243"/>
      <w:bookmarkStart w:id="6412"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6413" w:name="_Toc114537178"/>
      <w:bookmarkStart w:id="6414" w:name="_Toc115257446"/>
      <w:bookmarkStart w:id="6415" w:name="_Toc123086766"/>
      <w:bookmarkStart w:id="6416" w:name="_Toc123088501"/>
      <w:bookmarkStart w:id="6417" w:name="_Toc124298157"/>
      <w:bookmarkStart w:id="6418" w:name="_Toc130574908"/>
      <w:bookmarkStart w:id="6419" w:name="_Toc131767318"/>
      <w:bookmarkStart w:id="6420" w:name="_Toc138887904"/>
      <w:r w:rsidRPr="00C04A08">
        <w:t>6.4A.2.3.5</w:t>
      </w:r>
      <w:r w:rsidRPr="00C04A08">
        <w:tab/>
        <w:t>Inband emissions for power class 4</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6421" w:name="_Toc67926017"/>
      <w:bookmarkStart w:id="6422" w:name="_Toc75273655"/>
      <w:bookmarkStart w:id="6423" w:name="_Toc76510555"/>
      <w:bookmarkStart w:id="6424" w:name="_Toc83129712"/>
      <w:bookmarkStart w:id="6425" w:name="_Toc90591244"/>
      <w:bookmarkStart w:id="6426" w:name="_Toc106577428"/>
      <w:bookmarkStart w:id="6427" w:name="_Toc114537179"/>
      <w:bookmarkStart w:id="6428" w:name="_Toc115257447"/>
      <w:bookmarkStart w:id="6429" w:name="_Toc123086767"/>
      <w:bookmarkStart w:id="6430" w:name="_Toc123088502"/>
      <w:bookmarkStart w:id="6431" w:name="_Toc124298158"/>
      <w:bookmarkStart w:id="6432" w:name="_Toc130574909"/>
      <w:bookmarkStart w:id="6433" w:name="_Toc131767319"/>
      <w:bookmarkStart w:id="6434" w:name="_Toc138887905"/>
      <w:r>
        <w:t>6.4A.2.3.6</w:t>
      </w:r>
      <w:r w:rsidRPr="00C04A08">
        <w:tab/>
        <w:t>In</w:t>
      </w:r>
      <w:r>
        <w:t>band emissions for power class 5</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6435" w:name="_Toc106577429"/>
      <w:bookmarkStart w:id="6436" w:name="_Toc114537180"/>
      <w:bookmarkStart w:id="6437" w:name="_Toc115257448"/>
      <w:bookmarkStart w:id="6438" w:name="_Toc123086768"/>
      <w:bookmarkStart w:id="6439" w:name="_Toc123088503"/>
      <w:bookmarkStart w:id="6440" w:name="_Toc124298159"/>
      <w:bookmarkStart w:id="6441" w:name="_Toc130574910"/>
      <w:bookmarkStart w:id="6442" w:name="_Toc131767320"/>
      <w:bookmarkStart w:id="6443" w:name="_Toc138887906"/>
      <w:r w:rsidRPr="00C04A08">
        <w:t>6.4A.2.4</w:t>
      </w:r>
      <w:r w:rsidRPr="00C04A08">
        <w:tab/>
        <w:t>EVM equalizer spectrum flatness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435"/>
      <w:bookmarkEnd w:id="6436"/>
      <w:bookmarkEnd w:id="6437"/>
      <w:bookmarkEnd w:id="6438"/>
      <w:bookmarkEnd w:id="6439"/>
      <w:bookmarkEnd w:id="6440"/>
      <w:bookmarkEnd w:id="6441"/>
      <w:bookmarkEnd w:id="6442"/>
      <w:bookmarkEnd w:id="6443"/>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6444" w:name="_Toc21340893"/>
      <w:bookmarkStart w:id="6445" w:name="_Toc29805340"/>
      <w:bookmarkStart w:id="6446" w:name="_Toc36456549"/>
      <w:bookmarkStart w:id="6447" w:name="_Toc36469647"/>
      <w:bookmarkStart w:id="6448" w:name="_Toc37254056"/>
      <w:bookmarkStart w:id="6449" w:name="_Toc37322913"/>
      <w:bookmarkStart w:id="6450" w:name="_Toc37324319"/>
      <w:bookmarkStart w:id="6451" w:name="_Toc45889842"/>
      <w:bookmarkStart w:id="6452" w:name="_Toc52196503"/>
      <w:bookmarkStart w:id="6453" w:name="_Toc52197483"/>
      <w:bookmarkStart w:id="6454" w:name="_Toc53173206"/>
      <w:bookmarkStart w:id="6455" w:name="_Toc53173575"/>
      <w:bookmarkStart w:id="6456" w:name="_Toc61119575"/>
      <w:bookmarkStart w:id="6457" w:name="_Toc61119957"/>
      <w:bookmarkStart w:id="6458" w:name="_Toc67926019"/>
      <w:bookmarkStart w:id="6459" w:name="_Toc75273657"/>
      <w:bookmarkStart w:id="6460" w:name="_Toc76510557"/>
      <w:bookmarkStart w:id="6461" w:name="_Toc83129714"/>
      <w:bookmarkStart w:id="6462" w:name="_Toc90591246"/>
      <w:bookmarkStart w:id="6463" w:name="_Toc98864281"/>
      <w:bookmarkStart w:id="6464" w:name="_Toc99733530"/>
      <w:bookmarkStart w:id="6465" w:name="_Toc106577430"/>
      <w:bookmarkStart w:id="6466" w:name="_Toc114537181"/>
      <w:bookmarkStart w:id="6467" w:name="_Toc115257449"/>
      <w:bookmarkStart w:id="6468" w:name="_Toc123086769"/>
      <w:bookmarkStart w:id="6469" w:name="_Toc123088504"/>
      <w:bookmarkStart w:id="6470" w:name="_Toc124298160"/>
      <w:bookmarkStart w:id="6471" w:name="_Toc130574911"/>
      <w:bookmarkStart w:id="6472" w:name="_Toc131767321"/>
      <w:bookmarkStart w:id="6473" w:name="_Toc138887907"/>
      <w:r w:rsidRPr="00C04A08">
        <w:t>6.4D</w:t>
      </w:r>
      <w:r w:rsidRPr="00C04A08">
        <w:tab/>
        <w:t>Transmit signal quality for UL MIMO</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52F3B581" w14:textId="77777777" w:rsidR="00842EF7" w:rsidRPr="00C04A08" w:rsidRDefault="00842EF7" w:rsidP="003C6ED8">
      <w:pPr>
        <w:pStyle w:val="Heading3"/>
      </w:pPr>
      <w:bookmarkStart w:id="6474" w:name="_Toc21340894"/>
      <w:bookmarkStart w:id="6475" w:name="_Toc29805341"/>
      <w:bookmarkStart w:id="6476" w:name="_Toc36456550"/>
      <w:bookmarkStart w:id="6477" w:name="_Toc36469648"/>
      <w:bookmarkStart w:id="6478" w:name="_Toc37254057"/>
      <w:bookmarkStart w:id="6479" w:name="_Toc37322914"/>
      <w:bookmarkStart w:id="6480" w:name="_Toc37324320"/>
      <w:bookmarkStart w:id="6481" w:name="_Toc45889843"/>
      <w:bookmarkStart w:id="6482" w:name="_Toc52196504"/>
      <w:bookmarkStart w:id="6483" w:name="_Toc52197484"/>
      <w:bookmarkStart w:id="6484" w:name="_Toc53173207"/>
      <w:bookmarkStart w:id="6485" w:name="_Toc53173576"/>
      <w:bookmarkStart w:id="6486" w:name="_Toc61119576"/>
      <w:bookmarkStart w:id="6487" w:name="_Toc61119958"/>
      <w:bookmarkStart w:id="6488" w:name="_Toc67926020"/>
      <w:bookmarkStart w:id="6489" w:name="_Toc75273658"/>
      <w:bookmarkStart w:id="6490" w:name="_Toc76510558"/>
      <w:bookmarkStart w:id="6491" w:name="_Toc83129715"/>
      <w:bookmarkStart w:id="6492" w:name="_Toc90591247"/>
      <w:bookmarkStart w:id="6493" w:name="_Toc98864282"/>
      <w:bookmarkStart w:id="6494" w:name="_Toc99733531"/>
      <w:bookmarkStart w:id="6495" w:name="_Toc106577431"/>
      <w:bookmarkStart w:id="6496" w:name="_Toc114537182"/>
      <w:bookmarkStart w:id="6497" w:name="_Toc115257450"/>
      <w:bookmarkStart w:id="6498" w:name="_Toc123086770"/>
      <w:bookmarkStart w:id="6499" w:name="_Toc123088505"/>
      <w:bookmarkStart w:id="6500" w:name="_Toc124298161"/>
      <w:bookmarkStart w:id="6501" w:name="_Toc130574912"/>
      <w:bookmarkStart w:id="6502" w:name="_Toc131767322"/>
      <w:bookmarkStart w:id="6503" w:name="_Toc138887908"/>
      <w:r w:rsidRPr="00C04A08">
        <w:t>6.4D.0</w:t>
      </w:r>
      <w:r w:rsidRPr="00C04A08">
        <w:tab/>
        <w:t>General</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6504" w:name="_Toc21340895"/>
      <w:bookmarkStart w:id="6505" w:name="_Toc29805342"/>
      <w:bookmarkStart w:id="6506" w:name="_Toc36456551"/>
      <w:bookmarkStart w:id="6507" w:name="_Toc36469649"/>
      <w:bookmarkStart w:id="6508" w:name="_Toc37254058"/>
      <w:bookmarkStart w:id="6509" w:name="_Toc37322915"/>
      <w:bookmarkStart w:id="6510" w:name="_Toc37324321"/>
      <w:bookmarkStart w:id="6511" w:name="_Toc45889844"/>
      <w:bookmarkStart w:id="6512" w:name="_Toc52196505"/>
      <w:bookmarkStart w:id="6513" w:name="_Toc52197485"/>
      <w:bookmarkStart w:id="6514" w:name="_Toc53173208"/>
      <w:bookmarkStart w:id="6515" w:name="_Toc53173577"/>
      <w:bookmarkStart w:id="6516" w:name="_Toc61119577"/>
      <w:bookmarkStart w:id="6517" w:name="_Toc61119959"/>
      <w:bookmarkStart w:id="6518" w:name="_Toc67926021"/>
      <w:bookmarkStart w:id="6519" w:name="_Toc75273659"/>
      <w:bookmarkStart w:id="6520" w:name="_Toc76510559"/>
      <w:bookmarkStart w:id="6521" w:name="_Toc83129716"/>
      <w:bookmarkStart w:id="6522" w:name="_Toc90591248"/>
      <w:bookmarkStart w:id="6523" w:name="_Toc98864283"/>
      <w:bookmarkStart w:id="6524" w:name="_Toc99733532"/>
      <w:bookmarkStart w:id="6525" w:name="_Toc106577432"/>
      <w:bookmarkStart w:id="6526" w:name="_Toc114537183"/>
      <w:bookmarkStart w:id="6527" w:name="_Toc115257451"/>
      <w:bookmarkStart w:id="6528" w:name="_Toc123086771"/>
      <w:bookmarkStart w:id="6529" w:name="_Toc123088506"/>
      <w:bookmarkStart w:id="6530" w:name="_Toc124298162"/>
      <w:bookmarkStart w:id="6531" w:name="_Toc130574913"/>
      <w:bookmarkStart w:id="6532" w:name="_Toc131767323"/>
      <w:bookmarkStart w:id="6533" w:name="_Toc138887909"/>
      <w:r w:rsidRPr="00C04A08">
        <w:t>6.4D.1</w:t>
      </w:r>
      <w:r w:rsidRPr="00C04A08">
        <w:tab/>
        <w:t>Frequency error for UL MIMO</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7CF0CB72" w14:textId="77777777" w:rsidR="00842EF7" w:rsidRPr="00C04A08" w:rsidRDefault="00842EF7" w:rsidP="00842EF7">
      <w:bookmarkStart w:id="6534"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6535" w:name="_Toc29805343"/>
      <w:bookmarkStart w:id="6536" w:name="_Toc36456552"/>
      <w:bookmarkStart w:id="6537" w:name="_Toc36469650"/>
      <w:bookmarkStart w:id="6538" w:name="_Toc37254059"/>
      <w:bookmarkStart w:id="6539" w:name="_Toc37322916"/>
      <w:bookmarkStart w:id="6540" w:name="_Toc37324322"/>
      <w:bookmarkStart w:id="6541" w:name="_Toc45889845"/>
      <w:bookmarkStart w:id="6542" w:name="_Toc52196506"/>
      <w:bookmarkStart w:id="6543" w:name="_Toc52197486"/>
      <w:bookmarkStart w:id="6544" w:name="_Toc53173209"/>
      <w:bookmarkStart w:id="6545" w:name="_Toc53173578"/>
      <w:bookmarkStart w:id="6546" w:name="_Toc61119578"/>
      <w:bookmarkStart w:id="6547" w:name="_Toc61119960"/>
      <w:bookmarkStart w:id="6548" w:name="_Toc67926022"/>
      <w:bookmarkStart w:id="6549" w:name="_Toc75273660"/>
      <w:bookmarkStart w:id="6550" w:name="_Toc76510560"/>
      <w:bookmarkStart w:id="6551" w:name="_Toc83129717"/>
      <w:bookmarkStart w:id="6552" w:name="_Toc90591249"/>
      <w:bookmarkStart w:id="6553" w:name="_Toc98864284"/>
      <w:bookmarkStart w:id="6554" w:name="_Toc99733533"/>
      <w:bookmarkStart w:id="6555" w:name="_Toc106577433"/>
      <w:bookmarkStart w:id="6556" w:name="_Toc114537184"/>
      <w:bookmarkStart w:id="6557" w:name="_Toc115257452"/>
      <w:bookmarkStart w:id="6558" w:name="_Toc123086772"/>
      <w:bookmarkStart w:id="6559" w:name="_Toc123088507"/>
      <w:bookmarkStart w:id="6560" w:name="_Toc124298163"/>
      <w:bookmarkStart w:id="6561" w:name="_Toc130574914"/>
      <w:bookmarkStart w:id="6562" w:name="_Toc131767324"/>
      <w:bookmarkStart w:id="6563" w:name="_Toc138887910"/>
      <w:r w:rsidRPr="00C04A08">
        <w:t>6.4D.2</w:t>
      </w:r>
      <w:r w:rsidRPr="00C04A08">
        <w:tab/>
        <w:t>Transmit modulation quality for UL MIMO</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01B4CAC5" w14:textId="108CE05E" w:rsidR="001C457E" w:rsidRPr="009133B6" w:rsidRDefault="001C457E" w:rsidP="001C457E">
      <w:bookmarkStart w:id="6564" w:name="_Toc21340897"/>
      <w:bookmarkStart w:id="6565" w:name="_Toc29805344"/>
      <w:bookmarkStart w:id="6566" w:name="_Toc36456553"/>
      <w:bookmarkStart w:id="6567" w:name="_Toc36469651"/>
      <w:bookmarkStart w:id="6568" w:name="_Toc37254060"/>
      <w:bookmarkStart w:id="6569" w:name="_Toc37322917"/>
      <w:bookmarkStart w:id="6570" w:name="_Toc37324323"/>
      <w:bookmarkStart w:id="6571" w:name="_Toc45889846"/>
      <w:bookmarkStart w:id="6572" w:name="_Toc52196507"/>
      <w:bookmarkStart w:id="6573" w:name="_Toc52197487"/>
      <w:bookmarkStart w:id="6574" w:name="_Toc53173210"/>
      <w:bookmarkStart w:id="6575"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6576" w:name="_Toc61119579"/>
      <w:bookmarkStart w:id="6577" w:name="_Toc61119961"/>
      <w:bookmarkStart w:id="6578" w:name="_Toc67926023"/>
      <w:bookmarkStart w:id="6579" w:name="_Toc75273661"/>
      <w:bookmarkStart w:id="6580" w:name="_Toc76510561"/>
      <w:bookmarkStart w:id="6581" w:name="_Toc83129718"/>
      <w:bookmarkStart w:id="6582" w:name="_Toc90591250"/>
      <w:bookmarkStart w:id="6583" w:name="_Toc98864285"/>
      <w:bookmarkStart w:id="6584" w:name="_Toc99733534"/>
      <w:bookmarkStart w:id="6585" w:name="_Toc106577434"/>
      <w:bookmarkStart w:id="6586" w:name="_Toc114537185"/>
      <w:bookmarkStart w:id="6587" w:name="_Toc115257453"/>
      <w:bookmarkStart w:id="6588" w:name="_Toc123086773"/>
      <w:bookmarkStart w:id="6589" w:name="_Toc123088508"/>
      <w:bookmarkStart w:id="6590" w:name="_Toc124298164"/>
      <w:bookmarkStart w:id="6591" w:name="_Toc130574915"/>
      <w:bookmarkStart w:id="6592" w:name="_Toc131767325"/>
      <w:bookmarkStart w:id="6593" w:name="_Toc138887911"/>
      <w:r w:rsidRPr="00C04A08">
        <w:t>6.4D.3</w:t>
      </w:r>
      <w:r w:rsidRPr="00C04A08">
        <w:tab/>
        <w:t>Time alignment error for UL MIMO</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6594" w:name="_Toc21340898"/>
      <w:bookmarkStart w:id="6595" w:name="_Toc29805345"/>
      <w:bookmarkStart w:id="6596" w:name="_Toc36456554"/>
      <w:bookmarkStart w:id="6597" w:name="_Toc36469652"/>
      <w:bookmarkStart w:id="6598" w:name="_Toc37254061"/>
      <w:bookmarkStart w:id="6599" w:name="_Toc37322918"/>
      <w:bookmarkStart w:id="6600" w:name="_Toc37324324"/>
      <w:bookmarkStart w:id="6601" w:name="_Toc45889847"/>
      <w:bookmarkStart w:id="6602" w:name="_Toc52196508"/>
      <w:bookmarkStart w:id="6603" w:name="_Toc52197488"/>
      <w:bookmarkStart w:id="6604" w:name="_Toc53173211"/>
      <w:bookmarkStart w:id="6605" w:name="_Toc53173580"/>
      <w:bookmarkStart w:id="6606" w:name="_Toc61119580"/>
      <w:bookmarkStart w:id="6607" w:name="_Toc61119962"/>
      <w:bookmarkStart w:id="6608" w:name="_Toc67926024"/>
      <w:bookmarkStart w:id="6609" w:name="_Toc75273662"/>
      <w:bookmarkStart w:id="6610" w:name="_Toc76510562"/>
      <w:bookmarkStart w:id="6611" w:name="_Toc83129719"/>
      <w:bookmarkStart w:id="6612" w:name="_Toc90591251"/>
      <w:bookmarkStart w:id="6613" w:name="_Toc98864286"/>
      <w:bookmarkStart w:id="6614" w:name="_Toc99733535"/>
      <w:bookmarkStart w:id="6615" w:name="_Toc106577435"/>
      <w:bookmarkStart w:id="6616" w:name="_Toc114537186"/>
      <w:bookmarkStart w:id="6617" w:name="_Toc115257454"/>
      <w:bookmarkStart w:id="6618" w:name="_Toc123086774"/>
      <w:bookmarkStart w:id="6619" w:name="_Toc123088509"/>
      <w:bookmarkStart w:id="6620" w:name="_Toc124298165"/>
      <w:bookmarkStart w:id="6621" w:name="_Toc130574916"/>
      <w:bookmarkStart w:id="6622" w:name="_Toc131767326"/>
      <w:bookmarkStart w:id="6623" w:name="_Toc138887912"/>
      <w:bookmarkStart w:id="6624" w:name="_Hlk528918230"/>
      <w:r w:rsidRPr="00C04A08">
        <w:t>6.4D.4</w:t>
      </w:r>
      <w:r w:rsidRPr="00C04A08">
        <w:tab/>
        <w:t>Requirements for coherent UL MIMO</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6625" w:name="_Toc21340899"/>
      <w:bookmarkStart w:id="6626" w:name="_Toc29805346"/>
      <w:bookmarkStart w:id="6627" w:name="_Toc36456555"/>
      <w:bookmarkStart w:id="6628" w:name="_Toc36469653"/>
      <w:bookmarkStart w:id="6629" w:name="_Toc37254062"/>
      <w:bookmarkStart w:id="6630" w:name="_Toc37322919"/>
      <w:bookmarkStart w:id="6631" w:name="_Toc37324325"/>
      <w:bookmarkStart w:id="6632" w:name="_Toc45889848"/>
      <w:bookmarkStart w:id="6633" w:name="_Toc52196509"/>
      <w:bookmarkStart w:id="6634" w:name="_Toc52197489"/>
      <w:bookmarkStart w:id="6635" w:name="_Toc53173212"/>
      <w:bookmarkStart w:id="6636" w:name="_Toc53173581"/>
      <w:bookmarkStart w:id="6637" w:name="_Toc61119581"/>
      <w:bookmarkStart w:id="6638" w:name="_Toc61119963"/>
      <w:bookmarkStart w:id="6639" w:name="_Toc67926025"/>
      <w:bookmarkStart w:id="6640" w:name="_Toc75273663"/>
      <w:bookmarkStart w:id="6641" w:name="_Toc76510563"/>
      <w:bookmarkStart w:id="6642" w:name="_Toc83129720"/>
      <w:bookmarkStart w:id="6643" w:name="_Toc90591252"/>
      <w:bookmarkStart w:id="6644" w:name="_Toc98864287"/>
      <w:bookmarkStart w:id="6645" w:name="_Toc99733536"/>
      <w:bookmarkStart w:id="6646" w:name="_Toc106577436"/>
      <w:bookmarkStart w:id="6647" w:name="_Toc114537187"/>
      <w:bookmarkStart w:id="6648" w:name="_Toc115257455"/>
      <w:bookmarkStart w:id="6649" w:name="_Toc123086775"/>
      <w:bookmarkStart w:id="6650" w:name="_Toc123088510"/>
      <w:bookmarkStart w:id="6651" w:name="_Toc124298166"/>
      <w:bookmarkStart w:id="6652" w:name="_Toc130574917"/>
      <w:bookmarkStart w:id="6653" w:name="_Toc131767327"/>
      <w:bookmarkStart w:id="6654" w:name="_Toc138887913"/>
      <w:bookmarkEnd w:id="6624"/>
      <w:r w:rsidRPr="00C04A08">
        <w:lastRenderedPageBreak/>
        <w:t>6.5</w:t>
      </w:r>
      <w:r w:rsidRPr="00C04A08">
        <w:tab/>
        <w:t>Output RF spectrum emissions</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1ACA4FC" w14:textId="77777777" w:rsidR="00842EF7" w:rsidRPr="00C04A08" w:rsidRDefault="00842EF7" w:rsidP="00842EF7">
      <w:pPr>
        <w:pStyle w:val="Heading3"/>
      </w:pPr>
      <w:bookmarkStart w:id="6655" w:name="_Toc21340900"/>
      <w:bookmarkStart w:id="6656" w:name="_Toc29805347"/>
      <w:bookmarkStart w:id="6657" w:name="_Toc36456556"/>
      <w:bookmarkStart w:id="6658" w:name="_Toc36469654"/>
      <w:bookmarkStart w:id="6659" w:name="_Toc37254063"/>
      <w:bookmarkStart w:id="6660" w:name="_Toc37322920"/>
      <w:bookmarkStart w:id="6661" w:name="_Toc37324326"/>
      <w:bookmarkStart w:id="6662" w:name="_Toc45889849"/>
      <w:bookmarkStart w:id="6663" w:name="_Toc52196510"/>
      <w:bookmarkStart w:id="6664" w:name="_Toc52197490"/>
      <w:bookmarkStart w:id="6665" w:name="_Toc53173213"/>
      <w:bookmarkStart w:id="6666" w:name="_Toc53173582"/>
      <w:bookmarkStart w:id="6667" w:name="_Toc61119582"/>
      <w:bookmarkStart w:id="6668" w:name="_Toc61119964"/>
      <w:bookmarkStart w:id="6669" w:name="_Toc67926026"/>
      <w:bookmarkStart w:id="6670" w:name="_Toc75273664"/>
      <w:bookmarkStart w:id="6671" w:name="_Toc76510564"/>
      <w:bookmarkStart w:id="6672" w:name="_Toc83129721"/>
      <w:bookmarkStart w:id="6673" w:name="_Toc90591253"/>
      <w:bookmarkStart w:id="6674" w:name="_Toc98864288"/>
      <w:bookmarkStart w:id="6675" w:name="_Toc99733537"/>
      <w:bookmarkStart w:id="6676" w:name="_Toc106577437"/>
      <w:bookmarkStart w:id="6677" w:name="_Toc114537188"/>
      <w:bookmarkStart w:id="6678" w:name="_Toc115257456"/>
      <w:bookmarkStart w:id="6679" w:name="_Toc123086776"/>
      <w:bookmarkStart w:id="6680" w:name="_Toc123088511"/>
      <w:bookmarkStart w:id="6681" w:name="_Toc124298167"/>
      <w:bookmarkStart w:id="6682" w:name="_Toc130574918"/>
      <w:bookmarkStart w:id="6683" w:name="_Toc131767328"/>
      <w:bookmarkStart w:id="6684" w:name="_Toc138887914"/>
      <w:r w:rsidRPr="00C04A08">
        <w:t>6.5.1</w:t>
      </w:r>
      <w:r w:rsidRPr="00C04A08">
        <w:tab/>
        <w:t>Occupied bandwidth</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6685" w:name="_Toc21340901"/>
      <w:bookmarkStart w:id="6686" w:name="_Toc29805348"/>
      <w:bookmarkStart w:id="6687" w:name="_Toc36456557"/>
      <w:bookmarkStart w:id="6688" w:name="_Toc36469655"/>
      <w:bookmarkStart w:id="6689" w:name="_Toc37254064"/>
      <w:bookmarkStart w:id="6690" w:name="_Toc37322921"/>
      <w:bookmarkStart w:id="6691" w:name="_Toc37324327"/>
      <w:bookmarkStart w:id="6692" w:name="_Toc45889850"/>
      <w:bookmarkStart w:id="6693" w:name="_Toc52196511"/>
      <w:bookmarkStart w:id="6694" w:name="_Toc52197491"/>
      <w:bookmarkStart w:id="6695" w:name="_Toc53173214"/>
      <w:bookmarkStart w:id="6696" w:name="_Toc53173583"/>
      <w:bookmarkStart w:id="6697" w:name="_Toc61119583"/>
      <w:bookmarkStart w:id="6698" w:name="_Toc61119965"/>
      <w:bookmarkStart w:id="6699" w:name="_Toc67926027"/>
      <w:bookmarkStart w:id="6700" w:name="_Toc75273665"/>
      <w:bookmarkStart w:id="6701" w:name="_Toc76510565"/>
      <w:bookmarkStart w:id="6702" w:name="_Toc83129722"/>
      <w:bookmarkStart w:id="6703" w:name="_Toc90591254"/>
      <w:bookmarkStart w:id="6704" w:name="_Toc98864289"/>
      <w:bookmarkStart w:id="6705" w:name="_Toc99733538"/>
      <w:bookmarkStart w:id="6706" w:name="_Toc106577438"/>
      <w:bookmarkStart w:id="6707" w:name="_Toc114537189"/>
      <w:bookmarkStart w:id="6708" w:name="_Toc115257457"/>
      <w:bookmarkStart w:id="6709" w:name="_Toc123086777"/>
      <w:bookmarkStart w:id="6710" w:name="_Toc123088512"/>
      <w:bookmarkStart w:id="6711" w:name="_Toc124298168"/>
      <w:bookmarkStart w:id="6712" w:name="_Toc130574919"/>
      <w:bookmarkStart w:id="6713" w:name="_Toc131767329"/>
      <w:bookmarkStart w:id="6714" w:name="_Toc138887915"/>
      <w:r w:rsidRPr="00C04A08">
        <w:t>6.5.2</w:t>
      </w:r>
      <w:r w:rsidRPr="00C04A08">
        <w:tab/>
        <w:t>Out of band emissions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957A33F" w14:textId="77777777" w:rsidR="00842EF7" w:rsidRPr="00C04A08" w:rsidRDefault="00842EF7" w:rsidP="00842EF7">
      <w:pPr>
        <w:pStyle w:val="Heading4"/>
      </w:pPr>
      <w:bookmarkStart w:id="6715" w:name="_Toc21340902"/>
      <w:bookmarkStart w:id="6716" w:name="_Toc29805349"/>
      <w:bookmarkStart w:id="6717" w:name="_Toc36456558"/>
      <w:bookmarkStart w:id="6718" w:name="_Toc36469656"/>
      <w:bookmarkStart w:id="6719" w:name="_Toc37254065"/>
      <w:bookmarkStart w:id="6720" w:name="_Toc37322922"/>
      <w:bookmarkStart w:id="6721" w:name="_Toc37324328"/>
      <w:bookmarkStart w:id="6722" w:name="_Toc45889851"/>
      <w:bookmarkStart w:id="6723" w:name="_Toc52196512"/>
      <w:bookmarkStart w:id="6724" w:name="_Toc52197492"/>
      <w:bookmarkStart w:id="6725" w:name="_Toc53173215"/>
      <w:bookmarkStart w:id="6726" w:name="_Toc53173584"/>
      <w:bookmarkStart w:id="6727" w:name="_Toc61119584"/>
      <w:bookmarkStart w:id="6728" w:name="_Toc61119966"/>
      <w:bookmarkStart w:id="6729" w:name="_Toc67926028"/>
      <w:bookmarkStart w:id="6730" w:name="_Toc75273666"/>
      <w:bookmarkStart w:id="6731" w:name="_Toc76510566"/>
      <w:bookmarkStart w:id="6732" w:name="_Toc83129723"/>
      <w:bookmarkStart w:id="6733" w:name="_Toc90591255"/>
      <w:bookmarkStart w:id="6734" w:name="_Toc98864290"/>
      <w:bookmarkStart w:id="6735" w:name="_Toc99733539"/>
      <w:bookmarkStart w:id="6736" w:name="_Toc106577439"/>
      <w:bookmarkStart w:id="6737" w:name="_Toc114537190"/>
      <w:bookmarkStart w:id="6738" w:name="_Toc115257458"/>
      <w:bookmarkStart w:id="6739" w:name="_Toc123086778"/>
      <w:bookmarkStart w:id="6740" w:name="_Toc123088513"/>
      <w:bookmarkStart w:id="6741" w:name="_Toc124298169"/>
      <w:bookmarkStart w:id="6742" w:name="_Toc130574920"/>
      <w:bookmarkStart w:id="6743" w:name="_Toc131767330"/>
      <w:bookmarkStart w:id="6744" w:name="_Toc138887916"/>
      <w:r w:rsidRPr="00C04A08">
        <w:t>6.5.2.0</w:t>
      </w:r>
      <w:r w:rsidRPr="00C04A08">
        <w:tab/>
        <w:t>General</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6745" w:name="_Toc21340903"/>
      <w:bookmarkStart w:id="6746" w:name="_Toc29805350"/>
      <w:bookmarkStart w:id="6747" w:name="_Toc36456559"/>
      <w:bookmarkStart w:id="6748" w:name="_Toc36469657"/>
      <w:bookmarkStart w:id="6749" w:name="_Toc37254066"/>
      <w:bookmarkStart w:id="6750" w:name="_Toc37322923"/>
      <w:bookmarkStart w:id="6751" w:name="_Toc37324329"/>
      <w:bookmarkStart w:id="6752" w:name="_Toc45889852"/>
      <w:bookmarkStart w:id="6753" w:name="_Toc52196513"/>
      <w:bookmarkStart w:id="6754" w:name="_Toc52197493"/>
      <w:bookmarkStart w:id="6755" w:name="_Toc53173216"/>
      <w:bookmarkStart w:id="6756" w:name="_Toc53173585"/>
      <w:bookmarkStart w:id="6757" w:name="_Toc61119585"/>
      <w:bookmarkStart w:id="6758" w:name="_Toc61119967"/>
      <w:bookmarkStart w:id="6759" w:name="_Toc67926029"/>
      <w:bookmarkStart w:id="6760" w:name="_Toc75273667"/>
      <w:bookmarkStart w:id="6761" w:name="_Toc76510567"/>
      <w:bookmarkStart w:id="6762" w:name="_Toc83129724"/>
      <w:bookmarkStart w:id="6763" w:name="_Toc90591256"/>
      <w:bookmarkStart w:id="6764" w:name="_Toc98864291"/>
      <w:bookmarkStart w:id="6765" w:name="_Toc99733540"/>
      <w:bookmarkStart w:id="6766" w:name="_Toc106577440"/>
      <w:bookmarkStart w:id="6767" w:name="_Toc114537191"/>
      <w:bookmarkStart w:id="6768" w:name="_Toc115257459"/>
      <w:bookmarkStart w:id="6769" w:name="_Toc123086779"/>
      <w:bookmarkStart w:id="6770" w:name="_Toc123088514"/>
      <w:bookmarkStart w:id="6771" w:name="_Toc124298170"/>
      <w:bookmarkStart w:id="6772" w:name="_Toc130574921"/>
      <w:bookmarkStart w:id="6773" w:name="_Toc131767331"/>
      <w:bookmarkStart w:id="6774" w:name="_Toc138887917"/>
      <w:r w:rsidRPr="00C04A08">
        <w:t>6.5.2.1</w:t>
      </w:r>
      <w:r w:rsidRPr="00C04A08">
        <w:tab/>
        <w:t>Spectrum emission mask</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6775" w:name="_Toc21340904"/>
      <w:bookmarkStart w:id="6776" w:name="_Toc29805351"/>
      <w:bookmarkStart w:id="6777" w:name="_Toc36456560"/>
      <w:bookmarkStart w:id="6778" w:name="_Toc36469658"/>
      <w:bookmarkStart w:id="6779" w:name="_Toc37254067"/>
      <w:bookmarkStart w:id="6780" w:name="_Toc37322924"/>
      <w:bookmarkStart w:id="6781" w:name="_Toc37324330"/>
      <w:bookmarkStart w:id="6782" w:name="_Toc45889853"/>
      <w:bookmarkStart w:id="6783" w:name="_Toc52196514"/>
      <w:bookmarkStart w:id="6784" w:name="_Toc52197494"/>
      <w:bookmarkStart w:id="6785" w:name="_Toc53173217"/>
      <w:bookmarkStart w:id="6786" w:name="_Toc53173586"/>
      <w:bookmarkStart w:id="6787" w:name="_Toc61119586"/>
      <w:bookmarkStart w:id="6788" w:name="_Toc61119968"/>
      <w:bookmarkStart w:id="6789" w:name="_Toc67926030"/>
      <w:bookmarkStart w:id="6790" w:name="_Toc75273668"/>
      <w:bookmarkStart w:id="6791" w:name="_Toc76510568"/>
      <w:bookmarkStart w:id="6792" w:name="_Toc83129725"/>
      <w:bookmarkStart w:id="6793" w:name="_Toc90591257"/>
      <w:bookmarkStart w:id="6794" w:name="_Toc98864292"/>
      <w:bookmarkStart w:id="6795" w:name="_Toc99733541"/>
      <w:bookmarkStart w:id="6796" w:name="_Toc106577441"/>
      <w:bookmarkStart w:id="6797" w:name="_Toc114537192"/>
      <w:bookmarkStart w:id="6798" w:name="_Toc115257460"/>
      <w:bookmarkStart w:id="6799" w:name="_Toc123086780"/>
      <w:bookmarkStart w:id="6800" w:name="_Toc123088515"/>
      <w:bookmarkStart w:id="6801" w:name="_Toc124298171"/>
      <w:bookmarkStart w:id="6802" w:name="_Toc130574922"/>
      <w:bookmarkStart w:id="6803" w:name="_Toc131767332"/>
      <w:bookmarkStart w:id="6804" w:name="_Toc138887918"/>
      <w:r w:rsidRPr="00C04A08">
        <w:t>6.5.2.2</w:t>
      </w:r>
      <w:r w:rsidRPr="00C04A08">
        <w:tab/>
        <w:t>Void</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1F0C73C1" w14:textId="77777777" w:rsidR="00842EF7" w:rsidRPr="00C04A08" w:rsidRDefault="00842EF7" w:rsidP="00842EF7">
      <w:pPr>
        <w:pStyle w:val="Heading4"/>
      </w:pPr>
      <w:bookmarkStart w:id="6805" w:name="_Toc21340905"/>
      <w:bookmarkStart w:id="6806" w:name="_Toc29805352"/>
      <w:bookmarkStart w:id="6807" w:name="_Toc36456561"/>
      <w:bookmarkStart w:id="6808" w:name="_Toc36469659"/>
      <w:bookmarkStart w:id="6809" w:name="_Toc37254068"/>
      <w:bookmarkStart w:id="6810" w:name="_Toc37322925"/>
      <w:bookmarkStart w:id="6811" w:name="_Toc37324331"/>
      <w:bookmarkStart w:id="6812" w:name="_Toc45889854"/>
      <w:bookmarkStart w:id="6813" w:name="_Toc52196515"/>
      <w:bookmarkStart w:id="6814" w:name="_Toc52197495"/>
      <w:bookmarkStart w:id="6815" w:name="_Toc53173218"/>
      <w:bookmarkStart w:id="6816" w:name="_Toc53173587"/>
      <w:bookmarkStart w:id="6817" w:name="_Toc61119587"/>
      <w:bookmarkStart w:id="6818" w:name="_Toc61119969"/>
      <w:bookmarkStart w:id="6819" w:name="_Toc67926031"/>
      <w:bookmarkStart w:id="6820" w:name="_Toc75273669"/>
      <w:bookmarkStart w:id="6821" w:name="_Toc76510569"/>
      <w:bookmarkStart w:id="6822" w:name="_Toc83129726"/>
      <w:bookmarkStart w:id="6823" w:name="_Toc90591258"/>
      <w:bookmarkStart w:id="6824" w:name="_Toc98864293"/>
      <w:bookmarkStart w:id="6825" w:name="_Toc99733542"/>
      <w:bookmarkStart w:id="6826" w:name="_Toc106577442"/>
      <w:bookmarkStart w:id="6827" w:name="_Toc114537193"/>
      <w:bookmarkStart w:id="6828" w:name="_Toc115257461"/>
      <w:bookmarkStart w:id="6829" w:name="_Toc123086781"/>
      <w:bookmarkStart w:id="6830" w:name="_Toc123088516"/>
      <w:bookmarkStart w:id="6831" w:name="_Toc124298172"/>
      <w:bookmarkStart w:id="6832" w:name="_Toc130574923"/>
      <w:bookmarkStart w:id="6833" w:name="_Toc131767333"/>
      <w:bookmarkStart w:id="6834" w:name="_Toc138887919"/>
      <w:r w:rsidRPr="00C04A08">
        <w:t>6.5.2.3</w:t>
      </w:r>
      <w:r w:rsidRPr="00C04A08">
        <w:tab/>
        <w:t>Adjacent channel leakage ratio</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6835" w:name="_Toc21340906"/>
      <w:bookmarkStart w:id="6836" w:name="_Toc29805353"/>
      <w:bookmarkStart w:id="6837" w:name="_Toc36456562"/>
      <w:bookmarkStart w:id="6838" w:name="_Toc36469660"/>
      <w:bookmarkStart w:id="6839" w:name="_Toc37254069"/>
      <w:bookmarkStart w:id="6840" w:name="_Toc37322926"/>
      <w:bookmarkStart w:id="6841" w:name="_Toc37324332"/>
      <w:bookmarkStart w:id="6842" w:name="_Toc45889855"/>
      <w:bookmarkStart w:id="6843" w:name="_Toc52196516"/>
      <w:bookmarkStart w:id="6844" w:name="_Toc52197496"/>
      <w:bookmarkStart w:id="6845" w:name="_Toc53173219"/>
      <w:bookmarkStart w:id="6846" w:name="_Toc53173588"/>
      <w:bookmarkStart w:id="6847" w:name="_Toc61119588"/>
      <w:bookmarkStart w:id="6848" w:name="_Toc61119970"/>
      <w:bookmarkStart w:id="6849" w:name="_Toc67926032"/>
      <w:bookmarkStart w:id="6850" w:name="_Toc75273670"/>
      <w:bookmarkStart w:id="6851" w:name="_Toc76510570"/>
      <w:bookmarkStart w:id="6852" w:name="_Toc83129727"/>
      <w:bookmarkStart w:id="6853" w:name="_Toc90591259"/>
      <w:bookmarkStart w:id="6854" w:name="_Toc98864294"/>
      <w:bookmarkStart w:id="6855"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6856" w:name="_Toc106577443"/>
      <w:bookmarkStart w:id="6857" w:name="_Toc114537194"/>
      <w:bookmarkStart w:id="6858" w:name="_Toc115257462"/>
      <w:bookmarkStart w:id="6859" w:name="_Toc123086782"/>
      <w:bookmarkStart w:id="6860" w:name="_Toc123088517"/>
      <w:bookmarkStart w:id="6861" w:name="_Toc124298173"/>
      <w:bookmarkStart w:id="6862" w:name="_Toc130574924"/>
      <w:bookmarkStart w:id="6863" w:name="_Toc131767334"/>
      <w:bookmarkStart w:id="6864" w:name="_Toc138887920"/>
      <w:r w:rsidRPr="00C04A08">
        <w:t>6.5.3</w:t>
      </w:r>
      <w:r w:rsidRPr="00C04A08">
        <w:tab/>
        <w:t>Spurious emissions</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6865" w:name="_Toc21340907"/>
      <w:bookmarkStart w:id="6866" w:name="_Toc29805354"/>
      <w:bookmarkStart w:id="6867" w:name="_Toc36456563"/>
      <w:bookmarkStart w:id="6868" w:name="_Toc36469661"/>
      <w:bookmarkStart w:id="6869" w:name="_Toc37254070"/>
      <w:bookmarkStart w:id="6870" w:name="_Toc37322927"/>
      <w:bookmarkStart w:id="6871" w:name="_Toc37324333"/>
      <w:bookmarkStart w:id="6872" w:name="_Toc45889856"/>
      <w:bookmarkStart w:id="6873" w:name="_Toc52196517"/>
      <w:bookmarkStart w:id="6874" w:name="_Toc52197497"/>
      <w:bookmarkStart w:id="6875" w:name="_Toc53173220"/>
      <w:bookmarkStart w:id="6876" w:name="_Toc53173589"/>
      <w:bookmarkStart w:id="6877" w:name="_Toc61119589"/>
      <w:bookmarkStart w:id="6878" w:name="_Toc61119971"/>
      <w:bookmarkStart w:id="6879" w:name="_Toc67926033"/>
      <w:bookmarkStart w:id="6880" w:name="_Toc75273671"/>
      <w:bookmarkStart w:id="6881" w:name="_Toc76510571"/>
      <w:bookmarkStart w:id="6882" w:name="_Toc83129728"/>
      <w:bookmarkStart w:id="6883" w:name="_Toc90591260"/>
      <w:bookmarkStart w:id="6884" w:name="_Toc98864295"/>
      <w:bookmarkStart w:id="6885" w:name="_Toc99733544"/>
      <w:bookmarkStart w:id="6886" w:name="_Toc106577444"/>
      <w:bookmarkStart w:id="6887" w:name="_Toc114537195"/>
      <w:bookmarkStart w:id="6888" w:name="_Toc115257463"/>
      <w:bookmarkStart w:id="6889" w:name="_Toc123086783"/>
      <w:bookmarkStart w:id="6890" w:name="_Toc123088518"/>
      <w:bookmarkStart w:id="6891" w:name="_Toc124298174"/>
      <w:bookmarkStart w:id="6892" w:name="_Toc130574925"/>
      <w:bookmarkStart w:id="6893" w:name="_Toc131767335"/>
      <w:bookmarkStart w:id="6894" w:name="_Toc138887921"/>
      <w:r w:rsidRPr="00C04A08">
        <w:t>6.5.3.1</w:t>
      </w:r>
      <w:r w:rsidRPr="00C04A08">
        <w:tab/>
        <w:t>Spurious emission band UE co-existence</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6895" w:name="_Toc21340908"/>
      <w:bookmarkStart w:id="6896" w:name="_Toc29805355"/>
      <w:bookmarkStart w:id="6897" w:name="_Toc36456564"/>
      <w:bookmarkStart w:id="6898" w:name="_Toc36469662"/>
      <w:bookmarkStart w:id="6899" w:name="_Toc37254071"/>
      <w:bookmarkStart w:id="6900" w:name="_Toc37322928"/>
      <w:bookmarkStart w:id="6901" w:name="_Toc37324334"/>
      <w:bookmarkStart w:id="6902" w:name="_Toc45889857"/>
      <w:bookmarkStart w:id="6903" w:name="_Toc52196518"/>
      <w:bookmarkStart w:id="6904" w:name="_Toc52197498"/>
      <w:bookmarkStart w:id="6905" w:name="_Toc53173221"/>
      <w:bookmarkStart w:id="6906" w:name="_Toc53173590"/>
      <w:bookmarkStart w:id="6907" w:name="_Toc61119590"/>
      <w:bookmarkStart w:id="6908" w:name="_Toc61119972"/>
      <w:bookmarkStart w:id="6909" w:name="_Toc67926034"/>
      <w:bookmarkStart w:id="6910" w:name="_Toc75273672"/>
      <w:bookmarkStart w:id="6911" w:name="_Toc76510572"/>
      <w:bookmarkStart w:id="6912" w:name="_Toc83129729"/>
      <w:bookmarkStart w:id="6913" w:name="_Toc90591261"/>
      <w:bookmarkStart w:id="6914" w:name="_Toc98864296"/>
      <w:bookmarkStart w:id="6915" w:name="_Toc99733545"/>
      <w:bookmarkStart w:id="6916" w:name="_Toc106577445"/>
      <w:bookmarkStart w:id="6917" w:name="_Toc114537196"/>
      <w:bookmarkStart w:id="6918" w:name="_Toc115257464"/>
      <w:bookmarkStart w:id="6919" w:name="_Toc123086784"/>
      <w:bookmarkStart w:id="6920" w:name="_Toc123088519"/>
      <w:bookmarkStart w:id="6921" w:name="_Toc124298175"/>
      <w:bookmarkStart w:id="6922" w:name="_Toc130574926"/>
      <w:bookmarkStart w:id="6923" w:name="_Toc131767336"/>
      <w:bookmarkStart w:id="6924" w:name="_Toc138887922"/>
      <w:r w:rsidRPr="00C04A08">
        <w:t>6.5.3.2</w:t>
      </w:r>
      <w:r w:rsidRPr="00C04A08">
        <w:tab/>
      </w:r>
      <w:r w:rsidRPr="00C04A08">
        <w:rPr>
          <w:rFonts w:cs="Arial"/>
          <w:szCs w:val="24"/>
          <w:lang w:val="en-US" w:eastAsia="it-IT"/>
        </w:rPr>
        <w:t>Additional spurious emissions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BEC4DE4" w14:textId="77777777" w:rsidR="00842EF7" w:rsidRPr="00C04A08" w:rsidRDefault="00842EF7" w:rsidP="003C6ED8">
      <w:pPr>
        <w:pStyle w:val="Heading5"/>
        <w:rPr>
          <w:lang w:val="en-US" w:eastAsia="it-IT"/>
        </w:rPr>
      </w:pPr>
      <w:bookmarkStart w:id="6925" w:name="_Toc21340909"/>
      <w:bookmarkStart w:id="6926" w:name="_Toc29805356"/>
      <w:bookmarkStart w:id="6927" w:name="_Toc36456565"/>
      <w:bookmarkStart w:id="6928" w:name="_Toc36469663"/>
      <w:bookmarkStart w:id="6929" w:name="_Toc37254072"/>
      <w:bookmarkStart w:id="6930" w:name="_Toc37322929"/>
      <w:bookmarkStart w:id="6931" w:name="_Toc37324335"/>
      <w:bookmarkStart w:id="6932" w:name="_Toc45889858"/>
      <w:bookmarkStart w:id="6933" w:name="_Toc52196519"/>
      <w:bookmarkStart w:id="6934" w:name="_Toc52197499"/>
      <w:bookmarkStart w:id="6935" w:name="_Toc53173222"/>
      <w:bookmarkStart w:id="6936" w:name="_Toc53173591"/>
      <w:bookmarkStart w:id="6937" w:name="_Toc61119591"/>
      <w:bookmarkStart w:id="6938" w:name="_Toc61119973"/>
      <w:bookmarkStart w:id="6939" w:name="_Toc67926035"/>
      <w:bookmarkStart w:id="6940" w:name="_Toc75273673"/>
      <w:bookmarkStart w:id="6941" w:name="_Toc76510573"/>
      <w:bookmarkStart w:id="6942" w:name="_Toc83129730"/>
      <w:bookmarkStart w:id="6943" w:name="_Toc90591262"/>
      <w:bookmarkStart w:id="6944" w:name="_Toc98864297"/>
      <w:bookmarkStart w:id="6945" w:name="_Toc99733546"/>
      <w:bookmarkStart w:id="6946" w:name="_Toc106577446"/>
      <w:bookmarkStart w:id="6947" w:name="_Toc114537197"/>
      <w:bookmarkStart w:id="6948" w:name="_Toc115257465"/>
      <w:bookmarkStart w:id="6949" w:name="_Toc123086785"/>
      <w:bookmarkStart w:id="6950" w:name="_Toc123088520"/>
      <w:bookmarkStart w:id="6951" w:name="_Toc124298176"/>
      <w:bookmarkStart w:id="6952" w:name="_Toc130574927"/>
      <w:bookmarkStart w:id="6953" w:name="_Toc131767337"/>
      <w:bookmarkStart w:id="6954" w:name="_Toc138887923"/>
      <w:r w:rsidRPr="00C04A08">
        <w:t>6.5.3.2.1</w:t>
      </w:r>
      <w:r w:rsidRPr="00C04A08">
        <w:tab/>
        <w:t>General</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6955" w:name="_Toc21340910"/>
      <w:bookmarkStart w:id="6956" w:name="_Toc29805357"/>
      <w:bookmarkStart w:id="6957" w:name="_Toc36456566"/>
      <w:bookmarkStart w:id="6958" w:name="_Toc36469664"/>
      <w:bookmarkStart w:id="6959" w:name="_Toc37254073"/>
      <w:bookmarkStart w:id="6960" w:name="_Toc37322930"/>
      <w:bookmarkStart w:id="6961" w:name="_Toc37324336"/>
      <w:bookmarkStart w:id="6962" w:name="_Toc45889859"/>
      <w:bookmarkStart w:id="6963" w:name="_Toc52196520"/>
      <w:bookmarkStart w:id="6964" w:name="_Toc52197500"/>
      <w:bookmarkStart w:id="6965" w:name="_Toc53173223"/>
      <w:bookmarkStart w:id="6966" w:name="_Toc53173592"/>
      <w:bookmarkStart w:id="6967" w:name="_Toc61119592"/>
      <w:bookmarkStart w:id="6968" w:name="_Toc61119974"/>
      <w:bookmarkStart w:id="6969" w:name="_Toc67926036"/>
      <w:bookmarkStart w:id="6970" w:name="_Toc75273674"/>
      <w:bookmarkStart w:id="6971" w:name="_Toc76510574"/>
      <w:bookmarkStart w:id="6972" w:name="_Toc83129731"/>
      <w:bookmarkStart w:id="6973" w:name="_Toc90591263"/>
      <w:bookmarkStart w:id="6974" w:name="_Toc98864298"/>
      <w:bookmarkStart w:id="6975" w:name="_Toc99733547"/>
      <w:bookmarkStart w:id="6976" w:name="_Toc106577447"/>
      <w:bookmarkStart w:id="6977" w:name="_Toc114537198"/>
      <w:bookmarkStart w:id="6978" w:name="_Toc115257466"/>
      <w:bookmarkStart w:id="6979" w:name="_Toc123086786"/>
      <w:bookmarkStart w:id="6980" w:name="_Toc123088521"/>
      <w:bookmarkStart w:id="6981" w:name="_Toc124298177"/>
      <w:bookmarkStart w:id="6982" w:name="_Toc130574928"/>
      <w:bookmarkStart w:id="6983" w:name="_Toc131767338"/>
      <w:bookmarkStart w:id="6984" w:name="_Toc138887924"/>
      <w:r w:rsidRPr="00C04A08">
        <w:rPr>
          <w:lang w:val="en-US" w:eastAsia="it-IT"/>
        </w:rPr>
        <w:lastRenderedPageBreak/>
        <w:t>6.5.3.2.2</w:t>
      </w:r>
      <w:r w:rsidRPr="00C04A08">
        <w:rPr>
          <w:lang w:val="en-US" w:eastAsia="it-IT"/>
        </w:rPr>
        <w:tab/>
      </w:r>
      <w:bookmarkEnd w:id="6955"/>
      <w:bookmarkEnd w:id="6956"/>
      <w:bookmarkEnd w:id="6957"/>
      <w:bookmarkEnd w:id="6958"/>
      <w:bookmarkEnd w:id="6959"/>
      <w:bookmarkEnd w:id="6960"/>
      <w:bookmarkEnd w:id="6961"/>
      <w:bookmarkEnd w:id="6962"/>
      <w:bookmarkEnd w:id="6963"/>
      <w:bookmarkEnd w:id="6964"/>
      <w:bookmarkEnd w:id="6965"/>
      <w:bookmarkEnd w:id="6966"/>
      <w:r>
        <w:rPr>
          <w:lang w:val="en-US" w:eastAsia="it-IT"/>
        </w:rPr>
        <w:t>Void</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20C4E60C" w14:textId="77777777" w:rsidR="00842EF7" w:rsidRPr="00C04A08" w:rsidRDefault="00554860" w:rsidP="003A3BE5">
      <w:pPr>
        <w:pStyle w:val="TH"/>
      </w:pPr>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6985" w:name="_Toc21340911"/>
      <w:bookmarkStart w:id="6986" w:name="_Toc29805358"/>
      <w:bookmarkStart w:id="6987" w:name="_Toc36456567"/>
      <w:bookmarkStart w:id="6988" w:name="_Toc36469665"/>
      <w:bookmarkStart w:id="6989" w:name="_Toc37254074"/>
      <w:bookmarkStart w:id="6990" w:name="_Toc37322931"/>
      <w:bookmarkStart w:id="6991" w:name="_Toc37324337"/>
      <w:bookmarkStart w:id="6992" w:name="_Toc45889860"/>
      <w:bookmarkStart w:id="6993" w:name="_Toc52196521"/>
      <w:bookmarkStart w:id="6994" w:name="_Toc52197501"/>
      <w:bookmarkStart w:id="6995" w:name="_Toc53173224"/>
      <w:bookmarkStart w:id="6996" w:name="_Toc53173593"/>
      <w:bookmarkStart w:id="6997" w:name="_Toc61119593"/>
      <w:bookmarkStart w:id="6998" w:name="_Toc61119975"/>
      <w:bookmarkStart w:id="6999" w:name="_Toc67926037"/>
      <w:bookmarkStart w:id="7000" w:name="_Toc75273675"/>
      <w:bookmarkStart w:id="7001" w:name="_Toc76510575"/>
      <w:bookmarkStart w:id="7002" w:name="_Toc83129732"/>
      <w:bookmarkStart w:id="7003" w:name="_Toc90591264"/>
      <w:bookmarkStart w:id="7004" w:name="_Toc98864299"/>
      <w:bookmarkStart w:id="7005" w:name="_Toc99733548"/>
      <w:bookmarkStart w:id="7006" w:name="_Toc106577448"/>
      <w:bookmarkStart w:id="7007" w:name="_Toc114537199"/>
      <w:bookmarkStart w:id="7008" w:name="_Toc115257467"/>
      <w:bookmarkStart w:id="7009" w:name="_Toc123086787"/>
      <w:bookmarkStart w:id="7010" w:name="_Toc123088522"/>
      <w:bookmarkStart w:id="7011" w:name="_Toc124298178"/>
      <w:bookmarkStart w:id="7012" w:name="_Toc130574929"/>
      <w:bookmarkStart w:id="7013" w:name="_Toc131767339"/>
      <w:bookmarkStart w:id="7014" w:name="_Toc138887925"/>
      <w:r w:rsidRPr="00C04A08">
        <w:rPr>
          <w:lang w:val="en-US" w:eastAsia="it-IT"/>
        </w:rPr>
        <w:t>6.5.3.2.3</w:t>
      </w:r>
      <w:r w:rsidRPr="00C04A08">
        <w:rPr>
          <w:lang w:val="en-US" w:eastAsia="it-IT"/>
        </w:rPr>
        <w:tab/>
        <w:t>Additional spurious emission requirements for NS_202</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7015" w:name="_Toc61119594"/>
      <w:bookmarkStart w:id="7016" w:name="_Toc61119976"/>
      <w:bookmarkStart w:id="7017" w:name="_Toc67926038"/>
      <w:bookmarkStart w:id="7018" w:name="_Toc75273676"/>
      <w:bookmarkStart w:id="7019" w:name="_Toc76510576"/>
      <w:bookmarkStart w:id="7020" w:name="_Toc83129733"/>
      <w:bookmarkStart w:id="7021" w:name="_Toc90591265"/>
      <w:bookmarkStart w:id="7022" w:name="_Toc98864300"/>
      <w:bookmarkStart w:id="7023" w:name="_Toc99733549"/>
      <w:bookmarkStart w:id="7024" w:name="_Toc106577449"/>
      <w:bookmarkStart w:id="7025" w:name="_Toc114537200"/>
      <w:bookmarkStart w:id="7026" w:name="_Toc115257468"/>
      <w:bookmarkStart w:id="7027" w:name="_Toc123086788"/>
      <w:bookmarkStart w:id="7028" w:name="_Toc123088523"/>
      <w:bookmarkStart w:id="7029" w:name="_Toc124298179"/>
      <w:bookmarkStart w:id="7030" w:name="_Toc130574930"/>
      <w:bookmarkStart w:id="7031" w:name="_Toc131767340"/>
      <w:bookmarkStart w:id="7032" w:name="_Toc138887926"/>
      <w:r w:rsidRPr="00282D2F">
        <w:rPr>
          <w:rFonts w:eastAsia="Malgun Gothic"/>
          <w:lang w:val="en-US" w:eastAsia="it-IT"/>
        </w:rPr>
        <w:t>6.5.3.2.4</w:t>
      </w:r>
      <w:r w:rsidRPr="00282D2F">
        <w:rPr>
          <w:rFonts w:eastAsia="Malgun Gothic"/>
          <w:lang w:val="en-US" w:eastAsia="it-IT"/>
        </w:rPr>
        <w:tab/>
        <w:t>Additional spurious emission requirements for NS_203</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7033" w:name="_Toc106577450"/>
      <w:bookmarkStart w:id="7034" w:name="_Toc114537201"/>
      <w:bookmarkStart w:id="7035" w:name="_Toc115257469"/>
      <w:bookmarkStart w:id="7036" w:name="_Toc123086789"/>
      <w:bookmarkStart w:id="7037" w:name="_Toc123088524"/>
      <w:bookmarkStart w:id="7038" w:name="_Toc124298180"/>
      <w:bookmarkStart w:id="7039" w:name="_Toc130574931"/>
      <w:bookmarkStart w:id="7040" w:name="_Toc131767341"/>
      <w:bookmarkStart w:id="7041" w:name="_Toc138887927"/>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7033"/>
      <w:bookmarkEnd w:id="7034"/>
      <w:bookmarkEnd w:id="7035"/>
      <w:bookmarkEnd w:id="7036"/>
      <w:bookmarkEnd w:id="7037"/>
      <w:bookmarkEnd w:id="7038"/>
      <w:bookmarkEnd w:id="7039"/>
      <w:bookmarkEnd w:id="7040"/>
      <w:bookmarkEnd w:id="7041"/>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6026434" w14:textId="77777777" w:rsidR="00202D79" w:rsidRPr="00202D79" w:rsidRDefault="00202D79" w:rsidP="00097B1E">
      <w:pPr>
        <w:pStyle w:val="TH"/>
        <w:rPr>
          <w:rFonts w:eastAsia="Malgun Gothic"/>
        </w:rPr>
      </w:pPr>
      <w:bookmarkStart w:id="7042" w:name="_Toc21340912"/>
      <w:bookmarkStart w:id="7043" w:name="_Toc29805359"/>
      <w:bookmarkStart w:id="7044" w:name="_Toc36456568"/>
      <w:bookmarkStart w:id="7045" w:name="_Toc36469666"/>
      <w:bookmarkStart w:id="7046" w:name="_Toc37254075"/>
      <w:bookmarkStart w:id="7047" w:name="_Toc37322932"/>
      <w:bookmarkStart w:id="7048" w:name="_Toc37324338"/>
      <w:bookmarkStart w:id="7049" w:name="_Toc45889861"/>
      <w:bookmarkStart w:id="7050" w:name="_Toc52196522"/>
      <w:bookmarkStart w:id="7051" w:name="_Toc52197502"/>
      <w:bookmarkStart w:id="7052" w:name="_Toc53173225"/>
      <w:bookmarkStart w:id="7053" w:name="_Toc53173594"/>
      <w:bookmarkStart w:id="7054" w:name="_Toc61119595"/>
      <w:bookmarkStart w:id="7055" w:name="_Toc61119977"/>
      <w:bookmarkStart w:id="7056" w:name="_Toc67926039"/>
      <w:bookmarkStart w:id="7057" w:name="_Toc75273677"/>
      <w:bookmarkStart w:id="7058" w:name="_Toc76510577"/>
      <w:bookmarkStart w:id="7059" w:name="_Toc83129734"/>
      <w:bookmarkStart w:id="7060" w:name="_Toc90591266"/>
      <w:bookmarkStart w:id="7061" w:name="_Toc98864301"/>
      <w:bookmarkStart w:id="7062" w:name="_Toc99733550"/>
      <w:bookmarkStart w:id="7063" w:name="_Toc106577451"/>
      <w:bookmarkStart w:id="7064" w:name="_Toc114537202"/>
      <w:bookmarkStart w:id="7065" w:name="_Toc115257470"/>
      <w:bookmarkStart w:id="7066" w:name="_Toc123086790"/>
      <w:bookmarkStart w:id="7067" w:name="_Toc123088525"/>
      <w:bookmarkStart w:id="7068" w:name="_Toc124298181"/>
      <w:bookmarkStart w:id="7069" w:name="_Toc130574932"/>
      <w:bookmarkStart w:id="7070" w:name="_Toc131767342"/>
      <w:r w:rsidRPr="00202D79">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202D79" w:rsidRPr="00202D79" w14:paraId="302A5A13" w14:textId="77777777" w:rsidTr="005B2BC8">
        <w:trPr>
          <w:trHeight w:val="187"/>
          <w:jc w:val="center"/>
        </w:trPr>
        <w:tc>
          <w:tcPr>
            <w:tcW w:w="2757" w:type="dxa"/>
          </w:tcPr>
          <w:p w14:paraId="74CAE04D" w14:textId="77777777" w:rsidR="00202D79" w:rsidRPr="00202D79" w:rsidRDefault="00202D79" w:rsidP="00097B1E">
            <w:pPr>
              <w:pStyle w:val="TAH"/>
              <w:rPr>
                <w:rFonts w:eastAsia="Malgun Gothic"/>
              </w:rPr>
            </w:pPr>
            <w:r w:rsidRPr="00202D79">
              <w:rPr>
                <w:rFonts w:eastAsia="Malgun Gothic"/>
              </w:rPr>
              <w:t>Frequency band</w:t>
            </w:r>
          </w:p>
          <w:p w14:paraId="260BD9C4" w14:textId="77777777" w:rsidR="00202D79" w:rsidRPr="00202D79" w:rsidRDefault="00202D79" w:rsidP="00097B1E">
            <w:pPr>
              <w:pStyle w:val="TAH"/>
              <w:rPr>
                <w:rFonts w:eastAsia="Malgun Gothic"/>
              </w:rPr>
            </w:pPr>
            <w:r w:rsidRPr="00202D79">
              <w:rPr>
                <w:rFonts w:eastAsia="Malgun Gothic"/>
              </w:rPr>
              <w:t>(GHz)</w:t>
            </w:r>
          </w:p>
        </w:tc>
        <w:tc>
          <w:tcPr>
            <w:tcW w:w="0" w:type="auto"/>
          </w:tcPr>
          <w:p w14:paraId="2FAE0E58" w14:textId="77777777" w:rsidR="00202D79" w:rsidRPr="00202D79" w:rsidRDefault="00202D79" w:rsidP="00097B1E">
            <w:pPr>
              <w:pStyle w:val="TAH"/>
              <w:rPr>
                <w:rFonts w:eastAsia="SimSun"/>
              </w:rPr>
            </w:pPr>
            <w:r w:rsidRPr="00202D79">
              <w:rPr>
                <w:rFonts w:eastAsia="Malgun Gothic"/>
              </w:rPr>
              <w:t>Spectrum emission limit (dBm)</w:t>
            </w:r>
          </w:p>
        </w:tc>
        <w:tc>
          <w:tcPr>
            <w:tcW w:w="0" w:type="auto"/>
          </w:tcPr>
          <w:p w14:paraId="43690D27" w14:textId="77777777" w:rsidR="00202D79" w:rsidRPr="00202D79" w:rsidRDefault="00202D79" w:rsidP="00097B1E">
            <w:pPr>
              <w:pStyle w:val="TAH"/>
              <w:rPr>
                <w:rFonts w:eastAsia="Malgun Gothic"/>
              </w:rPr>
            </w:pPr>
            <w:r w:rsidRPr="00202D79">
              <w:rPr>
                <w:rFonts w:eastAsia="Malgun Gothic"/>
              </w:rPr>
              <w:t>Measurement bandwidth</w:t>
            </w:r>
          </w:p>
        </w:tc>
      </w:tr>
      <w:tr w:rsidR="00202D79" w:rsidRPr="00202D79" w14:paraId="3B455817" w14:textId="77777777" w:rsidTr="005B2BC8">
        <w:trPr>
          <w:trHeight w:val="187"/>
          <w:jc w:val="center"/>
        </w:trPr>
        <w:tc>
          <w:tcPr>
            <w:tcW w:w="2757" w:type="dxa"/>
          </w:tcPr>
          <w:p w14:paraId="63CE5AA0" w14:textId="20FCA2B6" w:rsidR="00202D79" w:rsidRPr="00202D79" w:rsidRDefault="00202D79" w:rsidP="00097B1E">
            <w:pPr>
              <w:pStyle w:val="TAC"/>
              <w:rPr>
                <w:rFonts w:eastAsia="Malgun Gothic"/>
              </w:rPr>
            </w:pPr>
            <w:r w:rsidRPr="00202D79">
              <w:rPr>
                <w:rFonts w:eastAsia="Malgun Gothic"/>
              </w:rPr>
              <w:t>12.75 GHz ≤ f ≤ 2</w:t>
            </w:r>
            <w:r w:rsidRPr="00202D79">
              <w:rPr>
                <w:rFonts w:eastAsia="Malgun Gothic"/>
                <w:vertAlign w:val="superscript"/>
              </w:rPr>
              <w:t>nd</w:t>
            </w:r>
            <w:r w:rsidRPr="00202D79">
              <w:rPr>
                <w:rFonts w:eastAsia="Malgun Gothic"/>
              </w:rPr>
              <w:t xml:space="preserve"> harmonic of the upper frequency edge of the UL operating band</w:t>
            </w:r>
          </w:p>
        </w:tc>
        <w:tc>
          <w:tcPr>
            <w:tcW w:w="0" w:type="auto"/>
          </w:tcPr>
          <w:p w14:paraId="7E779027" w14:textId="16FAD120" w:rsidR="00202D79" w:rsidRPr="00202D79" w:rsidRDefault="00202D79" w:rsidP="00097B1E">
            <w:pPr>
              <w:pStyle w:val="TAC"/>
              <w:rPr>
                <w:rFonts w:eastAsia="Malgun Gothic"/>
              </w:rPr>
            </w:pPr>
            <w:r w:rsidRPr="00202D79">
              <w:rPr>
                <w:rFonts w:eastAsia="Malgun Gothic"/>
              </w:rPr>
              <w:t>-10 dBm</w:t>
            </w:r>
          </w:p>
        </w:tc>
        <w:tc>
          <w:tcPr>
            <w:tcW w:w="0" w:type="auto"/>
          </w:tcPr>
          <w:p w14:paraId="4BE214D0" w14:textId="2F356429" w:rsidR="00202D79" w:rsidRPr="00202D79" w:rsidRDefault="00202D79" w:rsidP="00097B1E">
            <w:pPr>
              <w:pStyle w:val="TAC"/>
              <w:rPr>
                <w:rFonts w:eastAsia="Malgun Gothic"/>
              </w:rPr>
            </w:pPr>
            <w:r w:rsidRPr="00202D79">
              <w:rPr>
                <w:rFonts w:eastAsia="Malgun Gothic"/>
              </w:rPr>
              <w:t>100 MHz</w:t>
            </w:r>
          </w:p>
        </w:tc>
      </w:tr>
      <w:tr w:rsidR="00202D79" w:rsidRPr="00202D79" w14:paraId="7FF570FA" w14:textId="77777777" w:rsidTr="005B2BC8">
        <w:trPr>
          <w:trHeight w:val="187"/>
          <w:jc w:val="center"/>
        </w:trPr>
        <w:tc>
          <w:tcPr>
            <w:tcW w:w="2757" w:type="dxa"/>
          </w:tcPr>
          <w:p w14:paraId="6E512CBD" w14:textId="77777777" w:rsidR="00202D79" w:rsidRPr="00202D79" w:rsidRDefault="00202D79" w:rsidP="00097B1E">
            <w:pPr>
              <w:pStyle w:val="TAC"/>
              <w:rPr>
                <w:rFonts w:eastAsia="Malgun Gothic"/>
              </w:rPr>
            </w:pPr>
            <w:r w:rsidRPr="00202D79">
              <w:rPr>
                <w:rFonts w:eastAsia="SimSun"/>
              </w:rPr>
              <w:t xml:space="preserve">87,5 MHz </w:t>
            </w:r>
            <w:r w:rsidRPr="00202D79">
              <w:rPr>
                <w:rFonts w:eastAsia="SimSun" w:cs="Arial"/>
              </w:rPr>
              <w:t>≤</w:t>
            </w:r>
            <w:r w:rsidRPr="00202D79">
              <w:rPr>
                <w:rFonts w:eastAsia="SimSun"/>
              </w:rPr>
              <w:t> f </w:t>
            </w:r>
            <w:r w:rsidRPr="00202D79">
              <w:rPr>
                <w:rFonts w:eastAsia="SimSun" w:cs="Arial"/>
              </w:rPr>
              <w:t>≤</w:t>
            </w:r>
            <w:r w:rsidRPr="00202D79">
              <w:rPr>
                <w:rFonts w:eastAsia="SimSun"/>
              </w:rPr>
              <w:t xml:space="preserve"> 118 MHz</w:t>
            </w:r>
          </w:p>
        </w:tc>
        <w:tc>
          <w:tcPr>
            <w:tcW w:w="0" w:type="auto"/>
          </w:tcPr>
          <w:p w14:paraId="3B2E4C51" w14:textId="77777777" w:rsidR="00202D79" w:rsidRPr="00202D79" w:rsidRDefault="00202D79" w:rsidP="00097B1E">
            <w:pPr>
              <w:pStyle w:val="TAC"/>
              <w:rPr>
                <w:rFonts w:eastAsia="Malgun Gothic"/>
              </w:rPr>
            </w:pPr>
            <w:r w:rsidRPr="00202D79">
              <w:rPr>
                <w:rFonts w:eastAsia="SimSun"/>
              </w:rPr>
              <w:t>-54 dBm</w:t>
            </w:r>
          </w:p>
        </w:tc>
        <w:tc>
          <w:tcPr>
            <w:tcW w:w="0" w:type="auto"/>
          </w:tcPr>
          <w:p w14:paraId="7A328A6D" w14:textId="77777777" w:rsidR="00202D79" w:rsidRPr="00202D79" w:rsidRDefault="00202D79" w:rsidP="00097B1E">
            <w:pPr>
              <w:pStyle w:val="TAC"/>
              <w:rPr>
                <w:rFonts w:eastAsia="Malgun Gothic"/>
              </w:rPr>
            </w:pPr>
            <w:r w:rsidRPr="00202D79">
              <w:rPr>
                <w:rFonts w:eastAsia="SimSun"/>
              </w:rPr>
              <w:t>100 kHz</w:t>
            </w:r>
          </w:p>
        </w:tc>
      </w:tr>
      <w:tr w:rsidR="00202D79" w:rsidRPr="00202D79" w14:paraId="06287361" w14:textId="77777777" w:rsidTr="005B2BC8">
        <w:trPr>
          <w:trHeight w:val="187"/>
          <w:jc w:val="center"/>
        </w:trPr>
        <w:tc>
          <w:tcPr>
            <w:tcW w:w="2757" w:type="dxa"/>
          </w:tcPr>
          <w:p w14:paraId="05FC30EB" w14:textId="77777777" w:rsidR="00202D79" w:rsidRPr="00202D79" w:rsidRDefault="00202D79" w:rsidP="00097B1E">
            <w:pPr>
              <w:pStyle w:val="TAC"/>
              <w:rPr>
                <w:rFonts w:eastAsia="Malgun Gothic"/>
              </w:rPr>
            </w:pPr>
            <w:r w:rsidRPr="00202D79">
              <w:rPr>
                <w:rFonts w:eastAsia="SimSun"/>
              </w:rPr>
              <w:t xml:space="preserve">174 MHz </w:t>
            </w:r>
            <w:r w:rsidRPr="00202D79">
              <w:rPr>
                <w:rFonts w:eastAsia="SimSun" w:cs="Arial"/>
              </w:rPr>
              <w:t>≤</w:t>
            </w:r>
            <w:r w:rsidRPr="00202D79">
              <w:rPr>
                <w:rFonts w:eastAsia="SimSun"/>
              </w:rPr>
              <w:t> f </w:t>
            </w:r>
            <w:r w:rsidRPr="00202D79">
              <w:rPr>
                <w:rFonts w:eastAsia="SimSun" w:cs="Arial"/>
              </w:rPr>
              <w:t>≤</w:t>
            </w:r>
            <w:r w:rsidRPr="00202D79">
              <w:rPr>
                <w:rFonts w:eastAsia="SimSun"/>
              </w:rPr>
              <w:t xml:space="preserve"> 230 MHz</w:t>
            </w:r>
          </w:p>
        </w:tc>
        <w:tc>
          <w:tcPr>
            <w:tcW w:w="0" w:type="auto"/>
          </w:tcPr>
          <w:p w14:paraId="36ED51DB" w14:textId="77777777" w:rsidR="00202D79" w:rsidRPr="00202D79" w:rsidRDefault="00202D79" w:rsidP="00097B1E">
            <w:pPr>
              <w:pStyle w:val="TAC"/>
              <w:rPr>
                <w:rFonts w:eastAsia="Malgun Gothic"/>
              </w:rPr>
            </w:pPr>
            <w:r w:rsidRPr="00202D79">
              <w:rPr>
                <w:rFonts w:eastAsia="SimSun"/>
              </w:rPr>
              <w:t>-54 dBm</w:t>
            </w:r>
          </w:p>
        </w:tc>
        <w:tc>
          <w:tcPr>
            <w:tcW w:w="0" w:type="auto"/>
          </w:tcPr>
          <w:p w14:paraId="496A1806" w14:textId="77777777" w:rsidR="00202D79" w:rsidRPr="00202D79" w:rsidRDefault="00202D79" w:rsidP="00097B1E">
            <w:pPr>
              <w:pStyle w:val="TAC"/>
              <w:rPr>
                <w:rFonts w:eastAsia="Malgun Gothic"/>
              </w:rPr>
            </w:pPr>
            <w:r w:rsidRPr="00202D79">
              <w:rPr>
                <w:rFonts w:eastAsia="SimSun"/>
              </w:rPr>
              <w:t>100 kHz</w:t>
            </w:r>
          </w:p>
        </w:tc>
      </w:tr>
      <w:tr w:rsidR="00202D79" w:rsidRPr="00202D79" w14:paraId="4FD4250D" w14:textId="77777777" w:rsidTr="005B2BC8">
        <w:trPr>
          <w:trHeight w:val="187"/>
          <w:jc w:val="center"/>
        </w:trPr>
        <w:tc>
          <w:tcPr>
            <w:tcW w:w="2757" w:type="dxa"/>
          </w:tcPr>
          <w:p w14:paraId="58DEF181" w14:textId="77777777" w:rsidR="00202D79" w:rsidRPr="00202D79" w:rsidRDefault="00202D79" w:rsidP="00097B1E">
            <w:pPr>
              <w:pStyle w:val="TAC"/>
              <w:rPr>
                <w:rFonts w:eastAsia="Malgun Gothic"/>
              </w:rPr>
            </w:pPr>
            <w:r w:rsidRPr="00202D79">
              <w:rPr>
                <w:rFonts w:eastAsia="SimSun"/>
              </w:rPr>
              <w:t xml:space="preserve">470 MHz </w:t>
            </w:r>
            <w:r w:rsidRPr="00202D79">
              <w:rPr>
                <w:rFonts w:eastAsia="SimSun" w:cs="Arial"/>
              </w:rPr>
              <w:t>≤</w:t>
            </w:r>
            <w:r w:rsidRPr="00202D79">
              <w:rPr>
                <w:rFonts w:eastAsia="SimSun"/>
              </w:rPr>
              <w:t> f </w:t>
            </w:r>
            <w:r w:rsidRPr="00202D79">
              <w:rPr>
                <w:rFonts w:eastAsia="SimSun" w:cs="Arial"/>
              </w:rPr>
              <w:t>≤</w:t>
            </w:r>
            <w:r w:rsidRPr="00202D79">
              <w:rPr>
                <w:rFonts w:eastAsia="SimSun"/>
              </w:rPr>
              <w:t xml:space="preserve"> 694 MHz</w:t>
            </w:r>
          </w:p>
        </w:tc>
        <w:tc>
          <w:tcPr>
            <w:tcW w:w="0" w:type="auto"/>
          </w:tcPr>
          <w:p w14:paraId="7BE3D493" w14:textId="77777777" w:rsidR="00202D79" w:rsidRPr="00202D79" w:rsidRDefault="00202D79" w:rsidP="00097B1E">
            <w:pPr>
              <w:pStyle w:val="TAC"/>
              <w:rPr>
                <w:rFonts w:eastAsia="Malgun Gothic"/>
              </w:rPr>
            </w:pPr>
            <w:r w:rsidRPr="00202D79">
              <w:rPr>
                <w:rFonts w:eastAsia="SimSun"/>
              </w:rPr>
              <w:t>-54 dBm</w:t>
            </w:r>
          </w:p>
        </w:tc>
        <w:tc>
          <w:tcPr>
            <w:tcW w:w="0" w:type="auto"/>
          </w:tcPr>
          <w:p w14:paraId="6E5F0F20" w14:textId="77777777" w:rsidR="00202D79" w:rsidRPr="00202D79" w:rsidRDefault="00202D79" w:rsidP="00097B1E">
            <w:pPr>
              <w:pStyle w:val="TAC"/>
              <w:rPr>
                <w:rFonts w:eastAsia="Malgun Gothic"/>
              </w:rPr>
            </w:pPr>
            <w:r w:rsidRPr="00202D79">
              <w:rPr>
                <w:rFonts w:eastAsia="SimSun"/>
              </w:rPr>
              <w:t>100 kHz</w:t>
            </w:r>
          </w:p>
        </w:tc>
      </w:tr>
    </w:tbl>
    <w:p w14:paraId="189E4941" w14:textId="77777777" w:rsidR="00202D79" w:rsidRPr="00202D79" w:rsidRDefault="00202D79" w:rsidP="00202D79">
      <w:pPr>
        <w:rPr>
          <w:rFonts w:eastAsia="SimSun"/>
        </w:rPr>
      </w:pPr>
    </w:p>
    <w:p w14:paraId="7307E074" w14:textId="77777777" w:rsidR="00842EF7" w:rsidRPr="00C04A08" w:rsidRDefault="00842EF7" w:rsidP="00842EF7">
      <w:pPr>
        <w:pStyle w:val="Heading2"/>
      </w:pPr>
      <w:bookmarkStart w:id="7071" w:name="_Toc138887928"/>
      <w:r w:rsidRPr="00C04A08">
        <w:lastRenderedPageBreak/>
        <w:t>6.5A</w:t>
      </w:r>
      <w:r w:rsidRPr="00C04A08">
        <w:tab/>
        <w:t>Output RF spectrum emissions for CA</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103AB04A" w14:textId="77777777" w:rsidR="00842EF7" w:rsidRPr="00C04A08" w:rsidRDefault="00842EF7" w:rsidP="00842EF7">
      <w:pPr>
        <w:pStyle w:val="Heading3"/>
      </w:pPr>
      <w:bookmarkStart w:id="7072" w:name="_Toc21340913"/>
      <w:bookmarkStart w:id="7073" w:name="_Toc29805360"/>
      <w:bookmarkStart w:id="7074" w:name="_Toc36456569"/>
      <w:bookmarkStart w:id="7075" w:name="_Toc36469667"/>
      <w:bookmarkStart w:id="7076" w:name="_Toc37254076"/>
      <w:bookmarkStart w:id="7077" w:name="_Toc37322933"/>
      <w:bookmarkStart w:id="7078" w:name="_Toc37324339"/>
      <w:bookmarkStart w:id="7079" w:name="_Toc45889862"/>
      <w:bookmarkStart w:id="7080" w:name="_Toc52196523"/>
      <w:bookmarkStart w:id="7081" w:name="_Toc52197503"/>
      <w:bookmarkStart w:id="7082" w:name="_Toc53173226"/>
      <w:bookmarkStart w:id="7083" w:name="_Toc53173595"/>
      <w:bookmarkStart w:id="7084" w:name="_Toc61119596"/>
      <w:bookmarkStart w:id="7085" w:name="_Toc61119978"/>
      <w:bookmarkStart w:id="7086" w:name="_Toc67926040"/>
      <w:bookmarkStart w:id="7087" w:name="_Toc75273678"/>
      <w:bookmarkStart w:id="7088" w:name="_Toc76510578"/>
      <w:bookmarkStart w:id="7089" w:name="_Toc83129735"/>
      <w:bookmarkStart w:id="7090" w:name="_Toc90591267"/>
      <w:bookmarkStart w:id="7091" w:name="_Toc98864302"/>
      <w:bookmarkStart w:id="7092" w:name="_Toc99733551"/>
      <w:bookmarkStart w:id="7093" w:name="_Toc106577452"/>
      <w:bookmarkStart w:id="7094" w:name="_Toc114537203"/>
      <w:bookmarkStart w:id="7095" w:name="_Toc115257471"/>
      <w:bookmarkStart w:id="7096" w:name="_Toc123086791"/>
      <w:bookmarkStart w:id="7097" w:name="_Toc123088526"/>
      <w:bookmarkStart w:id="7098" w:name="_Toc124298182"/>
      <w:bookmarkStart w:id="7099" w:name="_Toc130574933"/>
      <w:bookmarkStart w:id="7100" w:name="_Toc131767343"/>
      <w:bookmarkStart w:id="7101" w:name="_Toc138887929"/>
      <w:r w:rsidRPr="00C04A08">
        <w:t>6.5A.1</w:t>
      </w:r>
      <w:r w:rsidRPr="00C04A08">
        <w:tab/>
        <w:t>Occupied bandwidth for CA</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3689BAF5" w14:textId="77777777" w:rsidR="002915DA" w:rsidRPr="00C04A08" w:rsidRDefault="002915DA" w:rsidP="00C04A08">
      <w:pPr>
        <w:pStyle w:val="Heading4"/>
      </w:pPr>
      <w:bookmarkStart w:id="7102" w:name="_Toc52196524"/>
      <w:bookmarkStart w:id="7103" w:name="_Toc52197504"/>
      <w:bookmarkStart w:id="7104" w:name="_Toc53173227"/>
      <w:bookmarkStart w:id="7105" w:name="_Toc53173596"/>
      <w:bookmarkStart w:id="7106" w:name="_Toc61119597"/>
      <w:bookmarkStart w:id="7107" w:name="_Toc61119979"/>
      <w:bookmarkStart w:id="7108" w:name="_Toc67926041"/>
      <w:bookmarkStart w:id="7109" w:name="_Toc75273679"/>
      <w:bookmarkStart w:id="7110" w:name="_Toc76510579"/>
      <w:bookmarkStart w:id="7111" w:name="_Toc83129736"/>
      <w:bookmarkStart w:id="7112" w:name="_Toc90591268"/>
      <w:bookmarkStart w:id="7113" w:name="_Toc98864303"/>
      <w:bookmarkStart w:id="7114" w:name="_Toc99733552"/>
      <w:bookmarkStart w:id="7115" w:name="_Toc106577453"/>
      <w:bookmarkStart w:id="7116" w:name="_Toc114537204"/>
      <w:bookmarkStart w:id="7117" w:name="_Toc115257472"/>
      <w:bookmarkStart w:id="7118" w:name="_Toc123086792"/>
      <w:bookmarkStart w:id="7119" w:name="_Toc123088527"/>
      <w:bookmarkStart w:id="7120" w:name="_Toc124298183"/>
      <w:bookmarkStart w:id="7121" w:name="_Toc130574934"/>
      <w:bookmarkStart w:id="7122" w:name="_Toc131767344"/>
      <w:bookmarkStart w:id="7123" w:name="_Toc138887930"/>
      <w:bookmarkStart w:id="7124" w:name="_Hlk52185232"/>
      <w:r w:rsidRPr="00C04A08">
        <w:t>6.5A.1.0</w:t>
      </w:r>
      <w:r w:rsidRPr="00C04A08">
        <w:tab/>
        <w:t>General</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DF63AEF" w14:textId="77777777" w:rsidR="00295A0B" w:rsidRPr="00C04A08" w:rsidRDefault="00295A0B" w:rsidP="00295A0B">
      <w:bookmarkStart w:id="7125" w:name="_Toc52196525"/>
      <w:bookmarkStart w:id="7126" w:name="_Toc52197505"/>
      <w:bookmarkStart w:id="7127" w:name="_Toc53173228"/>
      <w:bookmarkStart w:id="7128" w:name="_Toc53173597"/>
      <w:bookmarkStart w:id="7129" w:name="_Toc61119598"/>
      <w:bookmarkStart w:id="7130" w:name="_Toc61119980"/>
      <w:bookmarkStart w:id="7131" w:name="_Toc67926042"/>
      <w:bookmarkStart w:id="7132" w:name="_Toc75273680"/>
      <w:bookmarkStart w:id="7133" w:name="_Toc76510580"/>
      <w:bookmarkStart w:id="7134" w:name="_Toc83129737"/>
      <w:bookmarkStart w:id="7135" w:name="_Toc90591269"/>
      <w:bookmarkStart w:id="7136" w:name="_Toc98864304"/>
      <w:bookmarkStart w:id="7137"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7138" w:name="_Toc106577454"/>
      <w:bookmarkStart w:id="7139" w:name="_Toc114537205"/>
      <w:bookmarkStart w:id="7140" w:name="_Toc115257473"/>
      <w:bookmarkStart w:id="7141" w:name="_Toc123086793"/>
      <w:bookmarkStart w:id="7142" w:name="_Toc123088528"/>
      <w:bookmarkStart w:id="7143" w:name="_Toc124298184"/>
      <w:bookmarkStart w:id="7144" w:name="_Toc130574935"/>
      <w:bookmarkStart w:id="7145" w:name="_Toc131767345"/>
      <w:bookmarkStart w:id="7146" w:name="_Toc138887931"/>
      <w:r w:rsidRPr="00C04A08">
        <w:t>6.5A.1.1</w:t>
      </w:r>
      <w:r w:rsidRPr="00C04A08">
        <w:tab/>
        <w:t>Occupied bandwidth for intra-band contiguous UL CA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bookmarkEnd w:id="7124"/>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7147" w:name="_Toc52196526"/>
      <w:bookmarkStart w:id="7148" w:name="_Toc52197506"/>
      <w:bookmarkStart w:id="7149" w:name="_Toc53173229"/>
      <w:bookmarkStart w:id="7150" w:name="_Toc53173598"/>
      <w:bookmarkStart w:id="7151" w:name="_Toc61119599"/>
      <w:bookmarkStart w:id="7152" w:name="_Toc61119981"/>
      <w:bookmarkStart w:id="7153" w:name="_Toc67926043"/>
      <w:bookmarkStart w:id="7154" w:name="_Toc75273681"/>
      <w:bookmarkStart w:id="7155" w:name="_Toc76510581"/>
      <w:bookmarkStart w:id="7156" w:name="_Toc83129738"/>
      <w:bookmarkStart w:id="7157" w:name="_Toc90591270"/>
      <w:bookmarkStart w:id="7158" w:name="_Toc98864305"/>
      <w:bookmarkStart w:id="7159" w:name="_Toc99733554"/>
      <w:bookmarkStart w:id="7160" w:name="_Toc106577455"/>
      <w:bookmarkStart w:id="7161" w:name="_Toc114537206"/>
      <w:bookmarkStart w:id="7162" w:name="_Toc115257474"/>
      <w:bookmarkStart w:id="7163" w:name="_Toc123086794"/>
      <w:bookmarkStart w:id="7164" w:name="_Toc123088529"/>
      <w:bookmarkStart w:id="7165" w:name="_Toc124298185"/>
      <w:bookmarkStart w:id="7166" w:name="_Toc130574936"/>
      <w:bookmarkStart w:id="7167" w:name="_Toc131767346"/>
      <w:bookmarkStart w:id="7168" w:name="_Toc138887932"/>
      <w:bookmarkStart w:id="7169" w:name="_Toc21340914"/>
      <w:bookmarkStart w:id="7170" w:name="_Toc29805361"/>
      <w:bookmarkStart w:id="7171" w:name="_Toc36456570"/>
      <w:bookmarkStart w:id="7172" w:name="_Toc36469668"/>
      <w:bookmarkStart w:id="7173" w:name="_Toc37254077"/>
      <w:bookmarkStart w:id="7174" w:name="_Toc37322934"/>
      <w:bookmarkStart w:id="7175" w:name="_Toc37324340"/>
      <w:bookmarkStart w:id="7176" w:name="_Toc45889863"/>
      <w:r w:rsidRPr="00C04A08">
        <w:t>6.5A.1.2</w:t>
      </w:r>
      <w:r w:rsidRPr="00C04A08">
        <w:tab/>
        <w:t>Occupied bandwidth for intra-band non-contiguous UL CA</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7177" w:name="_Toc106577456"/>
      <w:bookmarkStart w:id="7178" w:name="_Toc114537207"/>
      <w:bookmarkStart w:id="7179" w:name="_Toc115257475"/>
      <w:bookmarkStart w:id="7180" w:name="_Toc123086795"/>
      <w:bookmarkStart w:id="7181" w:name="_Toc123088530"/>
      <w:bookmarkStart w:id="7182" w:name="_Toc124298186"/>
      <w:bookmarkStart w:id="7183" w:name="_Toc130574937"/>
      <w:bookmarkStart w:id="7184" w:name="_Toc131767347"/>
      <w:bookmarkStart w:id="7185" w:name="_Toc138887933"/>
      <w:r w:rsidRPr="003E5BDA">
        <w:t>6.5A.1.3</w:t>
      </w:r>
      <w:r w:rsidRPr="003E5BDA">
        <w:tab/>
        <w:t xml:space="preserve">Occupied bandwidth for </w:t>
      </w:r>
      <w:r w:rsidRPr="00DE3715">
        <w:t>inter-band UL CA</w:t>
      </w:r>
      <w:bookmarkEnd w:id="7177"/>
      <w:bookmarkEnd w:id="7178"/>
      <w:bookmarkEnd w:id="7179"/>
      <w:bookmarkEnd w:id="7180"/>
      <w:bookmarkEnd w:id="7181"/>
      <w:bookmarkEnd w:id="7182"/>
      <w:bookmarkEnd w:id="7183"/>
      <w:bookmarkEnd w:id="7184"/>
      <w:bookmarkEnd w:id="7185"/>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7186" w:name="_Toc52196527"/>
      <w:bookmarkStart w:id="7187" w:name="_Toc52197507"/>
      <w:bookmarkStart w:id="7188" w:name="_Toc53173230"/>
      <w:bookmarkStart w:id="7189" w:name="_Toc53173599"/>
      <w:bookmarkStart w:id="7190" w:name="_Toc61119600"/>
      <w:bookmarkStart w:id="7191" w:name="_Toc61119982"/>
      <w:bookmarkStart w:id="7192" w:name="_Toc67926044"/>
      <w:bookmarkStart w:id="7193" w:name="_Toc75273682"/>
      <w:bookmarkStart w:id="7194" w:name="_Toc76510582"/>
      <w:bookmarkStart w:id="7195" w:name="_Toc83129739"/>
      <w:bookmarkStart w:id="7196" w:name="_Toc90591271"/>
      <w:bookmarkStart w:id="7197" w:name="_Toc98864306"/>
      <w:bookmarkStart w:id="7198" w:name="_Toc99733555"/>
      <w:bookmarkStart w:id="7199" w:name="_Toc106577457"/>
      <w:bookmarkStart w:id="7200" w:name="_Toc114537208"/>
      <w:bookmarkStart w:id="7201" w:name="_Toc115257476"/>
      <w:bookmarkStart w:id="7202" w:name="_Toc123086796"/>
      <w:bookmarkStart w:id="7203" w:name="_Toc123088531"/>
      <w:bookmarkStart w:id="7204" w:name="_Toc124298187"/>
      <w:bookmarkStart w:id="7205" w:name="_Toc130574938"/>
      <w:bookmarkStart w:id="7206" w:name="_Toc131767348"/>
      <w:bookmarkStart w:id="7207" w:name="_Toc138887934"/>
      <w:r w:rsidRPr="00C04A08">
        <w:t>6.5A.2</w:t>
      </w:r>
      <w:r w:rsidRPr="00C04A08">
        <w:tab/>
        <w:t>Out of band emissions</w:t>
      </w:r>
      <w:bookmarkEnd w:id="7169"/>
      <w:bookmarkEnd w:id="7170"/>
      <w:bookmarkEnd w:id="7171"/>
      <w:bookmarkEnd w:id="7172"/>
      <w:bookmarkEnd w:id="7173"/>
      <w:bookmarkEnd w:id="7174"/>
      <w:bookmarkEnd w:id="7175"/>
      <w:bookmarkEnd w:id="7176"/>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63C4257" w14:textId="77777777" w:rsidR="00842EF7" w:rsidRPr="00C04A08" w:rsidRDefault="00842EF7" w:rsidP="00842EF7">
      <w:pPr>
        <w:pStyle w:val="Heading4"/>
      </w:pPr>
      <w:bookmarkStart w:id="7208" w:name="_Toc21340915"/>
      <w:bookmarkStart w:id="7209" w:name="_Toc29805362"/>
      <w:bookmarkStart w:id="7210" w:name="_Toc36456571"/>
      <w:bookmarkStart w:id="7211" w:name="_Toc36469669"/>
      <w:bookmarkStart w:id="7212" w:name="_Toc37254078"/>
      <w:bookmarkStart w:id="7213" w:name="_Toc37322935"/>
      <w:bookmarkStart w:id="7214" w:name="_Toc37324341"/>
      <w:bookmarkStart w:id="7215" w:name="_Toc45889864"/>
      <w:bookmarkStart w:id="7216" w:name="_Toc52196529"/>
      <w:bookmarkStart w:id="7217" w:name="_Toc52197508"/>
      <w:bookmarkStart w:id="7218" w:name="_Toc53173231"/>
      <w:bookmarkStart w:id="7219" w:name="_Toc53173600"/>
      <w:bookmarkStart w:id="7220" w:name="_Toc61119601"/>
      <w:bookmarkStart w:id="7221" w:name="_Toc61119983"/>
      <w:bookmarkStart w:id="7222" w:name="_Toc67926045"/>
      <w:bookmarkStart w:id="7223" w:name="_Toc75273683"/>
      <w:bookmarkStart w:id="7224" w:name="_Toc76510583"/>
      <w:bookmarkStart w:id="7225" w:name="_Toc83129740"/>
      <w:bookmarkStart w:id="7226" w:name="_Toc90591272"/>
      <w:bookmarkStart w:id="7227" w:name="_Toc98864307"/>
      <w:bookmarkStart w:id="7228" w:name="_Toc99733556"/>
      <w:bookmarkStart w:id="7229" w:name="_Toc106577458"/>
      <w:bookmarkStart w:id="7230" w:name="_Toc114537209"/>
      <w:bookmarkStart w:id="7231" w:name="_Toc115257477"/>
      <w:bookmarkStart w:id="7232" w:name="_Toc123086797"/>
      <w:bookmarkStart w:id="7233" w:name="_Toc123088532"/>
      <w:bookmarkStart w:id="7234" w:name="_Toc124298188"/>
      <w:bookmarkStart w:id="7235" w:name="_Toc130574939"/>
      <w:bookmarkStart w:id="7236" w:name="_Toc131767349"/>
      <w:bookmarkStart w:id="7237" w:name="_Toc138887935"/>
      <w:r w:rsidRPr="00C04A08">
        <w:t>6.5A.2.1</w:t>
      </w:r>
      <w:r w:rsidRPr="00C04A08">
        <w:tab/>
        <w:t>Spectrum emission mask for CA</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20C9C6AB" w14:textId="77777777" w:rsidR="00C65024" w:rsidRPr="00C04A08" w:rsidRDefault="00C65024" w:rsidP="003C6ED8">
      <w:pPr>
        <w:pStyle w:val="Heading5"/>
      </w:pPr>
      <w:bookmarkStart w:id="7238" w:name="_Toc52196528"/>
      <w:bookmarkStart w:id="7239" w:name="_Toc52197509"/>
      <w:bookmarkStart w:id="7240" w:name="_Toc53173232"/>
      <w:bookmarkStart w:id="7241" w:name="_Toc53173601"/>
      <w:bookmarkStart w:id="7242" w:name="_Toc61119602"/>
      <w:bookmarkStart w:id="7243" w:name="_Toc61119984"/>
      <w:bookmarkStart w:id="7244" w:name="_Toc67926046"/>
      <w:bookmarkStart w:id="7245" w:name="_Toc75273684"/>
      <w:bookmarkStart w:id="7246" w:name="_Toc76510584"/>
      <w:bookmarkStart w:id="7247" w:name="_Toc83129741"/>
      <w:bookmarkStart w:id="7248" w:name="_Toc90591273"/>
      <w:bookmarkStart w:id="7249" w:name="_Toc98864308"/>
      <w:bookmarkStart w:id="7250" w:name="_Toc99733557"/>
      <w:bookmarkStart w:id="7251" w:name="_Toc106577459"/>
      <w:bookmarkStart w:id="7252" w:name="_Toc114537210"/>
      <w:bookmarkStart w:id="7253" w:name="_Toc115257478"/>
      <w:bookmarkStart w:id="7254" w:name="_Toc123086798"/>
      <w:bookmarkStart w:id="7255" w:name="_Toc123088533"/>
      <w:bookmarkStart w:id="7256" w:name="_Toc124298189"/>
      <w:bookmarkStart w:id="7257" w:name="_Toc130574940"/>
      <w:bookmarkStart w:id="7258" w:name="_Toc131767350"/>
      <w:bookmarkStart w:id="7259" w:name="_Toc138887936"/>
      <w:r w:rsidRPr="00C04A08">
        <w:t>6.5A.2.1.0</w:t>
      </w:r>
      <w:r w:rsidRPr="00C04A08">
        <w:tab/>
        <w:t>General</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2C7167B8" w14:textId="21B5E540" w:rsidR="00295A0B" w:rsidRPr="00C04A08" w:rsidRDefault="00295A0B" w:rsidP="00295A0B">
      <w:bookmarkStart w:id="7260"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7261" w:name="_Toc52196530"/>
      <w:bookmarkStart w:id="7262" w:name="_Toc52197510"/>
      <w:bookmarkStart w:id="7263" w:name="_Toc53173233"/>
      <w:bookmarkStart w:id="7264" w:name="_Toc53173602"/>
      <w:bookmarkStart w:id="7265" w:name="_Toc61119603"/>
      <w:bookmarkStart w:id="7266" w:name="_Toc61119985"/>
      <w:bookmarkStart w:id="7267" w:name="_Toc67926047"/>
      <w:bookmarkStart w:id="7268" w:name="_Toc75273685"/>
      <w:bookmarkStart w:id="7269" w:name="_Toc76510585"/>
      <w:bookmarkStart w:id="7270" w:name="_Toc83129742"/>
      <w:bookmarkStart w:id="7271" w:name="_Toc90591274"/>
      <w:bookmarkStart w:id="7272" w:name="_Toc98864309"/>
      <w:bookmarkStart w:id="7273" w:name="_Toc99733558"/>
      <w:bookmarkStart w:id="7274" w:name="_Toc106577460"/>
      <w:bookmarkStart w:id="7275" w:name="_Toc114537211"/>
      <w:bookmarkStart w:id="7276" w:name="_Toc115257479"/>
      <w:bookmarkStart w:id="7277" w:name="_Toc123086799"/>
      <w:bookmarkStart w:id="7278" w:name="_Toc123088534"/>
      <w:bookmarkStart w:id="7279" w:name="_Toc124298190"/>
      <w:bookmarkStart w:id="7280" w:name="_Toc130574941"/>
      <w:bookmarkStart w:id="7281" w:name="_Toc131767351"/>
      <w:bookmarkStart w:id="7282" w:name="_Toc138887937"/>
      <w:bookmarkEnd w:id="7260"/>
      <w:r w:rsidRPr="00C04A08">
        <w:t>6.5A.2.1.1</w:t>
      </w:r>
      <w:r w:rsidRPr="00C04A08">
        <w:tab/>
        <w:t>Spectrum emission mask for intra-band contiguous UL CA</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lastRenderedPageBreak/>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7283" w:name="_Toc52196531"/>
      <w:bookmarkStart w:id="7284" w:name="_Toc52197511"/>
      <w:bookmarkStart w:id="7285" w:name="_Toc53173234"/>
      <w:bookmarkStart w:id="7286" w:name="_Toc53173603"/>
      <w:bookmarkStart w:id="7287" w:name="_Toc61119604"/>
      <w:bookmarkStart w:id="7288" w:name="_Toc61119986"/>
      <w:bookmarkStart w:id="7289" w:name="_Toc67926048"/>
      <w:bookmarkStart w:id="7290" w:name="_Toc75273686"/>
      <w:bookmarkStart w:id="7291" w:name="_Toc76510586"/>
      <w:bookmarkStart w:id="7292" w:name="_Toc83129743"/>
      <w:bookmarkStart w:id="7293" w:name="_Toc90591275"/>
      <w:bookmarkStart w:id="7294" w:name="_Toc98864310"/>
      <w:bookmarkStart w:id="7295" w:name="_Toc99733559"/>
      <w:bookmarkStart w:id="7296" w:name="_Toc106577461"/>
      <w:bookmarkStart w:id="7297" w:name="_Toc114537212"/>
      <w:bookmarkStart w:id="7298" w:name="_Toc115257480"/>
      <w:bookmarkStart w:id="7299" w:name="_Toc123086800"/>
      <w:bookmarkStart w:id="7300" w:name="_Toc123088535"/>
      <w:bookmarkStart w:id="7301" w:name="_Toc124298191"/>
      <w:bookmarkStart w:id="7302" w:name="_Toc130574942"/>
      <w:bookmarkStart w:id="7303" w:name="_Toc131767352"/>
      <w:bookmarkStart w:id="7304" w:name="_Toc138887938"/>
      <w:bookmarkStart w:id="7305" w:name="_Toc21340916"/>
      <w:bookmarkStart w:id="7306" w:name="_Toc29805363"/>
      <w:bookmarkStart w:id="7307" w:name="_Toc36456572"/>
      <w:bookmarkStart w:id="7308" w:name="_Toc36469670"/>
      <w:bookmarkStart w:id="7309" w:name="_Toc37254079"/>
      <w:bookmarkStart w:id="7310" w:name="_Toc37322936"/>
      <w:bookmarkStart w:id="7311" w:name="_Toc37324342"/>
      <w:bookmarkStart w:id="7312" w:name="_Toc45889865"/>
      <w:r w:rsidRPr="00C04A08">
        <w:t>6.5A.2.1.2</w:t>
      </w:r>
      <w:r w:rsidRPr="00C04A08">
        <w:tab/>
        <w:t>Spectrum emission mask for intra-band non-contiguous UL CA</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7313" w:name="_Toc106577462"/>
      <w:bookmarkStart w:id="7314" w:name="_Toc114537213"/>
      <w:bookmarkStart w:id="7315" w:name="_Toc115257481"/>
      <w:bookmarkStart w:id="7316" w:name="_Toc123086801"/>
      <w:bookmarkStart w:id="7317" w:name="_Toc123088536"/>
      <w:bookmarkStart w:id="7318" w:name="_Toc124298192"/>
      <w:bookmarkStart w:id="7319" w:name="_Toc130574943"/>
      <w:bookmarkStart w:id="7320" w:name="_Toc131767353"/>
      <w:bookmarkStart w:id="7321" w:name="_Toc138887939"/>
      <w:r w:rsidRPr="008D2D07">
        <w:t>6.5A.2.1.3</w:t>
      </w:r>
      <w:r w:rsidRPr="008D2D07">
        <w:tab/>
        <w:t>Spectrum emission mask for inter-band UL CA</w:t>
      </w:r>
      <w:bookmarkEnd w:id="7313"/>
      <w:bookmarkEnd w:id="7314"/>
      <w:bookmarkEnd w:id="7315"/>
      <w:bookmarkEnd w:id="7316"/>
      <w:bookmarkEnd w:id="7317"/>
      <w:bookmarkEnd w:id="7318"/>
      <w:bookmarkEnd w:id="7319"/>
      <w:bookmarkEnd w:id="7320"/>
      <w:bookmarkEnd w:id="7321"/>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7322" w:name="_Toc13085710"/>
      <w:bookmarkStart w:id="7323" w:name="_Toc29805364"/>
      <w:bookmarkStart w:id="7324" w:name="_Toc36456573"/>
      <w:bookmarkStart w:id="7325" w:name="_Toc36469671"/>
      <w:bookmarkStart w:id="7326" w:name="_Toc37254080"/>
      <w:bookmarkStart w:id="7327" w:name="_Toc37322937"/>
      <w:bookmarkStart w:id="7328" w:name="_Toc37324343"/>
      <w:bookmarkStart w:id="7329" w:name="_Toc45889866"/>
      <w:bookmarkStart w:id="7330" w:name="_Toc52196532"/>
      <w:bookmarkStart w:id="7331" w:name="_Toc52197512"/>
      <w:bookmarkStart w:id="7332" w:name="_Toc53173235"/>
      <w:bookmarkStart w:id="7333" w:name="_Toc53173604"/>
      <w:bookmarkStart w:id="7334" w:name="_Toc61119605"/>
      <w:bookmarkStart w:id="7335" w:name="_Toc61119987"/>
      <w:bookmarkStart w:id="7336" w:name="_Toc67926049"/>
      <w:bookmarkStart w:id="7337" w:name="_Toc75273687"/>
      <w:bookmarkStart w:id="7338" w:name="_Toc76510587"/>
      <w:bookmarkStart w:id="7339" w:name="_Toc83129744"/>
      <w:bookmarkStart w:id="7340" w:name="_Toc90591276"/>
      <w:bookmarkStart w:id="7341" w:name="_Toc98864311"/>
      <w:bookmarkStart w:id="7342" w:name="_Toc99733560"/>
      <w:bookmarkStart w:id="7343" w:name="_Toc106577463"/>
      <w:bookmarkStart w:id="7344" w:name="_Toc114537214"/>
      <w:bookmarkStart w:id="7345" w:name="_Toc115257482"/>
      <w:bookmarkStart w:id="7346" w:name="_Toc123086802"/>
      <w:bookmarkStart w:id="7347" w:name="_Toc123088537"/>
      <w:bookmarkStart w:id="7348" w:name="_Toc124298193"/>
      <w:bookmarkStart w:id="7349" w:name="_Toc130574944"/>
      <w:bookmarkStart w:id="7350" w:name="_Toc131767354"/>
      <w:bookmarkStart w:id="7351" w:name="_Toc138887940"/>
      <w:bookmarkEnd w:id="7305"/>
      <w:bookmarkEnd w:id="7306"/>
      <w:bookmarkEnd w:id="7307"/>
      <w:bookmarkEnd w:id="7308"/>
      <w:bookmarkEnd w:id="7309"/>
      <w:bookmarkEnd w:id="7310"/>
      <w:bookmarkEnd w:id="7311"/>
      <w:bookmarkEnd w:id="7312"/>
      <w:r w:rsidRPr="00C04A08">
        <w:t>6.5A.2.3</w:t>
      </w:r>
      <w:r w:rsidRPr="00C04A08">
        <w:tab/>
        <w:t>Adjacent channel leakage ratio for CA</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4E113C0D" w14:textId="77777777" w:rsidR="00E902A4" w:rsidRPr="00C04A08" w:rsidRDefault="00E902A4" w:rsidP="003C6ED8">
      <w:pPr>
        <w:pStyle w:val="Heading5"/>
        <w:rPr>
          <w:sz w:val="24"/>
        </w:rPr>
      </w:pPr>
      <w:bookmarkStart w:id="7352" w:name="_Toc52196533"/>
      <w:bookmarkStart w:id="7353" w:name="_Toc52197513"/>
      <w:bookmarkStart w:id="7354" w:name="_Toc53173236"/>
      <w:bookmarkStart w:id="7355" w:name="_Toc53173605"/>
      <w:bookmarkStart w:id="7356" w:name="_Toc61119606"/>
      <w:bookmarkStart w:id="7357" w:name="_Toc61119988"/>
      <w:bookmarkStart w:id="7358" w:name="_Toc67926050"/>
      <w:bookmarkStart w:id="7359" w:name="_Toc75273688"/>
      <w:bookmarkStart w:id="7360" w:name="_Toc76510588"/>
      <w:bookmarkStart w:id="7361" w:name="_Toc83129745"/>
      <w:bookmarkStart w:id="7362" w:name="_Toc90591277"/>
      <w:bookmarkStart w:id="7363" w:name="_Toc98864312"/>
      <w:bookmarkStart w:id="7364" w:name="_Toc99733561"/>
      <w:bookmarkStart w:id="7365" w:name="_Toc106577464"/>
      <w:bookmarkStart w:id="7366" w:name="_Toc114537215"/>
      <w:bookmarkStart w:id="7367" w:name="_Toc115257483"/>
      <w:bookmarkStart w:id="7368" w:name="_Toc123086803"/>
      <w:bookmarkStart w:id="7369" w:name="_Toc123088538"/>
      <w:bookmarkStart w:id="7370" w:name="_Toc124298194"/>
      <w:bookmarkStart w:id="7371" w:name="_Toc130574945"/>
      <w:bookmarkStart w:id="7372" w:name="_Toc131767355"/>
      <w:bookmarkStart w:id="7373" w:name="_Toc138887941"/>
      <w:bookmarkStart w:id="7374" w:name="_Hlk52185973"/>
      <w:r w:rsidRPr="00C04A08">
        <w:t>6.5A.2.3.1</w:t>
      </w:r>
      <w:r w:rsidRPr="00C04A08">
        <w:tab/>
        <w:t>Adjacent channel leakage ratio for CA intra-band contiguous UL CA</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bookmarkEnd w:id="7374"/>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7375" w:name="_Toc52196534"/>
      <w:bookmarkStart w:id="7376" w:name="_Toc52197514"/>
      <w:bookmarkStart w:id="7377" w:name="_Toc53173237"/>
      <w:bookmarkStart w:id="7378" w:name="_Toc53173606"/>
      <w:bookmarkStart w:id="7379" w:name="_Toc61119607"/>
      <w:bookmarkStart w:id="7380" w:name="_Toc61119989"/>
      <w:bookmarkStart w:id="7381" w:name="_Toc67926051"/>
      <w:bookmarkStart w:id="7382" w:name="_Toc75273689"/>
      <w:bookmarkStart w:id="7383" w:name="_Toc76510589"/>
      <w:bookmarkStart w:id="7384" w:name="_Toc83129746"/>
      <w:bookmarkStart w:id="7385" w:name="_Toc90591278"/>
      <w:bookmarkStart w:id="7386" w:name="_Toc98864313"/>
      <w:bookmarkStart w:id="7387" w:name="_Toc99733562"/>
      <w:bookmarkStart w:id="7388" w:name="_Toc106577465"/>
      <w:bookmarkStart w:id="7389" w:name="_Toc114537216"/>
      <w:bookmarkStart w:id="7390" w:name="_Toc115257484"/>
      <w:bookmarkStart w:id="7391" w:name="_Toc123086804"/>
      <w:bookmarkStart w:id="7392" w:name="_Toc123088539"/>
      <w:bookmarkStart w:id="7393" w:name="_Toc124298195"/>
      <w:bookmarkStart w:id="7394" w:name="_Toc130574946"/>
      <w:bookmarkStart w:id="7395" w:name="_Toc131767356"/>
      <w:bookmarkStart w:id="7396" w:name="_Toc138887942"/>
      <w:r w:rsidRPr="00C04A08">
        <w:t>6.5A.2.3.2</w:t>
      </w:r>
      <w:r w:rsidRPr="00C04A08">
        <w:tab/>
        <w:t>Adjacent channel leakage ratio for CA intra-band non-contiguous UL CA</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7397" w:name="_Toc106577466"/>
      <w:bookmarkStart w:id="7398" w:name="_Toc114537217"/>
      <w:bookmarkStart w:id="7399" w:name="_Toc115257485"/>
      <w:bookmarkStart w:id="7400" w:name="_Toc123086805"/>
      <w:bookmarkStart w:id="7401" w:name="_Toc123088540"/>
      <w:bookmarkStart w:id="7402" w:name="_Toc124298196"/>
      <w:bookmarkStart w:id="7403" w:name="_Toc130574947"/>
      <w:bookmarkStart w:id="7404" w:name="_Toc131767357"/>
      <w:bookmarkStart w:id="7405" w:name="_Toc138887943"/>
      <w:r w:rsidRPr="006910D1">
        <w:t>6.5A.2.3.3</w:t>
      </w:r>
      <w:r w:rsidRPr="006910D1">
        <w:tab/>
        <w:t>Adjacent channel leakage ratio for CA inter-band UL CA</w:t>
      </w:r>
      <w:bookmarkEnd w:id="7397"/>
      <w:bookmarkEnd w:id="7398"/>
      <w:bookmarkEnd w:id="7399"/>
      <w:bookmarkEnd w:id="7400"/>
      <w:bookmarkEnd w:id="7401"/>
      <w:bookmarkEnd w:id="7402"/>
      <w:bookmarkEnd w:id="7403"/>
      <w:bookmarkEnd w:id="7404"/>
      <w:bookmarkEnd w:id="7405"/>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7406" w:name="_Toc21340917"/>
      <w:bookmarkStart w:id="7407" w:name="_Toc29805365"/>
      <w:bookmarkStart w:id="7408" w:name="_Toc36456574"/>
      <w:bookmarkStart w:id="7409" w:name="_Toc36469672"/>
      <w:bookmarkStart w:id="7410" w:name="_Toc37254081"/>
      <w:bookmarkStart w:id="7411" w:name="_Toc37322938"/>
      <w:bookmarkStart w:id="7412" w:name="_Toc37324344"/>
      <w:bookmarkStart w:id="7413" w:name="_Toc45889867"/>
      <w:bookmarkStart w:id="7414" w:name="_Toc52196535"/>
      <w:bookmarkStart w:id="7415" w:name="_Toc52197515"/>
      <w:bookmarkStart w:id="7416" w:name="_Toc53173238"/>
      <w:bookmarkStart w:id="7417" w:name="_Toc53173607"/>
      <w:bookmarkStart w:id="7418" w:name="_Toc61119608"/>
      <w:bookmarkStart w:id="7419" w:name="_Toc61119990"/>
      <w:bookmarkStart w:id="7420" w:name="_Toc67926052"/>
      <w:bookmarkStart w:id="7421" w:name="_Toc75273690"/>
      <w:bookmarkStart w:id="7422" w:name="_Toc76510590"/>
      <w:bookmarkStart w:id="7423" w:name="_Toc83129747"/>
      <w:bookmarkStart w:id="7424" w:name="_Toc90591279"/>
      <w:bookmarkStart w:id="7425" w:name="_Toc98864314"/>
      <w:bookmarkStart w:id="7426" w:name="_Toc99733563"/>
      <w:bookmarkStart w:id="7427" w:name="_Toc106577467"/>
      <w:bookmarkStart w:id="7428" w:name="_Toc114537218"/>
      <w:bookmarkStart w:id="7429" w:name="_Toc115257486"/>
      <w:bookmarkStart w:id="7430" w:name="_Toc123086806"/>
      <w:bookmarkStart w:id="7431" w:name="_Toc123088541"/>
      <w:bookmarkStart w:id="7432" w:name="_Toc124298197"/>
      <w:bookmarkStart w:id="7433" w:name="_Toc130574948"/>
      <w:bookmarkStart w:id="7434" w:name="_Toc131767358"/>
      <w:bookmarkStart w:id="7435" w:name="_Toc138887944"/>
      <w:r w:rsidRPr="00C04A08">
        <w:t>6.5A.3</w:t>
      </w:r>
      <w:r w:rsidRPr="00C04A08">
        <w:tab/>
        <w:t>Spurious emissions for CA</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5421BFD3" w14:textId="77777777" w:rsidR="00E902A4" w:rsidRPr="00C04A08" w:rsidRDefault="00E902A4" w:rsidP="003C6ED8">
      <w:pPr>
        <w:pStyle w:val="Heading4"/>
        <w:rPr>
          <w:lang w:eastAsia="ko-KR"/>
        </w:rPr>
      </w:pPr>
      <w:bookmarkStart w:id="7436" w:name="_Toc52196536"/>
      <w:bookmarkStart w:id="7437" w:name="_Toc52197516"/>
      <w:bookmarkStart w:id="7438" w:name="_Toc53173239"/>
      <w:bookmarkStart w:id="7439" w:name="_Toc53173608"/>
      <w:bookmarkStart w:id="7440" w:name="_Toc61119609"/>
      <w:bookmarkStart w:id="7441" w:name="_Toc61119991"/>
      <w:bookmarkStart w:id="7442" w:name="_Toc67926053"/>
      <w:bookmarkStart w:id="7443" w:name="_Toc75273691"/>
      <w:bookmarkStart w:id="7444" w:name="_Toc76510591"/>
      <w:bookmarkStart w:id="7445" w:name="_Toc83129748"/>
      <w:bookmarkStart w:id="7446" w:name="_Toc90591280"/>
      <w:bookmarkStart w:id="7447" w:name="_Toc98864315"/>
      <w:bookmarkStart w:id="7448" w:name="_Toc99733564"/>
      <w:bookmarkStart w:id="7449" w:name="_Toc106577468"/>
      <w:bookmarkStart w:id="7450" w:name="_Toc114537219"/>
      <w:bookmarkStart w:id="7451" w:name="_Toc115257487"/>
      <w:bookmarkStart w:id="7452" w:name="_Toc123086807"/>
      <w:bookmarkStart w:id="7453" w:name="_Toc123088542"/>
      <w:bookmarkStart w:id="7454" w:name="_Toc124298198"/>
      <w:bookmarkStart w:id="7455" w:name="_Toc130574949"/>
      <w:bookmarkStart w:id="7456" w:name="_Toc131767359"/>
      <w:bookmarkStart w:id="7457" w:name="_Toc138887945"/>
      <w:r w:rsidRPr="00C04A08">
        <w:t>6.5A.3.0</w:t>
      </w:r>
      <w:r w:rsidRPr="00C04A08">
        <w:rPr>
          <w:lang w:eastAsia="ko-KR"/>
        </w:rPr>
        <w:tab/>
        <w:t>General</w:t>
      </w:r>
      <w:r w:rsidRPr="00C04A08">
        <w:t xml:space="preserve"> </w:t>
      </w:r>
      <w:r w:rsidRPr="00C04A08">
        <w:rPr>
          <w:lang w:eastAsia="ko-KR"/>
        </w:rPr>
        <w:t>spurious emissions for CA</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2DC8F711" w14:textId="77777777" w:rsidR="00E902A4" w:rsidRPr="00C04A08" w:rsidRDefault="00E902A4" w:rsidP="003C6ED8">
      <w:pPr>
        <w:pStyle w:val="Heading5"/>
        <w:rPr>
          <w:lang w:eastAsia="ko-KR"/>
        </w:rPr>
      </w:pPr>
      <w:bookmarkStart w:id="7458" w:name="_Toc52196537"/>
      <w:bookmarkStart w:id="7459" w:name="_Toc52197517"/>
      <w:bookmarkStart w:id="7460" w:name="_Toc53173240"/>
      <w:bookmarkStart w:id="7461" w:name="_Toc53173609"/>
      <w:bookmarkStart w:id="7462" w:name="_Toc61119610"/>
      <w:bookmarkStart w:id="7463" w:name="_Toc61119992"/>
      <w:bookmarkStart w:id="7464" w:name="_Toc67926054"/>
      <w:bookmarkStart w:id="7465" w:name="_Toc75273692"/>
      <w:bookmarkStart w:id="7466" w:name="_Toc76510592"/>
      <w:bookmarkStart w:id="7467" w:name="_Toc83129749"/>
      <w:bookmarkStart w:id="7468" w:name="_Toc90591281"/>
      <w:bookmarkStart w:id="7469" w:name="_Toc98864316"/>
      <w:bookmarkStart w:id="7470" w:name="_Toc99733565"/>
      <w:bookmarkStart w:id="7471" w:name="_Toc106577469"/>
      <w:bookmarkStart w:id="7472" w:name="_Toc114537220"/>
      <w:bookmarkStart w:id="7473" w:name="_Toc115257488"/>
      <w:bookmarkStart w:id="7474" w:name="_Toc123086808"/>
      <w:bookmarkStart w:id="7475" w:name="_Toc123088543"/>
      <w:bookmarkStart w:id="7476" w:name="_Toc124298199"/>
      <w:bookmarkStart w:id="7477" w:name="_Toc130574950"/>
      <w:bookmarkStart w:id="7478" w:name="_Toc131767360"/>
      <w:bookmarkStart w:id="7479" w:name="_Toc138887946"/>
      <w:r w:rsidRPr="00C04A08">
        <w:t>6.5A.3.0.0</w:t>
      </w:r>
      <w:r w:rsidRPr="00C04A08">
        <w:rPr>
          <w:lang w:eastAsia="ko-KR"/>
        </w:rPr>
        <w:tab/>
        <w:t>General</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lastRenderedPageBreak/>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7480" w:name="_Toc52196538"/>
      <w:bookmarkStart w:id="7481" w:name="_Toc52197518"/>
      <w:bookmarkStart w:id="7482" w:name="_Toc53173241"/>
      <w:bookmarkStart w:id="7483" w:name="_Toc53173610"/>
      <w:bookmarkStart w:id="7484" w:name="_Toc61119611"/>
      <w:bookmarkStart w:id="7485" w:name="_Toc61119993"/>
      <w:bookmarkStart w:id="7486" w:name="_Toc67926055"/>
      <w:bookmarkStart w:id="7487" w:name="_Toc75273693"/>
      <w:bookmarkStart w:id="7488" w:name="_Toc76510593"/>
      <w:bookmarkStart w:id="7489" w:name="_Toc83129750"/>
      <w:bookmarkStart w:id="7490" w:name="_Toc90591282"/>
      <w:bookmarkStart w:id="7491" w:name="_Toc98864317"/>
      <w:bookmarkStart w:id="7492" w:name="_Toc99733566"/>
      <w:bookmarkStart w:id="7493" w:name="_Toc106577470"/>
      <w:bookmarkStart w:id="7494" w:name="_Toc114537221"/>
      <w:bookmarkStart w:id="7495" w:name="_Toc115257489"/>
      <w:bookmarkStart w:id="7496" w:name="_Toc123086809"/>
      <w:bookmarkStart w:id="7497" w:name="_Toc123088544"/>
      <w:bookmarkStart w:id="7498" w:name="_Toc124298200"/>
      <w:bookmarkStart w:id="7499" w:name="_Toc130574951"/>
      <w:bookmarkStart w:id="7500" w:name="_Toc131767361"/>
      <w:bookmarkStart w:id="7501" w:name="_Toc138887947"/>
      <w:r w:rsidRPr="00C04A08">
        <w:t>6.5A.3.0.1</w:t>
      </w:r>
      <w:r w:rsidRPr="00C04A08">
        <w:tab/>
        <w:t>Spurious emissions for intra-band contiguous UL CA</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0223DE3A" w14:textId="77777777" w:rsidR="00897889" w:rsidRPr="00EC03C7" w:rsidRDefault="00897889" w:rsidP="00897889">
      <w:bookmarkStart w:id="7502" w:name="_Toc52196539"/>
      <w:bookmarkStart w:id="7503" w:name="_Toc52197519"/>
      <w:bookmarkStart w:id="7504" w:name="_Toc53173242"/>
      <w:bookmarkStart w:id="7505" w:name="_Toc53173611"/>
      <w:bookmarkStart w:id="7506" w:name="_Toc21340918"/>
      <w:bookmarkStart w:id="7507" w:name="_Toc29805366"/>
      <w:bookmarkStart w:id="7508" w:name="_Toc36456575"/>
      <w:bookmarkStart w:id="7509" w:name="_Toc36469673"/>
      <w:bookmarkStart w:id="7510" w:name="_Toc37254082"/>
      <w:bookmarkStart w:id="7511" w:name="_Toc37322939"/>
      <w:bookmarkStart w:id="7512" w:name="_Toc37324345"/>
      <w:bookmarkStart w:id="7513"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7514" w:name="_Toc61119612"/>
      <w:bookmarkStart w:id="7515" w:name="_Toc61119994"/>
      <w:bookmarkStart w:id="7516" w:name="_Toc67926056"/>
      <w:bookmarkStart w:id="7517" w:name="_Toc75273694"/>
      <w:bookmarkStart w:id="7518" w:name="_Toc76510594"/>
      <w:bookmarkStart w:id="7519" w:name="_Toc83129751"/>
      <w:bookmarkStart w:id="7520" w:name="_Toc90591283"/>
      <w:bookmarkStart w:id="7521" w:name="_Toc98864318"/>
      <w:bookmarkStart w:id="7522" w:name="_Toc99733567"/>
      <w:bookmarkStart w:id="7523" w:name="_Toc106577471"/>
      <w:bookmarkStart w:id="7524" w:name="_Toc114537222"/>
      <w:bookmarkStart w:id="7525" w:name="_Toc115257490"/>
      <w:bookmarkStart w:id="7526" w:name="_Toc123086810"/>
      <w:bookmarkStart w:id="7527" w:name="_Toc123088545"/>
      <w:bookmarkStart w:id="7528" w:name="_Toc124298201"/>
      <w:bookmarkStart w:id="7529" w:name="_Toc130574952"/>
      <w:bookmarkStart w:id="7530" w:name="_Toc131767362"/>
      <w:bookmarkStart w:id="7531" w:name="_Toc138887948"/>
      <w:r w:rsidRPr="00C04A08">
        <w:t>6.5A.3.0.2</w:t>
      </w:r>
      <w:r w:rsidRPr="00C04A08">
        <w:tab/>
        <w:t>Spurious emissions for intra-band non-contiguous UL CA</w:t>
      </w:r>
      <w:bookmarkEnd w:id="7502"/>
      <w:bookmarkEnd w:id="7503"/>
      <w:bookmarkEnd w:id="7504"/>
      <w:bookmarkEnd w:id="7505"/>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7532" w:name="_Toc106577472"/>
      <w:bookmarkStart w:id="7533" w:name="_Toc114537223"/>
      <w:bookmarkStart w:id="7534" w:name="_Toc115257491"/>
      <w:bookmarkStart w:id="7535" w:name="_Toc123086811"/>
      <w:bookmarkStart w:id="7536" w:name="_Toc123088546"/>
      <w:bookmarkStart w:id="7537" w:name="_Toc124298202"/>
      <w:bookmarkStart w:id="7538" w:name="_Toc130574953"/>
      <w:bookmarkStart w:id="7539" w:name="_Toc131767363"/>
      <w:bookmarkStart w:id="7540" w:name="_Toc138887949"/>
      <w:r w:rsidRPr="008122E7">
        <w:t>6.5A.3.0.3</w:t>
      </w:r>
      <w:r w:rsidRPr="008122E7">
        <w:tab/>
        <w:t>Spurious emissions for inter-band UL CA</w:t>
      </w:r>
      <w:bookmarkEnd w:id="7532"/>
      <w:bookmarkEnd w:id="7533"/>
      <w:bookmarkEnd w:id="7534"/>
      <w:bookmarkEnd w:id="7535"/>
      <w:bookmarkEnd w:id="7536"/>
      <w:bookmarkEnd w:id="7537"/>
      <w:bookmarkEnd w:id="7538"/>
      <w:bookmarkEnd w:id="7539"/>
      <w:bookmarkEnd w:id="7540"/>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7541" w:name="_Toc52196540"/>
      <w:bookmarkStart w:id="7542" w:name="_Toc52197520"/>
      <w:bookmarkStart w:id="7543" w:name="_Toc53173243"/>
      <w:bookmarkStart w:id="7544" w:name="_Toc53173612"/>
      <w:bookmarkStart w:id="7545" w:name="_Toc61119613"/>
      <w:bookmarkStart w:id="7546" w:name="_Toc61119995"/>
      <w:bookmarkStart w:id="7547" w:name="_Toc67926057"/>
      <w:bookmarkStart w:id="7548" w:name="_Toc75273695"/>
      <w:bookmarkStart w:id="7549" w:name="_Toc76510595"/>
      <w:bookmarkStart w:id="7550" w:name="_Toc83129752"/>
      <w:bookmarkStart w:id="7551" w:name="_Toc90591284"/>
      <w:bookmarkStart w:id="7552" w:name="_Toc98864319"/>
      <w:bookmarkStart w:id="7553" w:name="_Toc99733568"/>
      <w:bookmarkStart w:id="7554" w:name="_Toc106577473"/>
      <w:bookmarkStart w:id="7555" w:name="_Toc114537224"/>
      <w:bookmarkStart w:id="7556" w:name="_Toc115257492"/>
      <w:bookmarkStart w:id="7557" w:name="_Toc123086812"/>
      <w:bookmarkStart w:id="7558" w:name="_Toc123088547"/>
      <w:bookmarkStart w:id="7559" w:name="_Toc124298203"/>
      <w:bookmarkStart w:id="7560" w:name="_Toc130574954"/>
      <w:bookmarkStart w:id="7561" w:name="_Toc131767364"/>
      <w:bookmarkStart w:id="7562" w:name="_Toc138887950"/>
      <w:r w:rsidRPr="00C04A08">
        <w:t>6.5A.3.1</w:t>
      </w:r>
      <w:r w:rsidRPr="00C04A08">
        <w:tab/>
        <w:t xml:space="preserve">Spurious emission band UE co-existence for </w:t>
      </w:r>
      <w:r w:rsidR="00167752" w:rsidRPr="00C04A08">
        <w:t xml:space="preserve">UL </w:t>
      </w:r>
      <w:r w:rsidRPr="00C04A08">
        <w:t>CA</w:t>
      </w:r>
      <w:bookmarkEnd w:id="7506"/>
      <w:bookmarkEnd w:id="7507"/>
      <w:bookmarkEnd w:id="7508"/>
      <w:bookmarkEnd w:id="7509"/>
      <w:bookmarkEnd w:id="7510"/>
      <w:bookmarkEnd w:id="7511"/>
      <w:bookmarkEnd w:id="7512"/>
      <w:bookmarkEnd w:id="7513"/>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4E207DA4"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4F80D55E"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0FDD842C"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7563" w:name="_Hlk9415938"/>
      <w:bookmarkStart w:id="7564" w:name="_Toc21340919"/>
      <w:bookmarkStart w:id="7565" w:name="_Toc29805367"/>
      <w:bookmarkStart w:id="7566" w:name="_Toc36456576"/>
      <w:bookmarkStart w:id="7567" w:name="_Toc36469674"/>
      <w:bookmarkStart w:id="7568" w:name="_Toc37254083"/>
      <w:bookmarkStart w:id="7569" w:name="_Toc37322940"/>
      <w:bookmarkStart w:id="7570" w:name="_Toc37324346"/>
      <w:bookmarkStart w:id="7571" w:name="_Toc45889869"/>
      <w:bookmarkStart w:id="7572" w:name="_Toc52196541"/>
      <w:bookmarkStart w:id="7573" w:name="_Toc52197521"/>
      <w:bookmarkStart w:id="7574" w:name="_Toc53173244"/>
      <w:bookmarkStart w:id="7575" w:name="_Toc53173613"/>
      <w:bookmarkStart w:id="7576" w:name="_Toc61119614"/>
      <w:bookmarkStart w:id="7577" w:name="_Toc61119996"/>
      <w:bookmarkStart w:id="7578" w:name="_Toc67926058"/>
      <w:bookmarkStart w:id="7579" w:name="_Toc75273696"/>
      <w:bookmarkStart w:id="7580" w:name="_Toc76510596"/>
      <w:bookmarkStart w:id="7581" w:name="_Toc83129753"/>
      <w:bookmarkStart w:id="7582" w:name="_Toc90591285"/>
      <w:bookmarkStart w:id="7583" w:name="_Toc98864320"/>
      <w:bookmarkStart w:id="7584" w:name="_Toc99733569"/>
      <w:bookmarkStart w:id="7585" w:name="_Toc106577474"/>
      <w:bookmarkStart w:id="7586" w:name="_Toc114537225"/>
      <w:bookmarkStart w:id="7587" w:name="_Toc115257493"/>
      <w:bookmarkStart w:id="7588" w:name="_Toc123086813"/>
      <w:bookmarkStart w:id="7589" w:name="_Toc123088548"/>
      <w:bookmarkStart w:id="7590" w:name="_Toc124298204"/>
      <w:bookmarkStart w:id="7591" w:name="_Toc130574955"/>
      <w:bookmarkStart w:id="7592" w:name="_Toc131767365"/>
      <w:bookmarkStart w:id="7593" w:name="_Toc138887951"/>
      <w:r w:rsidRPr="00C04A08">
        <w:t>6.5A.3.2</w:t>
      </w:r>
      <w:r w:rsidRPr="00C04A08">
        <w:tab/>
        <w:t>Additional spurious emissions</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123D5134" w14:textId="77777777" w:rsidR="00842EF7" w:rsidRPr="00C04A08" w:rsidRDefault="00842EF7" w:rsidP="003C6ED8">
      <w:pPr>
        <w:pStyle w:val="Heading5"/>
      </w:pPr>
      <w:bookmarkStart w:id="7594" w:name="_Toc21340920"/>
      <w:bookmarkStart w:id="7595" w:name="_Toc29805368"/>
      <w:bookmarkStart w:id="7596" w:name="_Toc36456577"/>
      <w:bookmarkStart w:id="7597" w:name="_Toc36469675"/>
      <w:bookmarkStart w:id="7598" w:name="_Toc37254084"/>
      <w:bookmarkStart w:id="7599" w:name="_Toc37322941"/>
      <w:bookmarkStart w:id="7600" w:name="_Toc37324347"/>
      <w:bookmarkStart w:id="7601" w:name="_Toc45889870"/>
      <w:bookmarkStart w:id="7602" w:name="_Toc52196542"/>
      <w:bookmarkStart w:id="7603" w:name="_Toc52197522"/>
      <w:bookmarkStart w:id="7604" w:name="_Toc53173245"/>
      <w:bookmarkStart w:id="7605" w:name="_Toc53173614"/>
      <w:bookmarkStart w:id="7606" w:name="_Toc61119615"/>
      <w:bookmarkStart w:id="7607" w:name="_Toc61119997"/>
      <w:bookmarkStart w:id="7608" w:name="_Toc67926059"/>
      <w:bookmarkStart w:id="7609" w:name="_Toc75273697"/>
      <w:bookmarkStart w:id="7610" w:name="_Toc76510597"/>
      <w:bookmarkStart w:id="7611" w:name="_Toc83129754"/>
      <w:bookmarkStart w:id="7612" w:name="_Toc90591286"/>
      <w:bookmarkStart w:id="7613" w:name="_Toc98864321"/>
      <w:bookmarkStart w:id="7614" w:name="_Toc99733570"/>
      <w:bookmarkStart w:id="7615" w:name="_Toc106577475"/>
      <w:bookmarkStart w:id="7616" w:name="_Toc114537226"/>
      <w:bookmarkStart w:id="7617" w:name="_Toc115257494"/>
      <w:bookmarkStart w:id="7618" w:name="_Toc123086814"/>
      <w:bookmarkStart w:id="7619" w:name="_Toc123088549"/>
      <w:bookmarkStart w:id="7620" w:name="_Toc124298205"/>
      <w:bookmarkStart w:id="7621" w:name="_Toc130574956"/>
      <w:bookmarkStart w:id="7622" w:name="_Toc131767366"/>
      <w:bookmarkStart w:id="7623" w:name="_Toc138887952"/>
      <w:r w:rsidRPr="00C04A08">
        <w:t>6.5A.3.2.1</w:t>
      </w:r>
      <w:r w:rsidRPr="00C04A08">
        <w:tab/>
        <w:t>General</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7624" w:name="_Toc21340921"/>
      <w:bookmarkStart w:id="7625" w:name="_Toc29805369"/>
      <w:bookmarkStart w:id="7626" w:name="_Toc36456578"/>
      <w:bookmarkStart w:id="7627" w:name="_Toc36469676"/>
      <w:bookmarkStart w:id="7628" w:name="_Toc37254085"/>
      <w:bookmarkStart w:id="7629" w:name="_Toc37322942"/>
      <w:bookmarkStart w:id="7630" w:name="_Toc37324348"/>
      <w:bookmarkStart w:id="7631" w:name="_Toc45889871"/>
      <w:bookmarkStart w:id="7632" w:name="_Toc52196543"/>
      <w:bookmarkStart w:id="7633" w:name="_Toc52197523"/>
      <w:bookmarkStart w:id="7634" w:name="_Toc53173246"/>
      <w:bookmarkStart w:id="7635" w:name="_Toc53173615"/>
      <w:bookmarkStart w:id="7636" w:name="_Toc61119616"/>
      <w:bookmarkStart w:id="7637" w:name="_Toc61119998"/>
      <w:bookmarkStart w:id="7638" w:name="_Toc67926060"/>
      <w:bookmarkStart w:id="7639" w:name="_Toc75273698"/>
      <w:bookmarkStart w:id="7640" w:name="_Toc76510598"/>
      <w:bookmarkStart w:id="7641" w:name="_Toc83129755"/>
      <w:bookmarkStart w:id="7642" w:name="_Toc90591287"/>
      <w:bookmarkStart w:id="7643" w:name="_Toc98864322"/>
      <w:bookmarkStart w:id="7644" w:name="_Toc99733571"/>
      <w:bookmarkStart w:id="7645" w:name="_Toc106577476"/>
      <w:bookmarkStart w:id="7646" w:name="_Toc114537227"/>
      <w:bookmarkStart w:id="7647" w:name="_Toc115257495"/>
      <w:bookmarkStart w:id="7648" w:name="_Toc123086815"/>
      <w:bookmarkStart w:id="7649" w:name="_Toc123088550"/>
      <w:bookmarkStart w:id="7650" w:name="_Toc124298206"/>
      <w:bookmarkStart w:id="7651" w:name="_Toc130574957"/>
      <w:bookmarkStart w:id="7652" w:name="_Toc131767367"/>
      <w:bookmarkStart w:id="7653" w:name="_Toc138887953"/>
      <w:r w:rsidRPr="00C04A08">
        <w:t>6.5A.3.2.2</w:t>
      </w:r>
      <w:r w:rsidRPr="00C04A08">
        <w:tab/>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r w:rsidR="00392D8F">
        <w:rPr>
          <w:lang w:val="en-US"/>
        </w:rPr>
        <w:t>Void</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6BE8B102" w14:textId="77777777" w:rsidR="00842EF7" w:rsidRPr="00C04A08" w:rsidRDefault="00842EF7" w:rsidP="003C6ED8">
      <w:pPr>
        <w:pStyle w:val="Heading5"/>
      </w:pPr>
      <w:bookmarkStart w:id="7654" w:name="_Toc21340922"/>
      <w:bookmarkStart w:id="7655" w:name="_Toc29805370"/>
      <w:bookmarkStart w:id="7656" w:name="_Toc36456579"/>
      <w:bookmarkStart w:id="7657" w:name="_Toc36469677"/>
      <w:bookmarkStart w:id="7658" w:name="_Toc37254086"/>
      <w:bookmarkStart w:id="7659" w:name="_Toc37322943"/>
      <w:bookmarkStart w:id="7660" w:name="_Toc37324349"/>
      <w:bookmarkStart w:id="7661" w:name="_Toc45889872"/>
      <w:bookmarkStart w:id="7662" w:name="_Toc52196544"/>
      <w:bookmarkStart w:id="7663" w:name="_Toc52197524"/>
      <w:bookmarkStart w:id="7664" w:name="_Toc53173247"/>
      <w:bookmarkStart w:id="7665" w:name="_Toc53173616"/>
      <w:bookmarkStart w:id="7666" w:name="_Toc61119617"/>
      <w:bookmarkStart w:id="7667" w:name="_Toc61119999"/>
      <w:bookmarkStart w:id="7668" w:name="_Toc67926061"/>
      <w:bookmarkStart w:id="7669" w:name="_Toc75273699"/>
      <w:bookmarkStart w:id="7670" w:name="_Toc76510599"/>
      <w:bookmarkStart w:id="7671" w:name="_Toc83129756"/>
      <w:bookmarkStart w:id="7672" w:name="_Toc90591288"/>
      <w:bookmarkStart w:id="7673" w:name="_Toc98864323"/>
      <w:bookmarkStart w:id="7674" w:name="_Toc99733572"/>
      <w:bookmarkStart w:id="7675" w:name="_Toc106577477"/>
      <w:bookmarkStart w:id="7676" w:name="_Toc114537228"/>
      <w:bookmarkStart w:id="7677" w:name="_Toc115257496"/>
      <w:bookmarkStart w:id="7678" w:name="_Toc123086816"/>
      <w:bookmarkStart w:id="7679" w:name="_Toc123088551"/>
      <w:bookmarkStart w:id="7680" w:name="_Toc124298207"/>
      <w:bookmarkStart w:id="7681" w:name="_Toc130574958"/>
      <w:bookmarkStart w:id="7682" w:name="_Toc131767368"/>
      <w:bookmarkStart w:id="7683" w:name="_Toc138887954"/>
      <w:r w:rsidRPr="00C04A08">
        <w:t>6.5A.3.2.3</w:t>
      </w:r>
      <w:r w:rsidRPr="00C04A08">
        <w:tab/>
      </w:r>
      <w:r w:rsidRPr="00C04A08">
        <w:rPr>
          <w:lang w:val="en-US"/>
        </w:rPr>
        <w:t>Additional spurious emission requirements for CA_NS_202</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7684" w:name="_Toc61119618"/>
      <w:bookmarkStart w:id="7685" w:name="_Toc61120000"/>
      <w:bookmarkStart w:id="7686" w:name="_Toc67926062"/>
      <w:bookmarkStart w:id="7687" w:name="_Toc75273700"/>
      <w:bookmarkStart w:id="7688" w:name="_Toc76510600"/>
      <w:bookmarkStart w:id="7689" w:name="_Toc83129757"/>
      <w:bookmarkStart w:id="7690" w:name="_Toc90591289"/>
      <w:bookmarkStart w:id="7691" w:name="_Toc98864324"/>
      <w:bookmarkStart w:id="7692" w:name="_Toc99733573"/>
      <w:bookmarkStart w:id="7693" w:name="_Toc106577478"/>
      <w:bookmarkStart w:id="7694" w:name="_Toc114537229"/>
      <w:bookmarkStart w:id="7695" w:name="_Toc115257497"/>
      <w:bookmarkStart w:id="7696" w:name="_Toc123086817"/>
      <w:bookmarkStart w:id="7697" w:name="_Toc123088552"/>
      <w:bookmarkStart w:id="7698" w:name="_Toc124298208"/>
      <w:bookmarkStart w:id="7699" w:name="_Toc130574959"/>
      <w:bookmarkStart w:id="7700" w:name="_Toc131767369"/>
      <w:bookmarkStart w:id="7701" w:name="_Toc138887955"/>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7702" w:name="_Toc21340923"/>
      <w:bookmarkStart w:id="7703" w:name="_Toc29805371"/>
      <w:bookmarkStart w:id="7704" w:name="_Toc36456580"/>
      <w:bookmarkStart w:id="7705" w:name="_Toc36469678"/>
      <w:bookmarkStart w:id="7706" w:name="_Toc37254087"/>
      <w:bookmarkStart w:id="7707" w:name="_Toc37322944"/>
      <w:bookmarkStart w:id="7708" w:name="_Toc37324350"/>
      <w:bookmarkStart w:id="7709" w:name="_Toc45889873"/>
      <w:bookmarkStart w:id="7710" w:name="_Toc52196545"/>
      <w:bookmarkStart w:id="7711" w:name="_Toc52197525"/>
      <w:bookmarkStart w:id="7712" w:name="_Toc53173248"/>
      <w:bookmarkStart w:id="7713" w:name="_Toc53173617"/>
      <w:bookmarkStart w:id="7714" w:name="_Toc61119619"/>
      <w:bookmarkStart w:id="7715" w:name="_Toc61120001"/>
      <w:bookmarkStart w:id="7716" w:name="_Toc67926063"/>
      <w:bookmarkStart w:id="7717" w:name="_Toc75273701"/>
      <w:bookmarkStart w:id="7718" w:name="_Toc76510601"/>
      <w:bookmarkStart w:id="7719" w:name="_Toc83129758"/>
      <w:bookmarkStart w:id="7720" w:name="_Toc90591290"/>
      <w:bookmarkStart w:id="7721" w:name="_Toc98864325"/>
      <w:bookmarkStart w:id="7722" w:name="_Toc99733574"/>
      <w:bookmarkStart w:id="7723" w:name="_Toc106577479"/>
      <w:bookmarkStart w:id="7724" w:name="_Toc114537230"/>
      <w:bookmarkStart w:id="7725" w:name="_Toc115257498"/>
      <w:bookmarkStart w:id="7726" w:name="_Toc123086818"/>
      <w:bookmarkStart w:id="7727" w:name="_Toc123088553"/>
      <w:bookmarkStart w:id="7728" w:name="_Toc124298209"/>
      <w:bookmarkStart w:id="7729" w:name="_Toc130574960"/>
      <w:bookmarkStart w:id="7730" w:name="_Toc131767370"/>
      <w:bookmarkStart w:id="7731" w:name="_Toc138887956"/>
      <w:r w:rsidRPr="00C04A08">
        <w:lastRenderedPageBreak/>
        <w:t>6.5D</w:t>
      </w:r>
      <w:r w:rsidRPr="00C04A08">
        <w:tab/>
        <w:t>Output RF spectrum emissions for UL MIMO</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75ABC81A" w14:textId="77777777" w:rsidR="00842EF7" w:rsidRPr="00C04A08" w:rsidRDefault="00842EF7" w:rsidP="003C6ED8">
      <w:pPr>
        <w:pStyle w:val="Heading3"/>
      </w:pPr>
      <w:bookmarkStart w:id="7732" w:name="_Toc21340924"/>
      <w:bookmarkStart w:id="7733" w:name="_Toc29805372"/>
      <w:bookmarkStart w:id="7734" w:name="_Toc36456581"/>
      <w:bookmarkStart w:id="7735" w:name="_Toc36469679"/>
      <w:bookmarkStart w:id="7736" w:name="_Toc37254088"/>
      <w:bookmarkStart w:id="7737" w:name="_Toc37322945"/>
      <w:bookmarkStart w:id="7738" w:name="_Toc37324351"/>
      <w:bookmarkStart w:id="7739" w:name="_Toc45889874"/>
      <w:bookmarkStart w:id="7740" w:name="_Toc52196546"/>
      <w:bookmarkStart w:id="7741" w:name="_Toc52197526"/>
      <w:bookmarkStart w:id="7742" w:name="_Toc53173249"/>
      <w:bookmarkStart w:id="7743" w:name="_Toc53173618"/>
      <w:bookmarkStart w:id="7744" w:name="_Toc61119620"/>
      <w:bookmarkStart w:id="7745" w:name="_Toc61120002"/>
      <w:bookmarkStart w:id="7746" w:name="_Toc67926064"/>
      <w:bookmarkStart w:id="7747" w:name="_Toc75273702"/>
      <w:bookmarkStart w:id="7748" w:name="_Toc76510602"/>
      <w:bookmarkStart w:id="7749" w:name="_Toc83129759"/>
      <w:bookmarkStart w:id="7750" w:name="_Toc90591291"/>
      <w:bookmarkStart w:id="7751" w:name="_Toc98864326"/>
      <w:bookmarkStart w:id="7752" w:name="_Toc99733575"/>
      <w:bookmarkStart w:id="7753" w:name="_Toc106577480"/>
      <w:bookmarkStart w:id="7754" w:name="_Toc114537231"/>
      <w:bookmarkStart w:id="7755" w:name="_Toc115257499"/>
      <w:bookmarkStart w:id="7756" w:name="_Toc123086819"/>
      <w:bookmarkStart w:id="7757" w:name="_Toc123088554"/>
      <w:bookmarkStart w:id="7758" w:name="_Toc124298210"/>
      <w:bookmarkStart w:id="7759" w:name="_Toc130574961"/>
      <w:bookmarkStart w:id="7760" w:name="_Toc131767371"/>
      <w:bookmarkStart w:id="7761" w:name="_Toc138887957"/>
      <w:r w:rsidRPr="00C04A08">
        <w:t>6.5D.1</w:t>
      </w:r>
      <w:r w:rsidRPr="00C04A08">
        <w:tab/>
        <w:t>Occupied bandwidth for UL MIMO</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7762" w:name="_Toc21340925"/>
      <w:bookmarkStart w:id="7763" w:name="_Toc29805373"/>
      <w:bookmarkStart w:id="7764" w:name="_Toc36456582"/>
      <w:bookmarkStart w:id="7765" w:name="_Toc36469680"/>
      <w:bookmarkStart w:id="7766" w:name="_Toc37254089"/>
      <w:bookmarkStart w:id="7767" w:name="_Toc37322946"/>
      <w:bookmarkStart w:id="7768" w:name="_Toc37324352"/>
      <w:bookmarkStart w:id="7769" w:name="_Toc45889875"/>
      <w:bookmarkStart w:id="7770" w:name="_Toc52196547"/>
      <w:bookmarkStart w:id="7771" w:name="_Toc52197527"/>
      <w:bookmarkStart w:id="7772" w:name="_Toc53173250"/>
      <w:bookmarkStart w:id="7773" w:name="_Toc53173619"/>
      <w:bookmarkStart w:id="7774" w:name="_Toc61119621"/>
      <w:bookmarkStart w:id="7775" w:name="_Toc61120003"/>
      <w:bookmarkStart w:id="7776" w:name="_Toc67926065"/>
      <w:bookmarkStart w:id="7777" w:name="_Toc75273703"/>
      <w:bookmarkStart w:id="7778" w:name="_Toc76510603"/>
      <w:bookmarkStart w:id="7779" w:name="_Toc83129760"/>
      <w:bookmarkStart w:id="7780" w:name="_Toc90591292"/>
      <w:bookmarkStart w:id="7781" w:name="_Toc98864327"/>
      <w:bookmarkStart w:id="7782" w:name="_Toc99733576"/>
      <w:bookmarkStart w:id="7783" w:name="_Toc106577481"/>
      <w:bookmarkStart w:id="7784" w:name="_Toc114537232"/>
      <w:bookmarkStart w:id="7785" w:name="_Toc115257500"/>
      <w:bookmarkStart w:id="7786" w:name="_Toc123086820"/>
      <w:bookmarkStart w:id="7787" w:name="_Toc123088555"/>
      <w:bookmarkStart w:id="7788" w:name="_Toc124298211"/>
      <w:bookmarkStart w:id="7789" w:name="_Toc130574962"/>
      <w:bookmarkStart w:id="7790" w:name="_Toc131767372"/>
      <w:bookmarkStart w:id="7791" w:name="_Toc138887958"/>
      <w:r w:rsidRPr="00C04A08">
        <w:t>6.5D.2</w:t>
      </w:r>
      <w:r w:rsidRPr="00C04A08">
        <w:tab/>
        <w:t>Out of band emissions for UL MIMO</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7792" w:name="_Toc21340926"/>
      <w:bookmarkStart w:id="7793" w:name="_Toc29805374"/>
      <w:bookmarkStart w:id="7794" w:name="_Toc36456583"/>
      <w:bookmarkStart w:id="7795" w:name="_Toc36469681"/>
      <w:bookmarkStart w:id="7796" w:name="_Toc37254090"/>
      <w:bookmarkStart w:id="7797" w:name="_Toc37322947"/>
      <w:bookmarkStart w:id="7798" w:name="_Toc37324353"/>
      <w:bookmarkStart w:id="7799" w:name="_Toc45889876"/>
      <w:bookmarkStart w:id="7800" w:name="_Toc52196548"/>
      <w:bookmarkStart w:id="7801" w:name="_Toc52197528"/>
      <w:bookmarkStart w:id="7802" w:name="_Toc53173251"/>
      <w:bookmarkStart w:id="7803" w:name="_Toc53173620"/>
      <w:bookmarkStart w:id="7804" w:name="_Toc61119622"/>
      <w:bookmarkStart w:id="7805" w:name="_Toc61120004"/>
      <w:bookmarkStart w:id="7806" w:name="_Toc67926066"/>
      <w:bookmarkStart w:id="7807" w:name="_Toc75273704"/>
      <w:bookmarkStart w:id="7808" w:name="_Toc76510604"/>
      <w:bookmarkStart w:id="7809" w:name="_Toc83129761"/>
      <w:bookmarkStart w:id="7810" w:name="_Toc90591293"/>
      <w:bookmarkStart w:id="7811" w:name="_Toc98864328"/>
      <w:bookmarkStart w:id="7812" w:name="_Toc99733577"/>
      <w:bookmarkStart w:id="7813" w:name="_Toc106577482"/>
      <w:bookmarkStart w:id="7814" w:name="_Toc114537233"/>
      <w:bookmarkStart w:id="7815" w:name="_Toc115257501"/>
      <w:bookmarkStart w:id="7816" w:name="_Toc123086821"/>
      <w:bookmarkStart w:id="7817" w:name="_Toc123088556"/>
      <w:bookmarkStart w:id="7818" w:name="_Toc124298212"/>
      <w:bookmarkStart w:id="7819" w:name="_Toc130574963"/>
      <w:bookmarkStart w:id="7820" w:name="_Toc131767373"/>
      <w:bookmarkStart w:id="7821" w:name="_Toc138887959"/>
      <w:r w:rsidRPr="00C04A08">
        <w:t>6.5D.3</w:t>
      </w:r>
      <w:r w:rsidRPr="00C04A08">
        <w:tab/>
        <w:t>Spurious emissions for UL MIMO</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7822" w:name="_Toc21340927"/>
      <w:bookmarkStart w:id="7823" w:name="_Toc29805375"/>
      <w:bookmarkStart w:id="7824" w:name="_Toc36456584"/>
      <w:bookmarkStart w:id="7825" w:name="_Toc36469682"/>
      <w:bookmarkStart w:id="7826" w:name="_Toc37254091"/>
      <w:bookmarkStart w:id="7827" w:name="_Toc37322948"/>
      <w:bookmarkStart w:id="7828" w:name="_Toc37324354"/>
      <w:bookmarkStart w:id="7829" w:name="_Toc45889877"/>
      <w:bookmarkStart w:id="7830" w:name="_Toc52196549"/>
      <w:bookmarkStart w:id="7831" w:name="_Toc52197529"/>
      <w:bookmarkStart w:id="7832" w:name="_Toc53173252"/>
      <w:bookmarkStart w:id="7833" w:name="_Toc53173621"/>
      <w:bookmarkStart w:id="7834" w:name="_Toc61119623"/>
      <w:bookmarkStart w:id="7835" w:name="_Toc61120005"/>
      <w:bookmarkStart w:id="7836" w:name="_Toc67926067"/>
      <w:bookmarkStart w:id="7837" w:name="_Toc75273705"/>
      <w:bookmarkStart w:id="7838" w:name="_Toc76510605"/>
      <w:bookmarkStart w:id="7839" w:name="_Toc83129762"/>
      <w:bookmarkStart w:id="7840" w:name="_Toc90591294"/>
      <w:bookmarkStart w:id="7841" w:name="_Toc98864329"/>
      <w:bookmarkStart w:id="7842" w:name="_Toc99733578"/>
      <w:bookmarkStart w:id="7843" w:name="_Toc106577483"/>
      <w:bookmarkStart w:id="7844" w:name="_Toc114537234"/>
      <w:bookmarkStart w:id="7845" w:name="_Toc115257502"/>
      <w:bookmarkStart w:id="7846" w:name="_Toc123086822"/>
      <w:bookmarkStart w:id="7847" w:name="_Toc123088557"/>
      <w:bookmarkStart w:id="7848" w:name="_Toc124298213"/>
      <w:bookmarkStart w:id="7849" w:name="_Toc130574964"/>
      <w:bookmarkStart w:id="7850" w:name="_Toc131767374"/>
      <w:bookmarkStart w:id="7851" w:name="_Toc138887960"/>
      <w:r w:rsidRPr="00C04A08">
        <w:t>6.6</w:t>
      </w:r>
      <w:r w:rsidRPr="00C04A08">
        <w:tab/>
        <w:t>Beam correspondence</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12B37587" w14:textId="77777777" w:rsidR="00842EF7" w:rsidRPr="00C04A08" w:rsidRDefault="00842EF7" w:rsidP="00842EF7">
      <w:pPr>
        <w:pStyle w:val="Heading3"/>
      </w:pPr>
      <w:bookmarkStart w:id="7852" w:name="_Toc21340928"/>
      <w:bookmarkStart w:id="7853" w:name="_Toc29805376"/>
      <w:bookmarkStart w:id="7854" w:name="_Toc36456585"/>
      <w:bookmarkStart w:id="7855" w:name="_Toc36469683"/>
      <w:bookmarkStart w:id="7856" w:name="_Toc37254092"/>
      <w:bookmarkStart w:id="7857" w:name="_Toc37322949"/>
      <w:bookmarkStart w:id="7858" w:name="_Toc37324355"/>
      <w:bookmarkStart w:id="7859" w:name="_Toc45889878"/>
      <w:bookmarkStart w:id="7860" w:name="_Toc52196550"/>
      <w:bookmarkStart w:id="7861" w:name="_Toc52197530"/>
      <w:bookmarkStart w:id="7862" w:name="_Toc53173253"/>
      <w:bookmarkStart w:id="7863" w:name="_Toc53173622"/>
      <w:bookmarkStart w:id="7864" w:name="_Toc61119624"/>
      <w:bookmarkStart w:id="7865" w:name="_Toc61120006"/>
      <w:bookmarkStart w:id="7866" w:name="_Toc67926068"/>
      <w:bookmarkStart w:id="7867" w:name="_Toc75273706"/>
      <w:bookmarkStart w:id="7868" w:name="_Toc76510606"/>
      <w:bookmarkStart w:id="7869" w:name="_Toc83129763"/>
      <w:bookmarkStart w:id="7870" w:name="_Toc90591295"/>
      <w:bookmarkStart w:id="7871" w:name="_Toc98864330"/>
      <w:bookmarkStart w:id="7872" w:name="_Toc99733579"/>
      <w:bookmarkStart w:id="7873" w:name="_Toc106577484"/>
      <w:bookmarkStart w:id="7874" w:name="_Toc114537235"/>
      <w:bookmarkStart w:id="7875" w:name="_Toc115257503"/>
      <w:bookmarkStart w:id="7876" w:name="_Toc123086823"/>
      <w:bookmarkStart w:id="7877" w:name="_Toc123088558"/>
      <w:bookmarkStart w:id="7878" w:name="_Toc124298214"/>
      <w:bookmarkStart w:id="7879" w:name="_Toc130574965"/>
      <w:bookmarkStart w:id="7880" w:name="_Toc131767375"/>
      <w:bookmarkStart w:id="7881" w:name="_Toc138887961"/>
      <w:r w:rsidRPr="00C04A08">
        <w:t>6.6.1</w:t>
      </w:r>
      <w:r w:rsidRPr="00C04A08">
        <w:tab/>
        <w:t>General</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06F10E6" w14:textId="77652F3D" w:rsidR="00A91134" w:rsidRPr="00C04A08" w:rsidRDefault="00A91134" w:rsidP="00A91134">
      <w:bookmarkStart w:id="7882" w:name="_Toc21340929"/>
      <w:bookmarkStart w:id="7883" w:name="_Toc29805377"/>
      <w:bookmarkStart w:id="7884" w:name="_Toc36456586"/>
      <w:bookmarkStart w:id="7885" w:name="_Toc36469684"/>
      <w:bookmarkStart w:id="7886" w:name="_Toc37254093"/>
      <w:bookmarkStart w:id="7887" w:name="_Toc37322950"/>
      <w:bookmarkStart w:id="7888" w:name="_Toc37324356"/>
      <w:bookmarkStart w:id="7889" w:name="_Toc45889879"/>
      <w:bookmarkStart w:id="7890" w:name="_Toc52196551"/>
      <w:bookmarkStart w:id="7891" w:name="_Toc52197531"/>
      <w:bookmarkStart w:id="7892" w:name="_Toc53173254"/>
      <w:bookmarkStart w:id="7893" w:name="_Toc53173623"/>
      <w:bookmarkStart w:id="7894" w:name="_Toc61119625"/>
      <w:bookmarkStart w:id="7895" w:name="_Toc61120007"/>
      <w:bookmarkStart w:id="7896" w:name="_Toc67926069"/>
      <w:bookmarkStart w:id="7897" w:name="_Toc75273707"/>
      <w:bookmarkStart w:id="7898" w:name="_Toc76510607"/>
      <w:bookmarkStart w:id="7899" w:name="_Toc83129764"/>
      <w:bookmarkStart w:id="7900" w:name="_Toc90591296"/>
      <w:bookmarkStart w:id="7901" w:name="_Toc98864331"/>
      <w:bookmarkStart w:id="7902" w:name="_Toc99733580"/>
      <w:bookmarkStart w:id="7903"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7904" w:name="_Toc114537236"/>
      <w:bookmarkStart w:id="7905" w:name="_Toc115257504"/>
      <w:bookmarkStart w:id="7906" w:name="_Toc123086824"/>
      <w:bookmarkStart w:id="7907" w:name="_Toc123088559"/>
      <w:bookmarkStart w:id="7908" w:name="_Toc124298215"/>
      <w:bookmarkStart w:id="7909" w:name="_Toc130574966"/>
      <w:bookmarkStart w:id="7910" w:name="_Toc131767376"/>
      <w:bookmarkStart w:id="7911" w:name="_Toc138887962"/>
      <w:r w:rsidRPr="00C04A08">
        <w:t>6.6.2</w:t>
      </w:r>
      <w:r w:rsidRPr="00C04A08">
        <w:tab/>
        <w:t>(Void)</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268497CC" w14:textId="77777777" w:rsidR="00842EF7" w:rsidRPr="00C04A08" w:rsidRDefault="00842EF7" w:rsidP="00842EF7">
      <w:pPr>
        <w:pStyle w:val="Heading3"/>
      </w:pPr>
      <w:bookmarkStart w:id="7912" w:name="_Toc21340930"/>
      <w:bookmarkStart w:id="7913" w:name="_Toc29805378"/>
      <w:bookmarkStart w:id="7914" w:name="_Toc36456587"/>
      <w:bookmarkStart w:id="7915" w:name="_Toc36469685"/>
      <w:bookmarkStart w:id="7916" w:name="_Toc37254094"/>
      <w:bookmarkStart w:id="7917" w:name="_Toc37322951"/>
      <w:bookmarkStart w:id="7918" w:name="_Toc37324357"/>
      <w:bookmarkStart w:id="7919" w:name="_Toc45889880"/>
      <w:bookmarkStart w:id="7920" w:name="_Toc52196552"/>
      <w:bookmarkStart w:id="7921" w:name="_Toc52197532"/>
      <w:bookmarkStart w:id="7922" w:name="_Toc53173255"/>
      <w:bookmarkStart w:id="7923" w:name="_Toc53173624"/>
      <w:bookmarkStart w:id="7924" w:name="_Toc61119626"/>
      <w:bookmarkStart w:id="7925" w:name="_Toc61120008"/>
      <w:bookmarkStart w:id="7926" w:name="_Toc67926070"/>
      <w:bookmarkStart w:id="7927" w:name="_Toc75273708"/>
      <w:bookmarkStart w:id="7928" w:name="_Toc76510608"/>
      <w:bookmarkStart w:id="7929" w:name="_Toc83129765"/>
      <w:bookmarkStart w:id="7930" w:name="_Toc90591297"/>
      <w:bookmarkStart w:id="7931" w:name="_Toc98864332"/>
      <w:bookmarkStart w:id="7932" w:name="_Toc99733581"/>
      <w:bookmarkStart w:id="7933" w:name="_Toc106577486"/>
      <w:bookmarkStart w:id="7934" w:name="_Toc114537237"/>
      <w:bookmarkStart w:id="7935" w:name="_Toc115257505"/>
      <w:bookmarkStart w:id="7936" w:name="_Toc123086825"/>
      <w:bookmarkStart w:id="7937" w:name="_Toc123088560"/>
      <w:bookmarkStart w:id="7938" w:name="_Toc124298216"/>
      <w:bookmarkStart w:id="7939" w:name="_Toc130574967"/>
      <w:bookmarkStart w:id="7940" w:name="_Toc131767377"/>
      <w:bookmarkStart w:id="7941" w:name="_Toc138887963"/>
      <w:r w:rsidRPr="00C04A08">
        <w:t>6.6.3</w:t>
      </w:r>
      <w:r w:rsidRPr="00C04A08">
        <w:tab/>
        <w:t>(Void)</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47C03DBB" w14:textId="77777777" w:rsidR="00842EF7" w:rsidRPr="00C04A08" w:rsidRDefault="00842EF7" w:rsidP="00842EF7">
      <w:pPr>
        <w:pStyle w:val="Heading3"/>
      </w:pPr>
      <w:bookmarkStart w:id="7942" w:name="_Toc21340931"/>
      <w:bookmarkStart w:id="7943" w:name="_Toc29805379"/>
      <w:bookmarkStart w:id="7944" w:name="_Toc36456588"/>
      <w:bookmarkStart w:id="7945" w:name="_Toc36469686"/>
      <w:bookmarkStart w:id="7946" w:name="_Toc37254095"/>
      <w:bookmarkStart w:id="7947" w:name="_Toc37322952"/>
      <w:bookmarkStart w:id="7948" w:name="_Toc37324358"/>
      <w:bookmarkStart w:id="7949" w:name="_Toc45889881"/>
      <w:bookmarkStart w:id="7950" w:name="_Toc52196553"/>
      <w:bookmarkStart w:id="7951" w:name="_Toc52197533"/>
      <w:bookmarkStart w:id="7952" w:name="_Toc53173256"/>
      <w:bookmarkStart w:id="7953" w:name="_Toc53173625"/>
      <w:bookmarkStart w:id="7954" w:name="_Toc61119627"/>
      <w:bookmarkStart w:id="7955" w:name="_Toc61120009"/>
      <w:bookmarkStart w:id="7956" w:name="_Toc67926071"/>
      <w:bookmarkStart w:id="7957" w:name="_Toc75273709"/>
      <w:bookmarkStart w:id="7958" w:name="_Toc76510609"/>
      <w:bookmarkStart w:id="7959" w:name="_Toc83129766"/>
      <w:bookmarkStart w:id="7960" w:name="_Toc90591298"/>
      <w:bookmarkStart w:id="7961" w:name="_Toc98864333"/>
      <w:bookmarkStart w:id="7962" w:name="_Toc99733582"/>
      <w:bookmarkStart w:id="7963" w:name="_Toc106577487"/>
      <w:bookmarkStart w:id="7964" w:name="_Toc114537238"/>
      <w:bookmarkStart w:id="7965" w:name="_Toc115257506"/>
      <w:bookmarkStart w:id="7966" w:name="_Toc123086826"/>
      <w:bookmarkStart w:id="7967" w:name="_Toc123088561"/>
      <w:bookmarkStart w:id="7968" w:name="_Toc124298217"/>
      <w:bookmarkStart w:id="7969" w:name="_Toc130574968"/>
      <w:bookmarkStart w:id="7970" w:name="_Toc131767378"/>
      <w:bookmarkStart w:id="7971" w:name="_Toc138887964"/>
      <w:r w:rsidRPr="00C04A08">
        <w:t>6.6.4</w:t>
      </w:r>
      <w:r w:rsidRPr="00C04A08">
        <w:tab/>
        <w:t>Beam correspondence for power class 3</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50D19DB" w14:textId="77777777" w:rsidR="00842EF7" w:rsidRPr="00C04A08" w:rsidRDefault="00842EF7" w:rsidP="003C6ED8">
      <w:pPr>
        <w:pStyle w:val="Heading4"/>
      </w:pPr>
      <w:bookmarkStart w:id="7972" w:name="_Toc21340932"/>
      <w:bookmarkStart w:id="7973" w:name="_Toc29805380"/>
      <w:bookmarkStart w:id="7974" w:name="_Toc36456589"/>
      <w:bookmarkStart w:id="7975" w:name="_Toc36469687"/>
      <w:bookmarkStart w:id="7976" w:name="_Toc37254096"/>
      <w:bookmarkStart w:id="7977" w:name="_Toc37322953"/>
      <w:bookmarkStart w:id="7978" w:name="_Toc37324359"/>
      <w:bookmarkStart w:id="7979" w:name="_Toc45889882"/>
      <w:bookmarkStart w:id="7980" w:name="_Toc52196554"/>
      <w:bookmarkStart w:id="7981" w:name="_Toc52197534"/>
      <w:bookmarkStart w:id="7982" w:name="_Toc53173257"/>
      <w:bookmarkStart w:id="7983" w:name="_Toc53173626"/>
      <w:bookmarkStart w:id="7984" w:name="_Toc61119628"/>
      <w:bookmarkStart w:id="7985" w:name="_Toc61120010"/>
      <w:bookmarkStart w:id="7986" w:name="_Toc67926072"/>
      <w:bookmarkStart w:id="7987" w:name="_Toc75273710"/>
      <w:bookmarkStart w:id="7988" w:name="_Toc76510610"/>
      <w:bookmarkStart w:id="7989" w:name="_Toc83129767"/>
      <w:bookmarkStart w:id="7990" w:name="_Toc90591299"/>
      <w:bookmarkStart w:id="7991" w:name="_Toc98864334"/>
      <w:bookmarkStart w:id="7992" w:name="_Toc99733583"/>
      <w:bookmarkStart w:id="7993" w:name="_Toc106577488"/>
      <w:bookmarkStart w:id="7994" w:name="_Toc114537239"/>
      <w:bookmarkStart w:id="7995" w:name="_Toc115257507"/>
      <w:bookmarkStart w:id="7996" w:name="_Toc123086827"/>
      <w:bookmarkStart w:id="7997" w:name="_Toc123088562"/>
      <w:bookmarkStart w:id="7998" w:name="_Toc124298218"/>
      <w:bookmarkStart w:id="7999" w:name="_Toc130574969"/>
      <w:bookmarkStart w:id="8000" w:name="_Toc131767379"/>
      <w:bookmarkStart w:id="8001" w:name="_Toc138887965"/>
      <w:r w:rsidRPr="00C04A08">
        <w:t>6.6.4.1</w:t>
      </w:r>
      <w:r w:rsidRPr="00C04A08">
        <w:tab/>
        <w:t>General</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8002" w:name="_Toc21340933"/>
      <w:bookmarkStart w:id="8003" w:name="_Toc29805381"/>
      <w:bookmarkStart w:id="8004" w:name="_Toc36456590"/>
      <w:bookmarkStart w:id="8005" w:name="_Toc36469688"/>
      <w:bookmarkStart w:id="8006" w:name="_Toc37254097"/>
      <w:bookmarkStart w:id="8007" w:name="_Toc37322954"/>
      <w:bookmarkStart w:id="8008" w:name="_Toc37324360"/>
      <w:bookmarkStart w:id="8009" w:name="_Toc45889883"/>
      <w:bookmarkStart w:id="8010" w:name="_Toc52196555"/>
      <w:bookmarkStart w:id="8011" w:name="_Toc52197535"/>
      <w:bookmarkStart w:id="8012" w:name="_Toc53173258"/>
      <w:bookmarkStart w:id="8013" w:name="_Toc53173627"/>
      <w:bookmarkStart w:id="8014" w:name="_Toc61119629"/>
      <w:bookmarkStart w:id="8015" w:name="_Toc61120011"/>
      <w:bookmarkStart w:id="8016" w:name="_Toc67926073"/>
      <w:bookmarkStart w:id="8017" w:name="_Toc75273711"/>
      <w:bookmarkStart w:id="8018" w:name="_Toc76510611"/>
      <w:bookmarkStart w:id="8019"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lastRenderedPageBreak/>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3CF713E8" w:rsidR="00842EF7" w:rsidRPr="00C04A08" w:rsidRDefault="00842EF7" w:rsidP="00842EF7">
      <w:pPr>
        <w:pStyle w:val="Heading4"/>
      </w:pPr>
      <w:bookmarkStart w:id="8020" w:name="_Toc90591300"/>
      <w:bookmarkStart w:id="8021" w:name="_Toc98864335"/>
      <w:bookmarkStart w:id="8022" w:name="_Toc99733584"/>
      <w:bookmarkStart w:id="8023" w:name="_Toc106577489"/>
      <w:bookmarkStart w:id="8024" w:name="_Toc114537240"/>
      <w:bookmarkStart w:id="8025" w:name="_Toc115257508"/>
      <w:bookmarkStart w:id="8026" w:name="_Toc123086828"/>
      <w:bookmarkStart w:id="8027" w:name="_Toc123088563"/>
      <w:bookmarkStart w:id="8028" w:name="_Toc124298219"/>
      <w:bookmarkStart w:id="8029" w:name="_Toc130574970"/>
      <w:bookmarkStart w:id="8030" w:name="_Toc131767380"/>
      <w:bookmarkStart w:id="8031" w:name="_Toc138887966"/>
      <w:r w:rsidRPr="00C04A08">
        <w:t>6.6.4.2</w:t>
      </w:r>
      <w:r w:rsidRPr="00C04A08">
        <w:tab/>
        <w:t>Beam correspondence tolerance for power class 3</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8032" w:name="_Toc37322955"/>
      <w:bookmarkStart w:id="8033" w:name="_Toc37324361"/>
      <w:bookmarkStart w:id="8034" w:name="_Toc45889884"/>
      <w:bookmarkStart w:id="8035" w:name="_Toc52196556"/>
      <w:bookmarkStart w:id="8036" w:name="_Toc52197536"/>
      <w:bookmarkStart w:id="8037" w:name="_Toc53173259"/>
      <w:bookmarkStart w:id="8038" w:name="_Toc53173628"/>
      <w:bookmarkStart w:id="8039" w:name="_Toc61119630"/>
      <w:bookmarkStart w:id="8040" w:name="_Toc61120012"/>
      <w:bookmarkStart w:id="8041" w:name="_Toc67926074"/>
      <w:bookmarkStart w:id="8042" w:name="_Toc75273712"/>
      <w:bookmarkStart w:id="8043" w:name="_Toc76510612"/>
      <w:bookmarkStart w:id="8044" w:name="_Toc83129769"/>
      <w:bookmarkStart w:id="8045" w:name="_Toc90591301"/>
      <w:bookmarkStart w:id="8046" w:name="_Toc98864336"/>
      <w:bookmarkStart w:id="8047" w:name="_Toc99733585"/>
      <w:bookmarkStart w:id="8048" w:name="_Toc106577490"/>
      <w:bookmarkStart w:id="8049" w:name="_Toc114537241"/>
      <w:bookmarkStart w:id="8050" w:name="_Toc115257509"/>
      <w:bookmarkStart w:id="8051" w:name="_Toc123086829"/>
      <w:bookmarkStart w:id="8052" w:name="_Toc123088564"/>
      <w:bookmarkStart w:id="8053" w:name="_Toc124298220"/>
      <w:bookmarkStart w:id="8054" w:name="_Toc130574971"/>
      <w:bookmarkStart w:id="8055" w:name="_Toc131767381"/>
      <w:bookmarkStart w:id="8056" w:name="_Toc138887967"/>
      <w:r w:rsidRPr="00C04A08">
        <w:t>6.6.4.3</w:t>
      </w:r>
      <w:r w:rsidRPr="00C04A08">
        <w:tab/>
        <w:t>Side Conditions</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4F7B8C22" w14:textId="77777777" w:rsidR="00952DE1" w:rsidRPr="00C04A08" w:rsidRDefault="00952DE1" w:rsidP="003C6ED8">
      <w:pPr>
        <w:pStyle w:val="Heading5"/>
      </w:pPr>
      <w:bookmarkStart w:id="8057" w:name="_Toc37322956"/>
      <w:bookmarkStart w:id="8058" w:name="_Toc37324362"/>
      <w:bookmarkStart w:id="8059" w:name="_Toc45889885"/>
      <w:bookmarkStart w:id="8060" w:name="_Toc52196557"/>
      <w:bookmarkStart w:id="8061" w:name="_Toc52197537"/>
      <w:bookmarkStart w:id="8062" w:name="_Toc53173260"/>
      <w:bookmarkStart w:id="8063" w:name="_Toc53173629"/>
      <w:bookmarkStart w:id="8064" w:name="_Toc61119631"/>
      <w:bookmarkStart w:id="8065" w:name="_Toc61120013"/>
      <w:bookmarkStart w:id="8066" w:name="_Toc67926075"/>
      <w:bookmarkStart w:id="8067" w:name="_Toc75273713"/>
      <w:bookmarkStart w:id="8068" w:name="_Toc76510613"/>
      <w:bookmarkStart w:id="8069" w:name="_Toc83129770"/>
      <w:bookmarkStart w:id="8070" w:name="_Toc90591302"/>
      <w:bookmarkStart w:id="8071" w:name="_Toc98864337"/>
      <w:bookmarkStart w:id="8072" w:name="_Toc99733586"/>
      <w:bookmarkStart w:id="8073" w:name="_Toc106577491"/>
      <w:bookmarkStart w:id="8074" w:name="_Toc114537242"/>
      <w:bookmarkStart w:id="8075" w:name="_Toc115257510"/>
      <w:bookmarkStart w:id="8076" w:name="_Toc123086830"/>
      <w:bookmarkStart w:id="8077" w:name="_Toc123088565"/>
      <w:bookmarkStart w:id="8078" w:name="_Toc124298221"/>
      <w:bookmarkStart w:id="8079" w:name="_Toc130574972"/>
      <w:bookmarkStart w:id="8080" w:name="_Toc131767382"/>
      <w:bookmarkStart w:id="8081" w:name="_Toc138887968"/>
      <w:r w:rsidRPr="00C04A08">
        <w:t>6.6.4.3.1</w:t>
      </w:r>
      <w:r w:rsidRPr="00C04A08">
        <w:tab/>
        <w:t xml:space="preserve">Side Condition for </w:t>
      </w:r>
      <w:r w:rsidR="008C68B8" w:rsidRPr="00C04A08">
        <w:t xml:space="preserve">beam correspondence based on </w:t>
      </w:r>
      <w:r w:rsidRPr="00C04A08">
        <w:t>SSB and CSI-RS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lastRenderedPageBreak/>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3A3BE5">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3316FF" w:rsidRPr="00C04A08" w14:paraId="6749185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70166DB6" w14:textId="77777777" w:rsidR="003316FF" w:rsidRPr="00C04A08" w:rsidRDefault="003316FF" w:rsidP="003316FF">
            <w:pPr>
              <w:pStyle w:val="TAC"/>
            </w:pPr>
          </w:p>
        </w:tc>
        <w:tc>
          <w:tcPr>
            <w:tcW w:w="1827" w:type="dxa"/>
            <w:tcBorders>
              <w:top w:val="single" w:sz="4" w:space="0" w:color="auto"/>
              <w:left w:val="single" w:sz="4" w:space="0" w:color="auto"/>
              <w:bottom w:val="single" w:sz="4" w:space="0" w:color="auto"/>
              <w:right w:val="single" w:sz="4" w:space="0" w:color="auto"/>
            </w:tcBorders>
          </w:tcPr>
          <w:p w14:paraId="277BD80E" w14:textId="107CA826" w:rsidR="003316FF" w:rsidRDefault="003316FF" w:rsidP="003316FF">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551C4B28" w14:textId="194B7A78" w:rsidR="003316FF" w:rsidRDefault="003316FF" w:rsidP="003316FF">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397C0E9B" w14:textId="77777777" w:rsidR="003316FF" w:rsidRPr="00C04A08" w:rsidRDefault="003316FF" w:rsidP="003316FF">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3A3BE5"/>
    <w:p w14:paraId="18D560D8" w14:textId="77777777" w:rsidR="00952DE1" w:rsidRPr="00C04A08" w:rsidRDefault="00952DE1" w:rsidP="003A3BE5">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3316FF" w:rsidRPr="00C04A08" w14:paraId="5EA943F5"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4242000C" w14:textId="77777777" w:rsidR="003316FF" w:rsidRPr="00C04A08" w:rsidRDefault="003316FF" w:rsidP="003316FF">
            <w:pPr>
              <w:pStyle w:val="TAC"/>
            </w:pPr>
          </w:p>
        </w:tc>
        <w:tc>
          <w:tcPr>
            <w:tcW w:w="1968" w:type="dxa"/>
            <w:tcBorders>
              <w:top w:val="single" w:sz="4" w:space="0" w:color="auto"/>
              <w:left w:val="single" w:sz="4" w:space="0" w:color="auto"/>
              <w:bottom w:val="single" w:sz="4" w:space="0" w:color="auto"/>
              <w:right w:val="single" w:sz="4" w:space="0" w:color="auto"/>
            </w:tcBorders>
          </w:tcPr>
          <w:p w14:paraId="790894F6" w14:textId="3D527D68" w:rsidR="003316FF" w:rsidRDefault="003316FF" w:rsidP="003316FF">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5947A1F1" w14:textId="20A1E1FD" w:rsidR="003316FF" w:rsidRDefault="003316FF" w:rsidP="003316FF">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2C1C8F11" w14:textId="77777777" w:rsidR="003316FF" w:rsidRPr="00C04A08" w:rsidRDefault="003316FF" w:rsidP="003316FF">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8082" w:name="_Toc52196558"/>
      <w:bookmarkStart w:id="8083" w:name="_Toc52197538"/>
      <w:bookmarkStart w:id="8084" w:name="_Toc53173261"/>
      <w:bookmarkStart w:id="8085" w:name="_Toc53173630"/>
      <w:bookmarkStart w:id="8086" w:name="_Toc61119632"/>
      <w:bookmarkStart w:id="8087" w:name="_Toc61120014"/>
      <w:bookmarkStart w:id="8088" w:name="_Toc67926076"/>
      <w:bookmarkStart w:id="8089" w:name="_Toc75273714"/>
      <w:bookmarkStart w:id="8090" w:name="_Toc76510614"/>
      <w:bookmarkStart w:id="8091" w:name="_Toc83129771"/>
      <w:bookmarkStart w:id="8092" w:name="_Toc90591303"/>
      <w:bookmarkStart w:id="8093" w:name="_Toc98864338"/>
      <w:bookmarkStart w:id="8094" w:name="_Toc99733587"/>
      <w:bookmarkStart w:id="8095" w:name="_Toc106577492"/>
      <w:bookmarkStart w:id="8096" w:name="_Toc114537243"/>
      <w:bookmarkStart w:id="8097" w:name="_Toc115257511"/>
      <w:bookmarkStart w:id="8098" w:name="_Toc123086831"/>
      <w:bookmarkStart w:id="8099" w:name="_Toc123088566"/>
      <w:bookmarkStart w:id="8100" w:name="_Toc124298222"/>
      <w:bookmarkStart w:id="8101" w:name="_Toc130574973"/>
      <w:bookmarkStart w:id="8102" w:name="_Toc131767383"/>
      <w:bookmarkStart w:id="8103" w:name="_Toc138887969"/>
      <w:r w:rsidRPr="00C04A08">
        <w:t>6.6.4.3.2</w:t>
      </w:r>
      <w:r w:rsidRPr="00C04A08">
        <w:tab/>
        <w:t>Side Condition for SSB based enhanced Beam Correspondence requirements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8104" w:name="_Toc52196559"/>
      <w:bookmarkStart w:id="8105" w:name="_Toc52197539"/>
      <w:bookmarkStart w:id="8106" w:name="_Toc53173262"/>
      <w:bookmarkStart w:id="8107" w:name="_Toc53173631"/>
      <w:bookmarkStart w:id="8108" w:name="_Toc61119633"/>
      <w:bookmarkStart w:id="8109" w:name="_Toc61120015"/>
      <w:bookmarkStart w:id="8110" w:name="_Toc67926077"/>
      <w:bookmarkStart w:id="8111" w:name="_Toc75273715"/>
      <w:bookmarkStart w:id="8112" w:name="_Toc76510615"/>
      <w:bookmarkStart w:id="8113" w:name="_Toc83129772"/>
      <w:bookmarkStart w:id="8114" w:name="_Toc90591304"/>
      <w:bookmarkStart w:id="8115" w:name="_Toc98864339"/>
      <w:bookmarkStart w:id="8116" w:name="_Toc99733588"/>
      <w:bookmarkStart w:id="8117" w:name="_Toc106577493"/>
      <w:bookmarkStart w:id="8118" w:name="_Toc114537244"/>
      <w:bookmarkStart w:id="8119" w:name="_Toc115257512"/>
      <w:bookmarkStart w:id="8120" w:name="_Toc123086832"/>
      <w:bookmarkStart w:id="8121" w:name="_Toc123088567"/>
      <w:bookmarkStart w:id="8122" w:name="_Toc124298223"/>
      <w:bookmarkStart w:id="8123" w:name="_Toc130574974"/>
      <w:bookmarkStart w:id="8124" w:name="_Toc131767384"/>
      <w:bookmarkStart w:id="8125" w:name="_Toc138887970"/>
      <w:r w:rsidRPr="00C04A08">
        <w:t>6.6.4.3.3</w:t>
      </w:r>
      <w:r w:rsidRPr="00C04A08">
        <w:tab/>
        <w:t>Side Condition for CSI-RS based enhanced Beam Correspondence requirements</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8126" w:name="_Toc52196560"/>
      <w:bookmarkStart w:id="8127" w:name="_Toc52197540"/>
      <w:bookmarkStart w:id="8128" w:name="_Toc53173263"/>
      <w:bookmarkStart w:id="812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lastRenderedPageBreak/>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0422EEE2"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3734649F"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107F287B"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5149D682"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3C6507C3"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64613A"/>
    <w:p w14:paraId="7592BC73" w14:textId="77777777" w:rsidR="008C68B8" w:rsidRPr="00C04A08" w:rsidRDefault="008C68B8" w:rsidP="008C68B8">
      <w:pPr>
        <w:pStyle w:val="Heading4"/>
      </w:pPr>
      <w:bookmarkStart w:id="8130" w:name="_Toc61119634"/>
      <w:bookmarkStart w:id="8131" w:name="_Toc61120016"/>
      <w:bookmarkStart w:id="8132" w:name="_Toc67926078"/>
      <w:bookmarkStart w:id="8133" w:name="_Toc75273716"/>
      <w:bookmarkStart w:id="8134" w:name="_Toc76510616"/>
      <w:bookmarkStart w:id="8135" w:name="_Toc83129773"/>
      <w:bookmarkStart w:id="8136" w:name="_Toc90591305"/>
      <w:bookmarkStart w:id="8137" w:name="_Toc98864340"/>
      <w:bookmarkStart w:id="8138" w:name="_Toc99733589"/>
      <w:bookmarkStart w:id="8139" w:name="_Toc106577494"/>
      <w:bookmarkStart w:id="8140" w:name="_Toc114537245"/>
      <w:bookmarkStart w:id="8141" w:name="_Toc115257513"/>
      <w:bookmarkStart w:id="8142" w:name="_Toc123086833"/>
      <w:bookmarkStart w:id="8143" w:name="_Toc123088568"/>
      <w:bookmarkStart w:id="8144" w:name="_Toc124298224"/>
      <w:bookmarkStart w:id="8145" w:name="_Toc130574975"/>
      <w:bookmarkStart w:id="8146" w:name="_Toc131767385"/>
      <w:bookmarkStart w:id="8147" w:name="_Toc138887971"/>
      <w:r w:rsidRPr="00C04A08">
        <w:t>6.6.4.4</w:t>
      </w:r>
      <w:r w:rsidRPr="00C04A08">
        <w:tab/>
        <w:t>Applicability</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195485F6" w14:textId="77777777" w:rsidR="008F641A" w:rsidRPr="008F641A" w:rsidRDefault="008F641A" w:rsidP="008F641A">
      <w:pPr>
        <w:rPr>
          <w:lang w:eastAsia="zh-CN"/>
        </w:rPr>
      </w:pPr>
      <w:bookmarkStart w:id="8148" w:name="_Toc21340934"/>
      <w:bookmarkStart w:id="8149" w:name="_Toc29805382"/>
      <w:bookmarkStart w:id="8150" w:name="_Toc36456591"/>
      <w:bookmarkStart w:id="8151" w:name="_Toc36469689"/>
      <w:bookmarkStart w:id="8152" w:name="_Toc37254098"/>
      <w:bookmarkStart w:id="8153" w:name="_Toc37322957"/>
      <w:bookmarkStart w:id="8154" w:name="_Toc37324363"/>
      <w:bookmarkStart w:id="8155" w:name="_Toc45889886"/>
      <w:bookmarkStart w:id="8156" w:name="_Toc52196561"/>
      <w:bookmarkStart w:id="8157" w:name="_Toc52197541"/>
      <w:bookmarkStart w:id="8158" w:name="_Toc53173264"/>
      <w:bookmarkStart w:id="8159"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8160" w:name="_Toc61119635"/>
      <w:bookmarkStart w:id="8161" w:name="_Toc61120017"/>
      <w:bookmarkStart w:id="8162" w:name="_Toc67926079"/>
      <w:bookmarkStart w:id="8163" w:name="_Toc75273717"/>
      <w:bookmarkStart w:id="8164" w:name="_Toc76510617"/>
      <w:bookmarkStart w:id="8165"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8166" w:name="_Toc90591306"/>
      <w:bookmarkStart w:id="8167" w:name="_Toc98864341"/>
      <w:bookmarkStart w:id="8168" w:name="_Toc99733590"/>
      <w:bookmarkStart w:id="8169" w:name="_Toc106577495"/>
      <w:bookmarkStart w:id="8170" w:name="_Toc114537246"/>
      <w:bookmarkStart w:id="8171" w:name="_Toc115257514"/>
      <w:bookmarkStart w:id="8172" w:name="_Toc123086834"/>
      <w:bookmarkStart w:id="8173" w:name="_Toc123088569"/>
      <w:bookmarkStart w:id="8174" w:name="_Toc124298225"/>
      <w:bookmarkStart w:id="8175" w:name="_Toc130574976"/>
      <w:bookmarkStart w:id="8176" w:name="_Toc131767386"/>
      <w:bookmarkStart w:id="8177" w:name="_Toc138887972"/>
      <w:r w:rsidRPr="00C04A08">
        <w:t>6.6.5</w:t>
      </w:r>
      <w:r w:rsidRPr="00C04A08">
        <w:tab/>
        <w:t>(Void)</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49AE8D12" w14:textId="77777777" w:rsidR="00FD5D84" w:rsidRPr="00C04A08" w:rsidRDefault="00FD5D84" w:rsidP="00FD5D84">
      <w:pPr>
        <w:pStyle w:val="Heading3"/>
      </w:pPr>
      <w:bookmarkStart w:id="8178" w:name="_Toc67926080"/>
      <w:bookmarkStart w:id="8179" w:name="_Toc75273718"/>
      <w:bookmarkStart w:id="8180" w:name="_Toc76510618"/>
      <w:bookmarkStart w:id="8181" w:name="_Toc83129775"/>
      <w:bookmarkStart w:id="8182" w:name="_Toc90591307"/>
      <w:bookmarkStart w:id="8183" w:name="_Toc98864342"/>
      <w:bookmarkStart w:id="8184" w:name="_Toc99733591"/>
      <w:bookmarkStart w:id="8185" w:name="_Toc106577496"/>
      <w:bookmarkStart w:id="8186" w:name="_Toc114537247"/>
      <w:bookmarkStart w:id="8187" w:name="_Toc115257515"/>
      <w:bookmarkStart w:id="8188" w:name="_Toc123086835"/>
      <w:bookmarkStart w:id="8189" w:name="_Toc123088570"/>
      <w:bookmarkStart w:id="8190" w:name="_Toc124298226"/>
      <w:bookmarkStart w:id="8191" w:name="_Toc130574977"/>
      <w:bookmarkStart w:id="8192" w:name="_Toc131767387"/>
      <w:bookmarkStart w:id="8193" w:name="_Toc138887973"/>
      <w:r>
        <w:t>6.6.6</w:t>
      </w:r>
      <w:r w:rsidRPr="00C04A08">
        <w:tab/>
        <w:t xml:space="preserve">Beam </w:t>
      </w:r>
      <w:r>
        <w:t>correspondence for power class 5</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4866D4BE" w14:textId="77777777" w:rsidR="00FD5D84" w:rsidRPr="00C04A08" w:rsidRDefault="00FD5D84" w:rsidP="00FD5D84">
      <w:pPr>
        <w:pStyle w:val="Heading4"/>
      </w:pPr>
      <w:bookmarkStart w:id="8194" w:name="_Toc67926081"/>
      <w:bookmarkStart w:id="8195" w:name="_Toc75273719"/>
      <w:bookmarkStart w:id="8196" w:name="_Toc76510619"/>
      <w:bookmarkStart w:id="8197" w:name="_Toc83129776"/>
      <w:bookmarkStart w:id="8198" w:name="_Toc90591308"/>
      <w:bookmarkStart w:id="8199" w:name="_Toc98864343"/>
      <w:bookmarkStart w:id="8200" w:name="_Toc99733592"/>
      <w:bookmarkStart w:id="8201" w:name="_Toc106577497"/>
      <w:bookmarkStart w:id="8202" w:name="_Toc114537248"/>
      <w:bookmarkStart w:id="8203" w:name="_Toc115257516"/>
      <w:bookmarkStart w:id="8204" w:name="_Toc123086836"/>
      <w:bookmarkStart w:id="8205" w:name="_Toc123088571"/>
      <w:bookmarkStart w:id="8206" w:name="_Toc124298227"/>
      <w:bookmarkStart w:id="8207" w:name="_Toc130574978"/>
      <w:bookmarkStart w:id="8208" w:name="_Toc131767388"/>
      <w:bookmarkStart w:id="8209" w:name="_Toc138887974"/>
      <w:r>
        <w:t>6.6.6</w:t>
      </w:r>
      <w:r w:rsidRPr="00C04A08">
        <w:t>.1</w:t>
      </w:r>
      <w:r w:rsidRPr="00C04A08">
        <w:tab/>
        <w:t>General</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8210" w:name="_Toc67926082"/>
      <w:bookmarkStart w:id="8211" w:name="_Toc75273720"/>
      <w:bookmarkStart w:id="8212" w:name="_Toc76510620"/>
      <w:bookmarkStart w:id="8213"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w:t>
      </w:r>
      <w:r w:rsidR="001C457E" w:rsidRPr="003E4238">
        <w:lastRenderedPageBreak/>
        <w:t>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8214" w:name="_Toc90591309"/>
      <w:bookmarkStart w:id="8215" w:name="_Toc98864344"/>
      <w:bookmarkStart w:id="8216" w:name="_Toc99733593"/>
      <w:bookmarkStart w:id="8217" w:name="_Toc106577498"/>
      <w:bookmarkStart w:id="8218" w:name="_Toc114537249"/>
      <w:bookmarkStart w:id="8219" w:name="_Toc115257517"/>
      <w:bookmarkStart w:id="8220" w:name="_Toc123086837"/>
      <w:bookmarkStart w:id="8221" w:name="_Toc123088572"/>
      <w:bookmarkStart w:id="8222" w:name="_Toc124298228"/>
      <w:bookmarkStart w:id="8223" w:name="_Toc130574979"/>
      <w:bookmarkStart w:id="8224" w:name="_Toc131767389"/>
      <w:bookmarkStart w:id="8225" w:name="_Toc138887975"/>
      <w:r>
        <w:t>6.6.6</w:t>
      </w:r>
      <w:r w:rsidRPr="00C04A08">
        <w:t>.2</w:t>
      </w:r>
      <w:r w:rsidRPr="00C04A08">
        <w:tab/>
      </w:r>
      <w:r>
        <w:t>(Reserved)</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8226" w:name="_Toc67926083"/>
      <w:bookmarkStart w:id="8227" w:name="_Toc75273721"/>
      <w:bookmarkStart w:id="8228" w:name="_Toc76510621"/>
      <w:bookmarkStart w:id="8229" w:name="_Toc83129778"/>
      <w:bookmarkStart w:id="8230" w:name="_Toc90591310"/>
      <w:bookmarkStart w:id="8231" w:name="_Toc98864345"/>
      <w:bookmarkStart w:id="8232" w:name="_Toc99733594"/>
      <w:bookmarkStart w:id="8233" w:name="_Toc106577499"/>
      <w:bookmarkStart w:id="8234" w:name="_Toc114537250"/>
      <w:bookmarkStart w:id="8235" w:name="_Toc115257518"/>
      <w:bookmarkStart w:id="8236" w:name="_Toc123086838"/>
      <w:bookmarkStart w:id="8237" w:name="_Toc123088573"/>
      <w:bookmarkStart w:id="8238" w:name="_Toc124298229"/>
      <w:bookmarkStart w:id="8239" w:name="_Toc130574980"/>
      <w:bookmarkStart w:id="8240" w:name="_Toc131767390"/>
      <w:bookmarkStart w:id="8241" w:name="_Toc138887976"/>
      <w:r>
        <w:t>6.6.6</w:t>
      </w:r>
      <w:r w:rsidRPr="00C04A08">
        <w:t>.3</w:t>
      </w:r>
      <w:r w:rsidRPr="00C04A08">
        <w:tab/>
        <w:t>Side Conditions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11202261" w14:textId="77777777" w:rsidR="00FD5D84" w:rsidRPr="00C04A08" w:rsidRDefault="00FD5D84" w:rsidP="00FD5D84">
      <w:pPr>
        <w:pStyle w:val="Heading5"/>
      </w:pPr>
      <w:bookmarkStart w:id="8242" w:name="_Toc67926084"/>
      <w:bookmarkStart w:id="8243" w:name="_Toc75273722"/>
      <w:bookmarkStart w:id="8244" w:name="_Toc76510622"/>
      <w:bookmarkStart w:id="8245" w:name="_Toc83129779"/>
      <w:bookmarkStart w:id="8246" w:name="_Toc90591311"/>
      <w:bookmarkStart w:id="8247" w:name="_Toc98864346"/>
      <w:bookmarkStart w:id="8248" w:name="_Toc99733595"/>
      <w:bookmarkStart w:id="8249" w:name="_Toc106577500"/>
      <w:bookmarkStart w:id="8250" w:name="_Toc114537251"/>
      <w:bookmarkStart w:id="8251" w:name="_Toc115257519"/>
      <w:bookmarkStart w:id="8252" w:name="_Toc123086839"/>
      <w:bookmarkStart w:id="8253" w:name="_Toc123088574"/>
      <w:bookmarkStart w:id="8254" w:name="_Toc124298230"/>
      <w:bookmarkStart w:id="8255" w:name="_Toc130574981"/>
      <w:bookmarkStart w:id="8256" w:name="_Toc131767391"/>
      <w:bookmarkStart w:id="8257" w:name="_Toc138887977"/>
      <w:r>
        <w:t>6.6.6</w:t>
      </w:r>
      <w:r w:rsidRPr="00C04A08">
        <w:t>.3.1</w:t>
      </w:r>
      <w:r w:rsidRPr="00C04A08">
        <w:tab/>
        <w:t>Side Condition for beam correspondence based on SSB and CSI-RS</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8258" w:name="_Toc67926085"/>
      <w:bookmarkStart w:id="8259" w:name="_Toc75273723"/>
      <w:bookmarkStart w:id="8260" w:name="_Toc76510623"/>
      <w:bookmarkStart w:id="8261" w:name="_Toc83129780"/>
      <w:bookmarkStart w:id="8262" w:name="_Toc90591312"/>
      <w:bookmarkStart w:id="8263" w:name="_Toc98864347"/>
      <w:bookmarkStart w:id="8264" w:name="_Toc99733596"/>
      <w:bookmarkStart w:id="8265" w:name="_Toc106577501"/>
      <w:bookmarkStart w:id="8266" w:name="_Toc114537252"/>
      <w:bookmarkStart w:id="8267" w:name="_Toc115257520"/>
      <w:bookmarkStart w:id="8268" w:name="_Toc123086840"/>
      <w:bookmarkStart w:id="8269" w:name="_Toc123088575"/>
      <w:bookmarkStart w:id="8270" w:name="_Toc124298231"/>
      <w:bookmarkStart w:id="8271" w:name="_Toc130574982"/>
      <w:bookmarkStart w:id="8272" w:name="_Toc131767392"/>
      <w:bookmarkStart w:id="8273" w:name="_Toc138887978"/>
      <w:r>
        <w:lastRenderedPageBreak/>
        <w:t>6.6.6</w:t>
      </w:r>
      <w:r w:rsidRPr="00C04A08">
        <w:t>.3.2</w:t>
      </w:r>
      <w:r w:rsidRPr="00C04A08">
        <w:tab/>
        <w:t>Side Condition for SSB based enhanced Beam Correspondence requirements</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8274" w:name="_Toc67926086"/>
      <w:bookmarkStart w:id="8275" w:name="_Toc75273724"/>
      <w:bookmarkStart w:id="8276" w:name="_Toc76510624"/>
      <w:bookmarkStart w:id="8277" w:name="_Toc83129781"/>
      <w:bookmarkStart w:id="8278" w:name="_Toc90591313"/>
      <w:bookmarkStart w:id="8279" w:name="_Toc98864348"/>
      <w:bookmarkStart w:id="8280" w:name="_Toc99733597"/>
      <w:bookmarkStart w:id="8281" w:name="_Toc106577502"/>
      <w:bookmarkStart w:id="8282" w:name="_Toc114537253"/>
      <w:bookmarkStart w:id="8283" w:name="_Toc115257521"/>
      <w:bookmarkStart w:id="8284" w:name="_Toc123086841"/>
      <w:bookmarkStart w:id="8285" w:name="_Toc123088576"/>
      <w:bookmarkStart w:id="8286" w:name="_Toc124298232"/>
      <w:bookmarkStart w:id="8287" w:name="_Toc130574983"/>
      <w:bookmarkStart w:id="8288" w:name="_Toc131767393"/>
      <w:bookmarkStart w:id="8289" w:name="_Toc138887979"/>
      <w:r>
        <w:t>6.6.6</w:t>
      </w:r>
      <w:r w:rsidRPr="00C04A08">
        <w:t>.3.3</w:t>
      </w:r>
      <w:r w:rsidRPr="00C04A08">
        <w:tab/>
        <w:t>Side Condition for CSI-RS based enhanced Beam Correspondence requirements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8290" w:name="_Toc67926087"/>
      <w:bookmarkStart w:id="8291" w:name="_Toc75273725"/>
      <w:bookmarkStart w:id="8292" w:name="_Toc76510625"/>
      <w:bookmarkStart w:id="8293" w:name="_Toc83129782"/>
      <w:bookmarkStart w:id="8294" w:name="_Toc90591314"/>
      <w:bookmarkStart w:id="8295" w:name="_Toc98864349"/>
      <w:bookmarkStart w:id="8296" w:name="_Toc99733598"/>
      <w:bookmarkStart w:id="8297" w:name="_Toc106577503"/>
      <w:bookmarkStart w:id="8298" w:name="_Toc114537254"/>
      <w:bookmarkStart w:id="8299" w:name="_Toc115257522"/>
      <w:bookmarkStart w:id="8300" w:name="_Toc123086842"/>
      <w:bookmarkStart w:id="8301" w:name="_Toc123088577"/>
      <w:bookmarkStart w:id="8302" w:name="_Toc124298233"/>
      <w:bookmarkStart w:id="8303" w:name="_Toc130574984"/>
      <w:bookmarkStart w:id="8304" w:name="_Toc131767394"/>
      <w:bookmarkStart w:id="8305" w:name="_Toc138887980"/>
      <w:r>
        <w:t>6.6.6</w:t>
      </w:r>
      <w:r w:rsidRPr="00C04A08">
        <w:t>.4</w:t>
      </w:r>
      <w:r w:rsidRPr="00C04A08">
        <w:tab/>
        <w:t>Applicability</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8306" w:name="_Toc21340935"/>
      <w:bookmarkStart w:id="8307" w:name="_Toc29805383"/>
      <w:bookmarkStart w:id="8308" w:name="_Toc36456592"/>
      <w:bookmarkStart w:id="8309" w:name="_Toc36469690"/>
      <w:bookmarkStart w:id="8310" w:name="_Toc37254099"/>
      <w:bookmarkStart w:id="8311" w:name="_Toc37322958"/>
      <w:bookmarkStart w:id="8312" w:name="_Toc37324364"/>
      <w:bookmarkStart w:id="8313" w:name="_Toc45889887"/>
      <w:bookmarkStart w:id="8314" w:name="_Toc52196562"/>
      <w:bookmarkStart w:id="8315" w:name="_Toc52197542"/>
      <w:bookmarkStart w:id="8316" w:name="_Toc53173265"/>
      <w:bookmarkStart w:id="8317" w:name="_Toc53173634"/>
      <w:bookmarkStart w:id="8318" w:name="_Toc61119636"/>
      <w:bookmarkStart w:id="8319" w:name="_Toc61120018"/>
      <w:bookmarkStart w:id="8320" w:name="_Toc67926088"/>
      <w:bookmarkStart w:id="8321" w:name="_Toc75273726"/>
      <w:bookmarkStart w:id="8322" w:name="_Toc76510626"/>
      <w:bookmarkStart w:id="832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8324" w:name="_Toc98864350"/>
      <w:bookmarkStart w:id="8325" w:name="_Toc99733599"/>
      <w:bookmarkStart w:id="8326" w:name="_Toc106577504"/>
      <w:bookmarkStart w:id="8327" w:name="_Toc114537255"/>
      <w:bookmarkStart w:id="8328" w:name="_Toc115257523"/>
      <w:bookmarkStart w:id="8329" w:name="_Toc123086843"/>
      <w:bookmarkStart w:id="8330" w:name="_Toc123088578"/>
      <w:bookmarkStart w:id="8331" w:name="_Toc124298234"/>
      <w:bookmarkStart w:id="8332" w:name="_Toc130574985"/>
      <w:bookmarkStart w:id="8333" w:name="_Toc131767395"/>
      <w:bookmarkStart w:id="8334" w:name="_Toc138887981"/>
      <w:r w:rsidRPr="00BA0C52">
        <w:lastRenderedPageBreak/>
        <w:t>6.6.7</w:t>
      </w:r>
      <w:r w:rsidRPr="00BA0C52">
        <w:tab/>
        <w:t>Beam correspondence for power class 6</w:t>
      </w:r>
      <w:bookmarkEnd w:id="8324"/>
      <w:bookmarkEnd w:id="8325"/>
      <w:bookmarkEnd w:id="8326"/>
      <w:bookmarkEnd w:id="8327"/>
      <w:bookmarkEnd w:id="8328"/>
      <w:bookmarkEnd w:id="8329"/>
      <w:bookmarkEnd w:id="8330"/>
      <w:bookmarkEnd w:id="8331"/>
      <w:bookmarkEnd w:id="8332"/>
      <w:bookmarkEnd w:id="8333"/>
      <w:bookmarkEnd w:id="8334"/>
    </w:p>
    <w:p w14:paraId="46AE60EB" w14:textId="77777777" w:rsidR="00DF42CB" w:rsidRPr="00BA0C52" w:rsidRDefault="00DF42CB" w:rsidP="00DF42CB">
      <w:pPr>
        <w:pStyle w:val="Heading4"/>
      </w:pPr>
      <w:bookmarkStart w:id="8335" w:name="_Toc98864351"/>
      <w:bookmarkStart w:id="8336" w:name="_Toc99733600"/>
      <w:bookmarkStart w:id="8337" w:name="_Toc106577505"/>
      <w:bookmarkStart w:id="8338" w:name="_Toc114537256"/>
      <w:bookmarkStart w:id="8339" w:name="_Toc115257524"/>
      <w:bookmarkStart w:id="8340" w:name="_Toc123086844"/>
      <w:bookmarkStart w:id="8341" w:name="_Toc123088579"/>
      <w:bookmarkStart w:id="8342" w:name="_Toc124298235"/>
      <w:bookmarkStart w:id="8343" w:name="_Toc130574986"/>
      <w:bookmarkStart w:id="8344" w:name="_Toc131767396"/>
      <w:bookmarkStart w:id="8345" w:name="_Toc138887982"/>
      <w:r w:rsidRPr="00BA0C52">
        <w:t>6.6.7.1</w:t>
      </w:r>
      <w:r w:rsidRPr="00BA0C52">
        <w:tab/>
        <w:t>General</w:t>
      </w:r>
      <w:bookmarkEnd w:id="8335"/>
      <w:bookmarkEnd w:id="8336"/>
      <w:bookmarkEnd w:id="8337"/>
      <w:bookmarkEnd w:id="8338"/>
      <w:bookmarkEnd w:id="8339"/>
      <w:bookmarkEnd w:id="8340"/>
      <w:bookmarkEnd w:id="8341"/>
      <w:bookmarkEnd w:id="8342"/>
      <w:bookmarkEnd w:id="8343"/>
      <w:bookmarkEnd w:id="8344"/>
      <w:bookmarkEnd w:id="8345"/>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8346" w:name="_Toc98864352"/>
      <w:bookmarkStart w:id="8347" w:name="_Toc99733601"/>
      <w:bookmarkStart w:id="8348" w:name="_Toc106577506"/>
      <w:bookmarkStart w:id="8349" w:name="_Toc114537257"/>
      <w:bookmarkStart w:id="8350" w:name="_Toc115257525"/>
      <w:bookmarkStart w:id="8351" w:name="_Toc123086845"/>
      <w:bookmarkStart w:id="8352" w:name="_Toc123088580"/>
      <w:bookmarkStart w:id="8353" w:name="_Toc124298236"/>
      <w:bookmarkStart w:id="8354" w:name="_Toc130574987"/>
      <w:bookmarkStart w:id="8355" w:name="_Toc131767397"/>
      <w:bookmarkStart w:id="8356" w:name="_Toc138887983"/>
      <w:r w:rsidRPr="00BA0C52">
        <w:t>6.6.7.2</w:t>
      </w:r>
      <w:r w:rsidRPr="00BA0C52">
        <w:tab/>
        <w:t>(Void)</w:t>
      </w:r>
      <w:bookmarkEnd w:id="8346"/>
      <w:bookmarkEnd w:id="8347"/>
      <w:bookmarkEnd w:id="8348"/>
      <w:bookmarkEnd w:id="8349"/>
      <w:bookmarkEnd w:id="8350"/>
      <w:bookmarkEnd w:id="8351"/>
      <w:bookmarkEnd w:id="8352"/>
      <w:bookmarkEnd w:id="8353"/>
      <w:bookmarkEnd w:id="8354"/>
      <w:bookmarkEnd w:id="8355"/>
      <w:bookmarkEnd w:id="8356"/>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8357" w:name="_Toc98864353"/>
      <w:bookmarkStart w:id="8358" w:name="_Toc99733602"/>
      <w:bookmarkStart w:id="8359" w:name="_Toc106577507"/>
      <w:bookmarkStart w:id="8360" w:name="_Toc114537258"/>
      <w:bookmarkStart w:id="8361" w:name="_Toc115257526"/>
      <w:bookmarkStart w:id="8362" w:name="_Toc123086846"/>
      <w:bookmarkStart w:id="8363" w:name="_Toc123088581"/>
      <w:bookmarkStart w:id="8364" w:name="_Toc124298237"/>
      <w:bookmarkStart w:id="8365" w:name="_Toc130574988"/>
      <w:bookmarkStart w:id="8366" w:name="_Toc131767398"/>
      <w:bookmarkStart w:id="8367" w:name="_Toc138887984"/>
      <w:r w:rsidRPr="00BA0C52">
        <w:t>6.6.7.3</w:t>
      </w:r>
      <w:r w:rsidRPr="00BA0C52">
        <w:tab/>
        <w:t>Side Conditions</w:t>
      </w:r>
      <w:bookmarkEnd w:id="8357"/>
      <w:bookmarkEnd w:id="8358"/>
      <w:bookmarkEnd w:id="8359"/>
      <w:bookmarkEnd w:id="8360"/>
      <w:bookmarkEnd w:id="8361"/>
      <w:bookmarkEnd w:id="8362"/>
      <w:bookmarkEnd w:id="8363"/>
      <w:bookmarkEnd w:id="8364"/>
      <w:bookmarkEnd w:id="8365"/>
      <w:bookmarkEnd w:id="8366"/>
      <w:bookmarkEnd w:id="8367"/>
    </w:p>
    <w:p w14:paraId="110A34B9" w14:textId="77777777" w:rsidR="00DF42CB" w:rsidRPr="00BA0C52" w:rsidRDefault="00DF42CB" w:rsidP="00DF42CB">
      <w:pPr>
        <w:pStyle w:val="Heading5"/>
      </w:pPr>
      <w:bookmarkStart w:id="8368" w:name="_Toc98864354"/>
      <w:bookmarkStart w:id="8369" w:name="_Toc99733603"/>
      <w:bookmarkStart w:id="8370" w:name="_Toc106577508"/>
      <w:bookmarkStart w:id="8371" w:name="_Toc114537259"/>
      <w:bookmarkStart w:id="8372" w:name="_Toc115257527"/>
      <w:bookmarkStart w:id="8373" w:name="_Toc123086847"/>
      <w:bookmarkStart w:id="8374" w:name="_Toc123088582"/>
      <w:bookmarkStart w:id="8375" w:name="_Toc124298238"/>
      <w:bookmarkStart w:id="8376" w:name="_Toc130574989"/>
      <w:bookmarkStart w:id="8377" w:name="_Toc131767399"/>
      <w:bookmarkStart w:id="8378" w:name="_Toc138887985"/>
      <w:r w:rsidRPr="00BA0C52">
        <w:t>6.6.7.3.1</w:t>
      </w:r>
      <w:r w:rsidRPr="00BA0C52">
        <w:tab/>
        <w:t>(Void)</w:t>
      </w:r>
      <w:bookmarkEnd w:id="8368"/>
      <w:bookmarkEnd w:id="8369"/>
      <w:bookmarkEnd w:id="8370"/>
      <w:bookmarkEnd w:id="8371"/>
      <w:bookmarkEnd w:id="8372"/>
      <w:bookmarkEnd w:id="8373"/>
      <w:bookmarkEnd w:id="8374"/>
      <w:bookmarkEnd w:id="8375"/>
      <w:bookmarkEnd w:id="8376"/>
      <w:bookmarkEnd w:id="8377"/>
      <w:bookmarkEnd w:id="8378"/>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8379" w:name="_Toc98864355"/>
      <w:bookmarkStart w:id="8380" w:name="_Toc99733604"/>
      <w:bookmarkStart w:id="8381" w:name="_Toc106577509"/>
      <w:bookmarkStart w:id="8382" w:name="_Toc114537260"/>
      <w:bookmarkStart w:id="8383" w:name="_Toc115257528"/>
      <w:bookmarkStart w:id="8384" w:name="_Toc123086848"/>
      <w:bookmarkStart w:id="8385" w:name="_Toc123088583"/>
      <w:bookmarkStart w:id="8386" w:name="_Toc124298239"/>
      <w:bookmarkStart w:id="8387" w:name="_Toc130574990"/>
      <w:bookmarkStart w:id="8388" w:name="_Toc131767400"/>
      <w:bookmarkStart w:id="8389" w:name="_Toc138887986"/>
      <w:r w:rsidRPr="00BA0C52">
        <w:t>6.6.7.3.2</w:t>
      </w:r>
      <w:r w:rsidRPr="00BA0C52">
        <w:tab/>
        <w:t>Side Condition for SSB based enhanced Beam Correspondence requirements</w:t>
      </w:r>
      <w:bookmarkEnd w:id="8379"/>
      <w:bookmarkEnd w:id="8380"/>
      <w:bookmarkEnd w:id="8381"/>
      <w:bookmarkEnd w:id="8382"/>
      <w:bookmarkEnd w:id="8383"/>
      <w:bookmarkEnd w:id="8384"/>
      <w:bookmarkEnd w:id="8385"/>
      <w:bookmarkEnd w:id="8386"/>
      <w:bookmarkEnd w:id="8387"/>
      <w:bookmarkEnd w:id="8388"/>
      <w:bookmarkEnd w:id="8389"/>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8390" w:name="_Toc98864356"/>
      <w:bookmarkStart w:id="8391" w:name="_Toc99733605"/>
      <w:bookmarkStart w:id="8392" w:name="_Toc106577510"/>
      <w:bookmarkStart w:id="8393" w:name="_Toc114537261"/>
      <w:bookmarkStart w:id="8394" w:name="_Toc115257529"/>
      <w:bookmarkStart w:id="8395" w:name="_Toc123086849"/>
      <w:bookmarkStart w:id="8396" w:name="_Toc123088584"/>
      <w:bookmarkStart w:id="8397" w:name="_Toc124298240"/>
      <w:bookmarkStart w:id="8398" w:name="_Toc130574991"/>
      <w:bookmarkStart w:id="8399" w:name="_Toc131767401"/>
      <w:bookmarkStart w:id="8400" w:name="_Toc138887987"/>
      <w:r w:rsidRPr="00BA0C52">
        <w:t>6.6.7.3.3</w:t>
      </w:r>
      <w:r w:rsidRPr="00BA0C52">
        <w:tab/>
        <w:t>Side Condition for CSI-RS based enhanced Beam Correspondence requirements</w:t>
      </w:r>
      <w:bookmarkEnd w:id="8390"/>
      <w:bookmarkEnd w:id="8391"/>
      <w:bookmarkEnd w:id="8392"/>
      <w:bookmarkEnd w:id="8393"/>
      <w:bookmarkEnd w:id="8394"/>
      <w:bookmarkEnd w:id="8395"/>
      <w:bookmarkEnd w:id="8396"/>
      <w:bookmarkEnd w:id="8397"/>
      <w:bookmarkEnd w:id="8398"/>
      <w:bookmarkEnd w:id="8399"/>
      <w:bookmarkEnd w:id="8400"/>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lastRenderedPageBreak/>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3A3BE5"/>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8401" w:name="_Toc98864357"/>
      <w:bookmarkStart w:id="8402" w:name="_Toc99733606"/>
      <w:bookmarkStart w:id="8403" w:name="_Toc106577511"/>
      <w:bookmarkStart w:id="8404" w:name="_Toc114537262"/>
      <w:bookmarkStart w:id="8405" w:name="_Toc115257530"/>
      <w:bookmarkStart w:id="8406" w:name="_Toc123086850"/>
      <w:bookmarkStart w:id="8407" w:name="_Toc123088585"/>
      <w:bookmarkStart w:id="8408" w:name="_Toc124298241"/>
      <w:bookmarkStart w:id="8409" w:name="_Toc130574992"/>
      <w:bookmarkStart w:id="8410" w:name="_Toc131767402"/>
      <w:bookmarkStart w:id="8411" w:name="_Toc138887988"/>
      <w:r w:rsidRPr="00BA0C52">
        <w:t>6.6.7.4</w:t>
      </w:r>
      <w:r w:rsidRPr="00BA0C52">
        <w:tab/>
        <w:t>Applicability</w:t>
      </w:r>
      <w:bookmarkEnd w:id="8401"/>
      <w:bookmarkEnd w:id="8402"/>
      <w:bookmarkEnd w:id="8403"/>
      <w:bookmarkEnd w:id="8404"/>
      <w:bookmarkEnd w:id="8405"/>
      <w:bookmarkEnd w:id="8406"/>
      <w:bookmarkEnd w:id="8407"/>
      <w:bookmarkEnd w:id="8408"/>
      <w:bookmarkEnd w:id="8409"/>
      <w:bookmarkEnd w:id="8410"/>
      <w:bookmarkEnd w:id="8411"/>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 xml:space="preserve">Otherwise, if UE does not meet the minimum peak EIRP requirement as defined in clause 6.2.1.6 using the CSI-RS based side conditions in clause 6.6.7.3.3, the enhanced beam correspondence requirements </w:t>
      </w:r>
      <w:r w:rsidRPr="00BA0C52">
        <w:lastRenderedPageBreak/>
        <w:t>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8412" w:name="_Toc98864358"/>
      <w:bookmarkStart w:id="8413" w:name="_Toc99733607"/>
      <w:bookmarkStart w:id="8414" w:name="_Toc106577512"/>
      <w:bookmarkStart w:id="8415" w:name="_Toc114537263"/>
      <w:bookmarkStart w:id="8416" w:name="_Toc115257531"/>
      <w:bookmarkStart w:id="8417" w:name="_Toc123086851"/>
      <w:bookmarkStart w:id="8418" w:name="_Toc123088586"/>
      <w:bookmarkStart w:id="8419" w:name="_Toc124298242"/>
      <w:bookmarkStart w:id="8420" w:name="_Toc130574993"/>
      <w:bookmarkStart w:id="8421" w:name="_Toc131767403"/>
      <w:bookmarkStart w:id="8422" w:name="_Toc138887989"/>
      <w:r>
        <w:t>6.6.8</w:t>
      </w:r>
      <w:r>
        <w:tab/>
        <w:t>Beam correspondence for power class 7</w:t>
      </w:r>
      <w:bookmarkEnd w:id="8412"/>
      <w:bookmarkEnd w:id="8413"/>
      <w:bookmarkEnd w:id="8414"/>
      <w:bookmarkEnd w:id="8415"/>
      <w:bookmarkEnd w:id="8416"/>
      <w:bookmarkEnd w:id="8417"/>
      <w:bookmarkEnd w:id="8418"/>
      <w:bookmarkEnd w:id="8419"/>
      <w:bookmarkEnd w:id="8420"/>
      <w:bookmarkEnd w:id="8421"/>
      <w:bookmarkEnd w:id="8422"/>
    </w:p>
    <w:p w14:paraId="438838F5" w14:textId="77777777" w:rsidR="00911FD5" w:rsidRPr="00C04A08" w:rsidRDefault="00911FD5" w:rsidP="00911FD5">
      <w:pPr>
        <w:pStyle w:val="Heading4"/>
      </w:pPr>
      <w:bookmarkStart w:id="8423" w:name="_Toc98864359"/>
      <w:bookmarkStart w:id="8424" w:name="_Toc99733608"/>
      <w:bookmarkStart w:id="8425" w:name="_Toc106577513"/>
      <w:bookmarkStart w:id="8426" w:name="_Toc114537264"/>
      <w:bookmarkStart w:id="8427" w:name="_Toc115257532"/>
      <w:bookmarkStart w:id="8428" w:name="_Toc123086852"/>
      <w:bookmarkStart w:id="8429" w:name="_Toc123088587"/>
      <w:bookmarkStart w:id="8430" w:name="_Toc124298243"/>
      <w:bookmarkStart w:id="8431" w:name="_Toc130574994"/>
      <w:bookmarkStart w:id="8432" w:name="_Toc131767404"/>
      <w:bookmarkStart w:id="8433" w:name="_Toc138887990"/>
      <w:r>
        <w:t>6.6.8</w:t>
      </w:r>
      <w:r w:rsidRPr="00C04A08">
        <w:t>.1</w:t>
      </w:r>
      <w:r w:rsidRPr="00C04A08">
        <w:tab/>
        <w:t>General</w:t>
      </w:r>
      <w:bookmarkEnd w:id="8423"/>
      <w:bookmarkEnd w:id="8424"/>
      <w:bookmarkEnd w:id="8425"/>
      <w:bookmarkEnd w:id="8426"/>
      <w:bookmarkEnd w:id="8427"/>
      <w:bookmarkEnd w:id="8428"/>
      <w:bookmarkEnd w:id="8429"/>
      <w:bookmarkEnd w:id="8430"/>
      <w:bookmarkEnd w:id="8431"/>
      <w:bookmarkEnd w:id="8432"/>
      <w:bookmarkEnd w:id="8433"/>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8434" w:name="_Toc98864360"/>
      <w:bookmarkStart w:id="8435" w:name="_Toc99733609"/>
      <w:bookmarkStart w:id="8436" w:name="_Toc106577514"/>
      <w:bookmarkStart w:id="8437" w:name="_Toc114537265"/>
      <w:bookmarkStart w:id="8438" w:name="_Toc115257533"/>
      <w:bookmarkStart w:id="8439" w:name="_Toc123086853"/>
      <w:bookmarkStart w:id="8440" w:name="_Toc123088588"/>
      <w:bookmarkStart w:id="8441" w:name="_Toc124298244"/>
      <w:bookmarkStart w:id="8442" w:name="_Toc130574995"/>
      <w:bookmarkStart w:id="8443" w:name="_Toc131767405"/>
      <w:bookmarkStart w:id="8444" w:name="_Toc138887991"/>
      <w:r>
        <w:t>6.6.8</w:t>
      </w:r>
      <w:r w:rsidRPr="00C04A08">
        <w:t>.2</w:t>
      </w:r>
      <w:r w:rsidRPr="00C04A08">
        <w:tab/>
      </w:r>
      <w:r>
        <w:t>Void</w:t>
      </w:r>
      <w:bookmarkEnd w:id="8434"/>
      <w:bookmarkEnd w:id="8435"/>
      <w:bookmarkEnd w:id="8436"/>
      <w:bookmarkEnd w:id="8437"/>
      <w:bookmarkEnd w:id="8438"/>
      <w:bookmarkEnd w:id="8439"/>
      <w:bookmarkEnd w:id="8440"/>
      <w:bookmarkEnd w:id="8441"/>
      <w:bookmarkEnd w:id="8442"/>
      <w:bookmarkEnd w:id="8443"/>
      <w:bookmarkEnd w:id="8444"/>
      <w:r w:rsidRPr="00C04A08">
        <w:t xml:space="preserve"> </w:t>
      </w:r>
    </w:p>
    <w:p w14:paraId="35A004F2" w14:textId="77777777" w:rsidR="00911FD5" w:rsidRPr="00C04A08" w:rsidRDefault="00911FD5" w:rsidP="00911FD5">
      <w:pPr>
        <w:pStyle w:val="Heading4"/>
      </w:pPr>
      <w:bookmarkStart w:id="8445" w:name="_Toc98864361"/>
      <w:bookmarkStart w:id="8446" w:name="_Toc99733610"/>
      <w:bookmarkStart w:id="8447" w:name="_Toc106577515"/>
      <w:bookmarkStart w:id="8448" w:name="_Toc114537266"/>
      <w:bookmarkStart w:id="8449" w:name="_Toc115257534"/>
      <w:bookmarkStart w:id="8450" w:name="_Toc123086854"/>
      <w:bookmarkStart w:id="8451" w:name="_Toc123088589"/>
      <w:bookmarkStart w:id="8452" w:name="_Toc124298245"/>
      <w:bookmarkStart w:id="8453" w:name="_Toc130574996"/>
      <w:bookmarkStart w:id="8454" w:name="_Toc131767406"/>
      <w:bookmarkStart w:id="8455" w:name="_Toc138887992"/>
      <w:r>
        <w:t>6.6.8</w:t>
      </w:r>
      <w:r w:rsidRPr="00C04A08">
        <w:t>.3</w:t>
      </w:r>
      <w:r w:rsidRPr="00C04A08">
        <w:tab/>
        <w:t>Side Conditions</w:t>
      </w:r>
      <w:bookmarkEnd w:id="8445"/>
      <w:bookmarkEnd w:id="8446"/>
      <w:bookmarkEnd w:id="8447"/>
      <w:bookmarkEnd w:id="8448"/>
      <w:bookmarkEnd w:id="8449"/>
      <w:bookmarkEnd w:id="8450"/>
      <w:bookmarkEnd w:id="8451"/>
      <w:bookmarkEnd w:id="8452"/>
      <w:bookmarkEnd w:id="8453"/>
      <w:bookmarkEnd w:id="8454"/>
      <w:bookmarkEnd w:id="8455"/>
    </w:p>
    <w:p w14:paraId="56EA871D" w14:textId="77777777" w:rsidR="00911FD5" w:rsidRPr="00C04A08" w:rsidRDefault="00911FD5" w:rsidP="00911FD5">
      <w:pPr>
        <w:pStyle w:val="Heading5"/>
      </w:pPr>
      <w:bookmarkStart w:id="8456" w:name="_Toc98864362"/>
      <w:bookmarkStart w:id="8457" w:name="_Toc99733611"/>
      <w:bookmarkStart w:id="8458" w:name="_Toc106577516"/>
      <w:bookmarkStart w:id="8459" w:name="_Toc114537267"/>
      <w:bookmarkStart w:id="8460" w:name="_Toc115257535"/>
      <w:bookmarkStart w:id="8461" w:name="_Toc123086855"/>
      <w:bookmarkStart w:id="8462" w:name="_Toc123088590"/>
      <w:bookmarkStart w:id="8463" w:name="_Toc124298246"/>
      <w:bookmarkStart w:id="8464" w:name="_Toc130574997"/>
      <w:bookmarkStart w:id="8465" w:name="_Toc131767407"/>
      <w:bookmarkStart w:id="8466" w:name="_Toc138887993"/>
      <w:r>
        <w:t>6.6.8</w:t>
      </w:r>
      <w:r w:rsidRPr="00C04A08">
        <w:t>.3.1</w:t>
      </w:r>
      <w:r w:rsidRPr="00C04A08">
        <w:tab/>
        <w:t>Side Condition for beam correspondence based on SSB and CSI-RS</w:t>
      </w:r>
      <w:bookmarkEnd w:id="8456"/>
      <w:bookmarkEnd w:id="8457"/>
      <w:bookmarkEnd w:id="8458"/>
      <w:bookmarkEnd w:id="8459"/>
      <w:bookmarkEnd w:id="8460"/>
      <w:bookmarkEnd w:id="8461"/>
      <w:bookmarkEnd w:id="8462"/>
      <w:bookmarkEnd w:id="8463"/>
      <w:bookmarkEnd w:id="8464"/>
      <w:bookmarkEnd w:id="8465"/>
      <w:bookmarkEnd w:id="8466"/>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lastRenderedPageBreak/>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8467" w:name="_Toc98864363"/>
      <w:bookmarkStart w:id="8468" w:name="_Toc99733612"/>
      <w:bookmarkStart w:id="8469" w:name="_Toc106577517"/>
      <w:bookmarkStart w:id="8470" w:name="_Toc114537268"/>
      <w:bookmarkStart w:id="8471" w:name="_Toc115257536"/>
      <w:bookmarkStart w:id="8472" w:name="_Toc123086856"/>
      <w:bookmarkStart w:id="8473" w:name="_Toc123088591"/>
      <w:bookmarkStart w:id="8474" w:name="_Toc124298247"/>
      <w:bookmarkStart w:id="8475" w:name="_Toc130574998"/>
      <w:bookmarkStart w:id="8476" w:name="_Toc131767408"/>
      <w:bookmarkStart w:id="8477" w:name="_Toc138887994"/>
      <w:r>
        <w:t>6.6.8</w:t>
      </w:r>
      <w:r w:rsidRPr="00C04A08">
        <w:t>.3.2</w:t>
      </w:r>
      <w:r w:rsidRPr="00C04A08">
        <w:tab/>
        <w:t>Side Condition for SSB based enhanced Beam Correspondence requirements</w:t>
      </w:r>
      <w:bookmarkEnd w:id="8467"/>
      <w:bookmarkEnd w:id="8468"/>
      <w:bookmarkEnd w:id="8469"/>
      <w:bookmarkEnd w:id="8470"/>
      <w:bookmarkEnd w:id="8471"/>
      <w:bookmarkEnd w:id="8472"/>
      <w:bookmarkEnd w:id="8473"/>
      <w:bookmarkEnd w:id="8474"/>
      <w:bookmarkEnd w:id="8475"/>
      <w:bookmarkEnd w:id="8476"/>
      <w:bookmarkEnd w:id="8477"/>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8478" w:name="_Toc98864364"/>
      <w:bookmarkStart w:id="8479" w:name="_Toc99733613"/>
      <w:bookmarkStart w:id="8480" w:name="_Toc106577518"/>
      <w:bookmarkStart w:id="8481" w:name="_Toc114537269"/>
      <w:bookmarkStart w:id="8482" w:name="_Toc115257537"/>
      <w:bookmarkStart w:id="8483" w:name="_Toc123086857"/>
      <w:bookmarkStart w:id="8484" w:name="_Toc123088592"/>
      <w:bookmarkStart w:id="8485" w:name="_Toc124298248"/>
      <w:bookmarkStart w:id="8486" w:name="_Toc130574999"/>
      <w:bookmarkStart w:id="8487" w:name="_Toc131767409"/>
      <w:bookmarkStart w:id="8488" w:name="_Toc138887995"/>
      <w:r>
        <w:t>6.6.8</w:t>
      </w:r>
      <w:r w:rsidRPr="00C04A08">
        <w:t>.3.3</w:t>
      </w:r>
      <w:r w:rsidRPr="00C04A08">
        <w:tab/>
        <w:t>Side Condition for CSI-RS based enhanced Beam Correspondence requirements</w:t>
      </w:r>
      <w:bookmarkEnd w:id="8478"/>
      <w:bookmarkEnd w:id="8479"/>
      <w:bookmarkEnd w:id="8480"/>
      <w:bookmarkEnd w:id="8481"/>
      <w:bookmarkEnd w:id="8482"/>
      <w:bookmarkEnd w:id="8483"/>
      <w:bookmarkEnd w:id="8484"/>
      <w:bookmarkEnd w:id="8485"/>
      <w:bookmarkEnd w:id="8486"/>
      <w:bookmarkEnd w:id="8487"/>
      <w:bookmarkEnd w:id="8488"/>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64613A"/>
    <w:p w14:paraId="4166089A" w14:textId="77777777" w:rsidR="00911FD5" w:rsidRPr="00C04A08" w:rsidRDefault="00911FD5" w:rsidP="00911FD5">
      <w:pPr>
        <w:pStyle w:val="Heading4"/>
      </w:pPr>
      <w:bookmarkStart w:id="8489" w:name="_Toc98864365"/>
      <w:bookmarkStart w:id="8490" w:name="_Toc99733614"/>
      <w:bookmarkStart w:id="8491" w:name="_Toc106577519"/>
      <w:bookmarkStart w:id="8492" w:name="_Toc114537270"/>
      <w:bookmarkStart w:id="8493" w:name="_Toc115257538"/>
      <w:bookmarkStart w:id="8494" w:name="_Toc123086858"/>
      <w:bookmarkStart w:id="8495" w:name="_Toc123088593"/>
      <w:bookmarkStart w:id="8496" w:name="_Toc124298249"/>
      <w:bookmarkStart w:id="8497" w:name="_Toc130575000"/>
      <w:bookmarkStart w:id="8498" w:name="_Toc131767410"/>
      <w:bookmarkStart w:id="8499" w:name="_Toc138887996"/>
      <w:r>
        <w:t>6.6.8</w:t>
      </w:r>
      <w:r w:rsidRPr="00C04A08">
        <w:t>.4</w:t>
      </w:r>
      <w:r w:rsidRPr="00C04A08">
        <w:tab/>
        <w:t>Applicability</w:t>
      </w:r>
      <w:bookmarkEnd w:id="8489"/>
      <w:bookmarkEnd w:id="8490"/>
      <w:bookmarkEnd w:id="8491"/>
      <w:bookmarkEnd w:id="8492"/>
      <w:bookmarkEnd w:id="8493"/>
      <w:bookmarkEnd w:id="8494"/>
      <w:bookmarkEnd w:id="8495"/>
      <w:bookmarkEnd w:id="8496"/>
      <w:bookmarkEnd w:id="8497"/>
      <w:bookmarkEnd w:id="8498"/>
      <w:bookmarkEnd w:id="8499"/>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lastRenderedPageBreak/>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8500" w:name="_Toc90591315"/>
      <w:bookmarkStart w:id="8501" w:name="_Toc98864366"/>
      <w:bookmarkStart w:id="8502" w:name="_Toc99733615"/>
      <w:bookmarkStart w:id="8503" w:name="_Toc106577520"/>
      <w:bookmarkStart w:id="8504" w:name="_Toc114537271"/>
      <w:bookmarkStart w:id="8505" w:name="_Toc115257539"/>
      <w:bookmarkStart w:id="8506" w:name="_Toc123086859"/>
      <w:bookmarkStart w:id="8507" w:name="_Toc123088594"/>
      <w:bookmarkStart w:id="8508" w:name="_Toc124298250"/>
      <w:bookmarkStart w:id="8509" w:name="_Toc130575001"/>
      <w:bookmarkStart w:id="8510" w:name="_Toc131767411"/>
      <w:bookmarkStart w:id="8511" w:name="_Toc138887997"/>
      <w:r w:rsidRPr="00C04A08">
        <w:t>6.6A</w:t>
      </w:r>
      <w:r w:rsidRPr="00C04A08">
        <w:tab/>
        <w:t>Beam correspondence for CA</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500"/>
      <w:bookmarkEnd w:id="8501"/>
      <w:bookmarkEnd w:id="8502"/>
      <w:bookmarkEnd w:id="8503"/>
      <w:bookmarkEnd w:id="8504"/>
      <w:bookmarkEnd w:id="8505"/>
      <w:bookmarkEnd w:id="8506"/>
      <w:bookmarkEnd w:id="8507"/>
      <w:bookmarkEnd w:id="8508"/>
      <w:bookmarkEnd w:id="8509"/>
      <w:bookmarkEnd w:id="8510"/>
      <w:bookmarkEnd w:id="8511"/>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8512" w:name="_Toc21340936"/>
      <w:bookmarkStart w:id="8513" w:name="_Toc29805384"/>
      <w:bookmarkStart w:id="8514" w:name="_Toc36456593"/>
      <w:bookmarkStart w:id="8515" w:name="_Toc36469691"/>
      <w:bookmarkStart w:id="8516" w:name="_Toc37254100"/>
      <w:bookmarkStart w:id="8517" w:name="_Toc37322959"/>
      <w:bookmarkStart w:id="8518" w:name="_Toc37324365"/>
      <w:bookmarkStart w:id="8519" w:name="_Toc45889888"/>
      <w:bookmarkStart w:id="8520" w:name="_Toc52196563"/>
      <w:bookmarkStart w:id="8521" w:name="_Toc52197543"/>
      <w:bookmarkStart w:id="8522" w:name="_Toc53173266"/>
      <w:bookmarkStart w:id="8523" w:name="_Toc53173635"/>
      <w:bookmarkStart w:id="8524" w:name="_Toc61119637"/>
      <w:bookmarkStart w:id="8525" w:name="_Toc61120019"/>
      <w:bookmarkStart w:id="8526" w:name="_Toc67926089"/>
      <w:bookmarkStart w:id="8527" w:name="_Toc75273727"/>
      <w:bookmarkStart w:id="8528" w:name="_Toc76510627"/>
      <w:bookmarkStart w:id="8529" w:name="_Toc83129784"/>
      <w:bookmarkStart w:id="8530" w:name="_Toc90591316"/>
      <w:bookmarkStart w:id="8531" w:name="_Toc98864367"/>
      <w:bookmarkStart w:id="8532" w:name="_Toc99733616"/>
      <w:bookmarkStart w:id="8533" w:name="_Toc106577521"/>
      <w:bookmarkStart w:id="8534" w:name="_Toc114537272"/>
      <w:bookmarkStart w:id="8535" w:name="_Toc115257540"/>
      <w:bookmarkStart w:id="8536" w:name="_Toc123086860"/>
      <w:bookmarkStart w:id="8537" w:name="_Toc123088595"/>
      <w:bookmarkStart w:id="8538" w:name="_Toc124298251"/>
      <w:bookmarkStart w:id="8539" w:name="_Toc130575002"/>
      <w:bookmarkStart w:id="8540" w:name="_Toc131767412"/>
      <w:bookmarkStart w:id="8541" w:name="_Toc138887998"/>
      <w:r w:rsidRPr="00C04A08">
        <w:lastRenderedPageBreak/>
        <w:t>7</w:t>
      </w:r>
      <w:r w:rsidRPr="00C04A08">
        <w:tab/>
        <w:t>Receiver characteristics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3CF09DE0" w14:textId="77777777" w:rsidR="00842EF7" w:rsidRPr="00C04A08" w:rsidRDefault="00842EF7" w:rsidP="00842EF7">
      <w:pPr>
        <w:pStyle w:val="Heading2"/>
      </w:pPr>
      <w:bookmarkStart w:id="8542" w:name="_Toc21340937"/>
      <w:bookmarkStart w:id="8543" w:name="_Toc29805385"/>
      <w:bookmarkStart w:id="8544" w:name="_Toc36456594"/>
      <w:bookmarkStart w:id="8545" w:name="_Toc36469692"/>
      <w:bookmarkStart w:id="8546" w:name="_Toc37254101"/>
      <w:bookmarkStart w:id="8547" w:name="_Toc37322960"/>
      <w:bookmarkStart w:id="8548" w:name="_Toc37324366"/>
      <w:bookmarkStart w:id="8549" w:name="_Toc45889889"/>
      <w:bookmarkStart w:id="8550" w:name="_Toc52196564"/>
      <w:bookmarkStart w:id="8551" w:name="_Toc52197544"/>
      <w:bookmarkStart w:id="8552" w:name="_Toc53173267"/>
      <w:bookmarkStart w:id="8553" w:name="_Toc53173636"/>
      <w:bookmarkStart w:id="8554" w:name="_Toc61119638"/>
      <w:bookmarkStart w:id="8555" w:name="_Toc61120020"/>
      <w:bookmarkStart w:id="8556" w:name="_Toc67926090"/>
      <w:bookmarkStart w:id="8557" w:name="_Toc75273728"/>
      <w:bookmarkStart w:id="8558" w:name="_Toc76510628"/>
      <w:bookmarkStart w:id="8559" w:name="_Toc83129785"/>
      <w:bookmarkStart w:id="8560" w:name="_Toc90591317"/>
      <w:bookmarkStart w:id="8561" w:name="_Toc98864368"/>
      <w:bookmarkStart w:id="8562" w:name="_Toc99733617"/>
      <w:bookmarkStart w:id="8563" w:name="_Toc106577522"/>
      <w:bookmarkStart w:id="8564" w:name="_Toc114537273"/>
      <w:bookmarkStart w:id="8565" w:name="_Toc115257541"/>
      <w:bookmarkStart w:id="8566" w:name="_Toc123086861"/>
      <w:bookmarkStart w:id="8567" w:name="_Toc123088596"/>
      <w:bookmarkStart w:id="8568" w:name="_Toc124298252"/>
      <w:bookmarkStart w:id="8569" w:name="_Toc130575003"/>
      <w:bookmarkStart w:id="8570" w:name="_Toc131767413"/>
      <w:bookmarkStart w:id="8571" w:name="_Toc138887999"/>
      <w:bookmarkStart w:id="8572" w:name="_Hlk528841293"/>
      <w:r w:rsidRPr="00C04A08">
        <w:t>7.1</w:t>
      </w:r>
      <w:r w:rsidRPr="00C04A08">
        <w:tab/>
        <w:t>General</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8573" w:name="_Toc21340938"/>
      <w:bookmarkStart w:id="8574" w:name="_Toc29805386"/>
      <w:bookmarkStart w:id="8575" w:name="_Toc36456595"/>
      <w:bookmarkStart w:id="8576" w:name="_Toc36469693"/>
      <w:bookmarkStart w:id="8577" w:name="_Toc37254102"/>
      <w:bookmarkStart w:id="8578" w:name="_Toc37322961"/>
      <w:bookmarkStart w:id="8579" w:name="_Toc37324367"/>
      <w:bookmarkStart w:id="8580" w:name="_Toc45889890"/>
      <w:bookmarkStart w:id="8581" w:name="_Toc52196565"/>
      <w:bookmarkStart w:id="8582" w:name="_Toc52197545"/>
      <w:bookmarkStart w:id="8583" w:name="_Toc53173268"/>
      <w:bookmarkStart w:id="8584" w:name="_Toc53173637"/>
      <w:bookmarkStart w:id="8585" w:name="_Toc61119639"/>
      <w:bookmarkStart w:id="8586" w:name="_Toc61120021"/>
      <w:bookmarkStart w:id="8587" w:name="_Toc67926091"/>
      <w:bookmarkStart w:id="8588" w:name="_Toc75273729"/>
      <w:bookmarkStart w:id="8589" w:name="_Toc76510629"/>
      <w:bookmarkStart w:id="8590" w:name="_Toc83129786"/>
      <w:bookmarkStart w:id="8591" w:name="_Toc90591318"/>
      <w:bookmarkStart w:id="8592" w:name="_Toc98864369"/>
      <w:bookmarkStart w:id="8593" w:name="_Toc99733618"/>
      <w:bookmarkStart w:id="8594" w:name="_Toc106577523"/>
      <w:bookmarkStart w:id="8595" w:name="_Toc114537274"/>
      <w:bookmarkStart w:id="8596" w:name="_Toc115257542"/>
      <w:bookmarkStart w:id="8597" w:name="_Toc123086862"/>
      <w:bookmarkStart w:id="8598" w:name="_Toc123088597"/>
      <w:bookmarkStart w:id="8599" w:name="_Toc124298253"/>
      <w:bookmarkStart w:id="8600" w:name="_Toc130575004"/>
      <w:bookmarkStart w:id="8601" w:name="_Toc131767414"/>
      <w:bookmarkStart w:id="8602" w:name="_Toc138888000"/>
      <w:r w:rsidRPr="00C04A08">
        <w:t>7.2</w:t>
      </w:r>
      <w:r w:rsidRPr="00C04A08">
        <w:tab/>
        <w:t>Diversity characteristics</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8603" w:name="_Toc21340939"/>
      <w:bookmarkStart w:id="8604" w:name="_Toc29805387"/>
      <w:bookmarkStart w:id="8605" w:name="_Toc36456596"/>
      <w:bookmarkStart w:id="8606" w:name="_Toc36469694"/>
      <w:bookmarkStart w:id="8607" w:name="_Toc37254103"/>
      <w:bookmarkStart w:id="8608" w:name="_Toc37322962"/>
      <w:bookmarkStart w:id="8609" w:name="_Toc37324368"/>
      <w:bookmarkStart w:id="8610" w:name="_Toc45889891"/>
      <w:bookmarkStart w:id="8611" w:name="_Toc52196566"/>
      <w:bookmarkStart w:id="8612" w:name="_Toc52197546"/>
      <w:bookmarkStart w:id="8613" w:name="_Toc53173269"/>
      <w:bookmarkStart w:id="8614" w:name="_Toc53173638"/>
      <w:bookmarkStart w:id="8615" w:name="_Toc61119640"/>
      <w:bookmarkStart w:id="8616" w:name="_Toc61120022"/>
      <w:bookmarkStart w:id="8617" w:name="_Toc67926092"/>
      <w:bookmarkStart w:id="8618" w:name="_Toc75273730"/>
      <w:bookmarkStart w:id="8619" w:name="_Toc76510630"/>
      <w:bookmarkStart w:id="8620" w:name="_Toc83129787"/>
      <w:bookmarkStart w:id="8621" w:name="_Toc90591319"/>
      <w:bookmarkStart w:id="8622" w:name="_Toc98864370"/>
      <w:bookmarkStart w:id="8623" w:name="_Toc99733619"/>
      <w:bookmarkStart w:id="8624" w:name="_Toc106577524"/>
      <w:bookmarkStart w:id="8625" w:name="_Toc114537275"/>
      <w:bookmarkStart w:id="8626" w:name="_Toc115257543"/>
      <w:bookmarkStart w:id="8627" w:name="_Toc123086863"/>
      <w:bookmarkStart w:id="8628" w:name="_Toc123088598"/>
      <w:bookmarkStart w:id="8629" w:name="_Toc124298254"/>
      <w:bookmarkStart w:id="8630" w:name="_Toc130575005"/>
      <w:bookmarkStart w:id="8631" w:name="_Toc131767415"/>
      <w:bookmarkStart w:id="8632" w:name="_Toc138888001"/>
      <w:bookmarkEnd w:id="8572"/>
      <w:r w:rsidRPr="00C04A08">
        <w:t>7.3</w:t>
      </w:r>
      <w:r w:rsidRPr="00C04A08">
        <w:tab/>
        <w:t>Reference sensitivity</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1B31A28B" w14:textId="77777777" w:rsidR="00842EF7" w:rsidRPr="00C04A08" w:rsidRDefault="00842EF7" w:rsidP="00842EF7">
      <w:pPr>
        <w:pStyle w:val="Heading3"/>
      </w:pPr>
      <w:bookmarkStart w:id="8633" w:name="_Toc21340940"/>
      <w:bookmarkStart w:id="8634" w:name="_Toc29805388"/>
      <w:bookmarkStart w:id="8635" w:name="_Toc36456597"/>
      <w:bookmarkStart w:id="8636" w:name="_Toc36469695"/>
      <w:bookmarkStart w:id="8637" w:name="_Toc37254104"/>
      <w:bookmarkStart w:id="8638" w:name="_Toc37322963"/>
      <w:bookmarkStart w:id="8639" w:name="_Toc37324369"/>
      <w:bookmarkStart w:id="8640" w:name="_Toc45889892"/>
      <w:bookmarkStart w:id="8641" w:name="_Toc52196567"/>
      <w:bookmarkStart w:id="8642" w:name="_Toc52197547"/>
      <w:bookmarkStart w:id="8643" w:name="_Toc53173270"/>
      <w:bookmarkStart w:id="8644" w:name="_Toc53173639"/>
      <w:bookmarkStart w:id="8645" w:name="_Toc61119641"/>
      <w:bookmarkStart w:id="8646" w:name="_Toc61120023"/>
      <w:bookmarkStart w:id="8647" w:name="_Toc67926093"/>
      <w:bookmarkStart w:id="8648" w:name="_Toc75273731"/>
      <w:bookmarkStart w:id="8649" w:name="_Toc76510631"/>
      <w:bookmarkStart w:id="8650" w:name="_Toc83129788"/>
      <w:bookmarkStart w:id="8651" w:name="_Toc90591320"/>
      <w:bookmarkStart w:id="8652" w:name="_Toc98864371"/>
      <w:bookmarkStart w:id="8653" w:name="_Toc99733620"/>
      <w:bookmarkStart w:id="8654" w:name="_Toc106577525"/>
      <w:bookmarkStart w:id="8655" w:name="_Toc114537276"/>
      <w:bookmarkStart w:id="8656" w:name="_Toc115257544"/>
      <w:bookmarkStart w:id="8657" w:name="_Toc123086864"/>
      <w:bookmarkStart w:id="8658" w:name="_Toc123088599"/>
      <w:bookmarkStart w:id="8659" w:name="_Toc124298255"/>
      <w:bookmarkStart w:id="8660" w:name="_Toc130575006"/>
      <w:bookmarkStart w:id="8661" w:name="_Toc131767416"/>
      <w:bookmarkStart w:id="8662" w:name="_Toc138888002"/>
      <w:r w:rsidRPr="00C04A08">
        <w:t>7.3.1</w:t>
      </w:r>
      <w:r w:rsidRPr="00C04A08">
        <w:tab/>
        <w:t>General</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8663" w:name="_Toc21340941"/>
      <w:bookmarkStart w:id="8664" w:name="_Toc29805389"/>
      <w:bookmarkStart w:id="8665" w:name="_Toc36456598"/>
      <w:bookmarkStart w:id="8666" w:name="_Toc36469696"/>
      <w:bookmarkStart w:id="8667" w:name="_Toc37254105"/>
      <w:bookmarkStart w:id="8668" w:name="_Toc37322964"/>
      <w:bookmarkStart w:id="8669" w:name="_Toc37324370"/>
      <w:bookmarkStart w:id="8670" w:name="_Toc45889893"/>
      <w:bookmarkStart w:id="8671" w:name="_Toc52196568"/>
      <w:bookmarkStart w:id="8672" w:name="_Toc52197548"/>
      <w:bookmarkStart w:id="8673" w:name="_Toc53173271"/>
      <w:bookmarkStart w:id="8674" w:name="_Toc53173640"/>
      <w:bookmarkStart w:id="8675" w:name="_Toc61119642"/>
      <w:bookmarkStart w:id="8676" w:name="_Toc61120024"/>
      <w:bookmarkStart w:id="8677" w:name="_Toc67926094"/>
      <w:bookmarkStart w:id="8678" w:name="_Toc75273732"/>
      <w:bookmarkStart w:id="8679" w:name="_Toc76510632"/>
      <w:bookmarkStart w:id="8680" w:name="_Toc83129789"/>
      <w:bookmarkStart w:id="8681" w:name="_Toc90591321"/>
      <w:bookmarkStart w:id="8682" w:name="_Toc98864372"/>
      <w:bookmarkStart w:id="8683" w:name="_Toc99733621"/>
      <w:bookmarkStart w:id="8684" w:name="_Toc106577526"/>
      <w:bookmarkStart w:id="8685" w:name="_Toc114537277"/>
      <w:bookmarkStart w:id="8686" w:name="_Toc115257545"/>
      <w:bookmarkStart w:id="8687" w:name="_Toc123086865"/>
      <w:bookmarkStart w:id="8688" w:name="_Toc123088600"/>
      <w:bookmarkStart w:id="8689" w:name="_Toc124298256"/>
      <w:bookmarkStart w:id="8690" w:name="_Toc130575007"/>
      <w:bookmarkStart w:id="8691" w:name="_Toc131767417"/>
      <w:bookmarkStart w:id="8692" w:name="_Toc138888003"/>
      <w:r w:rsidRPr="00C04A08">
        <w:t>7.3.2</w:t>
      </w:r>
      <w:r w:rsidRPr="00C04A08">
        <w:tab/>
        <w:t>Reference sensitivity power level</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439C9FCA" w14:textId="77777777" w:rsidR="00842EF7" w:rsidRPr="00C04A08" w:rsidRDefault="00842EF7" w:rsidP="00842EF7">
      <w:pPr>
        <w:pStyle w:val="Heading4"/>
      </w:pPr>
      <w:bookmarkStart w:id="8693" w:name="_Toc21340942"/>
      <w:bookmarkStart w:id="8694" w:name="_Toc29805390"/>
      <w:bookmarkStart w:id="8695" w:name="_Toc36456599"/>
      <w:bookmarkStart w:id="8696" w:name="_Toc36469697"/>
      <w:bookmarkStart w:id="8697" w:name="_Toc37254106"/>
      <w:bookmarkStart w:id="8698" w:name="_Toc37322965"/>
      <w:bookmarkStart w:id="8699" w:name="_Toc37324371"/>
      <w:bookmarkStart w:id="8700" w:name="_Toc45889894"/>
      <w:bookmarkStart w:id="8701" w:name="_Toc52196569"/>
      <w:bookmarkStart w:id="8702" w:name="_Toc52197549"/>
      <w:bookmarkStart w:id="8703" w:name="_Toc53173272"/>
      <w:bookmarkStart w:id="8704" w:name="_Toc53173641"/>
      <w:bookmarkStart w:id="8705" w:name="_Toc61119643"/>
      <w:bookmarkStart w:id="8706" w:name="_Toc61120025"/>
      <w:bookmarkStart w:id="8707" w:name="_Toc67926095"/>
      <w:bookmarkStart w:id="8708" w:name="_Toc75273733"/>
      <w:bookmarkStart w:id="8709" w:name="_Toc76510633"/>
      <w:bookmarkStart w:id="8710" w:name="_Toc83129790"/>
      <w:bookmarkStart w:id="8711" w:name="_Toc90591322"/>
      <w:bookmarkStart w:id="8712" w:name="_Toc98864373"/>
      <w:bookmarkStart w:id="8713" w:name="_Toc99733622"/>
      <w:bookmarkStart w:id="8714" w:name="_Toc106577527"/>
      <w:bookmarkStart w:id="8715" w:name="_Toc114537278"/>
      <w:bookmarkStart w:id="8716" w:name="_Toc115257546"/>
      <w:bookmarkStart w:id="8717" w:name="_Toc123086866"/>
      <w:bookmarkStart w:id="8718" w:name="_Toc123088601"/>
      <w:bookmarkStart w:id="8719" w:name="_Toc124298257"/>
      <w:bookmarkStart w:id="8720" w:name="_Toc130575008"/>
      <w:bookmarkStart w:id="8721" w:name="_Toc131767418"/>
      <w:bookmarkStart w:id="8722" w:name="_Toc138888004"/>
      <w:r w:rsidRPr="00C04A08">
        <w:t>7.3.2.1</w:t>
      </w:r>
      <w:r w:rsidRPr="00C04A08">
        <w:tab/>
        <w:t>Reference sensitivity power level for power class 1</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723" w:name="_Hlk44411793"/>
      <w:r w:rsidR="00CF7919" w:rsidRPr="00C04A08">
        <w:t>The requirement is verified with the test metric of EIS (Link=RX beam peak direction, Meas=Link Angle).</w:t>
      </w:r>
      <w:bookmarkEnd w:id="8723"/>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3316FF"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3316FF" w:rsidRDefault="003316FF" w:rsidP="003316FF">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4CE21706"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6C6CF094" w:rsidR="003316FF" w:rsidRDefault="003316FF" w:rsidP="003316FF">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4D1533A3"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44D9A2D6" w:rsidR="003316FF" w:rsidRDefault="003316FF" w:rsidP="003316FF">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4CF3055B" w:rsidR="003316FF" w:rsidRDefault="003316FF" w:rsidP="003316FF">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4085A325" w:rsidR="003316FF" w:rsidRDefault="003316FF" w:rsidP="003316FF">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454CEC60" w:rsidR="003316FF" w:rsidRDefault="003316FF" w:rsidP="003316FF">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46A4B581" w:rsidR="003316FF" w:rsidRDefault="003316FF" w:rsidP="003316FF">
            <w:pPr>
              <w:pStyle w:val="TAC"/>
            </w:pPr>
            <w:r>
              <w:t>480 kHz</w:t>
            </w:r>
          </w:p>
        </w:tc>
        <w:tc>
          <w:tcPr>
            <w:tcW w:w="987" w:type="dxa"/>
            <w:tcBorders>
              <w:top w:val="nil"/>
              <w:left w:val="single" w:sz="4" w:space="0" w:color="auto"/>
              <w:bottom w:val="nil"/>
              <w:right w:val="single" w:sz="4" w:space="0" w:color="auto"/>
            </w:tcBorders>
          </w:tcPr>
          <w:p w14:paraId="7D6A7F7C" w14:textId="77777777" w:rsidR="003316FF" w:rsidRDefault="003316FF" w:rsidP="003316FF">
            <w:pPr>
              <w:pStyle w:val="TAC"/>
            </w:pPr>
          </w:p>
        </w:tc>
      </w:tr>
      <w:tr w:rsidR="003316FF"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3316FF" w:rsidRDefault="003316FF" w:rsidP="003316FF">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5B37A030"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7BCDE8F4" w:rsidR="003316FF" w:rsidRDefault="003316FF" w:rsidP="003316FF">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25377BD2"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1919DE13" w:rsidR="003316FF" w:rsidRDefault="003316FF" w:rsidP="003316FF">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316AA622" w:rsidR="003316FF" w:rsidRDefault="003316FF" w:rsidP="003316FF">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7A7C8FC0" w:rsidR="003316FF" w:rsidRDefault="003316FF" w:rsidP="003316FF">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421688AC" w:rsidR="003316FF" w:rsidRDefault="003316FF" w:rsidP="003316FF">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33A9566D" w:rsidR="003316FF" w:rsidRDefault="003316FF" w:rsidP="003316FF">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3316FF" w:rsidRDefault="003316FF" w:rsidP="003316FF">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8724" w:name="_Toc21340943"/>
      <w:bookmarkStart w:id="8725" w:name="_Toc29805391"/>
      <w:bookmarkStart w:id="8726" w:name="_Toc36456600"/>
      <w:bookmarkStart w:id="8727" w:name="_Toc36469698"/>
      <w:bookmarkStart w:id="8728" w:name="_Toc37254107"/>
      <w:bookmarkStart w:id="8729" w:name="_Toc37322966"/>
      <w:bookmarkStart w:id="8730" w:name="_Toc37324372"/>
      <w:bookmarkStart w:id="8731" w:name="_Toc45889895"/>
      <w:bookmarkStart w:id="8732" w:name="_Toc52196570"/>
      <w:bookmarkStart w:id="8733" w:name="_Toc52197550"/>
      <w:bookmarkStart w:id="8734" w:name="_Toc53173273"/>
      <w:bookmarkStart w:id="8735" w:name="_Toc53173642"/>
      <w:bookmarkStart w:id="8736" w:name="_Toc61119644"/>
      <w:bookmarkStart w:id="8737" w:name="_Toc61120026"/>
      <w:bookmarkStart w:id="8738" w:name="_Toc67926096"/>
      <w:bookmarkStart w:id="8739" w:name="_Toc75273734"/>
      <w:bookmarkStart w:id="8740" w:name="_Toc76510634"/>
      <w:bookmarkStart w:id="8741" w:name="_Toc83129791"/>
      <w:bookmarkStart w:id="8742" w:name="_Toc90591323"/>
      <w:bookmarkStart w:id="8743" w:name="_Toc98864374"/>
      <w:bookmarkStart w:id="8744" w:name="_Toc99733623"/>
      <w:bookmarkStart w:id="8745" w:name="_Toc106577528"/>
      <w:bookmarkStart w:id="8746" w:name="_Toc114537279"/>
      <w:bookmarkStart w:id="8747" w:name="_Toc115257547"/>
      <w:bookmarkStart w:id="8748" w:name="_Toc123086867"/>
      <w:bookmarkStart w:id="8749" w:name="_Toc123088602"/>
      <w:bookmarkStart w:id="8750" w:name="_Toc124298258"/>
      <w:bookmarkStart w:id="8751" w:name="_Toc130575009"/>
      <w:bookmarkStart w:id="8752" w:name="_Toc131767419"/>
      <w:bookmarkStart w:id="8753" w:name="_Toc138888005"/>
      <w:r w:rsidRPr="00C04A08">
        <w:t>7.3.2.2</w:t>
      </w:r>
      <w:r w:rsidRPr="00C04A08">
        <w:tab/>
        <w:t>Reference sensitivity power level for power class 2</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8754" w:name="_Toc21340944"/>
      <w:bookmarkStart w:id="8755" w:name="_Toc29805392"/>
      <w:bookmarkStart w:id="8756" w:name="_Toc36456601"/>
      <w:bookmarkStart w:id="8757" w:name="_Toc36469699"/>
      <w:bookmarkStart w:id="8758" w:name="_Toc37254108"/>
      <w:bookmarkStart w:id="8759" w:name="_Toc37322967"/>
      <w:bookmarkStart w:id="8760" w:name="_Toc37324373"/>
      <w:bookmarkStart w:id="8761" w:name="_Toc45889896"/>
      <w:bookmarkStart w:id="8762" w:name="_Toc52196571"/>
      <w:bookmarkStart w:id="8763" w:name="_Toc52197551"/>
      <w:bookmarkStart w:id="8764" w:name="_Toc53173274"/>
      <w:bookmarkStart w:id="8765" w:name="_Toc53173643"/>
      <w:bookmarkStart w:id="8766" w:name="_Toc61119645"/>
      <w:bookmarkStart w:id="8767" w:name="_Toc61120027"/>
      <w:bookmarkStart w:id="8768" w:name="_Toc67926097"/>
      <w:bookmarkStart w:id="8769" w:name="_Toc75273735"/>
      <w:bookmarkStart w:id="8770" w:name="_Toc76510635"/>
      <w:bookmarkStart w:id="8771" w:name="_Toc83129792"/>
      <w:bookmarkStart w:id="8772" w:name="_Toc90591324"/>
      <w:bookmarkStart w:id="8773" w:name="_Toc98864375"/>
      <w:bookmarkStart w:id="8774" w:name="_Toc99733624"/>
      <w:bookmarkStart w:id="8775" w:name="_Toc106577529"/>
      <w:bookmarkStart w:id="8776" w:name="_Toc114537280"/>
      <w:bookmarkStart w:id="8777" w:name="_Toc115257548"/>
      <w:bookmarkStart w:id="8778" w:name="_Toc123086868"/>
      <w:bookmarkStart w:id="8779" w:name="_Toc123088603"/>
      <w:bookmarkStart w:id="8780" w:name="_Toc124298259"/>
      <w:bookmarkStart w:id="8781" w:name="_Toc130575010"/>
      <w:bookmarkStart w:id="8782" w:name="_Toc131767420"/>
      <w:bookmarkStart w:id="8783" w:name="_Toc138888006"/>
      <w:r w:rsidRPr="00C04A08">
        <w:t>7.3.2.3</w:t>
      </w:r>
      <w:r w:rsidRPr="00C04A08">
        <w:tab/>
        <w:t>Reference sensitivity power level for power class 3</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8784" w:name="_Toc21340945"/>
      <w:bookmarkStart w:id="8785" w:name="_Toc29805393"/>
      <w:bookmarkStart w:id="8786" w:name="_Toc36456602"/>
      <w:bookmarkStart w:id="8787" w:name="_Toc36469700"/>
      <w:bookmarkStart w:id="8788" w:name="_Toc37254109"/>
      <w:bookmarkStart w:id="8789" w:name="_Toc37322968"/>
      <w:bookmarkStart w:id="8790" w:name="_Toc37324374"/>
      <w:bookmarkStart w:id="8791" w:name="_Toc45889897"/>
      <w:bookmarkStart w:id="8792" w:name="_Toc52196572"/>
      <w:bookmarkStart w:id="8793" w:name="_Toc52197552"/>
      <w:bookmarkStart w:id="8794" w:name="_Toc53173275"/>
      <w:bookmarkStart w:id="8795" w:name="_Toc53173644"/>
      <w:bookmarkStart w:id="8796" w:name="_Toc61119646"/>
      <w:bookmarkStart w:id="8797" w:name="_Toc61120028"/>
      <w:bookmarkStart w:id="8798" w:name="_Toc67926098"/>
      <w:bookmarkStart w:id="8799" w:name="_Toc75273736"/>
      <w:bookmarkStart w:id="8800" w:name="_Toc76510636"/>
      <w:bookmarkStart w:id="8801" w:name="_Toc83129793"/>
      <w:bookmarkStart w:id="8802" w:name="_Toc90591325"/>
      <w:bookmarkStart w:id="8803" w:name="_Toc98864376"/>
      <w:bookmarkStart w:id="8804" w:name="_Toc99733625"/>
      <w:bookmarkStart w:id="8805" w:name="_Toc106577530"/>
      <w:bookmarkStart w:id="8806" w:name="_Toc114537281"/>
      <w:bookmarkStart w:id="8807" w:name="_Toc115257549"/>
      <w:bookmarkStart w:id="8808" w:name="_Toc123086869"/>
      <w:bookmarkStart w:id="8809" w:name="_Toc123088604"/>
      <w:bookmarkStart w:id="8810" w:name="_Toc124298260"/>
      <w:bookmarkStart w:id="8811" w:name="_Toc130575011"/>
      <w:bookmarkStart w:id="8812" w:name="_Toc131767421"/>
      <w:bookmarkStart w:id="8813" w:name="_Toc138888007"/>
      <w:r w:rsidRPr="00C04A08">
        <w:t>7.3.2.4</w:t>
      </w:r>
      <w:r w:rsidRPr="00C04A08">
        <w:tab/>
        <w:t>Reference sensitivity power level for power class 4</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8814" w:name="_Toc67926099"/>
      <w:bookmarkStart w:id="8815" w:name="_Toc75273737"/>
      <w:bookmarkStart w:id="8816" w:name="_Toc76510637"/>
      <w:bookmarkStart w:id="8817" w:name="_Toc83129794"/>
      <w:bookmarkStart w:id="8818" w:name="_Toc90591326"/>
      <w:bookmarkStart w:id="8819" w:name="_Toc98864377"/>
      <w:bookmarkStart w:id="8820" w:name="_Toc99733626"/>
      <w:bookmarkStart w:id="8821" w:name="_Toc106577531"/>
      <w:bookmarkStart w:id="8822" w:name="_Toc114537282"/>
      <w:bookmarkStart w:id="8823" w:name="_Toc115257550"/>
      <w:bookmarkStart w:id="8824" w:name="_Toc123086870"/>
      <w:bookmarkStart w:id="8825" w:name="_Toc123088605"/>
      <w:bookmarkStart w:id="8826" w:name="_Toc124298261"/>
      <w:bookmarkStart w:id="8827" w:name="_Toc130575012"/>
      <w:bookmarkStart w:id="8828" w:name="_Toc131767422"/>
      <w:bookmarkStart w:id="8829" w:name="_Toc138888008"/>
      <w:r>
        <w:t>7.3.2.5</w:t>
      </w:r>
      <w:r w:rsidRPr="00FE760F">
        <w:tab/>
        <w:t>Reference sensitivi</w:t>
      </w:r>
      <w:r>
        <w:t>ty power level for power class 5</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8830" w:name="_Toc98864378"/>
      <w:bookmarkStart w:id="8831" w:name="_Toc99733627"/>
      <w:bookmarkStart w:id="8832" w:name="_Toc106577532"/>
      <w:bookmarkStart w:id="8833" w:name="_Toc114537283"/>
      <w:bookmarkStart w:id="8834" w:name="_Toc115257551"/>
      <w:bookmarkStart w:id="8835" w:name="_Toc123086871"/>
      <w:bookmarkStart w:id="8836" w:name="_Toc123088606"/>
      <w:bookmarkStart w:id="8837" w:name="_Toc124298262"/>
      <w:bookmarkStart w:id="8838" w:name="_Toc130575013"/>
      <w:bookmarkStart w:id="8839" w:name="_Toc131767423"/>
      <w:bookmarkStart w:id="8840" w:name="_Toc138888009"/>
      <w:r>
        <w:t>7.3.2.6</w:t>
      </w:r>
      <w:r w:rsidRPr="00FE760F">
        <w:tab/>
        <w:t>Reference sensitivi</w:t>
      </w:r>
      <w:r>
        <w:t>ty power level for power class 6</w:t>
      </w:r>
      <w:bookmarkEnd w:id="8830"/>
      <w:bookmarkEnd w:id="8831"/>
      <w:bookmarkEnd w:id="8832"/>
      <w:bookmarkEnd w:id="8833"/>
      <w:bookmarkEnd w:id="8834"/>
      <w:bookmarkEnd w:id="8835"/>
      <w:bookmarkEnd w:id="8836"/>
      <w:bookmarkEnd w:id="8837"/>
      <w:bookmarkEnd w:id="8838"/>
      <w:bookmarkEnd w:id="8839"/>
      <w:bookmarkEnd w:id="8840"/>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8841" w:name="_Toc98864379"/>
      <w:bookmarkStart w:id="8842" w:name="_Toc99733628"/>
      <w:bookmarkStart w:id="8843" w:name="_Toc106577533"/>
      <w:bookmarkStart w:id="8844" w:name="_Toc114537284"/>
      <w:bookmarkStart w:id="8845" w:name="_Toc115257552"/>
      <w:bookmarkStart w:id="8846" w:name="_Toc123086872"/>
      <w:bookmarkStart w:id="8847" w:name="_Toc123088607"/>
      <w:bookmarkStart w:id="8848" w:name="_Toc124298263"/>
      <w:bookmarkStart w:id="8849" w:name="_Toc130575014"/>
      <w:bookmarkStart w:id="8850" w:name="_Toc131767424"/>
      <w:bookmarkStart w:id="8851" w:name="_Toc138888010"/>
      <w:r>
        <w:t>7</w:t>
      </w:r>
      <w:r w:rsidR="009A34CE">
        <w:t>.3.2.7</w:t>
      </w:r>
      <w:r w:rsidR="009A34CE">
        <w:tab/>
        <w:t>Reference sensitivity power level for power class 7</w:t>
      </w:r>
      <w:bookmarkEnd w:id="8841"/>
      <w:bookmarkEnd w:id="8842"/>
      <w:bookmarkEnd w:id="8843"/>
      <w:bookmarkEnd w:id="8844"/>
      <w:bookmarkEnd w:id="8845"/>
      <w:bookmarkEnd w:id="8846"/>
      <w:bookmarkEnd w:id="8847"/>
      <w:bookmarkEnd w:id="8848"/>
      <w:bookmarkEnd w:id="8849"/>
      <w:bookmarkEnd w:id="8850"/>
      <w:bookmarkEnd w:id="885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8852" w:name="_Toc21340946"/>
      <w:bookmarkStart w:id="8853" w:name="_Toc29805394"/>
      <w:bookmarkStart w:id="8854" w:name="_Toc36456603"/>
      <w:bookmarkStart w:id="8855" w:name="_Toc36469701"/>
      <w:bookmarkStart w:id="8856" w:name="_Toc37254110"/>
      <w:bookmarkStart w:id="8857" w:name="_Toc37322969"/>
      <w:bookmarkStart w:id="8858" w:name="_Toc37324375"/>
      <w:bookmarkStart w:id="8859" w:name="_Toc45889898"/>
      <w:bookmarkStart w:id="8860" w:name="_Toc52196573"/>
      <w:bookmarkStart w:id="8861" w:name="_Toc52197553"/>
      <w:bookmarkStart w:id="8862" w:name="_Toc53173276"/>
      <w:bookmarkStart w:id="8863" w:name="_Toc53173645"/>
      <w:bookmarkStart w:id="8864" w:name="_Toc61119647"/>
      <w:bookmarkStart w:id="8865" w:name="_Toc61120029"/>
      <w:bookmarkStart w:id="8866" w:name="_Toc67926100"/>
      <w:bookmarkStart w:id="8867" w:name="_Toc75273738"/>
      <w:bookmarkStart w:id="8868" w:name="_Toc76510638"/>
      <w:bookmarkStart w:id="8869" w:name="_Toc83129795"/>
      <w:bookmarkStart w:id="8870" w:name="_Toc90591327"/>
      <w:bookmarkStart w:id="8871" w:name="_Toc98864380"/>
      <w:bookmarkStart w:id="8872" w:name="_Toc99733629"/>
      <w:bookmarkStart w:id="8873" w:name="_Toc106577534"/>
      <w:bookmarkStart w:id="8874" w:name="_Toc114537285"/>
      <w:bookmarkStart w:id="8875" w:name="_Toc115257553"/>
      <w:bookmarkStart w:id="8876" w:name="_Toc123086873"/>
      <w:bookmarkStart w:id="8877" w:name="_Toc123088608"/>
      <w:bookmarkStart w:id="8878" w:name="_Toc124298264"/>
      <w:bookmarkStart w:id="8879" w:name="_Toc130575015"/>
      <w:bookmarkStart w:id="8880" w:name="_Toc131767425"/>
      <w:bookmarkStart w:id="8881" w:name="_Toc138888011"/>
      <w:r w:rsidRPr="00C04A08">
        <w:rPr>
          <w:snapToGrid w:val="0"/>
        </w:rPr>
        <w:lastRenderedPageBreak/>
        <w:t>7.3.3</w:t>
      </w:r>
      <w:r w:rsidRPr="00C04A08">
        <w:rPr>
          <w:snapToGrid w:val="0"/>
        </w:rPr>
        <w:tab/>
        <w:t>Void</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71A3FCEA" w14:textId="77777777" w:rsidR="00842EF7" w:rsidRPr="00C04A08" w:rsidRDefault="00842EF7" w:rsidP="00842EF7">
      <w:pPr>
        <w:pStyle w:val="Heading3"/>
      </w:pPr>
      <w:bookmarkStart w:id="8882" w:name="_Toc21340947"/>
      <w:bookmarkStart w:id="8883" w:name="_Toc29805395"/>
      <w:bookmarkStart w:id="8884" w:name="_Toc36456604"/>
      <w:bookmarkStart w:id="8885" w:name="_Toc36469702"/>
      <w:bookmarkStart w:id="8886" w:name="_Toc37254111"/>
      <w:bookmarkStart w:id="8887" w:name="_Toc37322970"/>
      <w:bookmarkStart w:id="8888" w:name="_Toc37324376"/>
      <w:bookmarkStart w:id="8889" w:name="_Toc45889899"/>
      <w:bookmarkStart w:id="8890" w:name="_Toc52196574"/>
      <w:bookmarkStart w:id="8891" w:name="_Toc52197554"/>
      <w:bookmarkStart w:id="8892" w:name="_Toc53173277"/>
      <w:bookmarkStart w:id="8893" w:name="_Toc53173646"/>
      <w:bookmarkStart w:id="8894" w:name="_Toc61119648"/>
      <w:bookmarkStart w:id="8895" w:name="_Toc61120030"/>
      <w:bookmarkStart w:id="8896" w:name="_Toc67926101"/>
      <w:bookmarkStart w:id="8897" w:name="_Toc75273739"/>
      <w:bookmarkStart w:id="8898" w:name="_Toc76510639"/>
      <w:bookmarkStart w:id="8899" w:name="_Toc83129796"/>
      <w:bookmarkStart w:id="8900" w:name="_Toc90591328"/>
      <w:bookmarkStart w:id="8901" w:name="_Toc98864381"/>
      <w:bookmarkStart w:id="8902" w:name="_Toc99733630"/>
      <w:bookmarkStart w:id="8903" w:name="_Toc106577535"/>
      <w:bookmarkStart w:id="8904" w:name="_Toc114537286"/>
      <w:bookmarkStart w:id="8905" w:name="_Toc115257554"/>
      <w:bookmarkStart w:id="8906" w:name="_Toc123086874"/>
      <w:bookmarkStart w:id="8907" w:name="_Toc123088609"/>
      <w:bookmarkStart w:id="8908" w:name="_Toc124298265"/>
      <w:bookmarkStart w:id="8909" w:name="_Toc130575016"/>
      <w:bookmarkStart w:id="8910" w:name="_Toc131767426"/>
      <w:bookmarkStart w:id="8911" w:name="_Toc138888012"/>
      <w:r w:rsidRPr="00C04A08">
        <w:t>7.3.4</w:t>
      </w:r>
      <w:r w:rsidRPr="00C04A08">
        <w:tab/>
      </w:r>
      <w:bookmarkStart w:id="8912" w:name="_Hlk528876588"/>
      <w:r w:rsidRPr="00C04A08">
        <w:t>EIS spherical coverage</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3B2A9186" w14:textId="77777777" w:rsidR="00842EF7" w:rsidRPr="00C04A08" w:rsidRDefault="00842EF7" w:rsidP="00301D62">
      <w:pPr>
        <w:pStyle w:val="Heading4"/>
        <w:rPr>
          <w:rFonts w:eastAsia="Malgun Gothic"/>
        </w:rPr>
      </w:pPr>
      <w:bookmarkStart w:id="8913" w:name="_Toc98864382"/>
      <w:bookmarkStart w:id="8914" w:name="_Toc99733631"/>
      <w:bookmarkStart w:id="8915" w:name="_Toc106577536"/>
      <w:bookmarkStart w:id="8916" w:name="_Toc114537287"/>
      <w:bookmarkStart w:id="8917" w:name="_Toc115257555"/>
      <w:bookmarkStart w:id="8918" w:name="_Toc123086875"/>
      <w:bookmarkStart w:id="8919" w:name="_Toc123088610"/>
      <w:bookmarkStart w:id="8920" w:name="_Toc124298266"/>
      <w:bookmarkStart w:id="8921" w:name="_Toc130575017"/>
      <w:bookmarkStart w:id="8922" w:name="_Toc131767427"/>
      <w:bookmarkStart w:id="8923" w:name="_Toc138888013"/>
      <w:r w:rsidRPr="00C04A08">
        <w:rPr>
          <w:rFonts w:eastAsia="Malgun Gothic"/>
        </w:rPr>
        <w:t>7.3.4.1</w:t>
      </w:r>
      <w:r w:rsidRPr="00C04A08">
        <w:rPr>
          <w:rFonts w:eastAsia="Malgun Gothic"/>
        </w:rPr>
        <w:tab/>
      </w:r>
      <w:bookmarkStart w:id="8924" w:name="_Hlk528876724"/>
      <w:r w:rsidRPr="00C04A08">
        <w:rPr>
          <w:rFonts w:eastAsia="Malgun Gothic"/>
        </w:rPr>
        <w:t xml:space="preserve">EIS spherical coverage </w:t>
      </w:r>
      <w:bookmarkEnd w:id="8924"/>
      <w:r w:rsidRPr="00C04A08">
        <w:rPr>
          <w:rFonts w:eastAsia="Malgun Gothic"/>
        </w:rPr>
        <w:t>for power class 1</w:t>
      </w:r>
      <w:bookmarkEnd w:id="8913"/>
      <w:bookmarkEnd w:id="8914"/>
      <w:bookmarkEnd w:id="8915"/>
      <w:bookmarkEnd w:id="8916"/>
      <w:bookmarkEnd w:id="8917"/>
      <w:bookmarkEnd w:id="8918"/>
      <w:bookmarkEnd w:id="8919"/>
      <w:bookmarkEnd w:id="8920"/>
      <w:bookmarkEnd w:id="8921"/>
      <w:bookmarkEnd w:id="8922"/>
      <w:bookmarkEnd w:id="8923"/>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8925" w:name="_Toc98864383"/>
      <w:bookmarkStart w:id="8926" w:name="_Toc99733632"/>
      <w:bookmarkStart w:id="8927" w:name="_Toc106577537"/>
      <w:bookmarkStart w:id="8928" w:name="_Toc114537288"/>
      <w:bookmarkStart w:id="8929" w:name="_Toc115257556"/>
      <w:bookmarkStart w:id="8930" w:name="_Toc123086876"/>
      <w:bookmarkStart w:id="8931" w:name="_Toc123088611"/>
      <w:bookmarkStart w:id="8932" w:name="_Toc124298267"/>
      <w:bookmarkStart w:id="8933" w:name="_Toc130575018"/>
      <w:bookmarkStart w:id="8934" w:name="_Toc131767428"/>
      <w:bookmarkStart w:id="8935" w:name="_Toc138888014"/>
      <w:r w:rsidRPr="00C04A08">
        <w:rPr>
          <w:rFonts w:eastAsia="Malgun Gothic"/>
        </w:rPr>
        <w:t>7.3.4.2</w:t>
      </w:r>
      <w:r w:rsidRPr="00C04A08">
        <w:rPr>
          <w:rFonts w:eastAsia="Malgun Gothic"/>
        </w:rPr>
        <w:tab/>
        <w:t>EIS spherical coverage for power class 2</w:t>
      </w:r>
      <w:bookmarkEnd w:id="8925"/>
      <w:bookmarkEnd w:id="8926"/>
      <w:bookmarkEnd w:id="8927"/>
      <w:bookmarkEnd w:id="8928"/>
      <w:bookmarkEnd w:id="8929"/>
      <w:bookmarkEnd w:id="8930"/>
      <w:bookmarkEnd w:id="8931"/>
      <w:bookmarkEnd w:id="8932"/>
      <w:bookmarkEnd w:id="8933"/>
      <w:bookmarkEnd w:id="8934"/>
      <w:bookmarkEnd w:id="8935"/>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8936" w:name="_Toc21340948"/>
      <w:bookmarkStart w:id="8937" w:name="_Toc29805396"/>
      <w:bookmarkStart w:id="8938" w:name="_Toc36456605"/>
      <w:bookmarkStart w:id="8939" w:name="_Toc36469703"/>
      <w:bookmarkStart w:id="8940" w:name="_Toc37254112"/>
      <w:bookmarkStart w:id="8941" w:name="_Toc37322971"/>
      <w:bookmarkStart w:id="8942" w:name="_Toc37324377"/>
      <w:bookmarkStart w:id="8943" w:name="_Toc45889900"/>
      <w:bookmarkStart w:id="8944" w:name="_Toc52196575"/>
      <w:bookmarkStart w:id="8945" w:name="_Toc52197555"/>
      <w:bookmarkStart w:id="8946" w:name="_Toc53173278"/>
      <w:bookmarkStart w:id="8947" w:name="_Toc53173647"/>
      <w:bookmarkStart w:id="8948" w:name="_Toc61119649"/>
      <w:bookmarkStart w:id="8949" w:name="_Toc61120031"/>
      <w:bookmarkStart w:id="8950" w:name="_Toc67926102"/>
      <w:bookmarkStart w:id="8951" w:name="_Toc75273740"/>
      <w:bookmarkStart w:id="8952" w:name="_Toc76510640"/>
      <w:bookmarkStart w:id="8953" w:name="_Toc83129797"/>
      <w:bookmarkStart w:id="8954" w:name="_Toc90591329"/>
      <w:bookmarkStart w:id="8955" w:name="_Toc98864384"/>
      <w:bookmarkStart w:id="8956" w:name="_Toc99733633"/>
      <w:bookmarkStart w:id="8957" w:name="_Toc106577538"/>
      <w:bookmarkStart w:id="8958" w:name="_Toc114537289"/>
      <w:bookmarkStart w:id="8959" w:name="_Toc115257557"/>
      <w:bookmarkStart w:id="8960" w:name="_Toc123086877"/>
      <w:bookmarkStart w:id="8961" w:name="_Toc123088612"/>
      <w:bookmarkStart w:id="8962" w:name="_Toc124298268"/>
      <w:bookmarkStart w:id="8963" w:name="_Toc130575019"/>
      <w:bookmarkStart w:id="8964" w:name="_Toc131767429"/>
      <w:bookmarkStart w:id="8965" w:name="_Toc138888015"/>
      <w:r w:rsidRPr="00C04A08">
        <w:lastRenderedPageBreak/>
        <w:t>7.3.4.3</w:t>
      </w:r>
      <w:r w:rsidRPr="00C04A08">
        <w:tab/>
        <w:t>EIS spherical coverage for power class 3</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2B27BF">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2B27BF">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2B27BF">
            <w:pPr>
              <w:pStyle w:val="TAH"/>
              <w:rPr>
                <w:rFonts w:eastAsia="Calibri"/>
              </w:rPr>
            </w:pPr>
          </w:p>
        </w:tc>
        <w:tc>
          <w:tcPr>
            <w:tcW w:w="808" w:type="dxa"/>
            <w:shd w:val="clear" w:color="auto" w:fill="auto"/>
          </w:tcPr>
          <w:p w14:paraId="36ABD072" w14:textId="77777777" w:rsidR="00DB3B07" w:rsidRPr="00C04A08" w:rsidRDefault="00DB3B07" w:rsidP="002B27BF">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2B27BF">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2B27BF">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2B27BF">
            <w:pPr>
              <w:pStyle w:val="TAH"/>
              <w:rPr>
                <w:rFonts w:eastAsia="Calibri"/>
              </w:rPr>
            </w:pPr>
            <w:r w:rsidRPr="00C04A08">
              <w:rPr>
                <w:rFonts w:eastAsia="MS Mincho"/>
              </w:rPr>
              <w:t>400 MHz</w:t>
            </w:r>
          </w:p>
        </w:tc>
        <w:tc>
          <w:tcPr>
            <w:tcW w:w="1698" w:type="dxa"/>
          </w:tcPr>
          <w:p w14:paraId="08747D1B" w14:textId="77777777" w:rsidR="00DB3B07" w:rsidRPr="00C04A08" w:rsidRDefault="00DB3B07" w:rsidP="002B27BF">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2B27BF">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2B27BF">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2B27BF">
            <w:pPr>
              <w:pStyle w:val="TAC"/>
            </w:pPr>
            <w:r w:rsidRPr="00C04A08">
              <w:t>n257</w:t>
            </w:r>
          </w:p>
        </w:tc>
        <w:tc>
          <w:tcPr>
            <w:tcW w:w="808" w:type="dxa"/>
            <w:shd w:val="clear" w:color="auto" w:fill="auto"/>
          </w:tcPr>
          <w:p w14:paraId="18AC3999"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2B27BF">
            <w:pPr>
              <w:pStyle w:val="TAC"/>
              <w:rPr>
                <w:szCs w:val="18"/>
              </w:rPr>
            </w:pPr>
            <w:r w:rsidRPr="00C04A08">
              <w:rPr>
                <w:szCs w:val="18"/>
              </w:rPr>
              <w:t>-68.4</w:t>
            </w:r>
          </w:p>
        </w:tc>
        <w:tc>
          <w:tcPr>
            <w:tcW w:w="1698" w:type="dxa"/>
          </w:tcPr>
          <w:p w14:paraId="3FDE5A98" w14:textId="77777777" w:rsidR="00DB3B07" w:rsidRPr="00C04A08" w:rsidRDefault="00DB3B07" w:rsidP="002B27BF">
            <w:pPr>
              <w:pStyle w:val="TAC"/>
              <w:rPr>
                <w:szCs w:val="18"/>
              </w:rPr>
            </w:pPr>
            <w:r>
              <w:rPr>
                <w:szCs w:val="18"/>
              </w:rPr>
              <w:t>N.A</w:t>
            </w:r>
          </w:p>
        </w:tc>
        <w:tc>
          <w:tcPr>
            <w:tcW w:w="1698" w:type="dxa"/>
          </w:tcPr>
          <w:p w14:paraId="504650A9" w14:textId="77777777" w:rsidR="00DB3B07" w:rsidRPr="00C04A08" w:rsidRDefault="00DB3B07" w:rsidP="002B27BF">
            <w:pPr>
              <w:pStyle w:val="TAC"/>
              <w:rPr>
                <w:szCs w:val="18"/>
              </w:rPr>
            </w:pPr>
            <w:r>
              <w:rPr>
                <w:szCs w:val="18"/>
              </w:rPr>
              <w:t>N.A</w:t>
            </w:r>
          </w:p>
        </w:tc>
        <w:tc>
          <w:tcPr>
            <w:tcW w:w="1698" w:type="dxa"/>
          </w:tcPr>
          <w:p w14:paraId="34913C43" w14:textId="77777777" w:rsidR="00DB3B07" w:rsidRPr="00C04A08" w:rsidRDefault="00DB3B07" w:rsidP="002B27BF">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2B27BF">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2B27BF">
            <w:pPr>
              <w:pStyle w:val="TAC"/>
              <w:rPr>
                <w:szCs w:val="18"/>
              </w:rPr>
            </w:pPr>
            <w:r w:rsidRPr="00C04A08">
              <w:rPr>
                <w:szCs w:val="18"/>
              </w:rPr>
              <w:t>-68.4</w:t>
            </w:r>
          </w:p>
        </w:tc>
        <w:tc>
          <w:tcPr>
            <w:tcW w:w="1698" w:type="dxa"/>
          </w:tcPr>
          <w:p w14:paraId="4280C31C" w14:textId="77777777" w:rsidR="00DB3B07" w:rsidRPr="00C04A08" w:rsidRDefault="00DB3B07" w:rsidP="002B27BF">
            <w:pPr>
              <w:pStyle w:val="TAC"/>
              <w:rPr>
                <w:szCs w:val="18"/>
              </w:rPr>
            </w:pPr>
            <w:r>
              <w:rPr>
                <w:szCs w:val="18"/>
              </w:rPr>
              <w:t>N.A</w:t>
            </w:r>
          </w:p>
        </w:tc>
        <w:tc>
          <w:tcPr>
            <w:tcW w:w="1698" w:type="dxa"/>
          </w:tcPr>
          <w:p w14:paraId="60C9DC31" w14:textId="77777777" w:rsidR="00DB3B07" w:rsidRPr="00C04A08" w:rsidRDefault="00DB3B07" w:rsidP="002B27BF">
            <w:pPr>
              <w:pStyle w:val="TAC"/>
              <w:rPr>
                <w:szCs w:val="18"/>
              </w:rPr>
            </w:pPr>
            <w:r>
              <w:rPr>
                <w:szCs w:val="18"/>
              </w:rPr>
              <w:t>N.A</w:t>
            </w:r>
          </w:p>
        </w:tc>
        <w:tc>
          <w:tcPr>
            <w:tcW w:w="1698" w:type="dxa"/>
          </w:tcPr>
          <w:p w14:paraId="3B112788" w14:textId="77777777" w:rsidR="00DB3B07" w:rsidRPr="00C04A08" w:rsidRDefault="00DB3B07" w:rsidP="002B27BF">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2B27BF">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2B27BF">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2B27BF">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2B27BF">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2B27BF">
            <w:pPr>
              <w:pStyle w:val="TAC"/>
              <w:rPr>
                <w:szCs w:val="18"/>
              </w:rPr>
            </w:pPr>
            <w:r w:rsidRPr="00C04A08">
              <w:rPr>
                <w:szCs w:val="18"/>
              </w:rPr>
              <w:t>-62.9</w:t>
            </w:r>
          </w:p>
        </w:tc>
        <w:tc>
          <w:tcPr>
            <w:tcW w:w="1698" w:type="dxa"/>
          </w:tcPr>
          <w:p w14:paraId="449261B5" w14:textId="77777777" w:rsidR="00DB3B07" w:rsidRPr="00C04A08" w:rsidRDefault="00DB3B07" w:rsidP="002B27BF">
            <w:pPr>
              <w:pStyle w:val="TAC"/>
              <w:rPr>
                <w:szCs w:val="18"/>
              </w:rPr>
            </w:pPr>
            <w:r>
              <w:rPr>
                <w:szCs w:val="18"/>
              </w:rPr>
              <w:t>N.A</w:t>
            </w:r>
          </w:p>
        </w:tc>
        <w:tc>
          <w:tcPr>
            <w:tcW w:w="1698" w:type="dxa"/>
          </w:tcPr>
          <w:p w14:paraId="3EBB45E1" w14:textId="77777777" w:rsidR="00DB3B07" w:rsidRPr="00C04A08" w:rsidRDefault="00DB3B07" w:rsidP="002B27BF">
            <w:pPr>
              <w:pStyle w:val="TAC"/>
              <w:rPr>
                <w:szCs w:val="18"/>
              </w:rPr>
            </w:pPr>
            <w:r>
              <w:rPr>
                <w:szCs w:val="18"/>
              </w:rPr>
              <w:t>N.A</w:t>
            </w:r>
          </w:p>
        </w:tc>
        <w:tc>
          <w:tcPr>
            <w:tcW w:w="1698" w:type="dxa"/>
          </w:tcPr>
          <w:p w14:paraId="31749C82" w14:textId="77777777" w:rsidR="00DB3B07" w:rsidRPr="00C04A08" w:rsidRDefault="00DB3B07" w:rsidP="002B27BF">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2B27BF">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2B27BF">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2B27BF">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2B27BF">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2B27BF">
            <w:pPr>
              <w:pStyle w:val="TAC"/>
              <w:rPr>
                <w:szCs w:val="18"/>
              </w:rPr>
            </w:pPr>
            <w:r w:rsidRPr="00C04A08">
              <w:rPr>
                <w:szCs w:val="18"/>
              </w:rPr>
              <w:t>-64.1</w:t>
            </w:r>
          </w:p>
        </w:tc>
        <w:tc>
          <w:tcPr>
            <w:tcW w:w="1698" w:type="dxa"/>
          </w:tcPr>
          <w:p w14:paraId="24B778C7" w14:textId="77777777" w:rsidR="00DB3B07" w:rsidRPr="00C04A08" w:rsidRDefault="00DB3B07" w:rsidP="002B27BF">
            <w:pPr>
              <w:pStyle w:val="TAC"/>
              <w:rPr>
                <w:szCs w:val="18"/>
              </w:rPr>
            </w:pPr>
            <w:r>
              <w:rPr>
                <w:szCs w:val="18"/>
              </w:rPr>
              <w:t>N.A</w:t>
            </w:r>
          </w:p>
        </w:tc>
        <w:tc>
          <w:tcPr>
            <w:tcW w:w="1698" w:type="dxa"/>
          </w:tcPr>
          <w:p w14:paraId="2DA12DE1" w14:textId="77777777" w:rsidR="00DB3B07" w:rsidRPr="00C04A08" w:rsidRDefault="00DB3B07" w:rsidP="002B27BF">
            <w:pPr>
              <w:pStyle w:val="TAC"/>
              <w:rPr>
                <w:szCs w:val="18"/>
              </w:rPr>
            </w:pPr>
            <w:r>
              <w:rPr>
                <w:szCs w:val="18"/>
              </w:rPr>
              <w:t>N.A</w:t>
            </w:r>
          </w:p>
        </w:tc>
        <w:tc>
          <w:tcPr>
            <w:tcW w:w="1698" w:type="dxa"/>
          </w:tcPr>
          <w:p w14:paraId="1B69E470" w14:textId="77777777" w:rsidR="00DB3B07" w:rsidRPr="00C04A08" w:rsidRDefault="00DB3B07" w:rsidP="002B27BF">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2B27BF">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2B27BF">
            <w:pPr>
              <w:pStyle w:val="TAC"/>
              <w:rPr>
                <w:szCs w:val="18"/>
              </w:rPr>
            </w:pPr>
            <w:r w:rsidRPr="00C04A08">
              <w:rPr>
                <w:szCs w:val="18"/>
              </w:rPr>
              <w:t>-68.4</w:t>
            </w:r>
          </w:p>
        </w:tc>
        <w:tc>
          <w:tcPr>
            <w:tcW w:w="1698" w:type="dxa"/>
          </w:tcPr>
          <w:p w14:paraId="3BFEB3DA" w14:textId="77777777" w:rsidR="00DB3B07" w:rsidRPr="00C04A08" w:rsidRDefault="00DB3B07" w:rsidP="002B27BF">
            <w:pPr>
              <w:pStyle w:val="TAC"/>
              <w:rPr>
                <w:szCs w:val="18"/>
              </w:rPr>
            </w:pPr>
            <w:r>
              <w:rPr>
                <w:szCs w:val="18"/>
              </w:rPr>
              <w:t>N.A</w:t>
            </w:r>
          </w:p>
        </w:tc>
        <w:tc>
          <w:tcPr>
            <w:tcW w:w="1698" w:type="dxa"/>
          </w:tcPr>
          <w:p w14:paraId="35469015" w14:textId="77777777" w:rsidR="00DB3B07" w:rsidRPr="00C04A08" w:rsidRDefault="00DB3B07" w:rsidP="002B27BF">
            <w:pPr>
              <w:pStyle w:val="TAC"/>
              <w:rPr>
                <w:szCs w:val="18"/>
              </w:rPr>
            </w:pPr>
            <w:r>
              <w:rPr>
                <w:szCs w:val="18"/>
              </w:rPr>
              <w:t>N.A</w:t>
            </w:r>
          </w:p>
        </w:tc>
        <w:tc>
          <w:tcPr>
            <w:tcW w:w="1698" w:type="dxa"/>
          </w:tcPr>
          <w:p w14:paraId="6F123FF5" w14:textId="77777777" w:rsidR="00DB3B07" w:rsidRPr="00C04A08" w:rsidRDefault="00DB3B07" w:rsidP="002B27BF">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2B27BF">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2B27BF">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2B27BF">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2B27BF">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2B27BF">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2B27BF">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2B27BF">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2B27BF">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2B27BF">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2B27BF">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2B27BF">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2B27BF">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2B27BF">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2B27BF">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2B27BF">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2B27BF">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2B27BF">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2B27BF">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8966" w:name="_Toc98864385"/>
      <w:bookmarkStart w:id="8967" w:name="_Toc99733634"/>
      <w:bookmarkStart w:id="8968" w:name="_Toc106577539"/>
      <w:bookmarkStart w:id="8969" w:name="_Toc114537290"/>
      <w:bookmarkStart w:id="8970" w:name="_Toc115257558"/>
      <w:bookmarkStart w:id="8971" w:name="_Toc123086878"/>
      <w:bookmarkStart w:id="8972" w:name="_Toc123088613"/>
      <w:bookmarkStart w:id="8973" w:name="_Toc124298269"/>
      <w:bookmarkStart w:id="8974" w:name="_Toc130575020"/>
      <w:bookmarkStart w:id="8975" w:name="_Toc131767430"/>
      <w:bookmarkStart w:id="8976" w:name="_Toc138888016"/>
      <w:r w:rsidRPr="00C04A08">
        <w:rPr>
          <w:rFonts w:eastAsia="Malgun Gothic"/>
        </w:rPr>
        <w:t>7.3.4.4</w:t>
      </w:r>
      <w:r w:rsidRPr="00C04A08">
        <w:rPr>
          <w:rFonts w:eastAsia="Malgun Gothic"/>
        </w:rPr>
        <w:tab/>
        <w:t>EIS spherical coverage for power class 4</w:t>
      </w:r>
      <w:bookmarkEnd w:id="8966"/>
      <w:bookmarkEnd w:id="8967"/>
      <w:bookmarkEnd w:id="8968"/>
      <w:bookmarkEnd w:id="8969"/>
      <w:bookmarkEnd w:id="8970"/>
      <w:bookmarkEnd w:id="8971"/>
      <w:bookmarkEnd w:id="8972"/>
      <w:bookmarkEnd w:id="8973"/>
      <w:bookmarkEnd w:id="8974"/>
      <w:bookmarkEnd w:id="8975"/>
      <w:bookmarkEnd w:id="8976"/>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2B27BF">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2B27BF">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2B27BF">
            <w:pPr>
              <w:pStyle w:val="TAH"/>
              <w:rPr>
                <w:rFonts w:eastAsia="Malgun Gothic"/>
              </w:rPr>
            </w:pPr>
          </w:p>
        </w:tc>
        <w:tc>
          <w:tcPr>
            <w:tcW w:w="1517" w:type="dxa"/>
            <w:shd w:val="clear" w:color="auto" w:fill="auto"/>
            <w:vAlign w:val="center"/>
          </w:tcPr>
          <w:p w14:paraId="017D5C59" w14:textId="77777777" w:rsidR="00EB5970" w:rsidRPr="00C04A08" w:rsidRDefault="00EB5970" w:rsidP="002B27BF">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2B27BF">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2B27BF">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2B27BF">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2B27BF">
            <w:pPr>
              <w:pStyle w:val="TAC"/>
            </w:pPr>
            <w:r w:rsidRPr="00C04A08">
              <w:t>n257</w:t>
            </w:r>
          </w:p>
        </w:tc>
        <w:tc>
          <w:tcPr>
            <w:tcW w:w="1517" w:type="dxa"/>
            <w:shd w:val="clear" w:color="auto" w:fill="auto"/>
          </w:tcPr>
          <w:p w14:paraId="2ECFF8E6"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2B27BF">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2B27BF">
            <w:pPr>
              <w:pStyle w:val="TAC"/>
            </w:pPr>
            <w:r w:rsidRPr="00C04A08">
              <w:rPr>
                <w:lang w:val="en-US"/>
              </w:rPr>
              <w:t>n258</w:t>
            </w:r>
          </w:p>
        </w:tc>
        <w:tc>
          <w:tcPr>
            <w:tcW w:w="1517" w:type="dxa"/>
            <w:shd w:val="clear" w:color="auto" w:fill="auto"/>
          </w:tcPr>
          <w:p w14:paraId="3E56D84B"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2B27BF">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2B27BF">
            <w:pPr>
              <w:pStyle w:val="TAC"/>
            </w:pPr>
            <w:r w:rsidRPr="00C04A08">
              <w:rPr>
                <w:lang w:val="en-US"/>
              </w:rPr>
              <w:t>n260</w:t>
            </w:r>
          </w:p>
        </w:tc>
        <w:tc>
          <w:tcPr>
            <w:tcW w:w="1517" w:type="dxa"/>
            <w:shd w:val="clear" w:color="auto" w:fill="auto"/>
          </w:tcPr>
          <w:p w14:paraId="349E998D" w14:textId="77777777" w:rsidR="00842EF7" w:rsidRPr="00C04A08" w:rsidRDefault="00842EF7" w:rsidP="002B27BF">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2B27BF">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2B27BF">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2B27BF">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2B27BF">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2B27BF">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2B27BF">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2B27BF">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2B27BF">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2B27BF">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2B27BF">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2B27BF">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2B27BF">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8977" w:name="_Toc98864386"/>
      <w:bookmarkStart w:id="8978" w:name="_Toc99733635"/>
      <w:bookmarkStart w:id="8979" w:name="_Toc106577540"/>
      <w:bookmarkStart w:id="8980" w:name="_Toc114537291"/>
      <w:bookmarkStart w:id="8981" w:name="_Toc115257559"/>
      <w:bookmarkStart w:id="8982" w:name="_Toc123086879"/>
      <w:bookmarkStart w:id="8983" w:name="_Toc123088614"/>
      <w:bookmarkStart w:id="8984" w:name="_Toc124298270"/>
      <w:bookmarkStart w:id="8985" w:name="_Toc130575021"/>
      <w:bookmarkStart w:id="8986" w:name="_Toc131767431"/>
      <w:bookmarkStart w:id="8987" w:name="_Toc138888017"/>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8977"/>
      <w:bookmarkEnd w:id="8978"/>
      <w:bookmarkEnd w:id="8979"/>
      <w:bookmarkEnd w:id="8980"/>
      <w:bookmarkEnd w:id="8981"/>
      <w:bookmarkEnd w:id="8982"/>
      <w:bookmarkEnd w:id="8983"/>
      <w:bookmarkEnd w:id="8984"/>
      <w:bookmarkEnd w:id="8985"/>
      <w:bookmarkEnd w:id="8986"/>
      <w:bookmarkEnd w:id="8987"/>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2B27BF">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2B27BF">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2B27BF">
            <w:pPr>
              <w:pStyle w:val="TAH"/>
              <w:rPr>
                <w:rFonts w:eastAsia="Malgun Gothic"/>
              </w:rPr>
            </w:pPr>
          </w:p>
        </w:tc>
        <w:tc>
          <w:tcPr>
            <w:tcW w:w="1517" w:type="dxa"/>
            <w:shd w:val="clear" w:color="auto" w:fill="auto"/>
            <w:vAlign w:val="center"/>
          </w:tcPr>
          <w:p w14:paraId="27670081" w14:textId="77777777" w:rsidR="00FD5D84" w:rsidRPr="00FE760F" w:rsidRDefault="00FD5D84" w:rsidP="002B27BF">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2B27BF">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2B27BF">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2B27BF">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2B27BF">
            <w:pPr>
              <w:pStyle w:val="TAC"/>
            </w:pPr>
            <w:r w:rsidRPr="00FE760F">
              <w:t>n257</w:t>
            </w:r>
          </w:p>
        </w:tc>
        <w:tc>
          <w:tcPr>
            <w:tcW w:w="1517" w:type="dxa"/>
            <w:shd w:val="clear" w:color="auto" w:fill="auto"/>
          </w:tcPr>
          <w:p w14:paraId="404E9BE8" w14:textId="77777777" w:rsidR="00FD5D84" w:rsidRPr="00FE760F" w:rsidRDefault="00FD5D84" w:rsidP="002B27BF">
            <w:pPr>
              <w:pStyle w:val="TAC"/>
              <w:rPr>
                <w:szCs w:val="18"/>
              </w:rPr>
            </w:pPr>
            <w:r>
              <w:rPr>
                <w:szCs w:val="18"/>
              </w:rPr>
              <w:t>-84.6</w:t>
            </w:r>
          </w:p>
        </w:tc>
        <w:tc>
          <w:tcPr>
            <w:tcW w:w="1971" w:type="dxa"/>
            <w:shd w:val="clear" w:color="auto" w:fill="auto"/>
          </w:tcPr>
          <w:p w14:paraId="22BFF584" w14:textId="77777777" w:rsidR="00FD5D84" w:rsidRPr="00FE760F" w:rsidRDefault="00FD5D84" w:rsidP="002B27BF">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2B27BF">
            <w:pPr>
              <w:pStyle w:val="TAC"/>
            </w:pPr>
            <w:r w:rsidRPr="00FE760F">
              <w:rPr>
                <w:lang w:val="en-US"/>
              </w:rPr>
              <w:t>n258</w:t>
            </w:r>
          </w:p>
        </w:tc>
        <w:tc>
          <w:tcPr>
            <w:tcW w:w="1517" w:type="dxa"/>
            <w:shd w:val="clear" w:color="auto" w:fill="auto"/>
          </w:tcPr>
          <w:p w14:paraId="31FC843A" w14:textId="77777777" w:rsidR="00FD5D84" w:rsidRPr="00FE760F" w:rsidRDefault="00FD5D84" w:rsidP="002B27BF">
            <w:pPr>
              <w:pStyle w:val="TAC"/>
              <w:rPr>
                <w:szCs w:val="18"/>
              </w:rPr>
            </w:pPr>
            <w:r>
              <w:rPr>
                <w:szCs w:val="18"/>
              </w:rPr>
              <w:t>-84.8</w:t>
            </w:r>
          </w:p>
        </w:tc>
        <w:tc>
          <w:tcPr>
            <w:tcW w:w="1971" w:type="dxa"/>
            <w:shd w:val="clear" w:color="auto" w:fill="auto"/>
          </w:tcPr>
          <w:p w14:paraId="3F697193"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2B27BF">
            <w:pPr>
              <w:pStyle w:val="TAC"/>
              <w:rPr>
                <w:lang w:val="en-US"/>
              </w:rPr>
            </w:pPr>
            <w:r>
              <w:rPr>
                <w:lang w:val="en-US"/>
              </w:rPr>
              <w:t>n259</w:t>
            </w:r>
          </w:p>
        </w:tc>
        <w:tc>
          <w:tcPr>
            <w:tcW w:w="1517" w:type="dxa"/>
            <w:shd w:val="clear" w:color="auto" w:fill="auto"/>
            <w:vAlign w:val="bottom"/>
          </w:tcPr>
          <w:p w14:paraId="62E9CA8F" w14:textId="58608B55" w:rsidR="003B6632" w:rsidRDefault="003B6632" w:rsidP="002B27BF">
            <w:pPr>
              <w:pStyle w:val="TAC"/>
              <w:rPr>
                <w:szCs w:val="18"/>
              </w:rPr>
            </w:pPr>
            <w:r>
              <w:t>-81.7</w:t>
            </w:r>
          </w:p>
        </w:tc>
        <w:tc>
          <w:tcPr>
            <w:tcW w:w="1971" w:type="dxa"/>
            <w:shd w:val="clear" w:color="auto" w:fill="auto"/>
            <w:vAlign w:val="bottom"/>
          </w:tcPr>
          <w:p w14:paraId="3E0CCA75" w14:textId="0ACE26F4" w:rsidR="003B6632" w:rsidRDefault="003B6632" w:rsidP="002B27BF">
            <w:pPr>
              <w:pStyle w:val="TAC"/>
              <w:rPr>
                <w:szCs w:val="18"/>
                <w:lang w:eastAsia="zh-CN"/>
              </w:rPr>
            </w:pPr>
            <w:r>
              <w:t>-78.7</w:t>
            </w:r>
          </w:p>
        </w:tc>
        <w:tc>
          <w:tcPr>
            <w:tcW w:w="1372" w:type="dxa"/>
            <w:shd w:val="clear" w:color="auto" w:fill="auto"/>
          </w:tcPr>
          <w:p w14:paraId="0BBFC3AC" w14:textId="21B927C6" w:rsidR="003B6632" w:rsidRDefault="003B6632" w:rsidP="002B27BF">
            <w:pPr>
              <w:pStyle w:val="TAC"/>
              <w:rPr>
                <w:szCs w:val="18"/>
                <w:lang w:eastAsia="zh-CN"/>
              </w:rPr>
            </w:pPr>
            <w:r>
              <w:t>-75.7</w:t>
            </w:r>
          </w:p>
        </w:tc>
        <w:tc>
          <w:tcPr>
            <w:tcW w:w="1553" w:type="dxa"/>
            <w:shd w:val="clear" w:color="auto" w:fill="auto"/>
            <w:vAlign w:val="bottom"/>
          </w:tcPr>
          <w:p w14:paraId="56C256CE" w14:textId="57379532" w:rsidR="003B6632" w:rsidRDefault="003B6632" w:rsidP="002B27BF">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2B27BF">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2B27BF">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8988" w:name="_Toc98864387"/>
      <w:bookmarkStart w:id="8989" w:name="_Toc99733636"/>
      <w:bookmarkStart w:id="8990" w:name="_Toc106577541"/>
      <w:bookmarkStart w:id="8991" w:name="_Toc114537292"/>
      <w:bookmarkStart w:id="8992" w:name="_Toc115257560"/>
      <w:bookmarkStart w:id="8993" w:name="_Toc123086880"/>
      <w:bookmarkStart w:id="8994" w:name="_Toc123088615"/>
      <w:bookmarkStart w:id="8995" w:name="_Toc124298271"/>
      <w:bookmarkStart w:id="8996" w:name="_Toc130575022"/>
      <w:bookmarkStart w:id="8997" w:name="_Toc131767432"/>
      <w:bookmarkStart w:id="8998" w:name="_Toc138888018"/>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8988"/>
      <w:bookmarkEnd w:id="8989"/>
      <w:bookmarkEnd w:id="8990"/>
      <w:bookmarkEnd w:id="8991"/>
      <w:bookmarkEnd w:id="8992"/>
      <w:bookmarkEnd w:id="8993"/>
      <w:bookmarkEnd w:id="8994"/>
      <w:bookmarkEnd w:id="8995"/>
      <w:bookmarkEnd w:id="8996"/>
      <w:bookmarkEnd w:id="8997"/>
      <w:bookmarkEnd w:id="8998"/>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2B27BF">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2B27BF">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2B27BF">
            <w:pPr>
              <w:pStyle w:val="TAH"/>
              <w:rPr>
                <w:rFonts w:eastAsia="Malgun Gothic"/>
              </w:rPr>
            </w:pPr>
          </w:p>
        </w:tc>
        <w:tc>
          <w:tcPr>
            <w:tcW w:w="1517" w:type="dxa"/>
            <w:shd w:val="clear" w:color="auto" w:fill="auto"/>
            <w:vAlign w:val="center"/>
          </w:tcPr>
          <w:p w14:paraId="5CBA607D" w14:textId="77777777" w:rsidR="002C3811" w:rsidRPr="00FE760F" w:rsidRDefault="002C3811" w:rsidP="002B27BF">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2B27BF">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2B27BF">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2B27BF">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2B27BF">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2B27BF">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26AABDC8" w:rsidR="002C3811" w:rsidRPr="00B351CE" w:rsidRDefault="002C3811" w:rsidP="002B27BF">
            <w:pPr>
              <w:pStyle w:val="TAN"/>
              <w:rPr>
                <w:rFonts w:eastAsia="Malgun Gothic" w:cs="Arial"/>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8999" w:name="_Toc98864388"/>
      <w:bookmarkStart w:id="9000" w:name="_Toc99733637"/>
      <w:bookmarkStart w:id="9001" w:name="_Toc106577542"/>
      <w:bookmarkStart w:id="9002" w:name="_Toc114537293"/>
      <w:bookmarkStart w:id="9003" w:name="_Toc115257561"/>
      <w:bookmarkStart w:id="9004" w:name="_Toc123086881"/>
      <w:bookmarkStart w:id="9005" w:name="_Toc123088616"/>
      <w:bookmarkStart w:id="9006" w:name="_Toc124298272"/>
      <w:bookmarkStart w:id="9007" w:name="_Toc130575023"/>
      <w:bookmarkStart w:id="9008" w:name="_Toc131767433"/>
      <w:bookmarkStart w:id="9009" w:name="_Toc138888019"/>
      <w:r>
        <w:t>7.3.4.7</w:t>
      </w:r>
      <w:r>
        <w:tab/>
        <w:t>EIS spherical coverage for power class 7</w:t>
      </w:r>
      <w:bookmarkEnd w:id="8999"/>
      <w:bookmarkEnd w:id="9000"/>
      <w:bookmarkEnd w:id="9001"/>
      <w:bookmarkEnd w:id="9002"/>
      <w:bookmarkEnd w:id="9003"/>
      <w:bookmarkEnd w:id="9004"/>
      <w:bookmarkEnd w:id="9005"/>
      <w:bookmarkEnd w:id="9006"/>
      <w:bookmarkEnd w:id="9007"/>
      <w:bookmarkEnd w:id="9008"/>
      <w:bookmarkEnd w:id="9009"/>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2B27BF">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2B27BF">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2B27BF">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2B27BF">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2B27BF">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2B27BF">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2B27BF">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2B27BF">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2B27BF">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2B27BF">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2B27BF">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2B27BF">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2B27BF">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9010" w:name="_Toc21340949"/>
      <w:bookmarkStart w:id="9011" w:name="_Toc29805397"/>
      <w:bookmarkStart w:id="9012" w:name="_Toc36456606"/>
      <w:bookmarkStart w:id="9013" w:name="_Toc36469704"/>
      <w:bookmarkStart w:id="9014" w:name="_Toc37254113"/>
      <w:bookmarkStart w:id="9015" w:name="_Toc37322972"/>
      <w:bookmarkStart w:id="9016" w:name="_Toc37324378"/>
      <w:bookmarkStart w:id="9017" w:name="_Toc45889901"/>
      <w:bookmarkStart w:id="9018" w:name="_Toc52196576"/>
      <w:bookmarkStart w:id="9019" w:name="_Toc52197556"/>
      <w:bookmarkStart w:id="9020" w:name="_Toc53173279"/>
      <w:bookmarkStart w:id="9021" w:name="_Toc53173648"/>
      <w:bookmarkStart w:id="9022" w:name="_Toc61119650"/>
      <w:bookmarkStart w:id="9023" w:name="_Toc61120032"/>
      <w:bookmarkStart w:id="9024" w:name="_Toc67926103"/>
      <w:bookmarkStart w:id="9025" w:name="_Toc75273741"/>
      <w:bookmarkStart w:id="9026" w:name="_Toc76510641"/>
      <w:bookmarkStart w:id="9027" w:name="_Toc83129798"/>
      <w:bookmarkStart w:id="9028" w:name="_Toc90591330"/>
      <w:bookmarkStart w:id="9029" w:name="_Toc98864389"/>
      <w:bookmarkStart w:id="9030" w:name="_Toc99733638"/>
      <w:bookmarkStart w:id="9031" w:name="_Toc106577543"/>
      <w:bookmarkStart w:id="9032" w:name="_Toc114537294"/>
      <w:bookmarkStart w:id="9033" w:name="_Toc115257562"/>
      <w:bookmarkStart w:id="9034" w:name="_Toc123086882"/>
      <w:bookmarkStart w:id="9035" w:name="_Toc123088617"/>
      <w:bookmarkStart w:id="9036" w:name="_Toc124298273"/>
      <w:bookmarkStart w:id="9037" w:name="_Toc130575024"/>
      <w:bookmarkStart w:id="9038" w:name="_Toc131767434"/>
      <w:bookmarkStart w:id="9039" w:name="_Toc138888020"/>
      <w:r w:rsidRPr="00C04A08">
        <w:t>7.3A</w:t>
      </w:r>
      <w:r w:rsidRPr="00C04A08">
        <w:tab/>
        <w:t xml:space="preserve">Reference sensitivity for </w:t>
      </w:r>
      <w:r w:rsidR="004963EA" w:rsidRPr="00C04A08">
        <w:t xml:space="preserve">DL </w:t>
      </w:r>
      <w:r w:rsidRPr="00C04A08">
        <w:t>CA</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6829DB8D" w14:textId="77777777" w:rsidR="00842EF7" w:rsidRPr="00C04A08" w:rsidRDefault="00842EF7" w:rsidP="00842EF7">
      <w:pPr>
        <w:pStyle w:val="Heading3"/>
      </w:pPr>
      <w:bookmarkStart w:id="9040" w:name="_Toc21340950"/>
      <w:bookmarkStart w:id="9041" w:name="_Toc29805398"/>
      <w:bookmarkStart w:id="9042" w:name="_Toc36456607"/>
      <w:bookmarkStart w:id="9043" w:name="_Toc36469705"/>
      <w:bookmarkStart w:id="9044" w:name="_Toc37254114"/>
      <w:bookmarkStart w:id="9045" w:name="_Toc37322973"/>
      <w:bookmarkStart w:id="9046" w:name="_Toc37324379"/>
      <w:bookmarkStart w:id="9047" w:name="_Toc45889902"/>
      <w:bookmarkStart w:id="9048" w:name="_Toc52196577"/>
      <w:bookmarkStart w:id="9049" w:name="_Toc52197557"/>
      <w:bookmarkStart w:id="9050" w:name="_Toc53173280"/>
      <w:bookmarkStart w:id="9051" w:name="_Toc53173649"/>
      <w:bookmarkStart w:id="9052" w:name="_Toc61119651"/>
      <w:bookmarkStart w:id="9053" w:name="_Toc61120033"/>
      <w:bookmarkStart w:id="9054" w:name="_Toc67926104"/>
      <w:bookmarkStart w:id="9055" w:name="_Toc75273742"/>
      <w:bookmarkStart w:id="9056" w:name="_Toc76510642"/>
      <w:bookmarkStart w:id="9057" w:name="_Toc83129799"/>
      <w:bookmarkStart w:id="9058" w:name="_Toc90591331"/>
      <w:bookmarkStart w:id="9059" w:name="_Toc98864390"/>
      <w:bookmarkStart w:id="9060" w:name="_Toc99733639"/>
      <w:bookmarkStart w:id="9061" w:name="_Toc106577544"/>
      <w:bookmarkStart w:id="9062" w:name="_Toc114537295"/>
      <w:bookmarkStart w:id="9063" w:name="_Toc115257563"/>
      <w:bookmarkStart w:id="9064" w:name="_Toc123086883"/>
      <w:bookmarkStart w:id="9065" w:name="_Toc123088618"/>
      <w:bookmarkStart w:id="9066" w:name="_Toc124298274"/>
      <w:bookmarkStart w:id="9067" w:name="_Toc130575025"/>
      <w:bookmarkStart w:id="9068" w:name="_Toc131767435"/>
      <w:bookmarkStart w:id="9069" w:name="_Toc138888021"/>
      <w:r w:rsidRPr="00C04A08">
        <w:t>7.3A.1</w:t>
      </w:r>
      <w:r w:rsidRPr="00C04A08">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28D89CCC" w14:textId="77777777" w:rsidR="00842EF7" w:rsidRPr="00C04A08" w:rsidRDefault="00842EF7" w:rsidP="003C6ED8">
      <w:pPr>
        <w:pStyle w:val="Heading3"/>
      </w:pPr>
      <w:bookmarkStart w:id="9070" w:name="_Toc21340951"/>
      <w:bookmarkStart w:id="9071" w:name="_Toc29805399"/>
      <w:bookmarkStart w:id="9072" w:name="_Toc36456608"/>
      <w:bookmarkStart w:id="9073" w:name="_Toc36469706"/>
      <w:bookmarkStart w:id="9074" w:name="_Toc37254115"/>
      <w:bookmarkStart w:id="9075" w:name="_Toc37322974"/>
      <w:bookmarkStart w:id="9076" w:name="_Toc37324380"/>
      <w:bookmarkStart w:id="9077" w:name="_Toc45889903"/>
      <w:bookmarkStart w:id="9078" w:name="_Toc52196578"/>
      <w:bookmarkStart w:id="9079" w:name="_Toc52197558"/>
      <w:bookmarkStart w:id="9080" w:name="_Toc53173281"/>
      <w:bookmarkStart w:id="9081" w:name="_Toc53173650"/>
      <w:bookmarkStart w:id="9082" w:name="_Toc61119652"/>
      <w:bookmarkStart w:id="9083" w:name="_Toc61120034"/>
      <w:bookmarkStart w:id="9084" w:name="_Toc67926105"/>
      <w:bookmarkStart w:id="9085" w:name="_Toc75273743"/>
      <w:bookmarkStart w:id="9086" w:name="_Toc76510643"/>
      <w:bookmarkStart w:id="9087" w:name="_Toc83129800"/>
      <w:bookmarkStart w:id="9088" w:name="_Toc90591332"/>
      <w:bookmarkStart w:id="9089" w:name="_Toc98864391"/>
      <w:bookmarkStart w:id="9090" w:name="_Toc99733640"/>
      <w:bookmarkStart w:id="9091" w:name="_Toc106577545"/>
      <w:bookmarkStart w:id="9092" w:name="_Toc114537296"/>
      <w:bookmarkStart w:id="9093" w:name="_Toc115257564"/>
      <w:bookmarkStart w:id="9094" w:name="_Toc123086884"/>
      <w:bookmarkStart w:id="9095" w:name="_Toc123088619"/>
      <w:bookmarkStart w:id="9096" w:name="_Toc124298275"/>
      <w:bookmarkStart w:id="9097" w:name="_Toc130575026"/>
      <w:bookmarkStart w:id="9098" w:name="_Toc131767436"/>
      <w:bookmarkStart w:id="9099" w:name="_Toc138888022"/>
      <w:r w:rsidRPr="00C04A08">
        <w:t>7.3A.2</w:t>
      </w:r>
      <w:r w:rsidRPr="00C04A08">
        <w:tab/>
        <w:t>Reference sensitivity power level for CA</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1903F928" w14:textId="77777777" w:rsidR="00842EF7" w:rsidRPr="00C04A08" w:rsidRDefault="00842EF7" w:rsidP="003C6ED8">
      <w:pPr>
        <w:pStyle w:val="Heading4"/>
      </w:pPr>
      <w:bookmarkStart w:id="9100" w:name="_Toc21340952"/>
      <w:bookmarkStart w:id="9101" w:name="_Toc29805400"/>
      <w:bookmarkStart w:id="9102" w:name="_Toc36456609"/>
      <w:bookmarkStart w:id="9103" w:name="_Toc36469707"/>
      <w:bookmarkStart w:id="9104" w:name="_Toc37254116"/>
      <w:bookmarkStart w:id="9105" w:name="_Toc37322975"/>
      <w:bookmarkStart w:id="9106" w:name="_Toc37324381"/>
      <w:bookmarkStart w:id="9107" w:name="_Toc45889904"/>
      <w:bookmarkStart w:id="9108" w:name="_Toc52196579"/>
      <w:bookmarkStart w:id="9109" w:name="_Toc52197559"/>
      <w:bookmarkStart w:id="9110" w:name="_Toc53173282"/>
      <w:bookmarkStart w:id="9111" w:name="_Toc53173651"/>
      <w:bookmarkStart w:id="9112" w:name="_Toc61119653"/>
      <w:bookmarkStart w:id="9113" w:name="_Toc61120035"/>
      <w:bookmarkStart w:id="9114" w:name="_Toc67926106"/>
      <w:bookmarkStart w:id="9115" w:name="_Toc75273744"/>
      <w:bookmarkStart w:id="9116" w:name="_Toc76510644"/>
      <w:bookmarkStart w:id="9117" w:name="_Toc83129801"/>
      <w:bookmarkStart w:id="9118" w:name="_Toc90591333"/>
      <w:bookmarkStart w:id="9119" w:name="_Toc98864392"/>
      <w:bookmarkStart w:id="9120" w:name="_Toc99733641"/>
      <w:bookmarkStart w:id="9121" w:name="_Toc106577546"/>
      <w:bookmarkStart w:id="9122" w:name="_Toc114537297"/>
      <w:bookmarkStart w:id="9123" w:name="_Toc115257565"/>
      <w:bookmarkStart w:id="9124" w:name="_Toc123086885"/>
      <w:bookmarkStart w:id="9125" w:name="_Toc123088620"/>
      <w:bookmarkStart w:id="9126" w:name="_Toc124298276"/>
      <w:bookmarkStart w:id="9127" w:name="_Toc130575027"/>
      <w:bookmarkStart w:id="9128" w:name="_Toc131767437"/>
      <w:bookmarkStart w:id="9129" w:name="_Toc138888023"/>
      <w:r w:rsidRPr="00C04A08">
        <w:t>7.3A.2.1</w:t>
      </w:r>
      <w:r w:rsidRPr="00C04A08">
        <w:tab/>
        <w:t>Intra-band contiguous CA</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3316FF" w14:paraId="1CBD6F5B" w14:textId="77777777" w:rsidTr="00CF3BB3">
        <w:trPr>
          <w:trHeight w:val="187"/>
          <w:jc w:val="center"/>
        </w:trPr>
        <w:tc>
          <w:tcPr>
            <w:tcW w:w="4923" w:type="dxa"/>
            <w:vAlign w:val="center"/>
          </w:tcPr>
          <w:p w14:paraId="08058CDC" w14:textId="779A4B57" w:rsidR="003316FF" w:rsidRDefault="003316FF" w:rsidP="003316FF">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7DBF089C" w:rsidR="003316FF" w:rsidRDefault="003316FF" w:rsidP="003316FF">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9130" w:name="_Toc52196580"/>
      <w:bookmarkStart w:id="9131" w:name="_Toc52197560"/>
      <w:bookmarkStart w:id="9132" w:name="_Toc53173283"/>
      <w:bookmarkStart w:id="9133" w:name="_Toc53173652"/>
      <w:bookmarkStart w:id="9134" w:name="_Toc61119654"/>
      <w:bookmarkStart w:id="9135" w:name="_Toc61120036"/>
      <w:bookmarkStart w:id="9136" w:name="_Toc67926107"/>
      <w:bookmarkStart w:id="9137" w:name="_Toc75273745"/>
      <w:bookmarkStart w:id="9138" w:name="_Toc76510645"/>
      <w:bookmarkStart w:id="9139" w:name="_Toc83129802"/>
      <w:bookmarkStart w:id="9140" w:name="_Toc90591334"/>
      <w:bookmarkStart w:id="9141" w:name="_Toc98864393"/>
      <w:bookmarkStart w:id="9142" w:name="_Toc99733642"/>
      <w:bookmarkStart w:id="9143" w:name="_Toc106577547"/>
      <w:bookmarkStart w:id="9144" w:name="_Toc21340953"/>
      <w:bookmarkStart w:id="9145" w:name="_Toc29805401"/>
      <w:bookmarkStart w:id="9146" w:name="_Toc36456610"/>
      <w:bookmarkStart w:id="9147" w:name="_Toc36469708"/>
      <w:bookmarkStart w:id="9148" w:name="_Toc37254117"/>
      <w:bookmarkStart w:id="9149" w:name="_Toc37322976"/>
      <w:bookmarkStart w:id="9150" w:name="_Toc37324382"/>
      <w:bookmarkStart w:id="9151"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9152" w:name="_Toc114537298"/>
      <w:bookmarkStart w:id="9153" w:name="_Toc115257566"/>
      <w:bookmarkStart w:id="9154" w:name="_Toc123086886"/>
      <w:bookmarkStart w:id="9155" w:name="_Toc123088621"/>
      <w:bookmarkStart w:id="9156" w:name="_Toc124298277"/>
      <w:bookmarkStart w:id="9157" w:name="_Toc130575028"/>
      <w:bookmarkStart w:id="9158" w:name="_Toc131767438"/>
      <w:bookmarkStart w:id="9159" w:name="_Toc138888024"/>
      <w:r w:rsidRPr="00C04A08">
        <w:rPr>
          <w:rFonts w:eastAsia="Malgun Gothic"/>
        </w:rPr>
        <w:t>7.3A.2.3</w:t>
      </w:r>
      <w:r w:rsidRPr="00C04A08">
        <w:rPr>
          <w:rFonts w:eastAsia="Malgun Gothic"/>
        </w:rPr>
        <w:tab/>
        <w:t>Inter-band CA</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52"/>
      <w:bookmarkEnd w:id="9153"/>
      <w:bookmarkEnd w:id="9154"/>
      <w:bookmarkEnd w:id="9155"/>
      <w:bookmarkEnd w:id="9156"/>
      <w:bookmarkEnd w:id="9157"/>
      <w:bookmarkEnd w:id="9158"/>
      <w:bookmarkEnd w:id="9159"/>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9160"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9160"/>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2B27BF">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2B27BF">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2B27BF">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2B27BF">
            <w:pPr>
              <w:pStyle w:val="TAH"/>
              <w:rPr>
                <w:rFonts w:eastAsia="Malgun Gothic"/>
              </w:rPr>
            </w:pPr>
          </w:p>
        </w:tc>
        <w:tc>
          <w:tcPr>
            <w:tcW w:w="864" w:type="dxa"/>
          </w:tcPr>
          <w:p w14:paraId="16C694D1" w14:textId="77777777" w:rsidR="007843F3" w:rsidRPr="00C04A08" w:rsidRDefault="007843F3" w:rsidP="002B27BF">
            <w:pPr>
              <w:pStyle w:val="TAH"/>
              <w:rPr>
                <w:rFonts w:eastAsia="Malgun Gothic"/>
              </w:rPr>
            </w:pPr>
          </w:p>
        </w:tc>
        <w:tc>
          <w:tcPr>
            <w:tcW w:w="1296" w:type="dxa"/>
          </w:tcPr>
          <w:p w14:paraId="5B47DC95" w14:textId="77777777" w:rsidR="007843F3" w:rsidRPr="00C04A08" w:rsidRDefault="007843F3" w:rsidP="002B27BF">
            <w:pPr>
              <w:pStyle w:val="TAH"/>
              <w:rPr>
                <w:rFonts w:eastAsia="Malgun Gothic"/>
              </w:rPr>
            </w:pPr>
            <w:r>
              <w:rPr>
                <w:rFonts w:eastAsia="Malgun Gothic"/>
              </w:rPr>
              <w:t>PC1</w:t>
            </w:r>
          </w:p>
        </w:tc>
        <w:tc>
          <w:tcPr>
            <w:tcW w:w="1296" w:type="dxa"/>
          </w:tcPr>
          <w:p w14:paraId="6EE624FB" w14:textId="77777777" w:rsidR="007843F3" w:rsidRPr="00C04A08" w:rsidRDefault="007843F3" w:rsidP="002B27BF">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2B27BF">
            <w:pPr>
              <w:pStyle w:val="TAH"/>
              <w:rPr>
                <w:rFonts w:eastAsia="Malgun Gothic"/>
              </w:rPr>
            </w:pPr>
            <w:r>
              <w:rPr>
                <w:rFonts w:eastAsia="Malgun Gothic"/>
              </w:rPr>
              <w:t>PC3</w:t>
            </w:r>
          </w:p>
        </w:tc>
        <w:tc>
          <w:tcPr>
            <w:tcW w:w="1296" w:type="dxa"/>
          </w:tcPr>
          <w:p w14:paraId="5421D698" w14:textId="77777777" w:rsidR="007843F3" w:rsidRPr="00C04A08" w:rsidRDefault="007843F3" w:rsidP="002B27BF">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2B27BF">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2B27BF">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2B27BF">
            <w:pPr>
              <w:pStyle w:val="TAC"/>
              <w:rPr>
                <w:rFonts w:eastAsia="Malgun Gothic"/>
              </w:rPr>
            </w:pPr>
          </w:p>
        </w:tc>
        <w:tc>
          <w:tcPr>
            <w:tcW w:w="1296" w:type="dxa"/>
          </w:tcPr>
          <w:p w14:paraId="0B402519" w14:textId="23888C85" w:rsidR="00EB6CE6" w:rsidRDefault="00EB6CE6" w:rsidP="002B27BF">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2B27BF">
            <w:pPr>
              <w:pStyle w:val="TAC"/>
              <w:rPr>
                <w:rFonts w:eastAsia="Malgun Gothic"/>
              </w:rPr>
            </w:pPr>
            <w:r>
              <w:rPr>
                <w:rFonts w:eastAsia="Malgun Gothic"/>
              </w:rPr>
              <w:t>4.0</w:t>
            </w:r>
          </w:p>
        </w:tc>
        <w:tc>
          <w:tcPr>
            <w:tcW w:w="1296" w:type="dxa"/>
          </w:tcPr>
          <w:p w14:paraId="2C6AF9FC" w14:textId="77777777" w:rsidR="00EB6CE6" w:rsidRDefault="00EB6CE6" w:rsidP="002B27BF">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2B27BF">
            <w:pPr>
              <w:pStyle w:val="TAC"/>
              <w:rPr>
                <w:rFonts w:eastAsia="Malgun Gothic"/>
              </w:rPr>
            </w:pPr>
          </w:p>
        </w:tc>
        <w:tc>
          <w:tcPr>
            <w:tcW w:w="864" w:type="dxa"/>
            <w:tcBorders>
              <w:left w:val="single" w:sz="4" w:space="0" w:color="auto"/>
            </w:tcBorders>
          </w:tcPr>
          <w:p w14:paraId="5771BFD9" w14:textId="77777777" w:rsidR="00EB6CE6" w:rsidRPr="00C04A08" w:rsidRDefault="00EB6CE6" w:rsidP="002B27BF">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2B27BF">
            <w:pPr>
              <w:pStyle w:val="TAC"/>
              <w:rPr>
                <w:rFonts w:eastAsia="Malgun Gothic"/>
              </w:rPr>
            </w:pPr>
          </w:p>
        </w:tc>
        <w:tc>
          <w:tcPr>
            <w:tcW w:w="1296" w:type="dxa"/>
          </w:tcPr>
          <w:p w14:paraId="5D5FED31" w14:textId="77E801A1" w:rsidR="00EB6CE6" w:rsidRDefault="00EB6CE6" w:rsidP="002B27BF">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2B27BF">
            <w:pPr>
              <w:pStyle w:val="TAC"/>
              <w:rPr>
                <w:rFonts w:eastAsia="Malgun Gothic"/>
              </w:rPr>
            </w:pPr>
            <w:r>
              <w:rPr>
                <w:rFonts w:eastAsia="Malgun Gothic"/>
              </w:rPr>
              <w:t>4.0</w:t>
            </w:r>
          </w:p>
        </w:tc>
        <w:tc>
          <w:tcPr>
            <w:tcW w:w="1296" w:type="dxa"/>
          </w:tcPr>
          <w:p w14:paraId="6A9D329D" w14:textId="77777777" w:rsidR="00EB6CE6" w:rsidRDefault="00EB6CE6" w:rsidP="002B27BF">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2B27BF">
            <w:pPr>
              <w:pStyle w:val="TAC"/>
              <w:rPr>
                <w:rFonts w:eastAsia="Malgun Gothic"/>
              </w:rPr>
            </w:pPr>
            <w:r>
              <w:rPr>
                <w:rFonts w:eastAsia="Malgun Gothic"/>
              </w:rPr>
              <w:t>n258</w:t>
            </w:r>
          </w:p>
        </w:tc>
        <w:tc>
          <w:tcPr>
            <w:tcW w:w="1296" w:type="dxa"/>
          </w:tcPr>
          <w:p w14:paraId="6F7CDDE7" w14:textId="77777777" w:rsidR="007843F3" w:rsidRDefault="007843F3" w:rsidP="002B27BF">
            <w:pPr>
              <w:pStyle w:val="TAC"/>
              <w:rPr>
                <w:rFonts w:eastAsia="Malgun Gothic"/>
              </w:rPr>
            </w:pPr>
          </w:p>
        </w:tc>
        <w:tc>
          <w:tcPr>
            <w:tcW w:w="1296" w:type="dxa"/>
          </w:tcPr>
          <w:p w14:paraId="2459D0DE" w14:textId="77777777" w:rsidR="007843F3" w:rsidRDefault="007843F3" w:rsidP="002B27BF">
            <w:pPr>
              <w:pStyle w:val="TAC"/>
              <w:rPr>
                <w:rFonts w:eastAsia="Malgun Gothic"/>
              </w:rPr>
            </w:pPr>
          </w:p>
        </w:tc>
        <w:tc>
          <w:tcPr>
            <w:tcW w:w="1296" w:type="dxa"/>
            <w:shd w:val="clear" w:color="auto" w:fill="auto"/>
          </w:tcPr>
          <w:p w14:paraId="24AEA87F" w14:textId="77777777" w:rsidR="007843F3" w:rsidRPr="00C04A08" w:rsidRDefault="007843F3" w:rsidP="002B27BF">
            <w:pPr>
              <w:pStyle w:val="TAC"/>
              <w:rPr>
                <w:rFonts w:eastAsia="Malgun Gothic"/>
              </w:rPr>
            </w:pPr>
            <w:r>
              <w:rPr>
                <w:rFonts w:eastAsia="Malgun Gothic"/>
              </w:rPr>
              <w:t>3.5</w:t>
            </w:r>
          </w:p>
        </w:tc>
        <w:tc>
          <w:tcPr>
            <w:tcW w:w="1296" w:type="dxa"/>
          </w:tcPr>
          <w:p w14:paraId="5B82CD6D" w14:textId="77777777" w:rsidR="007843F3" w:rsidRDefault="007843F3" w:rsidP="002B27BF">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2B27BF">
            <w:pPr>
              <w:pStyle w:val="TAC"/>
              <w:rPr>
                <w:rFonts w:eastAsia="Malgun Gothic"/>
              </w:rPr>
            </w:pPr>
          </w:p>
        </w:tc>
        <w:tc>
          <w:tcPr>
            <w:tcW w:w="864" w:type="dxa"/>
            <w:tcBorders>
              <w:left w:val="single" w:sz="4" w:space="0" w:color="auto"/>
            </w:tcBorders>
          </w:tcPr>
          <w:p w14:paraId="0F01C03B" w14:textId="77777777" w:rsidR="007843F3" w:rsidRPr="00C04A08" w:rsidRDefault="007843F3" w:rsidP="002B27BF">
            <w:pPr>
              <w:pStyle w:val="TAC"/>
              <w:rPr>
                <w:rFonts w:eastAsia="Malgun Gothic"/>
              </w:rPr>
            </w:pPr>
            <w:r>
              <w:rPr>
                <w:rFonts w:eastAsia="Malgun Gothic"/>
              </w:rPr>
              <w:t>n260</w:t>
            </w:r>
          </w:p>
        </w:tc>
        <w:tc>
          <w:tcPr>
            <w:tcW w:w="1296" w:type="dxa"/>
          </w:tcPr>
          <w:p w14:paraId="51386236" w14:textId="77777777" w:rsidR="007843F3" w:rsidRDefault="007843F3" w:rsidP="002B27BF">
            <w:pPr>
              <w:pStyle w:val="TAC"/>
              <w:rPr>
                <w:rFonts w:eastAsia="Malgun Gothic"/>
              </w:rPr>
            </w:pPr>
          </w:p>
        </w:tc>
        <w:tc>
          <w:tcPr>
            <w:tcW w:w="1296" w:type="dxa"/>
          </w:tcPr>
          <w:p w14:paraId="7B1C9618" w14:textId="77777777" w:rsidR="007843F3" w:rsidRDefault="007843F3" w:rsidP="002B27BF">
            <w:pPr>
              <w:pStyle w:val="TAC"/>
              <w:rPr>
                <w:rFonts w:eastAsia="Malgun Gothic"/>
              </w:rPr>
            </w:pPr>
          </w:p>
        </w:tc>
        <w:tc>
          <w:tcPr>
            <w:tcW w:w="1296" w:type="dxa"/>
            <w:shd w:val="clear" w:color="auto" w:fill="auto"/>
          </w:tcPr>
          <w:p w14:paraId="12B706D1" w14:textId="77777777" w:rsidR="007843F3" w:rsidRPr="00C04A08" w:rsidRDefault="007843F3" w:rsidP="002B27BF">
            <w:pPr>
              <w:pStyle w:val="TAC"/>
              <w:rPr>
                <w:rFonts w:eastAsia="Malgun Gothic"/>
              </w:rPr>
            </w:pPr>
            <w:r>
              <w:rPr>
                <w:rFonts w:eastAsia="Malgun Gothic"/>
              </w:rPr>
              <w:t>3.5</w:t>
            </w:r>
          </w:p>
        </w:tc>
        <w:tc>
          <w:tcPr>
            <w:tcW w:w="1296" w:type="dxa"/>
          </w:tcPr>
          <w:p w14:paraId="128D2937" w14:textId="77777777" w:rsidR="007843F3" w:rsidRDefault="007843F3" w:rsidP="002B27BF">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2B27BF">
            <w:pPr>
              <w:pStyle w:val="TAC"/>
              <w:rPr>
                <w:rFonts w:eastAsia="Malgun Gothic"/>
              </w:rPr>
            </w:pPr>
            <w:r>
              <w:rPr>
                <w:rFonts w:eastAsia="Malgun Gothic"/>
              </w:rPr>
              <w:t>n258</w:t>
            </w:r>
          </w:p>
        </w:tc>
        <w:tc>
          <w:tcPr>
            <w:tcW w:w="1296" w:type="dxa"/>
          </w:tcPr>
          <w:p w14:paraId="5E647BE7" w14:textId="77777777" w:rsidR="007843F3" w:rsidRDefault="007843F3" w:rsidP="002B27BF">
            <w:pPr>
              <w:pStyle w:val="TAC"/>
              <w:rPr>
                <w:rFonts w:eastAsia="Malgun Gothic"/>
              </w:rPr>
            </w:pPr>
          </w:p>
        </w:tc>
        <w:tc>
          <w:tcPr>
            <w:tcW w:w="1296" w:type="dxa"/>
          </w:tcPr>
          <w:p w14:paraId="4FF223C2" w14:textId="77777777" w:rsidR="007843F3" w:rsidRPr="00C04A08" w:rsidRDefault="007843F3" w:rsidP="002B27BF">
            <w:pPr>
              <w:pStyle w:val="TAC"/>
              <w:rPr>
                <w:rFonts w:eastAsia="Malgun Gothic"/>
              </w:rPr>
            </w:pPr>
          </w:p>
        </w:tc>
        <w:tc>
          <w:tcPr>
            <w:tcW w:w="1296" w:type="dxa"/>
            <w:shd w:val="clear" w:color="auto" w:fill="auto"/>
          </w:tcPr>
          <w:p w14:paraId="1752B753" w14:textId="57A04FA0" w:rsidR="007843F3" w:rsidRPr="00C04A08" w:rsidRDefault="007843F3" w:rsidP="002B27BF">
            <w:pPr>
              <w:pStyle w:val="TAC"/>
              <w:rPr>
                <w:rFonts w:eastAsia="Malgun Gothic"/>
              </w:rPr>
            </w:pPr>
            <w:r>
              <w:rPr>
                <w:rFonts w:eastAsia="Malgun Gothic"/>
              </w:rPr>
              <w:t>3.5</w:t>
            </w:r>
          </w:p>
        </w:tc>
        <w:tc>
          <w:tcPr>
            <w:tcW w:w="1296" w:type="dxa"/>
          </w:tcPr>
          <w:p w14:paraId="5B4FA991" w14:textId="77777777" w:rsidR="007843F3" w:rsidRPr="00C04A08" w:rsidRDefault="007843F3" w:rsidP="002B27BF">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2B27BF">
            <w:pPr>
              <w:pStyle w:val="TAC"/>
              <w:rPr>
                <w:rFonts w:eastAsia="Malgun Gothic"/>
              </w:rPr>
            </w:pPr>
          </w:p>
        </w:tc>
        <w:tc>
          <w:tcPr>
            <w:tcW w:w="864" w:type="dxa"/>
            <w:tcBorders>
              <w:left w:val="single" w:sz="4" w:space="0" w:color="auto"/>
            </w:tcBorders>
          </w:tcPr>
          <w:p w14:paraId="37E19ED9" w14:textId="080FCD2E" w:rsidR="007843F3" w:rsidRPr="00C04A08" w:rsidRDefault="007843F3" w:rsidP="002B27BF">
            <w:pPr>
              <w:pStyle w:val="TAC"/>
              <w:rPr>
                <w:rFonts w:eastAsia="Malgun Gothic"/>
              </w:rPr>
            </w:pPr>
            <w:r>
              <w:rPr>
                <w:rFonts w:eastAsia="Malgun Gothic"/>
              </w:rPr>
              <w:t>n261</w:t>
            </w:r>
          </w:p>
        </w:tc>
        <w:tc>
          <w:tcPr>
            <w:tcW w:w="1296" w:type="dxa"/>
          </w:tcPr>
          <w:p w14:paraId="6597C3FF" w14:textId="77777777" w:rsidR="007843F3" w:rsidRDefault="007843F3" w:rsidP="002B27BF">
            <w:pPr>
              <w:pStyle w:val="TAC"/>
              <w:rPr>
                <w:rFonts w:eastAsia="Malgun Gothic"/>
              </w:rPr>
            </w:pPr>
          </w:p>
        </w:tc>
        <w:tc>
          <w:tcPr>
            <w:tcW w:w="1296" w:type="dxa"/>
          </w:tcPr>
          <w:p w14:paraId="0A46ED53" w14:textId="77777777" w:rsidR="007843F3" w:rsidRPr="00C04A08" w:rsidRDefault="007843F3" w:rsidP="002B27BF">
            <w:pPr>
              <w:pStyle w:val="TAC"/>
              <w:rPr>
                <w:rFonts w:eastAsia="Malgun Gothic"/>
              </w:rPr>
            </w:pPr>
          </w:p>
        </w:tc>
        <w:tc>
          <w:tcPr>
            <w:tcW w:w="1296" w:type="dxa"/>
            <w:shd w:val="clear" w:color="auto" w:fill="auto"/>
          </w:tcPr>
          <w:p w14:paraId="5E0B3AE7" w14:textId="3C1BA250" w:rsidR="007843F3" w:rsidRPr="00C04A08" w:rsidRDefault="007843F3" w:rsidP="002B27BF">
            <w:pPr>
              <w:pStyle w:val="TAC"/>
              <w:rPr>
                <w:rFonts w:eastAsia="Malgun Gothic"/>
              </w:rPr>
            </w:pPr>
            <w:r>
              <w:rPr>
                <w:rFonts w:eastAsia="Malgun Gothic"/>
              </w:rPr>
              <w:t>3.5</w:t>
            </w:r>
          </w:p>
        </w:tc>
        <w:tc>
          <w:tcPr>
            <w:tcW w:w="1296" w:type="dxa"/>
          </w:tcPr>
          <w:p w14:paraId="6FDFA122" w14:textId="77777777" w:rsidR="007843F3" w:rsidRPr="00C04A08" w:rsidRDefault="007843F3" w:rsidP="002B27BF">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2B27BF">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2B27BF">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2B27BF">
            <w:pPr>
              <w:pStyle w:val="TAC"/>
              <w:rPr>
                <w:rFonts w:eastAsia="Malgun Gothic"/>
              </w:rPr>
            </w:pPr>
            <w:r>
              <w:rPr>
                <w:rFonts w:eastAsia="Malgun Gothic"/>
              </w:rPr>
              <w:t>2.5</w:t>
            </w:r>
          </w:p>
        </w:tc>
        <w:tc>
          <w:tcPr>
            <w:tcW w:w="1296" w:type="dxa"/>
          </w:tcPr>
          <w:p w14:paraId="5C82A428" w14:textId="77777777" w:rsidR="007843F3" w:rsidRPr="00C04A08" w:rsidRDefault="007843F3" w:rsidP="002B27BF">
            <w:pPr>
              <w:pStyle w:val="TAC"/>
              <w:rPr>
                <w:rFonts w:eastAsia="Malgun Gothic"/>
              </w:rPr>
            </w:pPr>
          </w:p>
        </w:tc>
        <w:tc>
          <w:tcPr>
            <w:tcW w:w="1296" w:type="dxa"/>
            <w:shd w:val="clear" w:color="auto" w:fill="auto"/>
          </w:tcPr>
          <w:p w14:paraId="1AE0882C" w14:textId="77777777" w:rsidR="007843F3" w:rsidRPr="00C04A08" w:rsidRDefault="007843F3" w:rsidP="002B27BF">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2B27BF">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2B27BF">
            <w:pPr>
              <w:pStyle w:val="TAC"/>
              <w:rPr>
                <w:rFonts w:eastAsia="Malgun Gothic"/>
              </w:rPr>
            </w:pPr>
          </w:p>
        </w:tc>
        <w:tc>
          <w:tcPr>
            <w:tcW w:w="864" w:type="dxa"/>
          </w:tcPr>
          <w:p w14:paraId="1B9F1F28" w14:textId="77777777" w:rsidR="007843F3" w:rsidRPr="00C04A08" w:rsidRDefault="007843F3" w:rsidP="002B27BF">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2B27BF">
            <w:pPr>
              <w:pStyle w:val="TAC"/>
              <w:rPr>
                <w:rFonts w:eastAsia="Malgun Gothic"/>
              </w:rPr>
            </w:pPr>
            <w:r>
              <w:rPr>
                <w:rFonts w:eastAsia="Malgun Gothic"/>
              </w:rPr>
              <w:t>2.5</w:t>
            </w:r>
          </w:p>
        </w:tc>
        <w:tc>
          <w:tcPr>
            <w:tcW w:w="1296" w:type="dxa"/>
          </w:tcPr>
          <w:p w14:paraId="043846D5" w14:textId="77777777" w:rsidR="007843F3" w:rsidRPr="00C04A08" w:rsidRDefault="007843F3" w:rsidP="002B27BF">
            <w:pPr>
              <w:pStyle w:val="TAC"/>
              <w:rPr>
                <w:rFonts w:eastAsia="Malgun Gothic"/>
              </w:rPr>
            </w:pPr>
          </w:p>
        </w:tc>
        <w:tc>
          <w:tcPr>
            <w:tcW w:w="1296" w:type="dxa"/>
            <w:shd w:val="clear" w:color="auto" w:fill="auto"/>
          </w:tcPr>
          <w:p w14:paraId="7E01FCAB" w14:textId="77777777" w:rsidR="007843F3" w:rsidRPr="00C04A08" w:rsidRDefault="007843F3" w:rsidP="002B27BF">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2B27BF">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312B4E11" w:rsidR="00992ADF" w:rsidRPr="00C04A08" w:rsidRDefault="00992ADF" w:rsidP="00992ADF">
            <w:pPr>
              <w:pStyle w:val="TAN"/>
              <w:rPr>
                <w:rFonts w:eastAsia="Malgun Gothic"/>
              </w:rPr>
            </w:pPr>
            <w:r>
              <w:rPr>
                <w:rFonts w:eastAsia="Malgun Gothic"/>
                <w:bCs/>
              </w:rPr>
              <w:t>Note:</w:t>
            </w:r>
            <w:r w:rsidR="00104E5E"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9161" w:name="_Toc52196581"/>
      <w:bookmarkStart w:id="9162" w:name="_Toc52197561"/>
      <w:bookmarkStart w:id="9163" w:name="_Toc53173284"/>
      <w:bookmarkStart w:id="9164" w:name="_Toc53173653"/>
      <w:bookmarkStart w:id="9165" w:name="_Toc61119655"/>
      <w:bookmarkStart w:id="9166" w:name="_Toc61120037"/>
      <w:bookmarkStart w:id="9167" w:name="_Toc67926108"/>
      <w:bookmarkStart w:id="9168" w:name="_Toc75273746"/>
      <w:bookmarkStart w:id="9169" w:name="_Toc76510646"/>
      <w:bookmarkStart w:id="9170" w:name="_Toc83129803"/>
      <w:bookmarkStart w:id="9171" w:name="_Toc90591335"/>
      <w:bookmarkStart w:id="9172" w:name="_Toc98864394"/>
      <w:bookmarkStart w:id="9173" w:name="_Toc99733643"/>
      <w:bookmarkStart w:id="9174" w:name="_Toc106577548"/>
      <w:bookmarkStart w:id="9175" w:name="_Toc114537299"/>
      <w:bookmarkStart w:id="9176" w:name="_Toc115257567"/>
      <w:bookmarkStart w:id="9177" w:name="_Toc123086887"/>
      <w:bookmarkStart w:id="9178" w:name="_Toc123088622"/>
      <w:bookmarkStart w:id="9179" w:name="_Toc124298278"/>
      <w:bookmarkStart w:id="9180" w:name="_Toc130575029"/>
      <w:bookmarkStart w:id="9181" w:name="_Toc131767439"/>
      <w:bookmarkStart w:id="9182" w:name="_Toc138888025"/>
      <w:r w:rsidRPr="00C04A08">
        <w:t>7.3A.3</w:t>
      </w:r>
      <w:r w:rsidRPr="00C04A08">
        <w:tab/>
        <w:t>EIS spherical coverage for DL CA</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70AC87A6" w14:textId="77777777" w:rsidR="004963EA" w:rsidRPr="00C04A08" w:rsidRDefault="004963EA" w:rsidP="003C6ED8">
      <w:pPr>
        <w:pStyle w:val="Heading4"/>
        <w:rPr>
          <w:lang w:val="en-US"/>
        </w:rPr>
      </w:pPr>
      <w:bookmarkStart w:id="9183" w:name="_Toc52196582"/>
      <w:bookmarkStart w:id="9184" w:name="_Toc52197562"/>
      <w:bookmarkStart w:id="9185" w:name="_Toc53173285"/>
      <w:bookmarkStart w:id="9186" w:name="_Toc53173654"/>
      <w:bookmarkStart w:id="9187" w:name="_Toc61119656"/>
      <w:bookmarkStart w:id="9188" w:name="_Toc61120038"/>
      <w:bookmarkStart w:id="9189" w:name="_Toc67926109"/>
      <w:bookmarkStart w:id="9190" w:name="_Toc75273747"/>
      <w:bookmarkStart w:id="9191" w:name="_Toc76510647"/>
      <w:bookmarkStart w:id="9192" w:name="_Toc83129804"/>
      <w:bookmarkStart w:id="9193" w:name="_Toc90591336"/>
      <w:bookmarkStart w:id="9194" w:name="_Toc98864395"/>
      <w:bookmarkStart w:id="9195" w:name="_Toc99733644"/>
      <w:bookmarkStart w:id="9196" w:name="_Toc106577549"/>
      <w:bookmarkStart w:id="9197" w:name="_Toc114537300"/>
      <w:bookmarkStart w:id="9198" w:name="_Toc115257568"/>
      <w:bookmarkStart w:id="9199" w:name="_Toc123086888"/>
      <w:bookmarkStart w:id="9200" w:name="_Toc123088623"/>
      <w:bookmarkStart w:id="9201" w:name="_Toc124298279"/>
      <w:bookmarkStart w:id="9202" w:name="_Toc130575030"/>
      <w:bookmarkStart w:id="9203" w:name="_Toc131767440"/>
      <w:bookmarkStart w:id="9204" w:name="_Toc138888026"/>
      <w:r w:rsidRPr="00C04A08">
        <w:rPr>
          <w:lang w:val="en-US"/>
        </w:rPr>
        <w:t>7.3A.3.1</w:t>
      </w:r>
      <w:r w:rsidRPr="00C04A08">
        <w:rPr>
          <w:lang w:val="en-US"/>
        </w:rPr>
        <w:tab/>
        <w:t>Void</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25DCE55D" w14:textId="77777777" w:rsidR="004963EA" w:rsidRPr="00C04A08" w:rsidRDefault="004963EA" w:rsidP="003C6ED8">
      <w:pPr>
        <w:pStyle w:val="Heading4"/>
        <w:rPr>
          <w:lang w:val="en-US"/>
        </w:rPr>
      </w:pPr>
      <w:bookmarkStart w:id="9205" w:name="_Toc52196583"/>
      <w:bookmarkStart w:id="9206" w:name="_Toc52197563"/>
      <w:bookmarkStart w:id="9207" w:name="_Toc53173286"/>
      <w:bookmarkStart w:id="9208" w:name="_Toc53173655"/>
      <w:bookmarkStart w:id="9209" w:name="_Toc61119657"/>
      <w:bookmarkStart w:id="9210" w:name="_Toc61120039"/>
      <w:bookmarkStart w:id="9211" w:name="_Toc67926110"/>
      <w:bookmarkStart w:id="9212" w:name="_Toc75273748"/>
      <w:bookmarkStart w:id="9213" w:name="_Toc76510648"/>
      <w:bookmarkStart w:id="9214" w:name="_Toc83129805"/>
      <w:bookmarkStart w:id="9215" w:name="_Toc90591337"/>
      <w:bookmarkStart w:id="9216" w:name="_Toc98864396"/>
      <w:bookmarkStart w:id="9217" w:name="_Toc99733645"/>
      <w:bookmarkStart w:id="9218" w:name="_Toc106577550"/>
      <w:bookmarkStart w:id="9219" w:name="_Toc114537301"/>
      <w:bookmarkStart w:id="9220" w:name="_Toc115257569"/>
      <w:bookmarkStart w:id="9221" w:name="_Toc123086889"/>
      <w:bookmarkStart w:id="9222" w:name="_Toc123088624"/>
      <w:bookmarkStart w:id="9223" w:name="_Toc124298280"/>
      <w:bookmarkStart w:id="9224" w:name="_Toc130575031"/>
      <w:bookmarkStart w:id="9225" w:name="_Toc131767441"/>
      <w:bookmarkStart w:id="9226" w:name="_Toc138888027"/>
      <w:r w:rsidRPr="00C04A08">
        <w:rPr>
          <w:lang w:val="en-US"/>
        </w:rPr>
        <w:t>7.3A.3.2</w:t>
      </w:r>
      <w:r w:rsidRPr="00C04A08">
        <w:rPr>
          <w:lang w:val="en-US"/>
        </w:rPr>
        <w:tab/>
        <w:t>Void</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2657F694" w14:textId="77777777" w:rsidR="004963EA" w:rsidRPr="00C04A08" w:rsidRDefault="004963EA" w:rsidP="003C6ED8">
      <w:pPr>
        <w:pStyle w:val="Heading4"/>
      </w:pPr>
      <w:bookmarkStart w:id="9227" w:name="_Toc52196584"/>
      <w:bookmarkStart w:id="9228" w:name="_Toc52197564"/>
      <w:bookmarkStart w:id="9229" w:name="_Toc53173287"/>
      <w:bookmarkStart w:id="9230" w:name="_Toc53173656"/>
      <w:bookmarkStart w:id="9231" w:name="_Toc61119658"/>
      <w:bookmarkStart w:id="9232" w:name="_Toc61120040"/>
      <w:bookmarkStart w:id="9233" w:name="_Toc67926111"/>
      <w:bookmarkStart w:id="9234" w:name="_Toc75273749"/>
      <w:bookmarkStart w:id="9235" w:name="_Toc76510649"/>
      <w:bookmarkStart w:id="9236" w:name="_Toc83129806"/>
      <w:bookmarkStart w:id="9237" w:name="_Toc90591338"/>
      <w:bookmarkStart w:id="9238" w:name="_Toc98864397"/>
      <w:bookmarkStart w:id="9239" w:name="_Toc99733646"/>
      <w:bookmarkStart w:id="9240" w:name="_Toc106577551"/>
      <w:bookmarkStart w:id="9241" w:name="_Toc114537302"/>
      <w:bookmarkStart w:id="9242" w:name="_Toc115257570"/>
      <w:bookmarkStart w:id="9243" w:name="_Toc123086890"/>
      <w:bookmarkStart w:id="9244" w:name="_Toc123088625"/>
      <w:bookmarkStart w:id="9245" w:name="_Toc124298281"/>
      <w:bookmarkStart w:id="9246" w:name="_Toc130575032"/>
      <w:bookmarkStart w:id="9247" w:name="_Toc131767442"/>
      <w:bookmarkStart w:id="9248" w:name="_Toc138888028"/>
      <w:r w:rsidRPr="00C04A08">
        <w:rPr>
          <w:lang w:val="en-US"/>
        </w:rPr>
        <w:t>7.3A.3.3</w:t>
      </w:r>
      <w:r w:rsidRPr="00C04A08">
        <w:rPr>
          <w:lang w:val="en-US"/>
        </w:rPr>
        <w:tab/>
      </w:r>
      <w:r w:rsidRPr="00C04A08">
        <w:t>EIS spherical coverage for inter-band CA</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2B27BF">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2B27BF">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2B27BF">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2B27BF">
            <w:pPr>
              <w:pStyle w:val="TAH"/>
              <w:rPr>
                <w:rFonts w:eastAsia="Malgun Gothic"/>
              </w:rPr>
            </w:pPr>
          </w:p>
        </w:tc>
        <w:tc>
          <w:tcPr>
            <w:tcW w:w="864" w:type="dxa"/>
            <w:tcBorders>
              <w:top w:val="nil"/>
            </w:tcBorders>
          </w:tcPr>
          <w:p w14:paraId="0164B18E" w14:textId="77777777" w:rsidR="005B3887" w:rsidRPr="00C04A08" w:rsidRDefault="005B3887" w:rsidP="002B27BF">
            <w:pPr>
              <w:pStyle w:val="TAH"/>
              <w:rPr>
                <w:rFonts w:eastAsia="Malgun Gothic"/>
              </w:rPr>
            </w:pPr>
          </w:p>
        </w:tc>
        <w:tc>
          <w:tcPr>
            <w:tcW w:w="1296" w:type="dxa"/>
          </w:tcPr>
          <w:p w14:paraId="0EFC5434" w14:textId="77777777" w:rsidR="005B3887" w:rsidRPr="00C04A08" w:rsidRDefault="005B3887" w:rsidP="002B27BF">
            <w:pPr>
              <w:pStyle w:val="TAH"/>
              <w:rPr>
                <w:rFonts w:eastAsia="Malgun Gothic"/>
              </w:rPr>
            </w:pPr>
            <w:r>
              <w:rPr>
                <w:rFonts w:eastAsia="Malgun Gothic"/>
              </w:rPr>
              <w:t>PC1</w:t>
            </w:r>
          </w:p>
        </w:tc>
        <w:tc>
          <w:tcPr>
            <w:tcW w:w="1296" w:type="dxa"/>
          </w:tcPr>
          <w:p w14:paraId="01370A8A" w14:textId="77777777" w:rsidR="005B3887" w:rsidRPr="00C04A08" w:rsidRDefault="005B3887" w:rsidP="002B27BF">
            <w:pPr>
              <w:pStyle w:val="TAH"/>
              <w:rPr>
                <w:rFonts w:eastAsia="Malgun Gothic"/>
              </w:rPr>
            </w:pPr>
            <w:r>
              <w:rPr>
                <w:rFonts w:eastAsia="Malgun Gothic"/>
              </w:rPr>
              <w:t>PC2</w:t>
            </w:r>
          </w:p>
        </w:tc>
        <w:tc>
          <w:tcPr>
            <w:tcW w:w="1296" w:type="dxa"/>
            <w:shd w:val="clear" w:color="auto" w:fill="auto"/>
            <w:vAlign w:val="center"/>
          </w:tcPr>
          <w:p w14:paraId="379BFF3A" w14:textId="77777777" w:rsidR="005B3887" w:rsidRPr="00C04A08" w:rsidRDefault="005B3887" w:rsidP="002B27BF">
            <w:pPr>
              <w:pStyle w:val="TAH"/>
              <w:rPr>
                <w:rFonts w:eastAsia="Malgun Gothic"/>
              </w:rPr>
            </w:pPr>
            <w:r>
              <w:rPr>
                <w:rFonts w:eastAsia="Malgun Gothic"/>
              </w:rPr>
              <w:t>PC3</w:t>
            </w:r>
          </w:p>
        </w:tc>
        <w:tc>
          <w:tcPr>
            <w:tcW w:w="1296" w:type="dxa"/>
          </w:tcPr>
          <w:p w14:paraId="769B20E8" w14:textId="77777777" w:rsidR="005B3887" w:rsidRPr="00C04A08" w:rsidRDefault="005B3887" w:rsidP="002B27BF">
            <w:pPr>
              <w:pStyle w:val="TAH"/>
              <w:rPr>
                <w:rFonts w:eastAsia="Malgun Gothic"/>
              </w:rPr>
            </w:pPr>
            <w:r>
              <w:rPr>
                <w:rFonts w:eastAsia="Malgun Gothic"/>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2B27BF">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2B27BF">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2B27BF">
            <w:pPr>
              <w:pStyle w:val="TAC"/>
              <w:rPr>
                <w:rFonts w:eastAsia="Malgun Gothic"/>
              </w:rPr>
            </w:pPr>
          </w:p>
        </w:tc>
        <w:tc>
          <w:tcPr>
            <w:tcW w:w="1296" w:type="dxa"/>
          </w:tcPr>
          <w:p w14:paraId="663D5C95" w14:textId="275DE038" w:rsidR="00EB6CE6" w:rsidRDefault="00EB6CE6" w:rsidP="002B27BF">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2B27BF">
            <w:pPr>
              <w:pStyle w:val="TAC"/>
              <w:rPr>
                <w:rFonts w:eastAsia="Malgun Gothic"/>
              </w:rPr>
            </w:pPr>
            <w:r>
              <w:rPr>
                <w:rFonts w:eastAsia="Malgun Gothic"/>
              </w:rPr>
              <w:t>3.5</w:t>
            </w:r>
          </w:p>
        </w:tc>
        <w:tc>
          <w:tcPr>
            <w:tcW w:w="1296" w:type="dxa"/>
          </w:tcPr>
          <w:p w14:paraId="6B275E11" w14:textId="77777777" w:rsidR="00EB6CE6" w:rsidRDefault="00EB6CE6" w:rsidP="002B27BF">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2B27BF">
            <w:pPr>
              <w:pStyle w:val="TAC"/>
              <w:rPr>
                <w:rFonts w:eastAsia="Malgun Gothic"/>
              </w:rPr>
            </w:pPr>
          </w:p>
        </w:tc>
        <w:tc>
          <w:tcPr>
            <w:tcW w:w="864" w:type="dxa"/>
            <w:tcBorders>
              <w:left w:val="single" w:sz="4" w:space="0" w:color="auto"/>
            </w:tcBorders>
          </w:tcPr>
          <w:p w14:paraId="4F3672AF" w14:textId="77777777" w:rsidR="00EB6CE6" w:rsidRPr="00C04A08" w:rsidRDefault="00EB6CE6" w:rsidP="002B27BF">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2B27BF">
            <w:pPr>
              <w:pStyle w:val="TAC"/>
              <w:rPr>
                <w:rFonts w:eastAsia="Malgun Gothic"/>
              </w:rPr>
            </w:pPr>
          </w:p>
        </w:tc>
        <w:tc>
          <w:tcPr>
            <w:tcW w:w="1296" w:type="dxa"/>
          </w:tcPr>
          <w:p w14:paraId="36F31E37" w14:textId="6DC6FD41" w:rsidR="00EB6CE6" w:rsidRDefault="00EB6CE6" w:rsidP="002B27BF">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2B27BF">
            <w:pPr>
              <w:pStyle w:val="TAC"/>
              <w:rPr>
                <w:rFonts w:eastAsia="Malgun Gothic"/>
              </w:rPr>
            </w:pPr>
            <w:r>
              <w:rPr>
                <w:rFonts w:eastAsia="Malgun Gothic"/>
              </w:rPr>
              <w:t>3.5</w:t>
            </w:r>
          </w:p>
        </w:tc>
        <w:tc>
          <w:tcPr>
            <w:tcW w:w="1296" w:type="dxa"/>
          </w:tcPr>
          <w:p w14:paraId="166DBCCB" w14:textId="77777777" w:rsidR="00EB6CE6" w:rsidRDefault="00EB6CE6" w:rsidP="002B27BF">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2B27BF">
            <w:pPr>
              <w:pStyle w:val="TAC"/>
              <w:rPr>
                <w:rFonts w:eastAsia="Malgun Gothic"/>
              </w:rPr>
            </w:pPr>
            <w:r>
              <w:rPr>
                <w:rFonts w:eastAsia="Malgun Gothic"/>
              </w:rPr>
              <w:t>n258</w:t>
            </w:r>
          </w:p>
        </w:tc>
        <w:tc>
          <w:tcPr>
            <w:tcW w:w="1296" w:type="dxa"/>
          </w:tcPr>
          <w:p w14:paraId="6DDF4B87" w14:textId="77777777" w:rsidR="005B3887" w:rsidRDefault="005B3887" w:rsidP="002B27BF">
            <w:pPr>
              <w:pStyle w:val="TAC"/>
              <w:rPr>
                <w:rFonts w:eastAsia="Malgun Gothic"/>
              </w:rPr>
            </w:pPr>
          </w:p>
        </w:tc>
        <w:tc>
          <w:tcPr>
            <w:tcW w:w="1296" w:type="dxa"/>
          </w:tcPr>
          <w:p w14:paraId="2A616604" w14:textId="77777777" w:rsidR="005B3887" w:rsidRDefault="005B3887" w:rsidP="002B27BF">
            <w:pPr>
              <w:pStyle w:val="TAC"/>
              <w:rPr>
                <w:rFonts w:eastAsia="Malgun Gothic"/>
              </w:rPr>
            </w:pPr>
          </w:p>
        </w:tc>
        <w:tc>
          <w:tcPr>
            <w:tcW w:w="1296" w:type="dxa"/>
            <w:shd w:val="clear" w:color="auto" w:fill="auto"/>
          </w:tcPr>
          <w:p w14:paraId="7593778C" w14:textId="77777777" w:rsidR="005B3887" w:rsidRPr="00C04A08" w:rsidRDefault="005B3887" w:rsidP="002B27BF">
            <w:pPr>
              <w:pStyle w:val="TAC"/>
              <w:rPr>
                <w:rFonts w:eastAsia="Malgun Gothic"/>
              </w:rPr>
            </w:pPr>
            <w:r>
              <w:rPr>
                <w:rFonts w:eastAsia="Malgun Gothic"/>
              </w:rPr>
              <w:t>3.5</w:t>
            </w:r>
          </w:p>
        </w:tc>
        <w:tc>
          <w:tcPr>
            <w:tcW w:w="1296" w:type="dxa"/>
          </w:tcPr>
          <w:p w14:paraId="355E3CBB" w14:textId="77777777" w:rsidR="005B3887" w:rsidRDefault="005B3887" w:rsidP="002B27BF">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2B27BF">
            <w:pPr>
              <w:pStyle w:val="TAC"/>
              <w:rPr>
                <w:rFonts w:eastAsia="Malgun Gothic"/>
              </w:rPr>
            </w:pPr>
          </w:p>
        </w:tc>
        <w:tc>
          <w:tcPr>
            <w:tcW w:w="864" w:type="dxa"/>
            <w:tcBorders>
              <w:left w:val="single" w:sz="4" w:space="0" w:color="auto"/>
            </w:tcBorders>
          </w:tcPr>
          <w:p w14:paraId="6FF8AC1B" w14:textId="77777777" w:rsidR="005B3887" w:rsidRPr="00C04A08" w:rsidRDefault="005B3887" w:rsidP="002B27BF">
            <w:pPr>
              <w:pStyle w:val="TAC"/>
              <w:rPr>
                <w:rFonts w:eastAsia="Malgun Gothic"/>
              </w:rPr>
            </w:pPr>
            <w:r>
              <w:rPr>
                <w:rFonts w:eastAsia="Malgun Gothic"/>
              </w:rPr>
              <w:t>n260</w:t>
            </w:r>
          </w:p>
        </w:tc>
        <w:tc>
          <w:tcPr>
            <w:tcW w:w="1296" w:type="dxa"/>
          </w:tcPr>
          <w:p w14:paraId="31EF8158" w14:textId="77777777" w:rsidR="005B3887" w:rsidRDefault="005B3887" w:rsidP="002B27BF">
            <w:pPr>
              <w:pStyle w:val="TAC"/>
              <w:rPr>
                <w:rFonts w:eastAsia="Malgun Gothic"/>
              </w:rPr>
            </w:pPr>
          </w:p>
        </w:tc>
        <w:tc>
          <w:tcPr>
            <w:tcW w:w="1296" w:type="dxa"/>
          </w:tcPr>
          <w:p w14:paraId="4C41D86C" w14:textId="77777777" w:rsidR="005B3887" w:rsidRDefault="005B3887" w:rsidP="002B27BF">
            <w:pPr>
              <w:pStyle w:val="TAC"/>
              <w:rPr>
                <w:rFonts w:eastAsia="Malgun Gothic"/>
              </w:rPr>
            </w:pPr>
          </w:p>
        </w:tc>
        <w:tc>
          <w:tcPr>
            <w:tcW w:w="1296" w:type="dxa"/>
            <w:shd w:val="clear" w:color="auto" w:fill="auto"/>
          </w:tcPr>
          <w:p w14:paraId="15187DB4" w14:textId="77777777" w:rsidR="005B3887" w:rsidRPr="00C04A08" w:rsidRDefault="005B3887" w:rsidP="002B27BF">
            <w:pPr>
              <w:pStyle w:val="TAC"/>
              <w:rPr>
                <w:rFonts w:eastAsia="Malgun Gothic"/>
              </w:rPr>
            </w:pPr>
            <w:r>
              <w:rPr>
                <w:rFonts w:eastAsia="Malgun Gothic"/>
              </w:rPr>
              <w:t>3.5</w:t>
            </w:r>
          </w:p>
        </w:tc>
        <w:tc>
          <w:tcPr>
            <w:tcW w:w="1296" w:type="dxa"/>
          </w:tcPr>
          <w:p w14:paraId="679B2D64" w14:textId="77777777" w:rsidR="005B3887" w:rsidRDefault="005B3887" w:rsidP="002B27BF">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2B27BF">
            <w:pPr>
              <w:pStyle w:val="TAC"/>
              <w:rPr>
                <w:rFonts w:eastAsia="Malgun Gothic"/>
              </w:rPr>
            </w:pPr>
            <w:r>
              <w:rPr>
                <w:rFonts w:eastAsia="Malgun Gothic"/>
              </w:rPr>
              <w:t>n258</w:t>
            </w:r>
          </w:p>
        </w:tc>
        <w:tc>
          <w:tcPr>
            <w:tcW w:w="1296" w:type="dxa"/>
          </w:tcPr>
          <w:p w14:paraId="2CC2A292" w14:textId="77777777" w:rsidR="005B3887" w:rsidRDefault="005B3887" w:rsidP="002B27BF">
            <w:pPr>
              <w:pStyle w:val="TAC"/>
              <w:rPr>
                <w:rFonts w:eastAsia="Malgun Gothic"/>
              </w:rPr>
            </w:pPr>
          </w:p>
        </w:tc>
        <w:tc>
          <w:tcPr>
            <w:tcW w:w="1296" w:type="dxa"/>
          </w:tcPr>
          <w:p w14:paraId="41E38D63" w14:textId="77777777" w:rsidR="005B3887" w:rsidRDefault="005B3887" w:rsidP="002B27BF">
            <w:pPr>
              <w:pStyle w:val="TAC"/>
              <w:rPr>
                <w:rFonts w:eastAsia="Malgun Gothic"/>
              </w:rPr>
            </w:pPr>
          </w:p>
        </w:tc>
        <w:tc>
          <w:tcPr>
            <w:tcW w:w="1296" w:type="dxa"/>
            <w:shd w:val="clear" w:color="auto" w:fill="auto"/>
          </w:tcPr>
          <w:p w14:paraId="51B3DA58" w14:textId="14E3D3E0" w:rsidR="005B3887" w:rsidRDefault="005B3887" w:rsidP="002B27BF">
            <w:pPr>
              <w:pStyle w:val="TAC"/>
              <w:rPr>
                <w:rFonts w:eastAsia="Malgun Gothic"/>
              </w:rPr>
            </w:pPr>
            <w:r>
              <w:rPr>
                <w:rFonts w:eastAsia="Malgun Gothic"/>
              </w:rPr>
              <w:t>3.5</w:t>
            </w:r>
          </w:p>
        </w:tc>
        <w:tc>
          <w:tcPr>
            <w:tcW w:w="1296" w:type="dxa"/>
          </w:tcPr>
          <w:p w14:paraId="7BCC3177" w14:textId="77777777" w:rsidR="005B3887" w:rsidRDefault="005B3887" w:rsidP="002B27BF">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2B27BF">
            <w:pPr>
              <w:pStyle w:val="TAC"/>
              <w:rPr>
                <w:rFonts w:eastAsia="Malgun Gothic"/>
              </w:rPr>
            </w:pPr>
          </w:p>
        </w:tc>
        <w:tc>
          <w:tcPr>
            <w:tcW w:w="864" w:type="dxa"/>
            <w:tcBorders>
              <w:left w:val="single" w:sz="4" w:space="0" w:color="auto"/>
            </w:tcBorders>
          </w:tcPr>
          <w:p w14:paraId="0BE0C46B" w14:textId="57901AF8" w:rsidR="005B3887" w:rsidRDefault="005B3887" w:rsidP="002B27BF">
            <w:pPr>
              <w:pStyle w:val="TAC"/>
              <w:rPr>
                <w:rFonts w:eastAsia="Malgun Gothic"/>
              </w:rPr>
            </w:pPr>
            <w:r>
              <w:rPr>
                <w:rFonts w:eastAsia="Malgun Gothic"/>
              </w:rPr>
              <w:t>n261</w:t>
            </w:r>
          </w:p>
        </w:tc>
        <w:tc>
          <w:tcPr>
            <w:tcW w:w="1296" w:type="dxa"/>
          </w:tcPr>
          <w:p w14:paraId="48DC016E" w14:textId="77777777" w:rsidR="005B3887" w:rsidRDefault="005B3887" w:rsidP="002B27BF">
            <w:pPr>
              <w:pStyle w:val="TAC"/>
              <w:rPr>
                <w:rFonts w:eastAsia="Malgun Gothic"/>
              </w:rPr>
            </w:pPr>
          </w:p>
        </w:tc>
        <w:tc>
          <w:tcPr>
            <w:tcW w:w="1296" w:type="dxa"/>
          </w:tcPr>
          <w:p w14:paraId="3B2FBA85" w14:textId="77777777" w:rsidR="005B3887" w:rsidRDefault="005B3887" w:rsidP="002B27BF">
            <w:pPr>
              <w:pStyle w:val="TAC"/>
              <w:rPr>
                <w:rFonts w:eastAsia="Malgun Gothic"/>
              </w:rPr>
            </w:pPr>
          </w:p>
        </w:tc>
        <w:tc>
          <w:tcPr>
            <w:tcW w:w="1296" w:type="dxa"/>
            <w:shd w:val="clear" w:color="auto" w:fill="auto"/>
          </w:tcPr>
          <w:p w14:paraId="311346D3" w14:textId="0343F3CC" w:rsidR="005B3887" w:rsidRDefault="005B3887" w:rsidP="002B27BF">
            <w:pPr>
              <w:pStyle w:val="TAC"/>
              <w:rPr>
                <w:rFonts w:eastAsia="Malgun Gothic"/>
              </w:rPr>
            </w:pPr>
            <w:r>
              <w:rPr>
                <w:rFonts w:eastAsia="Malgun Gothic"/>
              </w:rPr>
              <w:t>3.5</w:t>
            </w:r>
          </w:p>
        </w:tc>
        <w:tc>
          <w:tcPr>
            <w:tcW w:w="1296" w:type="dxa"/>
          </w:tcPr>
          <w:p w14:paraId="4B90E392" w14:textId="77777777" w:rsidR="005B3887" w:rsidRDefault="005B3887" w:rsidP="002B27BF">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2B27BF">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2B27BF">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2B27BF">
            <w:pPr>
              <w:pStyle w:val="TAC"/>
              <w:rPr>
                <w:rFonts w:eastAsia="Malgun Gothic"/>
              </w:rPr>
            </w:pPr>
            <w:r>
              <w:rPr>
                <w:rFonts w:eastAsia="Malgun Gothic"/>
              </w:rPr>
              <w:t>[2.5]</w:t>
            </w:r>
          </w:p>
        </w:tc>
        <w:tc>
          <w:tcPr>
            <w:tcW w:w="1296" w:type="dxa"/>
          </w:tcPr>
          <w:p w14:paraId="34504C3A" w14:textId="77777777" w:rsidR="005B3887" w:rsidRPr="00C04A08" w:rsidRDefault="005B3887" w:rsidP="002B27BF">
            <w:pPr>
              <w:pStyle w:val="TAC"/>
              <w:rPr>
                <w:rFonts w:eastAsia="Malgun Gothic"/>
              </w:rPr>
            </w:pPr>
          </w:p>
        </w:tc>
        <w:tc>
          <w:tcPr>
            <w:tcW w:w="1296" w:type="dxa"/>
            <w:shd w:val="clear" w:color="auto" w:fill="auto"/>
          </w:tcPr>
          <w:p w14:paraId="07891B4D" w14:textId="77777777" w:rsidR="005B3887" w:rsidRPr="00C04A08" w:rsidRDefault="005B3887" w:rsidP="002B27BF">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2B27BF">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2B27BF">
            <w:pPr>
              <w:pStyle w:val="TAC"/>
              <w:rPr>
                <w:rFonts w:eastAsia="Malgun Gothic"/>
              </w:rPr>
            </w:pPr>
          </w:p>
        </w:tc>
        <w:tc>
          <w:tcPr>
            <w:tcW w:w="864" w:type="dxa"/>
          </w:tcPr>
          <w:p w14:paraId="1C326BBB" w14:textId="77777777" w:rsidR="005B3887" w:rsidRPr="00C04A08" w:rsidRDefault="005B3887" w:rsidP="002B27BF">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2B27BF">
            <w:pPr>
              <w:pStyle w:val="TAC"/>
              <w:rPr>
                <w:rFonts w:eastAsia="Malgun Gothic"/>
              </w:rPr>
            </w:pPr>
            <w:r>
              <w:rPr>
                <w:rFonts w:eastAsia="Malgun Gothic"/>
              </w:rPr>
              <w:t>[2.5]</w:t>
            </w:r>
          </w:p>
        </w:tc>
        <w:tc>
          <w:tcPr>
            <w:tcW w:w="1296" w:type="dxa"/>
          </w:tcPr>
          <w:p w14:paraId="3551CD0F" w14:textId="77777777" w:rsidR="005B3887" w:rsidRPr="00C04A08" w:rsidRDefault="005B3887" w:rsidP="002B27BF">
            <w:pPr>
              <w:pStyle w:val="TAC"/>
              <w:rPr>
                <w:rFonts w:eastAsia="Malgun Gothic"/>
              </w:rPr>
            </w:pPr>
          </w:p>
        </w:tc>
        <w:tc>
          <w:tcPr>
            <w:tcW w:w="1296" w:type="dxa"/>
            <w:shd w:val="clear" w:color="auto" w:fill="auto"/>
          </w:tcPr>
          <w:p w14:paraId="1E349271" w14:textId="77777777" w:rsidR="005B3887" w:rsidRPr="00C04A08" w:rsidRDefault="005B3887" w:rsidP="002B27BF">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2B27BF">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588AB45F" w:rsidR="00455031" w:rsidRPr="00C04A08" w:rsidRDefault="00455031" w:rsidP="00455031">
            <w:pPr>
              <w:pStyle w:val="TAN"/>
              <w:rPr>
                <w:rFonts w:eastAsia="Malgun Gothic"/>
              </w:rPr>
            </w:pPr>
            <w:r>
              <w:rPr>
                <w:rFonts w:eastAsia="Malgun Gothic"/>
                <w:bCs/>
              </w:rPr>
              <w:t>Note:</w:t>
            </w:r>
            <w:r w:rsidR="00104E5E" w:rsidRPr="00C04A08">
              <w:tab/>
            </w:r>
            <w:r>
              <w:rPr>
                <w:rFonts w:eastAsia="Malgun Gothic"/>
                <w:bCs/>
              </w:rPr>
              <w:t>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9249" w:name="_Toc52196585"/>
      <w:bookmarkStart w:id="9250" w:name="_Toc52197565"/>
      <w:bookmarkStart w:id="9251" w:name="_Toc53173288"/>
      <w:bookmarkStart w:id="9252" w:name="_Toc53173657"/>
      <w:bookmarkStart w:id="9253" w:name="_Toc61118925"/>
      <w:bookmarkStart w:id="9254" w:name="_Toc61119307"/>
      <w:bookmarkStart w:id="9255" w:name="_Toc67923879"/>
      <w:bookmarkStart w:id="9256" w:name="_Toc75294691"/>
      <w:bookmarkStart w:id="9257" w:name="_Toc83130418"/>
      <w:bookmarkStart w:id="9258" w:name="_Toc90590003"/>
      <w:bookmarkStart w:id="9259" w:name="_Toc98869577"/>
      <w:bookmarkStart w:id="9260" w:name="_Toc106547321"/>
      <w:bookmarkStart w:id="9261" w:name="_Toc114537303"/>
      <w:bookmarkStart w:id="9262" w:name="_Toc115257571"/>
      <w:bookmarkStart w:id="9263" w:name="_Toc123086891"/>
      <w:bookmarkStart w:id="9264" w:name="_Toc123088626"/>
      <w:bookmarkStart w:id="9265" w:name="_Toc124298282"/>
      <w:bookmarkStart w:id="9266" w:name="_Toc130575033"/>
      <w:bookmarkStart w:id="9267" w:name="_Toc131767443"/>
      <w:bookmarkStart w:id="9268" w:name="_Toc138888029"/>
      <w:bookmarkStart w:id="9269" w:name="_Toc21340954"/>
      <w:bookmarkStart w:id="9270" w:name="_Toc29805402"/>
      <w:bookmarkStart w:id="9271" w:name="_Toc36456611"/>
      <w:bookmarkStart w:id="9272" w:name="_Toc36469709"/>
      <w:bookmarkStart w:id="9273" w:name="_Toc37254118"/>
      <w:bookmarkStart w:id="9274" w:name="_Toc37322977"/>
      <w:bookmarkStart w:id="9275" w:name="_Toc37324383"/>
      <w:bookmarkStart w:id="9276" w:name="_Toc45889906"/>
      <w:bookmarkStart w:id="9277" w:name="_Toc52196586"/>
      <w:bookmarkStart w:id="9278" w:name="_Toc52197566"/>
      <w:bookmarkStart w:id="9279" w:name="_Toc53173289"/>
      <w:bookmarkStart w:id="9280" w:name="_Toc53173658"/>
      <w:bookmarkStart w:id="9281" w:name="_Toc61119660"/>
      <w:bookmarkStart w:id="9282" w:name="_Toc61120042"/>
      <w:bookmarkStart w:id="9283" w:name="_Toc67926113"/>
      <w:bookmarkStart w:id="9284" w:name="_Toc75273751"/>
      <w:bookmarkStart w:id="9285" w:name="_Toc76510651"/>
      <w:bookmarkStart w:id="9286" w:name="_Toc83129808"/>
      <w:bookmarkStart w:id="9287" w:name="_Toc90591340"/>
      <w:bookmarkStart w:id="9288" w:name="_Toc98864399"/>
      <w:bookmarkStart w:id="9289" w:name="_Toc99733648"/>
      <w:bookmarkStart w:id="9290" w:name="_Toc106577553"/>
      <w:bookmarkEnd w:id="9144"/>
      <w:bookmarkEnd w:id="9145"/>
      <w:bookmarkEnd w:id="9146"/>
      <w:bookmarkEnd w:id="9147"/>
      <w:bookmarkEnd w:id="9148"/>
      <w:bookmarkEnd w:id="9149"/>
      <w:bookmarkEnd w:id="9150"/>
      <w:bookmarkEnd w:id="9151"/>
      <w:r w:rsidRPr="00C04A08">
        <w:t>7.3D</w:t>
      </w:r>
      <w:r w:rsidRPr="00C04A08">
        <w:tab/>
      </w:r>
      <w:r>
        <w:t>Void</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04F8368E" w14:textId="77777777" w:rsidR="00842EF7" w:rsidRPr="00C04A08" w:rsidRDefault="00842EF7" w:rsidP="00842EF7">
      <w:pPr>
        <w:pStyle w:val="Heading2"/>
      </w:pPr>
      <w:bookmarkStart w:id="9291" w:name="_Toc114537304"/>
      <w:bookmarkStart w:id="9292" w:name="_Toc115257572"/>
      <w:bookmarkStart w:id="9293" w:name="_Toc123086892"/>
      <w:bookmarkStart w:id="9294" w:name="_Toc123088627"/>
      <w:bookmarkStart w:id="9295" w:name="_Toc124298283"/>
      <w:bookmarkStart w:id="9296" w:name="_Toc130575034"/>
      <w:bookmarkStart w:id="9297" w:name="_Toc131767444"/>
      <w:bookmarkStart w:id="9298" w:name="_Toc138888030"/>
      <w:r w:rsidRPr="00C04A08">
        <w:t>7.4</w:t>
      </w:r>
      <w:r w:rsidRPr="00C04A08">
        <w:tab/>
        <w:t>Maximum input level</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6CAD27AF" w14:textId="77777777" w:rsidR="00EF7D10" w:rsidRPr="00C04A08" w:rsidRDefault="00EF7D10" w:rsidP="00975811">
            <w:pPr>
              <w:pStyle w:val="TAC"/>
            </w:pPr>
            <w:r w:rsidRPr="00C04A08">
              <w:rPr>
                <w:rFonts w:eastAsia="MS Mincho"/>
              </w:rPr>
              <w:t>25</w:t>
            </w:r>
            <w:r w:rsidRPr="00C04A08">
              <w:rPr>
                <w:vertAlign w:val="superscript"/>
                <w:lang w:eastAsia="zh-CN"/>
              </w:rPr>
              <w:t xml:space="preserve"> </w:t>
            </w:r>
            <w:r w:rsidRPr="00C04A08">
              <w:t>(NOTE 2)</w:t>
            </w:r>
          </w:p>
          <w:p w14:paraId="49D862D4" w14:textId="77777777" w:rsidR="00EF7D10" w:rsidRDefault="00EF7D10" w:rsidP="00975811">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9299" w:name="_Toc21340955"/>
      <w:bookmarkStart w:id="9300" w:name="_Toc29805403"/>
      <w:bookmarkStart w:id="9301" w:name="_Toc36456612"/>
      <w:bookmarkStart w:id="9302" w:name="_Toc36469710"/>
      <w:bookmarkStart w:id="9303" w:name="_Toc37254119"/>
      <w:bookmarkStart w:id="9304" w:name="_Toc37322978"/>
      <w:bookmarkStart w:id="9305" w:name="_Toc37324384"/>
      <w:bookmarkStart w:id="9306" w:name="_Toc45889907"/>
      <w:bookmarkStart w:id="9307" w:name="_Toc52196587"/>
      <w:bookmarkStart w:id="9308" w:name="_Toc52197567"/>
      <w:bookmarkStart w:id="9309" w:name="_Toc53173290"/>
      <w:bookmarkStart w:id="9310" w:name="_Toc53173659"/>
      <w:bookmarkStart w:id="9311" w:name="_Toc61119661"/>
      <w:bookmarkStart w:id="9312" w:name="_Toc61120043"/>
      <w:bookmarkStart w:id="9313" w:name="_Toc67926114"/>
      <w:bookmarkStart w:id="9314" w:name="_Toc75273752"/>
      <w:bookmarkStart w:id="9315" w:name="_Toc76510652"/>
      <w:bookmarkStart w:id="9316" w:name="_Toc83129809"/>
      <w:bookmarkStart w:id="9317" w:name="_Toc90591341"/>
      <w:bookmarkStart w:id="9318" w:name="_Toc98864400"/>
      <w:bookmarkStart w:id="9319" w:name="_Toc99733649"/>
      <w:bookmarkStart w:id="9320" w:name="_Toc106577554"/>
      <w:bookmarkStart w:id="9321" w:name="_Toc114537305"/>
      <w:bookmarkStart w:id="9322" w:name="_Toc115257573"/>
      <w:bookmarkStart w:id="9323" w:name="_Toc123086893"/>
      <w:bookmarkStart w:id="9324" w:name="_Toc123088628"/>
      <w:bookmarkStart w:id="9325" w:name="_Toc124298284"/>
      <w:bookmarkStart w:id="9326" w:name="_Toc130575035"/>
      <w:bookmarkStart w:id="9327" w:name="_Toc131767445"/>
      <w:bookmarkStart w:id="9328" w:name="_Toc138888031"/>
      <w:r w:rsidRPr="00C04A08">
        <w:lastRenderedPageBreak/>
        <w:t>7.4A</w:t>
      </w:r>
      <w:r w:rsidRPr="00C04A08">
        <w:tab/>
        <w:t xml:space="preserve">Maximum input level for </w:t>
      </w:r>
      <w:r w:rsidR="004963EA" w:rsidRPr="00C04A08">
        <w:t xml:space="preserve">DL </w:t>
      </w:r>
      <w:r w:rsidRPr="00C04A08">
        <w:t>CA</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9329" w:name="_Toc37254120"/>
      <w:bookmarkStart w:id="9330" w:name="_Toc37322979"/>
      <w:bookmarkStart w:id="9331" w:name="_Toc37324385"/>
      <w:bookmarkStart w:id="9332" w:name="_Toc45889908"/>
      <w:bookmarkStart w:id="9333" w:name="_Toc52196588"/>
      <w:bookmarkStart w:id="9334" w:name="_Toc52197568"/>
      <w:bookmarkStart w:id="9335" w:name="_Toc53173291"/>
      <w:bookmarkStart w:id="9336" w:name="_Toc53173660"/>
      <w:bookmarkStart w:id="9337" w:name="_Toc61119662"/>
      <w:bookmarkStart w:id="9338" w:name="_Toc61120044"/>
      <w:bookmarkStart w:id="9339" w:name="_Toc67926115"/>
      <w:bookmarkStart w:id="9340" w:name="_Toc75273753"/>
      <w:bookmarkStart w:id="9341" w:name="_Toc76510653"/>
      <w:bookmarkStart w:id="9342" w:name="_Toc83129810"/>
      <w:bookmarkStart w:id="9343" w:name="_Toc90591342"/>
      <w:bookmarkStart w:id="9344" w:name="_Toc98864401"/>
      <w:bookmarkStart w:id="9345" w:name="_Toc99733650"/>
      <w:bookmarkStart w:id="9346" w:name="_Toc106577555"/>
      <w:bookmarkStart w:id="9347" w:name="_Toc114537306"/>
      <w:bookmarkStart w:id="9348" w:name="_Toc115257574"/>
      <w:bookmarkStart w:id="9349" w:name="_Toc123086894"/>
      <w:bookmarkStart w:id="9350" w:name="_Toc123088629"/>
      <w:bookmarkStart w:id="9351" w:name="_Toc124298285"/>
      <w:bookmarkStart w:id="9352" w:name="_Toc130575036"/>
      <w:bookmarkStart w:id="9353" w:name="_Toc131767446"/>
      <w:bookmarkStart w:id="9354" w:name="_Toc138888032"/>
      <w:r w:rsidRPr="00C04A08">
        <w:rPr>
          <w:lang w:eastAsia="en-GB"/>
        </w:rPr>
        <w:t>7.4A.1</w:t>
      </w:r>
      <w:r w:rsidRPr="00C04A08">
        <w:rPr>
          <w:lang w:eastAsia="en-GB"/>
        </w:rPr>
        <w:tab/>
        <w:t xml:space="preserve">Maximum input level for </w:t>
      </w:r>
      <w:bookmarkStart w:id="9355" w:name="_Hlk32425289"/>
      <w:r w:rsidRPr="00C04A08">
        <w:rPr>
          <w:lang w:eastAsia="en-GB"/>
        </w:rPr>
        <w:t xml:space="preserve">Intra-band contiguous </w:t>
      </w:r>
      <w:bookmarkEnd w:id="9355"/>
      <w:r w:rsidRPr="00C04A08">
        <w:rPr>
          <w:lang w:eastAsia="en-GB"/>
        </w:rPr>
        <w:t>CA</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2B27BF">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2B27BF">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2B27BF">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2B27BF">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2B27BF">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2B27BF">
            <w:pPr>
              <w:pStyle w:val="TAC"/>
              <w:rPr>
                <w:rFonts w:eastAsia="Malgun Gothic"/>
              </w:rPr>
            </w:pPr>
            <w:r w:rsidRPr="00C04A08">
              <w:rPr>
                <w:rFonts w:eastAsia="Malgun Gothic"/>
              </w:rPr>
              <w:t>-25 (NOTE 2)</w:t>
            </w:r>
          </w:p>
          <w:p w14:paraId="3C7AC2B0" w14:textId="77777777" w:rsidR="00263719" w:rsidRPr="00C04A08" w:rsidRDefault="00CF7919" w:rsidP="002B27BF">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2B27BF">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2B27BF">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2B27BF">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9356" w:name="_Toc37254121"/>
      <w:bookmarkStart w:id="9357" w:name="_Toc37322980"/>
      <w:bookmarkStart w:id="9358" w:name="_Toc37324386"/>
      <w:bookmarkStart w:id="9359" w:name="_Toc45889909"/>
      <w:bookmarkStart w:id="9360" w:name="_Toc52196589"/>
      <w:bookmarkStart w:id="9361" w:name="_Toc52197569"/>
      <w:bookmarkStart w:id="9362" w:name="_Toc53173292"/>
      <w:bookmarkStart w:id="9363" w:name="_Toc53173661"/>
      <w:bookmarkStart w:id="9364" w:name="_Toc61119663"/>
      <w:bookmarkStart w:id="9365" w:name="_Toc61120045"/>
      <w:bookmarkStart w:id="9366" w:name="_Toc67926116"/>
      <w:bookmarkStart w:id="9367" w:name="_Toc75273754"/>
      <w:bookmarkStart w:id="9368" w:name="_Toc76510654"/>
      <w:bookmarkStart w:id="9369" w:name="_Toc83129811"/>
      <w:bookmarkStart w:id="9370" w:name="_Toc90591343"/>
      <w:bookmarkStart w:id="9371" w:name="_Toc98864402"/>
      <w:bookmarkStart w:id="9372" w:name="_Toc99733651"/>
      <w:bookmarkStart w:id="9373" w:name="_Toc106577556"/>
      <w:bookmarkStart w:id="9374" w:name="_Toc114537307"/>
      <w:bookmarkStart w:id="9375" w:name="_Toc115257575"/>
      <w:bookmarkStart w:id="9376" w:name="_Toc123086895"/>
      <w:bookmarkStart w:id="9377" w:name="_Toc123088630"/>
      <w:bookmarkStart w:id="9378" w:name="_Toc124298286"/>
      <w:bookmarkStart w:id="9379" w:name="_Toc130575037"/>
      <w:bookmarkStart w:id="9380" w:name="_Toc131767447"/>
      <w:bookmarkStart w:id="9381" w:name="_Toc138888033"/>
      <w:r w:rsidRPr="00C04A08">
        <w:rPr>
          <w:lang w:eastAsia="en-GB"/>
        </w:rPr>
        <w:t>7.4A.2</w:t>
      </w:r>
      <w:r w:rsidRPr="00C04A08">
        <w:rPr>
          <w:lang w:eastAsia="en-GB"/>
        </w:rPr>
        <w:tab/>
        <w:t>Maximum input level for Intra-band non-contiguous CA</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9382" w:name="_Toc21343112"/>
      <w:bookmarkStart w:id="9383" w:name="_Toc29770078"/>
      <w:bookmarkStart w:id="9384" w:name="_Toc29799577"/>
      <w:bookmarkStart w:id="9385" w:name="_Toc37254122"/>
      <w:bookmarkStart w:id="9386" w:name="_Toc37322981"/>
      <w:bookmarkStart w:id="9387" w:name="_Toc37324387"/>
      <w:bookmarkStart w:id="9388" w:name="_Toc45889910"/>
      <w:bookmarkStart w:id="9389" w:name="_Toc52196590"/>
      <w:bookmarkStart w:id="9390" w:name="_Toc52197570"/>
      <w:bookmarkStart w:id="9391" w:name="_Toc53173293"/>
      <w:bookmarkStart w:id="9392" w:name="_Toc53173662"/>
      <w:bookmarkStart w:id="9393" w:name="_Toc61119664"/>
      <w:bookmarkStart w:id="9394" w:name="_Toc61120046"/>
      <w:bookmarkStart w:id="9395" w:name="_Toc67926117"/>
      <w:bookmarkStart w:id="9396" w:name="_Toc75273755"/>
      <w:bookmarkStart w:id="9397" w:name="_Toc76510655"/>
      <w:bookmarkStart w:id="9398" w:name="_Toc83129812"/>
      <w:bookmarkStart w:id="9399" w:name="_Toc90591344"/>
      <w:bookmarkStart w:id="9400" w:name="_Toc98864403"/>
      <w:bookmarkStart w:id="9401" w:name="_Toc99733652"/>
      <w:bookmarkStart w:id="9402" w:name="_Toc106577557"/>
      <w:bookmarkStart w:id="9403" w:name="_Toc114537308"/>
      <w:bookmarkStart w:id="9404" w:name="_Toc115257576"/>
      <w:bookmarkStart w:id="9405" w:name="_Toc123086896"/>
      <w:bookmarkStart w:id="9406" w:name="_Toc123088631"/>
      <w:bookmarkStart w:id="9407" w:name="_Toc124298287"/>
      <w:bookmarkStart w:id="9408" w:name="_Toc130575038"/>
      <w:bookmarkStart w:id="9409" w:name="_Toc131767448"/>
      <w:bookmarkStart w:id="9410" w:name="_Toc138888034"/>
      <w:r w:rsidRPr="00C04A08">
        <w:rPr>
          <w:lang w:eastAsia="en-GB"/>
        </w:rPr>
        <w:t>7.4A.3</w:t>
      </w:r>
      <w:r w:rsidRPr="00C04A08">
        <w:rPr>
          <w:lang w:eastAsia="en-GB"/>
        </w:rPr>
        <w:tab/>
      </w:r>
      <w:bookmarkStart w:id="9411" w:name="_Hlk51960226"/>
      <w:bookmarkEnd w:id="9382"/>
      <w:bookmarkEnd w:id="9383"/>
      <w:bookmarkEnd w:id="9384"/>
      <w:bookmarkEnd w:id="9385"/>
      <w:bookmarkEnd w:id="9386"/>
      <w:bookmarkEnd w:id="9387"/>
      <w:bookmarkEnd w:id="9388"/>
      <w:r w:rsidR="004963EA" w:rsidRPr="00C04A08">
        <w:rPr>
          <w:lang w:eastAsia="en-GB"/>
        </w:rPr>
        <w:t>Maximum input level for Inter-band CA</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40ACF0C0" w14:textId="74C9675D" w:rsidR="004963EA" w:rsidRDefault="004963EA" w:rsidP="004963EA">
      <w:bookmarkStart w:id="9412" w:name="_Toc21340956"/>
      <w:bookmarkStart w:id="9413" w:name="_Toc29805404"/>
      <w:bookmarkStart w:id="9414" w:name="_Toc36456613"/>
      <w:bookmarkStart w:id="9415" w:name="_Toc36469711"/>
      <w:bookmarkStart w:id="9416" w:name="_Toc37254123"/>
      <w:bookmarkStart w:id="9417" w:name="_Toc37322982"/>
      <w:bookmarkStart w:id="9418" w:name="_Toc37324388"/>
      <w:bookmarkStart w:id="9419"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9420" w:name="_Toc52196591"/>
      <w:bookmarkStart w:id="9421" w:name="_Toc52197571"/>
      <w:bookmarkStart w:id="9422" w:name="_Toc53173294"/>
      <w:bookmarkStart w:id="9423" w:name="_Toc53173663"/>
      <w:bookmarkStart w:id="9424" w:name="_Toc61118931"/>
      <w:bookmarkStart w:id="9425" w:name="_Toc61119313"/>
      <w:bookmarkStart w:id="9426" w:name="_Toc67923885"/>
      <w:bookmarkStart w:id="9427" w:name="_Toc75294697"/>
      <w:bookmarkStart w:id="9428" w:name="_Toc83130424"/>
      <w:bookmarkStart w:id="9429" w:name="_Toc90590009"/>
      <w:bookmarkStart w:id="9430" w:name="_Toc98869583"/>
      <w:bookmarkStart w:id="9431" w:name="_Toc106547327"/>
      <w:bookmarkStart w:id="9432" w:name="_Toc114537309"/>
      <w:bookmarkStart w:id="9433" w:name="_Toc115257577"/>
      <w:bookmarkStart w:id="9434" w:name="_Toc123086897"/>
      <w:bookmarkStart w:id="9435" w:name="_Toc123088632"/>
      <w:bookmarkStart w:id="9436" w:name="_Toc124298288"/>
      <w:bookmarkStart w:id="9437" w:name="_Toc130575039"/>
      <w:bookmarkStart w:id="9438" w:name="_Toc131767449"/>
      <w:bookmarkStart w:id="9439" w:name="_Toc138888035"/>
      <w:bookmarkStart w:id="9440" w:name="_Toc36456614"/>
      <w:bookmarkStart w:id="9441" w:name="_Toc36469712"/>
      <w:bookmarkStart w:id="9442" w:name="_Toc37254124"/>
      <w:bookmarkStart w:id="9443" w:name="_Toc37322983"/>
      <w:bookmarkStart w:id="9444" w:name="_Toc37324389"/>
      <w:bookmarkStart w:id="9445" w:name="_Toc45889912"/>
      <w:bookmarkStart w:id="9446" w:name="_Toc52196592"/>
      <w:bookmarkStart w:id="9447" w:name="_Toc52197572"/>
      <w:bookmarkStart w:id="9448" w:name="_Toc53173295"/>
      <w:bookmarkStart w:id="9449" w:name="_Toc53173664"/>
      <w:bookmarkStart w:id="9450" w:name="_Toc61119666"/>
      <w:bookmarkStart w:id="9451" w:name="_Toc61120048"/>
      <w:bookmarkStart w:id="9452" w:name="_Toc67926119"/>
      <w:bookmarkStart w:id="9453" w:name="_Toc75273757"/>
      <w:bookmarkStart w:id="9454" w:name="_Toc76510657"/>
      <w:bookmarkStart w:id="9455" w:name="_Toc83129814"/>
      <w:bookmarkStart w:id="9456" w:name="_Toc90591346"/>
      <w:bookmarkStart w:id="9457" w:name="_Toc98864405"/>
      <w:bookmarkStart w:id="9458" w:name="_Toc99733654"/>
      <w:bookmarkStart w:id="9459" w:name="_Toc106577559"/>
      <w:bookmarkEnd w:id="9412"/>
      <w:bookmarkEnd w:id="9413"/>
      <w:bookmarkEnd w:id="9414"/>
      <w:bookmarkEnd w:id="9415"/>
      <w:bookmarkEnd w:id="9416"/>
      <w:bookmarkEnd w:id="9417"/>
      <w:bookmarkEnd w:id="9418"/>
      <w:bookmarkEnd w:id="9419"/>
      <w:r w:rsidRPr="00C04A08">
        <w:t>7.4D</w:t>
      </w:r>
      <w:r w:rsidRPr="00C04A08">
        <w:tab/>
      </w:r>
      <w:r>
        <w:t>Void</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9460" w:name="_Toc114537310"/>
      <w:bookmarkStart w:id="9461" w:name="_Toc115257578"/>
      <w:bookmarkStart w:id="9462" w:name="_Toc123086898"/>
      <w:bookmarkStart w:id="9463" w:name="_Toc123088633"/>
      <w:bookmarkStart w:id="9464" w:name="_Toc124298289"/>
      <w:bookmarkStart w:id="9465" w:name="_Toc130575040"/>
      <w:bookmarkStart w:id="9466" w:name="_Toc131767450"/>
      <w:bookmarkStart w:id="9467" w:name="_Toc138888036"/>
      <w:r w:rsidRPr="00C04A08">
        <w:t>7.5</w:t>
      </w:r>
      <w:r w:rsidRPr="00C04A08">
        <w:tab/>
        <w:t>Adjacent channel selectivity</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2B27BF">
      <w:pPr>
        <w:pStyle w:val="TH"/>
        <w:rPr>
          <w:rFonts w:eastAsia="Malgun Gothic"/>
        </w:rPr>
      </w:pPr>
      <w:bookmarkStart w:id="9468" w:name="_Toc21339506"/>
      <w:bookmarkStart w:id="9469" w:name="_Toc29804723"/>
      <w:bookmarkStart w:id="9470" w:name="_Toc36548293"/>
      <w:bookmarkStart w:id="9471" w:name="_Toc37253511"/>
      <w:bookmarkStart w:id="9472" w:name="_Toc37253843"/>
      <w:bookmarkStart w:id="9473" w:name="_Toc37321614"/>
      <w:bookmarkStart w:id="9474" w:name="_Toc45889913"/>
      <w:bookmarkStart w:id="9475" w:name="_Toc52196593"/>
      <w:bookmarkStart w:id="9476" w:name="_Toc52197573"/>
      <w:bookmarkStart w:id="9477" w:name="_Toc53173296"/>
      <w:bookmarkStart w:id="9478" w:name="_Toc53173665"/>
      <w:bookmarkStart w:id="9479" w:name="_Toc61119667"/>
      <w:bookmarkStart w:id="9480" w:name="_Toc61120049"/>
      <w:bookmarkStart w:id="9481" w:name="_Toc67926120"/>
      <w:bookmarkStart w:id="9482" w:name="_Toc75273758"/>
      <w:bookmarkStart w:id="9483" w:name="_Toc76510658"/>
      <w:bookmarkStart w:id="9484" w:name="_Toc83129815"/>
      <w:bookmarkStart w:id="9485" w:name="_Toc90591347"/>
      <w:bookmarkStart w:id="9486" w:name="_Toc98864406"/>
      <w:bookmarkStart w:id="9487" w:name="_Toc99733655"/>
      <w:bookmarkStart w:id="9488" w:name="_Toc106577560"/>
      <w:bookmarkStart w:id="9489" w:name="_Toc37253512"/>
      <w:bookmarkStart w:id="9490" w:name="_Toc37253844"/>
      <w:bookmarkStart w:id="9491"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0A6E07">
      <w:pPr>
        <w:jc w:val="center"/>
        <w:rPr>
          <w:rFonts w:eastAsia="MS Mincho"/>
        </w:rPr>
      </w:pPr>
    </w:p>
    <w:p w14:paraId="4EB9CBD9" w14:textId="77777777" w:rsidR="000A6E07" w:rsidRPr="00C04A08" w:rsidRDefault="000A6E07" w:rsidP="002B27BF">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37E57ED1" w:rsidR="000A6E07" w:rsidRPr="00C04A08" w:rsidRDefault="00761C0F"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2A6849">
              <w:rPr>
                <w:rFonts w:eastAsia="MS Mincho"/>
              </w:rPr>
              <w:t>(</w:t>
            </w:r>
            <w:r>
              <w:rPr>
                <w:rFonts w:eastAsia="MS Mincho"/>
              </w:rPr>
              <w:t>offset</w:t>
            </w:r>
            <w:r w:rsidRPr="002A6849">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2B27BF">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59015DA9" w:rsidR="000A6E07" w:rsidRPr="00C04A08" w:rsidRDefault="00761C0F"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9492" w:name="_Toc114537311"/>
      <w:bookmarkStart w:id="9493" w:name="_Toc115257579"/>
      <w:bookmarkStart w:id="9494" w:name="_Toc123086899"/>
      <w:bookmarkStart w:id="9495" w:name="_Toc123088634"/>
      <w:bookmarkStart w:id="9496" w:name="_Toc124298290"/>
      <w:bookmarkStart w:id="9497" w:name="_Toc130575041"/>
      <w:bookmarkStart w:id="9498" w:name="_Toc131767451"/>
      <w:bookmarkStart w:id="9499" w:name="_Toc138888037"/>
      <w:r w:rsidRPr="00C04A08">
        <w:t>7.5A</w:t>
      </w:r>
      <w:r w:rsidRPr="00C04A08">
        <w:tab/>
        <w:t xml:space="preserve">Adjacent channel selectivity for </w:t>
      </w:r>
      <w:r w:rsidR="004963EA" w:rsidRPr="00C04A08">
        <w:t xml:space="preserve">DL </w:t>
      </w:r>
      <w:r w:rsidRPr="00C04A08">
        <w:t>CA</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92"/>
      <w:bookmarkEnd w:id="9493"/>
      <w:bookmarkEnd w:id="9494"/>
      <w:bookmarkEnd w:id="9495"/>
      <w:bookmarkEnd w:id="9496"/>
      <w:bookmarkEnd w:id="9497"/>
      <w:bookmarkEnd w:id="9498"/>
      <w:bookmarkEnd w:id="9499"/>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9500" w:name="_Toc45889914"/>
      <w:bookmarkStart w:id="9501" w:name="_Toc52196594"/>
      <w:bookmarkStart w:id="9502" w:name="_Toc52197574"/>
      <w:bookmarkStart w:id="9503" w:name="_Toc53173297"/>
      <w:bookmarkStart w:id="9504" w:name="_Toc53173666"/>
      <w:bookmarkStart w:id="9505" w:name="_Toc61119668"/>
      <w:bookmarkStart w:id="9506" w:name="_Toc61120050"/>
      <w:bookmarkStart w:id="9507" w:name="_Toc67926121"/>
      <w:bookmarkStart w:id="9508" w:name="_Toc75273759"/>
      <w:bookmarkStart w:id="9509" w:name="_Toc76510659"/>
      <w:bookmarkStart w:id="9510" w:name="_Toc83129816"/>
      <w:bookmarkStart w:id="9511" w:name="_Toc90591348"/>
      <w:bookmarkStart w:id="9512" w:name="_Toc98864407"/>
      <w:bookmarkStart w:id="9513" w:name="_Toc99733656"/>
      <w:bookmarkStart w:id="9514" w:name="_Toc106577561"/>
      <w:bookmarkStart w:id="9515" w:name="_Toc114537312"/>
      <w:bookmarkStart w:id="9516" w:name="_Toc115257580"/>
      <w:bookmarkStart w:id="9517" w:name="_Toc123086900"/>
      <w:bookmarkStart w:id="9518" w:name="_Toc123088635"/>
      <w:bookmarkStart w:id="9519" w:name="_Toc124298291"/>
      <w:bookmarkStart w:id="9520" w:name="_Toc130575042"/>
      <w:bookmarkStart w:id="9521" w:name="_Toc131767452"/>
      <w:bookmarkStart w:id="9522" w:name="_Toc138888038"/>
      <w:r w:rsidRPr="00C04A08">
        <w:rPr>
          <w:lang w:eastAsia="en-GB"/>
        </w:rPr>
        <w:t>7.5A.1</w:t>
      </w:r>
      <w:r w:rsidRPr="00C04A08">
        <w:rPr>
          <w:lang w:eastAsia="en-GB"/>
        </w:rPr>
        <w:tab/>
        <w:t>Adjacent channel selectivity for Intra-band contiguous CA</w:t>
      </w:r>
      <w:bookmarkEnd w:id="9489"/>
      <w:bookmarkEnd w:id="9490"/>
      <w:bookmarkEnd w:id="9491"/>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2B27BF">
      <w:pPr>
        <w:pStyle w:val="TH"/>
        <w:rPr>
          <w:rFonts w:eastAsia="Malgun Gothic"/>
        </w:rPr>
      </w:pPr>
      <w:bookmarkStart w:id="9523" w:name="_Toc37322985"/>
      <w:bookmarkStart w:id="9524" w:name="_Toc37324391"/>
      <w:bookmarkStart w:id="9525" w:name="_Toc45889915"/>
      <w:bookmarkStart w:id="9526" w:name="_Toc52196595"/>
      <w:bookmarkStart w:id="9527" w:name="_Toc52197575"/>
      <w:bookmarkStart w:id="9528" w:name="_Toc53173298"/>
      <w:bookmarkStart w:id="9529" w:name="_Toc53173667"/>
      <w:bookmarkStart w:id="9530" w:name="_Toc61119669"/>
      <w:bookmarkStart w:id="9531" w:name="_Toc61120051"/>
      <w:bookmarkStart w:id="9532" w:name="_Toc67926122"/>
      <w:bookmarkStart w:id="9533" w:name="_Toc75273760"/>
      <w:bookmarkStart w:id="9534" w:name="_Toc76510660"/>
      <w:bookmarkStart w:id="9535" w:name="_Toc83129817"/>
      <w:bookmarkStart w:id="9536" w:name="_Toc90591349"/>
      <w:bookmarkStart w:id="9537" w:name="_Toc98864408"/>
      <w:bookmarkStart w:id="9538" w:name="_Toc99733657"/>
      <w:bookmarkStart w:id="9539" w:name="_Toc106577562"/>
      <w:bookmarkStart w:id="9540" w:name="_Toc21340959"/>
      <w:bookmarkStart w:id="9541" w:name="_Toc29805407"/>
      <w:bookmarkStart w:id="9542" w:name="_Toc36456616"/>
      <w:bookmarkStart w:id="9543" w:name="_Toc36469714"/>
      <w:bookmarkStart w:id="9544" w:name="_Toc37254129"/>
      <w:r w:rsidRPr="00C04A08">
        <w:rPr>
          <w:rFonts w:eastAsia="Malgun Gothic"/>
        </w:rPr>
        <w:lastRenderedPageBreak/>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2B27BF">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1F8FD312"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34C176D2" w:rsidR="008C2F46" w:rsidRPr="00C04A08" w:rsidRDefault="00761C0F"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2B27BF">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C6DA2D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14DCAA81" w:rsidR="008C2F46" w:rsidRPr="00C04A08" w:rsidRDefault="00761C0F"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9545" w:name="_Toc114537313"/>
      <w:bookmarkStart w:id="9546" w:name="_Toc115257581"/>
      <w:bookmarkStart w:id="9547" w:name="_Toc123086901"/>
      <w:bookmarkStart w:id="9548" w:name="_Toc123088636"/>
      <w:bookmarkStart w:id="9549" w:name="_Toc124298292"/>
      <w:bookmarkStart w:id="9550" w:name="_Toc130575043"/>
      <w:bookmarkStart w:id="9551" w:name="_Toc131767453"/>
      <w:bookmarkStart w:id="9552" w:name="_Toc138888039"/>
      <w:r w:rsidRPr="00C04A08">
        <w:rPr>
          <w:lang w:eastAsia="en-GB"/>
        </w:rPr>
        <w:t>7.5A.2</w:t>
      </w:r>
      <w:r w:rsidRPr="00C04A08">
        <w:rPr>
          <w:lang w:eastAsia="en-GB"/>
        </w:rPr>
        <w:tab/>
        <w:t xml:space="preserve">Adjacent channel selectivity </w:t>
      </w:r>
      <w:bookmarkStart w:id="9553" w:name="_Hlk32426810"/>
      <w:r w:rsidRPr="00C04A08">
        <w:rPr>
          <w:lang w:eastAsia="en-GB"/>
        </w:rPr>
        <w:t>for Intra-band non-contiguous CA</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5"/>
      <w:bookmarkEnd w:id="9546"/>
      <w:bookmarkEnd w:id="9547"/>
      <w:bookmarkEnd w:id="9548"/>
      <w:bookmarkEnd w:id="9549"/>
      <w:bookmarkEnd w:id="9550"/>
      <w:bookmarkEnd w:id="9551"/>
      <w:bookmarkEnd w:id="9552"/>
      <w:bookmarkEnd w:id="9553"/>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9554" w:name="_Toc37322986"/>
      <w:bookmarkStart w:id="9555" w:name="_Toc37324392"/>
      <w:bookmarkStart w:id="9556" w:name="_Toc45889916"/>
      <w:bookmarkStart w:id="9557" w:name="_Toc52196596"/>
      <w:bookmarkStart w:id="9558" w:name="_Toc52197576"/>
      <w:bookmarkStart w:id="9559" w:name="_Toc53173299"/>
      <w:bookmarkStart w:id="9560" w:name="_Toc53173668"/>
      <w:bookmarkStart w:id="9561" w:name="_Toc61119670"/>
      <w:bookmarkStart w:id="9562" w:name="_Toc61120052"/>
      <w:bookmarkStart w:id="9563" w:name="_Toc67926123"/>
      <w:bookmarkStart w:id="9564" w:name="_Toc75273761"/>
      <w:bookmarkStart w:id="9565" w:name="_Toc76510661"/>
      <w:bookmarkStart w:id="9566" w:name="_Toc83129818"/>
      <w:bookmarkStart w:id="9567" w:name="_Toc90591350"/>
      <w:bookmarkStart w:id="9568" w:name="_Toc98864409"/>
      <w:bookmarkStart w:id="9569" w:name="_Toc99733658"/>
      <w:bookmarkStart w:id="9570" w:name="_Toc106577563"/>
      <w:bookmarkStart w:id="9571" w:name="_Toc114537314"/>
      <w:bookmarkStart w:id="9572" w:name="_Toc115257582"/>
      <w:bookmarkStart w:id="9573" w:name="_Toc123086902"/>
      <w:bookmarkStart w:id="9574" w:name="_Toc123088637"/>
      <w:bookmarkStart w:id="9575" w:name="_Toc124298293"/>
      <w:bookmarkStart w:id="9576" w:name="_Toc130575044"/>
      <w:bookmarkStart w:id="9577" w:name="_Toc131767454"/>
      <w:bookmarkStart w:id="9578" w:name="_Toc138888040"/>
      <w:r w:rsidRPr="00C04A08">
        <w:rPr>
          <w:lang w:eastAsia="en-GB"/>
        </w:rPr>
        <w:t>7.5A.3</w:t>
      </w:r>
      <w:r w:rsidRPr="00C04A08">
        <w:rPr>
          <w:lang w:eastAsia="en-GB"/>
        </w:rPr>
        <w:tab/>
      </w:r>
      <w:r w:rsidR="004963EA" w:rsidRPr="00C04A08">
        <w:rPr>
          <w:lang w:eastAsia="en-GB"/>
        </w:rPr>
        <w:t>Adjacent channel selectivity for Inter-band CA</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7CB80AEB" w14:textId="1A6A955A" w:rsidR="004963EA" w:rsidRDefault="00593C10" w:rsidP="004963EA">
      <w:bookmarkStart w:id="9579" w:name="_Toc37322987"/>
      <w:bookmarkStart w:id="9580" w:name="_Toc37324393"/>
      <w:bookmarkStart w:id="958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9582" w:name="_Toc52196597"/>
      <w:bookmarkStart w:id="9583" w:name="_Toc52197577"/>
      <w:bookmarkStart w:id="9584" w:name="_Toc53173300"/>
      <w:bookmarkStart w:id="9585" w:name="_Toc53173669"/>
      <w:bookmarkStart w:id="9586" w:name="_Toc61118937"/>
      <w:bookmarkStart w:id="9587" w:name="_Toc61119319"/>
      <w:bookmarkStart w:id="9588" w:name="_Toc67923891"/>
      <w:bookmarkStart w:id="9589" w:name="_Toc75294703"/>
      <w:bookmarkStart w:id="9590" w:name="_Toc83130430"/>
      <w:bookmarkStart w:id="9591" w:name="_Toc90590015"/>
      <w:bookmarkStart w:id="9592" w:name="_Toc98869589"/>
      <w:bookmarkStart w:id="9593" w:name="_Toc106547333"/>
      <w:bookmarkStart w:id="9594" w:name="_Toc114537315"/>
      <w:bookmarkStart w:id="9595" w:name="_Toc115257583"/>
      <w:bookmarkStart w:id="9596" w:name="_Toc123086903"/>
      <w:bookmarkStart w:id="9597" w:name="_Toc123088638"/>
      <w:bookmarkStart w:id="9598" w:name="_Toc124298294"/>
      <w:bookmarkStart w:id="9599" w:name="_Toc130575045"/>
      <w:bookmarkStart w:id="9600" w:name="_Toc131767455"/>
      <w:bookmarkStart w:id="9601" w:name="_Toc138888041"/>
      <w:bookmarkStart w:id="9602" w:name="_Toc21340960"/>
      <w:bookmarkStart w:id="9603" w:name="_Toc29805408"/>
      <w:bookmarkStart w:id="9604" w:name="_Toc36456617"/>
      <w:bookmarkStart w:id="9605" w:name="_Toc36469715"/>
      <w:bookmarkStart w:id="9606" w:name="_Toc37254130"/>
      <w:bookmarkStart w:id="9607" w:name="_Toc37322988"/>
      <w:bookmarkStart w:id="9608" w:name="_Toc37324394"/>
      <w:bookmarkStart w:id="9609" w:name="_Toc45889918"/>
      <w:bookmarkStart w:id="9610" w:name="_Toc52196598"/>
      <w:bookmarkStart w:id="9611" w:name="_Toc52197578"/>
      <w:bookmarkStart w:id="9612" w:name="_Toc53173301"/>
      <w:bookmarkStart w:id="9613" w:name="_Toc53173670"/>
      <w:bookmarkStart w:id="9614" w:name="_Toc61119672"/>
      <w:bookmarkStart w:id="9615" w:name="_Toc61120054"/>
      <w:bookmarkStart w:id="9616" w:name="_Toc67926125"/>
      <w:bookmarkStart w:id="9617" w:name="_Toc75273763"/>
      <w:bookmarkStart w:id="9618" w:name="_Toc76510663"/>
      <w:bookmarkStart w:id="9619" w:name="_Toc83129820"/>
      <w:bookmarkStart w:id="9620" w:name="_Toc90591352"/>
      <w:bookmarkStart w:id="9621" w:name="_Toc98864411"/>
      <w:bookmarkStart w:id="9622" w:name="_Toc99733660"/>
      <w:bookmarkStart w:id="9623" w:name="_Toc106577565"/>
      <w:bookmarkEnd w:id="9540"/>
      <w:bookmarkEnd w:id="9541"/>
      <w:bookmarkEnd w:id="9542"/>
      <w:bookmarkEnd w:id="9543"/>
      <w:bookmarkEnd w:id="9544"/>
      <w:bookmarkEnd w:id="9579"/>
      <w:bookmarkEnd w:id="9580"/>
      <w:bookmarkEnd w:id="9581"/>
      <w:r w:rsidRPr="00C04A08">
        <w:t>7.5D</w:t>
      </w:r>
      <w:r w:rsidRPr="00C04A08">
        <w:tab/>
      </w:r>
      <w:r>
        <w:t>Void</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0B3437E9" w14:textId="77777777" w:rsidR="00842EF7" w:rsidRPr="00C04A08" w:rsidRDefault="00842EF7" w:rsidP="00842EF7">
      <w:pPr>
        <w:pStyle w:val="Heading2"/>
      </w:pPr>
      <w:bookmarkStart w:id="9624" w:name="_Toc114537316"/>
      <w:bookmarkStart w:id="9625" w:name="_Toc115257584"/>
      <w:bookmarkStart w:id="9626" w:name="_Toc123086904"/>
      <w:bookmarkStart w:id="9627" w:name="_Toc123088639"/>
      <w:bookmarkStart w:id="9628" w:name="_Toc124298295"/>
      <w:bookmarkStart w:id="9629" w:name="_Toc130575046"/>
      <w:bookmarkStart w:id="9630" w:name="_Toc131767456"/>
      <w:bookmarkStart w:id="9631" w:name="_Toc138888042"/>
      <w:r w:rsidRPr="00C04A08">
        <w:t>7.6</w:t>
      </w:r>
      <w:r w:rsidRPr="00C04A08">
        <w:tab/>
        <w:t>Blocking characteristics</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6D51A029" w14:textId="77777777" w:rsidR="00842EF7" w:rsidRPr="00C04A08" w:rsidRDefault="00842EF7" w:rsidP="00842EF7">
      <w:pPr>
        <w:pStyle w:val="Heading3"/>
      </w:pPr>
      <w:bookmarkStart w:id="9632" w:name="_Toc21340961"/>
      <w:bookmarkStart w:id="9633" w:name="_Toc29805409"/>
      <w:bookmarkStart w:id="9634" w:name="_Toc36456618"/>
      <w:bookmarkStart w:id="9635" w:name="_Toc36469716"/>
      <w:bookmarkStart w:id="9636" w:name="_Toc37254131"/>
      <w:bookmarkStart w:id="9637" w:name="_Toc37322989"/>
      <w:bookmarkStart w:id="9638" w:name="_Toc37324395"/>
      <w:bookmarkStart w:id="9639" w:name="_Toc45889919"/>
      <w:bookmarkStart w:id="9640" w:name="_Toc52196599"/>
      <w:bookmarkStart w:id="9641" w:name="_Toc52197579"/>
      <w:bookmarkStart w:id="9642" w:name="_Toc53173302"/>
      <w:bookmarkStart w:id="9643" w:name="_Toc53173671"/>
      <w:bookmarkStart w:id="9644" w:name="_Toc61119673"/>
      <w:bookmarkStart w:id="9645" w:name="_Toc61120055"/>
      <w:bookmarkStart w:id="9646" w:name="_Toc67926126"/>
      <w:bookmarkStart w:id="9647" w:name="_Toc75273764"/>
      <w:bookmarkStart w:id="9648" w:name="_Toc76510664"/>
      <w:bookmarkStart w:id="9649" w:name="_Toc83129821"/>
      <w:bookmarkStart w:id="9650" w:name="_Toc90591353"/>
      <w:bookmarkStart w:id="9651" w:name="_Toc98864412"/>
      <w:bookmarkStart w:id="9652" w:name="_Toc99733661"/>
      <w:bookmarkStart w:id="9653" w:name="_Toc106577566"/>
      <w:bookmarkStart w:id="9654" w:name="_Toc114537317"/>
      <w:bookmarkStart w:id="9655" w:name="_Toc115257585"/>
      <w:bookmarkStart w:id="9656" w:name="_Toc123086905"/>
      <w:bookmarkStart w:id="9657" w:name="_Toc123088640"/>
      <w:bookmarkStart w:id="9658" w:name="_Toc124298296"/>
      <w:bookmarkStart w:id="9659" w:name="_Toc130575047"/>
      <w:bookmarkStart w:id="9660" w:name="_Toc131767457"/>
      <w:bookmarkStart w:id="9661" w:name="_Toc138888043"/>
      <w:r w:rsidRPr="00C04A08">
        <w:t>7.6.1</w:t>
      </w:r>
      <w:r w:rsidRPr="00C04A08">
        <w:tab/>
        <w:t>General</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9662" w:name="_Toc21340962"/>
      <w:bookmarkStart w:id="9663" w:name="_Toc29805410"/>
      <w:bookmarkStart w:id="9664" w:name="_Toc36456619"/>
      <w:bookmarkStart w:id="9665" w:name="_Toc36469717"/>
      <w:bookmarkStart w:id="9666" w:name="_Toc37254132"/>
      <w:bookmarkStart w:id="9667" w:name="_Toc37322990"/>
      <w:bookmarkStart w:id="9668" w:name="_Toc37324396"/>
      <w:bookmarkStart w:id="9669" w:name="_Toc45889920"/>
      <w:bookmarkStart w:id="9670" w:name="_Toc52196600"/>
      <w:bookmarkStart w:id="9671" w:name="_Toc52197580"/>
      <w:bookmarkStart w:id="9672" w:name="_Toc53173303"/>
      <w:bookmarkStart w:id="9673" w:name="_Toc53173672"/>
      <w:bookmarkStart w:id="9674" w:name="_Toc61119674"/>
      <w:bookmarkStart w:id="9675" w:name="_Toc61120056"/>
      <w:bookmarkStart w:id="9676" w:name="_Toc67926127"/>
      <w:bookmarkStart w:id="9677" w:name="_Toc75273765"/>
      <w:bookmarkStart w:id="9678" w:name="_Toc76510665"/>
      <w:bookmarkStart w:id="9679" w:name="_Toc83129822"/>
      <w:bookmarkStart w:id="9680" w:name="_Toc90591354"/>
      <w:bookmarkStart w:id="9681" w:name="_Toc98864413"/>
      <w:bookmarkStart w:id="9682" w:name="_Toc99733662"/>
      <w:bookmarkStart w:id="9683" w:name="_Toc106577567"/>
      <w:bookmarkStart w:id="9684" w:name="_Toc114537318"/>
      <w:bookmarkStart w:id="9685" w:name="_Toc115257586"/>
      <w:bookmarkStart w:id="9686" w:name="_Toc123086906"/>
      <w:bookmarkStart w:id="9687" w:name="_Toc123088641"/>
      <w:bookmarkStart w:id="9688" w:name="_Toc124298297"/>
      <w:bookmarkStart w:id="9689" w:name="_Toc130575048"/>
      <w:bookmarkStart w:id="9690" w:name="_Toc131767458"/>
      <w:bookmarkStart w:id="9691" w:name="_Toc138888044"/>
      <w:r w:rsidRPr="00C04A08">
        <w:t>7.6.2</w:t>
      </w:r>
      <w:r w:rsidRPr="00C04A08">
        <w:tab/>
        <w:t>In-band blocking</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2B27BF">
      <w:pPr>
        <w:pStyle w:val="TH"/>
      </w:pPr>
      <w:bookmarkStart w:id="9692" w:name="_Toc21340963"/>
      <w:bookmarkStart w:id="9693" w:name="_Toc29805411"/>
      <w:bookmarkStart w:id="9694" w:name="_Toc36456620"/>
      <w:bookmarkStart w:id="9695" w:name="_Toc36469718"/>
      <w:bookmarkStart w:id="9696" w:name="_Toc37254133"/>
      <w:bookmarkStart w:id="9697" w:name="_Toc37322991"/>
      <w:bookmarkStart w:id="9698" w:name="_Toc37324397"/>
      <w:bookmarkStart w:id="9699" w:name="_Toc45889921"/>
      <w:bookmarkStart w:id="9700" w:name="_Toc52196601"/>
      <w:bookmarkStart w:id="9701" w:name="_Toc52197581"/>
      <w:bookmarkStart w:id="9702" w:name="_Toc53173304"/>
      <w:bookmarkStart w:id="9703" w:name="_Toc53173673"/>
      <w:bookmarkStart w:id="9704" w:name="_Toc61119675"/>
      <w:bookmarkStart w:id="9705" w:name="_Toc61120057"/>
      <w:bookmarkStart w:id="9706" w:name="_Toc67926128"/>
      <w:bookmarkStart w:id="9707" w:name="_Toc75273766"/>
      <w:bookmarkStart w:id="9708" w:name="_Toc76510666"/>
      <w:bookmarkStart w:id="9709" w:name="_Toc83129823"/>
      <w:bookmarkStart w:id="9710" w:name="_Toc90591355"/>
      <w:bookmarkStart w:id="9711" w:name="_Toc98864414"/>
      <w:bookmarkStart w:id="9712" w:name="_Toc99733663"/>
      <w:bookmarkStart w:id="9713"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2B27BF">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2B27BF">
            <w:pPr>
              <w:pStyle w:val="TAH"/>
            </w:pPr>
            <w:r w:rsidRPr="00501480">
              <w:t xml:space="preserve">Units </w:t>
            </w:r>
          </w:p>
        </w:tc>
        <w:tc>
          <w:tcPr>
            <w:tcW w:w="8529" w:type="dxa"/>
            <w:gridSpan w:val="8"/>
          </w:tcPr>
          <w:p w14:paraId="4C43EAB6" w14:textId="77777777" w:rsidR="008C2F46" w:rsidRPr="00501480" w:rsidRDefault="008C2F46" w:rsidP="002B27BF">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2B27BF">
            <w:pPr>
              <w:pStyle w:val="TAH"/>
            </w:pPr>
          </w:p>
        </w:tc>
        <w:tc>
          <w:tcPr>
            <w:tcW w:w="742" w:type="dxa"/>
            <w:tcBorders>
              <w:top w:val="nil"/>
            </w:tcBorders>
            <w:shd w:val="clear" w:color="auto" w:fill="auto"/>
          </w:tcPr>
          <w:p w14:paraId="0FC386EE" w14:textId="77777777" w:rsidR="008C2F46" w:rsidRPr="00501480" w:rsidRDefault="008C2F46" w:rsidP="002B27BF">
            <w:pPr>
              <w:pStyle w:val="TAH"/>
            </w:pPr>
          </w:p>
        </w:tc>
        <w:tc>
          <w:tcPr>
            <w:tcW w:w="1135" w:type="dxa"/>
          </w:tcPr>
          <w:p w14:paraId="5B1C1CCB" w14:textId="77777777" w:rsidR="008C2F46" w:rsidRPr="00501480" w:rsidRDefault="008C2F46" w:rsidP="002B27BF">
            <w:pPr>
              <w:pStyle w:val="TAH"/>
            </w:pPr>
            <w:r w:rsidRPr="00501480">
              <w:t xml:space="preserve">50 MHz </w:t>
            </w:r>
          </w:p>
        </w:tc>
        <w:tc>
          <w:tcPr>
            <w:tcW w:w="1267" w:type="dxa"/>
          </w:tcPr>
          <w:p w14:paraId="60898AC2" w14:textId="77777777" w:rsidR="008C2F46" w:rsidRPr="00501480" w:rsidRDefault="008C2F46" w:rsidP="002B27BF">
            <w:pPr>
              <w:pStyle w:val="TAH"/>
            </w:pPr>
            <w:r w:rsidRPr="00501480">
              <w:t>100 MHz</w:t>
            </w:r>
          </w:p>
        </w:tc>
        <w:tc>
          <w:tcPr>
            <w:tcW w:w="990" w:type="dxa"/>
          </w:tcPr>
          <w:p w14:paraId="179D2DB7" w14:textId="77777777" w:rsidR="008C2F46" w:rsidRPr="00501480" w:rsidRDefault="008C2F46" w:rsidP="002B27BF">
            <w:pPr>
              <w:pStyle w:val="TAH"/>
            </w:pPr>
            <w:r w:rsidRPr="00501480">
              <w:t>200 MHz</w:t>
            </w:r>
          </w:p>
        </w:tc>
        <w:tc>
          <w:tcPr>
            <w:tcW w:w="1267" w:type="dxa"/>
          </w:tcPr>
          <w:p w14:paraId="03EF74EA" w14:textId="77777777" w:rsidR="008C2F46" w:rsidRPr="00501480" w:rsidRDefault="008C2F46" w:rsidP="002B27BF">
            <w:pPr>
              <w:pStyle w:val="TAH"/>
            </w:pPr>
            <w:r w:rsidRPr="00501480">
              <w:t>400 MHz</w:t>
            </w:r>
          </w:p>
        </w:tc>
        <w:tc>
          <w:tcPr>
            <w:tcW w:w="1260" w:type="dxa"/>
          </w:tcPr>
          <w:p w14:paraId="1464E7AA" w14:textId="77777777" w:rsidR="008C2F46" w:rsidRPr="00501480" w:rsidRDefault="008C2F46" w:rsidP="002B27BF">
            <w:pPr>
              <w:pStyle w:val="TAH"/>
            </w:pPr>
            <w:r>
              <w:t>800 MHz</w:t>
            </w:r>
          </w:p>
        </w:tc>
        <w:tc>
          <w:tcPr>
            <w:tcW w:w="1350" w:type="dxa"/>
          </w:tcPr>
          <w:p w14:paraId="7E181023" w14:textId="77777777" w:rsidR="008C2F46" w:rsidRPr="00501480" w:rsidRDefault="008C2F46" w:rsidP="002B27BF">
            <w:pPr>
              <w:pStyle w:val="TAH"/>
            </w:pPr>
            <w:r>
              <w:t>1600 MHz</w:t>
            </w:r>
          </w:p>
        </w:tc>
        <w:tc>
          <w:tcPr>
            <w:tcW w:w="1267" w:type="dxa"/>
            <w:gridSpan w:val="3"/>
          </w:tcPr>
          <w:p w14:paraId="7C30156F" w14:textId="77777777" w:rsidR="008C2F46" w:rsidRPr="00501480" w:rsidRDefault="008C2F46" w:rsidP="002B27BF">
            <w:pPr>
              <w:pStyle w:val="TAH"/>
            </w:pPr>
            <w: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2B27BF">
            <w:pPr>
              <w:pStyle w:val="TAL"/>
            </w:pPr>
            <w:r w:rsidRPr="00501480">
              <w:t>Power in Transmission Bandwidth Configuration</w:t>
            </w:r>
          </w:p>
        </w:tc>
        <w:tc>
          <w:tcPr>
            <w:tcW w:w="742" w:type="dxa"/>
          </w:tcPr>
          <w:p w14:paraId="19F5137C" w14:textId="77777777" w:rsidR="008C2F46" w:rsidRPr="00501480" w:rsidRDefault="008C2F46" w:rsidP="002B27BF">
            <w:pPr>
              <w:pStyle w:val="TAC"/>
            </w:pPr>
            <w:r w:rsidRPr="00501480">
              <w:t>dBm</w:t>
            </w:r>
          </w:p>
        </w:tc>
        <w:tc>
          <w:tcPr>
            <w:tcW w:w="8529" w:type="dxa"/>
            <w:gridSpan w:val="8"/>
          </w:tcPr>
          <w:p w14:paraId="69F944F3" w14:textId="77777777" w:rsidR="008C2F46" w:rsidRPr="00501480" w:rsidRDefault="008C2F46" w:rsidP="002B27BF">
            <w:pPr>
              <w:pStyle w:val="TAC"/>
            </w:pPr>
            <w:r w:rsidRPr="00501480">
              <w:t>REFSENS + 14 dB</w:t>
            </w:r>
          </w:p>
          <w:p w14:paraId="1AD7145E" w14:textId="77777777" w:rsidR="008C2F46" w:rsidRPr="00501480" w:rsidRDefault="008C2F46" w:rsidP="002B27BF">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2B27BF">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2B27BF">
            <w:pPr>
              <w:pStyle w:val="TAC"/>
            </w:pPr>
            <w:r w:rsidRPr="00501480">
              <w:t>MHz</w:t>
            </w:r>
          </w:p>
        </w:tc>
        <w:tc>
          <w:tcPr>
            <w:tcW w:w="1135" w:type="dxa"/>
          </w:tcPr>
          <w:p w14:paraId="2D461B4E" w14:textId="77777777" w:rsidR="008C2F46" w:rsidRPr="00501480" w:rsidRDefault="008C2F46" w:rsidP="002B27BF">
            <w:pPr>
              <w:pStyle w:val="TAC"/>
            </w:pPr>
            <w:r w:rsidRPr="00501480">
              <w:t>50</w:t>
            </w:r>
          </w:p>
        </w:tc>
        <w:tc>
          <w:tcPr>
            <w:tcW w:w="1267" w:type="dxa"/>
          </w:tcPr>
          <w:p w14:paraId="75923881" w14:textId="77777777" w:rsidR="008C2F46" w:rsidRPr="00501480" w:rsidRDefault="008C2F46" w:rsidP="002B27BF">
            <w:pPr>
              <w:pStyle w:val="TAC"/>
            </w:pPr>
            <w:r w:rsidRPr="00501480">
              <w:t>100</w:t>
            </w:r>
          </w:p>
        </w:tc>
        <w:tc>
          <w:tcPr>
            <w:tcW w:w="990" w:type="dxa"/>
          </w:tcPr>
          <w:p w14:paraId="058E9D69" w14:textId="77777777" w:rsidR="008C2F46" w:rsidRPr="00501480" w:rsidRDefault="008C2F46" w:rsidP="002B27BF">
            <w:pPr>
              <w:pStyle w:val="TAC"/>
            </w:pPr>
            <w:r w:rsidRPr="00501480">
              <w:t>200</w:t>
            </w:r>
          </w:p>
        </w:tc>
        <w:tc>
          <w:tcPr>
            <w:tcW w:w="1267" w:type="dxa"/>
          </w:tcPr>
          <w:p w14:paraId="4B397207" w14:textId="77777777" w:rsidR="008C2F46" w:rsidRPr="00501480" w:rsidRDefault="008C2F46" w:rsidP="002B27BF">
            <w:pPr>
              <w:pStyle w:val="TAC"/>
            </w:pPr>
            <w:r w:rsidRPr="00501480">
              <w:t>400</w:t>
            </w:r>
          </w:p>
        </w:tc>
        <w:tc>
          <w:tcPr>
            <w:tcW w:w="1260" w:type="dxa"/>
          </w:tcPr>
          <w:p w14:paraId="75D848D0" w14:textId="77777777" w:rsidR="008C2F46" w:rsidRPr="00501480" w:rsidRDefault="008C2F46" w:rsidP="002B27BF">
            <w:pPr>
              <w:pStyle w:val="TAC"/>
            </w:pPr>
            <w:r>
              <w:t>800</w:t>
            </w:r>
          </w:p>
        </w:tc>
        <w:tc>
          <w:tcPr>
            <w:tcW w:w="1350" w:type="dxa"/>
          </w:tcPr>
          <w:p w14:paraId="056E3E57" w14:textId="77777777" w:rsidR="008C2F46" w:rsidRPr="00501480" w:rsidRDefault="008C2F46" w:rsidP="002B27BF">
            <w:pPr>
              <w:pStyle w:val="TAC"/>
            </w:pPr>
            <w:r>
              <w:t>1600</w:t>
            </w:r>
          </w:p>
        </w:tc>
        <w:tc>
          <w:tcPr>
            <w:tcW w:w="1267" w:type="dxa"/>
            <w:gridSpan w:val="3"/>
          </w:tcPr>
          <w:p w14:paraId="715A3CEF" w14:textId="77777777" w:rsidR="008C2F46" w:rsidRPr="00501480" w:rsidRDefault="008C2F46" w:rsidP="002B27BF">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2B27BF">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2B27BF">
            <w:pPr>
              <w:pStyle w:val="TAC"/>
            </w:pPr>
            <w:r w:rsidRPr="00501480">
              <w:t>dBm</w:t>
            </w:r>
          </w:p>
        </w:tc>
        <w:tc>
          <w:tcPr>
            <w:tcW w:w="1135" w:type="dxa"/>
          </w:tcPr>
          <w:p w14:paraId="53B40D1E" w14:textId="77777777" w:rsidR="008C2F46" w:rsidRPr="00501480" w:rsidRDefault="008C2F46" w:rsidP="002B27BF">
            <w:pPr>
              <w:pStyle w:val="TAC"/>
            </w:pPr>
            <w:r w:rsidRPr="00501480">
              <w:t>REFSENS + 35.5 dB</w:t>
            </w:r>
          </w:p>
        </w:tc>
        <w:tc>
          <w:tcPr>
            <w:tcW w:w="1267" w:type="dxa"/>
          </w:tcPr>
          <w:p w14:paraId="3D6818A2" w14:textId="77777777" w:rsidR="008C2F46" w:rsidRPr="00501480" w:rsidRDefault="008C2F46" w:rsidP="002B27BF">
            <w:pPr>
              <w:pStyle w:val="TAC"/>
            </w:pPr>
            <w:r w:rsidRPr="00501480">
              <w:t>REFSENS + 35.5 dB</w:t>
            </w:r>
          </w:p>
        </w:tc>
        <w:tc>
          <w:tcPr>
            <w:tcW w:w="990" w:type="dxa"/>
          </w:tcPr>
          <w:p w14:paraId="5D85C56F" w14:textId="77777777" w:rsidR="008C2F46" w:rsidRPr="00501480" w:rsidRDefault="008C2F46" w:rsidP="002B27BF">
            <w:pPr>
              <w:pStyle w:val="TAC"/>
            </w:pPr>
            <w:r w:rsidRPr="00501480">
              <w:t>REFSENS + 35.5 dB</w:t>
            </w:r>
          </w:p>
        </w:tc>
        <w:tc>
          <w:tcPr>
            <w:tcW w:w="1267" w:type="dxa"/>
          </w:tcPr>
          <w:p w14:paraId="6FF41135" w14:textId="77777777" w:rsidR="008C2F46" w:rsidRPr="00501480" w:rsidRDefault="008C2F46" w:rsidP="002B27BF">
            <w:pPr>
              <w:pStyle w:val="TAC"/>
            </w:pPr>
            <w:r w:rsidRPr="00501480">
              <w:t>REFSENS + 35.5 dB</w:t>
            </w:r>
          </w:p>
        </w:tc>
        <w:tc>
          <w:tcPr>
            <w:tcW w:w="1260" w:type="dxa"/>
          </w:tcPr>
          <w:p w14:paraId="01450EF3" w14:textId="77777777" w:rsidR="008C2F46" w:rsidRPr="00501480" w:rsidRDefault="008C2F46" w:rsidP="002B27BF">
            <w:pPr>
              <w:pStyle w:val="TAC"/>
            </w:pPr>
            <w:r>
              <w:t>N/A</w:t>
            </w:r>
          </w:p>
        </w:tc>
        <w:tc>
          <w:tcPr>
            <w:tcW w:w="1350" w:type="dxa"/>
          </w:tcPr>
          <w:p w14:paraId="515B3AF2" w14:textId="77777777" w:rsidR="008C2F46" w:rsidRPr="00501480" w:rsidRDefault="008C2F46" w:rsidP="002B27BF">
            <w:pPr>
              <w:pStyle w:val="TAC"/>
            </w:pPr>
            <w:r>
              <w:t>N/A</w:t>
            </w:r>
          </w:p>
        </w:tc>
        <w:tc>
          <w:tcPr>
            <w:tcW w:w="1267" w:type="dxa"/>
            <w:gridSpan w:val="3"/>
          </w:tcPr>
          <w:p w14:paraId="33F1385F" w14:textId="77777777" w:rsidR="008C2F46" w:rsidRPr="00501480" w:rsidRDefault="008C2F46" w:rsidP="002B27BF">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2B27BF">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2B27BF">
            <w:pPr>
              <w:pStyle w:val="TAC"/>
            </w:pPr>
            <w:r w:rsidRPr="00501480">
              <w:t>dBm</w:t>
            </w:r>
          </w:p>
        </w:tc>
        <w:tc>
          <w:tcPr>
            <w:tcW w:w="1135" w:type="dxa"/>
          </w:tcPr>
          <w:p w14:paraId="04F5AC62" w14:textId="77777777" w:rsidR="008C2F46" w:rsidRPr="00501480" w:rsidRDefault="008C2F46" w:rsidP="002B27BF">
            <w:pPr>
              <w:pStyle w:val="TAC"/>
            </w:pPr>
            <w:r w:rsidRPr="00501480">
              <w:t>REFSENS + 34.5 dB</w:t>
            </w:r>
          </w:p>
        </w:tc>
        <w:tc>
          <w:tcPr>
            <w:tcW w:w="1267" w:type="dxa"/>
          </w:tcPr>
          <w:p w14:paraId="5FE2D0B0" w14:textId="77777777" w:rsidR="008C2F46" w:rsidRPr="00501480" w:rsidRDefault="008C2F46" w:rsidP="002B27BF">
            <w:pPr>
              <w:pStyle w:val="TAC"/>
            </w:pPr>
            <w:r w:rsidRPr="00501480">
              <w:t>REFSENS + 34.5 dB</w:t>
            </w:r>
          </w:p>
        </w:tc>
        <w:tc>
          <w:tcPr>
            <w:tcW w:w="990" w:type="dxa"/>
          </w:tcPr>
          <w:p w14:paraId="1B6CECC5" w14:textId="77777777" w:rsidR="008C2F46" w:rsidRPr="00501480" w:rsidRDefault="008C2F46" w:rsidP="002B27BF">
            <w:pPr>
              <w:pStyle w:val="TAC"/>
            </w:pPr>
            <w:r w:rsidRPr="00501480">
              <w:t>REFSENS + 34.5 dB</w:t>
            </w:r>
          </w:p>
        </w:tc>
        <w:tc>
          <w:tcPr>
            <w:tcW w:w="1267" w:type="dxa"/>
          </w:tcPr>
          <w:p w14:paraId="3CC40C92" w14:textId="77777777" w:rsidR="008C2F46" w:rsidRPr="00501480" w:rsidRDefault="008C2F46" w:rsidP="002B27BF">
            <w:pPr>
              <w:pStyle w:val="TAC"/>
            </w:pPr>
            <w:r w:rsidRPr="00501480">
              <w:t>REFSENS + 34.5 dB</w:t>
            </w:r>
          </w:p>
        </w:tc>
        <w:tc>
          <w:tcPr>
            <w:tcW w:w="1260" w:type="dxa"/>
          </w:tcPr>
          <w:p w14:paraId="4823100F" w14:textId="77777777" w:rsidR="008C2F46" w:rsidRPr="00501480" w:rsidRDefault="008C2F46" w:rsidP="002B27BF">
            <w:pPr>
              <w:pStyle w:val="TAC"/>
            </w:pPr>
            <w:r>
              <w:t>N/A</w:t>
            </w:r>
          </w:p>
        </w:tc>
        <w:tc>
          <w:tcPr>
            <w:tcW w:w="1350" w:type="dxa"/>
          </w:tcPr>
          <w:p w14:paraId="042BF32F" w14:textId="77777777" w:rsidR="008C2F46" w:rsidRPr="00501480" w:rsidRDefault="008C2F46" w:rsidP="002B27BF">
            <w:pPr>
              <w:pStyle w:val="TAC"/>
            </w:pPr>
            <w:r>
              <w:t>N/A</w:t>
            </w:r>
          </w:p>
        </w:tc>
        <w:tc>
          <w:tcPr>
            <w:tcW w:w="1267" w:type="dxa"/>
            <w:gridSpan w:val="3"/>
          </w:tcPr>
          <w:p w14:paraId="251CFC7C" w14:textId="77777777" w:rsidR="008C2F46" w:rsidRPr="00501480" w:rsidRDefault="008C2F46" w:rsidP="002B27BF">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2B27BF">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2B27BF">
            <w:pPr>
              <w:pStyle w:val="TAC"/>
            </w:pPr>
            <w:r>
              <w:t>dBm</w:t>
            </w:r>
          </w:p>
        </w:tc>
        <w:tc>
          <w:tcPr>
            <w:tcW w:w="1135" w:type="dxa"/>
          </w:tcPr>
          <w:p w14:paraId="63CE04DC" w14:textId="77777777" w:rsidR="008C2F46" w:rsidRPr="00501480" w:rsidRDefault="008C2F46" w:rsidP="002B27BF">
            <w:pPr>
              <w:pStyle w:val="TAC"/>
            </w:pPr>
            <w:r>
              <w:t>N/A</w:t>
            </w:r>
          </w:p>
        </w:tc>
        <w:tc>
          <w:tcPr>
            <w:tcW w:w="1267" w:type="dxa"/>
          </w:tcPr>
          <w:p w14:paraId="719D5053" w14:textId="77777777" w:rsidR="008C2F46" w:rsidRPr="00501480" w:rsidRDefault="008C2F46" w:rsidP="002B27BF">
            <w:pPr>
              <w:pStyle w:val="TAC"/>
            </w:pPr>
            <w:r w:rsidRPr="00501480">
              <w:t>REFSENS + 3</w:t>
            </w:r>
            <w:r>
              <w:t>3</w:t>
            </w:r>
            <w:r w:rsidRPr="00501480">
              <w:t>.5 dB</w:t>
            </w:r>
          </w:p>
        </w:tc>
        <w:tc>
          <w:tcPr>
            <w:tcW w:w="990" w:type="dxa"/>
          </w:tcPr>
          <w:p w14:paraId="3B1F6947" w14:textId="77777777" w:rsidR="008C2F46" w:rsidRPr="00501480" w:rsidRDefault="008C2F46" w:rsidP="002B27BF">
            <w:pPr>
              <w:pStyle w:val="TAC"/>
            </w:pPr>
            <w:r>
              <w:t>N/A</w:t>
            </w:r>
          </w:p>
        </w:tc>
        <w:tc>
          <w:tcPr>
            <w:tcW w:w="1267" w:type="dxa"/>
          </w:tcPr>
          <w:p w14:paraId="3F169CA3" w14:textId="77777777" w:rsidR="008C2F46" w:rsidRPr="00501480" w:rsidRDefault="008C2F46" w:rsidP="002B27BF">
            <w:pPr>
              <w:pStyle w:val="TAC"/>
            </w:pPr>
            <w:r w:rsidRPr="00501480">
              <w:t>REFSENS + 3</w:t>
            </w:r>
            <w:r w:rsidRPr="00421CF6">
              <w:t>3</w:t>
            </w:r>
            <w:r w:rsidRPr="00501480">
              <w:t>.5 dB</w:t>
            </w:r>
          </w:p>
        </w:tc>
        <w:tc>
          <w:tcPr>
            <w:tcW w:w="1260" w:type="dxa"/>
          </w:tcPr>
          <w:p w14:paraId="6183FCDE" w14:textId="77777777" w:rsidR="008C2F46" w:rsidRPr="00501480" w:rsidRDefault="008C2F46" w:rsidP="002B27BF">
            <w:pPr>
              <w:pStyle w:val="TAC"/>
            </w:pPr>
            <w:r w:rsidRPr="00501480">
              <w:t>REFSENS + 3</w:t>
            </w:r>
            <w:r w:rsidRPr="00421CF6">
              <w:t>3</w:t>
            </w:r>
            <w:r w:rsidRPr="00501480">
              <w:t>.5 dB</w:t>
            </w:r>
          </w:p>
        </w:tc>
        <w:tc>
          <w:tcPr>
            <w:tcW w:w="1350" w:type="dxa"/>
          </w:tcPr>
          <w:p w14:paraId="1F88C0D2" w14:textId="77777777" w:rsidR="008C2F46" w:rsidRPr="00501480" w:rsidRDefault="008C2F46" w:rsidP="002B27BF">
            <w:pPr>
              <w:pStyle w:val="TAC"/>
            </w:pPr>
            <w:r w:rsidRPr="00501480">
              <w:t>REFSENS + 3</w:t>
            </w:r>
            <w:r w:rsidRPr="00421CF6">
              <w:t>3</w:t>
            </w:r>
            <w:r w:rsidRPr="00501480">
              <w:t>.5 dB</w:t>
            </w:r>
          </w:p>
        </w:tc>
        <w:tc>
          <w:tcPr>
            <w:tcW w:w="1267" w:type="dxa"/>
            <w:gridSpan w:val="3"/>
          </w:tcPr>
          <w:p w14:paraId="5C59E88B" w14:textId="77777777" w:rsidR="008C2F46" w:rsidRPr="00501480" w:rsidRDefault="008C2F46" w:rsidP="002B27BF">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4410D744" w:rsidR="008C2F46" w:rsidRPr="00501480" w:rsidRDefault="00761C0F" w:rsidP="002B27BF">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2B27BF">
            <w:pPr>
              <w:pStyle w:val="TAC"/>
            </w:pPr>
            <w:r w:rsidRPr="00501480">
              <w:t>MHz</w:t>
            </w:r>
          </w:p>
        </w:tc>
        <w:tc>
          <w:tcPr>
            <w:tcW w:w="1135" w:type="dxa"/>
          </w:tcPr>
          <w:p w14:paraId="5115874F" w14:textId="77777777" w:rsidR="008C2F46" w:rsidRPr="00501480" w:rsidRDefault="008C2F46" w:rsidP="002B27BF">
            <w:pPr>
              <w:pStyle w:val="TAC"/>
            </w:pPr>
            <w:r w:rsidRPr="00501480">
              <w:t>≤ -100 &amp; ≥ 100</w:t>
            </w:r>
          </w:p>
          <w:p w14:paraId="41F4B385" w14:textId="77777777" w:rsidR="008C2F46" w:rsidRPr="00501480" w:rsidRDefault="008C2F46" w:rsidP="002B27BF">
            <w:pPr>
              <w:pStyle w:val="TAC"/>
            </w:pPr>
            <w:r w:rsidRPr="00501480">
              <w:t>NOTE 5</w:t>
            </w:r>
          </w:p>
        </w:tc>
        <w:tc>
          <w:tcPr>
            <w:tcW w:w="1267" w:type="dxa"/>
          </w:tcPr>
          <w:p w14:paraId="6397DCA4" w14:textId="77777777" w:rsidR="008C2F46" w:rsidRPr="00501480" w:rsidRDefault="008C2F46" w:rsidP="002B27BF">
            <w:pPr>
              <w:pStyle w:val="TAC"/>
            </w:pPr>
            <w:r w:rsidRPr="00501480">
              <w:t>≤ -200 &amp; ≥ 200</w:t>
            </w:r>
          </w:p>
          <w:p w14:paraId="53F86BEC" w14:textId="77777777" w:rsidR="008C2F46" w:rsidRPr="00501480" w:rsidRDefault="008C2F46" w:rsidP="002B27BF">
            <w:pPr>
              <w:pStyle w:val="TAC"/>
            </w:pPr>
            <w:r w:rsidRPr="00501480">
              <w:t>NOTE 5</w:t>
            </w:r>
          </w:p>
        </w:tc>
        <w:tc>
          <w:tcPr>
            <w:tcW w:w="990" w:type="dxa"/>
          </w:tcPr>
          <w:p w14:paraId="7C512F99" w14:textId="77777777" w:rsidR="008C2F46" w:rsidRPr="00501480" w:rsidRDefault="008C2F46" w:rsidP="002B27BF">
            <w:pPr>
              <w:pStyle w:val="TAC"/>
            </w:pPr>
            <w:r w:rsidRPr="00501480">
              <w:t>≤ -400 &amp; ≥ 400</w:t>
            </w:r>
          </w:p>
          <w:p w14:paraId="519BEBE1" w14:textId="77777777" w:rsidR="008C2F46" w:rsidRPr="00501480" w:rsidRDefault="008C2F46" w:rsidP="002B27BF">
            <w:pPr>
              <w:pStyle w:val="TAC"/>
            </w:pPr>
            <w:r w:rsidRPr="00501480">
              <w:t>NOTE 5</w:t>
            </w:r>
          </w:p>
        </w:tc>
        <w:tc>
          <w:tcPr>
            <w:tcW w:w="1267" w:type="dxa"/>
          </w:tcPr>
          <w:p w14:paraId="65B4F4C5" w14:textId="77777777" w:rsidR="008C2F46" w:rsidRPr="00501480" w:rsidRDefault="008C2F46" w:rsidP="002B27BF">
            <w:pPr>
              <w:pStyle w:val="TAC"/>
            </w:pPr>
            <w:r w:rsidRPr="00501480">
              <w:t>≤ -800 &amp; ≥ 800</w:t>
            </w:r>
          </w:p>
          <w:p w14:paraId="6A1F2831" w14:textId="77777777" w:rsidR="008C2F46" w:rsidRPr="00501480" w:rsidRDefault="008C2F46" w:rsidP="002B27BF">
            <w:pPr>
              <w:pStyle w:val="TAC"/>
            </w:pPr>
            <w:r w:rsidRPr="00501480">
              <w:t>NOTE 5</w:t>
            </w:r>
          </w:p>
        </w:tc>
        <w:tc>
          <w:tcPr>
            <w:tcW w:w="1260" w:type="dxa"/>
          </w:tcPr>
          <w:p w14:paraId="4855DEF4" w14:textId="77777777" w:rsidR="008C2F46" w:rsidRDefault="008C2F46" w:rsidP="002B27BF">
            <w:pPr>
              <w:pStyle w:val="TAC"/>
            </w:pPr>
            <w:r w:rsidRPr="00501480">
              <w:t>≤ -</w:t>
            </w:r>
            <w:r>
              <w:t>16</w:t>
            </w:r>
            <w:r w:rsidRPr="00501480">
              <w:t xml:space="preserve">00 &amp; ≥ </w:t>
            </w:r>
            <w:r>
              <w:t>16</w:t>
            </w:r>
            <w:r w:rsidRPr="00501480">
              <w:t>00</w:t>
            </w:r>
          </w:p>
          <w:p w14:paraId="215719D9" w14:textId="77777777" w:rsidR="008C2F46" w:rsidRPr="00501480" w:rsidRDefault="008C2F46" w:rsidP="002B27BF">
            <w:pPr>
              <w:pStyle w:val="TAC"/>
            </w:pPr>
            <w:r w:rsidRPr="00501480">
              <w:t>NOTE 5</w:t>
            </w:r>
          </w:p>
        </w:tc>
        <w:tc>
          <w:tcPr>
            <w:tcW w:w="1350" w:type="dxa"/>
          </w:tcPr>
          <w:p w14:paraId="25876031" w14:textId="77777777" w:rsidR="008C2F46" w:rsidRPr="00501480" w:rsidRDefault="008C2F46" w:rsidP="002B27BF">
            <w:pPr>
              <w:pStyle w:val="TAC"/>
            </w:pPr>
            <w:r w:rsidRPr="00501480">
              <w:t>≤ -</w:t>
            </w:r>
            <w:r>
              <w:t>32</w:t>
            </w:r>
            <w:r w:rsidRPr="00501480">
              <w:t xml:space="preserve">00 &amp; ≥ </w:t>
            </w:r>
            <w:r>
              <w:t>32</w:t>
            </w:r>
            <w:r w:rsidRPr="00501480">
              <w:t>00</w:t>
            </w:r>
          </w:p>
        </w:tc>
        <w:tc>
          <w:tcPr>
            <w:tcW w:w="1267" w:type="dxa"/>
            <w:gridSpan w:val="3"/>
          </w:tcPr>
          <w:p w14:paraId="558200C8" w14:textId="77777777" w:rsidR="008C2F46" w:rsidRPr="00501480" w:rsidRDefault="008C2F46" w:rsidP="002B27BF">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2B27BF">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2B27BF">
            <w:pPr>
              <w:pStyle w:val="TAC"/>
            </w:pPr>
            <w:r w:rsidRPr="00501480">
              <w:t>MHz</w:t>
            </w:r>
          </w:p>
        </w:tc>
        <w:tc>
          <w:tcPr>
            <w:tcW w:w="1135" w:type="dxa"/>
          </w:tcPr>
          <w:p w14:paraId="57C067A3"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gridSpan w:val="3"/>
          </w:tcPr>
          <w:p w14:paraId="5D128453"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2B27BF">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2B27BF">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2B27BF">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5997A028" w:rsidR="008C2F46" w:rsidRPr="00501480" w:rsidRDefault="00761C0F" w:rsidP="002B27BF">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28E7FCB8" w:rsidR="008C2F46" w:rsidRPr="00501480" w:rsidRDefault="00761C0F" w:rsidP="002B27BF">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2B27BF">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2B27BF">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9714" w:name="_Toc114537319"/>
      <w:bookmarkStart w:id="9715" w:name="_Toc115257587"/>
      <w:bookmarkStart w:id="9716" w:name="_Toc123086907"/>
      <w:bookmarkStart w:id="9717" w:name="_Toc123088642"/>
      <w:bookmarkStart w:id="9718" w:name="_Toc124298298"/>
      <w:bookmarkStart w:id="9719" w:name="_Toc130575049"/>
      <w:bookmarkStart w:id="9720" w:name="_Toc131767459"/>
      <w:bookmarkStart w:id="9721" w:name="_Toc138888045"/>
      <w:r w:rsidRPr="00C04A08">
        <w:lastRenderedPageBreak/>
        <w:t>7.6.3</w:t>
      </w:r>
      <w:r w:rsidRPr="00C04A08">
        <w:tab/>
        <w:t>Void</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1734BF7D" w14:textId="77777777" w:rsidR="00842EF7" w:rsidRPr="00C04A08" w:rsidRDefault="00842EF7" w:rsidP="00842EF7">
      <w:pPr>
        <w:pStyle w:val="Heading2"/>
      </w:pPr>
      <w:bookmarkStart w:id="9722" w:name="_Toc21340964"/>
      <w:bookmarkStart w:id="9723" w:name="_Toc29805412"/>
      <w:bookmarkStart w:id="9724" w:name="_Toc36456621"/>
      <w:bookmarkStart w:id="9725" w:name="_Toc36469719"/>
      <w:bookmarkStart w:id="9726" w:name="_Toc37254134"/>
      <w:bookmarkStart w:id="9727" w:name="_Toc37322992"/>
      <w:bookmarkStart w:id="9728" w:name="_Toc37324398"/>
      <w:bookmarkStart w:id="9729" w:name="_Toc45889922"/>
      <w:bookmarkStart w:id="9730" w:name="_Toc52196602"/>
      <w:bookmarkStart w:id="9731" w:name="_Toc52197582"/>
      <w:bookmarkStart w:id="9732" w:name="_Toc53173305"/>
      <w:bookmarkStart w:id="9733" w:name="_Toc53173674"/>
      <w:bookmarkStart w:id="9734" w:name="_Toc61119676"/>
      <w:bookmarkStart w:id="9735" w:name="_Toc61120058"/>
      <w:bookmarkStart w:id="9736" w:name="_Toc67926129"/>
      <w:bookmarkStart w:id="9737" w:name="_Toc75273767"/>
      <w:bookmarkStart w:id="9738" w:name="_Toc76510667"/>
      <w:bookmarkStart w:id="9739" w:name="_Toc83129824"/>
      <w:bookmarkStart w:id="9740" w:name="_Toc90591356"/>
      <w:bookmarkStart w:id="9741" w:name="_Toc98864415"/>
      <w:bookmarkStart w:id="9742" w:name="_Toc99733664"/>
      <w:bookmarkStart w:id="9743" w:name="_Toc106577569"/>
      <w:bookmarkStart w:id="9744" w:name="_Toc114537320"/>
      <w:bookmarkStart w:id="9745" w:name="_Toc115257588"/>
      <w:bookmarkStart w:id="9746" w:name="_Toc123086908"/>
      <w:bookmarkStart w:id="9747" w:name="_Toc123088643"/>
      <w:bookmarkStart w:id="9748" w:name="_Toc124298299"/>
      <w:bookmarkStart w:id="9749" w:name="_Toc130575050"/>
      <w:bookmarkStart w:id="9750" w:name="_Toc131767460"/>
      <w:bookmarkStart w:id="9751" w:name="_Toc138888046"/>
      <w:r w:rsidRPr="00C04A08">
        <w:t>7.6A</w:t>
      </w:r>
      <w:r w:rsidRPr="00C04A08">
        <w:tab/>
        <w:t xml:space="preserve">Blocking characteristics for </w:t>
      </w:r>
      <w:r w:rsidR="004963EA" w:rsidRPr="00C04A08">
        <w:t xml:space="preserve">DL </w:t>
      </w:r>
      <w:r w:rsidRPr="00C04A08">
        <w:t>CA</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5DA2E837" w14:textId="77777777" w:rsidR="00842EF7" w:rsidRPr="00C04A08" w:rsidRDefault="00842EF7" w:rsidP="00842EF7">
      <w:pPr>
        <w:pStyle w:val="Heading3"/>
      </w:pPr>
      <w:bookmarkStart w:id="9752" w:name="_Toc21340965"/>
      <w:bookmarkStart w:id="9753" w:name="_Toc29805413"/>
      <w:bookmarkStart w:id="9754" w:name="_Toc36456622"/>
      <w:bookmarkStart w:id="9755" w:name="_Toc36469720"/>
      <w:bookmarkStart w:id="9756" w:name="_Toc37254135"/>
      <w:bookmarkStart w:id="9757" w:name="_Toc37322993"/>
      <w:bookmarkStart w:id="9758" w:name="_Toc37324399"/>
      <w:bookmarkStart w:id="9759" w:name="_Toc45889923"/>
      <w:bookmarkStart w:id="9760" w:name="_Toc52196603"/>
      <w:bookmarkStart w:id="9761" w:name="_Toc52197583"/>
      <w:bookmarkStart w:id="9762" w:name="_Toc53173306"/>
      <w:bookmarkStart w:id="9763" w:name="_Toc53173675"/>
      <w:bookmarkStart w:id="9764" w:name="_Toc61119677"/>
      <w:bookmarkStart w:id="9765" w:name="_Toc61120059"/>
      <w:bookmarkStart w:id="9766" w:name="_Toc67926130"/>
      <w:bookmarkStart w:id="9767" w:name="_Toc75273768"/>
      <w:bookmarkStart w:id="9768" w:name="_Toc76510668"/>
      <w:bookmarkStart w:id="9769" w:name="_Toc83129825"/>
      <w:bookmarkStart w:id="9770" w:name="_Toc90591357"/>
      <w:bookmarkStart w:id="9771" w:name="_Toc98864416"/>
      <w:bookmarkStart w:id="9772" w:name="_Toc99733665"/>
      <w:bookmarkStart w:id="9773" w:name="_Toc106577570"/>
      <w:bookmarkStart w:id="9774" w:name="_Toc114537321"/>
      <w:bookmarkStart w:id="9775" w:name="_Toc115257589"/>
      <w:bookmarkStart w:id="9776" w:name="_Toc123086909"/>
      <w:bookmarkStart w:id="9777" w:name="_Toc123088644"/>
      <w:bookmarkStart w:id="9778" w:name="_Toc124298300"/>
      <w:bookmarkStart w:id="9779" w:name="_Toc130575051"/>
      <w:bookmarkStart w:id="9780" w:name="_Toc131767461"/>
      <w:bookmarkStart w:id="9781" w:name="_Toc138888047"/>
      <w:r w:rsidRPr="00C04A08">
        <w:t>7.6A.1</w:t>
      </w:r>
      <w:r w:rsidRPr="00C04A08">
        <w:tab/>
        <w:t>General</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4DB36AF7" w14:textId="77777777" w:rsidR="00842EF7" w:rsidRPr="00C04A08" w:rsidRDefault="00842EF7" w:rsidP="00842EF7">
      <w:pPr>
        <w:pStyle w:val="Heading3"/>
      </w:pPr>
      <w:bookmarkStart w:id="9782" w:name="_Toc21340966"/>
      <w:bookmarkStart w:id="9783" w:name="_Toc29805414"/>
      <w:bookmarkStart w:id="9784" w:name="_Toc36456623"/>
      <w:bookmarkStart w:id="9785" w:name="_Toc36469721"/>
      <w:bookmarkStart w:id="9786" w:name="_Toc37254136"/>
      <w:bookmarkStart w:id="9787" w:name="_Toc37322994"/>
      <w:bookmarkStart w:id="9788" w:name="_Toc37324400"/>
      <w:bookmarkStart w:id="9789" w:name="_Toc45889924"/>
      <w:bookmarkStart w:id="9790" w:name="_Toc52196604"/>
      <w:bookmarkStart w:id="9791" w:name="_Toc52197584"/>
      <w:bookmarkStart w:id="9792" w:name="_Toc53173307"/>
      <w:bookmarkStart w:id="9793" w:name="_Toc53173676"/>
      <w:bookmarkStart w:id="9794" w:name="_Toc61119678"/>
      <w:bookmarkStart w:id="9795" w:name="_Toc61120060"/>
      <w:bookmarkStart w:id="9796" w:name="_Toc67926131"/>
      <w:bookmarkStart w:id="9797" w:name="_Toc75273769"/>
      <w:bookmarkStart w:id="9798" w:name="_Toc76510669"/>
      <w:bookmarkStart w:id="9799" w:name="_Toc83129826"/>
      <w:bookmarkStart w:id="9800" w:name="_Toc90591358"/>
      <w:bookmarkStart w:id="9801" w:name="_Toc98864417"/>
      <w:bookmarkStart w:id="9802" w:name="_Toc99733666"/>
      <w:bookmarkStart w:id="9803" w:name="_Toc106577571"/>
      <w:bookmarkStart w:id="9804" w:name="_Toc114537322"/>
      <w:bookmarkStart w:id="9805" w:name="_Toc115257590"/>
      <w:bookmarkStart w:id="9806" w:name="_Toc123086910"/>
      <w:bookmarkStart w:id="9807" w:name="_Toc123088645"/>
      <w:bookmarkStart w:id="9808" w:name="_Toc124298301"/>
      <w:bookmarkStart w:id="9809" w:name="_Toc130575052"/>
      <w:bookmarkStart w:id="9810" w:name="_Toc131767462"/>
      <w:bookmarkStart w:id="9811" w:name="_Toc138888048"/>
      <w:r w:rsidRPr="00C04A08">
        <w:t>7.6A.2</w:t>
      </w:r>
      <w:r w:rsidRPr="00C04A08">
        <w:tab/>
        <w:t>In-band blocking</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254689">
      <w:pPr>
        <w:keepNext/>
        <w:keepLines/>
        <w:spacing w:before="60"/>
        <w:jc w:val="center"/>
        <w:rPr>
          <w:rFonts w:ascii="Arial" w:eastAsia="Malgun Gothic" w:hAnsi="Arial"/>
          <w:b/>
        </w:rPr>
      </w:pPr>
      <w:bookmarkStart w:id="9812" w:name="_Toc37254137"/>
      <w:bookmarkStart w:id="9813" w:name="_Toc37322995"/>
      <w:bookmarkStart w:id="9814" w:name="_Toc37324401"/>
      <w:bookmarkStart w:id="9815" w:name="_Toc45889925"/>
      <w:bookmarkStart w:id="9816" w:name="_Toc52196605"/>
      <w:bookmarkStart w:id="9817" w:name="_Toc52197585"/>
      <w:bookmarkStart w:id="9818" w:name="_Toc53173308"/>
      <w:bookmarkStart w:id="9819" w:name="_Toc53173677"/>
      <w:bookmarkStart w:id="9820" w:name="_Toc61119679"/>
      <w:bookmarkStart w:id="9821" w:name="_Toc61120061"/>
      <w:bookmarkStart w:id="9822" w:name="_Toc67926132"/>
      <w:bookmarkStart w:id="9823" w:name="_Toc75273770"/>
      <w:bookmarkStart w:id="9824" w:name="_Toc76510670"/>
      <w:bookmarkStart w:id="9825" w:name="_Toc83129827"/>
      <w:bookmarkStart w:id="9826" w:name="_Toc90591359"/>
      <w:bookmarkStart w:id="9827" w:name="_Toc98864418"/>
      <w:bookmarkStart w:id="9828" w:name="_Toc99733667"/>
      <w:bookmarkStart w:id="9829" w:name="_Toc106577572"/>
      <w:r w:rsidRPr="002827A5">
        <w:rPr>
          <w:rFonts w:ascii="Arial" w:eastAsia="Malgun Gothic" w:hAnsi="Arial"/>
          <w:b/>
        </w:rPr>
        <w:t xml:space="preserve">Table </w:t>
      </w:r>
      <w:r w:rsidRPr="002827A5">
        <w:rPr>
          <w:rFonts w:ascii="Arial" w:eastAsia="MS Mincho" w:hAnsi="Arial"/>
          <w:b/>
        </w:rPr>
        <w:t>7.6A.2.1-1</w:t>
      </w:r>
      <w:r w:rsidRPr="002827A5">
        <w:rPr>
          <w:rFonts w:ascii="Arial" w:eastAsia="Malgun Gothic" w:hAnsi="Arial"/>
          <w:b/>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2B27BF">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2B27BF">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2B27BF">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2B27BF">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2B27BF">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2B27BF">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2B27BF">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2B27BF">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2B27BF">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2B27BF">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2B27BF">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2B27BF">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2B27BF">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2B27BF">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2B27BF">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2B27BF">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2B27BF">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2B27BF">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32AA0BD1" w:rsidR="00254689" w:rsidRPr="002827A5" w:rsidRDefault="00761C0F" w:rsidP="002B27BF">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2B27BF">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2B27BF">
            <w:pPr>
              <w:pStyle w:val="TAC"/>
            </w:pPr>
          </w:p>
          <w:p w14:paraId="6203E4B0" w14:textId="77777777" w:rsidR="00254689" w:rsidRPr="002827A5" w:rsidRDefault="00254689" w:rsidP="002B27BF">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2B27BF">
            <w:pPr>
              <w:pStyle w:val="TAC"/>
            </w:pPr>
          </w:p>
          <w:p w14:paraId="3D33A698" w14:textId="77777777" w:rsidR="00254689" w:rsidRPr="002827A5" w:rsidRDefault="00254689" w:rsidP="002B27BF">
            <w:pPr>
              <w:pStyle w:val="TAC"/>
            </w:pPr>
            <w:r w:rsidRPr="002827A5">
              <w:t>NOTE 5</w:t>
            </w:r>
          </w:p>
          <w:p w14:paraId="018AD835" w14:textId="77777777" w:rsidR="00254689" w:rsidRPr="002827A5" w:rsidRDefault="00254689" w:rsidP="002B27BF">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2B27BF">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2B27BF">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2B27BF">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2B27BF">
            <w:pPr>
              <w:pStyle w:val="TAC"/>
            </w:pPr>
            <w:r w:rsidRPr="002827A5">
              <w:t>To</w:t>
            </w:r>
          </w:p>
          <w:p w14:paraId="304E90A0" w14:textId="77777777" w:rsidR="00254689" w:rsidRPr="002827A5" w:rsidRDefault="00254689" w:rsidP="002B27BF">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2B27BF">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2B27BF">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2B27BF">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2B27BF">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0075C5D1" w:rsidR="00254689" w:rsidRPr="002827A5" w:rsidRDefault="00761C0F" w:rsidP="002B27BF">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2B27BF">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2B27BF">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9830" w:name="_Toc114537323"/>
      <w:bookmarkStart w:id="9831" w:name="_Toc115257591"/>
      <w:bookmarkStart w:id="9832" w:name="_Toc123086911"/>
      <w:bookmarkStart w:id="9833" w:name="_Toc123088646"/>
      <w:bookmarkStart w:id="9834" w:name="_Toc124298302"/>
      <w:bookmarkStart w:id="9835" w:name="_Toc130575053"/>
      <w:bookmarkStart w:id="9836" w:name="_Toc131767463"/>
      <w:bookmarkStart w:id="9837" w:name="_Toc138888049"/>
      <w:r w:rsidRPr="00C04A08">
        <w:t>7.6A.2.2</w:t>
      </w:r>
      <w:r w:rsidRPr="00C04A08">
        <w:tab/>
        <w:t>In-band blocking for Intra-band non-contiguous CA</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9838" w:name="_Toc37254138"/>
      <w:bookmarkStart w:id="9839" w:name="_Toc37322996"/>
      <w:bookmarkStart w:id="9840" w:name="_Toc37324402"/>
      <w:bookmarkStart w:id="9841" w:name="_Toc45889926"/>
      <w:bookmarkStart w:id="9842" w:name="_Toc52196606"/>
      <w:bookmarkStart w:id="9843" w:name="_Toc52197586"/>
      <w:bookmarkStart w:id="9844" w:name="_Toc53173309"/>
      <w:bookmarkStart w:id="9845" w:name="_Toc53173678"/>
      <w:bookmarkStart w:id="9846" w:name="_Toc61119680"/>
      <w:bookmarkStart w:id="9847" w:name="_Toc61120062"/>
      <w:bookmarkStart w:id="9848" w:name="_Toc67926133"/>
      <w:bookmarkStart w:id="9849" w:name="_Toc75273771"/>
      <w:bookmarkStart w:id="9850" w:name="_Toc76510671"/>
      <w:bookmarkStart w:id="9851" w:name="_Toc83129828"/>
      <w:bookmarkStart w:id="9852" w:name="_Toc90591360"/>
      <w:bookmarkStart w:id="9853" w:name="_Toc98864419"/>
      <w:bookmarkStart w:id="9854" w:name="_Toc99733668"/>
      <w:bookmarkStart w:id="9855" w:name="_Toc106577573"/>
      <w:bookmarkStart w:id="9856" w:name="_Toc114537324"/>
      <w:bookmarkStart w:id="9857" w:name="_Toc115257592"/>
      <w:bookmarkStart w:id="9858" w:name="_Toc123086912"/>
      <w:bookmarkStart w:id="9859" w:name="_Toc123088647"/>
      <w:bookmarkStart w:id="9860" w:name="_Toc124298303"/>
      <w:bookmarkStart w:id="9861" w:name="_Toc130575054"/>
      <w:bookmarkStart w:id="9862" w:name="_Toc131767464"/>
      <w:bookmarkStart w:id="9863" w:name="_Toc138888050"/>
      <w:r w:rsidRPr="00C04A08">
        <w:t>7.6A.2.3</w:t>
      </w:r>
      <w:r w:rsidRPr="00C04A08">
        <w:tab/>
      </w:r>
      <w:r w:rsidR="0014412D" w:rsidRPr="00C04A08">
        <w:t>In-band blocking for Inter-band CA</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9864" w:name="_Toc21340967"/>
      <w:bookmarkStart w:id="9865" w:name="_Toc29805415"/>
      <w:bookmarkStart w:id="9866" w:name="_Toc36456624"/>
      <w:bookmarkStart w:id="9867" w:name="_Toc36469722"/>
      <w:bookmarkStart w:id="9868" w:name="_Toc37254139"/>
      <w:bookmarkStart w:id="9869" w:name="_Toc37322997"/>
      <w:bookmarkStart w:id="9870" w:name="_Toc37324403"/>
      <w:bookmarkStart w:id="9871" w:name="_Toc45889927"/>
      <w:bookmarkStart w:id="9872" w:name="_Toc52196607"/>
      <w:bookmarkStart w:id="9873" w:name="_Toc52197587"/>
      <w:bookmarkStart w:id="9874" w:name="_Toc53173310"/>
      <w:bookmarkStart w:id="9875" w:name="_Toc53173679"/>
      <w:bookmarkStart w:id="9876" w:name="_Toc61118947"/>
      <w:bookmarkStart w:id="9877" w:name="_Toc61119329"/>
      <w:bookmarkStart w:id="9878" w:name="_Toc67923901"/>
      <w:bookmarkStart w:id="9879" w:name="_Toc75294713"/>
      <w:bookmarkStart w:id="9880" w:name="_Toc83130440"/>
      <w:bookmarkStart w:id="9881" w:name="_Toc90590025"/>
      <w:bookmarkStart w:id="9882" w:name="_Toc98869599"/>
      <w:bookmarkStart w:id="9883" w:name="_Toc106547343"/>
      <w:bookmarkStart w:id="9884" w:name="_Toc114537325"/>
      <w:bookmarkStart w:id="9885" w:name="_Toc115257593"/>
      <w:bookmarkStart w:id="9886" w:name="_Toc123086913"/>
      <w:bookmarkStart w:id="9887" w:name="_Toc123088648"/>
      <w:bookmarkStart w:id="9888" w:name="_Toc124298304"/>
      <w:bookmarkStart w:id="9889" w:name="_Toc130575055"/>
      <w:bookmarkStart w:id="9890" w:name="_Toc131767465"/>
      <w:bookmarkStart w:id="9891" w:name="_Toc138888051"/>
      <w:bookmarkStart w:id="9892" w:name="_Toc21340968"/>
      <w:bookmarkStart w:id="9893" w:name="_Toc29805416"/>
      <w:bookmarkStart w:id="9894" w:name="_Toc36456625"/>
      <w:bookmarkStart w:id="9895" w:name="_Toc36469723"/>
      <w:bookmarkStart w:id="9896" w:name="_Toc37254140"/>
      <w:bookmarkStart w:id="9897" w:name="_Toc37322998"/>
      <w:bookmarkStart w:id="9898" w:name="_Toc37324404"/>
      <w:bookmarkStart w:id="9899" w:name="_Toc45889928"/>
      <w:bookmarkStart w:id="9900" w:name="_Toc52196608"/>
      <w:bookmarkStart w:id="9901" w:name="_Toc52197588"/>
      <w:bookmarkStart w:id="9902" w:name="_Toc53173311"/>
      <w:bookmarkStart w:id="9903" w:name="_Toc53173680"/>
      <w:bookmarkStart w:id="9904" w:name="_Toc61119682"/>
      <w:bookmarkStart w:id="9905" w:name="_Toc61120064"/>
      <w:bookmarkStart w:id="9906" w:name="_Toc67926135"/>
      <w:bookmarkStart w:id="9907" w:name="_Toc75273773"/>
      <w:bookmarkStart w:id="9908" w:name="_Toc76510673"/>
      <w:bookmarkStart w:id="9909" w:name="_Toc83129830"/>
      <w:bookmarkStart w:id="9910" w:name="_Toc90591362"/>
      <w:bookmarkStart w:id="9911" w:name="_Toc98864421"/>
      <w:bookmarkStart w:id="9912" w:name="_Toc99733670"/>
      <w:bookmarkStart w:id="9913" w:name="_Toc106577575"/>
      <w:r w:rsidRPr="00C04A08">
        <w:t>7.6D</w:t>
      </w:r>
      <w:r w:rsidRPr="00C04A08">
        <w:tab/>
      </w:r>
      <w:r>
        <w:t>Void</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2FF0F824" w14:textId="77777777" w:rsidR="00842EF7" w:rsidRPr="00C04A08" w:rsidRDefault="00842EF7" w:rsidP="00842EF7">
      <w:pPr>
        <w:pStyle w:val="Heading2"/>
      </w:pPr>
      <w:bookmarkStart w:id="9914" w:name="_Toc114537326"/>
      <w:bookmarkStart w:id="9915" w:name="_Toc115257594"/>
      <w:bookmarkStart w:id="9916" w:name="_Toc123086914"/>
      <w:bookmarkStart w:id="9917" w:name="_Toc123088649"/>
      <w:bookmarkStart w:id="9918" w:name="_Toc124298305"/>
      <w:bookmarkStart w:id="9919" w:name="_Toc130575056"/>
      <w:bookmarkStart w:id="9920" w:name="_Toc131767466"/>
      <w:bookmarkStart w:id="9921" w:name="_Toc138888052"/>
      <w:r w:rsidRPr="00C04A08">
        <w:t>7.7</w:t>
      </w:r>
      <w:r w:rsidRPr="00C04A08">
        <w:tab/>
        <w:t>Void</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4A6C4ED3" w14:textId="77777777" w:rsidR="00842EF7" w:rsidRPr="00C04A08" w:rsidRDefault="00842EF7" w:rsidP="00842EF7">
      <w:pPr>
        <w:pStyle w:val="Heading2"/>
      </w:pPr>
      <w:bookmarkStart w:id="9922" w:name="_Toc21340969"/>
      <w:bookmarkStart w:id="9923" w:name="_Toc29805417"/>
      <w:bookmarkStart w:id="9924" w:name="_Toc36456626"/>
      <w:bookmarkStart w:id="9925" w:name="_Toc36469724"/>
      <w:bookmarkStart w:id="9926" w:name="_Toc37254141"/>
      <w:bookmarkStart w:id="9927" w:name="_Toc37322999"/>
      <w:bookmarkStart w:id="9928" w:name="_Toc37324405"/>
      <w:bookmarkStart w:id="9929" w:name="_Toc45889929"/>
      <w:bookmarkStart w:id="9930" w:name="_Toc52196609"/>
      <w:bookmarkStart w:id="9931" w:name="_Toc52197589"/>
      <w:bookmarkStart w:id="9932" w:name="_Toc53173312"/>
      <w:bookmarkStart w:id="9933" w:name="_Toc53173681"/>
      <w:bookmarkStart w:id="9934" w:name="_Toc61119683"/>
      <w:bookmarkStart w:id="9935" w:name="_Toc61120065"/>
      <w:bookmarkStart w:id="9936" w:name="_Toc67926136"/>
      <w:bookmarkStart w:id="9937" w:name="_Toc75273774"/>
      <w:bookmarkStart w:id="9938" w:name="_Toc76510674"/>
      <w:bookmarkStart w:id="9939" w:name="_Toc83129831"/>
      <w:bookmarkStart w:id="9940" w:name="_Toc90591363"/>
      <w:bookmarkStart w:id="9941" w:name="_Toc98864422"/>
      <w:bookmarkStart w:id="9942" w:name="_Toc99733671"/>
      <w:bookmarkStart w:id="9943" w:name="_Toc106577576"/>
      <w:bookmarkStart w:id="9944" w:name="_Toc114537327"/>
      <w:bookmarkStart w:id="9945" w:name="_Toc115257595"/>
      <w:bookmarkStart w:id="9946" w:name="_Toc123086915"/>
      <w:bookmarkStart w:id="9947" w:name="_Toc123088650"/>
      <w:bookmarkStart w:id="9948" w:name="_Toc124298306"/>
      <w:bookmarkStart w:id="9949" w:name="_Toc130575057"/>
      <w:bookmarkStart w:id="9950" w:name="_Toc131767467"/>
      <w:bookmarkStart w:id="9951" w:name="_Toc138888053"/>
      <w:r w:rsidRPr="00C04A08">
        <w:t>7.8</w:t>
      </w:r>
      <w:r w:rsidRPr="00C04A08">
        <w:tab/>
        <w:t>Void</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3818D503" w14:textId="77777777" w:rsidR="00842EF7" w:rsidRPr="00C04A08" w:rsidRDefault="00842EF7" w:rsidP="00842EF7">
      <w:pPr>
        <w:pStyle w:val="Heading2"/>
      </w:pPr>
      <w:bookmarkStart w:id="9952" w:name="_Toc21340970"/>
      <w:bookmarkStart w:id="9953" w:name="_Toc29805418"/>
      <w:bookmarkStart w:id="9954" w:name="_Toc36456627"/>
      <w:bookmarkStart w:id="9955" w:name="_Toc36469725"/>
      <w:bookmarkStart w:id="9956" w:name="_Toc37254142"/>
      <w:bookmarkStart w:id="9957" w:name="_Toc37323000"/>
      <w:bookmarkStart w:id="9958" w:name="_Toc37324406"/>
      <w:bookmarkStart w:id="9959" w:name="_Toc45889930"/>
      <w:bookmarkStart w:id="9960" w:name="_Toc52196610"/>
      <w:bookmarkStart w:id="9961" w:name="_Toc52197590"/>
      <w:bookmarkStart w:id="9962" w:name="_Toc53173313"/>
      <w:bookmarkStart w:id="9963" w:name="_Toc53173682"/>
      <w:bookmarkStart w:id="9964" w:name="_Toc61119684"/>
      <w:bookmarkStart w:id="9965" w:name="_Toc61120066"/>
      <w:bookmarkStart w:id="9966" w:name="_Toc67926137"/>
      <w:bookmarkStart w:id="9967" w:name="_Toc75273775"/>
      <w:bookmarkStart w:id="9968" w:name="_Toc76510675"/>
      <w:bookmarkStart w:id="9969" w:name="_Toc83129832"/>
      <w:bookmarkStart w:id="9970" w:name="_Toc90591364"/>
      <w:bookmarkStart w:id="9971" w:name="_Toc98864423"/>
      <w:bookmarkStart w:id="9972" w:name="_Toc99733672"/>
      <w:bookmarkStart w:id="9973" w:name="_Toc106577577"/>
      <w:bookmarkStart w:id="9974" w:name="_Toc114537328"/>
      <w:bookmarkStart w:id="9975" w:name="_Toc115257596"/>
      <w:bookmarkStart w:id="9976" w:name="_Toc123086916"/>
      <w:bookmarkStart w:id="9977" w:name="_Toc123088651"/>
      <w:bookmarkStart w:id="9978" w:name="_Toc124298307"/>
      <w:bookmarkStart w:id="9979" w:name="_Toc130575058"/>
      <w:bookmarkStart w:id="9980" w:name="_Toc131767468"/>
      <w:bookmarkStart w:id="9981" w:name="_Toc138888054"/>
      <w:r w:rsidRPr="00C04A08">
        <w:t>7.9</w:t>
      </w:r>
      <w:r w:rsidRPr="00C04A08">
        <w:tab/>
        <w:t>Spurious emissions</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9982" w:name="_Toc21340971"/>
      <w:bookmarkStart w:id="9983" w:name="_Toc29805419"/>
      <w:bookmarkStart w:id="9984" w:name="_Toc36456628"/>
      <w:bookmarkStart w:id="9985" w:name="_Toc36469726"/>
      <w:bookmarkStart w:id="9986" w:name="_Toc37254143"/>
      <w:bookmarkStart w:id="9987" w:name="_Toc37323001"/>
      <w:bookmarkStart w:id="9988" w:name="_Toc37324407"/>
      <w:bookmarkStart w:id="9989" w:name="_Toc45889931"/>
      <w:bookmarkStart w:id="9990" w:name="_Toc52196611"/>
      <w:bookmarkStart w:id="9991" w:name="_Toc52197591"/>
      <w:bookmarkStart w:id="9992" w:name="_Toc53173314"/>
      <w:bookmarkStart w:id="9993" w:name="_Toc53173683"/>
      <w:bookmarkStart w:id="9994" w:name="_Toc61119685"/>
      <w:bookmarkStart w:id="9995" w:name="_Toc61120067"/>
      <w:bookmarkStart w:id="9996" w:name="_Toc67926138"/>
      <w:bookmarkStart w:id="9997" w:name="_Toc75273776"/>
      <w:bookmarkStart w:id="9998" w:name="_Toc76510676"/>
      <w:bookmarkStart w:id="9999" w:name="_Toc83129833"/>
      <w:bookmarkStart w:id="10000" w:name="_Toc90591365"/>
      <w:bookmarkStart w:id="10001" w:name="_Toc98864424"/>
      <w:bookmarkStart w:id="10002" w:name="_Toc99733673"/>
      <w:bookmarkStart w:id="10003"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08FA6CDC" w:rsidR="00254689" w:rsidRPr="00C04A08" w:rsidRDefault="00254689" w:rsidP="002B27BF">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0004" w:name="_Toc114537329"/>
      <w:bookmarkStart w:id="10005" w:name="_Toc115257597"/>
      <w:bookmarkStart w:id="10006" w:name="_Toc123086917"/>
      <w:bookmarkStart w:id="10007" w:name="_Toc123088652"/>
      <w:bookmarkStart w:id="10008" w:name="_Toc124298308"/>
      <w:bookmarkStart w:id="10009" w:name="_Toc130575059"/>
      <w:bookmarkStart w:id="10010" w:name="_Toc131767469"/>
      <w:bookmarkStart w:id="10011" w:name="_Toc138888055"/>
      <w:r w:rsidRPr="00C04A08">
        <w:t>7.10</w:t>
      </w:r>
      <w:r w:rsidRPr="00C04A08">
        <w:tab/>
        <w:t>Void</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3067FE77" w14:textId="77777777" w:rsidR="00842EF7" w:rsidRPr="00C04A08" w:rsidRDefault="00842EF7" w:rsidP="00842EF7">
      <w:pPr>
        <w:pStyle w:val="Heading8"/>
      </w:pPr>
      <w:r w:rsidRPr="00C04A08">
        <w:br w:type="page"/>
      </w:r>
      <w:bookmarkStart w:id="10012" w:name="_Toc21340972"/>
      <w:bookmarkStart w:id="10013" w:name="_Toc29805420"/>
      <w:bookmarkStart w:id="10014" w:name="_Toc36456629"/>
      <w:bookmarkStart w:id="10015" w:name="_Toc36469727"/>
      <w:bookmarkStart w:id="10016" w:name="_Toc37254144"/>
      <w:bookmarkStart w:id="10017" w:name="_Toc37323002"/>
      <w:bookmarkStart w:id="10018" w:name="_Toc37324408"/>
      <w:bookmarkStart w:id="10019" w:name="_Toc45889932"/>
      <w:bookmarkStart w:id="10020" w:name="_Toc52196612"/>
      <w:bookmarkStart w:id="10021" w:name="_Toc52197592"/>
      <w:bookmarkStart w:id="10022" w:name="_Toc53173315"/>
      <w:bookmarkStart w:id="10023" w:name="_Toc53173684"/>
      <w:bookmarkStart w:id="10024" w:name="_Toc61119686"/>
      <w:bookmarkStart w:id="10025" w:name="_Toc61120068"/>
      <w:bookmarkStart w:id="10026" w:name="_Toc67926139"/>
      <w:bookmarkStart w:id="10027" w:name="_Toc75273777"/>
      <w:bookmarkStart w:id="10028" w:name="_Toc76510677"/>
      <w:bookmarkStart w:id="10029" w:name="_Toc83129834"/>
      <w:bookmarkStart w:id="10030" w:name="_Toc90591366"/>
      <w:bookmarkStart w:id="10031" w:name="_Toc98864425"/>
      <w:bookmarkStart w:id="10032" w:name="_Toc99733674"/>
      <w:bookmarkStart w:id="10033" w:name="_Toc106577579"/>
      <w:bookmarkStart w:id="10034" w:name="_Toc114537330"/>
      <w:bookmarkStart w:id="10035" w:name="_Toc115257598"/>
      <w:bookmarkStart w:id="10036" w:name="_Toc123086918"/>
      <w:bookmarkStart w:id="10037" w:name="_Toc123088653"/>
      <w:bookmarkStart w:id="10038" w:name="_Toc124298309"/>
      <w:bookmarkStart w:id="10039" w:name="_Toc130575060"/>
      <w:bookmarkStart w:id="10040" w:name="_Toc131767470"/>
      <w:bookmarkStart w:id="10041" w:name="_Toc138888056"/>
      <w:r w:rsidRPr="00C04A08">
        <w:lastRenderedPageBreak/>
        <w:t>Annex A (normative):</w:t>
      </w:r>
      <w:r w:rsidRPr="00C04A08">
        <w:br/>
        <w:t>Measurement channels</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0042" w:name="_Toc21340973"/>
      <w:bookmarkStart w:id="10043" w:name="_Toc29805421"/>
      <w:bookmarkStart w:id="10044" w:name="_Toc36456630"/>
      <w:bookmarkStart w:id="10045" w:name="_Toc36469728"/>
      <w:bookmarkStart w:id="10046" w:name="_Toc37254145"/>
      <w:bookmarkStart w:id="10047" w:name="_Toc37323003"/>
      <w:bookmarkStart w:id="10048" w:name="_Toc37324409"/>
      <w:bookmarkStart w:id="10049" w:name="_Toc45889933"/>
      <w:bookmarkStart w:id="10050" w:name="_Toc52196613"/>
      <w:bookmarkStart w:id="10051" w:name="_Toc52197593"/>
      <w:bookmarkStart w:id="10052" w:name="_Toc53173316"/>
      <w:bookmarkStart w:id="10053" w:name="_Toc53173685"/>
      <w:bookmarkStart w:id="10054" w:name="_Toc61119687"/>
      <w:bookmarkStart w:id="10055" w:name="_Toc61120069"/>
      <w:bookmarkStart w:id="10056" w:name="_Toc67926140"/>
      <w:bookmarkStart w:id="10057" w:name="_Toc75273778"/>
      <w:bookmarkStart w:id="10058" w:name="_Toc76510678"/>
      <w:bookmarkStart w:id="10059" w:name="_Toc83129835"/>
      <w:bookmarkStart w:id="10060" w:name="_Toc90591367"/>
      <w:bookmarkStart w:id="10061" w:name="_Toc98864426"/>
      <w:bookmarkStart w:id="10062" w:name="_Toc99733675"/>
      <w:bookmarkStart w:id="10063" w:name="_Toc106577580"/>
      <w:bookmarkStart w:id="10064" w:name="_Toc114537331"/>
      <w:bookmarkStart w:id="10065" w:name="_Toc115257599"/>
      <w:bookmarkStart w:id="10066" w:name="_Toc123086919"/>
      <w:bookmarkStart w:id="10067" w:name="_Toc123088654"/>
      <w:bookmarkStart w:id="10068" w:name="_Toc124298310"/>
      <w:bookmarkStart w:id="10069" w:name="_Toc130575061"/>
      <w:bookmarkStart w:id="10070" w:name="_Toc131767471"/>
      <w:bookmarkStart w:id="10071" w:name="_Toc138888057"/>
      <w:r w:rsidRPr="00C04A08">
        <w:t>A.1</w:t>
      </w:r>
      <w:r w:rsidRPr="00C04A08">
        <w:tab/>
        <w:t>General</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25F66BF1" w14:textId="77777777" w:rsidR="00842EF7" w:rsidRPr="00C04A08" w:rsidRDefault="00842EF7" w:rsidP="00842EF7"/>
    <w:p w14:paraId="7997B3B2" w14:textId="77777777" w:rsidR="00842EF7" w:rsidRPr="00C04A08" w:rsidRDefault="00842EF7" w:rsidP="00842EF7">
      <w:pPr>
        <w:pStyle w:val="Heading1"/>
      </w:pPr>
      <w:bookmarkStart w:id="10072" w:name="_Toc21340974"/>
      <w:bookmarkStart w:id="10073" w:name="_Toc29805422"/>
      <w:bookmarkStart w:id="10074" w:name="_Toc36456631"/>
      <w:bookmarkStart w:id="10075" w:name="_Toc36469729"/>
      <w:bookmarkStart w:id="10076" w:name="_Toc37254146"/>
      <w:bookmarkStart w:id="10077" w:name="_Toc37323004"/>
      <w:bookmarkStart w:id="10078" w:name="_Toc37324410"/>
      <w:bookmarkStart w:id="10079" w:name="_Toc45889934"/>
      <w:bookmarkStart w:id="10080" w:name="_Toc52196614"/>
      <w:bookmarkStart w:id="10081" w:name="_Toc52197594"/>
      <w:bookmarkStart w:id="10082" w:name="_Toc53173317"/>
      <w:bookmarkStart w:id="10083" w:name="_Toc53173686"/>
      <w:bookmarkStart w:id="10084" w:name="_Toc61119688"/>
      <w:bookmarkStart w:id="10085" w:name="_Toc61120070"/>
      <w:bookmarkStart w:id="10086" w:name="_Toc67926141"/>
      <w:bookmarkStart w:id="10087" w:name="_Toc75273779"/>
      <w:bookmarkStart w:id="10088" w:name="_Toc76510679"/>
      <w:bookmarkStart w:id="10089" w:name="_Toc83129836"/>
      <w:bookmarkStart w:id="10090" w:name="_Toc90591368"/>
      <w:bookmarkStart w:id="10091" w:name="_Toc98864427"/>
      <w:bookmarkStart w:id="10092" w:name="_Toc99733676"/>
      <w:bookmarkStart w:id="10093" w:name="_Toc106577581"/>
      <w:bookmarkStart w:id="10094" w:name="_Toc114537332"/>
      <w:bookmarkStart w:id="10095" w:name="_Toc115257600"/>
      <w:bookmarkStart w:id="10096" w:name="_Toc123086920"/>
      <w:bookmarkStart w:id="10097" w:name="_Toc123088655"/>
      <w:bookmarkStart w:id="10098" w:name="_Toc124298311"/>
      <w:bookmarkStart w:id="10099" w:name="_Toc130575062"/>
      <w:bookmarkStart w:id="10100" w:name="_Toc131767472"/>
      <w:bookmarkStart w:id="10101" w:name="_Toc138888058"/>
      <w:r w:rsidRPr="00C04A08">
        <w:t>A.2</w:t>
      </w:r>
      <w:r w:rsidRPr="00C04A08">
        <w:tab/>
        <w:t>UL reference measurement channels</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4BD5A7E1" w14:textId="77777777" w:rsidR="00842EF7" w:rsidRPr="00C04A08" w:rsidRDefault="00842EF7" w:rsidP="00842EF7">
      <w:pPr>
        <w:pStyle w:val="Heading2"/>
      </w:pPr>
      <w:bookmarkStart w:id="10102" w:name="_Toc21340975"/>
      <w:bookmarkStart w:id="10103" w:name="_Toc29805423"/>
      <w:bookmarkStart w:id="10104" w:name="_Toc36456632"/>
      <w:bookmarkStart w:id="10105" w:name="_Toc36469730"/>
      <w:bookmarkStart w:id="10106" w:name="_Toc37254147"/>
      <w:bookmarkStart w:id="10107" w:name="_Toc37323005"/>
      <w:bookmarkStart w:id="10108" w:name="_Toc37324411"/>
      <w:bookmarkStart w:id="10109" w:name="_Toc45889935"/>
      <w:bookmarkStart w:id="10110" w:name="_Toc52196615"/>
      <w:bookmarkStart w:id="10111" w:name="_Toc52197595"/>
      <w:bookmarkStart w:id="10112" w:name="_Toc53173318"/>
      <w:bookmarkStart w:id="10113" w:name="_Toc53173687"/>
      <w:bookmarkStart w:id="10114" w:name="_Toc61119689"/>
      <w:bookmarkStart w:id="10115" w:name="_Toc61120071"/>
      <w:bookmarkStart w:id="10116" w:name="_Toc67926142"/>
      <w:bookmarkStart w:id="10117" w:name="_Toc75273780"/>
      <w:bookmarkStart w:id="10118" w:name="_Toc76510680"/>
      <w:bookmarkStart w:id="10119" w:name="_Toc83129837"/>
      <w:bookmarkStart w:id="10120" w:name="_Toc90591369"/>
      <w:bookmarkStart w:id="10121" w:name="_Toc98864428"/>
      <w:bookmarkStart w:id="10122" w:name="_Toc99733677"/>
      <w:bookmarkStart w:id="10123" w:name="_Toc106577582"/>
      <w:bookmarkStart w:id="10124" w:name="_Toc114537333"/>
      <w:bookmarkStart w:id="10125" w:name="_Toc115257601"/>
      <w:bookmarkStart w:id="10126" w:name="_Toc123086921"/>
      <w:bookmarkStart w:id="10127" w:name="_Toc123088656"/>
      <w:bookmarkStart w:id="10128" w:name="_Toc124298312"/>
      <w:bookmarkStart w:id="10129" w:name="_Toc130575063"/>
      <w:bookmarkStart w:id="10130" w:name="_Toc131767473"/>
      <w:bookmarkStart w:id="10131" w:name="_Toc138888059"/>
      <w:r w:rsidRPr="00C04A08">
        <w:t>A.2.1</w:t>
      </w:r>
      <w:r w:rsidRPr="00C04A08">
        <w:tab/>
        <w:t>General</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5E963216" w14:textId="77777777" w:rsidR="00842EF7" w:rsidRPr="00C04A08" w:rsidRDefault="00842EF7" w:rsidP="00842EF7">
      <w:pPr>
        <w:pStyle w:val="Heading2"/>
      </w:pPr>
      <w:bookmarkStart w:id="10132" w:name="_Toc21340976"/>
      <w:bookmarkStart w:id="10133" w:name="_Toc29805424"/>
      <w:bookmarkStart w:id="10134" w:name="_Toc36456633"/>
      <w:bookmarkStart w:id="10135" w:name="_Toc36469731"/>
      <w:bookmarkStart w:id="10136" w:name="_Toc37254148"/>
      <w:bookmarkStart w:id="10137" w:name="_Toc37323006"/>
      <w:bookmarkStart w:id="10138" w:name="_Toc37324412"/>
      <w:bookmarkStart w:id="10139" w:name="_Toc45889936"/>
      <w:bookmarkStart w:id="10140" w:name="_Toc52196616"/>
      <w:bookmarkStart w:id="10141" w:name="_Toc52197596"/>
      <w:bookmarkStart w:id="10142" w:name="_Toc53173319"/>
      <w:bookmarkStart w:id="10143" w:name="_Toc53173688"/>
      <w:bookmarkStart w:id="10144" w:name="_Toc61119690"/>
      <w:bookmarkStart w:id="10145" w:name="_Toc61120072"/>
      <w:bookmarkStart w:id="10146" w:name="_Toc67926143"/>
      <w:bookmarkStart w:id="10147" w:name="_Toc75273781"/>
      <w:bookmarkStart w:id="10148" w:name="_Toc76510681"/>
      <w:bookmarkStart w:id="10149" w:name="_Toc83129838"/>
      <w:bookmarkStart w:id="10150" w:name="_Toc90591370"/>
      <w:bookmarkStart w:id="10151" w:name="_Toc98864429"/>
      <w:bookmarkStart w:id="10152" w:name="_Toc99733678"/>
      <w:bookmarkStart w:id="10153" w:name="_Toc106577583"/>
      <w:bookmarkStart w:id="10154" w:name="_Toc114537334"/>
      <w:bookmarkStart w:id="10155" w:name="_Toc115257602"/>
      <w:bookmarkStart w:id="10156" w:name="_Toc123086922"/>
      <w:bookmarkStart w:id="10157" w:name="_Toc123088657"/>
      <w:bookmarkStart w:id="10158" w:name="_Toc124298313"/>
      <w:bookmarkStart w:id="10159" w:name="_Toc130575064"/>
      <w:bookmarkStart w:id="10160" w:name="_Toc131767474"/>
      <w:bookmarkStart w:id="10161" w:name="_Toc138888060"/>
      <w:r w:rsidRPr="00C04A08">
        <w:t>A.2.2</w:t>
      </w:r>
      <w:r w:rsidRPr="00C04A08">
        <w:tab/>
        <w:t>Void</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0162" w:name="_Toc21340977"/>
      <w:bookmarkStart w:id="10163" w:name="_Toc29805425"/>
      <w:bookmarkStart w:id="10164" w:name="_Toc36456634"/>
      <w:bookmarkStart w:id="10165" w:name="_Toc36469732"/>
      <w:bookmarkStart w:id="10166" w:name="_Toc37254149"/>
      <w:bookmarkStart w:id="10167" w:name="_Toc37323007"/>
      <w:bookmarkStart w:id="10168" w:name="_Toc37324413"/>
      <w:bookmarkStart w:id="10169" w:name="_Toc45889937"/>
      <w:bookmarkStart w:id="10170" w:name="_Toc52196617"/>
      <w:bookmarkStart w:id="10171" w:name="_Toc52197597"/>
      <w:bookmarkStart w:id="10172" w:name="_Toc53173320"/>
      <w:bookmarkStart w:id="10173" w:name="_Toc53173689"/>
      <w:bookmarkStart w:id="10174" w:name="_Toc61119691"/>
      <w:bookmarkStart w:id="10175" w:name="_Toc61120073"/>
      <w:bookmarkStart w:id="10176" w:name="_Toc67926144"/>
      <w:bookmarkStart w:id="10177" w:name="_Toc75273782"/>
      <w:bookmarkStart w:id="10178" w:name="_Toc76510682"/>
      <w:bookmarkStart w:id="10179" w:name="_Toc83129839"/>
      <w:bookmarkStart w:id="10180" w:name="_Toc90591371"/>
      <w:bookmarkStart w:id="10181" w:name="_Toc98864430"/>
      <w:bookmarkStart w:id="10182" w:name="_Toc99733679"/>
      <w:bookmarkStart w:id="10183" w:name="_Toc106577584"/>
      <w:bookmarkStart w:id="10184" w:name="_Toc114537335"/>
      <w:bookmarkStart w:id="10185" w:name="_Toc115257603"/>
      <w:bookmarkStart w:id="10186" w:name="_Toc123086923"/>
      <w:bookmarkStart w:id="10187" w:name="_Toc123088658"/>
      <w:bookmarkStart w:id="10188" w:name="_Toc124298314"/>
      <w:bookmarkStart w:id="10189" w:name="_Toc130575065"/>
      <w:bookmarkStart w:id="10190" w:name="_Toc131767475"/>
      <w:bookmarkStart w:id="10191" w:name="_Toc138888061"/>
      <w:r w:rsidRPr="00C04A08">
        <w:lastRenderedPageBreak/>
        <w:t>A.2.3</w:t>
      </w:r>
      <w:r w:rsidRPr="00C04A08">
        <w:tab/>
        <w:t>Reference measurement channels for TDD</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0192" w:name="_Toc21340978"/>
      <w:bookmarkStart w:id="10193" w:name="_Toc29805426"/>
      <w:bookmarkStart w:id="10194" w:name="_Toc36456635"/>
      <w:bookmarkStart w:id="10195" w:name="_Toc36469733"/>
      <w:bookmarkStart w:id="10196" w:name="_Toc37254150"/>
      <w:bookmarkStart w:id="10197" w:name="_Toc37323008"/>
      <w:bookmarkStart w:id="10198" w:name="_Toc37324414"/>
      <w:bookmarkStart w:id="10199" w:name="_Toc45889938"/>
      <w:bookmarkStart w:id="10200" w:name="_Toc52196618"/>
      <w:bookmarkStart w:id="10201" w:name="_Toc52197598"/>
      <w:bookmarkStart w:id="10202" w:name="_Toc53173321"/>
      <w:bookmarkStart w:id="10203" w:name="_Toc53173690"/>
      <w:bookmarkStart w:id="10204" w:name="_Toc61119692"/>
      <w:bookmarkStart w:id="10205" w:name="_Toc61120074"/>
      <w:bookmarkStart w:id="10206" w:name="_Toc67926145"/>
      <w:bookmarkStart w:id="10207" w:name="_Toc75273783"/>
      <w:bookmarkStart w:id="10208" w:name="_Toc76510683"/>
      <w:bookmarkStart w:id="10209" w:name="_Toc83129840"/>
      <w:bookmarkStart w:id="10210" w:name="_Toc90591372"/>
      <w:bookmarkStart w:id="10211" w:name="_Toc98864431"/>
      <w:bookmarkStart w:id="10212" w:name="_Toc99733680"/>
      <w:bookmarkStart w:id="10213"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0214" w:name="_Toc114537336"/>
      <w:bookmarkStart w:id="10215" w:name="_Toc115257604"/>
      <w:bookmarkStart w:id="10216" w:name="_Toc123086924"/>
      <w:bookmarkStart w:id="10217" w:name="_Toc123088659"/>
      <w:bookmarkStart w:id="10218" w:name="_Toc124298315"/>
      <w:bookmarkStart w:id="10219" w:name="_Toc130575066"/>
      <w:bookmarkStart w:id="10220" w:name="_Toc131767476"/>
      <w:bookmarkStart w:id="10221" w:name="_Toc138888062"/>
      <w:r w:rsidRPr="00C04A08">
        <w:t>A.2.3.1</w:t>
      </w:r>
      <w:r w:rsidRPr="00C04A08">
        <w:tab/>
        <w:t>DFT-s-OFDM Pi/2-BPSK</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0222" w:name="_Toc21340979"/>
      <w:bookmarkStart w:id="10223" w:name="_Toc29805427"/>
      <w:bookmarkStart w:id="10224" w:name="_Toc36456636"/>
      <w:bookmarkStart w:id="10225" w:name="_Toc36469734"/>
      <w:bookmarkStart w:id="10226" w:name="_Toc37254151"/>
      <w:bookmarkStart w:id="10227" w:name="_Toc37323009"/>
      <w:bookmarkStart w:id="10228" w:name="_Toc37324415"/>
      <w:bookmarkStart w:id="10229" w:name="_Toc45889939"/>
      <w:bookmarkStart w:id="10230" w:name="_Toc52196619"/>
      <w:bookmarkStart w:id="10231" w:name="_Toc52197599"/>
      <w:bookmarkStart w:id="10232" w:name="_Toc53173322"/>
      <w:bookmarkStart w:id="10233" w:name="_Toc53173691"/>
      <w:bookmarkStart w:id="10234" w:name="_Toc61119693"/>
      <w:bookmarkStart w:id="10235" w:name="_Toc61120075"/>
      <w:bookmarkStart w:id="10236" w:name="_Toc67926146"/>
      <w:bookmarkStart w:id="10237" w:name="_Toc75273784"/>
      <w:bookmarkStart w:id="10238" w:name="_Toc76510684"/>
      <w:bookmarkStart w:id="10239" w:name="_Toc83129841"/>
      <w:bookmarkStart w:id="10240" w:name="_Toc90591373"/>
      <w:bookmarkStart w:id="10241" w:name="_Toc98864432"/>
      <w:bookmarkStart w:id="10242" w:name="_Toc99733681"/>
      <w:bookmarkStart w:id="10243" w:name="_Toc106577586"/>
      <w:bookmarkStart w:id="10244" w:name="_Toc114537337"/>
      <w:bookmarkStart w:id="10245" w:name="_Toc115257605"/>
      <w:bookmarkStart w:id="10246" w:name="_Toc123086925"/>
      <w:bookmarkStart w:id="10247" w:name="_Toc123088660"/>
      <w:bookmarkStart w:id="10248" w:name="_Toc124298316"/>
      <w:bookmarkStart w:id="10249" w:name="_Toc130575067"/>
      <w:bookmarkStart w:id="10250" w:name="_Toc131767477"/>
      <w:bookmarkStart w:id="10251" w:name="_Toc138888063"/>
      <w:r w:rsidRPr="00C04A08">
        <w:t>A.2.3.2</w:t>
      </w:r>
      <w:r w:rsidRPr="00C04A08">
        <w:tab/>
        <w:t>DFT-s-OFDM QPSK</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0252" w:name="_Toc21340980"/>
      <w:bookmarkStart w:id="10253" w:name="_Toc29805428"/>
      <w:bookmarkStart w:id="10254" w:name="_Toc36456637"/>
      <w:bookmarkStart w:id="10255" w:name="_Toc36469735"/>
      <w:bookmarkStart w:id="10256" w:name="_Toc37254152"/>
      <w:bookmarkStart w:id="10257" w:name="_Toc37323010"/>
      <w:bookmarkStart w:id="10258" w:name="_Toc37324416"/>
      <w:bookmarkStart w:id="10259" w:name="_Toc45889940"/>
      <w:bookmarkStart w:id="10260" w:name="_Toc52196620"/>
      <w:bookmarkStart w:id="10261" w:name="_Toc52197600"/>
      <w:bookmarkStart w:id="10262" w:name="_Toc53173323"/>
      <w:bookmarkStart w:id="10263" w:name="_Toc53173692"/>
      <w:bookmarkStart w:id="10264" w:name="_Toc61119694"/>
      <w:bookmarkStart w:id="10265" w:name="_Toc61120076"/>
      <w:bookmarkStart w:id="10266" w:name="_Toc67926147"/>
      <w:bookmarkStart w:id="10267" w:name="_Toc75273785"/>
      <w:bookmarkStart w:id="10268" w:name="_Toc76510685"/>
      <w:bookmarkStart w:id="10269" w:name="_Toc83129842"/>
      <w:bookmarkStart w:id="10270" w:name="_Toc90591374"/>
      <w:bookmarkStart w:id="10271" w:name="_Toc98864433"/>
      <w:bookmarkStart w:id="10272" w:name="_Toc99733682"/>
      <w:bookmarkStart w:id="10273" w:name="_Toc106577587"/>
      <w:bookmarkStart w:id="10274" w:name="_Toc114537338"/>
      <w:bookmarkStart w:id="10275" w:name="_Toc115257606"/>
      <w:bookmarkStart w:id="10276" w:name="_Toc123086926"/>
      <w:bookmarkStart w:id="10277" w:name="_Toc123088661"/>
      <w:bookmarkStart w:id="10278" w:name="_Toc124298317"/>
      <w:bookmarkStart w:id="10279" w:name="_Toc130575068"/>
      <w:bookmarkStart w:id="10280" w:name="_Toc131767478"/>
      <w:bookmarkStart w:id="10281" w:name="_Toc138888064"/>
      <w:r w:rsidRPr="00C04A08">
        <w:t>A.2.3.3</w:t>
      </w:r>
      <w:r w:rsidRPr="00C04A08">
        <w:tab/>
        <w:t>DFT-s-OFDM 16QAM</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0282" w:name="_Toc21340981"/>
      <w:bookmarkStart w:id="10283" w:name="_Toc29805429"/>
      <w:bookmarkStart w:id="10284" w:name="_Toc36456638"/>
      <w:bookmarkStart w:id="10285" w:name="_Toc36469736"/>
      <w:bookmarkStart w:id="10286" w:name="_Toc37254153"/>
      <w:bookmarkStart w:id="10287" w:name="_Toc37323011"/>
      <w:bookmarkStart w:id="10288" w:name="_Toc37324417"/>
      <w:bookmarkStart w:id="10289" w:name="_Toc45889941"/>
      <w:bookmarkStart w:id="10290" w:name="_Toc52196621"/>
      <w:bookmarkStart w:id="10291" w:name="_Toc52197601"/>
      <w:bookmarkStart w:id="10292" w:name="_Toc53173324"/>
      <w:bookmarkStart w:id="10293" w:name="_Toc53173693"/>
      <w:bookmarkStart w:id="10294" w:name="_Toc61119695"/>
      <w:bookmarkStart w:id="10295" w:name="_Toc61120077"/>
      <w:bookmarkStart w:id="10296" w:name="_Toc67926148"/>
      <w:bookmarkStart w:id="10297" w:name="_Toc75273786"/>
      <w:bookmarkStart w:id="10298" w:name="_Toc76510686"/>
      <w:bookmarkStart w:id="10299" w:name="_Toc83129843"/>
      <w:bookmarkStart w:id="10300" w:name="_Toc90591375"/>
      <w:bookmarkStart w:id="10301" w:name="_Toc98864434"/>
      <w:bookmarkStart w:id="10302" w:name="_Toc99733683"/>
      <w:bookmarkStart w:id="10303" w:name="_Toc106577588"/>
      <w:bookmarkStart w:id="10304" w:name="_Toc114537339"/>
      <w:bookmarkStart w:id="10305" w:name="_Toc115257607"/>
      <w:bookmarkStart w:id="10306" w:name="_Toc123086927"/>
      <w:bookmarkStart w:id="10307" w:name="_Toc123088662"/>
      <w:bookmarkStart w:id="10308" w:name="_Toc124298318"/>
      <w:bookmarkStart w:id="10309" w:name="_Toc130575069"/>
      <w:bookmarkStart w:id="10310" w:name="_Toc131767479"/>
      <w:bookmarkStart w:id="10311" w:name="_Toc138888065"/>
      <w:r w:rsidRPr="00C04A08">
        <w:t>A.2.3.4</w:t>
      </w:r>
      <w:r w:rsidRPr="00C04A08">
        <w:tab/>
        <w:t>DFT-s-OFDM 64QAM</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0312" w:name="_Toc21340982"/>
      <w:bookmarkStart w:id="10313" w:name="_Toc29805430"/>
      <w:bookmarkStart w:id="10314" w:name="_Toc36456639"/>
      <w:bookmarkStart w:id="10315" w:name="_Toc36469737"/>
      <w:bookmarkStart w:id="10316" w:name="_Toc37254154"/>
      <w:bookmarkStart w:id="10317" w:name="_Toc37323012"/>
      <w:bookmarkStart w:id="10318" w:name="_Toc37324418"/>
      <w:bookmarkStart w:id="10319" w:name="_Toc45889942"/>
      <w:bookmarkStart w:id="10320" w:name="_Toc52196622"/>
      <w:bookmarkStart w:id="10321" w:name="_Toc52197602"/>
      <w:bookmarkStart w:id="10322" w:name="_Toc53173325"/>
      <w:bookmarkStart w:id="10323" w:name="_Toc53173694"/>
      <w:bookmarkStart w:id="10324" w:name="_Toc61119696"/>
      <w:bookmarkStart w:id="10325" w:name="_Toc61120078"/>
      <w:bookmarkStart w:id="10326" w:name="_Toc67926149"/>
      <w:bookmarkStart w:id="10327" w:name="_Toc75273787"/>
      <w:bookmarkStart w:id="10328" w:name="_Toc76510687"/>
      <w:bookmarkStart w:id="10329" w:name="_Toc83129844"/>
      <w:bookmarkStart w:id="10330" w:name="_Toc90591376"/>
      <w:bookmarkStart w:id="10331" w:name="_Toc98864435"/>
      <w:bookmarkStart w:id="10332" w:name="_Toc99733684"/>
      <w:bookmarkStart w:id="10333" w:name="_Toc106577589"/>
      <w:bookmarkStart w:id="10334" w:name="_Toc114537340"/>
      <w:bookmarkStart w:id="10335" w:name="_Toc115257608"/>
      <w:bookmarkStart w:id="10336" w:name="_Toc123086928"/>
      <w:bookmarkStart w:id="10337" w:name="_Toc123088663"/>
      <w:bookmarkStart w:id="10338" w:name="_Toc124298319"/>
      <w:bookmarkStart w:id="10339" w:name="_Toc130575070"/>
      <w:bookmarkStart w:id="10340" w:name="_Toc131767480"/>
      <w:bookmarkStart w:id="10341" w:name="_Toc138888066"/>
      <w:r w:rsidRPr="00C04A08">
        <w:t>A.2.3.5</w:t>
      </w:r>
      <w:r w:rsidRPr="00C04A08">
        <w:tab/>
        <w:t>CP-OFDM QPSK</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0342" w:name="_Toc21340983"/>
      <w:bookmarkStart w:id="10343" w:name="_Toc29805431"/>
      <w:bookmarkStart w:id="10344" w:name="_Toc36456640"/>
      <w:bookmarkStart w:id="10345" w:name="_Toc36469738"/>
      <w:bookmarkStart w:id="10346" w:name="_Toc37254155"/>
      <w:bookmarkStart w:id="10347" w:name="_Toc37323013"/>
      <w:bookmarkStart w:id="10348" w:name="_Toc37324419"/>
      <w:bookmarkStart w:id="10349" w:name="_Toc45889943"/>
      <w:bookmarkStart w:id="10350" w:name="_Toc52196623"/>
      <w:bookmarkStart w:id="10351" w:name="_Toc52197603"/>
      <w:bookmarkStart w:id="10352" w:name="_Toc53173326"/>
      <w:bookmarkStart w:id="10353" w:name="_Toc53173695"/>
      <w:bookmarkStart w:id="10354" w:name="_Toc61119697"/>
      <w:bookmarkStart w:id="10355" w:name="_Toc61120079"/>
      <w:bookmarkStart w:id="10356" w:name="_Toc67926150"/>
      <w:bookmarkStart w:id="10357" w:name="_Toc75273788"/>
      <w:bookmarkStart w:id="10358" w:name="_Toc76510688"/>
      <w:bookmarkStart w:id="10359" w:name="_Toc83129845"/>
      <w:bookmarkStart w:id="10360" w:name="_Toc90591377"/>
      <w:bookmarkStart w:id="10361" w:name="_Toc98864436"/>
      <w:bookmarkStart w:id="10362" w:name="_Toc99733685"/>
      <w:bookmarkStart w:id="10363" w:name="_Toc106577590"/>
      <w:bookmarkStart w:id="10364" w:name="_Toc114537341"/>
      <w:bookmarkStart w:id="10365" w:name="_Toc115257609"/>
      <w:bookmarkStart w:id="10366" w:name="_Toc123086929"/>
      <w:bookmarkStart w:id="10367" w:name="_Toc123088664"/>
      <w:bookmarkStart w:id="10368" w:name="_Toc124298320"/>
      <w:bookmarkStart w:id="10369" w:name="_Toc130575071"/>
      <w:bookmarkStart w:id="10370" w:name="_Toc131767481"/>
      <w:bookmarkStart w:id="10371" w:name="_Toc138888067"/>
      <w:r w:rsidRPr="00C04A08">
        <w:t>A.2.3.6</w:t>
      </w:r>
      <w:r w:rsidRPr="00C04A08">
        <w:tab/>
        <w:t>CP-OFDM 16QAM</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0372" w:name="_Toc21340984"/>
      <w:bookmarkStart w:id="10373" w:name="_Toc29805432"/>
      <w:bookmarkStart w:id="10374" w:name="_Toc36456641"/>
      <w:bookmarkStart w:id="10375" w:name="_Toc36469739"/>
      <w:bookmarkStart w:id="10376" w:name="_Toc37254156"/>
      <w:bookmarkStart w:id="10377" w:name="_Toc37323014"/>
      <w:bookmarkStart w:id="10378" w:name="_Toc37324420"/>
      <w:bookmarkStart w:id="10379" w:name="_Toc45889944"/>
      <w:bookmarkStart w:id="10380" w:name="_Toc52196624"/>
      <w:bookmarkStart w:id="10381" w:name="_Toc52197604"/>
      <w:bookmarkStart w:id="10382" w:name="_Toc53173327"/>
      <w:bookmarkStart w:id="10383" w:name="_Toc53173696"/>
      <w:bookmarkStart w:id="10384" w:name="_Toc61119698"/>
      <w:bookmarkStart w:id="10385" w:name="_Toc61120080"/>
      <w:bookmarkStart w:id="10386" w:name="_Toc67926151"/>
      <w:bookmarkStart w:id="10387" w:name="_Toc75273789"/>
      <w:bookmarkStart w:id="10388" w:name="_Toc76510689"/>
      <w:bookmarkStart w:id="10389" w:name="_Toc83129846"/>
      <w:bookmarkStart w:id="10390" w:name="_Toc90591378"/>
      <w:bookmarkStart w:id="10391" w:name="_Toc98864437"/>
      <w:bookmarkStart w:id="10392" w:name="_Toc99733686"/>
      <w:bookmarkStart w:id="10393" w:name="_Toc106577591"/>
      <w:bookmarkStart w:id="10394" w:name="_Toc114537342"/>
      <w:bookmarkStart w:id="10395" w:name="_Toc115257610"/>
      <w:bookmarkStart w:id="10396" w:name="_Toc123086930"/>
      <w:bookmarkStart w:id="10397" w:name="_Toc123088665"/>
      <w:bookmarkStart w:id="10398" w:name="_Toc124298321"/>
      <w:bookmarkStart w:id="10399" w:name="_Toc130575072"/>
      <w:bookmarkStart w:id="10400" w:name="_Toc131767482"/>
      <w:bookmarkStart w:id="10401" w:name="_Toc138888068"/>
      <w:r w:rsidRPr="00C04A08">
        <w:lastRenderedPageBreak/>
        <w:t>A.2.3.7</w:t>
      </w:r>
      <w:r w:rsidRPr="00C04A08">
        <w:tab/>
        <w:t>CP-OFDM 64QAM</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0402" w:name="_Toc21340985"/>
      <w:bookmarkStart w:id="10403" w:name="_Toc29805433"/>
      <w:bookmarkStart w:id="10404" w:name="_Toc36456642"/>
      <w:bookmarkStart w:id="10405" w:name="_Toc36469740"/>
      <w:bookmarkStart w:id="10406" w:name="_Toc37254157"/>
      <w:bookmarkStart w:id="10407" w:name="_Toc37323015"/>
      <w:bookmarkStart w:id="10408" w:name="_Toc37324421"/>
      <w:bookmarkStart w:id="10409" w:name="_Toc45889945"/>
      <w:bookmarkStart w:id="10410" w:name="_Toc52196625"/>
      <w:bookmarkStart w:id="10411" w:name="_Toc52197605"/>
      <w:bookmarkStart w:id="10412" w:name="_Toc53173328"/>
      <w:bookmarkStart w:id="10413" w:name="_Toc53173697"/>
      <w:bookmarkStart w:id="10414" w:name="_Toc61119699"/>
      <w:bookmarkStart w:id="10415" w:name="_Toc61120081"/>
      <w:bookmarkStart w:id="10416" w:name="_Toc67926152"/>
      <w:bookmarkStart w:id="10417" w:name="_Toc75273790"/>
      <w:bookmarkStart w:id="10418" w:name="_Toc76510690"/>
      <w:bookmarkStart w:id="10419" w:name="_Toc83129847"/>
      <w:bookmarkStart w:id="10420" w:name="_Toc90591379"/>
      <w:bookmarkStart w:id="10421" w:name="_Toc98864438"/>
      <w:bookmarkStart w:id="10422" w:name="_Toc99733687"/>
      <w:bookmarkStart w:id="10423" w:name="_Toc106577592"/>
      <w:bookmarkStart w:id="10424" w:name="_Toc114537343"/>
      <w:bookmarkStart w:id="10425" w:name="_Toc115257611"/>
      <w:bookmarkStart w:id="10426" w:name="_Toc123086931"/>
      <w:bookmarkStart w:id="10427" w:name="_Toc123088666"/>
      <w:bookmarkStart w:id="10428" w:name="_Toc124298322"/>
      <w:bookmarkStart w:id="10429" w:name="_Toc130575073"/>
      <w:bookmarkStart w:id="10430" w:name="_Toc131767483"/>
      <w:bookmarkStart w:id="10431" w:name="_Toc138888069"/>
      <w:r w:rsidRPr="00C04A08">
        <w:lastRenderedPageBreak/>
        <w:t>A.3</w:t>
      </w:r>
      <w:r w:rsidRPr="00C04A08">
        <w:tab/>
        <w:t>DL reference measurement channels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294BF469" w14:textId="77777777" w:rsidR="00842EF7" w:rsidRPr="00C04A08" w:rsidRDefault="00842EF7" w:rsidP="00842EF7">
      <w:pPr>
        <w:pStyle w:val="Heading2"/>
      </w:pPr>
      <w:bookmarkStart w:id="10432" w:name="_Toc21340986"/>
      <w:bookmarkStart w:id="10433" w:name="_Toc29805434"/>
      <w:bookmarkStart w:id="10434" w:name="_Toc36456643"/>
      <w:bookmarkStart w:id="10435" w:name="_Toc36469741"/>
      <w:bookmarkStart w:id="10436" w:name="_Toc37254158"/>
      <w:bookmarkStart w:id="10437" w:name="_Toc37323016"/>
      <w:bookmarkStart w:id="10438" w:name="_Toc37324422"/>
      <w:bookmarkStart w:id="10439" w:name="_Toc45889946"/>
      <w:bookmarkStart w:id="10440" w:name="_Toc52196626"/>
      <w:bookmarkStart w:id="10441" w:name="_Toc52197606"/>
      <w:bookmarkStart w:id="10442" w:name="_Toc53173329"/>
      <w:bookmarkStart w:id="10443" w:name="_Toc53173698"/>
      <w:bookmarkStart w:id="10444" w:name="_Toc61119700"/>
      <w:bookmarkStart w:id="10445" w:name="_Toc61120082"/>
      <w:bookmarkStart w:id="10446" w:name="_Toc67926153"/>
      <w:bookmarkStart w:id="10447" w:name="_Toc75273791"/>
      <w:bookmarkStart w:id="10448" w:name="_Toc76510691"/>
      <w:bookmarkStart w:id="10449" w:name="_Toc83129848"/>
      <w:bookmarkStart w:id="10450" w:name="_Toc90591380"/>
      <w:bookmarkStart w:id="10451" w:name="_Toc98864439"/>
      <w:bookmarkStart w:id="10452" w:name="_Toc99733688"/>
      <w:bookmarkStart w:id="10453" w:name="_Toc106577593"/>
      <w:bookmarkStart w:id="10454" w:name="_Toc114537344"/>
      <w:bookmarkStart w:id="10455" w:name="_Toc115257612"/>
      <w:bookmarkStart w:id="10456" w:name="_Toc123086932"/>
      <w:bookmarkStart w:id="10457" w:name="_Toc123088667"/>
      <w:bookmarkStart w:id="10458" w:name="_Toc124298323"/>
      <w:bookmarkStart w:id="10459" w:name="_Toc130575074"/>
      <w:bookmarkStart w:id="10460" w:name="_Toc131767484"/>
      <w:bookmarkStart w:id="10461" w:name="_Toc138888070"/>
      <w:r w:rsidRPr="00C04A08">
        <w:t>A.3.1</w:t>
      </w:r>
      <w:r w:rsidRPr="00C04A08">
        <w:tab/>
        <w:t>General</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0462" w:name="_Toc21340987"/>
      <w:bookmarkStart w:id="10463" w:name="_Toc29805435"/>
      <w:bookmarkStart w:id="10464" w:name="_Toc36456644"/>
      <w:bookmarkStart w:id="10465" w:name="_Toc36469742"/>
      <w:bookmarkStart w:id="10466" w:name="_Toc37254159"/>
      <w:bookmarkStart w:id="10467" w:name="_Toc37323017"/>
      <w:bookmarkStart w:id="10468" w:name="_Toc37324423"/>
      <w:bookmarkStart w:id="10469" w:name="_Toc45889947"/>
      <w:bookmarkStart w:id="10470" w:name="_Toc52196627"/>
      <w:bookmarkStart w:id="10471" w:name="_Toc52197607"/>
      <w:bookmarkStart w:id="10472" w:name="_Toc53173330"/>
      <w:bookmarkStart w:id="10473" w:name="_Toc53173699"/>
      <w:bookmarkStart w:id="10474" w:name="_Toc61119701"/>
      <w:bookmarkStart w:id="10475" w:name="_Toc61120083"/>
      <w:bookmarkStart w:id="10476" w:name="_Toc67926154"/>
      <w:bookmarkStart w:id="10477" w:name="_Toc75273792"/>
      <w:bookmarkStart w:id="10478" w:name="_Toc76510692"/>
      <w:bookmarkStart w:id="10479" w:name="_Toc83129849"/>
      <w:bookmarkStart w:id="10480" w:name="_Toc90591381"/>
      <w:bookmarkStart w:id="10481" w:name="_Toc98864440"/>
      <w:bookmarkStart w:id="10482" w:name="_Toc99733689"/>
      <w:bookmarkStart w:id="10483" w:name="_Toc106577594"/>
      <w:bookmarkStart w:id="10484" w:name="_Toc114537345"/>
      <w:bookmarkStart w:id="10485" w:name="_Toc115257613"/>
      <w:bookmarkStart w:id="10486" w:name="_Toc123086933"/>
      <w:bookmarkStart w:id="10487" w:name="_Toc123088668"/>
      <w:bookmarkStart w:id="10488" w:name="_Toc124298324"/>
      <w:bookmarkStart w:id="10489" w:name="_Toc130575075"/>
      <w:bookmarkStart w:id="10490" w:name="_Toc131767485"/>
      <w:bookmarkStart w:id="10491" w:name="_Toc138888071"/>
      <w:r w:rsidRPr="00C04A08">
        <w:lastRenderedPageBreak/>
        <w:t>A.3.2</w:t>
      </w:r>
      <w:r w:rsidRPr="00C04A08">
        <w:tab/>
        <w:t>Void</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4DB39240" w14:textId="77777777" w:rsidR="00842EF7" w:rsidRPr="00C04A08" w:rsidRDefault="00842EF7" w:rsidP="00842EF7">
      <w:pPr>
        <w:pStyle w:val="Heading2"/>
      </w:pPr>
      <w:bookmarkStart w:id="10492" w:name="_Toc21340988"/>
      <w:bookmarkStart w:id="10493" w:name="_Toc29805436"/>
      <w:bookmarkStart w:id="10494" w:name="_Toc36456645"/>
      <w:bookmarkStart w:id="10495" w:name="_Toc36469743"/>
      <w:bookmarkStart w:id="10496" w:name="_Toc37254160"/>
      <w:bookmarkStart w:id="10497" w:name="_Toc37323018"/>
      <w:bookmarkStart w:id="10498" w:name="_Toc37324424"/>
      <w:bookmarkStart w:id="10499" w:name="_Toc45889948"/>
      <w:bookmarkStart w:id="10500" w:name="_Toc52196628"/>
      <w:bookmarkStart w:id="10501" w:name="_Toc52197608"/>
      <w:bookmarkStart w:id="10502" w:name="_Toc53173331"/>
      <w:bookmarkStart w:id="10503" w:name="_Toc53173700"/>
      <w:bookmarkStart w:id="10504" w:name="_Toc61119702"/>
      <w:bookmarkStart w:id="10505" w:name="_Toc61120084"/>
      <w:bookmarkStart w:id="10506" w:name="_Toc67926155"/>
      <w:bookmarkStart w:id="10507" w:name="_Toc75273793"/>
      <w:bookmarkStart w:id="10508" w:name="_Toc76510693"/>
      <w:bookmarkStart w:id="10509" w:name="_Toc83129850"/>
      <w:bookmarkStart w:id="10510" w:name="_Toc90591382"/>
      <w:bookmarkStart w:id="10511" w:name="_Toc98864441"/>
      <w:bookmarkStart w:id="10512" w:name="_Toc99733690"/>
      <w:bookmarkStart w:id="10513" w:name="_Toc106577595"/>
      <w:bookmarkStart w:id="10514" w:name="_Toc114537346"/>
      <w:bookmarkStart w:id="10515" w:name="_Toc115257614"/>
      <w:bookmarkStart w:id="10516" w:name="_Toc123086934"/>
      <w:bookmarkStart w:id="10517" w:name="_Toc123088669"/>
      <w:bookmarkStart w:id="10518" w:name="_Toc124298325"/>
      <w:bookmarkStart w:id="10519" w:name="_Toc130575076"/>
      <w:bookmarkStart w:id="10520" w:name="_Toc131767486"/>
      <w:bookmarkStart w:id="10521" w:name="_Toc138888072"/>
      <w:r w:rsidRPr="00C04A08">
        <w:t>A.3.3</w:t>
      </w:r>
      <w:r w:rsidRPr="00C04A08">
        <w:tab/>
        <w:t>DL reference measurement channels for TDD</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7CFE77F0" w14:textId="77777777" w:rsidR="00842EF7" w:rsidRPr="00C04A08" w:rsidRDefault="00842EF7" w:rsidP="00842EF7">
      <w:pPr>
        <w:pStyle w:val="Heading4"/>
      </w:pPr>
      <w:bookmarkStart w:id="10522" w:name="_Toc21340989"/>
      <w:bookmarkStart w:id="10523" w:name="_Toc29805437"/>
      <w:bookmarkStart w:id="10524" w:name="_Toc36456646"/>
      <w:bookmarkStart w:id="10525" w:name="_Toc36469744"/>
      <w:bookmarkStart w:id="10526" w:name="_Toc37254161"/>
      <w:bookmarkStart w:id="10527" w:name="_Toc37323019"/>
      <w:bookmarkStart w:id="10528" w:name="_Toc37324425"/>
      <w:bookmarkStart w:id="10529" w:name="_Toc45889949"/>
      <w:bookmarkStart w:id="10530" w:name="_Toc52196629"/>
      <w:bookmarkStart w:id="10531" w:name="_Toc52197609"/>
      <w:bookmarkStart w:id="10532" w:name="_Toc53173332"/>
      <w:bookmarkStart w:id="10533" w:name="_Toc53173701"/>
      <w:bookmarkStart w:id="10534" w:name="_Toc61119703"/>
      <w:bookmarkStart w:id="10535" w:name="_Toc61120085"/>
      <w:bookmarkStart w:id="10536" w:name="_Toc67926156"/>
      <w:bookmarkStart w:id="10537" w:name="_Toc75273794"/>
      <w:bookmarkStart w:id="10538" w:name="_Toc76510694"/>
      <w:bookmarkStart w:id="10539" w:name="_Toc83129851"/>
      <w:bookmarkStart w:id="10540" w:name="_Toc90591383"/>
      <w:bookmarkStart w:id="10541" w:name="_Toc98864442"/>
      <w:bookmarkStart w:id="10542" w:name="_Toc99733691"/>
      <w:bookmarkStart w:id="10543" w:name="_Toc106577596"/>
      <w:bookmarkStart w:id="10544" w:name="_Toc114537347"/>
      <w:bookmarkStart w:id="10545" w:name="_Toc115257615"/>
      <w:bookmarkStart w:id="10546" w:name="_Toc123086935"/>
      <w:bookmarkStart w:id="10547" w:name="_Toc123088670"/>
      <w:bookmarkStart w:id="10548" w:name="_Toc124298326"/>
      <w:bookmarkStart w:id="10549" w:name="_Toc130575077"/>
      <w:bookmarkStart w:id="10550" w:name="_Toc131767487"/>
      <w:bookmarkStart w:id="10551" w:name="_Toc138888073"/>
      <w:r w:rsidRPr="00C04A08">
        <w:t>A.3.3.1 General</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749ECD81" w14:textId="77777777" w:rsidR="00A20079" w:rsidRPr="00C04A08" w:rsidRDefault="00A20079" w:rsidP="00A20079">
      <w:pPr>
        <w:pStyle w:val="TH"/>
      </w:pPr>
      <w:bookmarkStart w:id="10552" w:name="_Toc21340990"/>
      <w:bookmarkStart w:id="10553" w:name="_Toc29805438"/>
      <w:bookmarkStart w:id="10554" w:name="_Toc36456647"/>
      <w:bookmarkStart w:id="10555" w:name="_Toc36469745"/>
      <w:bookmarkStart w:id="10556" w:name="_Toc37254162"/>
      <w:bookmarkStart w:id="10557" w:name="_Toc37323020"/>
      <w:bookmarkStart w:id="10558" w:name="_Toc37324426"/>
      <w:bookmarkStart w:id="10559" w:name="_Toc45889950"/>
      <w:bookmarkStart w:id="10560" w:name="_Toc52196630"/>
      <w:bookmarkStart w:id="10561" w:name="_Toc52197610"/>
      <w:bookmarkStart w:id="10562" w:name="_Toc53173333"/>
      <w:bookmarkStart w:id="10563" w:name="_Toc53173702"/>
      <w:bookmarkStart w:id="10564" w:name="_Toc61119704"/>
      <w:bookmarkStart w:id="10565" w:name="_Toc61120086"/>
      <w:bookmarkStart w:id="10566" w:name="_Toc67926157"/>
      <w:bookmarkStart w:id="10567" w:name="_Toc75273795"/>
      <w:bookmarkStart w:id="10568" w:name="_Toc76510695"/>
      <w:bookmarkStart w:id="10569" w:name="_Toc83129852"/>
      <w:bookmarkStart w:id="10570" w:name="_Toc90591384"/>
      <w:bookmarkStart w:id="10571" w:name="_Toc98864443"/>
      <w:bookmarkStart w:id="10572" w:name="_Toc99733692"/>
      <w:bookmarkStart w:id="10573"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0574" w:name="_Toc114537348"/>
      <w:bookmarkStart w:id="10575" w:name="_Toc115257616"/>
      <w:bookmarkStart w:id="10576" w:name="_Toc123086936"/>
      <w:bookmarkStart w:id="10577" w:name="_Toc123088671"/>
      <w:bookmarkStart w:id="10578" w:name="_Toc124298327"/>
      <w:bookmarkStart w:id="10579" w:name="_Toc130575078"/>
      <w:bookmarkStart w:id="10580" w:name="_Toc131767488"/>
      <w:bookmarkStart w:id="10581" w:name="_Toc138888074"/>
      <w:r w:rsidRPr="00C04A08">
        <w:lastRenderedPageBreak/>
        <w:t>A.3.3.2</w:t>
      </w:r>
      <w:r w:rsidRPr="00C04A08">
        <w:tab/>
        <w:t>FRC for receiver requirements for QPSK</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9" type="#_x0000_t75" style="width:10.5pt;height:15.5pt" o:ole="">
                  <v:imagedata r:id="rId35" o:title=""/>
                </v:shape>
                <o:OLEObject Type="Embed" ProgID="Equation.3" ShapeID="_x0000_i1029" DrawAspect="Content" ObjectID="_1749583186" r:id="rId36"/>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74F175D7"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6E42C00C" w:rsidR="00D8778B" w:rsidRPr="00C04A08" w:rsidRDefault="00D8778B" w:rsidP="00D8778B">
            <w:pPr>
              <w:pStyle w:val="TAC"/>
              <w:rPr>
                <w:rFonts w:eastAsia="Malgun Gothic"/>
              </w:rPr>
            </w:pPr>
            <w:r>
              <w:rPr>
                <w:rFonts w:eastAsia="Malgun Gothic"/>
              </w:rPr>
              <w:t>14256</w:t>
            </w:r>
          </w:p>
        </w:tc>
        <w:tc>
          <w:tcPr>
            <w:tcW w:w="985" w:type="dxa"/>
          </w:tcPr>
          <w:p w14:paraId="5190CACA" w14:textId="11CE91CF" w:rsidR="00D8778B" w:rsidRPr="00C04A08" w:rsidRDefault="00D8778B" w:rsidP="00D8778B">
            <w:pPr>
              <w:pStyle w:val="TAC"/>
              <w:rPr>
                <w:rFonts w:eastAsia="Malgun Gothic"/>
              </w:rPr>
            </w:pPr>
            <w:r>
              <w:rPr>
                <w:rFonts w:eastAsia="Malgun Gothic"/>
              </w:rPr>
              <w:t>28512</w:t>
            </w:r>
          </w:p>
        </w:tc>
        <w:tc>
          <w:tcPr>
            <w:tcW w:w="985" w:type="dxa"/>
          </w:tcPr>
          <w:p w14:paraId="3AC08498" w14:textId="3CBC7902"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257B0E28" w:rsidR="00D8778B" w:rsidRPr="00C04A08" w:rsidRDefault="00D8778B" w:rsidP="00D8778B">
            <w:pPr>
              <w:pStyle w:val="TAC"/>
            </w:pPr>
            <w:r>
              <w:t>10.138</w:t>
            </w:r>
          </w:p>
        </w:tc>
        <w:tc>
          <w:tcPr>
            <w:tcW w:w="985" w:type="dxa"/>
          </w:tcPr>
          <w:p w14:paraId="28341570" w14:textId="7CDAD27E" w:rsidR="00D8778B" w:rsidRPr="00C04A08" w:rsidRDefault="00D8778B" w:rsidP="00D8778B">
            <w:pPr>
              <w:pStyle w:val="TAC"/>
            </w:pPr>
            <w:r>
              <w:t>20.294</w:t>
            </w:r>
          </w:p>
        </w:tc>
        <w:tc>
          <w:tcPr>
            <w:tcW w:w="985" w:type="dxa"/>
          </w:tcPr>
          <w:p w14:paraId="712727A7" w14:textId="71CA344A"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D8778B">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D8778B">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30" type="#_x0000_t75" style="width:10.5pt;height:15.5pt" o:ole="">
                  <v:imagedata r:id="rId35" o:title=""/>
                </v:shape>
                <o:OLEObject Type="Embed" ProgID="Equation.3" ShapeID="_x0000_i1030" DrawAspect="Content" ObjectID="_1749583187" r:id="rId37"/>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7544F949"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1" type="#_x0000_t75" style="width:10.5pt;height:15.5pt" o:ole="">
                  <v:imagedata r:id="rId35" o:title=""/>
                </v:shape>
                <o:OLEObject Type="Embed" ProgID="Equation.3" ShapeID="_x0000_i1031" DrawAspect="Content" ObjectID="_1749583188" r:id="rId38"/>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2" type="#_x0000_t75" style="width:10.5pt;height:15.5pt" o:ole="">
                  <v:imagedata r:id="rId35" o:title=""/>
                </v:shape>
                <o:OLEObject Type="Embed" ProgID="Equation.3" ShapeID="_x0000_i1032" DrawAspect="Content" ObjectID="_1749583189" r:id="rId39"/>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0582" w:name="_Toc21340991"/>
      <w:bookmarkStart w:id="10583" w:name="_Toc29805439"/>
      <w:bookmarkStart w:id="10584" w:name="_Toc36456648"/>
      <w:bookmarkStart w:id="10585" w:name="_Toc36469746"/>
      <w:bookmarkStart w:id="10586" w:name="_Toc37254163"/>
      <w:bookmarkStart w:id="10587" w:name="_Toc37323021"/>
      <w:bookmarkStart w:id="10588" w:name="_Toc37324427"/>
      <w:bookmarkStart w:id="10589" w:name="_Toc45889951"/>
      <w:bookmarkStart w:id="10590" w:name="_Toc52196631"/>
      <w:bookmarkStart w:id="10591" w:name="_Toc52197611"/>
      <w:bookmarkStart w:id="10592" w:name="_Toc53173334"/>
      <w:bookmarkStart w:id="10593" w:name="_Toc53173703"/>
      <w:bookmarkStart w:id="10594" w:name="_Toc61119705"/>
      <w:bookmarkStart w:id="10595" w:name="_Toc61120087"/>
      <w:bookmarkStart w:id="10596" w:name="_Toc67926158"/>
      <w:bookmarkStart w:id="10597" w:name="_Toc75273796"/>
      <w:bookmarkStart w:id="10598" w:name="_Toc76510696"/>
      <w:bookmarkStart w:id="10599" w:name="_Toc83129853"/>
      <w:bookmarkStart w:id="10600" w:name="_Toc90591385"/>
      <w:bookmarkStart w:id="10601" w:name="_Toc98864444"/>
      <w:bookmarkStart w:id="10602" w:name="_Toc99733693"/>
      <w:bookmarkStart w:id="10603" w:name="_Toc106577598"/>
      <w:bookmarkStart w:id="10604" w:name="_Toc114537349"/>
      <w:bookmarkStart w:id="10605" w:name="_Toc115257617"/>
      <w:bookmarkStart w:id="10606" w:name="_Toc123086937"/>
      <w:bookmarkStart w:id="10607" w:name="_Toc123088672"/>
      <w:bookmarkStart w:id="10608" w:name="_Toc124298328"/>
      <w:bookmarkStart w:id="10609" w:name="_Toc130575079"/>
      <w:bookmarkStart w:id="10610" w:name="_Toc131767489"/>
      <w:bookmarkStart w:id="10611" w:name="_Toc138888075"/>
      <w:r w:rsidRPr="00C04A08">
        <w:t>A.3.3.3</w:t>
      </w:r>
      <w:r w:rsidRPr="00C04A08">
        <w:tab/>
        <w:t>FRC for receiver requirements for 16QAM</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7DD6243F" w14:textId="77777777" w:rsidR="00842EF7" w:rsidRPr="00C04A08" w:rsidRDefault="00842EF7" w:rsidP="00842EF7"/>
    <w:p w14:paraId="1B3973DC" w14:textId="77777777" w:rsidR="00842EF7" w:rsidRPr="00C04A08" w:rsidRDefault="00842EF7" w:rsidP="00842EF7">
      <w:pPr>
        <w:pStyle w:val="Heading4"/>
      </w:pPr>
      <w:bookmarkStart w:id="10612" w:name="_Toc21340992"/>
      <w:bookmarkStart w:id="10613" w:name="_Toc29805440"/>
      <w:bookmarkStart w:id="10614" w:name="_Toc36456649"/>
      <w:bookmarkStart w:id="10615" w:name="_Toc36469747"/>
      <w:bookmarkStart w:id="10616" w:name="_Toc37254164"/>
      <w:bookmarkStart w:id="10617" w:name="_Toc37323022"/>
      <w:bookmarkStart w:id="10618" w:name="_Toc37324428"/>
      <w:bookmarkStart w:id="10619" w:name="_Toc45889952"/>
      <w:bookmarkStart w:id="10620" w:name="_Toc52196632"/>
      <w:bookmarkStart w:id="10621" w:name="_Toc52197612"/>
      <w:bookmarkStart w:id="10622" w:name="_Toc53173335"/>
      <w:bookmarkStart w:id="10623" w:name="_Toc53173704"/>
      <w:bookmarkStart w:id="10624" w:name="_Toc61119706"/>
      <w:bookmarkStart w:id="10625" w:name="_Toc61120088"/>
      <w:bookmarkStart w:id="10626" w:name="_Toc67926159"/>
      <w:bookmarkStart w:id="10627" w:name="_Toc75273797"/>
      <w:bookmarkStart w:id="10628" w:name="_Toc76510697"/>
      <w:bookmarkStart w:id="10629" w:name="_Toc83129854"/>
      <w:bookmarkStart w:id="10630" w:name="_Toc90591386"/>
      <w:bookmarkStart w:id="10631" w:name="_Toc98864445"/>
      <w:bookmarkStart w:id="10632" w:name="_Toc99733694"/>
      <w:bookmarkStart w:id="10633" w:name="_Toc106577599"/>
      <w:bookmarkStart w:id="10634" w:name="_Toc114537350"/>
      <w:bookmarkStart w:id="10635" w:name="_Toc115257618"/>
      <w:bookmarkStart w:id="10636" w:name="_Toc123086938"/>
      <w:bookmarkStart w:id="10637" w:name="_Toc123088673"/>
      <w:bookmarkStart w:id="10638" w:name="_Toc124298329"/>
      <w:bookmarkStart w:id="10639" w:name="_Toc130575080"/>
      <w:bookmarkStart w:id="10640" w:name="_Toc131767490"/>
      <w:bookmarkStart w:id="10641" w:name="_Toc138888076"/>
      <w:r w:rsidRPr="00C04A08">
        <w:lastRenderedPageBreak/>
        <w:t>A.3.3.4</w:t>
      </w:r>
      <w:r w:rsidRPr="00C04A08">
        <w:tab/>
        <w:t>FRC for receiver requirements for 64QAM</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3" type="#_x0000_t75" style="width:10.5pt;height:15.5pt" o:ole="">
                  <v:imagedata r:id="rId35" o:title=""/>
                </v:shape>
                <o:OLEObject Type="Embed" ProgID="Equation.3" ShapeID="_x0000_i1033" DrawAspect="Content" ObjectID="_1749583190" r:id="rId40"/>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104E5E">
      <w:pPr>
        <w:rPr>
          <w:rFonts w:eastAsia="Malgun Gothic"/>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4" type="#_x0000_t75" style="width:10.5pt;height:15.5pt" o:ole="">
                  <v:imagedata r:id="rId35" o:title=""/>
                </v:shape>
                <o:OLEObject Type="Embed" ProgID="Equation.3" ShapeID="_x0000_i1034" DrawAspect="Content" ObjectID="_1749583191" r:id="rId41"/>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104E5E"/>
    <w:p w14:paraId="3D41C62F" w14:textId="77777777" w:rsidR="00491C16" w:rsidRPr="00491C16" w:rsidRDefault="00491C16" w:rsidP="00491C16">
      <w:pPr>
        <w:keepNext/>
        <w:keepLines/>
        <w:spacing w:before="60"/>
        <w:jc w:val="center"/>
        <w:rPr>
          <w:rFonts w:ascii="Arial" w:eastAsia="SimSun" w:hAnsi="Arial"/>
          <w:b/>
        </w:rPr>
      </w:pPr>
      <w:r w:rsidRPr="00491C16">
        <w:rPr>
          <w:rFonts w:ascii="Arial" w:eastAsia="SimSun" w:hAnsi="Arial"/>
          <w:b/>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5" type="#_x0000_t75" style="width:10.5pt;height:15.5pt" o:ole="">
                  <v:imagedata r:id="rId35" o:title=""/>
                </v:shape>
                <o:OLEObject Type="Embed" ProgID="Equation.3" ShapeID="_x0000_i1035" DrawAspect="Content" ObjectID="_1749583192" r:id="rId42"/>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491C16">
            <w:pPr>
              <w:keepNext/>
              <w:keepLines/>
              <w:spacing w:after="0"/>
              <w:ind w:left="851" w:hanging="851"/>
              <w:rPr>
                <w:rFonts w:ascii="Arial" w:eastAsia="SimSun" w:hAnsi="Arial"/>
                <w:sz w:val="18"/>
              </w:rPr>
            </w:pPr>
            <w:r w:rsidRPr="00491C16">
              <w:rPr>
                <w:rFonts w:ascii="Arial" w:eastAsia="SimSun" w:hAnsi="Arial"/>
                <w:sz w:val="18"/>
              </w:rPr>
              <w:t>NOTE 1:</w:t>
            </w:r>
            <w:r w:rsidRPr="00491C16">
              <w:rPr>
                <w:rFonts w:ascii="Arial" w:eastAsia="SimSun" w:hAnsi="Arial"/>
                <w:sz w:val="18"/>
              </w:rPr>
              <w:tab/>
              <w:t>Additional parameters are specified in Table A.3.1-1 and Table A.3.3.1-1.</w:t>
            </w:r>
          </w:p>
          <w:p w14:paraId="7FDFBF54" w14:textId="77777777" w:rsidR="00491C16" w:rsidRPr="00491C16" w:rsidRDefault="00491C16" w:rsidP="00491C16">
            <w:pPr>
              <w:keepNext/>
              <w:keepLines/>
              <w:spacing w:after="0"/>
              <w:ind w:left="851" w:hanging="851"/>
              <w:rPr>
                <w:rFonts w:ascii="Arial" w:eastAsia="SimSun" w:hAnsi="Arial"/>
                <w:sz w:val="18"/>
              </w:rPr>
            </w:pPr>
            <w:r w:rsidRPr="00491C16">
              <w:rPr>
                <w:rFonts w:ascii="Arial" w:eastAsia="SimSun" w:hAnsi="Arial"/>
                <w:sz w:val="18"/>
              </w:rPr>
              <w:t>NOTE 2:</w:t>
            </w:r>
            <w:r w:rsidRPr="00491C16">
              <w:rPr>
                <w:rFonts w:ascii="Arial" w:eastAsia="SimSun" w:hAnsi="Arial"/>
                <w:sz w:val="18"/>
              </w:rPr>
              <w:tab/>
              <w:t>If more than one Code Block is present, an additional CRC sequence of L = 24 Bits is attached to each Code Block (otherwise L = 0 Bit).</w:t>
            </w:r>
          </w:p>
          <w:p w14:paraId="45BBF8AB" w14:textId="77777777" w:rsidR="00491C16" w:rsidRPr="00491C16" w:rsidRDefault="00491C16" w:rsidP="00491C16">
            <w:pPr>
              <w:keepNext/>
              <w:keepLines/>
              <w:spacing w:after="0"/>
              <w:ind w:left="851" w:hanging="851"/>
              <w:rPr>
                <w:rFonts w:ascii="Arial" w:eastAsia="Malgun Gothic" w:hAnsi="Arial"/>
                <w:sz w:val="18"/>
              </w:rPr>
            </w:pPr>
            <w:r w:rsidRPr="00491C16">
              <w:rPr>
                <w:rFonts w:ascii="Arial" w:eastAsia="Malgun Gothic" w:hAnsi="Arial"/>
                <w:sz w:val="18"/>
              </w:rPr>
              <w:t>NOTE 3:</w:t>
            </w:r>
            <w:r w:rsidRPr="00491C16">
              <w:rPr>
                <w:rFonts w:ascii="Arial" w:eastAsia="Malgun Gothic" w:hAnsi="Arial"/>
                <w:sz w:val="18"/>
              </w:rPr>
              <w:tab/>
              <w:t>SS/PBCH block is transmitted in slot 0 with periodicity 20 ms</w:t>
            </w:r>
          </w:p>
          <w:p w14:paraId="573F9B66" w14:textId="77777777" w:rsidR="00491C16" w:rsidRPr="00491C16" w:rsidRDefault="00491C16" w:rsidP="00491C16">
            <w:pPr>
              <w:keepNext/>
              <w:keepLines/>
              <w:spacing w:after="0"/>
              <w:ind w:left="851" w:hanging="851"/>
              <w:rPr>
                <w:rFonts w:ascii="Arial" w:eastAsia="Malgun Gothic" w:hAnsi="Arial"/>
                <w:sz w:val="18"/>
                <w:lang w:val="en-US"/>
              </w:rPr>
            </w:pPr>
            <w:r w:rsidRPr="00491C16">
              <w:rPr>
                <w:rFonts w:ascii="Arial" w:eastAsia="Malgun Gothic" w:hAnsi="Arial"/>
                <w:sz w:val="18"/>
                <w:lang w:val="en-US"/>
              </w:rPr>
              <w:t>NOTE 4:</w:t>
            </w:r>
            <w:r w:rsidRPr="00491C16">
              <w:rPr>
                <w:rFonts w:ascii="Arial" w:eastAsia="Malgun Gothic" w:hAnsi="Arial"/>
                <w:sz w:val="18"/>
              </w:rPr>
              <w:tab/>
            </w:r>
            <w:r w:rsidRPr="00491C16">
              <w:rPr>
                <w:rFonts w:ascii="Arial" w:eastAsia="Malgun Gothic" w:hAnsi="Arial"/>
                <w:sz w:val="18"/>
                <w:lang w:val="en-US"/>
              </w:rPr>
              <w:t>Slot i is slot index per 2 frames</w:t>
            </w:r>
          </w:p>
          <w:p w14:paraId="3E398BBF" w14:textId="77777777" w:rsidR="00491C16" w:rsidRPr="00491C16" w:rsidRDefault="00491C16" w:rsidP="00491C16">
            <w:pPr>
              <w:keepNext/>
              <w:keepLines/>
              <w:spacing w:after="0"/>
              <w:ind w:left="851" w:hanging="851"/>
              <w:rPr>
                <w:rFonts w:ascii="Arial" w:eastAsia="Malgun Gothic" w:hAnsi="Arial"/>
                <w:sz w:val="18"/>
                <w:lang w:val="en-US"/>
              </w:rPr>
            </w:pPr>
            <w:r w:rsidRPr="00491C16">
              <w:rPr>
                <w:rFonts w:ascii="Arial" w:eastAsia="Malgun Gothic" w:hAnsi="Arial"/>
                <w:sz w:val="18"/>
                <w:lang w:val="en-US"/>
              </w:rPr>
              <w:t>NOTE 5:</w:t>
            </w:r>
            <w:r w:rsidRPr="00491C16">
              <w:rPr>
                <w:rFonts w:ascii="Arial" w:eastAsia="Malgun Gothic" w:hAnsi="Arial"/>
                <w:sz w:val="18"/>
              </w:rPr>
              <w:tab/>
            </w:r>
            <w:r w:rsidRPr="00491C16">
              <w:rPr>
                <w:rFonts w:ascii="Arial" w:eastAsia="Malgun Gothic" w:hAnsi="Arial"/>
                <w:sz w:val="18"/>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491C16">
            <w:pPr>
              <w:keepNext/>
              <w:keepLines/>
              <w:spacing w:after="0"/>
              <w:ind w:left="851" w:hanging="851"/>
              <w:rPr>
                <w:rFonts w:ascii="Arial" w:eastAsia="SimSun" w:hAnsi="Arial"/>
                <w:sz w:val="18"/>
                <w:lang w:val="en-US"/>
              </w:rPr>
            </w:pPr>
            <w:r w:rsidRPr="00491C16">
              <w:rPr>
                <w:rFonts w:ascii="Arial" w:eastAsia="SimSun" w:hAnsi="Arial"/>
                <w:sz w:val="18"/>
                <w:lang w:val="en-US"/>
              </w:rPr>
              <w:t>NOTE 6:</w:t>
            </w:r>
            <w:r w:rsidRPr="00491C16">
              <w:rPr>
                <w:rFonts w:ascii="Arial" w:eastAsia="SimSun" w:hAnsi="Arial"/>
                <w:sz w:val="18"/>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491C16">
            <w:pPr>
              <w:keepNext/>
              <w:keepLines/>
              <w:spacing w:after="0"/>
              <w:ind w:left="851" w:hanging="851"/>
              <w:rPr>
                <w:rFonts w:ascii="Arial" w:eastAsia="SimSun" w:hAnsi="Arial"/>
                <w:lang w:val="en-US"/>
              </w:rPr>
            </w:pPr>
            <w:r w:rsidRPr="00491C16">
              <w:rPr>
                <w:rFonts w:ascii="Arial" w:eastAsia="SimSun" w:hAnsi="Arial"/>
                <w:sz w:val="18"/>
                <w:lang w:val="en-US"/>
              </w:rPr>
              <w:t>NOTE 7:</w:t>
            </w:r>
            <w:r w:rsidRPr="00491C16">
              <w:rPr>
                <w:rFonts w:ascii="Arial" w:eastAsia="SimSun" w:hAnsi="Arial"/>
                <w:sz w:val="18"/>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6" type="#_x0000_t75" style="width:10.5pt;height:15.5pt" o:ole="">
                  <v:imagedata r:id="rId35" o:title=""/>
                </v:shape>
                <o:OLEObject Type="Embed" ProgID="Equation.3" ShapeID="_x0000_i1036" DrawAspect="Content" ObjectID="_1749583193" r:id="rId43"/>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0642" w:name="_Toc45889953"/>
      <w:bookmarkStart w:id="10643" w:name="_Toc52196633"/>
      <w:bookmarkStart w:id="10644" w:name="_Toc52197613"/>
      <w:bookmarkStart w:id="10645" w:name="_Toc53173336"/>
      <w:bookmarkStart w:id="10646" w:name="_Toc53173705"/>
      <w:bookmarkStart w:id="10647" w:name="_Toc61119707"/>
      <w:bookmarkStart w:id="10648" w:name="_Toc61120089"/>
      <w:bookmarkStart w:id="10649" w:name="_Toc67926160"/>
      <w:bookmarkStart w:id="10650" w:name="_Toc75273798"/>
      <w:bookmarkStart w:id="10651" w:name="_Toc76510698"/>
      <w:bookmarkStart w:id="10652" w:name="_Toc83129855"/>
      <w:bookmarkStart w:id="10653" w:name="_Toc90591387"/>
      <w:bookmarkStart w:id="10654" w:name="_Toc98864446"/>
      <w:bookmarkStart w:id="10655" w:name="_Toc99733695"/>
      <w:bookmarkStart w:id="10656" w:name="_Toc106577600"/>
      <w:bookmarkStart w:id="10657" w:name="_Toc114537351"/>
      <w:bookmarkStart w:id="10658" w:name="_Toc115257619"/>
      <w:bookmarkStart w:id="10659" w:name="_Toc123086939"/>
      <w:bookmarkStart w:id="10660" w:name="_Toc123088674"/>
      <w:bookmarkStart w:id="10661" w:name="_Toc124298330"/>
      <w:bookmarkStart w:id="10662" w:name="_Toc130575081"/>
      <w:bookmarkStart w:id="10663" w:name="_Toc131767491"/>
      <w:bookmarkStart w:id="10664" w:name="_Toc138888077"/>
      <w:r w:rsidRPr="00615895">
        <w:rPr>
          <w:rFonts w:eastAsia="Malgun Gothic"/>
        </w:rPr>
        <w:lastRenderedPageBreak/>
        <w:t>A.3.3.5</w:t>
      </w:r>
      <w:r w:rsidRPr="00615895">
        <w:rPr>
          <w:rFonts w:eastAsia="Malgun Gothic"/>
        </w:rPr>
        <w:tab/>
        <w:t>FRC for receiver requirements for 256QAM</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7" type="#_x0000_t75" style="width:10.5pt;height:15.5pt" o:ole="">
                  <v:imagedata r:id="rId35" o:title=""/>
                </v:shape>
                <o:OLEObject Type="Embed" ProgID="Equation.3" ShapeID="_x0000_i1037" DrawAspect="Content" ObjectID="_1749583194" r:id="rId44"/>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21C4FD7"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432FE1B8"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1EF31801"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8" type="#_x0000_t75" style="width:10.5pt;height:15.5pt" o:ole="">
                  <v:imagedata r:id="rId35" o:title=""/>
                </v:shape>
                <o:OLEObject Type="Embed" ProgID="Equation.3" ShapeID="_x0000_i1038" DrawAspect="Content" ObjectID="_1749583195" r:id="rId45"/>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6EEC8EC4"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042DDC1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6E60D43D"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13BB145C"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842EF7">
      <w:pPr>
        <w:rPr>
          <w:b/>
        </w:rPr>
      </w:pPr>
    </w:p>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9" type="#_x0000_t75" style="width:10.5pt;height:15.5pt" o:ole="">
                  <v:imagedata r:id="rId35" o:title=""/>
                </v:shape>
                <o:OLEObject Type="Embed" ProgID="Equation.3" ShapeID="_x0000_i1039" DrawAspect="Content" ObjectID="_1749583196" r:id="rId46"/>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40" type="#_x0000_t75" style="width:10.5pt;height:15.5pt" o:ole="">
                  <v:imagedata r:id="rId35" o:title=""/>
                </v:shape>
                <o:OLEObject Type="Embed" ProgID="Equation.3" ShapeID="_x0000_i1040" DrawAspect="Content" ObjectID="_1749583197" r:id="rId47"/>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491C16">
      <w:pPr>
        <w:rPr>
          <w:rFonts w:eastAsia="SimSun"/>
          <w:b/>
        </w:rPr>
      </w:pPr>
    </w:p>
    <w:p w14:paraId="1BE3778B" w14:textId="77777777" w:rsidR="00842EF7" w:rsidRPr="00C04A08" w:rsidRDefault="00842EF7" w:rsidP="00842EF7">
      <w:pPr>
        <w:pStyle w:val="Heading2"/>
      </w:pPr>
      <w:bookmarkStart w:id="10665" w:name="_Toc21340993"/>
      <w:bookmarkStart w:id="10666" w:name="_Toc29805441"/>
      <w:bookmarkStart w:id="10667" w:name="_Toc36456650"/>
      <w:bookmarkStart w:id="10668" w:name="_Toc36469748"/>
      <w:bookmarkStart w:id="10669" w:name="_Toc37254165"/>
      <w:bookmarkStart w:id="10670" w:name="_Toc37323023"/>
      <w:bookmarkStart w:id="10671" w:name="_Toc37324429"/>
      <w:bookmarkStart w:id="10672" w:name="_Toc45889954"/>
      <w:bookmarkStart w:id="10673" w:name="_Toc52196634"/>
      <w:bookmarkStart w:id="10674" w:name="_Toc52197614"/>
      <w:bookmarkStart w:id="10675" w:name="_Toc53173337"/>
      <w:bookmarkStart w:id="10676" w:name="_Toc53173706"/>
      <w:bookmarkStart w:id="10677" w:name="_Toc61119708"/>
      <w:bookmarkStart w:id="10678" w:name="_Toc61120090"/>
      <w:bookmarkStart w:id="10679" w:name="_Toc67926161"/>
      <w:bookmarkStart w:id="10680" w:name="_Toc75273799"/>
      <w:bookmarkStart w:id="10681" w:name="_Toc76510699"/>
      <w:bookmarkStart w:id="10682" w:name="_Toc83129856"/>
      <w:bookmarkStart w:id="10683" w:name="_Toc90591388"/>
      <w:bookmarkStart w:id="10684" w:name="_Toc98864447"/>
      <w:bookmarkStart w:id="10685" w:name="_Toc99733696"/>
      <w:bookmarkStart w:id="10686" w:name="_Toc106577601"/>
      <w:bookmarkStart w:id="10687" w:name="_Toc114537352"/>
      <w:bookmarkStart w:id="10688" w:name="_Toc115257620"/>
      <w:bookmarkStart w:id="10689" w:name="_Toc123086940"/>
      <w:bookmarkStart w:id="10690" w:name="_Toc123088675"/>
      <w:bookmarkStart w:id="10691" w:name="_Toc124298331"/>
      <w:bookmarkStart w:id="10692" w:name="_Toc130575082"/>
      <w:bookmarkStart w:id="10693" w:name="_Toc131767492"/>
      <w:bookmarkStart w:id="10694" w:name="_Toc138888078"/>
      <w:r w:rsidRPr="00C04A08">
        <w:lastRenderedPageBreak/>
        <w:t>A.4</w:t>
      </w:r>
      <w:r w:rsidRPr="00C04A08">
        <w:tab/>
        <w:t>Void</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006DCD51" w14:textId="77777777" w:rsidR="00842EF7" w:rsidRPr="00C04A08" w:rsidRDefault="00842EF7" w:rsidP="00842EF7">
      <w:pPr>
        <w:pStyle w:val="Heading2"/>
      </w:pPr>
      <w:bookmarkStart w:id="10695" w:name="_Toc21340994"/>
      <w:bookmarkStart w:id="10696" w:name="_Toc29805442"/>
      <w:bookmarkStart w:id="10697" w:name="_Toc36456651"/>
      <w:bookmarkStart w:id="10698" w:name="_Toc36469749"/>
      <w:bookmarkStart w:id="10699" w:name="_Toc37254166"/>
      <w:bookmarkStart w:id="10700" w:name="_Toc37323024"/>
      <w:bookmarkStart w:id="10701" w:name="_Toc37324430"/>
      <w:bookmarkStart w:id="10702" w:name="_Toc45889955"/>
      <w:bookmarkStart w:id="10703" w:name="_Toc52196635"/>
      <w:bookmarkStart w:id="10704" w:name="_Toc52197615"/>
      <w:bookmarkStart w:id="10705" w:name="_Toc53173338"/>
      <w:bookmarkStart w:id="10706" w:name="_Toc53173707"/>
      <w:bookmarkStart w:id="10707" w:name="_Toc61119709"/>
      <w:bookmarkStart w:id="10708" w:name="_Toc61120091"/>
      <w:bookmarkStart w:id="10709" w:name="_Toc67926162"/>
      <w:bookmarkStart w:id="10710" w:name="_Toc75273800"/>
      <w:bookmarkStart w:id="10711" w:name="_Toc76510700"/>
      <w:bookmarkStart w:id="10712" w:name="_Toc83129857"/>
      <w:bookmarkStart w:id="10713" w:name="_Toc90591389"/>
      <w:bookmarkStart w:id="10714" w:name="_Toc98864448"/>
      <w:bookmarkStart w:id="10715" w:name="_Toc99733697"/>
      <w:bookmarkStart w:id="10716" w:name="_Toc106577602"/>
      <w:bookmarkStart w:id="10717" w:name="_Toc114537353"/>
      <w:bookmarkStart w:id="10718" w:name="_Toc115257621"/>
      <w:bookmarkStart w:id="10719" w:name="_Toc123086941"/>
      <w:bookmarkStart w:id="10720" w:name="_Toc123088676"/>
      <w:bookmarkStart w:id="10721" w:name="_Toc124298332"/>
      <w:bookmarkStart w:id="10722" w:name="_Toc130575083"/>
      <w:bookmarkStart w:id="10723" w:name="_Toc131767493"/>
      <w:bookmarkStart w:id="10724" w:name="_Toc138888079"/>
      <w:r w:rsidRPr="00C04A08">
        <w:t>A.5</w:t>
      </w:r>
      <w:r w:rsidRPr="00C04A08">
        <w:tab/>
        <w:t>OFDMA Channel Noise Generator (OCNG)</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0F6A4A49" w14:textId="77777777" w:rsidR="00842EF7" w:rsidRPr="00C04A08" w:rsidRDefault="00842EF7" w:rsidP="00842EF7">
      <w:pPr>
        <w:pStyle w:val="Heading3"/>
      </w:pPr>
      <w:bookmarkStart w:id="10725" w:name="_Toc21340995"/>
      <w:bookmarkStart w:id="10726" w:name="_Toc29805443"/>
      <w:bookmarkStart w:id="10727" w:name="_Toc36456652"/>
      <w:bookmarkStart w:id="10728" w:name="_Toc36469750"/>
      <w:bookmarkStart w:id="10729" w:name="_Toc37254167"/>
      <w:bookmarkStart w:id="10730" w:name="_Toc37323025"/>
      <w:bookmarkStart w:id="10731" w:name="_Toc37324431"/>
      <w:bookmarkStart w:id="10732" w:name="_Toc45889956"/>
      <w:bookmarkStart w:id="10733" w:name="_Toc52196636"/>
      <w:bookmarkStart w:id="10734" w:name="_Toc52197616"/>
      <w:bookmarkStart w:id="10735" w:name="_Toc53173339"/>
      <w:bookmarkStart w:id="10736" w:name="_Toc53173708"/>
      <w:bookmarkStart w:id="10737" w:name="_Toc61119710"/>
      <w:bookmarkStart w:id="10738" w:name="_Toc61120092"/>
      <w:bookmarkStart w:id="10739" w:name="_Toc67926163"/>
      <w:bookmarkStart w:id="10740" w:name="_Toc75273801"/>
      <w:bookmarkStart w:id="10741" w:name="_Toc76510701"/>
      <w:bookmarkStart w:id="10742" w:name="_Toc83129858"/>
      <w:bookmarkStart w:id="10743" w:name="_Toc90591390"/>
      <w:bookmarkStart w:id="10744" w:name="_Toc98864449"/>
      <w:bookmarkStart w:id="10745" w:name="_Toc99733698"/>
      <w:bookmarkStart w:id="10746" w:name="_Toc106577603"/>
      <w:bookmarkStart w:id="10747" w:name="_Toc114537354"/>
      <w:bookmarkStart w:id="10748" w:name="_Toc115257622"/>
      <w:bookmarkStart w:id="10749" w:name="_Toc123086942"/>
      <w:bookmarkStart w:id="10750" w:name="_Toc123088677"/>
      <w:bookmarkStart w:id="10751" w:name="_Toc124298333"/>
      <w:bookmarkStart w:id="10752" w:name="_Toc130575084"/>
      <w:bookmarkStart w:id="10753" w:name="_Toc131767494"/>
      <w:bookmarkStart w:id="10754" w:name="_Toc138888080"/>
      <w:r w:rsidRPr="00C04A08">
        <w:t>A.5.1</w:t>
      </w:r>
      <w:r w:rsidRPr="00C04A08">
        <w:tab/>
        <w:t>OCNG Patterns for FDD</w:t>
      </w:r>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7BB08C49" w14:textId="77777777" w:rsidR="00842EF7" w:rsidRPr="00C04A08" w:rsidRDefault="00842EF7" w:rsidP="00842EF7">
      <w:pPr>
        <w:pStyle w:val="Heading3"/>
      </w:pPr>
      <w:bookmarkStart w:id="10755" w:name="_Toc21340996"/>
      <w:bookmarkStart w:id="10756" w:name="_Toc29805444"/>
      <w:bookmarkStart w:id="10757" w:name="_Toc36456653"/>
      <w:bookmarkStart w:id="10758" w:name="_Toc36469751"/>
      <w:bookmarkStart w:id="10759" w:name="_Toc37254168"/>
      <w:bookmarkStart w:id="10760" w:name="_Toc37323026"/>
      <w:bookmarkStart w:id="10761" w:name="_Toc37324432"/>
      <w:bookmarkStart w:id="10762" w:name="_Toc45889957"/>
      <w:bookmarkStart w:id="10763" w:name="_Toc52196637"/>
      <w:bookmarkStart w:id="10764" w:name="_Toc52197617"/>
      <w:bookmarkStart w:id="10765" w:name="_Toc53173340"/>
      <w:bookmarkStart w:id="10766" w:name="_Toc53173709"/>
      <w:bookmarkStart w:id="10767" w:name="_Toc61119711"/>
      <w:bookmarkStart w:id="10768" w:name="_Toc61120093"/>
      <w:bookmarkStart w:id="10769" w:name="_Toc67926164"/>
      <w:bookmarkStart w:id="10770" w:name="_Toc75273802"/>
      <w:bookmarkStart w:id="10771" w:name="_Toc76510702"/>
      <w:bookmarkStart w:id="10772" w:name="_Toc83129859"/>
      <w:bookmarkStart w:id="10773" w:name="_Toc90591391"/>
      <w:bookmarkStart w:id="10774" w:name="_Toc98864450"/>
      <w:bookmarkStart w:id="10775" w:name="_Toc99733699"/>
      <w:bookmarkStart w:id="10776" w:name="_Toc106577604"/>
      <w:bookmarkStart w:id="10777" w:name="_Toc114537355"/>
      <w:bookmarkStart w:id="10778" w:name="_Toc115257623"/>
      <w:bookmarkStart w:id="10779" w:name="_Toc123086943"/>
      <w:bookmarkStart w:id="10780" w:name="_Toc123088678"/>
      <w:bookmarkStart w:id="10781" w:name="_Toc124298334"/>
      <w:bookmarkStart w:id="10782" w:name="_Toc130575085"/>
      <w:bookmarkStart w:id="10783" w:name="_Toc131767495"/>
      <w:bookmarkStart w:id="10784" w:name="_Toc138888081"/>
      <w:r w:rsidRPr="00C04A08">
        <w:t>A.5.2</w:t>
      </w:r>
      <w:r w:rsidRPr="00C04A08">
        <w:tab/>
        <w:t>OCNG Patterns for TDD</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F02D9F2" w14:textId="77777777" w:rsidR="00842EF7" w:rsidRPr="00C04A08" w:rsidRDefault="00842EF7" w:rsidP="00842EF7">
      <w:pPr>
        <w:pStyle w:val="Heading4"/>
      </w:pPr>
      <w:bookmarkStart w:id="10785" w:name="_Toc21340997"/>
      <w:bookmarkStart w:id="10786" w:name="_Toc29805445"/>
      <w:bookmarkStart w:id="10787" w:name="_Toc36456654"/>
      <w:bookmarkStart w:id="10788" w:name="_Toc36469752"/>
      <w:bookmarkStart w:id="10789" w:name="_Toc37254169"/>
      <w:bookmarkStart w:id="10790" w:name="_Toc37323027"/>
      <w:bookmarkStart w:id="10791" w:name="_Toc37324433"/>
      <w:bookmarkStart w:id="10792" w:name="_Toc45889958"/>
      <w:bookmarkStart w:id="10793" w:name="_Toc52196638"/>
      <w:bookmarkStart w:id="10794" w:name="_Toc52197618"/>
      <w:bookmarkStart w:id="10795" w:name="_Toc53173341"/>
      <w:bookmarkStart w:id="10796" w:name="_Toc53173710"/>
      <w:bookmarkStart w:id="10797" w:name="_Toc61119712"/>
      <w:bookmarkStart w:id="10798" w:name="_Toc61120094"/>
      <w:bookmarkStart w:id="10799" w:name="_Toc67926165"/>
      <w:bookmarkStart w:id="10800" w:name="_Toc75273803"/>
      <w:bookmarkStart w:id="10801" w:name="_Toc76510703"/>
      <w:bookmarkStart w:id="10802" w:name="_Toc83129860"/>
      <w:bookmarkStart w:id="10803" w:name="_Toc90591392"/>
      <w:bookmarkStart w:id="10804" w:name="_Toc98864451"/>
      <w:bookmarkStart w:id="10805" w:name="_Toc99733700"/>
      <w:bookmarkStart w:id="10806" w:name="_Toc106577605"/>
      <w:bookmarkStart w:id="10807" w:name="_Toc114537356"/>
      <w:bookmarkStart w:id="10808" w:name="_Toc115257624"/>
      <w:bookmarkStart w:id="10809" w:name="_Toc123086944"/>
      <w:bookmarkStart w:id="10810" w:name="_Toc123088679"/>
      <w:bookmarkStart w:id="10811" w:name="_Toc124298335"/>
      <w:bookmarkStart w:id="10812" w:name="_Toc130575086"/>
      <w:bookmarkStart w:id="10813" w:name="_Toc131767496"/>
      <w:bookmarkStart w:id="10814" w:name="_Toc138888082"/>
      <w:r w:rsidRPr="00C04A08">
        <w:t>A.5.2.1</w:t>
      </w:r>
      <w:r w:rsidRPr="00C04A08">
        <w:tab/>
        <w:t>OCNG TDD pattern 1: Generic OCNG TDD Pattern for all unused REs</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2BBD2126" w:rsidR="00842EF7" w:rsidRDefault="00842EF7" w:rsidP="00842EF7">
      <w:pPr>
        <w:pStyle w:val="Heading8"/>
      </w:pPr>
      <w:r w:rsidRPr="00C04A08">
        <w:br w:type="page"/>
      </w:r>
      <w:bookmarkStart w:id="10815" w:name="_Toc21340998"/>
      <w:bookmarkStart w:id="10816" w:name="_Toc29805446"/>
      <w:bookmarkStart w:id="10817" w:name="_Toc36456655"/>
      <w:bookmarkStart w:id="10818" w:name="_Toc36469753"/>
      <w:bookmarkStart w:id="10819" w:name="_Toc37254170"/>
      <w:bookmarkStart w:id="10820" w:name="_Toc37323028"/>
      <w:bookmarkStart w:id="10821" w:name="_Toc37324434"/>
      <w:bookmarkStart w:id="10822" w:name="_Toc45889959"/>
      <w:bookmarkStart w:id="10823" w:name="_Toc52196639"/>
      <w:bookmarkStart w:id="10824" w:name="_Toc52197619"/>
      <w:bookmarkStart w:id="10825" w:name="_Toc53173342"/>
      <w:bookmarkStart w:id="10826" w:name="_Toc53173711"/>
      <w:bookmarkStart w:id="10827" w:name="_Toc61119713"/>
      <w:bookmarkStart w:id="10828" w:name="_Toc61120095"/>
      <w:bookmarkStart w:id="10829" w:name="_Toc67926166"/>
      <w:bookmarkStart w:id="10830" w:name="_Toc75273804"/>
      <w:bookmarkStart w:id="10831" w:name="_Toc76510704"/>
      <w:bookmarkStart w:id="10832" w:name="_Toc83129861"/>
      <w:bookmarkStart w:id="10833" w:name="_Toc90591393"/>
      <w:bookmarkStart w:id="10834" w:name="_Toc98864452"/>
      <w:bookmarkStart w:id="10835" w:name="_Toc99733701"/>
      <w:bookmarkStart w:id="10836" w:name="_Toc106577606"/>
      <w:bookmarkStart w:id="10837" w:name="_Toc114537357"/>
      <w:bookmarkStart w:id="10838" w:name="_Toc115257625"/>
      <w:bookmarkStart w:id="10839" w:name="_Toc123086945"/>
      <w:bookmarkStart w:id="10840" w:name="_Toc123088680"/>
      <w:bookmarkStart w:id="10841" w:name="_Toc124298336"/>
      <w:bookmarkStart w:id="10842" w:name="_Toc130575087"/>
      <w:bookmarkStart w:id="10843" w:name="_Toc131767497"/>
      <w:bookmarkStart w:id="10844" w:name="_Toc138888083"/>
      <w:r w:rsidRPr="00C04A08">
        <w:lastRenderedPageBreak/>
        <w:t>Annex B (informative): Void</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11AD7371" w14:textId="77777777" w:rsidR="005A3974" w:rsidRPr="005A3974" w:rsidRDefault="005A3974" w:rsidP="005A3974"/>
    <w:p w14:paraId="310FE587" w14:textId="77777777" w:rsidR="00842EF7" w:rsidRPr="00C04A08" w:rsidRDefault="00842EF7" w:rsidP="00842EF7">
      <w:pPr>
        <w:pStyle w:val="Heading8"/>
      </w:pPr>
      <w:r w:rsidRPr="00C04A08">
        <w:br w:type="page"/>
      </w:r>
      <w:bookmarkStart w:id="10845" w:name="_Toc21340999"/>
      <w:bookmarkStart w:id="10846" w:name="_Toc29805447"/>
      <w:bookmarkStart w:id="10847" w:name="_Toc36456656"/>
      <w:bookmarkStart w:id="10848" w:name="_Toc36469754"/>
      <w:bookmarkStart w:id="10849" w:name="_Toc37254171"/>
      <w:bookmarkStart w:id="10850" w:name="_Toc37323029"/>
      <w:bookmarkStart w:id="10851" w:name="_Toc37324435"/>
      <w:bookmarkStart w:id="10852" w:name="_Toc45889960"/>
      <w:bookmarkStart w:id="10853" w:name="_Toc52196640"/>
      <w:bookmarkStart w:id="10854" w:name="_Toc52197620"/>
      <w:bookmarkStart w:id="10855" w:name="_Toc53173343"/>
      <w:bookmarkStart w:id="10856" w:name="_Toc53173712"/>
      <w:bookmarkStart w:id="10857" w:name="_Toc61119714"/>
      <w:bookmarkStart w:id="10858" w:name="_Toc61120096"/>
      <w:bookmarkStart w:id="10859" w:name="_Toc67926167"/>
      <w:bookmarkStart w:id="10860" w:name="_Toc75273805"/>
      <w:bookmarkStart w:id="10861" w:name="_Toc76510705"/>
      <w:bookmarkStart w:id="10862" w:name="_Toc83129862"/>
      <w:bookmarkStart w:id="10863" w:name="_Toc90591394"/>
      <w:bookmarkStart w:id="10864" w:name="_Toc98864453"/>
      <w:bookmarkStart w:id="10865" w:name="_Toc99733702"/>
      <w:bookmarkStart w:id="10866" w:name="_Toc106577607"/>
      <w:bookmarkStart w:id="10867" w:name="_Toc114537358"/>
      <w:bookmarkStart w:id="10868" w:name="_Toc115257626"/>
      <w:bookmarkStart w:id="10869" w:name="_Toc123086946"/>
      <w:bookmarkStart w:id="10870" w:name="_Toc123088681"/>
      <w:bookmarkStart w:id="10871" w:name="_Toc124298337"/>
      <w:bookmarkStart w:id="10872" w:name="_Toc130575088"/>
      <w:bookmarkStart w:id="10873" w:name="_Toc131767498"/>
      <w:bookmarkStart w:id="10874" w:name="_Toc138888084"/>
      <w:r w:rsidRPr="00C04A08">
        <w:lastRenderedPageBreak/>
        <w:t>Annex C (normative):</w:t>
      </w:r>
      <w:r w:rsidRPr="00C04A08">
        <w:br/>
        <w:t>Downlink physical channels</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0875" w:name="_Toc21341000"/>
      <w:bookmarkStart w:id="10876" w:name="_Toc29805448"/>
      <w:bookmarkStart w:id="10877" w:name="_Toc36456657"/>
      <w:bookmarkStart w:id="10878" w:name="_Toc36469755"/>
      <w:bookmarkStart w:id="10879" w:name="_Toc37254172"/>
      <w:bookmarkStart w:id="10880" w:name="_Toc37323030"/>
      <w:bookmarkStart w:id="10881" w:name="_Toc37324436"/>
      <w:bookmarkStart w:id="10882" w:name="_Toc45889961"/>
      <w:bookmarkStart w:id="10883" w:name="_Toc52196641"/>
      <w:bookmarkStart w:id="10884" w:name="_Toc52197621"/>
      <w:bookmarkStart w:id="10885" w:name="_Toc53173344"/>
      <w:bookmarkStart w:id="10886" w:name="_Toc53173713"/>
      <w:bookmarkStart w:id="10887" w:name="_Toc61119715"/>
      <w:bookmarkStart w:id="10888" w:name="_Toc61120097"/>
      <w:bookmarkStart w:id="10889" w:name="_Toc67926168"/>
      <w:bookmarkStart w:id="10890" w:name="_Toc75273806"/>
      <w:bookmarkStart w:id="10891" w:name="_Toc76510706"/>
      <w:bookmarkStart w:id="10892" w:name="_Toc83129863"/>
      <w:bookmarkStart w:id="10893" w:name="_Toc90591395"/>
      <w:bookmarkStart w:id="10894" w:name="_Toc98864454"/>
      <w:bookmarkStart w:id="10895" w:name="_Toc99733703"/>
      <w:bookmarkStart w:id="10896" w:name="_Toc106577608"/>
      <w:bookmarkStart w:id="10897" w:name="_Toc114537359"/>
      <w:bookmarkStart w:id="10898" w:name="_Toc115257627"/>
      <w:bookmarkStart w:id="10899" w:name="_Toc123086947"/>
      <w:bookmarkStart w:id="10900" w:name="_Toc123088682"/>
      <w:bookmarkStart w:id="10901" w:name="_Toc124298338"/>
      <w:bookmarkStart w:id="10902" w:name="_Toc130575089"/>
      <w:bookmarkStart w:id="10903" w:name="_Toc131767499"/>
      <w:bookmarkStart w:id="10904" w:name="_Toc138888085"/>
      <w:r w:rsidRPr="00C04A08">
        <w:t>C.1</w:t>
      </w:r>
      <w:r w:rsidRPr="00C04A08">
        <w:tab/>
        <w:t>General</w:t>
      </w:r>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5A613D2D" w14:textId="77777777" w:rsidR="00842EF7" w:rsidRPr="00C04A08" w:rsidRDefault="00842EF7" w:rsidP="00842EF7"/>
    <w:p w14:paraId="5F74D591" w14:textId="77777777" w:rsidR="00842EF7" w:rsidRPr="00C04A08" w:rsidRDefault="00842EF7" w:rsidP="00842EF7">
      <w:pPr>
        <w:pStyle w:val="Heading1"/>
      </w:pPr>
      <w:bookmarkStart w:id="10905" w:name="_Toc21341001"/>
      <w:bookmarkStart w:id="10906" w:name="_Toc29805449"/>
      <w:bookmarkStart w:id="10907" w:name="_Toc36456658"/>
      <w:bookmarkStart w:id="10908" w:name="_Toc36469756"/>
      <w:bookmarkStart w:id="10909" w:name="_Toc37254173"/>
      <w:bookmarkStart w:id="10910" w:name="_Toc37323031"/>
      <w:bookmarkStart w:id="10911" w:name="_Toc37324437"/>
      <w:bookmarkStart w:id="10912" w:name="_Toc45889962"/>
      <w:bookmarkStart w:id="10913" w:name="_Toc52196642"/>
      <w:bookmarkStart w:id="10914" w:name="_Toc52197622"/>
      <w:bookmarkStart w:id="10915" w:name="_Toc53173345"/>
      <w:bookmarkStart w:id="10916" w:name="_Toc53173714"/>
      <w:bookmarkStart w:id="10917" w:name="_Toc61119716"/>
      <w:bookmarkStart w:id="10918" w:name="_Toc61120098"/>
      <w:bookmarkStart w:id="10919" w:name="_Toc67926169"/>
      <w:bookmarkStart w:id="10920" w:name="_Toc75273807"/>
      <w:bookmarkStart w:id="10921" w:name="_Toc76510707"/>
      <w:bookmarkStart w:id="10922" w:name="_Toc83129864"/>
      <w:bookmarkStart w:id="10923" w:name="_Toc90591396"/>
      <w:bookmarkStart w:id="10924" w:name="_Toc98864455"/>
      <w:bookmarkStart w:id="10925" w:name="_Toc99733704"/>
      <w:bookmarkStart w:id="10926" w:name="_Toc106577609"/>
      <w:bookmarkStart w:id="10927" w:name="_Toc114537360"/>
      <w:bookmarkStart w:id="10928" w:name="_Toc115257628"/>
      <w:bookmarkStart w:id="10929" w:name="_Toc123086948"/>
      <w:bookmarkStart w:id="10930" w:name="_Toc123088683"/>
      <w:bookmarkStart w:id="10931" w:name="_Toc124298339"/>
      <w:bookmarkStart w:id="10932" w:name="_Toc130575090"/>
      <w:bookmarkStart w:id="10933" w:name="_Toc131767500"/>
      <w:bookmarkStart w:id="10934" w:name="_Toc138888086"/>
      <w:r w:rsidRPr="00C04A08">
        <w:t>C.2</w:t>
      </w:r>
      <w:r w:rsidRPr="00C04A08">
        <w:tab/>
        <w:t>Setup</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0935" w:name="_Toc21341002"/>
      <w:bookmarkStart w:id="10936" w:name="_Toc29805450"/>
      <w:bookmarkStart w:id="10937" w:name="_Toc36456659"/>
      <w:bookmarkStart w:id="10938" w:name="_Toc36469757"/>
      <w:bookmarkStart w:id="10939" w:name="_Toc37254174"/>
      <w:bookmarkStart w:id="10940" w:name="_Toc37323032"/>
      <w:bookmarkStart w:id="10941" w:name="_Toc37324438"/>
      <w:bookmarkStart w:id="10942" w:name="_Toc45889963"/>
      <w:bookmarkStart w:id="10943" w:name="_Toc52196643"/>
      <w:bookmarkStart w:id="10944" w:name="_Toc52197623"/>
      <w:bookmarkStart w:id="10945" w:name="_Toc53173346"/>
      <w:bookmarkStart w:id="10946" w:name="_Toc53173715"/>
      <w:bookmarkStart w:id="10947" w:name="_Toc61119717"/>
      <w:bookmarkStart w:id="10948" w:name="_Toc61120099"/>
      <w:bookmarkStart w:id="10949" w:name="_Toc67926170"/>
      <w:bookmarkStart w:id="10950" w:name="_Toc75273808"/>
      <w:bookmarkStart w:id="10951" w:name="_Toc76510708"/>
      <w:bookmarkStart w:id="10952" w:name="_Toc83129865"/>
      <w:bookmarkStart w:id="10953" w:name="_Toc90591397"/>
      <w:bookmarkStart w:id="10954" w:name="_Toc98864456"/>
      <w:bookmarkStart w:id="10955" w:name="_Toc99733705"/>
      <w:bookmarkStart w:id="10956" w:name="_Toc106577610"/>
      <w:bookmarkStart w:id="10957" w:name="_Toc114537361"/>
      <w:bookmarkStart w:id="10958" w:name="_Toc115257629"/>
      <w:bookmarkStart w:id="10959" w:name="_Toc123086949"/>
      <w:bookmarkStart w:id="10960" w:name="_Toc123088684"/>
      <w:bookmarkStart w:id="10961" w:name="_Toc124298340"/>
      <w:bookmarkStart w:id="10962" w:name="_Toc130575091"/>
      <w:bookmarkStart w:id="10963" w:name="_Toc131767501"/>
      <w:bookmarkStart w:id="10964" w:name="_Toc138888087"/>
      <w:r w:rsidRPr="00C04A08">
        <w:t>C.3</w:t>
      </w:r>
      <w:r w:rsidRPr="00C04A08">
        <w:tab/>
        <w:t>Connection</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195E4FD1" w14:textId="77777777" w:rsidR="00842EF7" w:rsidRPr="00C04A08" w:rsidRDefault="00842EF7" w:rsidP="00842EF7">
      <w:pPr>
        <w:pStyle w:val="Heading2"/>
      </w:pPr>
      <w:bookmarkStart w:id="10965" w:name="_Toc21341003"/>
      <w:bookmarkStart w:id="10966" w:name="_Toc29805451"/>
      <w:bookmarkStart w:id="10967" w:name="_Toc36456660"/>
      <w:bookmarkStart w:id="10968" w:name="_Toc36469758"/>
      <w:bookmarkStart w:id="10969" w:name="_Toc37254175"/>
      <w:bookmarkStart w:id="10970" w:name="_Toc37323033"/>
      <w:bookmarkStart w:id="10971" w:name="_Toc37324439"/>
      <w:bookmarkStart w:id="10972" w:name="_Toc45889964"/>
      <w:bookmarkStart w:id="10973" w:name="_Toc52196644"/>
      <w:bookmarkStart w:id="10974" w:name="_Toc52197624"/>
      <w:bookmarkStart w:id="10975" w:name="_Toc53173347"/>
      <w:bookmarkStart w:id="10976" w:name="_Toc53173716"/>
      <w:bookmarkStart w:id="10977" w:name="_Toc61119718"/>
      <w:bookmarkStart w:id="10978" w:name="_Toc61120100"/>
      <w:bookmarkStart w:id="10979" w:name="_Toc67926171"/>
      <w:bookmarkStart w:id="10980" w:name="_Toc75273809"/>
      <w:bookmarkStart w:id="10981" w:name="_Toc76510709"/>
      <w:bookmarkStart w:id="10982" w:name="_Toc83129866"/>
      <w:bookmarkStart w:id="10983" w:name="_Toc90591398"/>
      <w:bookmarkStart w:id="10984" w:name="_Toc98864457"/>
      <w:bookmarkStart w:id="10985" w:name="_Toc99733706"/>
      <w:bookmarkStart w:id="10986" w:name="_Toc106577611"/>
      <w:bookmarkStart w:id="10987" w:name="_Toc114537362"/>
      <w:bookmarkStart w:id="10988" w:name="_Toc115257630"/>
      <w:bookmarkStart w:id="10989" w:name="_Toc123086950"/>
      <w:bookmarkStart w:id="10990" w:name="_Toc123088685"/>
      <w:bookmarkStart w:id="10991" w:name="_Toc124298341"/>
      <w:bookmarkStart w:id="10992" w:name="_Toc130575092"/>
      <w:bookmarkStart w:id="10993" w:name="_Toc131767502"/>
      <w:bookmarkStart w:id="10994" w:name="_Toc138888088"/>
      <w:r w:rsidRPr="00C04A08">
        <w:t>C.3.1</w:t>
      </w:r>
      <w:r w:rsidRPr="00C04A08">
        <w:tab/>
        <w:t>Measurement of Receiver Characteristics</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0995" w:name="_Toc21341004"/>
      <w:bookmarkStart w:id="10996" w:name="_Toc29805452"/>
      <w:bookmarkStart w:id="10997" w:name="_Toc36456661"/>
      <w:bookmarkStart w:id="10998" w:name="_Toc36469759"/>
      <w:bookmarkStart w:id="10999" w:name="_Toc37254176"/>
      <w:bookmarkStart w:id="11000" w:name="_Toc37323034"/>
      <w:bookmarkStart w:id="11001" w:name="_Toc37324440"/>
      <w:bookmarkStart w:id="11002" w:name="_Toc45889965"/>
      <w:bookmarkStart w:id="11003" w:name="_Toc52196645"/>
      <w:bookmarkStart w:id="11004" w:name="_Toc52197625"/>
      <w:bookmarkStart w:id="11005" w:name="_Toc53173348"/>
      <w:bookmarkStart w:id="11006" w:name="_Toc53173717"/>
      <w:bookmarkStart w:id="11007" w:name="_Toc61119719"/>
      <w:bookmarkStart w:id="11008" w:name="_Toc61120101"/>
      <w:bookmarkStart w:id="11009" w:name="_Toc67926172"/>
      <w:bookmarkStart w:id="11010" w:name="_Toc75273810"/>
      <w:bookmarkStart w:id="11011" w:name="_Toc76510710"/>
      <w:bookmarkStart w:id="11012" w:name="_Toc83129867"/>
      <w:bookmarkStart w:id="11013" w:name="_Toc90591399"/>
      <w:bookmarkStart w:id="11014" w:name="_Toc98864458"/>
      <w:bookmarkStart w:id="11015" w:name="_Toc99733707"/>
      <w:bookmarkStart w:id="11016" w:name="_Toc106577612"/>
      <w:bookmarkStart w:id="11017" w:name="_Toc114537363"/>
      <w:bookmarkStart w:id="11018" w:name="_Toc115257631"/>
      <w:bookmarkStart w:id="11019" w:name="_Toc123086951"/>
      <w:bookmarkStart w:id="11020" w:name="_Toc123088686"/>
      <w:bookmarkStart w:id="11021" w:name="_Toc124298342"/>
      <w:bookmarkStart w:id="11022" w:name="_Toc130575093"/>
      <w:bookmarkStart w:id="11023" w:name="_Toc131767503"/>
      <w:bookmarkStart w:id="11024" w:name="_Toc138888089"/>
      <w:r w:rsidRPr="00C04A08">
        <w:lastRenderedPageBreak/>
        <w:t>Annex D (normative):</w:t>
      </w:r>
      <w:r w:rsidRPr="00C04A08">
        <w:br/>
        <w:t>Characteristics of the interfering signal</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6A9C1949" w14:textId="77777777" w:rsidR="00842EF7" w:rsidRPr="00C04A08" w:rsidRDefault="00842EF7" w:rsidP="00842EF7"/>
    <w:p w14:paraId="0182FC6F" w14:textId="77777777" w:rsidR="00842EF7" w:rsidRPr="00C04A08" w:rsidRDefault="00842EF7" w:rsidP="00842EF7">
      <w:pPr>
        <w:pStyle w:val="Heading1"/>
      </w:pPr>
      <w:bookmarkStart w:id="11025" w:name="_Toc21341005"/>
      <w:bookmarkStart w:id="11026" w:name="_Toc29805453"/>
      <w:bookmarkStart w:id="11027" w:name="_Toc36456662"/>
      <w:bookmarkStart w:id="11028" w:name="_Toc36469760"/>
      <w:bookmarkStart w:id="11029" w:name="_Toc37254177"/>
      <w:bookmarkStart w:id="11030" w:name="_Toc37323035"/>
      <w:bookmarkStart w:id="11031" w:name="_Toc37324441"/>
      <w:bookmarkStart w:id="11032" w:name="_Toc45889966"/>
      <w:bookmarkStart w:id="11033" w:name="_Toc52196646"/>
      <w:bookmarkStart w:id="11034" w:name="_Toc52197626"/>
      <w:bookmarkStart w:id="11035" w:name="_Toc53173349"/>
      <w:bookmarkStart w:id="11036" w:name="_Toc53173718"/>
      <w:bookmarkStart w:id="11037" w:name="_Toc61119720"/>
      <w:bookmarkStart w:id="11038" w:name="_Toc61120102"/>
      <w:bookmarkStart w:id="11039" w:name="_Toc67926173"/>
      <w:bookmarkStart w:id="11040" w:name="_Toc75273811"/>
      <w:bookmarkStart w:id="11041" w:name="_Toc76510711"/>
      <w:bookmarkStart w:id="11042" w:name="_Toc83129868"/>
      <w:bookmarkStart w:id="11043" w:name="_Toc90591400"/>
      <w:bookmarkStart w:id="11044" w:name="_Toc98864459"/>
      <w:bookmarkStart w:id="11045" w:name="_Toc99733708"/>
      <w:bookmarkStart w:id="11046" w:name="_Toc106577613"/>
      <w:bookmarkStart w:id="11047" w:name="_Toc114537364"/>
      <w:bookmarkStart w:id="11048" w:name="_Toc115257632"/>
      <w:bookmarkStart w:id="11049" w:name="_Toc123086952"/>
      <w:bookmarkStart w:id="11050" w:name="_Toc123088687"/>
      <w:bookmarkStart w:id="11051" w:name="_Toc124298343"/>
      <w:bookmarkStart w:id="11052" w:name="_Toc130575094"/>
      <w:bookmarkStart w:id="11053" w:name="_Toc131767504"/>
      <w:bookmarkStart w:id="11054" w:name="_Toc138888090"/>
      <w:r w:rsidRPr="00C04A08">
        <w:t>D.1</w:t>
      </w:r>
      <w:r w:rsidRPr="00C04A08">
        <w:tab/>
        <w:t>General</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1055" w:name="_Toc21341006"/>
      <w:bookmarkStart w:id="11056" w:name="_Toc29805454"/>
      <w:bookmarkStart w:id="11057" w:name="_Toc36456663"/>
      <w:bookmarkStart w:id="11058" w:name="_Toc36469761"/>
      <w:bookmarkStart w:id="11059" w:name="_Toc37254178"/>
      <w:bookmarkStart w:id="11060" w:name="_Toc37323036"/>
      <w:bookmarkStart w:id="11061" w:name="_Toc37324442"/>
      <w:bookmarkStart w:id="11062" w:name="_Toc45889967"/>
      <w:bookmarkStart w:id="11063" w:name="_Toc52196647"/>
      <w:bookmarkStart w:id="11064" w:name="_Toc52197627"/>
      <w:bookmarkStart w:id="11065" w:name="_Toc53173350"/>
      <w:bookmarkStart w:id="11066" w:name="_Toc53173719"/>
      <w:bookmarkStart w:id="11067" w:name="_Toc61119721"/>
      <w:bookmarkStart w:id="11068" w:name="_Toc61120103"/>
      <w:bookmarkStart w:id="11069" w:name="_Toc67926174"/>
      <w:bookmarkStart w:id="11070" w:name="_Toc75273812"/>
      <w:bookmarkStart w:id="11071" w:name="_Toc76510712"/>
      <w:bookmarkStart w:id="11072" w:name="_Toc83129869"/>
      <w:bookmarkStart w:id="11073" w:name="_Toc90591401"/>
      <w:bookmarkStart w:id="11074" w:name="_Toc98864460"/>
      <w:bookmarkStart w:id="11075" w:name="_Toc99733709"/>
      <w:bookmarkStart w:id="11076" w:name="_Toc106577614"/>
      <w:bookmarkStart w:id="11077" w:name="_Toc114537365"/>
      <w:bookmarkStart w:id="11078" w:name="_Toc115257633"/>
      <w:bookmarkStart w:id="11079" w:name="_Toc123086953"/>
      <w:bookmarkStart w:id="11080" w:name="_Toc123088688"/>
      <w:bookmarkStart w:id="11081" w:name="_Toc124298344"/>
      <w:bookmarkStart w:id="11082" w:name="_Toc130575095"/>
      <w:bookmarkStart w:id="11083" w:name="_Toc131767505"/>
      <w:bookmarkStart w:id="11084" w:name="_Toc138888091"/>
      <w:r w:rsidRPr="00C04A08">
        <w:t>D.2</w:t>
      </w:r>
      <w:r w:rsidRPr="00C04A08">
        <w:tab/>
        <w:t>Interference signals</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1085" w:name="_Toc21341007"/>
      <w:bookmarkStart w:id="11086" w:name="_Toc29805455"/>
      <w:bookmarkStart w:id="11087" w:name="_Toc36456664"/>
      <w:bookmarkStart w:id="11088" w:name="_Toc36469762"/>
      <w:bookmarkStart w:id="11089" w:name="_Toc37254179"/>
      <w:bookmarkStart w:id="11090" w:name="_Toc37323037"/>
      <w:bookmarkStart w:id="11091" w:name="_Toc37324443"/>
      <w:bookmarkStart w:id="11092" w:name="_Toc45889968"/>
      <w:bookmarkStart w:id="11093" w:name="_Toc52196648"/>
      <w:bookmarkStart w:id="11094" w:name="_Toc52197628"/>
      <w:bookmarkStart w:id="11095" w:name="_Toc53173351"/>
      <w:bookmarkStart w:id="11096" w:name="_Toc53173720"/>
      <w:bookmarkStart w:id="11097" w:name="_Toc61119722"/>
      <w:bookmarkStart w:id="11098" w:name="_Toc61120104"/>
      <w:bookmarkStart w:id="11099" w:name="_Toc67926175"/>
      <w:bookmarkStart w:id="11100" w:name="_Toc75273813"/>
      <w:bookmarkStart w:id="11101" w:name="_Toc76510713"/>
      <w:bookmarkStart w:id="11102" w:name="_Toc83129870"/>
      <w:bookmarkStart w:id="11103" w:name="_Toc90591402"/>
      <w:bookmarkStart w:id="11104" w:name="_Toc98864461"/>
      <w:bookmarkStart w:id="11105" w:name="_Toc99733710"/>
      <w:bookmarkStart w:id="11106" w:name="_Toc106577615"/>
      <w:bookmarkStart w:id="11107" w:name="_Toc114537366"/>
      <w:bookmarkStart w:id="11108" w:name="_Toc115257634"/>
      <w:bookmarkStart w:id="11109" w:name="_Toc123086954"/>
      <w:bookmarkStart w:id="11110" w:name="_Toc123088689"/>
      <w:bookmarkStart w:id="11111" w:name="_Toc124298345"/>
      <w:bookmarkStart w:id="11112" w:name="_Toc130575096"/>
      <w:bookmarkStart w:id="11113" w:name="_Toc131767506"/>
      <w:bookmarkStart w:id="11114" w:name="_Toc138888092"/>
      <w:r w:rsidRPr="00C04A08">
        <w:lastRenderedPageBreak/>
        <w:t>Annex E (normative):</w:t>
      </w:r>
      <w:r w:rsidRPr="00C04A08">
        <w:br/>
        <w:t>Environmental conditions</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55F49E62" w14:textId="77777777" w:rsidR="00842EF7" w:rsidRPr="00C04A08" w:rsidRDefault="00842EF7" w:rsidP="00842EF7"/>
    <w:p w14:paraId="246CFD9B" w14:textId="77777777" w:rsidR="00842EF7" w:rsidRPr="00C04A08" w:rsidRDefault="00842EF7" w:rsidP="00842EF7">
      <w:pPr>
        <w:pStyle w:val="Heading1"/>
      </w:pPr>
      <w:bookmarkStart w:id="11115" w:name="_Toc21341008"/>
      <w:bookmarkStart w:id="11116" w:name="_Toc29805456"/>
      <w:bookmarkStart w:id="11117" w:name="_Toc36456665"/>
      <w:bookmarkStart w:id="11118" w:name="_Toc36469763"/>
      <w:bookmarkStart w:id="11119" w:name="_Toc37254180"/>
      <w:bookmarkStart w:id="11120" w:name="_Toc37323038"/>
      <w:bookmarkStart w:id="11121" w:name="_Toc37324444"/>
      <w:bookmarkStart w:id="11122" w:name="_Toc45889969"/>
      <w:bookmarkStart w:id="11123" w:name="_Toc52196649"/>
      <w:bookmarkStart w:id="11124" w:name="_Toc52197629"/>
      <w:bookmarkStart w:id="11125" w:name="_Toc53173352"/>
      <w:bookmarkStart w:id="11126" w:name="_Toc53173721"/>
      <w:bookmarkStart w:id="11127" w:name="_Toc61119723"/>
      <w:bookmarkStart w:id="11128" w:name="_Toc61120105"/>
      <w:bookmarkStart w:id="11129" w:name="_Toc67926176"/>
      <w:bookmarkStart w:id="11130" w:name="_Toc75273814"/>
      <w:bookmarkStart w:id="11131" w:name="_Toc76510714"/>
      <w:bookmarkStart w:id="11132" w:name="_Toc83129871"/>
      <w:bookmarkStart w:id="11133" w:name="_Toc90591403"/>
      <w:bookmarkStart w:id="11134" w:name="_Toc98864462"/>
      <w:bookmarkStart w:id="11135" w:name="_Toc99733711"/>
      <w:bookmarkStart w:id="11136" w:name="_Toc106577616"/>
      <w:bookmarkStart w:id="11137" w:name="_Toc114537367"/>
      <w:bookmarkStart w:id="11138" w:name="_Toc115257635"/>
      <w:bookmarkStart w:id="11139" w:name="_Toc123086955"/>
      <w:bookmarkStart w:id="11140" w:name="_Toc123088690"/>
      <w:bookmarkStart w:id="11141" w:name="_Toc124298346"/>
      <w:bookmarkStart w:id="11142" w:name="_Toc130575097"/>
      <w:bookmarkStart w:id="11143" w:name="_Toc131767507"/>
      <w:bookmarkStart w:id="11144" w:name="_Toc138888093"/>
      <w:r w:rsidRPr="00C04A08">
        <w:t>E.1</w:t>
      </w:r>
      <w:r w:rsidRPr="00C04A08">
        <w:tab/>
        <w:t>General</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1145" w:name="_Toc21341009"/>
      <w:bookmarkStart w:id="11146" w:name="_Toc29805457"/>
      <w:bookmarkStart w:id="11147" w:name="_Toc36456666"/>
      <w:bookmarkStart w:id="11148" w:name="_Toc36469764"/>
      <w:bookmarkStart w:id="11149" w:name="_Toc37254181"/>
      <w:bookmarkStart w:id="11150" w:name="_Toc37323039"/>
      <w:bookmarkStart w:id="11151" w:name="_Toc37324445"/>
      <w:bookmarkStart w:id="11152" w:name="_Toc45889970"/>
      <w:bookmarkStart w:id="11153" w:name="_Toc52196650"/>
      <w:bookmarkStart w:id="11154" w:name="_Toc52197630"/>
      <w:bookmarkStart w:id="11155" w:name="_Toc53173353"/>
      <w:bookmarkStart w:id="11156" w:name="_Toc53173722"/>
      <w:bookmarkStart w:id="11157" w:name="_Toc61119724"/>
      <w:bookmarkStart w:id="11158" w:name="_Toc61120106"/>
      <w:bookmarkStart w:id="11159" w:name="_Toc67926177"/>
      <w:bookmarkStart w:id="11160" w:name="_Toc75273815"/>
      <w:bookmarkStart w:id="11161" w:name="_Toc76510715"/>
      <w:bookmarkStart w:id="11162" w:name="_Toc83129872"/>
      <w:bookmarkStart w:id="11163" w:name="_Toc90591404"/>
      <w:bookmarkStart w:id="11164" w:name="_Toc98864463"/>
      <w:bookmarkStart w:id="11165" w:name="_Toc99733712"/>
      <w:bookmarkStart w:id="11166" w:name="_Toc106577617"/>
      <w:bookmarkStart w:id="11167" w:name="_Toc114537368"/>
      <w:bookmarkStart w:id="11168" w:name="_Toc115257636"/>
      <w:bookmarkStart w:id="11169" w:name="_Toc123086956"/>
      <w:bookmarkStart w:id="11170" w:name="_Toc123088691"/>
      <w:bookmarkStart w:id="11171" w:name="_Toc124298347"/>
      <w:bookmarkStart w:id="11172" w:name="_Toc130575098"/>
      <w:bookmarkStart w:id="11173" w:name="_Toc131767508"/>
      <w:bookmarkStart w:id="11174" w:name="_Toc138888094"/>
      <w:r w:rsidRPr="00C04A08">
        <w:t>E.2</w:t>
      </w:r>
      <w:r w:rsidRPr="00C04A08">
        <w:tab/>
        <w:t>Environmental</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14:paraId="3CD86721" w14:textId="77777777" w:rsidR="00842EF7" w:rsidRPr="00C04A08" w:rsidRDefault="00842EF7" w:rsidP="00842EF7">
      <w:bookmarkStart w:id="11175" w:name="historyclause"/>
      <w:r w:rsidRPr="00C04A08">
        <w:t>The requirements in this clause apply to all types of UE(s).</w:t>
      </w:r>
    </w:p>
    <w:p w14:paraId="54F941B1" w14:textId="77777777" w:rsidR="00842EF7" w:rsidRPr="00C04A08" w:rsidRDefault="00842EF7" w:rsidP="00842EF7">
      <w:pPr>
        <w:pStyle w:val="Heading2"/>
      </w:pPr>
      <w:bookmarkStart w:id="11176" w:name="_Toc21341010"/>
      <w:bookmarkStart w:id="11177" w:name="_Toc29805458"/>
      <w:bookmarkStart w:id="11178" w:name="_Toc36456667"/>
      <w:bookmarkStart w:id="11179" w:name="_Toc36469765"/>
      <w:bookmarkStart w:id="11180" w:name="_Toc37254182"/>
      <w:bookmarkStart w:id="11181" w:name="_Toc37323040"/>
      <w:bookmarkStart w:id="11182" w:name="_Toc37324446"/>
      <w:bookmarkStart w:id="11183" w:name="_Toc45889971"/>
      <w:bookmarkStart w:id="11184" w:name="_Toc52196651"/>
      <w:bookmarkStart w:id="11185" w:name="_Toc52197631"/>
      <w:bookmarkStart w:id="11186" w:name="_Toc53173354"/>
      <w:bookmarkStart w:id="11187" w:name="_Toc53173723"/>
      <w:bookmarkStart w:id="11188" w:name="_Toc61119725"/>
      <w:bookmarkStart w:id="11189" w:name="_Toc61120107"/>
      <w:bookmarkStart w:id="11190" w:name="_Toc67926178"/>
      <w:bookmarkStart w:id="11191" w:name="_Toc75273816"/>
      <w:bookmarkStart w:id="11192" w:name="_Toc76510716"/>
      <w:bookmarkStart w:id="11193" w:name="_Toc83129873"/>
      <w:bookmarkStart w:id="11194" w:name="_Toc90591405"/>
      <w:bookmarkStart w:id="11195" w:name="_Toc98864464"/>
      <w:bookmarkStart w:id="11196" w:name="_Toc99733713"/>
      <w:bookmarkStart w:id="11197" w:name="_Toc106577618"/>
      <w:bookmarkStart w:id="11198" w:name="_Toc114537369"/>
      <w:bookmarkStart w:id="11199" w:name="_Toc115257637"/>
      <w:bookmarkStart w:id="11200" w:name="_Toc123086957"/>
      <w:bookmarkStart w:id="11201" w:name="_Toc123088692"/>
      <w:bookmarkStart w:id="11202" w:name="_Toc124298348"/>
      <w:bookmarkStart w:id="11203" w:name="_Toc130575099"/>
      <w:bookmarkStart w:id="11204" w:name="_Toc131767509"/>
      <w:bookmarkStart w:id="11205" w:name="_Toc138888095"/>
      <w:r w:rsidRPr="00C04A08">
        <w:t>E.2.1</w:t>
      </w:r>
      <w:r w:rsidRPr="00C04A08">
        <w:tab/>
        <w:t>Temperature</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0D417EF1" w:rsidR="00842EF7" w:rsidRPr="00C04A08" w:rsidRDefault="00E11018"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1206" w:name="_Toc21341011"/>
      <w:bookmarkStart w:id="11207" w:name="_Toc29805459"/>
      <w:bookmarkStart w:id="11208" w:name="_Toc36456668"/>
      <w:bookmarkStart w:id="11209" w:name="_Toc36469766"/>
      <w:bookmarkStart w:id="11210" w:name="_Toc37254183"/>
      <w:bookmarkStart w:id="11211" w:name="_Toc37323041"/>
      <w:bookmarkStart w:id="11212" w:name="_Toc37324447"/>
      <w:bookmarkStart w:id="11213" w:name="_Toc45889972"/>
      <w:bookmarkStart w:id="11214" w:name="_Toc52196652"/>
      <w:bookmarkStart w:id="11215" w:name="_Toc52197632"/>
      <w:bookmarkStart w:id="11216" w:name="_Toc53173355"/>
      <w:bookmarkStart w:id="11217" w:name="_Toc53173724"/>
      <w:bookmarkStart w:id="11218" w:name="_Toc61119726"/>
      <w:bookmarkStart w:id="11219" w:name="_Toc61120108"/>
      <w:bookmarkStart w:id="11220" w:name="_Toc67926179"/>
      <w:bookmarkStart w:id="11221" w:name="_Toc75273817"/>
      <w:bookmarkStart w:id="11222" w:name="_Toc76510717"/>
      <w:bookmarkStart w:id="11223" w:name="_Toc83129874"/>
      <w:bookmarkStart w:id="11224" w:name="_Toc90591406"/>
      <w:bookmarkStart w:id="11225" w:name="_Toc98864465"/>
      <w:bookmarkStart w:id="11226" w:name="_Toc99733714"/>
      <w:bookmarkStart w:id="11227" w:name="_Toc106577619"/>
      <w:bookmarkStart w:id="11228" w:name="_Toc114537370"/>
      <w:bookmarkStart w:id="11229" w:name="_Toc115257638"/>
      <w:bookmarkStart w:id="11230" w:name="_Toc123086958"/>
      <w:bookmarkStart w:id="11231" w:name="_Toc123088693"/>
      <w:bookmarkStart w:id="11232" w:name="_Toc124298349"/>
      <w:bookmarkStart w:id="11233" w:name="_Toc130575100"/>
      <w:bookmarkStart w:id="11234" w:name="_Toc131767510"/>
      <w:bookmarkStart w:id="11235" w:name="_Toc138888096"/>
      <w:r w:rsidRPr="00C04A08">
        <w:t>E.2.2</w:t>
      </w:r>
      <w:r w:rsidRPr="00C04A08">
        <w:tab/>
        <w:t>Voltage</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1236" w:name="_Toc21341012"/>
      <w:bookmarkStart w:id="11237" w:name="_Toc29805460"/>
      <w:bookmarkStart w:id="11238" w:name="_Toc36456669"/>
      <w:bookmarkStart w:id="11239" w:name="_Toc36469767"/>
      <w:bookmarkStart w:id="11240" w:name="_Toc37254184"/>
      <w:bookmarkStart w:id="11241" w:name="_Toc37323042"/>
      <w:bookmarkStart w:id="11242" w:name="_Toc37324448"/>
      <w:bookmarkStart w:id="11243" w:name="_Toc45889973"/>
      <w:bookmarkStart w:id="11244" w:name="_Toc52196653"/>
      <w:bookmarkStart w:id="11245" w:name="_Toc52197633"/>
      <w:bookmarkStart w:id="11246" w:name="_Toc53173356"/>
      <w:bookmarkStart w:id="11247" w:name="_Toc53173725"/>
      <w:bookmarkStart w:id="11248" w:name="_Toc61119727"/>
      <w:bookmarkStart w:id="11249" w:name="_Toc61120109"/>
      <w:bookmarkStart w:id="11250" w:name="_Toc67926180"/>
      <w:bookmarkStart w:id="11251" w:name="_Toc75273818"/>
      <w:bookmarkStart w:id="11252" w:name="_Toc76510718"/>
      <w:bookmarkStart w:id="11253" w:name="_Toc83129875"/>
      <w:bookmarkStart w:id="11254" w:name="_Toc90591407"/>
      <w:bookmarkStart w:id="11255" w:name="_Toc98864466"/>
      <w:bookmarkStart w:id="11256" w:name="_Toc99733715"/>
      <w:bookmarkStart w:id="11257" w:name="_Toc106577620"/>
      <w:bookmarkStart w:id="11258" w:name="_Toc114537371"/>
      <w:bookmarkStart w:id="11259" w:name="_Toc115257639"/>
      <w:bookmarkStart w:id="11260" w:name="_Toc123086959"/>
      <w:bookmarkStart w:id="11261" w:name="_Toc123088694"/>
      <w:bookmarkStart w:id="11262" w:name="_Toc124298350"/>
      <w:bookmarkStart w:id="11263" w:name="_Toc130575101"/>
      <w:bookmarkStart w:id="11264" w:name="_Toc131767511"/>
      <w:bookmarkStart w:id="11265" w:name="_Toc138888097"/>
      <w:r w:rsidRPr="00C04A08">
        <w:t>E.2.3</w:t>
      </w:r>
      <w:r w:rsidRPr="00C04A08">
        <w:tab/>
        <w:t>Void</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1266" w:name="_Toc21341013"/>
      <w:bookmarkStart w:id="11267" w:name="_Toc29805461"/>
      <w:bookmarkStart w:id="11268" w:name="_Toc36456670"/>
      <w:bookmarkStart w:id="11269" w:name="_Toc36469768"/>
      <w:bookmarkStart w:id="11270" w:name="_Toc37254185"/>
      <w:bookmarkStart w:id="11271" w:name="_Toc37323043"/>
      <w:bookmarkStart w:id="11272" w:name="_Toc37324449"/>
      <w:bookmarkStart w:id="11273" w:name="_Toc45889974"/>
      <w:bookmarkStart w:id="11274" w:name="_Toc52196654"/>
      <w:bookmarkStart w:id="11275" w:name="_Toc52197634"/>
      <w:bookmarkStart w:id="11276" w:name="_Toc53173357"/>
      <w:bookmarkStart w:id="11277" w:name="_Toc53173726"/>
      <w:bookmarkStart w:id="11278" w:name="_Toc61119728"/>
      <w:bookmarkStart w:id="11279" w:name="_Toc61120110"/>
      <w:bookmarkStart w:id="11280" w:name="_Toc67926181"/>
      <w:bookmarkStart w:id="11281" w:name="_Toc75273819"/>
      <w:bookmarkStart w:id="11282" w:name="_Toc76510719"/>
      <w:bookmarkStart w:id="11283" w:name="_Toc83129876"/>
      <w:bookmarkStart w:id="11284" w:name="_Toc90591408"/>
      <w:bookmarkStart w:id="11285" w:name="_Toc98864467"/>
      <w:bookmarkStart w:id="11286" w:name="_Toc99733716"/>
      <w:bookmarkStart w:id="11287" w:name="_Toc106577621"/>
      <w:bookmarkStart w:id="11288" w:name="_Toc114537372"/>
      <w:bookmarkStart w:id="11289" w:name="_Toc115257640"/>
      <w:bookmarkStart w:id="11290" w:name="_Toc123086960"/>
      <w:bookmarkStart w:id="11291" w:name="_Toc123088695"/>
      <w:bookmarkStart w:id="11292" w:name="_Toc124298351"/>
      <w:bookmarkStart w:id="11293" w:name="_Toc130575102"/>
      <w:bookmarkStart w:id="11294" w:name="_Toc131767512"/>
      <w:bookmarkStart w:id="11295" w:name="_Toc138888098"/>
      <w:r w:rsidRPr="00C04A08">
        <w:lastRenderedPageBreak/>
        <w:t>Annex F (normative):</w:t>
      </w:r>
      <w:r w:rsidRPr="00C04A08">
        <w:br/>
        <w:t>Transmit modulation</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3D301290" w14:textId="77777777" w:rsidR="00842EF7" w:rsidRPr="00C04A08" w:rsidRDefault="00842EF7" w:rsidP="00842EF7"/>
    <w:p w14:paraId="7844F680" w14:textId="77777777" w:rsidR="00842EF7" w:rsidRPr="00C04A08" w:rsidRDefault="00842EF7" w:rsidP="00842EF7">
      <w:pPr>
        <w:pStyle w:val="Heading1"/>
      </w:pPr>
      <w:bookmarkStart w:id="11296" w:name="_Toc21341014"/>
      <w:bookmarkStart w:id="11297" w:name="_Toc29805462"/>
      <w:bookmarkStart w:id="11298" w:name="_Toc36456671"/>
      <w:bookmarkStart w:id="11299" w:name="_Toc36469769"/>
      <w:bookmarkStart w:id="11300" w:name="_Toc37254186"/>
      <w:bookmarkStart w:id="11301" w:name="_Toc37323044"/>
      <w:bookmarkStart w:id="11302" w:name="_Toc37324450"/>
      <w:bookmarkStart w:id="11303" w:name="_Toc45889975"/>
      <w:bookmarkStart w:id="11304" w:name="_Toc52196655"/>
      <w:bookmarkStart w:id="11305" w:name="_Toc52197635"/>
      <w:bookmarkStart w:id="11306" w:name="_Toc53173358"/>
      <w:bookmarkStart w:id="11307" w:name="_Toc53173727"/>
      <w:bookmarkStart w:id="11308" w:name="_Toc61119729"/>
      <w:bookmarkStart w:id="11309" w:name="_Toc61120111"/>
      <w:bookmarkStart w:id="11310" w:name="_Toc67926182"/>
      <w:bookmarkStart w:id="11311" w:name="_Toc75273820"/>
      <w:bookmarkStart w:id="11312" w:name="_Toc76510720"/>
      <w:bookmarkStart w:id="11313" w:name="_Toc83129877"/>
      <w:bookmarkStart w:id="11314" w:name="_Toc90591409"/>
      <w:bookmarkStart w:id="11315" w:name="_Toc98864468"/>
      <w:bookmarkStart w:id="11316" w:name="_Toc99733717"/>
      <w:bookmarkStart w:id="11317" w:name="_Toc106577622"/>
      <w:bookmarkStart w:id="11318" w:name="_Toc114537373"/>
      <w:bookmarkStart w:id="11319" w:name="_Toc115257641"/>
      <w:bookmarkStart w:id="11320" w:name="_Toc123086961"/>
      <w:bookmarkStart w:id="11321" w:name="_Toc123088696"/>
      <w:bookmarkStart w:id="11322" w:name="_Toc124298352"/>
      <w:bookmarkStart w:id="11323" w:name="_Toc130575103"/>
      <w:bookmarkStart w:id="11324" w:name="_Toc131767513"/>
      <w:bookmarkStart w:id="11325" w:name="_Toc138888099"/>
      <w:r w:rsidRPr="00C04A08">
        <w:t>F.1</w:t>
      </w:r>
      <w:r w:rsidRPr="00C04A08">
        <w:tab/>
        <w:t>Measurement Point</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5FFC3098" w14:textId="77777777" w:rsidR="00C35A8F" w:rsidRPr="00A1115A" w:rsidRDefault="00C35A8F" w:rsidP="00C35A8F">
      <w:bookmarkStart w:id="11326" w:name="_Toc21341015"/>
      <w:bookmarkStart w:id="11327" w:name="_Toc29805463"/>
      <w:bookmarkStart w:id="11328" w:name="_Toc36456672"/>
      <w:bookmarkStart w:id="11329" w:name="_Toc36469770"/>
      <w:bookmarkStart w:id="11330" w:name="_Toc37254187"/>
      <w:bookmarkStart w:id="11331" w:name="_Toc37323045"/>
      <w:bookmarkStart w:id="11332" w:name="_Toc37324451"/>
      <w:bookmarkStart w:id="11333" w:name="_Toc45889976"/>
      <w:bookmarkStart w:id="11334" w:name="_Toc52196656"/>
      <w:bookmarkStart w:id="11335" w:name="_Toc52197636"/>
      <w:bookmarkStart w:id="11336" w:name="_Toc53173359"/>
      <w:bookmarkStart w:id="11337" w:name="_Toc53173728"/>
      <w:bookmarkStart w:id="11338" w:name="_Toc61119730"/>
      <w:bookmarkStart w:id="11339" w:name="_Toc61120112"/>
      <w:bookmarkStart w:id="11340" w:name="_Toc67926183"/>
      <w:bookmarkStart w:id="11341" w:name="_Toc75273821"/>
      <w:bookmarkStart w:id="11342" w:name="_Toc76510721"/>
      <w:bookmarkStart w:id="11343" w:name="_Toc83129878"/>
      <w:bookmarkStart w:id="11344" w:name="_Toc90591410"/>
      <w:bookmarkStart w:id="11345" w:name="_Toc98864469"/>
      <w:bookmarkStart w:id="11346" w:name="_Toc99733718"/>
      <w:bookmarkStart w:id="11347"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1348" w:name="_Toc114537374"/>
      <w:bookmarkStart w:id="11349" w:name="_Toc115257642"/>
      <w:bookmarkStart w:id="11350" w:name="_Toc123086962"/>
      <w:bookmarkStart w:id="11351" w:name="_Toc123088697"/>
      <w:bookmarkStart w:id="11352" w:name="_Toc124298353"/>
      <w:bookmarkStart w:id="11353" w:name="_Toc130575104"/>
      <w:bookmarkStart w:id="11354" w:name="_Toc131767514"/>
      <w:bookmarkStart w:id="11355" w:name="_Toc138888100"/>
      <w:r w:rsidRPr="00C04A08">
        <w:t>F.2</w:t>
      </w:r>
      <w:r w:rsidRPr="00C04A08">
        <w:tab/>
        <w:t>Basic Error Vector Magnitude measurement</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1" type="#_x0000_t75" style="width:128.5pt;height:51.5pt" o:ole="">
            <v:imagedata r:id="rId49" o:title=""/>
          </v:shape>
          <o:OLEObject Type="Embed" ProgID="Equation.3" ShapeID="_x0000_i1041" DrawAspect="Content" ObjectID="_1749583198" r:id="rId50"/>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2" type="#_x0000_t75" style="width:15.5pt;height:20.5pt" o:ole="">
            <v:imagedata r:id="rId51" o:title=""/>
          </v:shape>
          <o:OLEObject Type="Embed" ProgID="Equation.3" ShapeID="_x0000_i1042" DrawAspect="Content" ObjectID="_1749583199" r:id="rId52"/>
        </w:object>
      </w:r>
      <w:r w:rsidRPr="00C04A08">
        <w:rPr>
          <w:i/>
        </w:rPr>
        <w:t xml:space="preserve"> </w:t>
      </w:r>
      <w:r w:rsidRPr="00C04A08">
        <w:t xml:space="preserve">is a set of </w:t>
      </w:r>
      <w:r w:rsidRPr="00C04A08">
        <w:rPr>
          <w:position w:val="-14"/>
          <w:sz w:val="24"/>
          <w:szCs w:val="24"/>
        </w:rPr>
        <w:object w:dxaOrig="380" w:dyaOrig="400" w14:anchorId="38FAA93C">
          <v:shape id="_x0000_i1043" type="#_x0000_t75" style="width:20.5pt;height:20.5pt" o:ole="">
            <v:imagedata r:id="rId53" o:title=""/>
          </v:shape>
          <o:OLEObject Type="Embed" ProgID="Equation.3" ShapeID="_x0000_i1043" DrawAspect="Content" ObjectID="_1749583200" r:id="rId54"/>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4" type="#_x0000_t75" style="width:20.5pt;height:20.5pt" o:ole="">
            <v:imagedata r:id="rId55" o:title=""/>
          </v:shape>
          <o:OLEObject Type="Embed" ProgID="Equation.3" ShapeID="_x0000_i1044" DrawAspect="Content" ObjectID="_1749583201" r:id="rId56"/>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5" type="#_x0000_t75" style="width:20.5pt;height:20.5pt" o:ole="">
            <v:imagedata r:id="rId57" o:title=""/>
          </v:shape>
          <o:OLEObject Type="Embed" ProgID="Equation.3" ShapeID="_x0000_i1045" DrawAspect="Content" ObjectID="_1749583202" r:id="rId58"/>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6" type="#_x0000_t75" style="width:15.5pt;height:20.5pt" o:ole="">
            <v:imagedata r:id="rId59" o:title=""/>
          </v:shape>
          <o:OLEObject Type="Embed" ProgID="Equation.3" ShapeID="_x0000_i1046" DrawAspect="Content" ObjectID="_1749583203" r:id="rId60"/>
        </w:object>
      </w:r>
      <w:r w:rsidRPr="00C04A08">
        <w:t xml:space="preserve"> is the average power of the ideal signal. For normalized modulation symbols </w:t>
      </w:r>
      <w:r w:rsidRPr="00C04A08">
        <w:rPr>
          <w:position w:val="-12"/>
        </w:rPr>
        <w:object w:dxaOrig="260" w:dyaOrig="360" w14:anchorId="3DF6EA5B">
          <v:shape id="_x0000_i1047" type="#_x0000_t75" style="width:15.5pt;height:20.5pt" o:ole="">
            <v:imagedata r:id="rId59" o:title=""/>
          </v:shape>
          <o:OLEObject Type="Embed" ProgID="Equation.3" ShapeID="_x0000_i1047" DrawAspect="Content" ObjectID="_1749583204" r:id="rId61"/>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1356" w:name="_Toc21341016"/>
      <w:bookmarkStart w:id="11357" w:name="_Toc29805464"/>
      <w:bookmarkStart w:id="11358" w:name="_Toc36456673"/>
      <w:bookmarkStart w:id="11359" w:name="_Toc36469771"/>
      <w:bookmarkStart w:id="11360" w:name="_Toc37254188"/>
      <w:bookmarkStart w:id="11361" w:name="_Toc37323046"/>
      <w:bookmarkStart w:id="11362" w:name="_Toc37324452"/>
      <w:bookmarkStart w:id="11363" w:name="_Toc45889977"/>
      <w:bookmarkStart w:id="11364" w:name="_Toc52196657"/>
      <w:bookmarkStart w:id="11365" w:name="_Toc52197637"/>
      <w:bookmarkStart w:id="11366" w:name="_Toc53173360"/>
      <w:bookmarkStart w:id="11367" w:name="_Toc53173729"/>
      <w:bookmarkStart w:id="11368" w:name="_Toc61119731"/>
      <w:bookmarkStart w:id="11369" w:name="_Toc61120113"/>
      <w:bookmarkStart w:id="11370" w:name="_Toc67926184"/>
      <w:bookmarkStart w:id="11371" w:name="_Toc75273822"/>
      <w:bookmarkStart w:id="11372" w:name="_Toc76510722"/>
      <w:bookmarkStart w:id="11373" w:name="_Toc83129879"/>
      <w:bookmarkStart w:id="11374" w:name="_Toc90591411"/>
      <w:bookmarkStart w:id="11375" w:name="_Toc98864470"/>
      <w:bookmarkStart w:id="11376" w:name="_Toc99733719"/>
      <w:bookmarkStart w:id="11377" w:name="_Toc106577624"/>
      <w:bookmarkStart w:id="11378" w:name="_Toc114537375"/>
      <w:bookmarkStart w:id="11379" w:name="_Toc115257643"/>
      <w:bookmarkStart w:id="11380" w:name="_Toc123086963"/>
      <w:bookmarkStart w:id="11381" w:name="_Toc123088698"/>
      <w:bookmarkStart w:id="11382" w:name="_Toc124298354"/>
      <w:bookmarkStart w:id="11383" w:name="_Toc130575105"/>
      <w:bookmarkStart w:id="11384" w:name="_Toc131767515"/>
      <w:bookmarkStart w:id="11385" w:name="_Toc138888101"/>
      <w:r w:rsidRPr="00C04A08">
        <w:lastRenderedPageBreak/>
        <w:t>F.3</w:t>
      </w:r>
      <w:r w:rsidRPr="00C04A08">
        <w:tab/>
        <w:t>Basic in-band emissions measurement</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8" type="#_x0000_t75" style="width:319pt;height:1in" o:ole="">
            <v:imagedata r:id="rId62" o:title=""/>
          </v:shape>
          <o:OLEObject Type="Embed" ProgID="Equation.3" ShapeID="_x0000_i1048" DrawAspect="Content" ObjectID="_1749583205" r:id="rId63"/>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9" type="#_x0000_t75" style="width:15.5pt;height:20.5pt" o:ole="">
            <v:imagedata r:id="rId64" o:title=""/>
          </v:shape>
          <o:OLEObject Type="Embed" ProgID="Equation.3" ShapeID="_x0000_i1049" DrawAspect="Content" ObjectID="_1749583206" r:id="rId65"/>
        </w:object>
      </w:r>
      <w:r w:rsidRPr="00C04A08">
        <w:rPr>
          <w:i/>
        </w:rPr>
        <w:t xml:space="preserve"> </w:t>
      </w:r>
      <w:r w:rsidRPr="00C04A08">
        <w:t xml:space="preserve">is a set of </w:t>
      </w:r>
      <w:r w:rsidRPr="00C04A08">
        <w:rPr>
          <w:position w:val="-14"/>
          <w:sz w:val="24"/>
          <w:szCs w:val="24"/>
        </w:rPr>
        <w:object w:dxaOrig="340" w:dyaOrig="400" w14:anchorId="73B8618C">
          <v:shape id="_x0000_i1050" type="#_x0000_t75" style="width:20.5pt;height:20.5pt" o:ole="">
            <v:imagedata r:id="rId66" o:title=""/>
          </v:shape>
          <o:OLEObject Type="Embed" ProgID="Equation.3" ShapeID="_x0000_i1050" DrawAspect="Content" ObjectID="_1749583207" r:id="rId67"/>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1" type="#_x0000_t75" style="width:20.5pt;height:15.5pt" o:ole="">
            <v:imagedata r:id="rId68" o:title=""/>
          </v:shape>
          <o:OLEObject Type="Embed" ProgID="Equation.3" ShapeID="_x0000_i1051" DrawAspect="Content" ObjectID="_1749583208" r:id="rId69"/>
        </w:object>
      </w:r>
      <w:r w:rsidRPr="00C04A08">
        <w:t xml:space="preserve"> is the starting frequency offset between the allocated RB and the measured non-allocated RB (e.g. </w:t>
      </w:r>
      <w:r w:rsidRPr="00C04A08">
        <w:rPr>
          <w:position w:val="-10"/>
        </w:rPr>
        <w:object w:dxaOrig="760" w:dyaOrig="340" w14:anchorId="12588D7A">
          <v:shape id="_x0000_i1052" type="#_x0000_t75" style="width:36pt;height:20.5pt" o:ole="">
            <v:imagedata r:id="rId70" o:title=""/>
          </v:shape>
          <o:OLEObject Type="Embed" ProgID="Equation.3" ShapeID="_x0000_i1052" DrawAspect="Content" ObjectID="_1749583209" r:id="rId71"/>
        </w:object>
      </w:r>
      <w:r w:rsidRPr="00C04A08">
        <w:t xml:space="preserve"> or </w:t>
      </w:r>
      <w:r w:rsidRPr="00C04A08">
        <w:rPr>
          <w:position w:val="-10"/>
        </w:rPr>
        <w:object w:dxaOrig="920" w:dyaOrig="340" w14:anchorId="6A383A0B">
          <v:shape id="_x0000_i1053" type="#_x0000_t75" style="width:41pt;height:20.5pt" o:ole="">
            <v:imagedata r:id="rId72" o:title=""/>
          </v:shape>
          <o:OLEObject Type="Embed" ProgID="Equation.3" ShapeID="_x0000_i1053" DrawAspect="Content" ObjectID="_1749583210" r:id="rId73"/>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4" type="#_x0000_t75" style="width:20.5pt;height:15.5pt" o:ole="">
            <v:imagedata r:id="rId74" o:title=""/>
          </v:shape>
          <o:OLEObject Type="Embed" ProgID="Equation.3" ShapeID="_x0000_i1054" DrawAspect="Content" ObjectID="_1749583211" r:id="rId75"/>
        </w:object>
      </w:r>
      <w:r w:rsidRPr="00C04A08">
        <w:t xml:space="preserve"> (resp. </w:t>
      </w:r>
      <w:r w:rsidRPr="00C04A08">
        <w:rPr>
          <w:position w:val="-12"/>
        </w:rPr>
        <w:object w:dxaOrig="460" w:dyaOrig="360" w14:anchorId="5BE53150">
          <v:shape id="_x0000_i1055" type="#_x0000_t75" style="width:31pt;height:20.5pt" o:ole="">
            <v:imagedata r:id="rId76" o:title=""/>
          </v:shape>
          <o:OLEObject Type="Embed" ProgID="Equation.3" ShapeID="_x0000_i1055" DrawAspect="Content" ObjectID="_1749583212" r:id="rId77"/>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6" type="#_x0000_t75" style="width:15.5pt;height:20.5pt" o:ole="">
            <v:imagedata r:id="rId78" o:title=""/>
          </v:shape>
          <o:OLEObject Type="Embed" ProgID="Equation.3" ShapeID="_x0000_i1056" DrawAspect="Content" ObjectID="_1749583213" r:id="rId79"/>
        </w:object>
      </w:r>
      <w:r w:rsidRPr="00C04A08">
        <w:t xml:space="preserve"> and </w:t>
      </w:r>
      <w:r w:rsidRPr="00C04A08">
        <w:rPr>
          <w:position w:val="-12"/>
        </w:rPr>
        <w:object w:dxaOrig="279" w:dyaOrig="360" w14:anchorId="12669510">
          <v:shape id="_x0000_i1057" type="#_x0000_t75" style="width:15.5pt;height:20.5pt" o:ole="">
            <v:imagedata r:id="rId80" o:title=""/>
          </v:shape>
          <o:OLEObject Type="Embed" ProgID="Equation.3" ShapeID="_x0000_i1057" DrawAspect="Content" ObjectID="_1749583214" r:id="rId81"/>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8" type="#_x0000_t75" style="width:31pt;height:15.5pt" o:ole="">
            <v:imagedata r:id="rId82" o:title=""/>
          </v:shape>
          <o:OLEObject Type="Embed" ProgID="Equation.3" ShapeID="_x0000_i1058" DrawAspect="Content" ObjectID="_1749583215" r:id="rId83"/>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9" type="#_x0000_t75" style="width:257.5pt;height:51.5pt" o:ole="">
            <v:imagedata r:id="rId84" o:title=""/>
          </v:shape>
          <o:OLEObject Type="Embed" ProgID="Equation.3" ShapeID="_x0000_i1059" DrawAspect="Content" ObjectID="_1749583216" r:id="rId85"/>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60" type="#_x0000_t75" style="width:20.5pt;height:20.5pt" o:ole="">
            <v:imagedata r:id="rId86" o:title=""/>
          </v:shape>
          <o:OLEObject Type="Embed" ProgID="Equation.3" ShapeID="_x0000_i1060" DrawAspect="Content" ObjectID="_1749583217" r:id="rId87"/>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1" type="#_x0000_t75" style="width:41pt;height:15.5pt" o:ole="" fillcolor="window">
            <v:imagedata r:id="rId88" o:title=""/>
          </v:shape>
          <o:OLEObject Type="Embed" ProgID="Equation.3" ShapeID="_x0000_i1061" DrawAspect="Content" ObjectID="_1749583218" r:id="rId89"/>
        </w:object>
      </w:r>
      <w:r w:rsidRPr="00C04A08">
        <w:t xml:space="preserve">, where sample time offsets </w:t>
      </w:r>
      <w:r w:rsidRPr="00C04A08">
        <w:rPr>
          <w:position w:val="-6"/>
        </w:rPr>
        <w:object w:dxaOrig="360" w:dyaOrig="300" w14:anchorId="0A1795BC">
          <v:shape id="_x0000_i1062" type="#_x0000_t75" style="width:20.5pt;height:15.5pt" o:ole="" fillcolor="window">
            <v:imagedata r:id="rId90" o:title=""/>
          </v:shape>
          <o:OLEObject Type="Embed" ProgID="Equation.3" ShapeID="_x0000_i1062" DrawAspect="Content" ObjectID="_1749583219" r:id="rId91"/>
        </w:object>
      </w:r>
      <w:r w:rsidRPr="00C04A08">
        <w:t xml:space="preserve"> and </w:t>
      </w:r>
      <w:r w:rsidRPr="00C04A08">
        <w:rPr>
          <w:position w:val="-6"/>
        </w:rPr>
        <w:object w:dxaOrig="360" w:dyaOrig="279" w14:anchorId="45D809B0">
          <v:shape id="_x0000_i1063" type="#_x0000_t75" style="width:20.5pt;height:15.5pt" o:ole="" fillcolor="window">
            <v:imagedata r:id="rId92" o:title=""/>
          </v:shape>
          <o:OLEObject Type="Embed" ProgID="Equation.3" ShapeID="_x0000_i1063" DrawAspect="Content" ObjectID="_1749583220" r:id="rId93"/>
        </w:object>
      </w:r>
      <w:r w:rsidRPr="00C04A08">
        <w:t xml:space="preserve"> are defined in clause F.4.</w:t>
      </w:r>
    </w:p>
    <w:p w14:paraId="09C527F2" w14:textId="77777777" w:rsidR="00842EF7" w:rsidRPr="00C04A08" w:rsidRDefault="00842EF7" w:rsidP="00842EF7">
      <w:pPr>
        <w:pStyle w:val="Heading1"/>
      </w:pPr>
      <w:bookmarkStart w:id="11386" w:name="_Toc21341017"/>
      <w:bookmarkStart w:id="11387" w:name="_Toc29805465"/>
      <w:bookmarkStart w:id="11388" w:name="_Toc36456674"/>
      <w:bookmarkStart w:id="11389" w:name="_Toc36469772"/>
      <w:bookmarkStart w:id="11390" w:name="_Toc37254189"/>
      <w:bookmarkStart w:id="11391" w:name="_Toc37323047"/>
      <w:bookmarkStart w:id="11392" w:name="_Toc37324453"/>
      <w:bookmarkStart w:id="11393" w:name="_Toc45889978"/>
      <w:bookmarkStart w:id="11394" w:name="_Toc52196658"/>
      <w:bookmarkStart w:id="11395" w:name="_Toc52197638"/>
      <w:bookmarkStart w:id="11396" w:name="_Toc53173361"/>
      <w:bookmarkStart w:id="11397" w:name="_Toc53173730"/>
      <w:bookmarkStart w:id="11398" w:name="_Toc61119732"/>
      <w:bookmarkStart w:id="11399" w:name="_Toc61120114"/>
      <w:bookmarkStart w:id="11400" w:name="_Toc67926185"/>
      <w:bookmarkStart w:id="11401" w:name="_Toc75273823"/>
      <w:bookmarkStart w:id="11402" w:name="_Toc76510723"/>
      <w:bookmarkStart w:id="11403" w:name="_Toc83129880"/>
      <w:bookmarkStart w:id="11404" w:name="_Toc90591412"/>
      <w:bookmarkStart w:id="11405" w:name="_Toc98864471"/>
      <w:bookmarkStart w:id="11406" w:name="_Toc99733720"/>
      <w:bookmarkStart w:id="11407" w:name="_Toc106577625"/>
      <w:bookmarkStart w:id="11408" w:name="_Toc114537376"/>
      <w:bookmarkStart w:id="11409" w:name="_Toc115257644"/>
      <w:bookmarkStart w:id="11410" w:name="_Toc123086964"/>
      <w:bookmarkStart w:id="11411" w:name="_Toc123088699"/>
      <w:bookmarkStart w:id="11412" w:name="_Toc124298355"/>
      <w:bookmarkStart w:id="11413" w:name="_Toc130575106"/>
      <w:bookmarkStart w:id="11414" w:name="_Toc131767516"/>
      <w:bookmarkStart w:id="11415" w:name="_Toc138888102"/>
      <w:r w:rsidRPr="00C04A08">
        <w:t>F.4</w:t>
      </w:r>
      <w:r w:rsidRPr="00C04A08">
        <w:tab/>
        <w:t>Modified signal under test</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4" type="#_x0000_t75" style="width:237pt;height:41pt" o:ole="">
            <v:imagedata r:id="rId94" o:title=""/>
          </v:shape>
          <o:OLEObject Type="Embed" ProgID="Equation.3" ShapeID="_x0000_i1064" DrawAspect="Content" ObjectID="_1749583221" r:id="rId95"/>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5" type="#_x0000_t75" style="width:31pt;height:20.5pt" o:ole="">
            <v:imagedata r:id="rId96" o:title=""/>
          </v:shape>
          <o:OLEObject Type="Embed" ProgID="Equation.3" ShapeID="_x0000_i1065" DrawAspect="Content" ObjectID="_1749583222" r:id="rId97"/>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6" type="#_x0000_t75" style="width:200.5pt;height:36pt" o:ole="">
            <v:imagedata r:id="rId98" o:title=""/>
          </v:shape>
          <o:OLEObject Type="Embed" ProgID="Equation.3" ShapeID="_x0000_i1066" DrawAspect="Content" ObjectID="_1749583223" r:id="rId99"/>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7" type="#_x0000_t75" style="width:31pt;height:20.5pt" o:ole="">
            <v:imagedata r:id="rId96" o:title=""/>
          </v:shape>
          <o:OLEObject Type="Embed" ProgID="Equation.3" ShapeID="_x0000_i1067" DrawAspect="Content" ObjectID="_1749583224" r:id="rId100"/>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8" type="#_x0000_t75" style="width:20.5pt;height:15.5pt" o:ole="" fillcolor="window">
            <v:imagedata r:id="rId101" o:title=""/>
          </v:shape>
          <o:OLEObject Type="Embed" ProgID="Equation.3" ShapeID="_x0000_i1068" DrawAspect="Content" ObjectID="_1749583225" r:id="rId102"/>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9" type="#_x0000_t75" style="width:20.5pt;height:20.5pt" o:ole="" fillcolor="window">
            <v:imagedata r:id="rId103" o:title=""/>
          </v:shape>
          <o:OLEObject Type="Embed" ProgID="Equation.3" ShapeID="_x0000_i1069" DrawAspect="Content" ObjectID="_1749583226" r:id="rId104"/>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70" type="#_x0000_t75" style="width:36pt;height:20.5pt" o:ole="" fillcolor="window">
            <v:imagedata r:id="rId105" o:title=""/>
          </v:shape>
          <o:OLEObject Type="Embed" ProgID="Equation.3" ShapeID="_x0000_i1070" DrawAspect="Content" ObjectID="_1749583227" r:id="rId106"/>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1" type="#_x0000_t75" style="width:36pt;height:20.5pt" o:ole="" fillcolor="window">
            <v:imagedata r:id="rId107" o:title=""/>
          </v:shape>
          <o:OLEObject Type="Embed" ProgID="Equation.3" ShapeID="_x0000_i1071" DrawAspect="Content" ObjectID="_1749583228" r:id="rId108"/>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2" type="#_x0000_t75" style="width:20.5pt;height:15.5pt" o:ole="" fillcolor="window">
            <v:imagedata r:id="rId92" o:title=""/>
          </v:shape>
          <o:OLEObject Type="Embed" ProgID="Equation.3" ShapeID="_x0000_i1072" DrawAspect="Content" ObjectID="_1749583229" r:id="rId109"/>
        </w:object>
      </w:r>
      <w:r w:rsidRPr="00C04A08">
        <w:t xml:space="preserve"> represents the middle sample of the EVM window of length </w:t>
      </w:r>
      <w:r w:rsidRPr="00C04A08">
        <w:rPr>
          <w:position w:val="-6"/>
        </w:rPr>
        <w:object w:dxaOrig="279" w:dyaOrig="279" w14:anchorId="5CB88DD3">
          <v:shape id="_x0000_i1073" type="#_x0000_t75" style="width:15.5pt;height:15.5pt" o:ole="">
            <v:imagedata r:id="rId110" o:title=""/>
          </v:shape>
          <o:OLEObject Type="Embed" ProgID="Equation.3" ShapeID="_x0000_i1073" DrawAspect="Content" ObjectID="_1749583230" r:id="rId111"/>
        </w:object>
      </w:r>
      <w:r w:rsidRPr="00C04A08">
        <w:t xml:space="preserve"> (defined in the next clauses) or the last sample of the first window half if </w:t>
      </w:r>
      <w:r w:rsidRPr="00C04A08">
        <w:rPr>
          <w:position w:val="-6"/>
        </w:rPr>
        <w:object w:dxaOrig="279" w:dyaOrig="279" w14:anchorId="2F25C5A6">
          <v:shape id="_x0000_i1074" type="#_x0000_t75" style="width:15.5pt;height:15.5pt" o:ole="">
            <v:imagedata r:id="rId110" o:title=""/>
          </v:shape>
          <o:OLEObject Type="Embed" ProgID="Equation.3" ShapeID="_x0000_i1074" DrawAspect="Content" ObjectID="_1749583231" r:id="rId112"/>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5" type="#_x0000_t75" style="width:20.5pt;height:15.5pt" o:ole="" fillcolor="window">
            <v:imagedata r:id="rId90" o:title=""/>
          </v:shape>
          <o:OLEObject Type="Embed" ProgID="Equation.3" ShapeID="_x0000_i1075" DrawAspect="Content" ObjectID="_1749583232" r:id="rId113"/>
        </w:object>
      </w:r>
      <w:r w:rsidRPr="00C04A08">
        <w:t xml:space="preserve"> and </w:t>
      </w:r>
      <w:r w:rsidRPr="00C04A08">
        <w:rPr>
          <w:position w:val="-10"/>
        </w:rPr>
        <w:object w:dxaOrig="360" w:dyaOrig="380" w14:anchorId="71763364">
          <v:shape id="_x0000_i1076" type="#_x0000_t75" style="width:20.5pt;height:20.5pt" o:ole="" fillcolor="window">
            <v:imagedata r:id="rId114" o:title=""/>
          </v:shape>
          <o:OLEObject Type="Embed" ProgID="Equation.3" ShapeID="_x0000_i1076" DrawAspect="Content" ObjectID="_1749583233" r:id="rId115"/>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7" type="#_x0000_t75" style="width:20.5pt;height:15.5pt" o:ole="" fillcolor="window">
            <v:imagedata r:id="rId92" o:title=""/>
          </v:shape>
          <o:OLEObject Type="Embed" ProgID="Equation.3" ShapeID="_x0000_i1077" DrawAspect="Content" ObjectID="_1749583234" r:id="rId116"/>
        </w:object>
      </w:r>
      <w:r w:rsidRPr="00C04A08">
        <w:t xml:space="preserve"> so that the EVM window of length </w:t>
      </w:r>
      <w:r w:rsidRPr="00C04A08">
        <w:rPr>
          <w:position w:val="-6"/>
        </w:rPr>
        <w:object w:dxaOrig="279" w:dyaOrig="279" w14:anchorId="7E4636E5">
          <v:shape id="_x0000_i1078" type="#_x0000_t75" style="width:15.5pt;height:15.5pt" o:ole="">
            <v:imagedata r:id="rId110" o:title=""/>
          </v:shape>
          <o:OLEObject Type="Embed" ProgID="Equation.3" ShapeID="_x0000_i1078" DrawAspect="Content" ObjectID="_1749583235" r:id="rId117"/>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9" type="#_x0000_t75" style="width:20.5pt;height:15.5pt" o:ole="" fillcolor="window">
            <v:imagedata r:id="rId92" o:title=""/>
          </v:shape>
          <o:OLEObject Type="Embed" ProgID="Equation.3" ShapeID="_x0000_i1079" DrawAspect="Content" ObjectID="_1749583236" r:id="rId118"/>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80" type="#_x0000_t75" style="width:20.5pt;height:20.5pt" o:ole="" fillcolor="window">
            <v:imagedata r:id="rId103" o:title=""/>
          </v:shape>
          <o:OLEObject Type="Embed" ProgID="Equation.3" ShapeID="_x0000_i1080" DrawAspect="Content" ObjectID="_1749583237" r:id="rId119"/>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1" type="#_x0000_t75" style="width:31pt;height:15.5pt" o:ole="">
            <v:imagedata r:id="rId120" o:title=""/>
          </v:shape>
          <o:OLEObject Type="Embed" ProgID="Equation.3" ShapeID="_x0000_i1081" DrawAspect="Content" ObjectID="_1749583238" r:id="rId121"/>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2" type="#_x0000_t75" style="width:36pt;height:20.5pt" o:ole="" fillcolor="window">
            <v:imagedata r:id="rId107" o:title=""/>
          </v:shape>
          <o:OLEObject Type="Embed" ProgID="Equation.3" ShapeID="_x0000_i1082" DrawAspect="Content" ObjectID="_1749583239" r:id="rId122"/>
        </w:object>
      </w:r>
      <w:r w:rsidRPr="00C04A08">
        <w:t xml:space="preserve">and </w:t>
      </w:r>
      <w:r w:rsidRPr="00C04A08">
        <w:rPr>
          <w:position w:val="-10"/>
        </w:rPr>
        <w:object w:dxaOrig="720" w:dyaOrig="320" w14:anchorId="582EEDFD">
          <v:shape id="_x0000_i1083" type="#_x0000_t75" style="width:36pt;height:20.5pt" o:ole="" fillcolor="window">
            <v:imagedata r:id="rId105" o:title=""/>
          </v:shape>
          <o:OLEObject Type="Embed" ProgID="Equation.3" ShapeID="_x0000_i1083" DrawAspect="Content" ObjectID="_1749583240" r:id="rId123"/>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4" type="#_x0000_t75" style="width:31pt;height:20.5pt" o:ole="" fillcolor="window">
            <v:imagedata r:id="rId124" o:title=""/>
          </v:shape>
          <o:OLEObject Type="Embed" ProgID="Equation.3" ShapeID="_x0000_i1084" DrawAspect="Content" ObjectID="_1749583241" r:id="rId125"/>
        </w:object>
      </w:r>
      <w:r w:rsidRPr="00C04A08">
        <w:t xml:space="preserve">and </w:t>
      </w:r>
      <w:r w:rsidRPr="00C04A08">
        <w:rPr>
          <w:position w:val="-10"/>
        </w:rPr>
        <w:object w:dxaOrig="480" w:dyaOrig="320" w14:anchorId="3E7F53D5">
          <v:shape id="_x0000_i1085" type="#_x0000_t75" style="width:20.5pt;height:20.5pt" o:ole="" fillcolor="window">
            <v:imagedata r:id="rId126" o:title=""/>
          </v:shape>
          <o:OLEObject Type="Embed" ProgID="Equation.3" ShapeID="_x0000_i1085" DrawAspect="Content" ObjectID="_1749583242" r:id="rId127"/>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6" type="#_x0000_t75" style="width:67pt;height:20.5pt" o:ole="" fillcolor="window">
            <v:imagedata r:id="rId128" o:title=""/>
          </v:shape>
          <o:OLEObject Type="Embed" ProgID="Equation.3" ShapeID="_x0000_i1086" DrawAspect="Content" ObjectID="_1749583243" r:id="rId129"/>
        </w:object>
      </w:r>
      <w:r w:rsidRPr="00C04A08">
        <w:t xml:space="preserve"> and </w:t>
      </w:r>
      <w:r w:rsidRPr="00C04A08">
        <w:rPr>
          <w:position w:val="-10"/>
        </w:rPr>
        <w:object w:dxaOrig="1400" w:dyaOrig="320" w14:anchorId="59748F53">
          <v:shape id="_x0000_i1087" type="#_x0000_t75" style="width:1in;height:20.5pt" o:ole="" fillcolor="window">
            <v:imagedata r:id="rId130" o:title=""/>
          </v:shape>
          <o:OLEObject Type="Embed" ProgID="Equation.3" ShapeID="_x0000_i1087" DrawAspect="Content" ObjectID="_1749583244" r:id="rId131"/>
        </w:object>
      </w:r>
      <w:r w:rsidRPr="00C04A08">
        <w:t xml:space="preserve">. The TX chain coefficient are chosen independently for each preamble transmission and for each </w:t>
      </w:r>
      <w:r w:rsidRPr="00C04A08">
        <w:rPr>
          <w:position w:val="-6"/>
        </w:rPr>
        <w:object w:dxaOrig="360" w:dyaOrig="300" w14:anchorId="35BFD764">
          <v:shape id="_x0000_i1088" type="#_x0000_t75" style="width:20.5pt;height:15.5pt" o:ole="" fillcolor="window">
            <v:imagedata r:id="rId90" o:title=""/>
          </v:shape>
          <o:OLEObject Type="Embed" ProgID="Equation.3" ShapeID="_x0000_i1088" DrawAspect="Content" ObjectID="_1749583245" r:id="rId132"/>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9" type="#_x0000_t75" style="width:20.5pt;height:20.5pt" o:ole="" fillcolor="window">
            <v:imagedata r:id="rId103" o:title=""/>
          </v:shape>
          <o:OLEObject Type="Embed" ProgID="Equation.3" ShapeID="_x0000_i1089" DrawAspect="Content" ObjectID="_1749583246" r:id="rId133"/>
        </w:object>
      </w:r>
      <w:r w:rsidRPr="00C04A08">
        <w:t xml:space="preserve">, </w:t>
      </w:r>
      <w:r w:rsidRPr="00C04A08">
        <w:rPr>
          <w:position w:val="-10"/>
        </w:rPr>
        <w:object w:dxaOrig="720" w:dyaOrig="320" w14:anchorId="503B5F3D">
          <v:shape id="_x0000_i1090" type="#_x0000_t75" style="width:36pt;height:20.5pt" o:ole="" fillcolor="window">
            <v:imagedata r:id="rId107" o:title=""/>
          </v:shape>
          <o:OLEObject Type="Embed" ProgID="Equation.3" ShapeID="_x0000_i1090" DrawAspect="Content" ObjectID="_1749583247" r:id="rId134"/>
        </w:object>
      </w:r>
      <w:r w:rsidRPr="00C04A08">
        <w:t xml:space="preserve">, </w:t>
      </w:r>
      <w:r w:rsidRPr="00C04A08">
        <w:rPr>
          <w:position w:val="-10"/>
        </w:rPr>
        <w:object w:dxaOrig="720" w:dyaOrig="320" w14:anchorId="10C18054">
          <v:shape id="_x0000_i1091" type="#_x0000_t75" style="width:36pt;height:20.5pt" o:ole="" fillcolor="window">
            <v:imagedata r:id="rId105" o:title=""/>
          </v:shape>
          <o:OLEObject Type="Embed" ProgID="Equation.3" ShapeID="_x0000_i1091" DrawAspect="Content" ObjectID="_1749583248" r:id="rId135"/>
        </w:object>
      </w:r>
      <w:r w:rsidRPr="00C04A08">
        <w:t xml:space="preserve"> and </w:t>
      </w:r>
      <w:r w:rsidRPr="00C04A08">
        <w:rPr>
          <w:position w:val="-6"/>
        </w:rPr>
        <w:object w:dxaOrig="360" w:dyaOrig="279" w14:anchorId="6A64CFD5">
          <v:shape id="_x0000_i1092" type="#_x0000_t75" style="width:20.5pt;height:15.5pt" o:ole="" fillcolor="window">
            <v:imagedata r:id="rId92" o:title=""/>
          </v:shape>
          <o:OLEObject Type="Embed" ProgID="Equation.3" ShapeID="_x0000_i1092" DrawAspect="Content" ObjectID="_1749583249" r:id="rId136"/>
        </w:object>
      </w:r>
      <w:r w:rsidRPr="00C04A08">
        <w:t xml:space="preserve"> are available. </w:t>
      </w:r>
      <w:r w:rsidRPr="00C04A08">
        <w:rPr>
          <w:position w:val="-6"/>
        </w:rPr>
        <w:object w:dxaOrig="360" w:dyaOrig="300" w14:anchorId="38861CDC">
          <v:shape id="_x0000_i1093" type="#_x0000_t75" style="width:20.5pt;height:15.5pt" o:ole="" fillcolor="window">
            <v:imagedata r:id="rId90" o:title=""/>
          </v:shape>
          <o:OLEObject Type="Embed" ProgID="Equation.3" ShapeID="_x0000_i1093" DrawAspect="Content" ObjectID="_1749583250" r:id="rId137"/>
        </w:object>
      </w:r>
      <w:r w:rsidRPr="00C04A08">
        <w:t xml:space="preserve"> is one of the extremities of the window </w:t>
      </w:r>
      <w:r w:rsidRPr="00C04A08">
        <w:rPr>
          <w:position w:val="-6"/>
        </w:rPr>
        <w:object w:dxaOrig="279" w:dyaOrig="279" w14:anchorId="0C0DEEC7">
          <v:shape id="_x0000_i1094" type="#_x0000_t75" style="width:15.5pt;height:15.5pt" o:ole="">
            <v:imagedata r:id="rId110" o:title=""/>
          </v:shape>
          <o:OLEObject Type="Embed" ProgID="Equation.3" ShapeID="_x0000_i1094" DrawAspect="Content" ObjectID="_1749583251" r:id="rId138"/>
        </w:object>
      </w:r>
      <w:r w:rsidRPr="00C04A08">
        <w:t xml:space="preserve">, i.e. </w:t>
      </w:r>
      <w:r w:rsidRPr="00C04A08">
        <w:rPr>
          <w:position w:val="-6"/>
        </w:rPr>
        <w:object w:dxaOrig="360" w:dyaOrig="300" w14:anchorId="0D8E0D61">
          <v:shape id="_x0000_i1095" type="#_x0000_t75" style="width:20.5pt;height:15.5pt" o:ole="" fillcolor="window">
            <v:imagedata r:id="rId90" o:title=""/>
          </v:shape>
          <o:OLEObject Type="Embed" ProgID="Equation.3" ShapeID="_x0000_i1095" DrawAspect="Content" ObjectID="_1749583252" r:id="rId139"/>
        </w:object>
      </w:r>
      <w:r w:rsidRPr="00C04A08">
        <w:t xml:space="preserve">can be </w:t>
      </w:r>
      <w:r w:rsidRPr="00C04A08">
        <w:rPr>
          <w:position w:val="-28"/>
        </w:rPr>
        <w:object w:dxaOrig="1440" w:dyaOrig="680" w14:anchorId="67AB3798">
          <v:shape id="_x0000_i1096" type="#_x0000_t75" style="width:1in;height:36pt" o:ole="" fillcolor="window">
            <v:imagedata r:id="rId140" o:title=""/>
          </v:shape>
          <o:OLEObject Type="Embed" ProgID="Equation.3" ShapeID="_x0000_i1096" DrawAspect="Content" ObjectID="_1749583253" r:id="rId141"/>
        </w:object>
      </w:r>
      <w:r w:rsidRPr="00C04A08">
        <w:t xml:space="preserve"> or </w:t>
      </w:r>
      <w:r w:rsidRPr="00C04A08">
        <w:rPr>
          <w:position w:val="-28"/>
        </w:rPr>
        <w:object w:dxaOrig="1060" w:dyaOrig="680" w14:anchorId="2E80B742">
          <v:shape id="_x0000_i1097" type="#_x0000_t75" style="width:51.5pt;height:36pt" o:ole="" fillcolor="window">
            <v:imagedata r:id="rId142" o:title=""/>
          </v:shape>
          <o:OLEObject Type="Embed" ProgID="Equation.3" ShapeID="_x0000_i1097" DrawAspect="Content" ObjectID="_1749583254" r:id="rId143"/>
        </w:object>
      </w:r>
      <w:r w:rsidRPr="00C04A08">
        <w:t xml:space="preserve">, where </w:t>
      </w:r>
      <w:r w:rsidRPr="00C04A08">
        <w:rPr>
          <w:position w:val="-6"/>
        </w:rPr>
        <w:object w:dxaOrig="600" w:dyaOrig="279" w14:anchorId="1B032E2E">
          <v:shape id="_x0000_i1098" type="#_x0000_t75" style="width:31pt;height:15.5pt" o:ole="" fillcolor="window">
            <v:imagedata r:id="rId144" o:title=""/>
          </v:shape>
          <o:OLEObject Type="Embed" ProgID="Equation.3" ShapeID="_x0000_i1098" DrawAspect="Content" ObjectID="_1749583255" r:id="rId145"/>
        </w:object>
      </w:r>
      <w:r w:rsidRPr="00C04A08">
        <w:t xml:space="preserve"> if </w:t>
      </w:r>
      <w:r w:rsidRPr="00C04A08">
        <w:rPr>
          <w:position w:val="-6"/>
        </w:rPr>
        <w:object w:dxaOrig="279" w:dyaOrig="279" w14:anchorId="640F4DF6">
          <v:shape id="_x0000_i1099" type="#_x0000_t75" style="width:15.5pt;height:15.5pt" o:ole="">
            <v:imagedata r:id="rId146" o:title=""/>
          </v:shape>
          <o:OLEObject Type="Embed" ProgID="Equation.3" ShapeID="_x0000_i1099" DrawAspect="Content" ObjectID="_1749583256" r:id="rId147"/>
        </w:object>
      </w:r>
      <w:r w:rsidRPr="00C04A08">
        <w:t xml:space="preserve"> is odd and </w:t>
      </w:r>
      <w:r w:rsidRPr="00C04A08">
        <w:rPr>
          <w:position w:val="-6"/>
        </w:rPr>
        <w:object w:dxaOrig="560" w:dyaOrig="279" w14:anchorId="3A2EB97F">
          <v:shape id="_x0000_i1100" type="#_x0000_t75" style="width:31pt;height:15.5pt" o:ole="" fillcolor="window">
            <v:imagedata r:id="rId148" o:title=""/>
          </v:shape>
          <o:OLEObject Type="Embed" ProgID="Equation.3" ShapeID="_x0000_i1100" DrawAspect="Content" ObjectID="_1749583257" r:id="rId149"/>
        </w:object>
      </w:r>
      <w:r w:rsidRPr="00C04A08">
        <w:t xml:space="preserve"> if </w:t>
      </w:r>
      <w:r w:rsidRPr="00C04A08">
        <w:rPr>
          <w:position w:val="-6"/>
        </w:rPr>
        <w:object w:dxaOrig="279" w:dyaOrig="279" w14:anchorId="1DA407D9">
          <v:shape id="_x0000_i1101" type="#_x0000_t75" style="width:15.5pt;height:15.5pt" o:ole="">
            <v:imagedata r:id="rId150" o:title=""/>
          </v:shape>
          <o:OLEObject Type="Embed" ProgID="Equation.3" ShapeID="_x0000_i1101" DrawAspect="Content" ObjectID="_1749583258" r:id="rId151"/>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2" type="#_x0000_t75" style="width:20.5pt;height:15.5pt" o:ole="" fillcolor="window">
            <v:imagedata r:id="rId90" o:title=""/>
          </v:shape>
          <o:OLEObject Type="Embed" ProgID="Equation.3" ShapeID="_x0000_i1102" DrawAspect="Content" ObjectID="_1749583259" r:id="rId152"/>
        </w:object>
      </w:r>
      <w:r w:rsidRPr="00C04A08">
        <w:t xml:space="preserve"> set to </w:t>
      </w:r>
      <w:r w:rsidRPr="00C04A08">
        <w:rPr>
          <w:position w:val="-28"/>
        </w:rPr>
        <w:object w:dxaOrig="1440" w:dyaOrig="680" w14:anchorId="4D11AE19">
          <v:shape id="_x0000_i1103" type="#_x0000_t75" style="width:1in;height:36pt" o:ole="" fillcolor="window">
            <v:imagedata r:id="rId140" o:title=""/>
          </v:shape>
          <o:OLEObject Type="Embed" ProgID="Equation.3" ShapeID="_x0000_i1103" DrawAspect="Content" ObjectID="_1749583260" r:id="rId153"/>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4" type="#_x0000_t75" style="width:20.5pt;height:15.5pt" o:ole="" fillcolor="window">
            <v:imagedata r:id="rId90" o:title=""/>
          </v:shape>
          <o:OLEObject Type="Embed" ProgID="Equation.3" ShapeID="_x0000_i1104" DrawAspect="Content" ObjectID="_1749583261" r:id="rId154"/>
        </w:object>
      </w:r>
      <w:r w:rsidRPr="00C04A08">
        <w:t xml:space="preserve"> set to </w:t>
      </w:r>
      <w:r w:rsidRPr="00C04A08">
        <w:rPr>
          <w:position w:val="-28"/>
        </w:rPr>
        <w:object w:dxaOrig="1060" w:dyaOrig="680" w14:anchorId="49782166">
          <v:shape id="_x0000_i1105" type="#_x0000_t75" style="width:51.5pt;height:36pt" o:ole="" fillcolor="window">
            <v:imagedata r:id="rId142" o:title=""/>
          </v:shape>
          <o:OLEObject Type="Embed" ProgID="Equation.3" ShapeID="_x0000_i1105" DrawAspect="Content" ObjectID="_1749583262" r:id="rId155"/>
        </w:object>
      </w:r>
      <w:r w:rsidRPr="00C04A08">
        <w:t>.</w:t>
      </w:r>
    </w:p>
    <w:p w14:paraId="48A4222B" w14:textId="77777777" w:rsidR="00842EF7" w:rsidRPr="00C04A08" w:rsidRDefault="00842EF7" w:rsidP="00842EF7">
      <w:pPr>
        <w:pStyle w:val="Heading1"/>
      </w:pPr>
      <w:bookmarkStart w:id="11416" w:name="_Toc21341018"/>
      <w:bookmarkStart w:id="11417" w:name="_Toc29805466"/>
      <w:bookmarkStart w:id="11418" w:name="_Toc36456675"/>
      <w:bookmarkStart w:id="11419" w:name="_Toc36469773"/>
      <w:bookmarkStart w:id="11420" w:name="_Toc37254190"/>
      <w:bookmarkStart w:id="11421" w:name="_Toc37323048"/>
      <w:bookmarkStart w:id="11422" w:name="_Toc37324454"/>
      <w:bookmarkStart w:id="11423" w:name="_Toc45889979"/>
      <w:bookmarkStart w:id="11424" w:name="_Toc52196659"/>
      <w:bookmarkStart w:id="11425" w:name="_Toc52197639"/>
      <w:bookmarkStart w:id="11426" w:name="_Toc53173362"/>
      <w:bookmarkStart w:id="11427" w:name="_Toc53173731"/>
      <w:bookmarkStart w:id="11428" w:name="_Toc61119733"/>
      <w:bookmarkStart w:id="11429" w:name="_Toc61120115"/>
      <w:bookmarkStart w:id="11430" w:name="_Toc67926186"/>
      <w:bookmarkStart w:id="11431" w:name="_Toc75273824"/>
      <w:bookmarkStart w:id="11432" w:name="_Toc76510724"/>
      <w:bookmarkStart w:id="11433" w:name="_Toc83129881"/>
      <w:bookmarkStart w:id="11434" w:name="_Toc90591413"/>
      <w:bookmarkStart w:id="11435" w:name="_Toc98864472"/>
      <w:bookmarkStart w:id="11436" w:name="_Toc99733721"/>
      <w:bookmarkStart w:id="11437" w:name="_Toc106577626"/>
      <w:bookmarkStart w:id="11438" w:name="_Toc114537377"/>
      <w:bookmarkStart w:id="11439" w:name="_Toc115257645"/>
      <w:bookmarkStart w:id="11440" w:name="_Toc123086965"/>
      <w:bookmarkStart w:id="11441" w:name="_Toc123088700"/>
      <w:bookmarkStart w:id="11442" w:name="_Toc124298356"/>
      <w:bookmarkStart w:id="11443" w:name="_Toc130575107"/>
      <w:bookmarkStart w:id="11444" w:name="_Toc131767517"/>
      <w:bookmarkStart w:id="11445" w:name="_Toc138888103"/>
      <w:r w:rsidRPr="00C04A08">
        <w:t>F.5</w:t>
      </w:r>
      <w:r w:rsidRPr="00C04A08">
        <w:tab/>
        <w:t>Window length</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5BBFAE73" w14:textId="77777777" w:rsidR="00842EF7" w:rsidRPr="00C04A08" w:rsidRDefault="00842EF7" w:rsidP="00842EF7">
      <w:pPr>
        <w:pStyle w:val="Heading2"/>
      </w:pPr>
      <w:bookmarkStart w:id="11446" w:name="_Toc21341019"/>
      <w:bookmarkStart w:id="11447" w:name="_Toc29805467"/>
      <w:bookmarkStart w:id="11448" w:name="_Toc36456676"/>
      <w:bookmarkStart w:id="11449" w:name="_Toc36469774"/>
      <w:bookmarkStart w:id="11450" w:name="_Toc37254191"/>
      <w:bookmarkStart w:id="11451" w:name="_Toc37323049"/>
      <w:bookmarkStart w:id="11452" w:name="_Toc37324455"/>
      <w:bookmarkStart w:id="11453" w:name="_Toc45889980"/>
      <w:bookmarkStart w:id="11454" w:name="_Toc52196660"/>
      <w:bookmarkStart w:id="11455" w:name="_Toc52197640"/>
      <w:bookmarkStart w:id="11456" w:name="_Toc53173363"/>
      <w:bookmarkStart w:id="11457" w:name="_Toc53173732"/>
      <w:bookmarkStart w:id="11458" w:name="_Toc61119734"/>
      <w:bookmarkStart w:id="11459" w:name="_Toc61120116"/>
      <w:bookmarkStart w:id="11460" w:name="_Toc67926187"/>
      <w:bookmarkStart w:id="11461" w:name="_Toc75273825"/>
      <w:bookmarkStart w:id="11462" w:name="_Toc76510725"/>
      <w:bookmarkStart w:id="11463" w:name="_Toc83129882"/>
      <w:bookmarkStart w:id="11464" w:name="_Toc90591414"/>
      <w:bookmarkStart w:id="11465" w:name="_Toc98864473"/>
      <w:bookmarkStart w:id="11466" w:name="_Toc99733722"/>
      <w:bookmarkStart w:id="11467" w:name="_Toc106577627"/>
      <w:bookmarkStart w:id="11468" w:name="_Toc114537378"/>
      <w:bookmarkStart w:id="11469" w:name="_Toc115257646"/>
      <w:bookmarkStart w:id="11470" w:name="_Toc123086966"/>
      <w:bookmarkStart w:id="11471" w:name="_Toc123088701"/>
      <w:bookmarkStart w:id="11472" w:name="_Toc124298357"/>
      <w:bookmarkStart w:id="11473" w:name="_Toc130575108"/>
      <w:bookmarkStart w:id="11474" w:name="_Toc131767518"/>
      <w:bookmarkStart w:id="11475" w:name="_Toc138888104"/>
      <w:r w:rsidRPr="00C04A08">
        <w:t>F.5.1</w:t>
      </w:r>
      <w:r w:rsidRPr="00C04A08">
        <w:tab/>
        <w:t>Timing offset</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6" type="#_x0000_t75" style="width:20.5pt;height:15.5pt" o:ole="">
            <v:imagedata r:id="rId156" o:title=""/>
          </v:shape>
          <o:OLEObject Type="Embed" ProgID="Equation.3" ShapeID="_x0000_i1106" DrawAspect="Content" ObjectID="_1749583263" r:id="rId157"/>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7" type="#_x0000_t75" style="width:20.5pt;height:15.5pt" o:ole="">
            <v:imagedata r:id="rId158" o:title=""/>
          </v:shape>
          <o:OLEObject Type="Embed" ProgID="Equation.3" ShapeID="_x0000_i1107" DrawAspect="Content" ObjectID="_1749583264" r:id="rId159"/>
        </w:object>
      </w:r>
      <w:r w:rsidRPr="00C04A08">
        <w:t xml:space="preserve"> range within which the error vector is close to its minimum.</w:t>
      </w:r>
    </w:p>
    <w:p w14:paraId="4E813767" w14:textId="77777777" w:rsidR="00842EF7" w:rsidRPr="00C04A08" w:rsidRDefault="00842EF7" w:rsidP="00842EF7">
      <w:pPr>
        <w:pStyle w:val="Heading2"/>
      </w:pPr>
      <w:bookmarkStart w:id="11476" w:name="_Toc21341020"/>
      <w:bookmarkStart w:id="11477" w:name="_Toc29805468"/>
      <w:bookmarkStart w:id="11478" w:name="_Toc36456677"/>
      <w:bookmarkStart w:id="11479" w:name="_Toc36469775"/>
      <w:bookmarkStart w:id="11480" w:name="_Toc37254192"/>
      <w:bookmarkStart w:id="11481" w:name="_Toc37323050"/>
      <w:bookmarkStart w:id="11482" w:name="_Toc37324456"/>
      <w:bookmarkStart w:id="11483" w:name="_Toc45889981"/>
      <w:bookmarkStart w:id="11484" w:name="_Toc52196661"/>
      <w:bookmarkStart w:id="11485" w:name="_Toc52197641"/>
      <w:bookmarkStart w:id="11486" w:name="_Toc53173364"/>
      <w:bookmarkStart w:id="11487" w:name="_Toc53173733"/>
      <w:bookmarkStart w:id="11488" w:name="_Toc61119735"/>
      <w:bookmarkStart w:id="11489" w:name="_Toc61120117"/>
      <w:bookmarkStart w:id="11490" w:name="_Toc67926188"/>
      <w:bookmarkStart w:id="11491" w:name="_Toc75273826"/>
      <w:bookmarkStart w:id="11492" w:name="_Toc76510726"/>
      <w:bookmarkStart w:id="11493" w:name="_Toc83129883"/>
      <w:bookmarkStart w:id="11494" w:name="_Toc90591415"/>
      <w:bookmarkStart w:id="11495" w:name="_Toc98864474"/>
      <w:bookmarkStart w:id="11496" w:name="_Toc99733723"/>
      <w:bookmarkStart w:id="11497" w:name="_Toc106577628"/>
      <w:bookmarkStart w:id="11498" w:name="_Toc114537379"/>
      <w:bookmarkStart w:id="11499" w:name="_Toc115257647"/>
      <w:bookmarkStart w:id="11500" w:name="_Toc123086967"/>
      <w:bookmarkStart w:id="11501" w:name="_Toc123088702"/>
      <w:bookmarkStart w:id="11502" w:name="_Toc124298358"/>
      <w:bookmarkStart w:id="11503" w:name="_Toc130575109"/>
      <w:bookmarkStart w:id="11504" w:name="_Toc131767519"/>
      <w:bookmarkStart w:id="11505" w:name="_Toc138888105"/>
      <w:r w:rsidRPr="00C04A08">
        <w:t>F.5.2</w:t>
      </w:r>
      <w:r w:rsidRPr="00C04A08">
        <w:tab/>
        <w:t>Window length</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1506" w:name="_Toc21341021"/>
      <w:bookmarkStart w:id="11507" w:name="_Toc29805469"/>
      <w:bookmarkStart w:id="11508" w:name="_Toc36456678"/>
      <w:bookmarkStart w:id="11509" w:name="_Toc36469776"/>
      <w:bookmarkStart w:id="11510" w:name="_Toc37254193"/>
      <w:bookmarkStart w:id="11511" w:name="_Toc37323051"/>
      <w:bookmarkStart w:id="11512" w:name="_Toc37324457"/>
      <w:bookmarkStart w:id="11513" w:name="_Toc45889982"/>
      <w:bookmarkStart w:id="11514" w:name="_Toc52196662"/>
      <w:bookmarkStart w:id="11515" w:name="_Toc52197642"/>
      <w:bookmarkStart w:id="11516" w:name="_Toc53173365"/>
      <w:bookmarkStart w:id="11517" w:name="_Toc53173734"/>
      <w:bookmarkStart w:id="11518" w:name="_Toc61119736"/>
      <w:bookmarkStart w:id="11519" w:name="_Toc61120118"/>
      <w:bookmarkStart w:id="11520" w:name="_Toc67926189"/>
      <w:bookmarkStart w:id="11521" w:name="_Toc75273827"/>
      <w:bookmarkStart w:id="11522" w:name="_Toc76510727"/>
      <w:bookmarkStart w:id="11523" w:name="_Toc83129884"/>
      <w:bookmarkStart w:id="11524" w:name="_Toc90591416"/>
      <w:bookmarkStart w:id="11525" w:name="_Toc98864475"/>
      <w:bookmarkStart w:id="11526" w:name="_Toc99733724"/>
      <w:bookmarkStart w:id="11527" w:name="_Toc106577629"/>
      <w:bookmarkStart w:id="11528" w:name="_Toc114537380"/>
      <w:bookmarkStart w:id="11529" w:name="_Toc115257648"/>
      <w:bookmarkStart w:id="11530" w:name="_Toc123086968"/>
      <w:bookmarkStart w:id="11531" w:name="_Toc123088703"/>
      <w:bookmarkStart w:id="11532" w:name="_Toc124298359"/>
      <w:bookmarkStart w:id="11533" w:name="_Toc130575110"/>
      <w:bookmarkStart w:id="11534" w:name="_Toc131767520"/>
      <w:bookmarkStart w:id="11535" w:name="_Toc138888106"/>
      <w:r w:rsidRPr="00C04A08">
        <w:lastRenderedPageBreak/>
        <w:t>F.5.3</w:t>
      </w:r>
      <w:r w:rsidRPr="00C04A08">
        <w:tab/>
        <w:t>Window length for normal CP</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1536" w:name="_Hlk503533742"/>
      <w:r w:rsidRPr="00C04A08">
        <w:t>.</w:t>
      </w:r>
    </w:p>
    <w:bookmarkEnd w:id="11536"/>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1537"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1537"/>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1538" w:name="_Toc21341022"/>
      <w:bookmarkStart w:id="11539" w:name="_Toc29805470"/>
      <w:bookmarkStart w:id="11540" w:name="_Toc36456679"/>
      <w:bookmarkStart w:id="11541" w:name="_Toc36469777"/>
      <w:bookmarkStart w:id="11542" w:name="_Toc37254194"/>
      <w:bookmarkStart w:id="11543" w:name="_Toc37323052"/>
      <w:bookmarkStart w:id="11544" w:name="_Toc37324458"/>
      <w:bookmarkStart w:id="11545" w:name="_Toc45889983"/>
      <w:bookmarkStart w:id="11546" w:name="_Toc52196663"/>
      <w:bookmarkStart w:id="11547" w:name="_Toc52197643"/>
      <w:bookmarkStart w:id="11548" w:name="_Toc53173366"/>
      <w:bookmarkStart w:id="11549" w:name="_Toc53173735"/>
      <w:bookmarkStart w:id="11550" w:name="_Toc61119737"/>
      <w:bookmarkStart w:id="11551" w:name="_Toc61120119"/>
      <w:bookmarkStart w:id="11552" w:name="_Toc67926190"/>
      <w:bookmarkStart w:id="11553" w:name="_Toc75273828"/>
      <w:bookmarkStart w:id="11554" w:name="_Toc76510728"/>
      <w:bookmarkStart w:id="11555" w:name="_Toc83129885"/>
      <w:bookmarkStart w:id="11556" w:name="_Toc90591417"/>
      <w:bookmarkStart w:id="11557" w:name="_Toc98864476"/>
      <w:bookmarkStart w:id="11558" w:name="_Toc99733725"/>
      <w:bookmarkStart w:id="11559" w:name="_Toc106577630"/>
      <w:bookmarkStart w:id="11560" w:name="_Toc114537381"/>
      <w:bookmarkStart w:id="11561" w:name="_Toc115257649"/>
      <w:bookmarkStart w:id="11562" w:name="_Toc123086969"/>
      <w:bookmarkStart w:id="11563" w:name="_Toc123088704"/>
      <w:bookmarkStart w:id="11564" w:name="_Toc124298360"/>
      <w:bookmarkStart w:id="11565" w:name="_Toc130575111"/>
      <w:bookmarkStart w:id="11566" w:name="_Toc131767521"/>
      <w:bookmarkStart w:id="11567" w:name="_Toc138888107"/>
      <w:r w:rsidRPr="00C04A08">
        <w:t>F.5.4</w:t>
      </w:r>
      <w:r w:rsidRPr="00C04A08">
        <w:tab/>
        <w:t>Window length for Extended CP</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1568" w:name="_Toc21341023"/>
      <w:bookmarkStart w:id="11569" w:name="_Toc29805471"/>
      <w:bookmarkStart w:id="11570" w:name="_Toc36456680"/>
      <w:bookmarkStart w:id="11571" w:name="_Toc36469778"/>
      <w:bookmarkStart w:id="11572" w:name="_Toc37254195"/>
      <w:bookmarkStart w:id="11573" w:name="_Toc37323053"/>
      <w:bookmarkStart w:id="11574" w:name="_Toc37324459"/>
      <w:bookmarkStart w:id="11575" w:name="_Toc45889984"/>
      <w:bookmarkStart w:id="11576" w:name="_Toc52196664"/>
      <w:bookmarkStart w:id="11577" w:name="_Toc52197644"/>
      <w:bookmarkStart w:id="11578" w:name="_Toc53173367"/>
      <w:bookmarkStart w:id="11579" w:name="_Toc53173736"/>
      <w:bookmarkStart w:id="11580" w:name="_Toc61119738"/>
      <w:bookmarkStart w:id="11581" w:name="_Toc61120120"/>
      <w:bookmarkStart w:id="11582" w:name="_Toc67926191"/>
      <w:bookmarkStart w:id="11583" w:name="_Toc75273829"/>
      <w:bookmarkStart w:id="11584" w:name="_Toc76510729"/>
      <w:bookmarkStart w:id="11585" w:name="_Toc83129886"/>
      <w:bookmarkStart w:id="11586" w:name="_Toc90591418"/>
      <w:bookmarkStart w:id="11587" w:name="_Toc98864477"/>
      <w:bookmarkStart w:id="11588" w:name="_Toc99733726"/>
      <w:bookmarkStart w:id="11589" w:name="_Toc106577631"/>
      <w:bookmarkStart w:id="11590" w:name="_Toc114537382"/>
      <w:bookmarkStart w:id="11591" w:name="_Toc115257650"/>
      <w:bookmarkStart w:id="11592" w:name="_Toc123086970"/>
      <w:bookmarkStart w:id="11593" w:name="_Toc123088705"/>
      <w:bookmarkStart w:id="11594" w:name="_Toc124298361"/>
      <w:bookmarkStart w:id="11595" w:name="_Toc130575112"/>
      <w:bookmarkStart w:id="11596" w:name="_Toc131767522"/>
      <w:bookmarkStart w:id="11597" w:name="_Toc138888108"/>
      <w:r w:rsidRPr="00C04A08">
        <w:t>F.5.5</w:t>
      </w:r>
      <w:r w:rsidRPr="00C04A08">
        <w:tab/>
        <w:t>Window length for PRACH</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8" type="#_x0000_t75" style="width:87.5pt;height:20.5pt" o:ole="">
            <v:imagedata r:id="rId160" o:title=""/>
          </v:shape>
          <o:OLEObject Type="Embed" ProgID="Equation.3" ShapeID="_x0000_i1108" DrawAspect="Content" ObjectID="_1749583265" r:id="rId161"/>
        </w:object>
      </w:r>
      <w:r w:rsidRPr="00C04A08">
        <w:t xml:space="preserve"> where </w:t>
      </w:r>
      <w:r w:rsidRPr="00C04A08">
        <w:object w:dxaOrig="940" w:dyaOrig="320" w14:anchorId="008845D0">
          <v:shape id="_x0000_i1109" type="#_x0000_t75" style="width:51.5pt;height:15.5pt" o:ole="">
            <v:imagedata r:id="rId162" o:title=""/>
          </v:shape>
          <o:OLEObject Type="Embed" ProgID="Equation.3" ShapeID="_x0000_i1109" DrawAspect="Content" ObjectID="_1749583266" r:id="rId163"/>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10" type="#_x0000_t75" style="width:20.5pt;height:20.5pt" o:ole="">
                  <v:imagedata r:id="rId164" o:title=""/>
                </v:shape>
                <o:OLEObject Type="Embed" ProgID="Equation.3" ShapeID="_x0000_i1110" DrawAspect="Content" ObjectID="_1749583267" r:id="rId165"/>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1598" w:name="_Toc21341024"/>
      <w:bookmarkStart w:id="11599" w:name="_Toc29805472"/>
      <w:bookmarkStart w:id="11600" w:name="_Toc36456681"/>
      <w:bookmarkStart w:id="11601" w:name="_Toc36469779"/>
      <w:bookmarkStart w:id="11602" w:name="_Toc37254196"/>
      <w:bookmarkStart w:id="11603" w:name="_Toc37323054"/>
      <w:bookmarkStart w:id="11604" w:name="_Toc37324460"/>
      <w:bookmarkStart w:id="11605" w:name="_Toc45889985"/>
      <w:bookmarkStart w:id="11606" w:name="_Toc52196665"/>
      <w:bookmarkStart w:id="11607" w:name="_Toc52197645"/>
      <w:bookmarkStart w:id="11608" w:name="_Toc53173368"/>
      <w:bookmarkStart w:id="11609" w:name="_Toc53173737"/>
      <w:bookmarkStart w:id="11610" w:name="_Toc61119739"/>
      <w:bookmarkStart w:id="11611" w:name="_Toc61120121"/>
      <w:bookmarkStart w:id="11612" w:name="_Toc67926192"/>
      <w:bookmarkStart w:id="11613" w:name="_Toc75273830"/>
      <w:bookmarkStart w:id="11614" w:name="_Toc76510730"/>
      <w:bookmarkStart w:id="11615" w:name="_Toc83129887"/>
      <w:bookmarkStart w:id="11616" w:name="_Toc90591419"/>
      <w:bookmarkStart w:id="11617" w:name="_Toc98864478"/>
      <w:bookmarkStart w:id="11618" w:name="_Toc99733727"/>
      <w:bookmarkStart w:id="11619" w:name="_Toc106577632"/>
      <w:bookmarkStart w:id="11620" w:name="_Toc114537383"/>
      <w:bookmarkStart w:id="11621" w:name="_Toc115257651"/>
      <w:bookmarkStart w:id="11622" w:name="_Toc123086971"/>
      <w:bookmarkStart w:id="11623" w:name="_Toc123088706"/>
      <w:bookmarkStart w:id="11624" w:name="_Toc124298362"/>
      <w:bookmarkStart w:id="11625" w:name="_Toc130575113"/>
      <w:bookmarkStart w:id="11626" w:name="_Toc131767523"/>
      <w:bookmarkStart w:id="11627" w:name="_Toc138888109"/>
      <w:r w:rsidRPr="00C04A08">
        <w:t>F.6</w:t>
      </w:r>
      <w:r w:rsidRPr="00C04A08">
        <w:tab/>
        <w:t>Averaged EVM</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1" type="#_x0000_t75" style="width:108pt;height:36pt" o:ole="">
            <v:imagedata r:id="rId166" o:title=""/>
          </v:shape>
          <o:OLEObject Type="Embed" ProgID="Equation.3" ShapeID="_x0000_i1111" DrawAspect="Content" ObjectID="_1749583268" r:id="rId167"/>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2" type="#_x0000_t75" style="width:31pt;height:20.5pt" o:ole="">
            <v:imagedata r:id="rId168" o:title=""/>
          </v:shape>
          <o:OLEObject Type="Embed" ProgID="Equation.3" ShapeID="_x0000_i1112" DrawAspect="Content" ObjectID="_1749583269" r:id="rId169"/>
        </w:object>
      </w:r>
      <w:r w:rsidRPr="00C04A08">
        <w:rPr>
          <w:vertAlign w:val="subscript"/>
        </w:rPr>
        <w:t xml:space="preserve"> </w:t>
      </w:r>
      <w:r w:rsidRPr="00C04A08">
        <w:t xml:space="preserve">is calculated using </w:t>
      </w:r>
      <w:r w:rsidRPr="00C04A08">
        <w:rPr>
          <w:position w:val="-12"/>
        </w:rPr>
        <w:object w:dxaOrig="900" w:dyaOrig="360" w14:anchorId="3A6E0EBF">
          <v:shape id="_x0000_i1113" type="#_x0000_t75" style="width:51.5pt;height:20.5pt" o:ole="" fillcolor="window">
            <v:imagedata r:id="rId170" o:title=""/>
          </v:shape>
          <o:OLEObject Type="Embed" ProgID="Equation.3" ShapeID="_x0000_i1113" DrawAspect="Content" ObjectID="_1749583270" r:id="rId171"/>
        </w:object>
      </w:r>
      <w:r w:rsidRPr="00C04A08">
        <w:t xml:space="preserve">in the expressions above and </w:t>
      </w:r>
      <w:r w:rsidRPr="00C04A08">
        <w:rPr>
          <w:rFonts w:eastAsia="×–¾’©‘Ì"/>
          <w:position w:val="-6"/>
        </w:rPr>
        <w:object w:dxaOrig="720" w:dyaOrig="340" w14:anchorId="2B388AA8">
          <v:shape id="_x0000_i1114" type="#_x0000_t75" style="width:36pt;height:20.5pt" o:ole="">
            <v:imagedata r:id="rId172" o:title=""/>
          </v:shape>
          <o:OLEObject Type="Embed" ProgID="Equation.3" ShapeID="_x0000_i1114" DrawAspect="Content" ObjectID="_1749583271" r:id="rId173"/>
        </w:object>
      </w:r>
      <w:r w:rsidRPr="00C04A08">
        <w:t xml:space="preserve">is calculated using </w:t>
      </w:r>
      <w:r w:rsidRPr="00C04A08">
        <w:rPr>
          <w:position w:val="-12"/>
        </w:rPr>
        <w:object w:dxaOrig="900" w:dyaOrig="360" w14:anchorId="332C1DA2">
          <v:shape id="_x0000_i1115" type="#_x0000_t75" style="width:51.5pt;height:20.5pt" o:ole="" fillcolor="window">
            <v:imagedata r:id="rId174" o:title=""/>
          </v:shape>
          <o:OLEObject Type="Embed" ProgID="Equation.3" ShapeID="_x0000_i1115" DrawAspect="Content" ObjectID="_1749583272" r:id="rId175"/>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6" type="#_x0000_t75" style="width:2in;height:20.5pt" o:ole="">
            <v:imagedata r:id="rId176" o:title=""/>
          </v:shape>
          <o:OLEObject Type="Embed" ProgID="Equation.3" ShapeID="_x0000_i1116" DrawAspect="Content" ObjectID="_1749583273" r:id="rId177"/>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7" type="#_x0000_t75" style="width:51.5pt;height:20.5pt" o:ole="">
            <v:imagedata r:id="rId178" o:title=""/>
          </v:shape>
          <o:OLEObject Type="Embed" ProgID="Equation.3" ShapeID="_x0000_i1117" DrawAspect="Content" ObjectID="_1749583274" r:id="rId179"/>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8" type="#_x0000_t75" style="width:15.5pt;height:20.5pt" o:ole="">
            <v:imagedata r:id="rId51" o:title=""/>
          </v:shape>
          <o:OLEObject Type="Embed" ProgID="Equation.3" ShapeID="_x0000_i1118" DrawAspect="Content" ObjectID="_1749583275" r:id="rId180"/>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9" type="#_x0000_t75" style="width:51.5pt;height:20.5pt" o:ole="">
            <v:imagedata r:id="rId178" o:title=""/>
          </v:shape>
          <o:OLEObject Type="Embed" ProgID="Equation.3" ShapeID="_x0000_i1119" DrawAspect="Content" ObjectID="_1749583276" r:id="rId181"/>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20" type="#_x0000_t75" style="width:51.5pt;height:20.5pt" o:ole="">
            <v:imagedata r:id="rId182" o:title=""/>
          </v:shape>
          <o:OLEObject Type="Embed" ProgID="Equation.3" ShapeID="_x0000_i1120" DrawAspect="Content" ObjectID="_1749583277" r:id="rId183"/>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1" type="#_x0000_t75" style="width:51.5pt;height:20.5pt" o:ole="" fillcolor="window">
            <v:imagedata r:id="rId170" o:title=""/>
          </v:shape>
          <o:OLEObject Type="Embed" ProgID="Equation.3" ShapeID="_x0000_i1121" DrawAspect="Content" ObjectID="_1749583278" r:id="rId185"/>
        </w:object>
      </w:r>
      <w:r w:rsidRPr="00C04A08">
        <w:t xml:space="preserve"> if </w:t>
      </w:r>
      <w:r w:rsidRPr="00C04A08">
        <w:rPr>
          <w:rFonts w:eastAsia="×–¾’©‘Ì"/>
          <w:position w:val="-6"/>
        </w:rPr>
        <w:object w:dxaOrig="1320" w:dyaOrig="340" w14:anchorId="6FFDE240">
          <v:shape id="_x0000_i1122" type="#_x0000_t75" style="width:67pt;height:20.5pt" o:ole="">
            <v:imagedata r:id="rId186" o:title=""/>
          </v:shape>
          <o:OLEObject Type="Embed" ProgID="Equation.DSMT4" ShapeID="_x0000_i1122" DrawAspect="Content" ObjectID="_1749583279"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23" type="#_x0000_t75" style="width:51.5pt;height:20.5pt" o:ole="" fillcolor="window">
            <v:imagedata r:id="rId174" o:title=""/>
          </v:shape>
          <o:OLEObject Type="Embed" ProgID="Equation.3" ShapeID="_x0000_i1123" DrawAspect="Content" ObjectID="_1749583280" r:id="rId188"/>
        </w:object>
      </w:r>
      <w:r w:rsidRPr="00C04A08">
        <w:t xml:space="preserve"> otherwise, where </w:t>
      </w:r>
      <w:r w:rsidRPr="00C04A08">
        <w:rPr>
          <w:rFonts w:eastAsia="×–¾’©‘Ì"/>
          <w:position w:val="-6"/>
        </w:rPr>
        <w:object w:dxaOrig="560" w:dyaOrig="340" w14:anchorId="673A51ED">
          <v:shape id="_x0000_i1124" type="#_x0000_t75" style="width:25.5pt;height:20.5pt" o:ole="">
            <v:imagedata r:id="rId189" o:title=""/>
          </v:shape>
          <o:OLEObject Type="Embed" ProgID="Equation.DSMT4" ShapeID="_x0000_i1124" DrawAspect="Content" ObjectID="_1749583281"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25" type="#_x0000_t75" style="width:31pt;height:20.5pt" o:ole="">
            <v:imagedata r:id="rId191" o:title=""/>
          </v:shape>
          <o:OLEObject Type="Embed" ProgID="Equation.DSMT4" ShapeID="_x0000_i1125" DrawAspect="Content" ObjectID="_1749583282"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6" type="#_x0000_t75" style="width:46.5pt;height:20.5pt" o:ole="">
            <v:imagedata r:id="rId193" o:title=""/>
          </v:shape>
          <o:OLEObject Type="Embed" ProgID="Equation.DSMT4" ShapeID="_x0000_i1126" DrawAspect="Content" ObjectID="_1749583283"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7" type="#_x0000_t75" style="width:46.5pt;height:20.5pt" o:ole="">
            <v:imagedata r:id="rId195" o:title=""/>
          </v:shape>
          <o:OLEObject Type="Embed" ProgID="Equation.DSMT4" ShapeID="_x0000_i1127" DrawAspect="Content" ObjectID="_1749583284"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8" type="#_x0000_t75" style="width:149pt;height:41pt" o:ole="">
            <v:imagedata r:id="rId197" o:title=""/>
          </v:shape>
          <o:OLEObject Type="Embed" ProgID="Equation.3" ShapeID="_x0000_i1128" DrawAspect="Content" ObjectID="_1749583285"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9" type="#_x0000_t75" style="width:56.5pt;height:20.5pt" o:ole="">
            <v:imagedata r:id="rId199" o:title=""/>
          </v:shape>
          <o:OLEObject Type="Embed" ProgID="Equation.3" ShapeID="_x0000_i1129" DrawAspect="Content" ObjectID="_1749583286"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30" type="#_x0000_t75" style="width:51.5pt;height:20.5pt" o:ole="">
            <v:imagedata r:id="rId201" o:title=""/>
          </v:shape>
          <o:OLEObject Type="Embed" ProgID="Equation.DSMT4" ShapeID="_x0000_i1130" DrawAspect="Content" ObjectID="_1749583287"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131" type="#_x0000_t75" style="width:51.5pt;height:20.5pt" o:ole="" fillcolor="window">
            <v:imagedata r:id="rId170" o:title=""/>
          </v:shape>
          <o:OLEObject Type="Embed" ProgID="Equation.3" ShapeID="_x0000_i1131" DrawAspect="Content" ObjectID="_1749583288" r:id="rId203"/>
        </w:object>
      </w:r>
      <w:r w:rsidRPr="00C04A08">
        <w:t xml:space="preserve"> and </w:t>
      </w:r>
      <w:r w:rsidRPr="00C04A08">
        <w:rPr>
          <w:rFonts w:eastAsia="×–¾’©‘Ì"/>
          <w:position w:val="-8"/>
        </w:rPr>
        <w:object w:dxaOrig="1080" w:dyaOrig="360" w14:anchorId="109B74D2">
          <v:shape id="_x0000_i1132" type="#_x0000_t75" style="width:61.5pt;height:20.5pt" o:ole="">
            <v:imagedata r:id="rId204" o:title=""/>
          </v:shape>
          <o:OLEObject Type="Embed" ProgID="Equation.DSMT4" ShapeID="_x0000_i1132" DrawAspect="Content" ObjectID="_1749583289" r:id="rId205"/>
        </w:object>
      </w:r>
      <w:r w:rsidRPr="00C04A08">
        <w:t xml:space="preserve">is calculated using </w:t>
      </w:r>
      <w:r w:rsidRPr="00C04A08">
        <w:rPr>
          <w:position w:val="-12"/>
        </w:rPr>
        <w:object w:dxaOrig="900" w:dyaOrig="360" w14:anchorId="36DD61E6">
          <v:shape id="_x0000_i1133" type="#_x0000_t75" style="width:51.5pt;height:20.5pt" o:ole="" fillcolor="window">
            <v:imagedata r:id="rId174" o:title=""/>
          </v:shape>
          <o:OLEObject Type="Embed" ProgID="Equation.3" ShapeID="_x0000_i1133" DrawAspect="Content" ObjectID="_1749583290"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4" type="#_x0000_t75" style="width:3in;height:20.5pt" o:ole="">
            <v:imagedata r:id="rId207" o:title=""/>
          </v:shape>
          <o:OLEObject Type="Embed" ProgID="Equation.3" ShapeID="_x0000_i1134" DrawAspect="Content" ObjectID="_1749583291" r:id="rId208"/>
        </w:object>
      </w:r>
    </w:p>
    <w:p w14:paraId="3A67D341" w14:textId="77777777" w:rsidR="00842EF7" w:rsidRPr="00C04A08" w:rsidRDefault="00842EF7" w:rsidP="00842EF7">
      <w:pPr>
        <w:pStyle w:val="Heading1"/>
      </w:pPr>
      <w:bookmarkStart w:id="11628" w:name="_Toc21341025"/>
      <w:bookmarkStart w:id="11629" w:name="_Toc29805473"/>
      <w:bookmarkStart w:id="11630" w:name="_Toc36456682"/>
      <w:bookmarkStart w:id="11631" w:name="_Toc36469780"/>
      <w:bookmarkStart w:id="11632" w:name="_Toc37254197"/>
      <w:bookmarkStart w:id="11633" w:name="_Toc37323055"/>
      <w:bookmarkStart w:id="11634" w:name="_Toc37324461"/>
      <w:bookmarkStart w:id="11635" w:name="_Toc45889986"/>
      <w:bookmarkStart w:id="11636" w:name="_Toc52196666"/>
      <w:bookmarkStart w:id="11637" w:name="_Toc52197646"/>
      <w:bookmarkStart w:id="11638" w:name="_Toc53173369"/>
      <w:bookmarkStart w:id="11639" w:name="_Toc53173738"/>
      <w:bookmarkStart w:id="11640" w:name="_Toc61119740"/>
      <w:bookmarkStart w:id="11641" w:name="_Toc61120122"/>
      <w:bookmarkStart w:id="11642" w:name="_Toc67926193"/>
      <w:bookmarkStart w:id="11643" w:name="_Toc75273831"/>
      <w:bookmarkStart w:id="11644" w:name="_Toc76510731"/>
      <w:bookmarkStart w:id="11645" w:name="_Toc83129888"/>
      <w:bookmarkStart w:id="11646" w:name="_Toc90591420"/>
      <w:bookmarkStart w:id="11647" w:name="_Toc98864479"/>
      <w:bookmarkStart w:id="11648" w:name="_Toc99733728"/>
      <w:bookmarkStart w:id="11649" w:name="_Toc106577633"/>
      <w:bookmarkStart w:id="11650" w:name="_Toc114537384"/>
      <w:bookmarkStart w:id="11651" w:name="_Toc115257652"/>
      <w:bookmarkStart w:id="11652" w:name="_Toc123086972"/>
      <w:bookmarkStart w:id="11653" w:name="_Toc123088707"/>
      <w:bookmarkStart w:id="11654" w:name="_Toc124298363"/>
      <w:bookmarkStart w:id="11655" w:name="_Toc130575114"/>
      <w:bookmarkStart w:id="11656" w:name="_Toc131767524"/>
      <w:bookmarkStart w:id="11657" w:name="_Toc138888110"/>
      <w:r w:rsidRPr="00C04A08">
        <w:t>F.7</w:t>
      </w:r>
      <w:r w:rsidRPr="00C04A08">
        <w:tab/>
        <w:t>Spectrum Flatness</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1658" w:name="_Toc83581044"/>
      <w:bookmarkStart w:id="11659" w:name="_Toc84405553"/>
      <w:bookmarkStart w:id="11660" w:name="_Toc84414162"/>
      <w:bookmarkStart w:id="11661" w:name="_Toc98864480"/>
      <w:bookmarkStart w:id="11662" w:name="_Toc99733729"/>
      <w:bookmarkStart w:id="11663" w:name="_Toc106577634"/>
      <w:bookmarkStart w:id="11664" w:name="_Toc114537385"/>
      <w:bookmarkStart w:id="11665" w:name="_Toc115257653"/>
      <w:bookmarkStart w:id="11666" w:name="_Toc123086973"/>
      <w:bookmarkStart w:id="11667" w:name="_Toc123088708"/>
      <w:bookmarkStart w:id="11668" w:name="_Toc124298364"/>
      <w:bookmarkStart w:id="11669" w:name="_Toc130575115"/>
      <w:bookmarkStart w:id="11670" w:name="_Toc131767525"/>
      <w:bookmarkStart w:id="11671" w:name="_Toc138888111"/>
      <w:r>
        <w:rPr>
          <w:rFonts w:eastAsia="MS Mincho"/>
        </w:rPr>
        <w:t>F.8</w:t>
      </w:r>
      <w:r>
        <w:rPr>
          <w:rFonts w:eastAsia="MS Mincho"/>
        </w:rPr>
        <w:tab/>
      </w:r>
      <w:bookmarkEnd w:id="11658"/>
      <w:bookmarkEnd w:id="11659"/>
      <w:bookmarkEnd w:id="11660"/>
      <w:r w:rsidRPr="00AC0ABC">
        <w:rPr>
          <w:lang w:val="en-US"/>
        </w:rPr>
        <w:t>Phase offset measurement for DMRS bundling</w:t>
      </w:r>
      <w:bookmarkEnd w:id="11661"/>
      <w:bookmarkEnd w:id="11662"/>
      <w:bookmarkEnd w:id="11663"/>
      <w:bookmarkEnd w:id="11664"/>
      <w:bookmarkEnd w:id="11665"/>
      <w:bookmarkEnd w:id="11666"/>
      <w:bookmarkEnd w:id="11667"/>
      <w:bookmarkEnd w:id="11668"/>
      <w:bookmarkEnd w:id="11669"/>
      <w:bookmarkEnd w:id="11670"/>
      <w:bookmarkEnd w:id="11671"/>
    </w:p>
    <w:p w14:paraId="08A2128B" w14:textId="77777777" w:rsidR="00BA1E45" w:rsidRDefault="00BA1E45" w:rsidP="00BA1E45">
      <w:pPr>
        <w:pStyle w:val="Heading2"/>
      </w:pPr>
      <w:bookmarkStart w:id="11672" w:name="_Toc98864481"/>
      <w:bookmarkStart w:id="11673" w:name="_Toc99733730"/>
      <w:bookmarkStart w:id="11674" w:name="_Toc106577635"/>
      <w:bookmarkStart w:id="11675" w:name="_Toc114537386"/>
      <w:bookmarkStart w:id="11676" w:name="_Toc115257654"/>
      <w:bookmarkStart w:id="11677" w:name="_Toc123086974"/>
      <w:bookmarkStart w:id="11678" w:name="_Toc123088709"/>
      <w:bookmarkStart w:id="11679" w:name="_Toc124298365"/>
      <w:bookmarkStart w:id="11680" w:name="_Toc130575116"/>
      <w:bookmarkStart w:id="11681" w:name="_Toc131767526"/>
      <w:bookmarkStart w:id="11682" w:name="_Toc138888112"/>
      <w:r>
        <w:t>F.8.1</w:t>
      </w:r>
      <w:r>
        <w:tab/>
      </w:r>
      <w:r>
        <w:rPr>
          <w:rFonts w:hint="eastAsia"/>
          <w:lang w:eastAsia="zh-CN"/>
        </w:rPr>
        <w:t>M</w:t>
      </w:r>
      <w:r w:rsidRPr="00D57400">
        <w:t>easurement point</w:t>
      </w:r>
      <w:bookmarkEnd w:id="11672"/>
      <w:bookmarkEnd w:id="11673"/>
      <w:bookmarkEnd w:id="11674"/>
      <w:bookmarkEnd w:id="11675"/>
      <w:bookmarkEnd w:id="11676"/>
      <w:bookmarkEnd w:id="11677"/>
      <w:bookmarkEnd w:id="11678"/>
      <w:bookmarkEnd w:id="11679"/>
      <w:bookmarkEnd w:id="11680"/>
      <w:bookmarkEnd w:id="11681"/>
      <w:bookmarkEnd w:id="11682"/>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5" type="#_x0000_t75" style="width:493.5pt;height:97.5pt" o:ole="">
            <v:imagedata r:id="rId209" o:title=""/>
          </v:shape>
          <o:OLEObject Type="Embed" ProgID="Visio.Drawing.15" ShapeID="_x0000_i1135" DrawAspect="Content" ObjectID="_1749583292" r:id="rId210"/>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1683" w:name="_Toc106577636"/>
      <w:bookmarkStart w:id="11684" w:name="_Toc114537387"/>
      <w:bookmarkStart w:id="11685" w:name="_Toc115257655"/>
      <w:bookmarkStart w:id="11686" w:name="_Toc123086975"/>
      <w:bookmarkStart w:id="11687" w:name="_Toc123088710"/>
      <w:bookmarkStart w:id="11688" w:name="_Toc124298366"/>
      <w:bookmarkStart w:id="11689" w:name="_Toc130575117"/>
      <w:bookmarkStart w:id="11690" w:name="_Toc131767527"/>
      <w:bookmarkStart w:id="11691" w:name="_Toc138888113"/>
      <w:bookmarkStart w:id="11692" w:name="_Toc21344583"/>
      <w:bookmarkStart w:id="11693" w:name="_Toc29802071"/>
      <w:bookmarkStart w:id="11694" w:name="_Toc29802495"/>
      <w:bookmarkStart w:id="11695" w:name="_Toc29803120"/>
      <w:bookmarkStart w:id="11696" w:name="_Toc36107862"/>
      <w:bookmarkStart w:id="11697" w:name="_Toc37251636"/>
      <w:bookmarkStart w:id="11698" w:name="_Toc45888575"/>
      <w:bookmarkStart w:id="11699" w:name="_Toc45889174"/>
      <w:bookmarkStart w:id="11700" w:name="_Toc61367922"/>
      <w:bookmarkStart w:id="11701" w:name="_Toc61373305"/>
      <w:bookmarkStart w:id="11702" w:name="_Toc68231255"/>
      <w:bookmarkStart w:id="11703" w:name="_Toc69084668"/>
      <w:bookmarkStart w:id="11704" w:name="_Toc75467681"/>
      <w:bookmarkStart w:id="11705" w:name="_Toc76509703"/>
      <w:bookmarkStart w:id="11706" w:name="_Toc76718693"/>
      <w:bookmarkStart w:id="11707" w:name="_Toc83581040"/>
      <w:bookmarkStart w:id="11708" w:name="_Toc84405549"/>
      <w:bookmarkStart w:id="11709" w:name="_Toc84414158"/>
      <w:r>
        <w:lastRenderedPageBreak/>
        <w:t>F.8.2</w:t>
      </w:r>
      <w:r>
        <w:tab/>
      </w:r>
      <w:r w:rsidRPr="0045071D">
        <w:t>Symbols used</w:t>
      </w:r>
      <w:bookmarkEnd w:id="11683"/>
      <w:bookmarkEnd w:id="11684"/>
      <w:bookmarkEnd w:id="11685"/>
      <w:bookmarkEnd w:id="11686"/>
      <w:bookmarkEnd w:id="11687"/>
      <w:bookmarkEnd w:id="11688"/>
      <w:bookmarkEnd w:id="11689"/>
      <w:bookmarkEnd w:id="11690"/>
      <w:bookmarkEnd w:id="11691"/>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11710" w:name="_Toc106577637"/>
      <w:bookmarkStart w:id="11711" w:name="_Toc114537388"/>
      <w:bookmarkStart w:id="11712" w:name="_Toc115257656"/>
      <w:bookmarkStart w:id="11713" w:name="_Toc123086976"/>
      <w:bookmarkStart w:id="11714" w:name="_Toc123088711"/>
      <w:bookmarkStart w:id="11715" w:name="_Toc124298367"/>
      <w:bookmarkStart w:id="11716" w:name="_Toc130575118"/>
      <w:bookmarkStart w:id="11717" w:name="_Toc131767528"/>
      <w:bookmarkStart w:id="11718" w:name="_Toc138888114"/>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r>
        <w:t>F.8.3</w:t>
      </w:r>
      <w:r>
        <w:tab/>
      </w:r>
      <w:r w:rsidRPr="00EF621D">
        <w:t>Modified test signal</w:t>
      </w:r>
      <w:bookmarkEnd w:id="11710"/>
      <w:bookmarkEnd w:id="11711"/>
      <w:bookmarkEnd w:id="11712"/>
      <w:bookmarkEnd w:id="11713"/>
      <w:bookmarkEnd w:id="11714"/>
      <w:bookmarkEnd w:id="11715"/>
      <w:bookmarkEnd w:id="11716"/>
      <w:bookmarkEnd w:id="11717"/>
      <w:bookmarkEnd w:id="11718"/>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11719" w:name="_Toc106577638"/>
      <w:bookmarkStart w:id="11720" w:name="_Toc114537389"/>
      <w:bookmarkStart w:id="11721" w:name="_Toc115257657"/>
      <w:bookmarkStart w:id="11722" w:name="_Toc123086977"/>
      <w:bookmarkStart w:id="11723" w:name="_Toc123088712"/>
      <w:bookmarkStart w:id="11724" w:name="_Toc124298368"/>
      <w:bookmarkStart w:id="11725" w:name="_Toc130575119"/>
      <w:bookmarkStart w:id="11726" w:name="_Toc131767529"/>
      <w:bookmarkStart w:id="11727" w:name="_Toc138888115"/>
      <w:r>
        <w:t>F.8.4</w:t>
      </w:r>
      <w:r>
        <w:tab/>
      </w:r>
      <w:r>
        <w:rPr>
          <w:lang w:val="en-US"/>
        </w:rPr>
        <w:t>P</w:t>
      </w:r>
      <w:r w:rsidRPr="00F05621">
        <w:rPr>
          <w:lang w:val="en-US"/>
        </w:rPr>
        <w:t>hase offset measurement</w:t>
      </w:r>
      <w:bookmarkEnd w:id="11719"/>
      <w:bookmarkEnd w:id="11720"/>
      <w:bookmarkEnd w:id="11721"/>
      <w:bookmarkEnd w:id="11722"/>
      <w:bookmarkEnd w:id="11723"/>
      <w:bookmarkEnd w:id="11724"/>
      <w:bookmarkEnd w:id="11725"/>
      <w:bookmarkEnd w:id="11726"/>
      <w:bookmarkEnd w:id="11727"/>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36" type="#_x0000_t75" style="width:36pt;height:15.5pt" o:ole="" fillcolor="window">
            <v:imagedata r:id="rId105" o:title=""/>
          </v:shape>
          <o:OLEObject Type="Embed" ProgID="Equation.3" ShapeID="_x0000_i1136" DrawAspect="Content" ObjectID="_1749583293" r:id="rId211"/>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2ACD5449" w:rsidR="004E66E3" w:rsidRDefault="004E66E3" w:rsidP="003B36F0">
      <w:pPr>
        <w:rPr>
          <w:rFonts w:eastAsia="??"/>
        </w:rPr>
      </w:pPr>
    </w:p>
    <w:p w14:paraId="5DA0A46A" w14:textId="77777777" w:rsidR="00A367E3" w:rsidRPr="00A367E3" w:rsidRDefault="00A367E3" w:rsidP="00814315">
      <w:pPr>
        <w:pStyle w:val="Heading1"/>
        <w:rPr>
          <w:rFonts w:eastAsia="MS Mincho"/>
        </w:rPr>
      </w:pPr>
      <w:bookmarkStart w:id="11728" w:name="_Toc130575120"/>
      <w:bookmarkStart w:id="11729" w:name="_Toc131767530"/>
      <w:bookmarkStart w:id="11730" w:name="_Toc138888116"/>
      <w:r w:rsidRPr="00A367E3">
        <w:rPr>
          <w:rFonts w:eastAsia="MS Mincho"/>
        </w:rPr>
        <w:t>F.9</w:t>
      </w:r>
      <w:r w:rsidRPr="00A367E3">
        <w:rPr>
          <w:rFonts w:eastAsia="MS Mincho"/>
        </w:rPr>
        <w:tab/>
        <w:t>Reserved</w:t>
      </w:r>
      <w:bookmarkEnd w:id="11728"/>
      <w:bookmarkEnd w:id="11729"/>
      <w:bookmarkEnd w:id="11730"/>
    </w:p>
    <w:p w14:paraId="76D06254" w14:textId="77777777" w:rsidR="00A367E3" w:rsidRPr="00A367E3" w:rsidRDefault="00A367E3" w:rsidP="00A367E3">
      <w:pPr>
        <w:rPr>
          <w:rFonts w:eastAsia="MS Mincho"/>
        </w:rPr>
      </w:pPr>
    </w:p>
    <w:p w14:paraId="335918F7" w14:textId="77777777" w:rsidR="00A367E3" w:rsidRPr="00A367E3" w:rsidRDefault="00A367E3" w:rsidP="00814315">
      <w:pPr>
        <w:pStyle w:val="Heading1"/>
        <w:rPr>
          <w:rFonts w:eastAsia="MS Mincho"/>
        </w:rPr>
      </w:pPr>
      <w:bookmarkStart w:id="11731" w:name="_Toc130575121"/>
      <w:bookmarkStart w:id="11732" w:name="_Toc131767531"/>
      <w:bookmarkStart w:id="11733" w:name="_Toc138888117"/>
      <w:r w:rsidRPr="00A367E3">
        <w:rPr>
          <w:rFonts w:eastAsia="MS Mincho"/>
        </w:rPr>
        <w:t>F.10</w:t>
      </w:r>
      <w:r w:rsidRPr="00A367E3">
        <w:rPr>
          <w:rFonts w:eastAsia="MS Mincho"/>
        </w:rPr>
        <w:tab/>
        <w:t>EVM for dual transmit polarizations</w:t>
      </w:r>
      <w:bookmarkEnd w:id="11731"/>
      <w:bookmarkEnd w:id="11732"/>
      <w:bookmarkEnd w:id="11733"/>
    </w:p>
    <w:p w14:paraId="7C1F9DA9" w14:textId="77777777" w:rsidR="00A367E3" w:rsidRPr="00A367E3" w:rsidRDefault="00A367E3" w:rsidP="00814315">
      <w:pPr>
        <w:pStyle w:val="Heading2"/>
        <w:rPr>
          <w:rFonts w:eastAsia="MS Mincho"/>
        </w:rPr>
      </w:pPr>
      <w:bookmarkStart w:id="11734" w:name="_Toc130575122"/>
      <w:bookmarkStart w:id="11735" w:name="_Toc131767532"/>
      <w:bookmarkStart w:id="11736" w:name="_Toc138888118"/>
      <w:r w:rsidRPr="00A367E3">
        <w:rPr>
          <w:rFonts w:eastAsia="MS Mincho"/>
        </w:rPr>
        <w:t>F.10.1</w:t>
      </w:r>
      <w:r w:rsidRPr="00A367E3">
        <w:rPr>
          <w:rFonts w:eastAsia="MS Mincho"/>
        </w:rPr>
        <w:tab/>
        <w:t>General</w:t>
      </w:r>
      <w:bookmarkEnd w:id="11734"/>
      <w:bookmarkEnd w:id="11735"/>
      <w:bookmarkEnd w:id="11736"/>
    </w:p>
    <w:p w14:paraId="13B072DA" w14:textId="24AF9993" w:rsidR="00A367E3" w:rsidRPr="00A367E3" w:rsidRDefault="00A367E3" w:rsidP="00A367E3">
      <w:pPr>
        <w:rPr>
          <w:rFonts w:eastAsia="MS Mincho"/>
        </w:rPr>
      </w:pPr>
      <w:r w:rsidRPr="00A367E3">
        <w:rPr>
          <w:rFonts w:eastAsia="MS Mincho"/>
        </w:rPr>
        <w:t>A zero-forcing (ZF) MIMO receiver architecture is used so that transmissions by the UE, which are received by the test equipment on two polarizations, can be demodulated by the test equipment receiver.</w:t>
      </w:r>
    </w:p>
    <w:p w14:paraId="7332CD17" w14:textId="77777777" w:rsidR="00A367E3" w:rsidRPr="00A367E3" w:rsidRDefault="00A367E3" w:rsidP="00814315">
      <w:pPr>
        <w:pStyle w:val="TH"/>
        <w:rPr>
          <w:rFonts w:eastAsia="MS Mincho"/>
        </w:rPr>
      </w:pPr>
      <w:r w:rsidRPr="00A367E3">
        <w:rPr>
          <w:rFonts w:eastAsia="MS Mincho"/>
          <w:noProof/>
        </w:rPr>
        <w:lastRenderedPageBreak/>
        <w:drawing>
          <wp:inline distT="0" distB="0" distL="0" distR="0" wp14:anchorId="2AA2186E" wp14:editId="2790093B">
            <wp:extent cx="5977890" cy="2970530"/>
            <wp:effectExtent l="0" t="0" r="0" b="0"/>
            <wp:docPr id="165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7EF2D886" w14:textId="77777777" w:rsidR="00A367E3" w:rsidRPr="00A367E3" w:rsidRDefault="00A367E3" w:rsidP="00814315">
      <w:pPr>
        <w:pStyle w:val="TF"/>
        <w:rPr>
          <w:rFonts w:eastAsia="MS Mincho"/>
        </w:rPr>
      </w:pPr>
      <w:r w:rsidRPr="00A367E3">
        <w:rPr>
          <w:rFonts w:eastAsia="MS Mincho"/>
        </w:rPr>
        <w:t>Figure F.10.1-1: EVM calculation block diagram for 2-Layer UL MIMO</w:t>
      </w:r>
    </w:p>
    <w:p w14:paraId="437CF4AD" w14:textId="77777777" w:rsidR="00814315" w:rsidRDefault="00814315" w:rsidP="00A367E3">
      <w:pPr>
        <w:rPr>
          <w:rFonts w:eastAsia="MS Mincho"/>
        </w:rPr>
      </w:pPr>
    </w:p>
    <w:p w14:paraId="7B4EE2DD" w14:textId="7F037A6F" w:rsidR="00A367E3" w:rsidRPr="00A367E3" w:rsidRDefault="00A367E3" w:rsidP="00A367E3">
      <w:pPr>
        <w:rPr>
          <w:rFonts w:eastAsia="MS Mincho"/>
        </w:rPr>
      </w:pPr>
      <w:r w:rsidRPr="00A367E3">
        <w:rPr>
          <w:rFonts w:eastAsia="MS Mincho"/>
        </w:rPr>
        <w:t xml:space="preserve">The TE receives signals from 2 different ports on two antenna polarizations in the test system. </w:t>
      </w:r>
    </w:p>
    <w:p w14:paraId="1C6243A7" w14:textId="77777777" w:rsidR="00A367E3" w:rsidRPr="00A367E3" w:rsidRDefault="00A367E3" w:rsidP="00A367E3">
      <w:pPr>
        <w:rPr>
          <w:rFonts w:eastAsia="MS Mincho"/>
        </w:rPr>
      </w:pPr>
      <w:r w:rsidRPr="00A367E3">
        <w:rPr>
          <w:rFonts w:eastAsia="MS Mincho"/>
        </w:rPr>
        <w:t>For UL MIMO measurements a MIMO equalization step as described in section F.10.2 is performed to separate the layers.</w:t>
      </w:r>
    </w:p>
    <w:p w14:paraId="00CA31D1" w14:textId="77777777" w:rsidR="00A367E3" w:rsidRPr="00A367E3" w:rsidRDefault="00A367E3" w:rsidP="00A367E3">
      <w:pPr>
        <w:rPr>
          <w:rFonts w:eastAsia="MS Mincho"/>
        </w:rPr>
      </w:pPr>
      <w:r w:rsidRPr="00A367E3">
        <w:rPr>
          <w:rFonts w:eastAsia="MS Mincho"/>
        </w:rPr>
        <w:t>For single layer transmissions received on two polarizations the MIMO equalization step as described in section F.10.2 is replaced by a maximum ratio combining step as described in section F.10.3.</w:t>
      </w:r>
    </w:p>
    <w:p w14:paraId="67E5D1BA" w14:textId="06DFD1DB" w:rsidR="00A367E3" w:rsidRDefault="00A367E3" w:rsidP="00A367E3">
      <w:pPr>
        <w:rPr>
          <w:rFonts w:eastAsia="MS Mincho"/>
        </w:rPr>
      </w:pPr>
      <w:r w:rsidRPr="00A367E3">
        <w:rPr>
          <w:rFonts w:eastAsia="MS Mincho"/>
        </w:rPr>
        <w:t>Each layer is then processed as described in section F.10.4 to receive the measurement results for each individual layer.</w:t>
      </w:r>
    </w:p>
    <w:p w14:paraId="53826585" w14:textId="77777777" w:rsidR="00814315" w:rsidRPr="00A367E3" w:rsidRDefault="00814315" w:rsidP="00A367E3">
      <w:pPr>
        <w:rPr>
          <w:rFonts w:eastAsia="MS Mincho"/>
        </w:rPr>
      </w:pPr>
    </w:p>
    <w:p w14:paraId="76ABAC40" w14:textId="77777777" w:rsidR="00A367E3" w:rsidRPr="00A367E3" w:rsidRDefault="00A367E3" w:rsidP="00814315">
      <w:pPr>
        <w:pStyle w:val="Heading2"/>
        <w:rPr>
          <w:rFonts w:eastAsia="MS Mincho"/>
        </w:rPr>
      </w:pPr>
      <w:bookmarkStart w:id="11737" w:name="_Toc130575123"/>
      <w:bookmarkStart w:id="11738" w:name="_Toc131767533"/>
      <w:bookmarkStart w:id="11739" w:name="_Toc138888119"/>
      <w:r w:rsidRPr="00A367E3">
        <w:rPr>
          <w:rFonts w:eastAsia="MS Mincho"/>
        </w:rPr>
        <w:t>F.10.2</w:t>
      </w:r>
      <w:r w:rsidRPr="00A367E3">
        <w:rPr>
          <w:rFonts w:eastAsia="MS Mincho"/>
        </w:rPr>
        <w:tab/>
        <w:t>MIMO Equalization (UL MIMO transmission)</w:t>
      </w:r>
      <w:bookmarkEnd w:id="11737"/>
      <w:bookmarkEnd w:id="11738"/>
      <w:bookmarkEnd w:id="11739"/>
    </w:p>
    <w:p w14:paraId="32FC1D32" w14:textId="47FF444D" w:rsidR="00A367E3" w:rsidRPr="00A367E3" w:rsidRDefault="008D406B" w:rsidP="00A367E3">
      <w:pPr>
        <w:rPr>
          <w:rFonts w:eastAsia="MS Mincho"/>
        </w:rPr>
      </w:pPr>
      <w:r>
        <w:t>The MIMO equalization is based only on reference signals (DMRS) without using any data symbols. For the equalization process all available DMRS symbols shall be used.</w:t>
      </w:r>
    </w:p>
    <w:p w14:paraId="0CF8CA14" w14:textId="77777777" w:rsidR="00A367E3" w:rsidRPr="00A367E3" w:rsidRDefault="00A367E3" w:rsidP="00A367E3">
      <w:pPr>
        <w:rPr>
          <w:rFonts w:eastAsia="MS Mincho"/>
        </w:rPr>
      </w:pPr>
      <w:r w:rsidRPr="00A367E3">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A367E3">
        <w:rPr>
          <w:rFonts w:eastAsia="MS Mincho"/>
          <w:i/>
        </w:rPr>
        <w:t>w</w:t>
      </w:r>
      <w:r w:rsidRPr="00A367E3">
        <w:rPr>
          <w:rFonts w:eastAsia="MS Mincho"/>
          <w:i/>
          <w:vertAlign w:val="subscript"/>
        </w:rPr>
        <w:t>f</w:t>
      </w:r>
      <w:r w:rsidRPr="00A367E3">
        <w:rPr>
          <w:rFonts w:eastAsia="MS Mincho"/>
        </w:rPr>
        <w:t xml:space="preserve"> and </w:t>
      </w:r>
      <w:r w:rsidRPr="00A367E3">
        <w:rPr>
          <w:rFonts w:eastAsia="MS Mincho"/>
          <w:i/>
        </w:rPr>
        <w:t>w</w:t>
      </w:r>
      <w:r w:rsidRPr="00A367E3">
        <w:rPr>
          <w:rFonts w:eastAsia="MS Mincho"/>
          <w:i/>
          <w:vertAlign w:val="subscript"/>
        </w:rPr>
        <w:t>t</w:t>
      </w:r>
      <w:r w:rsidRPr="00A367E3">
        <w:rPr>
          <w:rFonts w:eastAsia="MS Mincho"/>
        </w:rPr>
        <w:t xml:space="preserve"> and assuming identical channel coefficients for adjacent subcarriers of same CDM group.</w:t>
      </w:r>
    </w:p>
    <w:p w14:paraId="3F6D1C9C" w14:textId="77777777" w:rsidR="00A367E3" w:rsidRPr="00A367E3" w:rsidRDefault="00A367E3" w:rsidP="00A367E3">
      <w:pPr>
        <w:rPr>
          <w:rFonts w:eastAsia="MS Mincho"/>
        </w:rPr>
      </w:pPr>
      <w:r w:rsidRPr="00A367E3">
        <w:rPr>
          <w:rFonts w:eastAsia="MS Mincho"/>
        </w:rPr>
        <w:t xml:space="preserve">Effective channel including the precoding matrix </w:t>
      </w:r>
      <w:r w:rsidRPr="00A367E3">
        <w:rPr>
          <w:rFonts w:eastAsia="MS Mincho"/>
          <w:i/>
        </w:rPr>
        <w:t>P</w:t>
      </w:r>
      <w:r w:rsidRPr="00A367E3">
        <w:rPr>
          <w:rFonts w:eastAsia="MS Mincho"/>
        </w:rPr>
        <w:t xml:space="preserve"> is:</w:t>
      </w:r>
    </w:p>
    <w:p w14:paraId="57EF611D" w14:textId="77777777" w:rsidR="00A367E3" w:rsidRPr="00A367E3" w:rsidRDefault="00000000" w:rsidP="00A367E3">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156D8A93" w14:textId="77777777" w:rsidR="00A367E3" w:rsidRPr="00A367E3" w:rsidRDefault="00A367E3" w:rsidP="00A367E3">
      <w:pPr>
        <w:rPr>
          <w:rFonts w:eastAsia="MS Mincho"/>
        </w:rPr>
      </w:pPr>
      <w:r w:rsidRPr="00A367E3">
        <w:rPr>
          <w:rFonts w:eastAsia="MS Mincho"/>
        </w:rPr>
        <w:t>with</w:t>
      </w:r>
    </w:p>
    <w:p w14:paraId="2669F89A" w14:textId="77777777" w:rsidR="00A367E3" w:rsidRPr="00A367E3" w:rsidRDefault="00000000" w:rsidP="00A367E3">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A73058F" w14:textId="77777777" w:rsidR="00A367E3" w:rsidRPr="00A367E3" w:rsidRDefault="00A367E3" w:rsidP="00A367E3">
      <w:pPr>
        <w:rPr>
          <w:rFonts w:eastAsia="MS Mincho"/>
        </w:rPr>
      </w:pPr>
      <w:r w:rsidRPr="00A367E3">
        <w:rPr>
          <w:rFonts w:eastAsia="MS Mincho"/>
        </w:rPr>
        <w:t xml:space="preserve">where </w:t>
      </w:r>
      <w:r w:rsidRPr="00A367E3">
        <w:rPr>
          <w:rFonts w:eastAsia="MS Mincho"/>
          <w:i/>
        </w:rPr>
        <w:t>y</w:t>
      </w:r>
      <w:r w:rsidRPr="00A367E3">
        <w:rPr>
          <w:rFonts w:eastAsia="MS Mincho"/>
        </w:rPr>
        <w:t xml:space="preserve"> denotes the received symbol on port index </w:t>
      </w:r>
      <w:r w:rsidRPr="00A367E3">
        <w:rPr>
          <w:rFonts w:eastAsia="MS Mincho"/>
          <w:i/>
        </w:rPr>
        <w:t>n</w:t>
      </w:r>
      <w:r w:rsidRPr="00A367E3">
        <w:rPr>
          <w:rFonts w:eastAsia="MS Mincho"/>
        </w:rPr>
        <w:t xml:space="preserve"> and </w:t>
      </w:r>
      <w:r w:rsidRPr="00A367E3">
        <w:rPr>
          <w:rFonts w:eastAsia="MS Mincho"/>
          <w:i/>
        </w:rPr>
        <w:t>r</w:t>
      </w:r>
      <w:r w:rsidRPr="00A367E3">
        <w:rPr>
          <w:rFonts w:eastAsia="MS Mincho"/>
        </w:rPr>
        <w:t xml:space="preserve"> the reference signal for layer index </w:t>
      </w:r>
      <w:r w:rsidRPr="00A367E3">
        <w:rPr>
          <w:rFonts w:eastAsia="MS Mincho"/>
          <w:i/>
        </w:rPr>
        <w:t>ν</w:t>
      </w:r>
      <w:r w:rsidRPr="00A367E3">
        <w:rPr>
          <w:rFonts w:eastAsia="MS Mincho"/>
        </w:rPr>
        <w:t>.</w:t>
      </w:r>
    </w:p>
    <w:p w14:paraId="39A92214" w14:textId="77777777" w:rsidR="00A367E3" w:rsidRPr="00A367E3" w:rsidRDefault="00A367E3" w:rsidP="00A367E3">
      <w:pPr>
        <w:rPr>
          <w:rFonts w:eastAsia="MS Mincho"/>
        </w:rPr>
      </w:pPr>
      <w:r w:rsidRPr="00A367E3">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88D3F05" w14:textId="77777777" w:rsidR="00A367E3" w:rsidRPr="00A367E3" w:rsidRDefault="00A367E3" w:rsidP="00A367E3">
      <w:pPr>
        <w:rPr>
          <w:rFonts w:eastAsia="MS Mincho"/>
        </w:rPr>
      </w:pPr>
      <w:r w:rsidRPr="00A367E3">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4DB76FEB" w14:textId="77777777" w:rsidR="00A367E3" w:rsidRPr="00A367E3" w:rsidRDefault="00A367E3" w:rsidP="00A367E3">
      <w:pPr>
        <w:rPr>
          <w:rFonts w:eastAsia="MS Mincho"/>
        </w:rPr>
      </w:pPr>
      <w:r w:rsidRPr="00A367E3">
        <w:rPr>
          <w:rFonts w:eastAsia="MS Mincho"/>
        </w:rPr>
        <w:t>The ZF equalizer coefficients are calculated as the inverse of the effective channel matrix, in general:</w:t>
      </w:r>
    </w:p>
    <w:p w14:paraId="114D60B1" w14:textId="5CDCD9DC" w:rsidR="00A367E3" w:rsidRDefault="00814315" w:rsidP="00814315">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1F9EA5F0" w14:textId="77777777" w:rsidR="00814315" w:rsidRPr="00814315" w:rsidRDefault="00814315" w:rsidP="00814315">
      <w:pPr>
        <w:rPr>
          <w:rFonts w:eastAsia="MS Mincho"/>
        </w:rPr>
      </w:pPr>
    </w:p>
    <w:p w14:paraId="6083235E" w14:textId="77777777" w:rsidR="00A367E3" w:rsidRPr="00A367E3" w:rsidRDefault="00A367E3" w:rsidP="00814315">
      <w:pPr>
        <w:pStyle w:val="Heading2"/>
        <w:rPr>
          <w:rFonts w:eastAsia="MS Mincho"/>
        </w:rPr>
      </w:pPr>
      <w:bookmarkStart w:id="11740" w:name="_Toc130575124"/>
      <w:bookmarkStart w:id="11741" w:name="_Toc131767534"/>
      <w:bookmarkStart w:id="11742" w:name="_Toc138888120"/>
      <w:r w:rsidRPr="00A367E3">
        <w:rPr>
          <w:rFonts w:eastAsia="MS Mincho"/>
        </w:rPr>
        <w:t>F.10.3</w:t>
      </w:r>
      <w:r w:rsidRPr="00A367E3">
        <w:rPr>
          <w:rFonts w:eastAsia="MS Mincho"/>
        </w:rPr>
        <w:tab/>
        <w:t>Maximum Ratio combining (Tx diversity transmission)</w:t>
      </w:r>
      <w:bookmarkEnd w:id="11740"/>
      <w:bookmarkEnd w:id="11741"/>
      <w:bookmarkEnd w:id="11742"/>
    </w:p>
    <w:p w14:paraId="21F0A86A" w14:textId="26EC0A8D" w:rsidR="00A367E3" w:rsidRPr="00A367E3" w:rsidRDefault="008D406B" w:rsidP="00A367E3">
      <w:pPr>
        <w:rPr>
          <w:rFonts w:eastAsia="MS Mincho"/>
        </w:rPr>
      </w:pPr>
      <w:r>
        <w:t>The maximum ratio combining is based only on reference signals (DMRS) without using any data symbols. For the equalization process all available DMRS symbols shall be used.</w:t>
      </w:r>
    </w:p>
    <w:p w14:paraId="2879A720" w14:textId="77777777" w:rsidR="00A367E3" w:rsidRPr="00A367E3" w:rsidRDefault="00A367E3" w:rsidP="00A367E3">
      <w:pPr>
        <w:rPr>
          <w:rFonts w:eastAsia="MS Mincho"/>
        </w:rPr>
      </w:pPr>
      <w:r w:rsidRPr="00A367E3">
        <w:rPr>
          <w:rFonts w:eastAsia="MS Mincho"/>
        </w:rPr>
        <w:t xml:space="preserve">The effective 2x1 channel matrix is estimated using reference signals of different subcarriers. In case of transmit diversity, the effective channel includes the precoding matrix </w:t>
      </w:r>
      <w:r w:rsidRPr="00A367E3">
        <w:rPr>
          <w:rFonts w:eastAsia="MS Mincho"/>
          <w:i/>
        </w:rPr>
        <w:t>P</w:t>
      </w:r>
      <w:r w:rsidRPr="00A367E3">
        <w:rPr>
          <w:rFonts w:eastAsia="MS Mincho"/>
        </w:rPr>
        <w:t>:</w:t>
      </w:r>
    </w:p>
    <w:p w14:paraId="5E0D4E70" w14:textId="77777777" w:rsidR="00A367E3" w:rsidRPr="00A367E3" w:rsidRDefault="00000000" w:rsidP="00A367E3">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3F871A65" w14:textId="77777777" w:rsidR="00A367E3" w:rsidRPr="00A367E3" w:rsidRDefault="00A367E3" w:rsidP="00A367E3">
      <w:pPr>
        <w:rPr>
          <w:rFonts w:eastAsia="MS Mincho"/>
        </w:rPr>
      </w:pPr>
      <w:r w:rsidRPr="00A367E3">
        <w:rPr>
          <w:rFonts w:eastAsia="MS Mincho"/>
        </w:rPr>
        <w:t>with</w:t>
      </w:r>
    </w:p>
    <w:p w14:paraId="3D0C6A43" w14:textId="77777777" w:rsidR="00A367E3" w:rsidRPr="00A367E3" w:rsidRDefault="00000000" w:rsidP="00A367E3">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20555074" w14:textId="77777777" w:rsidR="00A367E3" w:rsidRPr="00A367E3" w:rsidRDefault="00A367E3" w:rsidP="00A367E3">
      <w:pPr>
        <w:rPr>
          <w:rFonts w:eastAsia="MS Mincho"/>
        </w:rPr>
      </w:pPr>
      <w:r w:rsidRPr="00A367E3">
        <w:rPr>
          <w:rFonts w:eastAsia="MS Mincho"/>
        </w:rPr>
        <w:t xml:space="preserve">where </w:t>
      </w:r>
      <w:r w:rsidRPr="00A367E3">
        <w:rPr>
          <w:rFonts w:eastAsia="MS Mincho"/>
          <w:i/>
        </w:rPr>
        <w:t>y</w:t>
      </w:r>
      <w:r w:rsidRPr="00A367E3">
        <w:rPr>
          <w:rFonts w:eastAsia="MS Mincho"/>
        </w:rPr>
        <w:t xml:space="preserve"> denotes the received symbol on port index </w:t>
      </w:r>
      <w:r w:rsidRPr="00A367E3">
        <w:rPr>
          <w:rFonts w:eastAsia="MS Mincho"/>
          <w:i/>
        </w:rPr>
        <w:t>n</w:t>
      </w:r>
      <w:r w:rsidRPr="00A367E3">
        <w:rPr>
          <w:rFonts w:eastAsia="MS Mincho"/>
        </w:rPr>
        <w:t xml:space="preserve"> and </w:t>
      </w:r>
      <w:r w:rsidRPr="00A367E3">
        <w:rPr>
          <w:rFonts w:eastAsia="MS Mincho"/>
          <w:i/>
        </w:rPr>
        <w:t>r</w:t>
      </w:r>
      <w:r w:rsidRPr="00A367E3">
        <w:rPr>
          <w:rFonts w:eastAsia="MS Mincho"/>
        </w:rPr>
        <w:t xml:space="preserve"> the reference signal.</w:t>
      </w:r>
    </w:p>
    <w:p w14:paraId="03FC29E4" w14:textId="77777777" w:rsidR="00A367E3" w:rsidRPr="00A367E3" w:rsidRDefault="00A367E3" w:rsidP="00A367E3">
      <w:pPr>
        <w:rPr>
          <w:rFonts w:eastAsia="MS Mincho"/>
        </w:rPr>
      </w:pPr>
      <w:r w:rsidRPr="00A367E3">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7BDFC8B2" w14:textId="77777777" w:rsidR="00A367E3" w:rsidRPr="00A367E3" w:rsidRDefault="00A367E3" w:rsidP="00A367E3">
      <w:pPr>
        <w:rPr>
          <w:rFonts w:eastAsia="MS Mincho"/>
        </w:rPr>
      </w:pPr>
      <w:r w:rsidRPr="00A367E3">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3234FB2" w14:textId="77777777" w:rsidR="00A367E3" w:rsidRPr="00A367E3" w:rsidRDefault="00A367E3" w:rsidP="00A367E3">
      <w:pPr>
        <w:rPr>
          <w:rFonts w:eastAsia="MS Mincho"/>
        </w:rPr>
      </w:pPr>
      <w:r w:rsidRPr="00A367E3">
        <w:rPr>
          <w:rFonts w:eastAsia="MS Mincho"/>
        </w:rPr>
        <w:t>The ZF equalizer coefficients for maximum ratio combining are calculated as pseudo inverse of effective channel, in general:</w:t>
      </w:r>
    </w:p>
    <w:p w14:paraId="0CB54366" w14:textId="66A927C0" w:rsidR="00A367E3" w:rsidRPr="00A367E3" w:rsidRDefault="00814315" w:rsidP="00814315">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20E74A77" w14:textId="77777777" w:rsidR="00A367E3" w:rsidRPr="00A367E3" w:rsidRDefault="00A367E3" w:rsidP="00A367E3">
      <w:pPr>
        <w:rPr>
          <w:rFonts w:eastAsia="MS Mincho"/>
        </w:rPr>
      </w:pPr>
    </w:p>
    <w:p w14:paraId="642089BA" w14:textId="77777777" w:rsidR="00A367E3" w:rsidRPr="00A367E3" w:rsidRDefault="00A367E3" w:rsidP="00814315">
      <w:pPr>
        <w:pStyle w:val="Heading2"/>
        <w:rPr>
          <w:rFonts w:eastAsia="MS Mincho"/>
        </w:rPr>
      </w:pPr>
      <w:bookmarkStart w:id="11743" w:name="_Toc130575125"/>
      <w:bookmarkStart w:id="11744" w:name="_Toc131767535"/>
      <w:bookmarkStart w:id="11745" w:name="_Toc138888121"/>
      <w:r w:rsidRPr="00A367E3">
        <w:rPr>
          <w:rFonts w:eastAsia="MS Mincho"/>
        </w:rPr>
        <w:t>F.10.4</w:t>
      </w:r>
      <w:r w:rsidRPr="00A367E3">
        <w:rPr>
          <w:rFonts w:eastAsia="MS Mincho"/>
        </w:rPr>
        <w:tab/>
        <w:t>Layer processing</w:t>
      </w:r>
      <w:bookmarkEnd w:id="11743"/>
      <w:bookmarkEnd w:id="11744"/>
      <w:bookmarkEnd w:id="11745"/>
    </w:p>
    <w:p w14:paraId="4F507DE2" w14:textId="77777777" w:rsidR="00A367E3" w:rsidRPr="00A367E3" w:rsidRDefault="00A367E3" w:rsidP="00A367E3">
      <w:pPr>
        <w:rPr>
          <w:rFonts w:eastAsia="MS Mincho"/>
        </w:rPr>
      </w:pPr>
      <w:r w:rsidRPr="00A367E3">
        <w:rPr>
          <w:rFonts w:eastAsia="MS Mincho"/>
        </w:rPr>
        <w:t>After performing either the MIMO equalization or maximum ratio combining as described in section F.10.2 or F.10.3 respectively, each layer is processed using the existing procedure as defined in Annex E of TS 38.521-2 [5].</w:t>
      </w:r>
    </w:p>
    <w:p w14:paraId="5DFA34B8" w14:textId="485D8F20" w:rsidR="00A367E3" w:rsidRPr="00A367E3" w:rsidRDefault="008D406B" w:rsidP="00A367E3">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2C56D14" w14:textId="77777777" w:rsidR="00A367E3" w:rsidRPr="00A367E3" w:rsidRDefault="00A367E3" w:rsidP="00A367E3">
      <w:pPr>
        <w:rPr>
          <w:rFonts w:eastAsia="MS Mincho"/>
        </w:rPr>
      </w:pPr>
      <w:r w:rsidRPr="00A367E3">
        <w:rPr>
          <w:rFonts w:eastAsia="MS Mincho"/>
          <w:i/>
        </w:rPr>
        <w:t>MS(f,t)</w:t>
      </w:r>
      <w:r w:rsidRPr="00A367E3">
        <w:rPr>
          <w:rFonts w:eastAsia="MS Mincho"/>
        </w:rPr>
        <w:t xml:space="preserve"> and </w:t>
      </w:r>
      <w:r w:rsidRPr="00A367E3">
        <w:rPr>
          <w:rFonts w:eastAsia="MS Mincho"/>
          <w:i/>
        </w:rPr>
        <w:t>NS(f,t)</w:t>
      </w:r>
      <w:r w:rsidRPr="00A367E3">
        <w:rPr>
          <w:rFonts w:eastAsia="MS Mincho"/>
        </w:rPr>
        <w:t xml:space="preserve"> are processed with a LS estimator, to derive one equalizer coefficient per time slot and per allocated subcarrier. </w:t>
      </w:r>
      <w:r w:rsidRPr="00A367E3">
        <w:rPr>
          <w:rFonts w:eastAsia="MS Mincho"/>
          <w:i/>
        </w:rPr>
        <w:t>EC(f)</w:t>
      </w:r>
      <w:r w:rsidRPr="00A367E3">
        <w:rPr>
          <w:rFonts w:eastAsia="MS Mincho"/>
        </w:rPr>
        <w:t xml:space="preserve"> is defined for each layer as:</w:t>
      </w:r>
    </w:p>
    <w:p w14:paraId="4AF68A3B" w14:textId="2C11D5C7" w:rsidR="00A367E3" w:rsidRPr="00A367E3" w:rsidRDefault="00814315" w:rsidP="00814315">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6F21DDD6" w14:textId="77777777" w:rsidR="00A367E3" w:rsidRPr="00A367E3" w:rsidRDefault="00A367E3" w:rsidP="00A367E3">
      <w:pPr>
        <w:rPr>
          <w:rFonts w:eastAsia="MS Mincho"/>
        </w:rPr>
      </w:pPr>
      <w:r w:rsidRPr="00A367E3">
        <w:rPr>
          <w:rFonts w:eastAsia="MS Mincho"/>
        </w:rPr>
        <w:t xml:space="preserve">With * denoting complex conjugation. </w:t>
      </w:r>
      <w:r w:rsidRPr="00A367E3">
        <w:rPr>
          <w:rFonts w:eastAsia="MS Mincho"/>
          <w:i/>
        </w:rPr>
        <w:t>EC(f)</w:t>
      </w:r>
      <w:r w:rsidRPr="00A367E3">
        <w:rPr>
          <w:rFonts w:eastAsia="MS Mincho"/>
        </w:rPr>
        <w:t xml:space="preserve"> are used to equalize layer data symbols.</w:t>
      </w:r>
    </w:p>
    <w:p w14:paraId="014843DF" w14:textId="77777777" w:rsidR="00A367E3" w:rsidRPr="00A367E3" w:rsidRDefault="00A367E3" w:rsidP="00A367E3">
      <w:pPr>
        <w:rPr>
          <w:rFonts w:eastAsia="MS Mincho"/>
        </w:rPr>
      </w:pPr>
      <w:r w:rsidRPr="00A367E3">
        <w:rPr>
          <w:rFonts w:eastAsia="MS Mincho"/>
        </w:rPr>
        <w:t>EVM equalizer spectral flatness is derived from equalizer coefficients for each layer as follows:</w:t>
      </w:r>
    </w:p>
    <w:p w14:paraId="4C606F7E" w14:textId="0A359AEC" w:rsidR="00A367E3" w:rsidRPr="00A367E3" w:rsidRDefault="00814315" w:rsidP="00814315">
      <w:pPr>
        <w:pStyle w:val="EQ"/>
        <w:rPr>
          <w:rFonts w:eastAsia="MS Mincho"/>
        </w:rPr>
      </w:pPr>
      <w:r>
        <w:rPr>
          <w:rFonts w:eastAsia="MS Mincho"/>
          <w:noProof w:val="0"/>
        </w:rPr>
        <w:lastRenderedPageBreak/>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22273183" w14:textId="77777777" w:rsidR="00A367E3" w:rsidRPr="003B36F0" w:rsidRDefault="00A367E3" w:rsidP="003B36F0">
      <w:pPr>
        <w:rPr>
          <w:rFonts w:eastAsia="??"/>
        </w:rPr>
      </w:pPr>
    </w:p>
    <w:p w14:paraId="285FC16E" w14:textId="5AB869BE" w:rsidR="00AD7DB4" w:rsidRPr="00B56332" w:rsidRDefault="00AD7DB4" w:rsidP="005A3974">
      <w:pPr>
        <w:pStyle w:val="Heading8"/>
        <w:rPr>
          <w:rFonts w:cs="Arial"/>
          <w:szCs w:val="36"/>
        </w:rPr>
      </w:pPr>
      <w:bookmarkStart w:id="11746" w:name="_Toc106577639"/>
      <w:bookmarkStart w:id="11747" w:name="_Toc114537390"/>
      <w:bookmarkStart w:id="11748" w:name="_Toc115257658"/>
      <w:bookmarkStart w:id="11749" w:name="_Toc123086978"/>
      <w:bookmarkStart w:id="11750" w:name="_Toc123088713"/>
      <w:bookmarkStart w:id="11751" w:name="_Toc124298369"/>
      <w:bookmarkStart w:id="11752" w:name="_Toc130575126"/>
      <w:bookmarkStart w:id="11753" w:name="_Toc131767536"/>
      <w:bookmarkStart w:id="11754" w:name="_Toc138888122"/>
      <w:bookmarkStart w:id="11755" w:name="_Toc21341027"/>
      <w:bookmarkStart w:id="11756" w:name="_Toc29805475"/>
      <w:bookmarkStart w:id="11757" w:name="_Toc36456684"/>
      <w:bookmarkStart w:id="11758" w:name="_Toc36469782"/>
      <w:bookmarkStart w:id="11759" w:name="_Toc37254199"/>
      <w:bookmarkStart w:id="11760" w:name="_Toc37323057"/>
      <w:bookmarkStart w:id="11761" w:name="_Toc37324463"/>
      <w:bookmarkStart w:id="11762" w:name="_Toc45889988"/>
      <w:bookmarkStart w:id="11763" w:name="_Toc52196668"/>
      <w:bookmarkStart w:id="11764" w:name="_Toc52197648"/>
      <w:bookmarkStart w:id="11765" w:name="_Toc53173371"/>
      <w:bookmarkStart w:id="11766" w:name="_Toc53173740"/>
      <w:bookmarkStart w:id="11767" w:name="_Toc61119742"/>
      <w:bookmarkStart w:id="11768" w:name="_Toc61120124"/>
      <w:bookmarkStart w:id="11769" w:name="_Toc67926195"/>
      <w:bookmarkStart w:id="11770" w:name="_Toc75273833"/>
      <w:bookmarkStart w:id="11771" w:name="_Toc76510733"/>
      <w:bookmarkStart w:id="11772" w:name="_Toc83129890"/>
      <w:bookmarkStart w:id="11773" w:name="_Toc90591422"/>
      <w:bookmarkStart w:id="11774" w:name="_Toc98864483"/>
      <w:bookmarkStart w:id="11775" w:name="_Toc99733732"/>
      <w:r>
        <w:t>Annex G (normative):</w:t>
      </w:r>
      <w:bookmarkEnd w:id="11746"/>
      <w:bookmarkEnd w:id="11747"/>
      <w:bookmarkEnd w:id="11748"/>
      <w:bookmarkEnd w:id="11749"/>
      <w:bookmarkEnd w:id="11750"/>
      <w:r w:rsidR="005A3974" w:rsidRPr="00C04A08">
        <w:br/>
      </w:r>
      <w:r w:rsidRPr="00DF373D">
        <w:rPr>
          <w:rFonts w:cs="Arial"/>
          <w:szCs w:val="36"/>
        </w:rPr>
        <w:t>Difference of relative phase and power errors</w:t>
      </w:r>
      <w:bookmarkEnd w:id="11751"/>
      <w:bookmarkEnd w:id="11752"/>
      <w:bookmarkEnd w:id="11753"/>
      <w:bookmarkEnd w:id="11754"/>
    </w:p>
    <w:p w14:paraId="7C8C4EAE" w14:textId="77777777" w:rsidR="00AD7DB4" w:rsidRDefault="00AD7DB4" w:rsidP="00AD7DB4"/>
    <w:p w14:paraId="2DB3727B" w14:textId="77777777" w:rsidR="00AD7DB4" w:rsidRDefault="00AD7DB4" w:rsidP="00AD7DB4">
      <w:pPr>
        <w:pStyle w:val="Heading1"/>
      </w:pPr>
      <w:bookmarkStart w:id="11776" w:name="_Toc106577640"/>
      <w:bookmarkStart w:id="11777" w:name="_Toc114537391"/>
      <w:bookmarkStart w:id="11778" w:name="_Toc115257659"/>
      <w:bookmarkStart w:id="11779" w:name="_Toc123086979"/>
      <w:bookmarkStart w:id="11780" w:name="_Toc123088714"/>
      <w:bookmarkStart w:id="11781" w:name="_Toc124298370"/>
      <w:bookmarkStart w:id="11782" w:name="_Toc130575127"/>
      <w:bookmarkStart w:id="11783" w:name="_Toc131767537"/>
      <w:bookmarkStart w:id="11784" w:name="_Toc138888123"/>
      <w:r>
        <w:t>G.0</w:t>
      </w:r>
      <w:r>
        <w:tab/>
        <w:t>General</w:t>
      </w:r>
      <w:bookmarkEnd w:id="11776"/>
      <w:bookmarkEnd w:id="11777"/>
      <w:bookmarkEnd w:id="11778"/>
      <w:bookmarkEnd w:id="11779"/>
      <w:bookmarkEnd w:id="11780"/>
      <w:bookmarkEnd w:id="11781"/>
      <w:bookmarkEnd w:id="11782"/>
      <w:bookmarkEnd w:id="11783"/>
      <w:bookmarkEnd w:id="11784"/>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1785" w:name="_Toc106577641"/>
      <w:bookmarkStart w:id="11786" w:name="_Toc114537392"/>
      <w:bookmarkStart w:id="11787" w:name="_Toc115257660"/>
      <w:bookmarkStart w:id="11788" w:name="_Toc123086980"/>
      <w:bookmarkStart w:id="11789" w:name="_Toc123088715"/>
      <w:bookmarkStart w:id="11790" w:name="_Toc124298371"/>
      <w:bookmarkStart w:id="11791" w:name="_Toc130575128"/>
      <w:bookmarkStart w:id="11792" w:name="_Toc131767538"/>
      <w:bookmarkStart w:id="11793" w:name="_Toc138888124"/>
      <w:r>
        <w:t>G.1</w:t>
      </w:r>
      <w:r>
        <w:tab/>
      </w:r>
      <w:r w:rsidRPr="00B56332">
        <w:t>Measurement Point</w:t>
      </w:r>
      <w:bookmarkEnd w:id="11785"/>
      <w:bookmarkEnd w:id="11786"/>
      <w:bookmarkEnd w:id="11787"/>
      <w:bookmarkEnd w:id="11788"/>
      <w:bookmarkEnd w:id="11789"/>
      <w:bookmarkEnd w:id="11790"/>
      <w:bookmarkEnd w:id="11791"/>
      <w:bookmarkEnd w:id="11792"/>
      <w:bookmarkEnd w:id="11793"/>
    </w:p>
    <w:p w14:paraId="7F0B2D7A" w14:textId="63FF9D01" w:rsidR="00F16DAE" w:rsidRDefault="001270F5" w:rsidP="001D6412">
      <w:bookmarkStart w:id="11794"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0B08CBFE"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1795" w:name="_Toc114537393"/>
      <w:bookmarkStart w:id="11796" w:name="_Toc115257661"/>
      <w:bookmarkStart w:id="11797" w:name="_Toc123086981"/>
      <w:bookmarkStart w:id="11798" w:name="_Toc123088716"/>
      <w:bookmarkStart w:id="11799" w:name="_Toc124298372"/>
      <w:bookmarkStart w:id="11800" w:name="_Toc130575129"/>
      <w:bookmarkStart w:id="11801" w:name="_Toc131767539"/>
      <w:bookmarkStart w:id="11802" w:name="_Toc138888125"/>
      <w:r>
        <w:lastRenderedPageBreak/>
        <w:t>G.2</w:t>
      </w:r>
      <w:r>
        <w:tab/>
        <w:t>Relative Phase Error Measurement</w:t>
      </w:r>
      <w:bookmarkEnd w:id="11794"/>
      <w:bookmarkEnd w:id="11795"/>
      <w:bookmarkEnd w:id="11796"/>
      <w:bookmarkEnd w:id="11797"/>
      <w:bookmarkEnd w:id="11798"/>
      <w:bookmarkEnd w:id="11799"/>
      <w:bookmarkEnd w:id="11800"/>
      <w:bookmarkEnd w:id="11801"/>
      <w:bookmarkEnd w:id="11802"/>
    </w:p>
    <w:p w14:paraId="2112FD10" w14:textId="77777777" w:rsidR="00AD7DB4" w:rsidRDefault="00AD7DB4" w:rsidP="00AD7DB4">
      <w:r>
        <w:t>Here are listed the different aspects that may lead to different interpretations.</w:t>
      </w:r>
    </w:p>
    <w:p w14:paraId="708314A5" w14:textId="2D87E493" w:rsidR="00AD7DB4" w:rsidRDefault="00AD7DB4" w:rsidP="00AD7DB4">
      <w:pPr>
        <w:pStyle w:val="Heading2"/>
      </w:pPr>
      <w:bookmarkStart w:id="11803" w:name="_Toc106577643"/>
      <w:bookmarkStart w:id="11804" w:name="_Toc114537394"/>
      <w:bookmarkStart w:id="11805" w:name="_Toc115257662"/>
      <w:bookmarkStart w:id="11806" w:name="_Toc123086982"/>
      <w:bookmarkStart w:id="11807" w:name="_Toc123088717"/>
      <w:bookmarkStart w:id="11808" w:name="_Toc124298373"/>
      <w:bookmarkStart w:id="11809" w:name="_Toc130575130"/>
      <w:bookmarkStart w:id="11810" w:name="_Toc131767540"/>
      <w:bookmarkStart w:id="11811" w:name="_Toc138888126"/>
      <w:r>
        <w:t>G.2.1</w:t>
      </w:r>
      <w:r>
        <w:tab/>
      </w:r>
      <w:bookmarkEnd w:id="11803"/>
      <w:bookmarkEnd w:id="11804"/>
      <w:bookmarkEnd w:id="11805"/>
      <w:bookmarkEnd w:id="11806"/>
      <w:bookmarkEnd w:id="11807"/>
      <w:bookmarkEnd w:id="11808"/>
      <w:r w:rsidR="00C362A4">
        <w:t xml:space="preserve">Symbols </w:t>
      </w:r>
      <w:r w:rsidR="00C362A4" w:rsidRPr="000813C4">
        <w:t xml:space="preserve">and subcarriers </w:t>
      </w:r>
      <w:r w:rsidR="00C362A4">
        <w:t>used</w:t>
      </w:r>
      <w:bookmarkEnd w:id="11809"/>
      <w:bookmarkEnd w:id="11810"/>
      <w:bookmarkEnd w:id="11811"/>
    </w:p>
    <w:p w14:paraId="2A87D4AC" w14:textId="7FA374D0" w:rsidR="00C362A4" w:rsidRDefault="00C362A4" w:rsidP="00C362A4">
      <w:pPr>
        <w:jc w:val="both"/>
      </w:pPr>
      <w:r>
        <w:t>Phase error is</w:t>
      </w:r>
      <w:r w:rsidRPr="003B71D6">
        <w:t xml:space="preserve"> determined based on </w:t>
      </w:r>
      <w:r>
        <w:t>DMRS</w:t>
      </w:r>
      <w:r w:rsidRPr="003B71D6">
        <w:t xml:space="preserve"> REs </w:t>
      </w:r>
      <w:r>
        <w:t>(</w:t>
      </w:r>
      <w:r w:rsidRPr="000813C4">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37F683F5" w14:textId="77777777" w:rsidR="00C362A4" w:rsidRDefault="00C362A4" w:rsidP="00C362A4">
      <w:pPr>
        <w:jc w:val="both"/>
      </w:pPr>
      <w:r>
        <w:t>For the DMRS and SRS to occupy identical SCs and maximimize their frequency density, DMRS configuration type 1 and SRS comb2 configuration are used.</w:t>
      </w:r>
    </w:p>
    <w:p w14:paraId="6FBBE2DE" w14:textId="07310DB2" w:rsidR="00AD7DB4" w:rsidRPr="003B71D6" w:rsidRDefault="00C362A4" w:rsidP="00C362A4">
      <w:pPr>
        <w:jc w:val="both"/>
      </w:pPr>
      <w:r>
        <w:t>UL RMC described in Annex A.2 is used</w:t>
      </w:r>
      <w:r w:rsidRPr="003B71D6">
        <w:t>.</w:t>
      </w:r>
    </w:p>
    <w:p w14:paraId="15FB5244" w14:textId="77777777" w:rsidR="00AD7DB4" w:rsidRDefault="00AD7DB4" w:rsidP="00AD7DB4">
      <w:pPr>
        <w:pStyle w:val="Heading2"/>
      </w:pPr>
      <w:bookmarkStart w:id="11812" w:name="_Toc106577644"/>
      <w:bookmarkStart w:id="11813" w:name="_Toc114537395"/>
      <w:bookmarkStart w:id="11814" w:name="_Toc115257663"/>
      <w:bookmarkStart w:id="11815" w:name="_Toc123086983"/>
      <w:bookmarkStart w:id="11816" w:name="_Toc123088718"/>
      <w:bookmarkStart w:id="11817" w:name="_Toc124298374"/>
      <w:bookmarkStart w:id="11818" w:name="_Toc130575131"/>
      <w:bookmarkStart w:id="11819" w:name="_Toc131767541"/>
      <w:bookmarkStart w:id="11820" w:name="_Toc138888127"/>
      <w:r>
        <w:t>G.2.2</w:t>
      </w:r>
      <w:r>
        <w:tab/>
        <w:t>CFO (carrier frequency offset) correction</w:t>
      </w:r>
      <w:bookmarkEnd w:id="11812"/>
      <w:bookmarkEnd w:id="11813"/>
      <w:bookmarkEnd w:id="11814"/>
      <w:bookmarkEnd w:id="11815"/>
      <w:bookmarkEnd w:id="11816"/>
      <w:bookmarkEnd w:id="11817"/>
      <w:bookmarkEnd w:id="11818"/>
      <w:bookmarkEnd w:id="11819"/>
      <w:bookmarkEnd w:id="11820"/>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1821" w:name="_Toc106577645"/>
      <w:bookmarkStart w:id="11822" w:name="_Toc114537396"/>
      <w:bookmarkStart w:id="11823" w:name="_Toc115257664"/>
      <w:bookmarkStart w:id="11824" w:name="_Toc123086984"/>
      <w:bookmarkStart w:id="11825" w:name="_Toc123088719"/>
      <w:bookmarkStart w:id="11826" w:name="_Toc124298375"/>
      <w:bookmarkStart w:id="11827" w:name="_Toc130575132"/>
      <w:bookmarkStart w:id="11828" w:name="_Toc131767542"/>
      <w:bookmarkStart w:id="11829" w:name="_Toc138888128"/>
      <w:r>
        <w:t>G.2.3</w:t>
      </w:r>
      <w:r>
        <w:tab/>
        <w:t>S</w:t>
      </w:r>
      <w:r w:rsidRPr="00AC32DD">
        <w:t>teps of the measurement method</w:t>
      </w:r>
      <w:bookmarkEnd w:id="11821"/>
      <w:bookmarkEnd w:id="11822"/>
      <w:bookmarkEnd w:id="11823"/>
      <w:bookmarkEnd w:id="11824"/>
      <w:bookmarkEnd w:id="11825"/>
      <w:bookmarkEnd w:id="11826"/>
      <w:bookmarkEnd w:id="11827"/>
      <w:bookmarkEnd w:id="11828"/>
      <w:bookmarkEnd w:id="11829"/>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1830"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lastRenderedPageBreak/>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9E9B4A8" w:rsidR="003D79C0" w:rsidRPr="00C04A08" w:rsidRDefault="00842EF7" w:rsidP="00955741">
      <w:pPr>
        <w:pStyle w:val="Heading8"/>
      </w:pPr>
      <w:bookmarkStart w:id="11831" w:name="_Toc114537397"/>
      <w:bookmarkStart w:id="11832" w:name="_Toc115257665"/>
      <w:bookmarkStart w:id="11833" w:name="_Toc123086985"/>
      <w:bookmarkStart w:id="11834" w:name="_Toc123088720"/>
      <w:bookmarkStart w:id="11835" w:name="_Toc124298376"/>
      <w:bookmarkStart w:id="11836" w:name="_Toc130575133"/>
      <w:bookmarkStart w:id="11837" w:name="_Toc131767543"/>
      <w:bookmarkStart w:id="11838" w:name="_Toc138888129"/>
      <w:r w:rsidRPr="00C04A08">
        <w:t xml:space="preserve">Annex H </w:t>
      </w:r>
      <w:bookmarkEnd w:id="11755"/>
      <w:bookmarkEnd w:id="11756"/>
      <w:bookmarkEnd w:id="11757"/>
      <w:bookmarkEnd w:id="11758"/>
      <w:bookmarkEnd w:id="11759"/>
      <w:bookmarkEnd w:id="11760"/>
      <w:bookmarkEnd w:id="11761"/>
      <w:r w:rsidR="003D79C0" w:rsidRPr="00C04A08">
        <w:t>(Normative)</w:t>
      </w:r>
      <w:bookmarkStart w:id="11839" w:name="_Toc45889989"/>
      <w:bookmarkStart w:id="11840" w:name="_Toc52196669"/>
      <w:bookmarkStart w:id="11841" w:name="_Toc52197649"/>
      <w:bookmarkStart w:id="11842" w:name="_Toc53173372"/>
      <w:bookmarkStart w:id="11843" w:name="_Toc53173741"/>
      <w:bookmarkStart w:id="11844" w:name="_Toc61119743"/>
      <w:bookmarkEnd w:id="11762"/>
      <w:bookmarkEnd w:id="11763"/>
      <w:bookmarkEnd w:id="11764"/>
      <w:bookmarkEnd w:id="11765"/>
      <w:bookmarkEnd w:id="11766"/>
      <w:bookmarkEnd w:id="11767"/>
      <w:r w:rsidR="00955741">
        <w:t>:</w:t>
      </w:r>
      <w:r w:rsidR="005A3974" w:rsidRPr="00C04A08">
        <w:br/>
      </w:r>
      <w:r w:rsidR="003D79C0" w:rsidRPr="00C04A08">
        <w:t>Modified MPR behavior</w:t>
      </w:r>
      <w:bookmarkEnd w:id="11768"/>
      <w:bookmarkEnd w:id="11769"/>
      <w:bookmarkEnd w:id="11770"/>
      <w:bookmarkEnd w:id="11771"/>
      <w:bookmarkEnd w:id="11772"/>
      <w:bookmarkEnd w:id="11773"/>
      <w:bookmarkEnd w:id="11774"/>
      <w:bookmarkEnd w:id="11775"/>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5EA8ED88" w14:textId="77777777" w:rsidR="003D79C0" w:rsidRPr="00C04A08" w:rsidRDefault="003D79C0" w:rsidP="003D79C0">
      <w:pPr>
        <w:pStyle w:val="Heading1"/>
      </w:pPr>
      <w:bookmarkStart w:id="11845" w:name="_Toc45889990"/>
      <w:bookmarkStart w:id="11846" w:name="_Toc52196670"/>
      <w:bookmarkStart w:id="11847" w:name="_Toc52197650"/>
      <w:bookmarkStart w:id="11848" w:name="_Toc53173373"/>
      <w:bookmarkStart w:id="11849" w:name="_Toc53173742"/>
      <w:bookmarkStart w:id="11850" w:name="_Toc61119744"/>
      <w:bookmarkStart w:id="11851" w:name="_Toc61120125"/>
      <w:bookmarkStart w:id="11852" w:name="_Toc67926196"/>
      <w:bookmarkStart w:id="11853" w:name="_Toc75273834"/>
      <w:bookmarkStart w:id="11854" w:name="_Toc76510734"/>
      <w:bookmarkStart w:id="11855" w:name="_Toc83129891"/>
      <w:bookmarkStart w:id="11856" w:name="_Toc90591423"/>
      <w:bookmarkStart w:id="11857" w:name="_Toc98864484"/>
      <w:bookmarkStart w:id="11858" w:name="_Toc99733733"/>
      <w:bookmarkStart w:id="11859" w:name="_Toc106577647"/>
      <w:bookmarkStart w:id="11860" w:name="_Toc114537398"/>
      <w:bookmarkStart w:id="11861" w:name="_Toc115257666"/>
      <w:bookmarkStart w:id="11862" w:name="_Toc123086986"/>
      <w:bookmarkStart w:id="11863" w:name="_Toc123088721"/>
      <w:bookmarkStart w:id="11864" w:name="_Toc124298377"/>
      <w:bookmarkStart w:id="11865" w:name="_Toc130575134"/>
      <w:bookmarkStart w:id="11866" w:name="_Toc131767544"/>
      <w:bookmarkStart w:id="11867" w:name="_Toc138888130"/>
      <w:r w:rsidRPr="00C04A08">
        <w:t>H.1</w:t>
      </w:r>
      <w:r w:rsidRPr="00C04A08">
        <w:tab/>
        <w:t>Indication of modified MPR behavior</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11BD0E2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CD5B6F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29DFCA43"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095F421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3E624F5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5C8AD6F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A0AFA68"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7235587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5A3974">
      <w:pPr>
        <w:pStyle w:val="Heading8"/>
      </w:pPr>
      <w:bookmarkStart w:id="11868" w:name="_Toc21341028"/>
      <w:bookmarkStart w:id="11869" w:name="_Toc29805476"/>
      <w:bookmarkStart w:id="11870" w:name="_Toc36456685"/>
      <w:bookmarkStart w:id="11871" w:name="_Toc36469783"/>
      <w:bookmarkStart w:id="11872" w:name="_Toc37254200"/>
      <w:bookmarkStart w:id="11873" w:name="_Toc37323058"/>
      <w:bookmarkStart w:id="11874" w:name="_Toc37324464"/>
      <w:bookmarkStart w:id="11875" w:name="_Toc45889993"/>
      <w:bookmarkStart w:id="11876" w:name="_Toc52196671"/>
      <w:bookmarkStart w:id="11877" w:name="_Toc52197651"/>
      <w:bookmarkStart w:id="11878" w:name="_Toc53173374"/>
      <w:bookmarkStart w:id="11879" w:name="_Toc53173743"/>
      <w:bookmarkStart w:id="11880" w:name="_Toc61119745"/>
      <w:bookmarkStart w:id="11881" w:name="_Toc61120126"/>
      <w:bookmarkStart w:id="11882" w:name="_Toc67926197"/>
      <w:bookmarkStart w:id="11883" w:name="_Toc75273835"/>
      <w:bookmarkStart w:id="11884" w:name="_Toc76510735"/>
      <w:bookmarkStart w:id="11885" w:name="_Toc83129892"/>
      <w:bookmarkStart w:id="11886" w:name="_Toc90591424"/>
      <w:bookmarkStart w:id="11887" w:name="_Toc98864485"/>
      <w:bookmarkStart w:id="11888" w:name="_Toc99733734"/>
      <w:bookmarkStart w:id="11889" w:name="_Toc106577648"/>
      <w:bookmarkStart w:id="11890" w:name="_Toc114537399"/>
      <w:bookmarkStart w:id="11891" w:name="_Toc115257667"/>
      <w:bookmarkStart w:id="11892" w:name="_Toc123086987"/>
      <w:bookmarkStart w:id="11893" w:name="_Toc123088722"/>
      <w:bookmarkStart w:id="11894" w:name="_Toc124298378"/>
      <w:bookmarkStart w:id="11895" w:name="_Toc130575135"/>
      <w:bookmarkStart w:id="11896" w:name="_Toc131767545"/>
      <w:bookmarkStart w:id="11897" w:name="_Toc138888131"/>
      <w:r w:rsidRPr="00C04A08">
        <w:t>Annex I (informative): Void</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1898" w:name="_Toc21341029"/>
      <w:bookmarkStart w:id="11899" w:name="_Toc29805477"/>
      <w:bookmarkStart w:id="11900" w:name="_Toc36456686"/>
      <w:bookmarkStart w:id="11901" w:name="_Toc36469784"/>
      <w:bookmarkStart w:id="11902" w:name="_Toc37254201"/>
      <w:bookmarkStart w:id="11903" w:name="_Toc37323059"/>
      <w:bookmarkStart w:id="11904" w:name="_Toc37324465"/>
      <w:bookmarkStart w:id="11905" w:name="_Toc45889994"/>
      <w:bookmarkStart w:id="11906" w:name="_Toc52196672"/>
      <w:bookmarkStart w:id="11907" w:name="_Toc52197652"/>
      <w:bookmarkStart w:id="11908" w:name="_Toc53173375"/>
      <w:bookmarkStart w:id="11909" w:name="_Toc53173744"/>
      <w:bookmarkStart w:id="11910" w:name="_Toc61119746"/>
      <w:bookmarkStart w:id="11911" w:name="_Toc61120127"/>
      <w:bookmarkStart w:id="11912" w:name="_Toc67926198"/>
      <w:bookmarkStart w:id="11913" w:name="_Toc75273836"/>
      <w:bookmarkStart w:id="11914" w:name="_Toc76510736"/>
      <w:bookmarkStart w:id="11915" w:name="_Toc83129893"/>
      <w:bookmarkStart w:id="11916" w:name="_Toc90591425"/>
      <w:bookmarkStart w:id="11917" w:name="_Toc98864486"/>
      <w:bookmarkStart w:id="11918" w:name="_Toc99733735"/>
      <w:bookmarkStart w:id="11919" w:name="_Toc106577649"/>
      <w:bookmarkStart w:id="11920" w:name="_Toc114537400"/>
      <w:bookmarkStart w:id="11921" w:name="_Toc115257668"/>
      <w:bookmarkStart w:id="11922" w:name="_Toc123086988"/>
      <w:bookmarkStart w:id="11923" w:name="_Toc123088723"/>
      <w:bookmarkStart w:id="11924" w:name="_Toc124298379"/>
      <w:bookmarkStart w:id="11925" w:name="_Toc130575136"/>
      <w:bookmarkStart w:id="11926" w:name="_Toc131767546"/>
      <w:bookmarkStart w:id="11927" w:name="_Toc138888132"/>
      <w:r w:rsidRPr="00C04A08">
        <w:lastRenderedPageBreak/>
        <w:t>Annex J (normative):</w:t>
      </w:r>
      <w:r w:rsidRPr="00C04A08">
        <w:br/>
        <w:t>UE coordinate system</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640FD4D8" w14:textId="77777777" w:rsidR="00842EF7" w:rsidRPr="00C04A08" w:rsidRDefault="00842EF7" w:rsidP="00842EF7"/>
    <w:p w14:paraId="4E65424D" w14:textId="77777777" w:rsidR="00842EF7" w:rsidRPr="00C04A08" w:rsidRDefault="00842EF7" w:rsidP="00842EF7">
      <w:pPr>
        <w:pStyle w:val="Heading1"/>
      </w:pPr>
      <w:bookmarkStart w:id="11928" w:name="_Toc21341030"/>
      <w:bookmarkStart w:id="11929" w:name="_Toc29805478"/>
      <w:bookmarkStart w:id="11930" w:name="_Toc36456687"/>
      <w:bookmarkStart w:id="11931" w:name="_Toc36469785"/>
      <w:bookmarkStart w:id="11932" w:name="_Toc37254202"/>
      <w:bookmarkStart w:id="11933" w:name="_Toc37323060"/>
      <w:bookmarkStart w:id="11934" w:name="_Toc37324466"/>
      <w:bookmarkStart w:id="11935" w:name="_Toc45889995"/>
      <w:bookmarkStart w:id="11936" w:name="_Toc52196673"/>
      <w:bookmarkStart w:id="11937" w:name="_Toc52197653"/>
      <w:bookmarkStart w:id="11938" w:name="_Toc53173376"/>
      <w:bookmarkStart w:id="11939" w:name="_Toc53173745"/>
      <w:bookmarkStart w:id="11940" w:name="_Toc61119747"/>
      <w:bookmarkStart w:id="11941" w:name="_Toc61120128"/>
      <w:bookmarkStart w:id="11942" w:name="_Toc67926199"/>
      <w:bookmarkStart w:id="11943" w:name="_Toc75273837"/>
      <w:bookmarkStart w:id="11944" w:name="_Toc76510737"/>
      <w:bookmarkStart w:id="11945" w:name="_Toc83129894"/>
      <w:bookmarkStart w:id="11946" w:name="_Toc90591426"/>
      <w:bookmarkStart w:id="11947" w:name="_Toc98864487"/>
      <w:bookmarkStart w:id="11948" w:name="_Toc99733736"/>
      <w:bookmarkStart w:id="11949" w:name="_Toc106577650"/>
      <w:bookmarkStart w:id="11950" w:name="_Toc114537401"/>
      <w:bookmarkStart w:id="11951" w:name="_Toc115257669"/>
      <w:bookmarkStart w:id="11952" w:name="_Toc123086989"/>
      <w:bookmarkStart w:id="11953" w:name="_Toc123088724"/>
      <w:bookmarkStart w:id="11954" w:name="_Toc124298380"/>
      <w:bookmarkStart w:id="11955" w:name="_Toc130575137"/>
      <w:bookmarkStart w:id="11956" w:name="_Toc131767547"/>
      <w:bookmarkStart w:id="11957" w:name="_Toc138888133"/>
      <w:r w:rsidRPr="00C04A08">
        <w:t>J.1</w:t>
      </w:r>
      <w:r w:rsidRPr="00C04A08">
        <w:tab/>
        <w:t>Reference coordinate system</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1958" w:name="_Toc21341031"/>
      <w:bookmarkStart w:id="11959" w:name="_Toc29805479"/>
      <w:bookmarkStart w:id="11960" w:name="_Toc36456688"/>
      <w:bookmarkStart w:id="11961" w:name="_Toc36469786"/>
      <w:bookmarkStart w:id="11962" w:name="_Toc37254203"/>
      <w:bookmarkStart w:id="11963" w:name="_Toc37323061"/>
      <w:bookmarkStart w:id="11964" w:name="_Toc37324467"/>
      <w:bookmarkStart w:id="11965" w:name="_Toc45889996"/>
      <w:bookmarkStart w:id="11966" w:name="_Toc52196674"/>
      <w:bookmarkStart w:id="11967" w:name="_Toc52197654"/>
      <w:bookmarkStart w:id="11968" w:name="_Toc53173377"/>
      <w:bookmarkStart w:id="11969" w:name="_Toc53173746"/>
      <w:bookmarkStart w:id="11970" w:name="_Toc61119748"/>
      <w:bookmarkStart w:id="11971" w:name="_Toc61120129"/>
      <w:bookmarkStart w:id="11972" w:name="_Toc67926200"/>
      <w:bookmarkStart w:id="11973" w:name="_Toc75273838"/>
      <w:bookmarkStart w:id="11974" w:name="_Toc76510738"/>
      <w:bookmarkStart w:id="11975" w:name="_Toc83129895"/>
      <w:bookmarkStart w:id="11976" w:name="_Toc90591427"/>
      <w:bookmarkStart w:id="11977" w:name="_Toc98864488"/>
      <w:bookmarkStart w:id="11978" w:name="_Toc99733737"/>
      <w:bookmarkStart w:id="11979" w:name="_Toc106577651"/>
      <w:bookmarkStart w:id="11980" w:name="_Toc114537402"/>
      <w:bookmarkStart w:id="11981" w:name="_Toc115257670"/>
      <w:bookmarkStart w:id="11982" w:name="_Toc123086990"/>
      <w:bookmarkStart w:id="11983" w:name="_Toc123088725"/>
      <w:bookmarkStart w:id="11984" w:name="_Toc124298381"/>
      <w:bookmarkStart w:id="11985" w:name="_Toc130575138"/>
      <w:bookmarkStart w:id="11986" w:name="_Toc131767548"/>
      <w:bookmarkStart w:id="11987" w:name="_Toc138888134"/>
      <w:r w:rsidRPr="00C04A08">
        <w:t>J.2</w:t>
      </w:r>
      <w:r w:rsidRPr="00C04A08">
        <w:tab/>
        <w:t>Test conditions and angle definitions</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1988" w:name="_Toc21341032"/>
      <w:bookmarkStart w:id="11989" w:name="_Toc29805480"/>
      <w:bookmarkStart w:id="11990" w:name="_Toc36456689"/>
      <w:bookmarkStart w:id="11991" w:name="_Toc36469787"/>
      <w:bookmarkStart w:id="11992" w:name="_Toc37254204"/>
      <w:bookmarkStart w:id="11993" w:name="_Toc37323062"/>
      <w:bookmarkStart w:id="11994" w:name="_Toc37324468"/>
      <w:bookmarkStart w:id="11995" w:name="_Toc45889997"/>
      <w:bookmarkStart w:id="11996" w:name="_Toc52196675"/>
      <w:bookmarkStart w:id="11997" w:name="_Toc52197655"/>
      <w:bookmarkStart w:id="11998" w:name="_Toc53173378"/>
      <w:bookmarkStart w:id="11999" w:name="_Toc53173747"/>
      <w:bookmarkStart w:id="12000" w:name="_Toc61119749"/>
      <w:bookmarkStart w:id="12001" w:name="_Toc61120130"/>
      <w:bookmarkStart w:id="12002" w:name="_Toc67926201"/>
      <w:bookmarkStart w:id="12003" w:name="_Toc75273839"/>
      <w:bookmarkStart w:id="12004" w:name="_Toc76510739"/>
      <w:bookmarkStart w:id="12005" w:name="_Toc83129896"/>
      <w:bookmarkStart w:id="12006" w:name="_Toc90591428"/>
      <w:bookmarkStart w:id="12007" w:name="_Toc98864489"/>
      <w:bookmarkStart w:id="12008" w:name="_Toc99733738"/>
      <w:bookmarkStart w:id="12009" w:name="_Toc106577652"/>
      <w:bookmarkStart w:id="12010" w:name="_Toc114537403"/>
      <w:bookmarkStart w:id="12011" w:name="_Toc115257671"/>
      <w:bookmarkStart w:id="12012" w:name="_Toc123086991"/>
      <w:bookmarkStart w:id="12013" w:name="_Toc123088726"/>
      <w:bookmarkStart w:id="12014" w:name="_Toc124298382"/>
      <w:bookmarkStart w:id="12015" w:name="_Toc130575139"/>
      <w:bookmarkStart w:id="12016" w:name="_Toc131767549"/>
      <w:bookmarkStart w:id="12017" w:name="_Toc138888135"/>
      <w:r w:rsidRPr="00C04A08">
        <w:t>J.3</w:t>
      </w:r>
      <w:r w:rsidRPr="00C04A08">
        <w:tab/>
        <w:t>DUT positioning guidelines</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2018"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2018"/>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2019" w:name="_Toc21341033"/>
      <w:bookmarkStart w:id="12020" w:name="_Toc29805481"/>
      <w:bookmarkStart w:id="12021" w:name="_Toc36456690"/>
      <w:bookmarkStart w:id="12022" w:name="_Toc36469788"/>
      <w:bookmarkStart w:id="12023" w:name="_Toc37254205"/>
      <w:bookmarkStart w:id="12024" w:name="_Toc37323063"/>
      <w:bookmarkStart w:id="12025" w:name="_Toc37324469"/>
      <w:bookmarkStart w:id="12026" w:name="_Toc45889998"/>
      <w:bookmarkStart w:id="12027" w:name="_Toc52196676"/>
      <w:bookmarkStart w:id="12028" w:name="_Toc52197656"/>
      <w:bookmarkStart w:id="12029" w:name="_Toc53173379"/>
      <w:bookmarkStart w:id="12030" w:name="_Toc53173748"/>
      <w:bookmarkStart w:id="12031" w:name="_Toc61119750"/>
      <w:bookmarkStart w:id="12032" w:name="_Toc61120131"/>
      <w:bookmarkStart w:id="12033" w:name="_Toc67926202"/>
      <w:bookmarkStart w:id="12034" w:name="_Toc75273840"/>
      <w:bookmarkStart w:id="12035" w:name="_Toc76510740"/>
      <w:bookmarkStart w:id="12036" w:name="_Toc83129897"/>
      <w:bookmarkStart w:id="12037" w:name="_Toc90591429"/>
      <w:bookmarkStart w:id="12038" w:name="_Toc98864490"/>
      <w:bookmarkStart w:id="12039" w:name="_Toc99733739"/>
      <w:bookmarkStart w:id="12040" w:name="_Toc106577653"/>
      <w:bookmarkStart w:id="12041" w:name="_Toc114537404"/>
      <w:bookmarkStart w:id="12042" w:name="_Toc115257672"/>
      <w:bookmarkStart w:id="12043" w:name="_Toc123086992"/>
      <w:bookmarkStart w:id="12044" w:name="_Toc123088727"/>
      <w:bookmarkStart w:id="12045" w:name="_Toc124298383"/>
      <w:bookmarkStart w:id="12046" w:name="_Toc130575140"/>
      <w:bookmarkStart w:id="12047" w:name="_Toc131767550"/>
      <w:bookmarkStart w:id="12048" w:name="_Toc138888136"/>
      <w:r w:rsidRPr="00C04A08">
        <w:t>Annex K (informative): Void</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2049" w:name="_Toc21341034"/>
      <w:bookmarkStart w:id="12050" w:name="_Toc29805482"/>
      <w:bookmarkStart w:id="12051" w:name="_Toc36456691"/>
      <w:bookmarkStart w:id="12052" w:name="_Toc36469789"/>
      <w:bookmarkStart w:id="12053" w:name="_Toc37254206"/>
      <w:bookmarkStart w:id="12054" w:name="_Toc37323064"/>
      <w:bookmarkStart w:id="12055" w:name="_Toc37324470"/>
      <w:bookmarkStart w:id="12056" w:name="_Toc45889999"/>
      <w:bookmarkStart w:id="12057" w:name="_Toc52196677"/>
      <w:bookmarkStart w:id="12058" w:name="_Toc52197657"/>
      <w:bookmarkStart w:id="12059" w:name="_Toc53173380"/>
      <w:bookmarkStart w:id="12060" w:name="_Toc53173749"/>
      <w:bookmarkStart w:id="12061" w:name="_Toc61119751"/>
      <w:bookmarkStart w:id="12062" w:name="_Toc61120132"/>
      <w:bookmarkStart w:id="12063" w:name="_Toc67926203"/>
      <w:bookmarkStart w:id="12064" w:name="_Toc75273841"/>
      <w:bookmarkStart w:id="12065" w:name="_Toc76510741"/>
      <w:bookmarkStart w:id="12066" w:name="_Toc83129898"/>
      <w:bookmarkStart w:id="12067" w:name="_Toc90591430"/>
      <w:bookmarkStart w:id="12068" w:name="_Toc98864491"/>
      <w:bookmarkStart w:id="12069" w:name="_Toc99733740"/>
      <w:bookmarkStart w:id="12070" w:name="_Toc106577654"/>
      <w:bookmarkStart w:id="12071" w:name="_Toc114537405"/>
      <w:bookmarkStart w:id="12072" w:name="_Toc115257673"/>
      <w:bookmarkStart w:id="12073" w:name="_Toc123086993"/>
      <w:bookmarkStart w:id="12074" w:name="_Toc123088728"/>
      <w:bookmarkStart w:id="12075" w:name="_Toc124298384"/>
      <w:bookmarkStart w:id="12076" w:name="_Toc130575141"/>
      <w:bookmarkStart w:id="12077" w:name="_Toc131767551"/>
      <w:bookmarkStart w:id="12078" w:name="_Toc138888137"/>
      <w:r w:rsidRPr="00C04A08">
        <w:lastRenderedPageBreak/>
        <w:t>Annex L (informative):</w:t>
      </w:r>
      <w:r w:rsidRPr="00C04A08">
        <w:br/>
        <w:t>Change history</w:t>
      </w:r>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bookmarkEnd w:id="11175"/>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AF6C46">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AF6C46">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bl>
    <w:p w14:paraId="2F5FF894" w14:textId="093F0FF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6E6878" w:rsidRPr="006E6878" w14:paraId="2ED5EDAC" w14:textId="77777777" w:rsidTr="00F66F1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471102E"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086A15C"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7E90870"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F56523"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E35CF40"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5C946F"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7B7130F"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562EAC9"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New version</w:t>
            </w:r>
          </w:p>
        </w:tc>
      </w:tr>
      <w:tr w:rsidR="006E6878" w:rsidRPr="006E6878" w14:paraId="492A4851" w14:textId="77777777" w:rsidTr="00722D3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0BB25A"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6E6878">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3BC622DA"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6E6878">
              <w:rPr>
                <w:rFonts w:ascii="Arial" w:eastAsia="SimSun" w:hAnsi="Arial"/>
                <w:sz w:val="16"/>
                <w:szCs w:val="16"/>
                <w:lang w:eastAsia="en-GB"/>
              </w:rPr>
              <w:t>RAN#98-e</w:t>
            </w:r>
          </w:p>
        </w:tc>
        <w:tc>
          <w:tcPr>
            <w:tcW w:w="993" w:type="dxa"/>
            <w:tcBorders>
              <w:top w:val="single" w:sz="4" w:space="0" w:color="A6A6A6"/>
              <w:left w:val="single" w:sz="4" w:space="0" w:color="A6A6A6"/>
              <w:bottom w:val="single" w:sz="4" w:space="0" w:color="A6A6A6"/>
              <w:right w:val="single" w:sz="4" w:space="0" w:color="A6A6A6"/>
            </w:tcBorders>
            <w:shd w:val="clear" w:color="auto" w:fill="auto"/>
          </w:tcPr>
          <w:p w14:paraId="3B33DE36" w14:textId="4A67A252"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Pr>
                <w:rFonts w:ascii="Arial" w:hAnsi="Arial" w:cs="Arial"/>
                <w:sz w:val="16"/>
                <w:szCs w:val="16"/>
              </w:rPr>
              <w:t>RP-223324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08F5D" w14:textId="71D57367" w:rsidR="006E6878" w:rsidRPr="006E6878" w:rsidRDefault="006E6878" w:rsidP="00AF6C46">
            <w:pPr>
              <w:pStyle w:val="TAC"/>
              <w:rPr>
                <w:rFonts w:eastAsia="SimSun"/>
                <w:sz w:val="16"/>
                <w:szCs w:val="16"/>
                <w:lang w:eastAsia="en-GB"/>
              </w:rPr>
            </w:pPr>
            <w:r w:rsidRPr="00AF6C46">
              <w:rPr>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E8C324" w14:textId="4392189F" w:rsidR="006E6878" w:rsidRPr="006E6878" w:rsidRDefault="006E6878" w:rsidP="00AF6C4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932C8C" w14:textId="77777777" w:rsidR="006E6878" w:rsidRPr="006E6878" w:rsidRDefault="006E6878" w:rsidP="00AF6C46">
            <w:pPr>
              <w:pStyle w:val="TAC"/>
              <w:rPr>
                <w:rFonts w:eastAsia="SimSun"/>
                <w:sz w:val="16"/>
                <w:szCs w:val="16"/>
                <w:lang w:eastAsia="en-GB"/>
              </w:rPr>
            </w:pPr>
            <w:r w:rsidRPr="006E6878">
              <w:rPr>
                <w:rFonts w:eastAsia="SimSun"/>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4920C310" w14:textId="54547557" w:rsidR="006E6878" w:rsidRPr="006E6878" w:rsidRDefault="006E6878" w:rsidP="00AF6C46">
            <w:pPr>
              <w:pStyle w:val="TAL"/>
              <w:rPr>
                <w:rFonts w:eastAsia="SimSun"/>
                <w:sz w:val="16"/>
                <w:szCs w:val="16"/>
                <w:lang w:eastAsia="zh-CN"/>
              </w:rPr>
            </w:pPr>
            <w:r w:rsidRPr="00AF6C46">
              <w:rPr>
                <w:sz w:val="16"/>
                <w:szCs w:val="16"/>
              </w:rPr>
              <w:t>big CR 38.101-2 new combinations Rel-18 NR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E80C3D"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E6878">
              <w:rPr>
                <w:rFonts w:ascii="Arial" w:eastAsia="SimSun" w:hAnsi="Arial"/>
                <w:sz w:val="16"/>
                <w:szCs w:val="16"/>
                <w:lang w:eastAsia="zh-CN"/>
              </w:rPr>
              <w:t>18.0.0</w:t>
            </w:r>
          </w:p>
        </w:tc>
      </w:tr>
      <w:tr w:rsidR="006E6878" w:rsidRPr="006E6878" w14:paraId="7C1106BA"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FBFF549" w14:textId="60AEFCC4"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6E6878">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31E2F7" w14:textId="3423C2A5"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6E6878">
              <w:rPr>
                <w:rFonts w:ascii="Arial" w:eastAsia="SimSun" w:hAnsi="Arial"/>
                <w:sz w:val="16"/>
                <w:szCs w:val="16"/>
                <w:lang w:eastAsia="en-GB"/>
              </w:rPr>
              <w:t>RAN#98-e</w:t>
            </w:r>
          </w:p>
        </w:tc>
        <w:tc>
          <w:tcPr>
            <w:tcW w:w="993" w:type="dxa"/>
            <w:tcBorders>
              <w:top w:val="single" w:sz="4" w:space="0" w:color="A6A6A6"/>
              <w:left w:val="single" w:sz="4" w:space="0" w:color="A6A6A6"/>
              <w:bottom w:val="single" w:sz="4" w:space="0" w:color="auto"/>
              <w:right w:val="single" w:sz="4" w:space="0" w:color="A6A6A6"/>
            </w:tcBorders>
            <w:shd w:val="clear" w:color="auto" w:fill="auto"/>
          </w:tcPr>
          <w:p w14:paraId="1EDCD15C" w14:textId="04CB0041"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Pr>
                <w:rFonts w:ascii="Arial" w:hAnsi="Arial" w:cs="Arial"/>
                <w:sz w:val="16"/>
                <w:szCs w:val="16"/>
              </w:rPr>
              <w:t>RP-223325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86FAB" w14:textId="24B93952" w:rsidR="006E6878" w:rsidRPr="006E6878" w:rsidRDefault="006E6878" w:rsidP="00AF6C46">
            <w:pPr>
              <w:pStyle w:val="TAC"/>
              <w:rPr>
                <w:rFonts w:eastAsia="SimSun"/>
                <w:sz w:val="16"/>
                <w:szCs w:val="16"/>
                <w:lang w:eastAsia="en-GB"/>
              </w:rPr>
            </w:pPr>
            <w:r w:rsidRPr="00AF6C46">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C445" w14:textId="77777777" w:rsidR="006E6878" w:rsidRPr="006E6878" w:rsidRDefault="006E6878" w:rsidP="00AF6C4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65A0A" w14:textId="3026666C" w:rsidR="006E6878" w:rsidRPr="006E6878" w:rsidRDefault="006E6878" w:rsidP="00AF6C46">
            <w:pPr>
              <w:pStyle w:val="TAC"/>
              <w:rPr>
                <w:rFonts w:eastAsia="SimSun"/>
                <w:sz w:val="16"/>
                <w:szCs w:val="16"/>
                <w:lang w:eastAsia="en-GB"/>
              </w:rPr>
            </w:pPr>
            <w:r w:rsidRPr="006E6878">
              <w:rPr>
                <w:rFonts w:eastAsia="SimSun"/>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291CB4" w14:textId="47267F32" w:rsidR="006E6878" w:rsidRPr="006E6878" w:rsidRDefault="006E6878" w:rsidP="00AF6C46">
            <w:pPr>
              <w:pStyle w:val="TAL"/>
              <w:rPr>
                <w:rFonts w:eastAsia="SimSun"/>
                <w:sz w:val="16"/>
                <w:szCs w:val="16"/>
                <w:lang w:eastAsia="zh-CN"/>
              </w:rPr>
            </w:pPr>
            <w:r w:rsidRPr="00AF6C46">
              <w:rPr>
                <w:sz w:val="16"/>
                <w:szCs w:val="16"/>
              </w:rPr>
              <w:t>Big CR to reflect the completed NR inter band CA DC combinations for 2 bands DL with up to 2 bands UL into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14E2" w14:textId="693B7D85"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79347C" w:rsidRPr="006E6878" w14:paraId="2E30B138"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D0C3C0D" w14:textId="7DD5CEB4" w:rsidR="0079347C" w:rsidRPr="006E6878"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689A83" w14:textId="3DFBB6F3" w:rsidR="0079347C" w:rsidRPr="006E6878"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CFC5A9F" w14:textId="69B76DD7" w:rsidR="0079347C" w:rsidRPr="0079347C" w:rsidRDefault="0079347C" w:rsidP="000D69A8">
            <w:pPr>
              <w:pStyle w:val="TAL"/>
              <w:rPr>
                <w:rFonts w:cs="Arial"/>
                <w:sz w:val="16"/>
                <w:szCs w:val="16"/>
              </w:rPr>
            </w:pPr>
            <w:r w:rsidRPr="000D69A8">
              <w:rPr>
                <w:sz w:val="16"/>
                <w:szCs w:val="16"/>
              </w:rPr>
              <w:t>RP-230519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D6718" w14:textId="71D9F8BD" w:rsidR="0079347C" w:rsidRPr="0079347C" w:rsidRDefault="0079347C" w:rsidP="0079347C">
            <w:pPr>
              <w:pStyle w:val="TAC"/>
              <w:rPr>
                <w:sz w:val="16"/>
                <w:szCs w:val="16"/>
              </w:rPr>
            </w:pPr>
            <w:r w:rsidRPr="000D69A8">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DBAF"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ABDA" w14:textId="6C36BAA7"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7DBDE2" w14:textId="067B0854" w:rsidR="0079347C" w:rsidRPr="0079347C" w:rsidRDefault="0079347C" w:rsidP="0079347C">
            <w:pPr>
              <w:pStyle w:val="TAL"/>
              <w:rPr>
                <w:sz w:val="16"/>
                <w:szCs w:val="16"/>
              </w:rPr>
            </w:pPr>
            <w:r w:rsidRPr="000D69A8">
              <w:rPr>
                <w:sz w:val="16"/>
                <w:szCs w:val="16"/>
              </w:rPr>
              <w:t>CR on updating the name of UE capability for UL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7253" w14:textId="6E301E6D"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79347C" w:rsidRPr="006E6878" w14:paraId="683DC5FC"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267A7F8D" w14:textId="09DC8F10"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7C0B2E" w14:textId="6D691C6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65C5BE13" w14:textId="3CFDC41F" w:rsidR="0079347C" w:rsidRPr="0079347C" w:rsidRDefault="0079347C" w:rsidP="000D69A8">
            <w:pPr>
              <w:pStyle w:val="TAL"/>
              <w:rPr>
                <w:rFonts w:cs="Arial"/>
                <w:sz w:val="16"/>
                <w:szCs w:val="16"/>
              </w:rPr>
            </w:pPr>
            <w:r w:rsidRPr="000D69A8">
              <w:rPr>
                <w:sz w:val="16"/>
                <w:szCs w:val="16"/>
              </w:rPr>
              <w:t>RP-230543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9BAFD" w14:textId="52285D26" w:rsidR="0079347C" w:rsidRPr="0079347C" w:rsidRDefault="0079347C" w:rsidP="0079347C">
            <w:pPr>
              <w:pStyle w:val="TAC"/>
              <w:rPr>
                <w:sz w:val="16"/>
                <w:szCs w:val="16"/>
              </w:rPr>
            </w:pPr>
            <w:r w:rsidRPr="000D69A8">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75ED0" w14:textId="718A699F" w:rsidR="0079347C" w:rsidRPr="0079347C" w:rsidRDefault="0079347C" w:rsidP="0079347C">
            <w:pPr>
              <w:pStyle w:val="TAC"/>
              <w:rPr>
                <w:rFonts w:eastAsia="SimSun"/>
                <w:sz w:val="16"/>
                <w:szCs w:val="16"/>
                <w:lang w:eastAsia="en-GB"/>
              </w:rPr>
            </w:pPr>
            <w:r w:rsidRPr="000D69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48C6" w14:textId="0AA3822C" w:rsidR="0079347C" w:rsidRPr="0079347C" w:rsidRDefault="0079347C" w:rsidP="0079347C">
            <w:pPr>
              <w:pStyle w:val="TAC"/>
              <w:rPr>
                <w:rFonts w:eastAsia="SimSun"/>
                <w:sz w:val="16"/>
                <w:szCs w:val="16"/>
                <w:lang w:eastAsia="en-GB"/>
              </w:rPr>
            </w:pPr>
            <w:r w:rsidRPr="000D69A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8DAD79" w14:textId="38FB4300" w:rsidR="0079347C" w:rsidRPr="0079347C" w:rsidRDefault="0079347C" w:rsidP="0079347C">
            <w:pPr>
              <w:pStyle w:val="TAL"/>
              <w:rPr>
                <w:sz w:val="16"/>
                <w:szCs w:val="16"/>
              </w:rPr>
            </w:pPr>
            <w:r w:rsidRPr="000D69A8">
              <w:rPr>
                <w:sz w:val="16"/>
                <w:szCs w:val="16"/>
              </w:rPr>
              <w:t>CR 38.101-2: Rel-18 Band combinations bug fixing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B0C1" w14:textId="5585829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4C9256B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04B088C9" w14:textId="747348BF"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7C4776" w14:textId="05BAC38C"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1CE356F" w14:textId="6E59AC21" w:rsidR="0079347C" w:rsidRPr="0079347C" w:rsidRDefault="0079347C" w:rsidP="000D69A8">
            <w:pPr>
              <w:pStyle w:val="TAL"/>
              <w:rPr>
                <w:rFonts w:cs="Arial"/>
                <w:sz w:val="16"/>
                <w:szCs w:val="16"/>
              </w:rPr>
            </w:pPr>
            <w:r w:rsidRPr="000D69A8">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4CCAC" w14:textId="6602EB66" w:rsidR="0079347C" w:rsidRPr="0079347C" w:rsidRDefault="0079347C" w:rsidP="0079347C">
            <w:pPr>
              <w:pStyle w:val="TAC"/>
              <w:rPr>
                <w:sz w:val="16"/>
                <w:szCs w:val="16"/>
              </w:rPr>
            </w:pPr>
            <w:r w:rsidRPr="000D69A8">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CB28"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AB44A" w14:textId="3DC57BDF"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0C37744" w14:textId="1A463197" w:rsidR="0079347C" w:rsidRPr="0079347C" w:rsidRDefault="0079347C" w:rsidP="0079347C">
            <w:pPr>
              <w:pStyle w:val="TAL"/>
              <w:rPr>
                <w:sz w:val="16"/>
                <w:szCs w:val="16"/>
              </w:rPr>
            </w:pPr>
            <w:r w:rsidRPr="000D69A8">
              <w:rPr>
                <w:sz w:val="16"/>
                <w:szCs w:val="16"/>
              </w:rPr>
              <w:t>CR for TS 38.101-2: FR2-2 power class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33343" w14:textId="7DF0BF23"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514E384"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63142C5D" w14:textId="68EC849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7F6CADF" w14:textId="54A7473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71D193BE" w14:textId="012D6A26" w:rsidR="0079347C" w:rsidRPr="0079347C" w:rsidRDefault="0079347C" w:rsidP="000D69A8">
            <w:pPr>
              <w:pStyle w:val="TAL"/>
              <w:rPr>
                <w:rFonts w:cs="Arial"/>
                <w:sz w:val="16"/>
                <w:szCs w:val="16"/>
              </w:rPr>
            </w:pPr>
            <w:r w:rsidRPr="000D69A8">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CBD9" w14:textId="190DA4F6" w:rsidR="0079347C" w:rsidRPr="0079347C" w:rsidRDefault="0079347C" w:rsidP="0079347C">
            <w:pPr>
              <w:pStyle w:val="TAC"/>
              <w:rPr>
                <w:sz w:val="16"/>
                <w:szCs w:val="16"/>
              </w:rPr>
            </w:pPr>
            <w:r w:rsidRPr="000D69A8">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205FE"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CCA06" w14:textId="5C2DE217"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EF1F78" w14:textId="11E9387D" w:rsidR="0079347C" w:rsidRPr="0079347C" w:rsidRDefault="0079347C" w:rsidP="0079347C">
            <w:pPr>
              <w:pStyle w:val="TAL"/>
              <w:rPr>
                <w:sz w:val="16"/>
                <w:szCs w:val="16"/>
              </w:rPr>
            </w:pPr>
            <w:r w:rsidRPr="000D69A8">
              <w:rPr>
                <w:sz w:val="16"/>
                <w:szCs w:val="16"/>
              </w:rPr>
              <w:t>Addition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72FE2" w14:textId="17E1967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3DE34406"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D6926CE" w14:textId="3063987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027D63" w14:textId="77DDE440"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2890FC8F" w14:textId="464DE688" w:rsidR="0079347C" w:rsidRPr="0079347C" w:rsidRDefault="0079347C" w:rsidP="000D69A8">
            <w:pPr>
              <w:pStyle w:val="TAL"/>
              <w:rPr>
                <w:rFonts w:cs="Arial"/>
                <w:sz w:val="16"/>
                <w:szCs w:val="16"/>
              </w:rPr>
            </w:pPr>
            <w:r w:rsidRPr="000D69A8">
              <w:rPr>
                <w:sz w:val="16"/>
                <w:szCs w:val="16"/>
              </w:rPr>
              <w:t>RP-230502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5B943" w14:textId="3B7E4357" w:rsidR="0079347C" w:rsidRPr="0079347C" w:rsidRDefault="0079347C" w:rsidP="0079347C">
            <w:pPr>
              <w:pStyle w:val="TAC"/>
              <w:rPr>
                <w:sz w:val="16"/>
                <w:szCs w:val="16"/>
              </w:rPr>
            </w:pPr>
            <w:r w:rsidRPr="000D69A8">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2BD5"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8B2E" w14:textId="67478284"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DA746D8" w14:textId="3B28C397" w:rsidR="0079347C" w:rsidRPr="0079347C" w:rsidRDefault="0079347C" w:rsidP="0079347C">
            <w:pPr>
              <w:pStyle w:val="TAL"/>
              <w:rPr>
                <w:sz w:val="16"/>
                <w:szCs w:val="16"/>
              </w:rPr>
            </w:pPr>
            <w:r w:rsidRPr="000D69A8">
              <w:rPr>
                <w:sz w:val="16"/>
                <w:szCs w:val="16"/>
              </w:rPr>
              <w:t>CR to F_Ioffset and F_Interferer (offset) adjustment in ACS and IBB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58BDD" w14:textId="4455B9FB"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2022CF5"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52B5707F" w14:textId="168A5A39"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A99B92" w14:textId="54B3F0A2"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26C1E4F1" w14:textId="3591C820" w:rsidR="0079347C" w:rsidRPr="0079347C" w:rsidRDefault="0079347C" w:rsidP="000D69A8">
            <w:pPr>
              <w:pStyle w:val="TAL"/>
              <w:rPr>
                <w:rFonts w:cs="Arial"/>
                <w:sz w:val="16"/>
                <w:szCs w:val="16"/>
              </w:rPr>
            </w:pPr>
            <w:r w:rsidRPr="000D69A8">
              <w:rPr>
                <w:sz w:val="16"/>
                <w:szCs w:val="16"/>
              </w:rPr>
              <w:t>RP-230502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AE2A" w14:textId="75EA2F81" w:rsidR="0079347C" w:rsidRPr="0079347C" w:rsidRDefault="0079347C" w:rsidP="0079347C">
            <w:pPr>
              <w:pStyle w:val="TAC"/>
              <w:rPr>
                <w:sz w:val="16"/>
                <w:szCs w:val="16"/>
              </w:rPr>
            </w:pPr>
            <w:r w:rsidRPr="000D69A8">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F6F"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C109" w14:textId="3D66ECF4"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99258C" w14:textId="25E449D4" w:rsidR="0079347C" w:rsidRPr="0079347C" w:rsidRDefault="0079347C" w:rsidP="0079347C">
            <w:pPr>
              <w:pStyle w:val="TAL"/>
              <w:rPr>
                <w:sz w:val="16"/>
                <w:szCs w:val="16"/>
              </w:rPr>
            </w:pPr>
            <w:r w:rsidRPr="000D69A8">
              <w:rPr>
                <w:sz w:val="16"/>
                <w:szCs w:val="16"/>
              </w:rPr>
              <w:t>CR on ‘Annex G Difference of relative phase and power errors’ for FR2 UL coherent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25D4D" w14:textId="27CCA3DB"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F54EC5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2515D8B1" w14:textId="16234BF9"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226BDD7" w14:textId="6326501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34DBC25" w14:textId="34B734F7" w:rsidR="0079347C" w:rsidRPr="0079347C" w:rsidRDefault="0079347C" w:rsidP="000D69A8">
            <w:pPr>
              <w:pStyle w:val="TAL"/>
              <w:rPr>
                <w:rFonts w:cs="Arial"/>
                <w:sz w:val="16"/>
                <w:szCs w:val="16"/>
              </w:rPr>
            </w:pPr>
            <w:r w:rsidRPr="000D69A8">
              <w:rPr>
                <w:sz w:val="16"/>
                <w:szCs w:val="16"/>
              </w:rPr>
              <w:t>RP-230502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7A584" w14:textId="342D4BF8" w:rsidR="0079347C" w:rsidRPr="0079347C" w:rsidRDefault="0079347C" w:rsidP="0079347C">
            <w:pPr>
              <w:pStyle w:val="TAC"/>
              <w:rPr>
                <w:sz w:val="16"/>
                <w:szCs w:val="16"/>
              </w:rPr>
            </w:pPr>
            <w:r w:rsidRPr="000D69A8">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9D23"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F592" w14:textId="309D0ECE"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4EC22C" w14:textId="41F118EA" w:rsidR="0079347C" w:rsidRPr="0079347C" w:rsidRDefault="0079347C" w:rsidP="0079347C">
            <w:pPr>
              <w:pStyle w:val="TAL"/>
              <w:rPr>
                <w:sz w:val="16"/>
                <w:szCs w:val="16"/>
              </w:rPr>
            </w:pPr>
            <w:r w:rsidRPr="000D69A8">
              <w:rPr>
                <w:sz w:val="16"/>
                <w:szCs w:val="16"/>
              </w:rPr>
              <w:t>On handheld UE and FWA UE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ED8B" w14:textId="70B6E1F2"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4D3D5807"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7AA2AFFB" w14:textId="4FDC85BC"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461F14" w14:textId="5A035A48"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73231582" w14:textId="7377AA30" w:rsidR="0079347C" w:rsidRPr="0079347C" w:rsidRDefault="0079347C" w:rsidP="000D69A8">
            <w:pPr>
              <w:pStyle w:val="TAL"/>
              <w:rPr>
                <w:rFonts w:cs="Arial"/>
                <w:sz w:val="16"/>
                <w:szCs w:val="16"/>
              </w:rPr>
            </w:pPr>
            <w:r w:rsidRPr="000D69A8">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D14DD" w14:textId="48C83658" w:rsidR="0079347C" w:rsidRPr="0079347C" w:rsidRDefault="0079347C" w:rsidP="0079347C">
            <w:pPr>
              <w:pStyle w:val="TAC"/>
              <w:rPr>
                <w:sz w:val="16"/>
                <w:szCs w:val="16"/>
              </w:rPr>
            </w:pPr>
            <w:r w:rsidRPr="000D69A8">
              <w:rPr>
                <w:sz w:val="16"/>
                <w:szCs w:val="16"/>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26D8"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0E06" w14:textId="144DB73A"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E6FE90C" w14:textId="5955AD1C" w:rsidR="0079347C" w:rsidRPr="0079347C" w:rsidRDefault="0079347C" w:rsidP="0079347C">
            <w:pPr>
              <w:pStyle w:val="TAL"/>
              <w:rPr>
                <w:sz w:val="16"/>
                <w:szCs w:val="16"/>
              </w:rPr>
            </w:pPr>
            <w:r w:rsidRPr="000D69A8">
              <w:rPr>
                <w:sz w:val="16"/>
                <w:szCs w:val="16"/>
              </w:rPr>
              <w:t>Apply NOTE1 for n263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6EA3" w14:textId="3306F581"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3676FFA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566E533" w14:textId="4DAB65F4"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773BB82" w14:textId="43732DC3"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4DED25DE" w14:textId="50C8F80F" w:rsidR="0079347C" w:rsidRPr="0079347C" w:rsidRDefault="0079347C" w:rsidP="000D69A8">
            <w:pPr>
              <w:pStyle w:val="TAL"/>
              <w:rPr>
                <w:rFonts w:cs="Arial"/>
                <w:sz w:val="16"/>
                <w:szCs w:val="16"/>
              </w:rPr>
            </w:pPr>
            <w:r w:rsidRPr="000D69A8">
              <w:rPr>
                <w:sz w:val="16"/>
                <w:szCs w:val="16"/>
              </w:rPr>
              <w:t>RP-230544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2A5F8" w14:textId="43D9B239" w:rsidR="0079347C" w:rsidRPr="0079347C" w:rsidRDefault="0079347C" w:rsidP="0079347C">
            <w:pPr>
              <w:pStyle w:val="TAC"/>
              <w:rPr>
                <w:sz w:val="16"/>
                <w:szCs w:val="16"/>
              </w:rPr>
            </w:pPr>
            <w:r w:rsidRPr="000D69A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D949"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9637" w14:textId="047ADD01" w:rsidR="0079347C" w:rsidRPr="0079347C" w:rsidRDefault="0079347C" w:rsidP="0079347C">
            <w:pPr>
              <w:pStyle w:val="TAC"/>
              <w:rPr>
                <w:rFonts w:eastAsia="SimSun"/>
                <w:sz w:val="16"/>
                <w:szCs w:val="16"/>
                <w:lang w:eastAsia="en-GB"/>
              </w:rPr>
            </w:pPr>
            <w:r w:rsidRPr="000D69A8">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8D8ADDF" w14:textId="46DEFEC9" w:rsidR="0079347C" w:rsidRPr="0079347C" w:rsidRDefault="0079347C" w:rsidP="0079347C">
            <w:pPr>
              <w:pStyle w:val="TAL"/>
              <w:rPr>
                <w:sz w:val="16"/>
                <w:szCs w:val="16"/>
              </w:rPr>
            </w:pPr>
            <w:r w:rsidRPr="000D69A8">
              <w:rPr>
                <w:sz w:val="16"/>
                <w:szCs w:val="16"/>
              </w:rPr>
              <w:t>Big CR to reflect the completed NR inter band CA DC combinations for 2 bands DL with up to 2 bands UL into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2172" w14:textId="2D05219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302AE64"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0E3AC9CB" w14:textId="34AF6FCD"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5C2A98" w14:textId="4960DCC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6ADAC562" w14:textId="48E144C5" w:rsidR="0079347C" w:rsidRPr="0079347C" w:rsidRDefault="0079347C" w:rsidP="000D69A8">
            <w:pPr>
              <w:pStyle w:val="TAL"/>
              <w:rPr>
                <w:rFonts w:cs="Arial"/>
                <w:sz w:val="16"/>
                <w:szCs w:val="16"/>
              </w:rPr>
            </w:pPr>
            <w:r w:rsidRPr="000D69A8">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B55" w14:textId="11970FE6" w:rsidR="0079347C" w:rsidRPr="0079347C" w:rsidRDefault="0079347C" w:rsidP="0079347C">
            <w:pPr>
              <w:pStyle w:val="TAC"/>
              <w:rPr>
                <w:sz w:val="16"/>
                <w:szCs w:val="16"/>
              </w:rPr>
            </w:pPr>
            <w:r w:rsidRPr="000D69A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82855"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039C5" w14:textId="787D13ED"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C4FBD4" w14:textId="73E14945" w:rsidR="0079347C" w:rsidRPr="0079347C" w:rsidRDefault="0079347C" w:rsidP="0079347C">
            <w:pPr>
              <w:pStyle w:val="TAL"/>
              <w:rPr>
                <w:sz w:val="16"/>
                <w:szCs w:val="16"/>
              </w:rPr>
            </w:pPr>
            <w:r w:rsidRPr="000D69A8">
              <w:rPr>
                <w:sz w:val="16"/>
                <w:szCs w:val="16"/>
              </w:rPr>
              <w:t>CR for Rel-18 38.101-2 to correct the UL configuration for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D5E0" w14:textId="38E77660"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6EA1CE51"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8E91F20" w14:textId="24024E7B"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BDE93" w14:textId="07898128"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9767FFA" w14:textId="051813EF" w:rsidR="0079347C" w:rsidRPr="0079347C" w:rsidRDefault="0079347C" w:rsidP="000D69A8">
            <w:pPr>
              <w:pStyle w:val="TAL"/>
              <w:rPr>
                <w:rFonts w:cs="Arial"/>
                <w:sz w:val="16"/>
                <w:szCs w:val="16"/>
              </w:rPr>
            </w:pPr>
            <w:r w:rsidRPr="000D69A8">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53BE" w14:textId="6B49A033" w:rsidR="0079347C" w:rsidRPr="0079347C" w:rsidRDefault="0079347C" w:rsidP="0079347C">
            <w:pPr>
              <w:pStyle w:val="TAC"/>
              <w:rPr>
                <w:sz w:val="16"/>
                <w:szCs w:val="16"/>
              </w:rPr>
            </w:pPr>
            <w:r w:rsidRPr="000D69A8">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6329"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5EC25" w14:textId="71725D83"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510F85" w14:textId="24C4DD9F" w:rsidR="0079347C" w:rsidRPr="0079347C" w:rsidRDefault="0079347C" w:rsidP="0079347C">
            <w:pPr>
              <w:pStyle w:val="TAL"/>
              <w:rPr>
                <w:sz w:val="16"/>
                <w:szCs w:val="16"/>
              </w:rPr>
            </w:pPr>
            <w:r w:rsidRPr="000D69A8">
              <w:rPr>
                <w:sz w:val="16"/>
                <w:szCs w:val="16"/>
              </w:rPr>
              <w:t>CR to TS 38.101-2 on humidity condition for normal temperature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D577A" w14:textId="22B521C2"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8326EC" w:rsidRPr="006E6878" w14:paraId="4F32C8C5"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FA422D7" w14:textId="6619C2E6"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D97CE0" w14:textId="5DBD09FD"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4098975C" w14:textId="4CB4D9AB" w:rsidR="008326EC" w:rsidRPr="008326EC" w:rsidRDefault="008326EC" w:rsidP="008326EC">
            <w:pPr>
              <w:pStyle w:val="TAL"/>
              <w:rPr>
                <w:sz w:val="16"/>
                <w:szCs w:val="16"/>
              </w:rPr>
            </w:pPr>
            <w:r w:rsidRPr="008326EC">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3732C" w14:textId="74B650AC" w:rsidR="008326EC" w:rsidRPr="008326EC" w:rsidRDefault="008326EC" w:rsidP="008326EC">
            <w:pPr>
              <w:pStyle w:val="TAC"/>
              <w:rPr>
                <w:sz w:val="16"/>
                <w:szCs w:val="16"/>
              </w:rPr>
            </w:pPr>
            <w:r w:rsidRPr="008326EC">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63526"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1EEAA" w14:textId="132EE7B4" w:rsidR="008326EC" w:rsidRPr="008326EC" w:rsidRDefault="008326EC" w:rsidP="008326EC">
            <w:pPr>
              <w:pStyle w:val="TAC"/>
              <w:rPr>
                <w:sz w:val="16"/>
                <w:szCs w:val="16"/>
              </w:rPr>
            </w:pPr>
            <w:r w:rsidRPr="008326EC">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AADACF9" w14:textId="16678A3B" w:rsidR="008326EC" w:rsidRPr="008326EC" w:rsidRDefault="008326EC" w:rsidP="008326EC">
            <w:pPr>
              <w:pStyle w:val="TAL"/>
              <w:rPr>
                <w:sz w:val="16"/>
                <w:szCs w:val="16"/>
              </w:rPr>
            </w:pPr>
            <w:r w:rsidRPr="008326EC">
              <w:rPr>
                <w:sz w:val="16"/>
                <w:szCs w:val="16"/>
              </w:rPr>
              <w:t>Maintenance CR to RF requirements for n263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1B5A7" w14:textId="1F719BE8" w:rsidR="008326EC" w:rsidRPr="005D5E41"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8326EC" w:rsidRPr="006E6878" w14:paraId="2D5B6DCC"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D1E42A4" w14:textId="0C0551FB"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EF592E" w14:textId="4326CC62"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153D1E1E" w14:textId="510F42D2" w:rsidR="008326EC" w:rsidRPr="008326EC" w:rsidRDefault="008326EC" w:rsidP="008326EC">
            <w:pPr>
              <w:pStyle w:val="TAL"/>
              <w:rPr>
                <w:sz w:val="16"/>
                <w:szCs w:val="16"/>
              </w:rPr>
            </w:pPr>
            <w:r w:rsidRPr="008326EC">
              <w:rPr>
                <w:sz w:val="16"/>
                <w:szCs w:val="16"/>
              </w:rPr>
              <w:t>RP-231355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927A8" w14:textId="1141BD84" w:rsidR="008326EC" w:rsidRPr="008326EC" w:rsidRDefault="008326EC" w:rsidP="008326EC">
            <w:pPr>
              <w:pStyle w:val="TAC"/>
              <w:rPr>
                <w:sz w:val="16"/>
                <w:szCs w:val="16"/>
              </w:rPr>
            </w:pPr>
            <w:r w:rsidRPr="008326EC">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3522A"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F1F3" w14:textId="097BA37C" w:rsidR="008326EC" w:rsidRPr="008326EC" w:rsidRDefault="008326EC" w:rsidP="008326EC">
            <w:pPr>
              <w:pStyle w:val="TAC"/>
              <w:rPr>
                <w:sz w:val="16"/>
                <w:szCs w:val="16"/>
              </w:rPr>
            </w:pPr>
            <w:r w:rsidRPr="008326EC">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C59ED7" w14:textId="1D2EB3CE" w:rsidR="008326EC" w:rsidRPr="008326EC" w:rsidRDefault="008326EC" w:rsidP="008326EC">
            <w:pPr>
              <w:pStyle w:val="TAL"/>
              <w:rPr>
                <w:sz w:val="16"/>
                <w:szCs w:val="16"/>
              </w:rPr>
            </w:pPr>
            <w:r w:rsidRPr="008326EC">
              <w:rPr>
                <w:sz w:val="16"/>
                <w:szCs w:val="16"/>
              </w:rPr>
              <w:t>CR for TS 38.101-2 on corrections to the minimum guardband calculation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B7459" w14:textId="18FAA2A0"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r w:rsidR="008326EC" w:rsidRPr="006E6878" w14:paraId="760A6DCC"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B1C376B" w14:textId="427BA4A7"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86E1C2" w14:textId="1C68831F"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58F99CF" w14:textId="518359FD" w:rsidR="008326EC" w:rsidRPr="008326EC" w:rsidRDefault="008326EC" w:rsidP="008326EC">
            <w:pPr>
              <w:pStyle w:val="TAL"/>
              <w:rPr>
                <w:sz w:val="16"/>
                <w:szCs w:val="16"/>
              </w:rPr>
            </w:pPr>
            <w:r w:rsidRPr="008326EC">
              <w:rPr>
                <w:sz w:val="16"/>
                <w:szCs w:val="16"/>
              </w:rPr>
              <w:t>RP-231374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C54DE" w14:textId="22101B24" w:rsidR="008326EC" w:rsidRPr="008326EC" w:rsidRDefault="008326EC" w:rsidP="008326EC">
            <w:pPr>
              <w:pStyle w:val="TAC"/>
              <w:rPr>
                <w:sz w:val="16"/>
                <w:szCs w:val="16"/>
              </w:rPr>
            </w:pPr>
            <w:r w:rsidRPr="008326EC">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0AB1C"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0F85C" w14:textId="673B7D46" w:rsidR="008326EC" w:rsidRPr="008326EC" w:rsidRDefault="008326EC" w:rsidP="008326EC">
            <w:pPr>
              <w:pStyle w:val="TAC"/>
              <w:rPr>
                <w:sz w:val="16"/>
                <w:szCs w:val="16"/>
              </w:rPr>
            </w:pPr>
            <w:r w:rsidRPr="008326E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54BB31" w14:textId="23B4AC6C" w:rsidR="008326EC" w:rsidRPr="008326EC" w:rsidRDefault="008326EC" w:rsidP="008326EC">
            <w:pPr>
              <w:pStyle w:val="TAL"/>
              <w:rPr>
                <w:sz w:val="16"/>
                <w:szCs w:val="16"/>
              </w:rPr>
            </w:pPr>
            <w:r w:rsidRPr="008326EC">
              <w:rPr>
                <w:sz w:val="16"/>
                <w:szCs w:val="16"/>
              </w:rPr>
              <w:t>CR to reflect the completed NR inter band CA DC combinations for 2 bands DL with up to 2 bands UL into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F69A" w14:textId="623DA1F9"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r w:rsidR="008326EC" w:rsidRPr="006E6878" w14:paraId="42C0E061"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0923350E" w14:textId="707AF7AD"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71D00" w14:textId="387CA9A0"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9E04458" w14:textId="372027BC" w:rsidR="008326EC" w:rsidRPr="008326EC" w:rsidRDefault="008326EC" w:rsidP="008326EC">
            <w:pPr>
              <w:pStyle w:val="TAL"/>
              <w:rPr>
                <w:sz w:val="16"/>
                <w:szCs w:val="16"/>
              </w:rPr>
            </w:pPr>
            <w:r w:rsidRPr="008326EC">
              <w:rPr>
                <w:sz w:val="16"/>
                <w:szCs w:val="16"/>
              </w:rPr>
              <w:t>RP-231356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B86B" w14:textId="5EEDF1AB" w:rsidR="008326EC" w:rsidRPr="008326EC" w:rsidRDefault="008326EC" w:rsidP="008326EC">
            <w:pPr>
              <w:pStyle w:val="TAC"/>
              <w:rPr>
                <w:sz w:val="16"/>
                <w:szCs w:val="16"/>
              </w:rPr>
            </w:pPr>
            <w:r w:rsidRPr="008326EC">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892F"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89F46" w14:textId="7041CD3B" w:rsidR="008326EC" w:rsidRPr="008326EC" w:rsidRDefault="008326EC" w:rsidP="008326EC">
            <w:pPr>
              <w:pStyle w:val="TAC"/>
              <w:rPr>
                <w:sz w:val="16"/>
                <w:szCs w:val="16"/>
              </w:rPr>
            </w:pPr>
            <w:r w:rsidRPr="008326EC">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F31A0C" w14:textId="654762C1" w:rsidR="008326EC" w:rsidRPr="008326EC" w:rsidRDefault="008326EC" w:rsidP="008326EC">
            <w:pPr>
              <w:pStyle w:val="TAL"/>
              <w:rPr>
                <w:sz w:val="16"/>
                <w:szCs w:val="16"/>
              </w:rPr>
            </w:pPr>
            <w:r w:rsidRPr="008326EC">
              <w:rPr>
                <w:sz w:val="16"/>
                <w:szCs w:val="16"/>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FB21" w14:textId="717BC317"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r w:rsidR="008326EC" w:rsidRPr="006E6878" w14:paraId="37FBC272"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5D5606E4" w14:textId="218429AE"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534EEA" w14:textId="663FC7C8"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F074B0A" w14:textId="67A1358E" w:rsidR="008326EC" w:rsidRPr="008326EC" w:rsidRDefault="008326EC" w:rsidP="008326EC">
            <w:pPr>
              <w:pStyle w:val="TAL"/>
              <w:rPr>
                <w:sz w:val="16"/>
                <w:szCs w:val="16"/>
              </w:rPr>
            </w:pPr>
            <w:r w:rsidRPr="008326EC">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84EB" w14:textId="695D12CC" w:rsidR="008326EC" w:rsidRPr="008326EC" w:rsidRDefault="008326EC" w:rsidP="008326EC">
            <w:pPr>
              <w:pStyle w:val="TAC"/>
              <w:rPr>
                <w:sz w:val="16"/>
                <w:szCs w:val="16"/>
              </w:rPr>
            </w:pPr>
            <w:r w:rsidRPr="008326EC">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5ED62"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A36B" w14:textId="276B325E" w:rsidR="008326EC" w:rsidRPr="008326EC" w:rsidRDefault="008326EC" w:rsidP="008326EC">
            <w:pPr>
              <w:pStyle w:val="TAC"/>
              <w:rPr>
                <w:sz w:val="16"/>
                <w:szCs w:val="16"/>
              </w:rPr>
            </w:pPr>
            <w:r w:rsidRPr="008326EC">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569F90A" w14:textId="7EA476CD" w:rsidR="008326EC" w:rsidRPr="008326EC" w:rsidRDefault="008326EC" w:rsidP="008326EC">
            <w:pPr>
              <w:pStyle w:val="TAL"/>
              <w:rPr>
                <w:sz w:val="16"/>
                <w:szCs w:val="16"/>
              </w:rPr>
            </w:pPr>
            <w:r w:rsidRPr="008326EC">
              <w:rPr>
                <w:sz w:val="16"/>
                <w:szCs w:val="16"/>
              </w:rPr>
              <w:t>CR to clarify DC location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3E52D" w14:textId="33F8504D"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r w:rsidR="008326EC" w:rsidRPr="006E6878" w14:paraId="321AB424"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505F53BF" w14:textId="37E0401D"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1CB966" w14:textId="31086710"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D01774B" w14:textId="2E9075C2" w:rsidR="008326EC" w:rsidRPr="008326EC" w:rsidRDefault="008326EC" w:rsidP="008326EC">
            <w:pPr>
              <w:pStyle w:val="TAL"/>
              <w:rPr>
                <w:sz w:val="16"/>
                <w:szCs w:val="16"/>
              </w:rPr>
            </w:pPr>
            <w:r w:rsidRPr="008326EC">
              <w:rPr>
                <w:sz w:val="16"/>
                <w:szCs w:val="16"/>
              </w:rPr>
              <w:t>RP-231373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27D4" w14:textId="32A7089B" w:rsidR="008326EC" w:rsidRPr="008326EC" w:rsidRDefault="008326EC" w:rsidP="008326EC">
            <w:pPr>
              <w:pStyle w:val="TAC"/>
              <w:rPr>
                <w:sz w:val="16"/>
                <w:szCs w:val="16"/>
              </w:rPr>
            </w:pPr>
            <w:r w:rsidRPr="008326EC">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6B09B"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1F3D1" w14:textId="56780335" w:rsidR="008326EC" w:rsidRPr="008326EC" w:rsidRDefault="008326EC" w:rsidP="008326EC">
            <w:pPr>
              <w:pStyle w:val="TAC"/>
              <w:rPr>
                <w:sz w:val="16"/>
                <w:szCs w:val="16"/>
              </w:rPr>
            </w:pPr>
            <w:r w:rsidRPr="008326E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FC353AC" w14:textId="066E9DDF" w:rsidR="008326EC" w:rsidRPr="008326EC" w:rsidRDefault="008326EC" w:rsidP="008326EC">
            <w:pPr>
              <w:pStyle w:val="TAL"/>
              <w:rPr>
                <w:sz w:val="16"/>
                <w:szCs w:val="16"/>
              </w:rPr>
            </w:pPr>
            <w:r w:rsidRPr="008326EC">
              <w:rPr>
                <w:sz w:val="16"/>
                <w:szCs w:val="16"/>
              </w:rPr>
              <w:t>big CR 38.101-2 new combinations Rel-18 NR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B08B" w14:textId="582D790E"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bl>
    <w:p w14:paraId="535435AB" w14:textId="77777777" w:rsidR="006E6878" w:rsidRPr="00C04A08" w:rsidRDefault="006E6878"/>
    <w:sectPr w:rsidR="006E6878" w:rsidRPr="00C04A08">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E789D8" w14:textId="77777777" w:rsidR="004464DF" w:rsidRDefault="004464DF">
      <w:r>
        <w:separator/>
      </w:r>
    </w:p>
  </w:endnote>
  <w:endnote w:type="continuationSeparator" w:id="0">
    <w:p w14:paraId="4FE27B96" w14:textId="77777777" w:rsidR="004464DF" w:rsidRDefault="004464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89B6E5" w14:textId="77777777" w:rsidR="004464DF" w:rsidRDefault="004464DF">
      <w:r>
        <w:separator/>
      </w:r>
    </w:p>
  </w:footnote>
  <w:footnote w:type="continuationSeparator" w:id="0">
    <w:p w14:paraId="66EC3051" w14:textId="77777777" w:rsidR="004464DF" w:rsidRDefault="004464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34824401"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3B78">
      <w:rPr>
        <w:rFonts w:ascii="Arial" w:hAnsi="Arial" w:cs="Arial"/>
        <w:b/>
        <w:noProof/>
        <w:sz w:val="18"/>
        <w:szCs w:val="18"/>
      </w:rPr>
      <w:t>Release 18</w:t>
    </w:r>
    <w:r>
      <w:rPr>
        <w:rFonts w:ascii="Arial" w:hAnsi="Arial" w:cs="Arial"/>
        <w:b/>
        <w:sz w:val="18"/>
        <w:szCs w:val="18"/>
      </w:rPr>
      <w:fldChar w:fldCharType="end"/>
    </w:r>
  </w:p>
  <w:p w14:paraId="3FC0D890" w14:textId="7DF8AFB1"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3B78">
      <w:rPr>
        <w:rFonts w:ascii="Arial" w:hAnsi="Arial" w:cs="Arial"/>
        <w:b/>
        <w:noProof/>
        <w:sz w:val="18"/>
        <w:szCs w:val="18"/>
      </w:rPr>
      <w:t>3GPP TS 38.101-2 V18.2.0 (2023-06)</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126E7878"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3B78">
      <w:rPr>
        <w:rFonts w:ascii="Arial" w:hAnsi="Arial" w:cs="Arial"/>
        <w:b/>
        <w:noProof/>
        <w:sz w:val="18"/>
        <w:szCs w:val="18"/>
      </w:rPr>
      <w:t>3GPP TS 38.101-2 V18.2.0 (2023-06)</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148B97CE"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3B78">
      <w:rPr>
        <w:rFonts w:ascii="Arial" w:hAnsi="Arial" w:cs="Arial"/>
        <w:b/>
        <w:noProof/>
        <w:sz w:val="18"/>
        <w:szCs w:val="18"/>
      </w:rPr>
      <w:t>Release 18</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23A26F3"/>
    <w:multiLevelType w:val="hybridMultilevel"/>
    <w:tmpl w:val="CFE2BD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3A127C"/>
    <w:multiLevelType w:val="hybridMultilevel"/>
    <w:tmpl w:val="88082B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2FBC69E2"/>
    <w:multiLevelType w:val="hybridMultilevel"/>
    <w:tmpl w:val="ADE8351C"/>
    <w:lvl w:ilvl="0" w:tplc="62E68A8C">
      <w:numFmt w:val="bullet"/>
      <w:lvlText w:val="-"/>
      <w:lvlJc w:val="left"/>
      <w:pPr>
        <w:ind w:left="520" w:hanging="420"/>
      </w:pPr>
      <w:rPr>
        <w:rFonts w:ascii="Times New Roman" w:eastAsia="Yu Mincho"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74D0BDD"/>
    <w:multiLevelType w:val="multilevel"/>
    <w:tmpl w:val="474D0BDD"/>
    <w:lvl w:ilvl="0">
      <w:start w:val="1"/>
      <w:numFmt w:val="bullet"/>
      <w:lvlText w:val=""/>
      <w:lvlJc w:val="left"/>
      <w:pPr>
        <w:ind w:left="520" w:hanging="420"/>
      </w:pPr>
      <w:rPr>
        <w:rFonts w:ascii="Wingdings" w:hAnsi="Wingdings"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2"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 w15:restartNumberingAfterBreak="0">
    <w:nsid w:val="56D578ED"/>
    <w:multiLevelType w:val="hybridMultilevel"/>
    <w:tmpl w:val="D452F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16145B"/>
    <w:multiLevelType w:val="multilevel"/>
    <w:tmpl w:val="5816145B"/>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5B9945E5"/>
    <w:multiLevelType w:val="multilevel"/>
    <w:tmpl w:val="5B9945E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2DE2316"/>
    <w:multiLevelType w:val="hybridMultilevel"/>
    <w:tmpl w:val="A2B0E52E"/>
    <w:lvl w:ilvl="0" w:tplc="E3D6253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8582390"/>
    <w:multiLevelType w:val="multilevel"/>
    <w:tmpl w:val="78582390"/>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10"/>
  </w:num>
  <w:num w:numId="2" w16cid:durableId="711883189">
    <w:abstractNumId w:val="36"/>
  </w:num>
  <w:num w:numId="3" w16cid:durableId="2050102980">
    <w:abstractNumId w:val="5"/>
  </w:num>
  <w:num w:numId="4" w16cid:durableId="1839537399">
    <w:abstractNumId w:val="24"/>
  </w:num>
  <w:num w:numId="5" w16cid:durableId="1283878415">
    <w:abstractNumId w:val="16"/>
  </w:num>
  <w:num w:numId="6" w16cid:durableId="990017727">
    <w:abstractNumId w:val="34"/>
  </w:num>
  <w:num w:numId="7" w16cid:durableId="1725836794">
    <w:abstractNumId w:val="37"/>
  </w:num>
  <w:num w:numId="8" w16cid:durableId="2147356464">
    <w:abstractNumId w:val="39"/>
  </w:num>
  <w:num w:numId="9" w16cid:durableId="211842702">
    <w:abstractNumId w:val="12"/>
  </w:num>
  <w:num w:numId="10" w16cid:durableId="1554123439">
    <w:abstractNumId w:val="6"/>
  </w:num>
  <w:num w:numId="11" w16cid:durableId="775367110">
    <w:abstractNumId w:val="17"/>
  </w:num>
  <w:num w:numId="12" w16cid:durableId="844131199">
    <w:abstractNumId w:val="19"/>
  </w:num>
  <w:num w:numId="13" w16cid:durableId="853492234">
    <w:abstractNumId w:val="14"/>
  </w:num>
  <w:num w:numId="14" w16cid:durableId="1911957655">
    <w:abstractNumId w:val="31"/>
  </w:num>
  <w:num w:numId="15" w16cid:durableId="1362168936">
    <w:abstractNumId w:val="0"/>
  </w:num>
  <w:num w:numId="16" w16cid:durableId="1298993795">
    <w:abstractNumId w:val="33"/>
  </w:num>
  <w:num w:numId="17" w16cid:durableId="1585335962">
    <w:abstractNumId w:val="22"/>
  </w:num>
  <w:num w:numId="18" w16cid:durableId="616184266">
    <w:abstractNumId w:val="2"/>
  </w:num>
  <w:num w:numId="19" w16cid:durableId="1915430502">
    <w:abstractNumId w:val="38"/>
  </w:num>
  <w:num w:numId="20" w16cid:durableId="1040743719">
    <w:abstractNumId w:val="8"/>
  </w:num>
  <w:num w:numId="21" w16cid:durableId="1520894086">
    <w:abstractNumId w:val="4"/>
  </w:num>
  <w:num w:numId="22" w16cid:durableId="1789621118">
    <w:abstractNumId w:val="23"/>
  </w:num>
  <w:num w:numId="23" w16cid:durableId="1677269642">
    <w:abstractNumId w:val="9"/>
  </w:num>
  <w:num w:numId="24" w16cid:durableId="1242911546">
    <w:abstractNumId w:val="15"/>
  </w:num>
  <w:num w:numId="25" w16cid:durableId="179634276">
    <w:abstractNumId w:val="18"/>
  </w:num>
  <w:num w:numId="26" w16cid:durableId="760760263">
    <w:abstractNumId w:val="7"/>
  </w:num>
  <w:num w:numId="27" w16cid:durableId="1647104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62984911">
    <w:abstractNumId w:val="32"/>
  </w:num>
  <w:num w:numId="29" w16cid:durableId="453059437">
    <w:abstractNumId w:val="25"/>
  </w:num>
  <w:num w:numId="30" w16cid:durableId="859510803">
    <w:abstractNumId w:val="20"/>
  </w:num>
  <w:num w:numId="31" w16cid:durableId="1323309889">
    <w:abstractNumId w:val="26"/>
  </w:num>
  <w:num w:numId="32" w16cid:durableId="1371802225">
    <w:abstractNumId w:val="3"/>
  </w:num>
  <w:num w:numId="33" w16cid:durableId="113985901">
    <w:abstractNumId w:val="20"/>
    <w:lvlOverride w:ilvl="0">
      <w:startOverride w:val="1"/>
    </w:lvlOverride>
  </w:num>
  <w:num w:numId="34" w16cid:durableId="2106732549">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51452512">
    <w:abstractNumId w:val="11"/>
  </w:num>
  <w:num w:numId="36" w16cid:durableId="528565153">
    <w:abstractNumId w:val="13"/>
  </w:num>
  <w:num w:numId="37" w16cid:durableId="807867144">
    <w:abstractNumId w:val="30"/>
  </w:num>
  <w:num w:numId="38" w16cid:durableId="1413700139">
    <w:abstractNumId w:val="21"/>
  </w:num>
  <w:num w:numId="39" w16cid:durableId="1802336685">
    <w:abstractNumId w:val="29"/>
  </w:num>
  <w:num w:numId="40" w16cid:durableId="989595413">
    <w:abstractNumId w:val="28"/>
  </w:num>
  <w:num w:numId="41" w16cid:durableId="1837258262">
    <w:abstractNumId w:val="35"/>
  </w:num>
  <w:num w:numId="42" w16cid:durableId="1343706010">
    <w:abstractNumId w:val="27"/>
  </w:num>
  <w:num w:numId="43" w16cid:durableId="1897161514">
    <w:abstractNumId w:val="1"/>
  </w:num>
  <w:num w:numId="44" w16cid:durableId="1076047536">
    <w:abstractNumId w:val="26"/>
    <w:lvlOverride w:ilvl="0">
      <w:startOverride w:val="1"/>
    </w:lvlOverride>
    <w:lvlOverride w:ilvl="2">
      <w:startOverride w:val="1"/>
    </w:lvlOverride>
    <w:lvlOverride w:ilvl="3">
      <w:startOverride w:val="1"/>
    </w:lvlOverride>
    <w:lvlOverride w:ilvl="4">
      <w:startOverride w:val="1"/>
    </w:lvlOverride>
    <w:lvlOverride w:ilv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45EC0"/>
    <w:rsid w:val="00051834"/>
    <w:rsid w:val="000527C2"/>
    <w:rsid w:val="00054A22"/>
    <w:rsid w:val="00062023"/>
    <w:rsid w:val="000655A6"/>
    <w:rsid w:val="00066261"/>
    <w:rsid w:val="0007123C"/>
    <w:rsid w:val="000737DE"/>
    <w:rsid w:val="00074700"/>
    <w:rsid w:val="00076CD5"/>
    <w:rsid w:val="00080512"/>
    <w:rsid w:val="00092713"/>
    <w:rsid w:val="00097B1E"/>
    <w:rsid w:val="000A06C7"/>
    <w:rsid w:val="000A1FAD"/>
    <w:rsid w:val="000A2332"/>
    <w:rsid w:val="000A6E07"/>
    <w:rsid w:val="000C1B09"/>
    <w:rsid w:val="000C47C3"/>
    <w:rsid w:val="000C492D"/>
    <w:rsid w:val="000D2ACB"/>
    <w:rsid w:val="000D4530"/>
    <w:rsid w:val="000D58AB"/>
    <w:rsid w:val="000D69A8"/>
    <w:rsid w:val="000D6D5D"/>
    <w:rsid w:val="000F2FDA"/>
    <w:rsid w:val="000F40B6"/>
    <w:rsid w:val="00104E5E"/>
    <w:rsid w:val="001065F4"/>
    <w:rsid w:val="001173DE"/>
    <w:rsid w:val="00117E1C"/>
    <w:rsid w:val="001270F5"/>
    <w:rsid w:val="00127135"/>
    <w:rsid w:val="0013282A"/>
    <w:rsid w:val="00133525"/>
    <w:rsid w:val="001349C7"/>
    <w:rsid w:val="0014412D"/>
    <w:rsid w:val="00144B36"/>
    <w:rsid w:val="00156662"/>
    <w:rsid w:val="00164F30"/>
    <w:rsid w:val="00167752"/>
    <w:rsid w:val="001707E1"/>
    <w:rsid w:val="00173047"/>
    <w:rsid w:val="00191E6F"/>
    <w:rsid w:val="00193BB5"/>
    <w:rsid w:val="001970C4"/>
    <w:rsid w:val="001A2F73"/>
    <w:rsid w:val="001A4C42"/>
    <w:rsid w:val="001A685B"/>
    <w:rsid w:val="001A6C2F"/>
    <w:rsid w:val="001A7420"/>
    <w:rsid w:val="001B26FA"/>
    <w:rsid w:val="001B6637"/>
    <w:rsid w:val="001C1D7F"/>
    <w:rsid w:val="001C21C3"/>
    <w:rsid w:val="001C3A88"/>
    <w:rsid w:val="001C457E"/>
    <w:rsid w:val="001D02C2"/>
    <w:rsid w:val="001D51B1"/>
    <w:rsid w:val="001D6412"/>
    <w:rsid w:val="001E07A3"/>
    <w:rsid w:val="001E436F"/>
    <w:rsid w:val="001F0C1D"/>
    <w:rsid w:val="001F1132"/>
    <w:rsid w:val="001F168B"/>
    <w:rsid w:val="001F4C30"/>
    <w:rsid w:val="00202D79"/>
    <w:rsid w:val="002057C3"/>
    <w:rsid w:val="0021069B"/>
    <w:rsid w:val="00211AB7"/>
    <w:rsid w:val="00222C1C"/>
    <w:rsid w:val="0022394D"/>
    <w:rsid w:val="0023359D"/>
    <w:rsid w:val="002347A2"/>
    <w:rsid w:val="0024180C"/>
    <w:rsid w:val="00252C58"/>
    <w:rsid w:val="00252DDC"/>
    <w:rsid w:val="00254689"/>
    <w:rsid w:val="00254D08"/>
    <w:rsid w:val="00257A7F"/>
    <w:rsid w:val="00262A03"/>
    <w:rsid w:val="00262ECC"/>
    <w:rsid w:val="00263719"/>
    <w:rsid w:val="00263ABD"/>
    <w:rsid w:val="002675F0"/>
    <w:rsid w:val="00270EF9"/>
    <w:rsid w:val="00271FA7"/>
    <w:rsid w:val="0028044C"/>
    <w:rsid w:val="00287BDE"/>
    <w:rsid w:val="00290434"/>
    <w:rsid w:val="002915DA"/>
    <w:rsid w:val="00295A0B"/>
    <w:rsid w:val="002A0090"/>
    <w:rsid w:val="002A181C"/>
    <w:rsid w:val="002A49FF"/>
    <w:rsid w:val="002A58B2"/>
    <w:rsid w:val="002B0366"/>
    <w:rsid w:val="002B250F"/>
    <w:rsid w:val="002B27BF"/>
    <w:rsid w:val="002B27D0"/>
    <w:rsid w:val="002B5595"/>
    <w:rsid w:val="002B6339"/>
    <w:rsid w:val="002C1353"/>
    <w:rsid w:val="002C3811"/>
    <w:rsid w:val="002D3224"/>
    <w:rsid w:val="002D5B04"/>
    <w:rsid w:val="002D7707"/>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316FF"/>
    <w:rsid w:val="00337C4B"/>
    <w:rsid w:val="003503E6"/>
    <w:rsid w:val="0035462D"/>
    <w:rsid w:val="00360483"/>
    <w:rsid w:val="00362BB7"/>
    <w:rsid w:val="003729B5"/>
    <w:rsid w:val="00372B3C"/>
    <w:rsid w:val="003765B8"/>
    <w:rsid w:val="00380DE3"/>
    <w:rsid w:val="00381373"/>
    <w:rsid w:val="0038548F"/>
    <w:rsid w:val="003863E1"/>
    <w:rsid w:val="00387A45"/>
    <w:rsid w:val="00392D8F"/>
    <w:rsid w:val="00393343"/>
    <w:rsid w:val="003A2833"/>
    <w:rsid w:val="003A2BEE"/>
    <w:rsid w:val="003A36CA"/>
    <w:rsid w:val="003A3BE5"/>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464DF"/>
    <w:rsid w:val="00455031"/>
    <w:rsid w:val="004554FF"/>
    <w:rsid w:val="00461750"/>
    <w:rsid w:val="004623C1"/>
    <w:rsid w:val="00465515"/>
    <w:rsid w:val="004702F6"/>
    <w:rsid w:val="00491C16"/>
    <w:rsid w:val="00493346"/>
    <w:rsid w:val="004944B0"/>
    <w:rsid w:val="00495E9A"/>
    <w:rsid w:val="004963EA"/>
    <w:rsid w:val="004A5E27"/>
    <w:rsid w:val="004A7ACE"/>
    <w:rsid w:val="004B6F19"/>
    <w:rsid w:val="004B736A"/>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59D7"/>
    <w:rsid w:val="00526061"/>
    <w:rsid w:val="0053388B"/>
    <w:rsid w:val="00535773"/>
    <w:rsid w:val="0054013D"/>
    <w:rsid w:val="005402FC"/>
    <w:rsid w:val="00541EB4"/>
    <w:rsid w:val="00543E6C"/>
    <w:rsid w:val="00552B32"/>
    <w:rsid w:val="00554860"/>
    <w:rsid w:val="00555143"/>
    <w:rsid w:val="00565087"/>
    <w:rsid w:val="005653F4"/>
    <w:rsid w:val="005705E2"/>
    <w:rsid w:val="00576A2E"/>
    <w:rsid w:val="005925D4"/>
    <w:rsid w:val="00593C10"/>
    <w:rsid w:val="00597B11"/>
    <w:rsid w:val="00597CE5"/>
    <w:rsid w:val="005A1A4A"/>
    <w:rsid w:val="005A3974"/>
    <w:rsid w:val="005A3AC3"/>
    <w:rsid w:val="005B06FE"/>
    <w:rsid w:val="005B169D"/>
    <w:rsid w:val="005B3887"/>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6F3"/>
    <w:rsid w:val="00614902"/>
    <w:rsid w:val="00614FDF"/>
    <w:rsid w:val="00615895"/>
    <w:rsid w:val="00617ABA"/>
    <w:rsid w:val="00617E3D"/>
    <w:rsid w:val="00623302"/>
    <w:rsid w:val="00627357"/>
    <w:rsid w:val="00631216"/>
    <w:rsid w:val="0063543D"/>
    <w:rsid w:val="006373E1"/>
    <w:rsid w:val="00641458"/>
    <w:rsid w:val="006418F3"/>
    <w:rsid w:val="0064613A"/>
    <w:rsid w:val="0064708B"/>
    <w:rsid w:val="00647114"/>
    <w:rsid w:val="0066057B"/>
    <w:rsid w:val="00663EB1"/>
    <w:rsid w:val="006700B6"/>
    <w:rsid w:val="00670B64"/>
    <w:rsid w:val="0067506E"/>
    <w:rsid w:val="00682580"/>
    <w:rsid w:val="00687FAF"/>
    <w:rsid w:val="00693565"/>
    <w:rsid w:val="006A323F"/>
    <w:rsid w:val="006A6780"/>
    <w:rsid w:val="006A77C2"/>
    <w:rsid w:val="006B297A"/>
    <w:rsid w:val="006B30D0"/>
    <w:rsid w:val="006B73FF"/>
    <w:rsid w:val="006C0751"/>
    <w:rsid w:val="006C1687"/>
    <w:rsid w:val="006C3D95"/>
    <w:rsid w:val="006C7A19"/>
    <w:rsid w:val="006C7EF0"/>
    <w:rsid w:val="006D43F2"/>
    <w:rsid w:val="006D5031"/>
    <w:rsid w:val="006E5921"/>
    <w:rsid w:val="006E5C86"/>
    <w:rsid w:val="006E6878"/>
    <w:rsid w:val="006F6AA8"/>
    <w:rsid w:val="00701116"/>
    <w:rsid w:val="00711A10"/>
    <w:rsid w:val="00711C8A"/>
    <w:rsid w:val="00713C44"/>
    <w:rsid w:val="00722C42"/>
    <w:rsid w:val="00722D36"/>
    <w:rsid w:val="0072525D"/>
    <w:rsid w:val="007274DE"/>
    <w:rsid w:val="00734A5B"/>
    <w:rsid w:val="0074026F"/>
    <w:rsid w:val="007429F6"/>
    <w:rsid w:val="00744E76"/>
    <w:rsid w:val="007462A1"/>
    <w:rsid w:val="00747BD9"/>
    <w:rsid w:val="00755366"/>
    <w:rsid w:val="00761C0F"/>
    <w:rsid w:val="00764D42"/>
    <w:rsid w:val="00766098"/>
    <w:rsid w:val="00771998"/>
    <w:rsid w:val="00773C26"/>
    <w:rsid w:val="00774DA4"/>
    <w:rsid w:val="00781F0F"/>
    <w:rsid w:val="007843F3"/>
    <w:rsid w:val="0079347C"/>
    <w:rsid w:val="0079426C"/>
    <w:rsid w:val="007B1E18"/>
    <w:rsid w:val="007B600E"/>
    <w:rsid w:val="007B6315"/>
    <w:rsid w:val="007B646A"/>
    <w:rsid w:val="007D15AE"/>
    <w:rsid w:val="007D4FB1"/>
    <w:rsid w:val="007E1683"/>
    <w:rsid w:val="007E60F5"/>
    <w:rsid w:val="007E7826"/>
    <w:rsid w:val="007F0F4A"/>
    <w:rsid w:val="007F0F4B"/>
    <w:rsid w:val="007F170A"/>
    <w:rsid w:val="007F26E0"/>
    <w:rsid w:val="007F37D2"/>
    <w:rsid w:val="008028A4"/>
    <w:rsid w:val="00805C72"/>
    <w:rsid w:val="00806AC4"/>
    <w:rsid w:val="00814315"/>
    <w:rsid w:val="00822565"/>
    <w:rsid w:val="00825E3E"/>
    <w:rsid w:val="00830747"/>
    <w:rsid w:val="008326EC"/>
    <w:rsid w:val="00834290"/>
    <w:rsid w:val="00842EF7"/>
    <w:rsid w:val="00847A96"/>
    <w:rsid w:val="00850A55"/>
    <w:rsid w:val="00850D6D"/>
    <w:rsid w:val="00862597"/>
    <w:rsid w:val="00863EDA"/>
    <w:rsid w:val="0086605C"/>
    <w:rsid w:val="00867F18"/>
    <w:rsid w:val="008750D6"/>
    <w:rsid w:val="008768CA"/>
    <w:rsid w:val="00877CB1"/>
    <w:rsid w:val="00881C00"/>
    <w:rsid w:val="00890D2D"/>
    <w:rsid w:val="0089154D"/>
    <w:rsid w:val="00897795"/>
    <w:rsid w:val="00897889"/>
    <w:rsid w:val="008A771A"/>
    <w:rsid w:val="008B3FBF"/>
    <w:rsid w:val="008B5769"/>
    <w:rsid w:val="008B7184"/>
    <w:rsid w:val="008C1BF1"/>
    <w:rsid w:val="008C2F46"/>
    <w:rsid w:val="008C384C"/>
    <w:rsid w:val="008C49F6"/>
    <w:rsid w:val="008C68B8"/>
    <w:rsid w:val="008C6F92"/>
    <w:rsid w:val="008C73A0"/>
    <w:rsid w:val="008D2BA9"/>
    <w:rsid w:val="008D406B"/>
    <w:rsid w:val="008E30D4"/>
    <w:rsid w:val="008E3EF6"/>
    <w:rsid w:val="008E7DC4"/>
    <w:rsid w:val="008F641A"/>
    <w:rsid w:val="008F768F"/>
    <w:rsid w:val="0090271F"/>
    <w:rsid w:val="00902E23"/>
    <w:rsid w:val="009114D7"/>
    <w:rsid w:val="00911FD5"/>
    <w:rsid w:val="00912E81"/>
    <w:rsid w:val="0091348E"/>
    <w:rsid w:val="009157C5"/>
    <w:rsid w:val="00917CCB"/>
    <w:rsid w:val="009348DE"/>
    <w:rsid w:val="00937F6D"/>
    <w:rsid w:val="00942EC2"/>
    <w:rsid w:val="009436E5"/>
    <w:rsid w:val="00945036"/>
    <w:rsid w:val="00951676"/>
    <w:rsid w:val="00952A85"/>
    <w:rsid w:val="00952DE1"/>
    <w:rsid w:val="00954F8A"/>
    <w:rsid w:val="00955741"/>
    <w:rsid w:val="00957C24"/>
    <w:rsid w:val="00974F07"/>
    <w:rsid w:val="00986745"/>
    <w:rsid w:val="00990156"/>
    <w:rsid w:val="00992486"/>
    <w:rsid w:val="00992ADF"/>
    <w:rsid w:val="00993B78"/>
    <w:rsid w:val="009A0A58"/>
    <w:rsid w:val="009A34CE"/>
    <w:rsid w:val="009A71CB"/>
    <w:rsid w:val="009B027E"/>
    <w:rsid w:val="009B15B5"/>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7E3"/>
    <w:rsid w:val="00A3696F"/>
    <w:rsid w:val="00A373B6"/>
    <w:rsid w:val="00A42BF4"/>
    <w:rsid w:val="00A43890"/>
    <w:rsid w:val="00A44D1E"/>
    <w:rsid w:val="00A53724"/>
    <w:rsid w:val="00A53B20"/>
    <w:rsid w:val="00A56066"/>
    <w:rsid w:val="00A57BC6"/>
    <w:rsid w:val="00A65F38"/>
    <w:rsid w:val="00A73129"/>
    <w:rsid w:val="00A76C62"/>
    <w:rsid w:val="00A82346"/>
    <w:rsid w:val="00A91134"/>
    <w:rsid w:val="00A911F2"/>
    <w:rsid w:val="00A92BA1"/>
    <w:rsid w:val="00AA6A15"/>
    <w:rsid w:val="00AB69F3"/>
    <w:rsid w:val="00AC09D7"/>
    <w:rsid w:val="00AC6BC6"/>
    <w:rsid w:val="00AC70E5"/>
    <w:rsid w:val="00AD1D90"/>
    <w:rsid w:val="00AD5AD2"/>
    <w:rsid w:val="00AD7838"/>
    <w:rsid w:val="00AD7DB4"/>
    <w:rsid w:val="00AE19D7"/>
    <w:rsid w:val="00AE30F7"/>
    <w:rsid w:val="00AE3967"/>
    <w:rsid w:val="00AE65E2"/>
    <w:rsid w:val="00AE6D8E"/>
    <w:rsid w:val="00AE70AE"/>
    <w:rsid w:val="00AF6C46"/>
    <w:rsid w:val="00AF7276"/>
    <w:rsid w:val="00B06CE5"/>
    <w:rsid w:val="00B07320"/>
    <w:rsid w:val="00B14B58"/>
    <w:rsid w:val="00B15076"/>
    <w:rsid w:val="00B15449"/>
    <w:rsid w:val="00B156B3"/>
    <w:rsid w:val="00B33202"/>
    <w:rsid w:val="00B430BC"/>
    <w:rsid w:val="00B44295"/>
    <w:rsid w:val="00B46D26"/>
    <w:rsid w:val="00B715D6"/>
    <w:rsid w:val="00B83E2E"/>
    <w:rsid w:val="00B861E0"/>
    <w:rsid w:val="00B9210A"/>
    <w:rsid w:val="00B93086"/>
    <w:rsid w:val="00B97FF3"/>
    <w:rsid w:val="00BA00C8"/>
    <w:rsid w:val="00BA19ED"/>
    <w:rsid w:val="00BA1E45"/>
    <w:rsid w:val="00BA37EC"/>
    <w:rsid w:val="00BA4B8D"/>
    <w:rsid w:val="00BB7F23"/>
    <w:rsid w:val="00BC0F7D"/>
    <w:rsid w:val="00BD021C"/>
    <w:rsid w:val="00BD0D84"/>
    <w:rsid w:val="00BD105F"/>
    <w:rsid w:val="00BD20C8"/>
    <w:rsid w:val="00BD5B85"/>
    <w:rsid w:val="00BD7D31"/>
    <w:rsid w:val="00BE3255"/>
    <w:rsid w:val="00BE52D1"/>
    <w:rsid w:val="00BE5CA4"/>
    <w:rsid w:val="00BE61A8"/>
    <w:rsid w:val="00BF128E"/>
    <w:rsid w:val="00BF3311"/>
    <w:rsid w:val="00BF35B0"/>
    <w:rsid w:val="00BF36CC"/>
    <w:rsid w:val="00BF6F78"/>
    <w:rsid w:val="00C00232"/>
    <w:rsid w:val="00C04A08"/>
    <w:rsid w:val="00C074DD"/>
    <w:rsid w:val="00C07745"/>
    <w:rsid w:val="00C10638"/>
    <w:rsid w:val="00C1496A"/>
    <w:rsid w:val="00C208AF"/>
    <w:rsid w:val="00C224E7"/>
    <w:rsid w:val="00C27AB0"/>
    <w:rsid w:val="00C304B5"/>
    <w:rsid w:val="00C30ACF"/>
    <w:rsid w:val="00C31624"/>
    <w:rsid w:val="00C33079"/>
    <w:rsid w:val="00C34B68"/>
    <w:rsid w:val="00C35A8F"/>
    <w:rsid w:val="00C362A4"/>
    <w:rsid w:val="00C37EBD"/>
    <w:rsid w:val="00C45231"/>
    <w:rsid w:val="00C50F1A"/>
    <w:rsid w:val="00C53B48"/>
    <w:rsid w:val="00C65024"/>
    <w:rsid w:val="00C71299"/>
    <w:rsid w:val="00C72833"/>
    <w:rsid w:val="00C80596"/>
    <w:rsid w:val="00C80F1D"/>
    <w:rsid w:val="00C86DCE"/>
    <w:rsid w:val="00C93F40"/>
    <w:rsid w:val="00C94FEF"/>
    <w:rsid w:val="00CA0674"/>
    <w:rsid w:val="00CA3D0C"/>
    <w:rsid w:val="00CA7424"/>
    <w:rsid w:val="00CB4E87"/>
    <w:rsid w:val="00CC1EA8"/>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28F2"/>
    <w:rsid w:val="00D62FEB"/>
    <w:rsid w:val="00D63A4F"/>
    <w:rsid w:val="00D63B27"/>
    <w:rsid w:val="00D63F66"/>
    <w:rsid w:val="00D675A9"/>
    <w:rsid w:val="00D709AA"/>
    <w:rsid w:val="00D738D6"/>
    <w:rsid w:val="00D755EB"/>
    <w:rsid w:val="00D76048"/>
    <w:rsid w:val="00D8778B"/>
    <w:rsid w:val="00D87ADD"/>
    <w:rsid w:val="00D87E00"/>
    <w:rsid w:val="00D9134D"/>
    <w:rsid w:val="00D913B1"/>
    <w:rsid w:val="00D93700"/>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1018"/>
    <w:rsid w:val="00E11B69"/>
    <w:rsid w:val="00E14763"/>
    <w:rsid w:val="00E16509"/>
    <w:rsid w:val="00E17840"/>
    <w:rsid w:val="00E2356A"/>
    <w:rsid w:val="00E25612"/>
    <w:rsid w:val="00E30144"/>
    <w:rsid w:val="00E32434"/>
    <w:rsid w:val="00E34D00"/>
    <w:rsid w:val="00E411C2"/>
    <w:rsid w:val="00E44582"/>
    <w:rsid w:val="00E4700A"/>
    <w:rsid w:val="00E540BF"/>
    <w:rsid w:val="00E547BD"/>
    <w:rsid w:val="00E57482"/>
    <w:rsid w:val="00E60698"/>
    <w:rsid w:val="00E6356F"/>
    <w:rsid w:val="00E71647"/>
    <w:rsid w:val="00E72E85"/>
    <w:rsid w:val="00E77645"/>
    <w:rsid w:val="00E902A4"/>
    <w:rsid w:val="00E92ECF"/>
    <w:rsid w:val="00E9321D"/>
    <w:rsid w:val="00E9342E"/>
    <w:rsid w:val="00E94035"/>
    <w:rsid w:val="00EA0E61"/>
    <w:rsid w:val="00EA15B0"/>
    <w:rsid w:val="00EA5ABD"/>
    <w:rsid w:val="00EA5EA7"/>
    <w:rsid w:val="00EA7C4C"/>
    <w:rsid w:val="00EB29A2"/>
    <w:rsid w:val="00EB5970"/>
    <w:rsid w:val="00EB5CDA"/>
    <w:rsid w:val="00EB633B"/>
    <w:rsid w:val="00EB6CE6"/>
    <w:rsid w:val="00EC0B60"/>
    <w:rsid w:val="00EC4A25"/>
    <w:rsid w:val="00EC74F0"/>
    <w:rsid w:val="00ED341E"/>
    <w:rsid w:val="00EE21F4"/>
    <w:rsid w:val="00EF1497"/>
    <w:rsid w:val="00EF70E5"/>
    <w:rsid w:val="00EF7D10"/>
    <w:rsid w:val="00F025A2"/>
    <w:rsid w:val="00F04712"/>
    <w:rsid w:val="00F05EF5"/>
    <w:rsid w:val="00F13360"/>
    <w:rsid w:val="00F16DAE"/>
    <w:rsid w:val="00F21840"/>
    <w:rsid w:val="00F22EC7"/>
    <w:rsid w:val="00F255C4"/>
    <w:rsid w:val="00F25625"/>
    <w:rsid w:val="00F325C8"/>
    <w:rsid w:val="00F34899"/>
    <w:rsid w:val="00F36FA4"/>
    <w:rsid w:val="00F379E0"/>
    <w:rsid w:val="00F40808"/>
    <w:rsid w:val="00F45ECD"/>
    <w:rsid w:val="00F46140"/>
    <w:rsid w:val="00F50596"/>
    <w:rsid w:val="00F51278"/>
    <w:rsid w:val="00F52C93"/>
    <w:rsid w:val="00F5572C"/>
    <w:rsid w:val="00F57CB1"/>
    <w:rsid w:val="00F63945"/>
    <w:rsid w:val="00F653B8"/>
    <w:rsid w:val="00F74891"/>
    <w:rsid w:val="00F84F0D"/>
    <w:rsid w:val="00F9008D"/>
    <w:rsid w:val="00F9108E"/>
    <w:rsid w:val="00F91227"/>
    <w:rsid w:val="00FA0DA2"/>
    <w:rsid w:val="00FA1266"/>
    <w:rsid w:val="00FB39F8"/>
    <w:rsid w:val="00FC1192"/>
    <w:rsid w:val="00FC2000"/>
    <w:rsid w:val="00FC3AA6"/>
    <w:rsid w:val="00FD5D84"/>
    <w:rsid w:val="00FD7766"/>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aliases w:val="已访问的超链接"/>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link w:val="B1Car"/>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qFormat/>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2">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2"/>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1">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4">
    <w:name w:val="修订"/>
    <w:hidden/>
    <w:semiHidden/>
    <w:qFormat/>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2">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3">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aliases w:val="Block_Text,np,b"/>
    <w:basedOn w:val="Normal"/>
    <w:link w:val="11BodyTextChar"/>
    <w:qFormat/>
    <w:rsid w:val="00842EF7"/>
    <w:pPr>
      <w:spacing w:after="220"/>
      <w:ind w:left="1298"/>
    </w:pPr>
    <w:rPr>
      <w:rFonts w:ascii="Arial" w:eastAsia="SimSun" w:hAnsi="Arial"/>
      <w:lang w:val="en-US" w:eastAsia="en-GB"/>
    </w:rPr>
  </w:style>
  <w:style w:type="numbering" w:customStyle="1" w:styleId="14">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0"/>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5">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5">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a">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b">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6">
    <w:name w:val="수정"/>
    <w:hidden/>
    <w:semiHidden/>
    <w:qFormat/>
    <w:rsid w:val="00E14763"/>
    <w:rPr>
      <w:rFonts w:eastAsia="Batang"/>
      <w:lang w:eastAsia="en-US"/>
    </w:rPr>
  </w:style>
  <w:style w:type="paragraph" w:customStyle="1" w:styleId="a7">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aliases w:val="cap Char Char6,Caption Char Char5,Caption Char1 Char Char5,cap Char Char1 Char5,Caption Char Char1 Char Char5,cap Char2 Char Char Char5"/>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link w:val="TableNo0"/>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qFormat/>
    <w:rsid w:val="001349C7"/>
    <w:rPr>
      <w:color w:val="808080"/>
    </w:rPr>
  </w:style>
  <w:style w:type="paragraph" w:customStyle="1" w:styleId="DunkleListe-Akzent31">
    <w:name w:val="Dunkle Liste - Akzent 31"/>
    <w:hidden/>
    <w:uiPriority w:val="99"/>
    <w:semiHidden/>
    <w:qFormat/>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1349C7"/>
    <w:rPr>
      <w:rFonts w:eastAsia="MS Mincho"/>
      <w:lang w:val="it-IT"/>
    </w:rPr>
  </w:style>
  <w:style w:type="paragraph" w:customStyle="1" w:styleId="a8">
    <w:name w:val="段"/>
    <w:uiPriority w:val="99"/>
    <w:qFormat/>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qFormat/>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qFormat/>
    <w:rsid w:val="001349C7"/>
  </w:style>
  <w:style w:type="character" w:styleId="HTMLAcronym">
    <w:name w:val="HTML Acronym"/>
    <w:basedOn w:val="DefaultParagraphFont"/>
    <w:uiPriority w:val="99"/>
    <w:unhideWhenUsed/>
    <w:qFormat/>
    <w:rsid w:val="001349C7"/>
  </w:style>
  <w:style w:type="table" w:styleId="LightList">
    <w:name w:val="Light List"/>
    <w:basedOn w:val="TableNormal"/>
    <w:uiPriority w:val="61"/>
    <w:qFormat/>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e">
    <w:name w:val="수정1"/>
    <w:hidden/>
    <w:semiHidden/>
    <w:qFormat/>
    <w:rsid w:val="001349C7"/>
    <w:rPr>
      <w:rFonts w:eastAsia="Batang"/>
      <w:lang w:eastAsia="en-US"/>
    </w:rPr>
  </w:style>
  <w:style w:type="character" w:customStyle="1" w:styleId="1f">
    <w:name w:val="未解決のメンション1"/>
    <w:uiPriority w:val="99"/>
    <w:semiHidden/>
    <w:unhideWhenUsed/>
    <w:qFormat/>
    <w:rsid w:val="00117E1C"/>
    <w:rPr>
      <w:color w:val="605E5C"/>
      <w:shd w:val="clear" w:color="auto" w:fill="E1DFDD"/>
    </w:rPr>
  </w:style>
  <w:style w:type="paragraph" w:customStyle="1" w:styleId="1f0">
    <w:name w:val="変更箇所1"/>
    <w:hidden/>
    <w:uiPriority w:val="99"/>
    <w:semiHidden/>
    <w:qFormat/>
    <w:rsid w:val="00117E1C"/>
    <w:rPr>
      <w:rFonts w:eastAsia="MS Mincho"/>
      <w:lang w:eastAsia="en-US"/>
    </w:rPr>
  </w:style>
  <w:style w:type="table" w:customStyle="1" w:styleId="TableGrid17">
    <w:name w:val="Table Grid17"/>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C1EA8"/>
  </w:style>
  <w:style w:type="table" w:customStyle="1" w:styleId="TableGrid91">
    <w:name w:val="Table Grid9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CC1EA8"/>
    <w:rPr>
      <w:b/>
      <w:bCs/>
      <w:i/>
      <w:iCs/>
      <w:color w:val="4F81BD"/>
    </w:rPr>
  </w:style>
  <w:style w:type="table" w:customStyle="1" w:styleId="TableGrid131">
    <w:name w:val="Table Grid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C1EA8"/>
  </w:style>
  <w:style w:type="numbering" w:customStyle="1" w:styleId="NoList23">
    <w:name w:val="No List23"/>
    <w:next w:val="NoList"/>
    <w:uiPriority w:val="99"/>
    <w:semiHidden/>
    <w:unhideWhenUsed/>
    <w:rsid w:val="00CC1EA8"/>
  </w:style>
  <w:style w:type="table" w:customStyle="1" w:styleId="TableGrid421">
    <w:name w:val="Table Grid4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CC1EA8"/>
  </w:style>
  <w:style w:type="table" w:customStyle="1" w:styleId="TableGrid511">
    <w:name w:val="Table Grid5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CC1EA8"/>
  </w:style>
  <w:style w:type="table" w:customStyle="1" w:styleId="TableGrid611">
    <w:name w:val="Table Grid6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CC1EA8"/>
  </w:style>
  <w:style w:type="numbering" w:customStyle="1" w:styleId="NoList62">
    <w:name w:val="No List62"/>
    <w:next w:val="NoList"/>
    <w:uiPriority w:val="99"/>
    <w:semiHidden/>
    <w:unhideWhenUsed/>
    <w:rsid w:val="00CC1EA8"/>
  </w:style>
  <w:style w:type="numbering" w:customStyle="1" w:styleId="NoList72">
    <w:name w:val="No List72"/>
    <w:next w:val="NoList"/>
    <w:uiPriority w:val="99"/>
    <w:semiHidden/>
    <w:unhideWhenUsed/>
    <w:rsid w:val="00CC1EA8"/>
  </w:style>
  <w:style w:type="numbering" w:customStyle="1" w:styleId="NoList81">
    <w:name w:val="No List81"/>
    <w:next w:val="NoList"/>
    <w:uiPriority w:val="99"/>
    <w:semiHidden/>
    <w:unhideWhenUsed/>
    <w:rsid w:val="00CC1EA8"/>
  </w:style>
  <w:style w:type="numbering" w:customStyle="1" w:styleId="NoList9">
    <w:name w:val="No List9"/>
    <w:next w:val="NoList"/>
    <w:uiPriority w:val="99"/>
    <w:semiHidden/>
    <w:unhideWhenUsed/>
    <w:rsid w:val="00CC1EA8"/>
  </w:style>
  <w:style w:type="table" w:customStyle="1" w:styleId="TableGrid1121">
    <w:name w:val="Table Grid11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C1EA8"/>
  </w:style>
  <w:style w:type="numbering" w:customStyle="1" w:styleId="NoList212">
    <w:name w:val="No List212"/>
    <w:next w:val="NoList"/>
    <w:uiPriority w:val="99"/>
    <w:semiHidden/>
    <w:unhideWhenUsed/>
    <w:rsid w:val="00CC1EA8"/>
  </w:style>
  <w:style w:type="table" w:customStyle="1" w:styleId="TableGrid4111">
    <w:name w:val="Table Grid41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CC1EA8"/>
  </w:style>
  <w:style w:type="numbering" w:customStyle="1" w:styleId="NoList412">
    <w:name w:val="No List412"/>
    <w:next w:val="NoList"/>
    <w:uiPriority w:val="99"/>
    <w:semiHidden/>
    <w:unhideWhenUsed/>
    <w:rsid w:val="00CC1EA8"/>
  </w:style>
  <w:style w:type="numbering" w:customStyle="1" w:styleId="NoList511">
    <w:name w:val="No List511"/>
    <w:next w:val="NoList"/>
    <w:uiPriority w:val="99"/>
    <w:semiHidden/>
    <w:unhideWhenUsed/>
    <w:rsid w:val="00CC1EA8"/>
  </w:style>
  <w:style w:type="numbering" w:customStyle="1" w:styleId="NoList611">
    <w:name w:val="No List611"/>
    <w:next w:val="NoList"/>
    <w:uiPriority w:val="99"/>
    <w:semiHidden/>
    <w:unhideWhenUsed/>
    <w:rsid w:val="00CC1EA8"/>
  </w:style>
  <w:style w:type="numbering" w:customStyle="1" w:styleId="NoList711">
    <w:name w:val="No List711"/>
    <w:next w:val="NoList"/>
    <w:uiPriority w:val="99"/>
    <w:semiHidden/>
    <w:unhideWhenUsed/>
    <w:rsid w:val="00CC1EA8"/>
  </w:style>
  <w:style w:type="numbering" w:customStyle="1" w:styleId="NoList811">
    <w:name w:val="No List811"/>
    <w:next w:val="NoList"/>
    <w:uiPriority w:val="99"/>
    <w:semiHidden/>
    <w:unhideWhenUsed/>
    <w:rsid w:val="00CC1EA8"/>
  </w:style>
  <w:style w:type="numbering" w:customStyle="1" w:styleId="NoList91">
    <w:name w:val="No List91"/>
    <w:next w:val="NoList"/>
    <w:uiPriority w:val="99"/>
    <w:semiHidden/>
    <w:unhideWhenUsed/>
    <w:rsid w:val="00CC1EA8"/>
  </w:style>
  <w:style w:type="numbering" w:customStyle="1" w:styleId="LFO19">
    <w:name w:val="LFO19"/>
    <w:basedOn w:val="NoList"/>
    <w:rsid w:val="00CC1EA8"/>
  </w:style>
  <w:style w:type="numbering" w:customStyle="1" w:styleId="NoList10">
    <w:name w:val="No List10"/>
    <w:next w:val="NoList"/>
    <w:uiPriority w:val="99"/>
    <w:semiHidden/>
    <w:unhideWhenUsed/>
    <w:rsid w:val="00CC1EA8"/>
  </w:style>
  <w:style w:type="numbering" w:customStyle="1" w:styleId="LFO191">
    <w:name w:val="LFO191"/>
    <w:basedOn w:val="NoList"/>
    <w:rsid w:val="00CC1EA8"/>
  </w:style>
  <w:style w:type="numbering" w:customStyle="1" w:styleId="NoList122">
    <w:name w:val="No List122"/>
    <w:next w:val="NoList"/>
    <w:uiPriority w:val="99"/>
    <w:semiHidden/>
    <w:rsid w:val="00CC1EA8"/>
  </w:style>
  <w:style w:type="numbering" w:customStyle="1" w:styleId="NoList1112">
    <w:name w:val="No List1112"/>
    <w:next w:val="NoList"/>
    <w:uiPriority w:val="99"/>
    <w:semiHidden/>
    <w:unhideWhenUsed/>
    <w:rsid w:val="00CC1EA8"/>
  </w:style>
  <w:style w:type="table" w:customStyle="1" w:styleId="TableGrid11121">
    <w:name w:val="Table Grid1112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CC1EA8"/>
  </w:style>
  <w:style w:type="numbering" w:customStyle="1" w:styleId="123">
    <w:name w:val="リストなし12"/>
    <w:next w:val="NoList"/>
    <w:uiPriority w:val="99"/>
    <w:semiHidden/>
    <w:unhideWhenUsed/>
    <w:rsid w:val="00CC1EA8"/>
  </w:style>
  <w:style w:type="numbering" w:customStyle="1" w:styleId="1120">
    <w:name w:val="无列表112"/>
    <w:next w:val="NoList"/>
    <w:semiHidden/>
    <w:rsid w:val="00CC1EA8"/>
  </w:style>
  <w:style w:type="numbering" w:customStyle="1" w:styleId="1111">
    <w:name w:val="リストなし111"/>
    <w:next w:val="NoList"/>
    <w:uiPriority w:val="99"/>
    <w:semiHidden/>
    <w:unhideWhenUsed/>
    <w:rsid w:val="00CC1EA8"/>
  </w:style>
  <w:style w:type="numbering" w:customStyle="1" w:styleId="NoList222">
    <w:name w:val="No List222"/>
    <w:next w:val="NoList"/>
    <w:uiPriority w:val="99"/>
    <w:semiHidden/>
    <w:unhideWhenUsed/>
    <w:rsid w:val="00CC1EA8"/>
  </w:style>
  <w:style w:type="numbering" w:customStyle="1" w:styleId="NoList322">
    <w:name w:val="No List322"/>
    <w:next w:val="NoList"/>
    <w:uiPriority w:val="99"/>
    <w:semiHidden/>
    <w:unhideWhenUsed/>
    <w:rsid w:val="00CC1EA8"/>
  </w:style>
  <w:style w:type="numbering" w:customStyle="1" w:styleId="NoList421">
    <w:name w:val="No List421"/>
    <w:next w:val="NoList"/>
    <w:uiPriority w:val="99"/>
    <w:semiHidden/>
    <w:unhideWhenUsed/>
    <w:rsid w:val="00CC1EA8"/>
  </w:style>
  <w:style w:type="numbering" w:customStyle="1" w:styleId="NoList2111">
    <w:name w:val="No List2111"/>
    <w:next w:val="NoList"/>
    <w:uiPriority w:val="99"/>
    <w:semiHidden/>
    <w:unhideWhenUsed/>
    <w:rsid w:val="00CC1EA8"/>
  </w:style>
  <w:style w:type="numbering" w:customStyle="1" w:styleId="NoList3111">
    <w:name w:val="No List3111"/>
    <w:next w:val="NoList"/>
    <w:uiPriority w:val="99"/>
    <w:semiHidden/>
    <w:unhideWhenUsed/>
    <w:rsid w:val="00CC1EA8"/>
  </w:style>
  <w:style w:type="numbering" w:customStyle="1" w:styleId="NoList4111">
    <w:name w:val="No List4111"/>
    <w:next w:val="NoList"/>
    <w:uiPriority w:val="99"/>
    <w:semiHidden/>
    <w:unhideWhenUsed/>
    <w:rsid w:val="00CC1EA8"/>
  </w:style>
  <w:style w:type="numbering" w:customStyle="1" w:styleId="11110">
    <w:name w:val="无列表1111"/>
    <w:next w:val="NoList"/>
    <w:semiHidden/>
    <w:rsid w:val="00CC1EA8"/>
  </w:style>
  <w:style w:type="numbering" w:customStyle="1" w:styleId="NoList11111">
    <w:name w:val="No List11111"/>
    <w:next w:val="NoList"/>
    <w:uiPriority w:val="99"/>
    <w:semiHidden/>
    <w:unhideWhenUsed/>
    <w:rsid w:val="00CC1EA8"/>
  </w:style>
  <w:style w:type="numbering" w:customStyle="1" w:styleId="NoList1211">
    <w:name w:val="No List1211"/>
    <w:next w:val="NoList"/>
    <w:uiPriority w:val="99"/>
    <w:semiHidden/>
    <w:unhideWhenUsed/>
    <w:rsid w:val="00CC1EA8"/>
  </w:style>
  <w:style w:type="numbering" w:customStyle="1" w:styleId="NoList2211">
    <w:name w:val="No List2211"/>
    <w:next w:val="NoList"/>
    <w:uiPriority w:val="99"/>
    <w:semiHidden/>
    <w:unhideWhenUsed/>
    <w:rsid w:val="00CC1EA8"/>
  </w:style>
  <w:style w:type="numbering" w:customStyle="1" w:styleId="NoList3211">
    <w:name w:val="No List3211"/>
    <w:next w:val="NoList"/>
    <w:uiPriority w:val="99"/>
    <w:semiHidden/>
    <w:unhideWhenUsed/>
    <w:rsid w:val="00CC1EA8"/>
  </w:style>
  <w:style w:type="numbering" w:customStyle="1" w:styleId="NoList14">
    <w:name w:val="No List14"/>
    <w:next w:val="NoList"/>
    <w:uiPriority w:val="99"/>
    <w:semiHidden/>
    <w:unhideWhenUsed/>
    <w:rsid w:val="00CC1EA8"/>
  </w:style>
  <w:style w:type="table" w:customStyle="1" w:styleId="TableGrid101">
    <w:name w:val="Table Grid10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CC1EA8"/>
  </w:style>
  <w:style w:type="numbering" w:customStyle="1" w:styleId="NoList24">
    <w:name w:val="No List24"/>
    <w:next w:val="NoList"/>
    <w:uiPriority w:val="99"/>
    <w:semiHidden/>
    <w:unhideWhenUsed/>
    <w:rsid w:val="00CC1EA8"/>
  </w:style>
  <w:style w:type="table" w:customStyle="1" w:styleId="TableGrid431">
    <w:name w:val="Table Grid4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CC1EA8"/>
  </w:style>
  <w:style w:type="table" w:customStyle="1" w:styleId="TableGrid521">
    <w:name w:val="Table Grid5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C1EA8"/>
  </w:style>
  <w:style w:type="table" w:customStyle="1" w:styleId="TableGrid621">
    <w:name w:val="Table Grid6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CC1EA8"/>
  </w:style>
  <w:style w:type="numbering" w:customStyle="1" w:styleId="NoList63">
    <w:name w:val="No List63"/>
    <w:next w:val="NoList"/>
    <w:uiPriority w:val="99"/>
    <w:semiHidden/>
    <w:unhideWhenUsed/>
    <w:rsid w:val="00CC1EA8"/>
  </w:style>
  <w:style w:type="numbering" w:customStyle="1" w:styleId="NoList73">
    <w:name w:val="No List73"/>
    <w:next w:val="NoList"/>
    <w:uiPriority w:val="99"/>
    <w:semiHidden/>
    <w:unhideWhenUsed/>
    <w:rsid w:val="00CC1EA8"/>
  </w:style>
  <w:style w:type="numbering" w:customStyle="1" w:styleId="NoList82">
    <w:name w:val="No List82"/>
    <w:next w:val="NoList"/>
    <w:uiPriority w:val="99"/>
    <w:semiHidden/>
    <w:unhideWhenUsed/>
    <w:rsid w:val="00CC1EA8"/>
  </w:style>
  <w:style w:type="numbering" w:customStyle="1" w:styleId="NoList92">
    <w:name w:val="No List92"/>
    <w:next w:val="NoList"/>
    <w:uiPriority w:val="99"/>
    <w:semiHidden/>
    <w:unhideWhenUsed/>
    <w:rsid w:val="00CC1EA8"/>
  </w:style>
  <w:style w:type="table" w:customStyle="1" w:styleId="TableGrid1131">
    <w:name w:val="Table Grid1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C1EA8"/>
  </w:style>
  <w:style w:type="numbering" w:customStyle="1" w:styleId="NoList213">
    <w:name w:val="No List213"/>
    <w:next w:val="NoList"/>
    <w:uiPriority w:val="99"/>
    <w:semiHidden/>
    <w:unhideWhenUsed/>
    <w:rsid w:val="00CC1EA8"/>
  </w:style>
  <w:style w:type="table" w:customStyle="1" w:styleId="TableGrid4121">
    <w:name w:val="Table Grid41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CC1EA8"/>
  </w:style>
  <w:style w:type="numbering" w:customStyle="1" w:styleId="NoList413">
    <w:name w:val="No List413"/>
    <w:next w:val="NoList"/>
    <w:uiPriority w:val="99"/>
    <w:semiHidden/>
    <w:unhideWhenUsed/>
    <w:rsid w:val="00CC1EA8"/>
  </w:style>
  <w:style w:type="numbering" w:customStyle="1" w:styleId="NoList512">
    <w:name w:val="No List512"/>
    <w:next w:val="NoList"/>
    <w:uiPriority w:val="99"/>
    <w:semiHidden/>
    <w:unhideWhenUsed/>
    <w:rsid w:val="00CC1EA8"/>
  </w:style>
  <w:style w:type="numbering" w:customStyle="1" w:styleId="NoList612">
    <w:name w:val="No List612"/>
    <w:next w:val="NoList"/>
    <w:uiPriority w:val="99"/>
    <w:semiHidden/>
    <w:unhideWhenUsed/>
    <w:rsid w:val="00CC1EA8"/>
  </w:style>
  <w:style w:type="numbering" w:customStyle="1" w:styleId="NoList712">
    <w:name w:val="No List712"/>
    <w:next w:val="NoList"/>
    <w:uiPriority w:val="99"/>
    <w:semiHidden/>
    <w:unhideWhenUsed/>
    <w:rsid w:val="00CC1EA8"/>
  </w:style>
  <w:style w:type="numbering" w:customStyle="1" w:styleId="NoList812">
    <w:name w:val="No List812"/>
    <w:next w:val="NoList"/>
    <w:uiPriority w:val="99"/>
    <w:semiHidden/>
    <w:unhideWhenUsed/>
    <w:rsid w:val="00CC1EA8"/>
  </w:style>
  <w:style w:type="numbering" w:customStyle="1" w:styleId="NoList911">
    <w:name w:val="No List911"/>
    <w:next w:val="NoList"/>
    <w:uiPriority w:val="99"/>
    <w:semiHidden/>
    <w:unhideWhenUsed/>
    <w:rsid w:val="00CC1EA8"/>
  </w:style>
  <w:style w:type="numbering" w:customStyle="1" w:styleId="LFO192">
    <w:name w:val="LFO192"/>
    <w:basedOn w:val="NoList"/>
    <w:rsid w:val="00CC1EA8"/>
  </w:style>
  <w:style w:type="numbering" w:customStyle="1" w:styleId="NoList101">
    <w:name w:val="No List101"/>
    <w:next w:val="NoList"/>
    <w:uiPriority w:val="99"/>
    <w:semiHidden/>
    <w:unhideWhenUsed/>
    <w:rsid w:val="00CC1EA8"/>
  </w:style>
  <w:style w:type="numbering" w:customStyle="1" w:styleId="LFO1911">
    <w:name w:val="LFO1911"/>
    <w:basedOn w:val="NoList"/>
    <w:rsid w:val="00CC1EA8"/>
  </w:style>
  <w:style w:type="numbering" w:customStyle="1" w:styleId="NoList123">
    <w:name w:val="No List123"/>
    <w:next w:val="NoList"/>
    <w:uiPriority w:val="99"/>
    <w:semiHidden/>
    <w:rsid w:val="00CC1EA8"/>
  </w:style>
  <w:style w:type="numbering" w:customStyle="1" w:styleId="NoList1113">
    <w:name w:val="No List1113"/>
    <w:next w:val="NoList"/>
    <w:uiPriority w:val="99"/>
    <w:semiHidden/>
    <w:unhideWhenUsed/>
    <w:rsid w:val="00CC1EA8"/>
  </w:style>
  <w:style w:type="table" w:customStyle="1" w:styleId="TableGrid11131">
    <w:name w:val="Table Grid1113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CC1EA8"/>
  </w:style>
  <w:style w:type="numbering" w:customStyle="1" w:styleId="131">
    <w:name w:val="リストなし13"/>
    <w:next w:val="NoList"/>
    <w:uiPriority w:val="99"/>
    <w:semiHidden/>
    <w:unhideWhenUsed/>
    <w:rsid w:val="00CC1EA8"/>
  </w:style>
  <w:style w:type="numbering" w:customStyle="1" w:styleId="1130">
    <w:name w:val="无列表113"/>
    <w:next w:val="NoList"/>
    <w:semiHidden/>
    <w:rsid w:val="00CC1EA8"/>
  </w:style>
  <w:style w:type="numbering" w:customStyle="1" w:styleId="1121">
    <w:name w:val="リストなし112"/>
    <w:next w:val="NoList"/>
    <w:uiPriority w:val="99"/>
    <w:semiHidden/>
    <w:unhideWhenUsed/>
    <w:rsid w:val="00CC1EA8"/>
  </w:style>
  <w:style w:type="numbering" w:customStyle="1" w:styleId="NoList223">
    <w:name w:val="No List223"/>
    <w:next w:val="NoList"/>
    <w:uiPriority w:val="99"/>
    <w:semiHidden/>
    <w:unhideWhenUsed/>
    <w:rsid w:val="00CC1EA8"/>
  </w:style>
  <w:style w:type="numbering" w:customStyle="1" w:styleId="NoList323">
    <w:name w:val="No List323"/>
    <w:next w:val="NoList"/>
    <w:uiPriority w:val="99"/>
    <w:semiHidden/>
    <w:unhideWhenUsed/>
    <w:rsid w:val="00CC1EA8"/>
  </w:style>
  <w:style w:type="numbering" w:customStyle="1" w:styleId="NoList422">
    <w:name w:val="No List422"/>
    <w:next w:val="NoList"/>
    <w:uiPriority w:val="99"/>
    <w:semiHidden/>
    <w:unhideWhenUsed/>
    <w:rsid w:val="00CC1EA8"/>
  </w:style>
  <w:style w:type="numbering" w:customStyle="1" w:styleId="NoList2112">
    <w:name w:val="No List2112"/>
    <w:next w:val="NoList"/>
    <w:uiPriority w:val="99"/>
    <w:semiHidden/>
    <w:unhideWhenUsed/>
    <w:rsid w:val="00CC1EA8"/>
  </w:style>
  <w:style w:type="numbering" w:customStyle="1" w:styleId="NoList3112">
    <w:name w:val="No List3112"/>
    <w:next w:val="NoList"/>
    <w:uiPriority w:val="99"/>
    <w:semiHidden/>
    <w:unhideWhenUsed/>
    <w:rsid w:val="00CC1EA8"/>
  </w:style>
  <w:style w:type="numbering" w:customStyle="1" w:styleId="NoList4112">
    <w:name w:val="No List4112"/>
    <w:next w:val="NoList"/>
    <w:uiPriority w:val="99"/>
    <w:semiHidden/>
    <w:unhideWhenUsed/>
    <w:rsid w:val="00CC1EA8"/>
  </w:style>
  <w:style w:type="numbering" w:customStyle="1" w:styleId="1112">
    <w:name w:val="无列表1112"/>
    <w:next w:val="NoList"/>
    <w:semiHidden/>
    <w:rsid w:val="00CC1EA8"/>
  </w:style>
  <w:style w:type="numbering" w:customStyle="1" w:styleId="NoList11112">
    <w:name w:val="No List11112"/>
    <w:next w:val="NoList"/>
    <w:uiPriority w:val="99"/>
    <w:semiHidden/>
    <w:unhideWhenUsed/>
    <w:rsid w:val="00CC1EA8"/>
  </w:style>
  <w:style w:type="numbering" w:customStyle="1" w:styleId="NoList1212">
    <w:name w:val="No List1212"/>
    <w:next w:val="NoList"/>
    <w:uiPriority w:val="99"/>
    <w:semiHidden/>
    <w:unhideWhenUsed/>
    <w:rsid w:val="00CC1EA8"/>
  </w:style>
  <w:style w:type="numbering" w:customStyle="1" w:styleId="NoList2212">
    <w:name w:val="No List2212"/>
    <w:next w:val="NoList"/>
    <w:uiPriority w:val="99"/>
    <w:semiHidden/>
    <w:unhideWhenUsed/>
    <w:rsid w:val="00CC1EA8"/>
  </w:style>
  <w:style w:type="numbering" w:customStyle="1" w:styleId="NoList3212">
    <w:name w:val="No List3212"/>
    <w:next w:val="NoList"/>
    <w:uiPriority w:val="99"/>
    <w:semiHidden/>
    <w:unhideWhenUsed/>
    <w:rsid w:val="00CC1EA8"/>
  </w:style>
  <w:style w:type="numbering" w:customStyle="1" w:styleId="NoList16">
    <w:name w:val="No List16"/>
    <w:next w:val="NoList"/>
    <w:uiPriority w:val="99"/>
    <w:semiHidden/>
    <w:unhideWhenUsed/>
    <w:rsid w:val="00CC1EA8"/>
  </w:style>
  <w:style w:type="table" w:customStyle="1" w:styleId="TableGrid151">
    <w:name w:val="Table Grid15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CC1EA8"/>
  </w:style>
  <w:style w:type="numbering" w:customStyle="1" w:styleId="NoList25">
    <w:name w:val="No List25"/>
    <w:next w:val="NoList"/>
    <w:uiPriority w:val="99"/>
    <w:semiHidden/>
    <w:unhideWhenUsed/>
    <w:rsid w:val="00CC1EA8"/>
  </w:style>
  <w:style w:type="table" w:customStyle="1" w:styleId="TableGrid441">
    <w:name w:val="Table Grid44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CC1EA8"/>
  </w:style>
  <w:style w:type="table" w:customStyle="1" w:styleId="TableGrid531">
    <w:name w:val="Table Grid5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CC1EA8"/>
  </w:style>
  <w:style w:type="table" w:customStyle="1" w:styleId="TableGrid631">
    <w:name w:val="Table Grid6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CC1EA8"/>
  </w:style>
  <w:style w:type="numbering" w:customStyle="1" w:styleId="NoList64">
    <w:name w:val="No List64"/>
    <w:next w:val="NoList"/>
    <w:uiPriority w:val="99"/>
    <w:semiHidden/>
    <w:unhideWhenUsed/>
    <w:rsid w:val="00CC1EA8"/>
  </w:style>
  <w:style w:type="numbering" w:customStyle="1" w:styleId="NoList74">
    <w:name w:val="No List74"/>
    <w:next w:val="NoList"/>
    <w:uiPriority w:val="99"/>
    <w:semiHidden/>
    <w:unhideWhenUsed/>
    <w:rsid w:val="00CC1EA8"/>
  </w:style>
  <w:style w:type="numbering" w:customStyle="1" w:styleId="NoList83">
    <w:name w:val="No List83"/>
    <w:next w:val="NoList"/>
    <w:uiPriority w:val="99"/>
    <w:semiHidden/>
    <w:unhideWhenUsed/>
    <w:rsid w:val="00CC1EA8"/>
  </w:style>
  <w:style w:type="numbering" w:customStyle="1" w:styleId="NoList93">
    <w:name w:val="No List93"/>
    <w:next w:val="NoList"/>
    <w:uiPriority w:val="99"/>
    <w:semiHidden/>
    <w:unhideWhenUsed/>
    <w:rsid w:val="00CC1EA8"/>
  </w:style>
  <w:style w:type="table" w:customStyle="1" w:styleId="TableGrid1141">
    <w:name w:val="Table Grid1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CC1EA8"/>
  </w:style>
  <w:style w:type="numbering" w:customStyle="1" w:styleId="NoList214">
    <w:name w:val="No List214"/>
    <w:next w:val="NoList"/>
    <w:uiPriority w:val="99"/>
    <w:semiHidden/>
    <w:unhideWhenUsed/>
    <w:rsid w:val="00CC1EA8"/>
  </w:style>
  <w:style w:type="table" w:customStyle="1" w:styleId="TableGrid4131">
    <w:name w:val="Table Grid41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CC1EA8"/>
  </w:style>
  <w:style w:type="numbering" w:customStyle="1" w:styleId="NoList414">
    <w:name w:val="No List414"/>
    <w:next w:val="NoList"/>
    <w:uiPriority w:val="99"/>
    <w:semiHidden/>
    <w:unhideWhenUsed/>
    <w:rsid w:val="00CC1EA8"/>
  </w:style>
  <w:style w:type="numbering" w:customStyle="1" w:styleId="NoList513">
    <w:name w:val="No List513"/>
    <w:next w:val="NoList"/>
    <w:uiPriority w:val="99"/>
    <w:semiHidden/>
    <w:unhideWhenUsed/>
    <w:rsid w:val="00CC1EA8"/>
  </w:style>
  <w:style w:type="numbering" w:customStyle="1" w:styleId="NoList613">
    <w:name w:val="No List613"/>
    <w:next w:val="NoList"/>
    <w:uiPriority w:val="99"/>
    <w:semiHidden/>
    <w:unhideWhenUsed/>
    <w:rsid w:val="00CC1EA8"/>
  </w:style>
  <w:style w:type="numbering" w:customStyle="1" w:styleId="NoList713">
    <w:name w:val="No List713"/>
    <w:next w:val="NoList"/>
    <w:uiPriority w:val="99"/>
    <w:semiHidden/>
    <w:unhideWhenUsed/>
    <w:rsid w:val="00CC1EA8"/>
  </w:style>
  <w:style w:type="numbering" w:customStyle="1" w:styleId="NoList813">
    <w:name w:val="No List813"/>
    <w:next w:val="NoList"/>
    <w:uiPriority w:val="99"/>
    <w:semiHidden/>
    <w:unhideWhenUsed/>
    <w:rsid w:val="00CC1EA8"/>
  </w:style>
  <w:style w:type="numbering" w:customStyle="1" w:styleId="NoList912">
    <w:name w:val="No List912"/>
    <w:next w:val="NoList"/>
    <w:uiPriority w:val="99"/>
    <w:semiHidden/>
    <w:unhideWhenUsed/>
    <w:rsid w:val="00CC1EA8"/>
  </w:style>
  <w:style w:type="numbering" w:customStyle="1" w:styleId="LFO193">
    <w:name w:val="LFO193"/>
    <w:basedOn w:val="NoList"/>
    <w:rsid w:val="00CC1EA8"/>
  </w:style>
  <w:style w:type="numbering" w:customStyle="1" w:styleId="NoList102">
    <w:name w:val="No List102"/>
    <w:next w:val="NoList"/>
    <w:uiPriority w:val="99"/>
    <w:semiHidden/>
    <w:unhideWhenUsed/>
    <w:rsid w:val="00CC1EA8"/>
  </w:style>
  <w:style w:type="numbering" w:customStyle="1" w:styleId="LFO1912">
    <w:name w:val="LFO1912"/>
    <w:basedOn w:val="NoList"/>
    <w:rsid w:val="00CC1EA8"/>
  </w:style>
  <w:style w:type="numbering" w:customStyle="1" w:styleId="NoList124">
    <w:name w:val="No List124"/>
    <w:next w:val="NoList"/>
    <w:uiPriority w:val="99"/>
    <w:semiHidden/>
    <w:rsid w:val="00CC1EA8"/>
  </w:style>
  <w:style w:type="numbering" w:customStyle="1" w:styleId="NoList1114">
    <w:name w:val="No List1114"/>
    <w:next w:val="NoList"/>
    <w:uiPriority w:val="99"/>
    <w:semiHidden/>
    <w:unhideWhenUsed/>
    <w:rsid w:val="00CC1EA8"/>
  </w:style>
  <w:style w:type="table" w:customStyle="1" w:styleId="TableGrid11141">
    <w:name w:val="Table Grid1114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CC1EA8"/>
  </w:style>
  <w:style w:type="numbering" w:customStyle="1" w:styleId="141">
    <w:name w:val="リストなし14"/>
    <w:next w:val="NoList"/>
    <w:uiPriority w:val="99"/>
    <w:semiHidden/>
    <w:unhideWhenUsed/>
    <w:rsid w:val="00CC1EA8"/>
  </w:style>
  <w:style w:type="numbering" w:customStyle="1" w:styleId="1140">
    <w:name w:val="无列表114"/>
    <w:next w:val="NoList"/>
    <w:semiHidden/>
    <w:rsid w:val="00CC1EA8"/>
  </w:style>
  <w:style w:type="numbering" w:customStyle="1" w:styleId="1131">
    <w:name w:val="リストなし113"/>
    <w:next w:val="NoList"/>
    <w:uiPriority w:val="99"/>
    <w:semiHidden/>
    <w:unhideWhenUsed/>
    <w:rsid w:val="00CC1EA8"/>
  </w:style>
  <w:style w:type="numbering" w:customStyle="1" w:styleId="NoList224">
    <w:name w:val="No List224"/>
    <w:next w:val="NoList"/>
    <w:uiPriority w:val="99"/>
    <w:semiHidden/>
    <w:unhideWhenUsed/>
    <w:rsid w:val="00CC1EA8"/>
  </w:style>
  <w:style w:type="numbering" w:customStyle="1" w:styleId="NoList324">
    <w:name w:val="No List324"/>
    <w:next w:val="NoList"/>
    <w:uiPriority w:val="99"/>
    <w:semiHidden/>
    <w:unhideWhenUsed/>
    <w:rsid w:val="00CC1EA8"/>
  </w:style>
  <w:style w:type="numbering" w:customStyle="1" w:styleId="NoList423">
    <w:name w:val="No List423"/>
    <w:next w:val="NoList"/>
    <w:uiPriority w:val="99"/>
    <w:semiHidden/>
    <w:unhideWhenUsed/>
    <w:rsid w:val="00CC1EA8"/>
  </w:style>
  <w:style w:type="numbering" w:customStyle="1" w:styleId="NoList2113">
    <w:name w:val="No List2113"/>
    <w:next w:val="NoList"/>
    <w:uiPriority w:val="99"/>
    <w:semiHidden/>
    <w:unhideWhenUsed/>
    <w:rsid w:val="00CC1EA8"/>
  </w:style>
  <w:style w:type="numbering" w:customStyle="1" w:styleId="NoList3113">
    <w:name w:val="No List3113"/>
    <w:next w:val="NoList"/>
    <w:uiPriority w:val="99"/>
    <w:semiHidden/>
    <w:unhideWhenUsed/>
    <w:rsid w:val="00CC1EA8"/>
  </w:style>
  <w:style w:type="numbering" w:customStyle="1" w:styleId="NoList4113">
    <w:name w:val="No List4113"/>
    <w:next w:val="NoList"/>
    <w:uiPriority w:val="99"/>
    <w:semiHidden/>
    <w:unhideWhenUsed/>
    <w:rsid w:val="00CC1EA8"/>
  </w:style>
  <w:style w:type="numbering" w:customStyle="1" w:styleId="1113">
    <w:name w:val="无列表1113"/>
    <w:next w:val="NoList"/>
    <w:semiHidden/>
    <w:rsid w:val="00CC1EA8"/>
  </w:style>
  <w:style w:type="numbering" w:customStyle="1" w:styleId="NoList11113">
    <w:name w:val="No List11113"/>
    <w:next w:val="NoList"/>
    <w:uiPriority w:val="99"/>
    <w:semiHidden/>
    <w:unhideWhenUsed/>
    <w:rsid w:val="00CC1EA8"/>
  </w:style>
  <w:style w:type="numbering" w:customStyle="1" w:styleId="NoList1213">
    <w:name w:val="No List1213"/>
    <w:next w:val="NoList"/>
    <w:uiPriority w:val="99"/>
    <w:semiHidden/>
    <w:unhideWhenUsed/>
    <w:rsid w:val="00CC1EA8"/>
  </w:style>
  <w:style w:type="numbering" w:customStyle="1" w:styleId="NoList2213">
    <w:name w:val="No List2213"/>
    <w:next w:val="NoList"/>
    <w:uiPriority w:val="99"/>
    <w:semiHidden/>
    <w:unhideWhenUsed/>
    <w:rsid w:val="00CC1EA8"/>
  </w:style>
  <w:style w:type="numbering" w:customStyle="1" w:styleId="NoList3213">
    <w:name w:val="No List3213"/>
    <w:next w:val="NoList"/>
    <w:uiPriority w:val="99"/>
    <w:semiHidden/>
    <w:unhideWhenUsed/>
    <w:rsid w:val="00CC1EA8"/>
  </w:style>
  <w:style w:type="table" w:customStyle="1" w:styleId="115">
    <w:name w:val="网格型1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CC1EA8"/>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ellengitternetz121">
    <w:name w:val="Tabellengitternetz1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semiHidden/>
    <w:qFormat/>
    <w:rsid w:val="00CC1EA8"/>
    <w:rPr>
      <w:rFonts w:eastAsia="Batang"/>
      <w:lang w:eastAsia="en-US"/>
    </w:rPr>
  </w:style>
  <w:style w:type="paragraph" w:customStyle="1" w:styleId="Style95">
    <w:name w:val="_Style 95"/>
    <w:uiPriority w:val="99"/>
    <w:semiHidden/>
    <w:qFormat/>
    <w:rsid w:val="00CC1EA8"/>
    <w:pPr>
      <w:spacing w:after="160" w:line="256" w:lineRule="auto"/>
    </w:pPr>
    <w:rPr>
      <w:rFonts w:ascii="CG Times (WN)" w:hAnsi="CG Times (WN)"/>
      <w:lang w:eastAsia="en-US"/>
    </w:rPr>
  </w:style>
  <w:style w:type="character" w:customStyle="1" w:styleId="Style115">
    <w:name w:val="_Style 115"/>
    <w:uiPriority w:val="31"/>
    <w:qFormat/>
    <w:rsid w:val="00CC1EA8"/>
    <w:rPr>
      <w:smallCaps/>
      <w:color w:val="5A5A5A"/>
    </w:rPr>
  </w:style>
  <w:style w:type="paragraph" w:customStyle="1" w:styleId="Style91">
    <w:name w:val="_Style 91"/>
    <w:uiPriority w:val="99"/>
    <w:semiHidden/>
    <w:qFormat/>
    <w:rsid w:val="00CC1EA8"/>
    <w:pPr>
      <w:spacing w:after="160" w:line="259" w:lineRule="auto"/>
    </w:pPr>
    <w:rPr>
      <w:rFonts w:ascii="CG Times (WN)" w:hAnsi="CG Times (WN)"/>
      <w:lang w:eastAsia="en-US"/>
    </w:rPr>
  </w:style>
  <w:style w:type="character" w:customStyle="1" w:styleId="Style104">
    <w:name w:val="_Style 104"/>
    <w:uiPriority w:val="31"/>
    <w:qFormat/>
    <w:rsid w:val="00CC1EA8"/>
    <w:rPr>
      <w:smallCaps/>
      <w:color w:val="5A5A5A"/>
    </w:rPr>
  </w:style>
  <w:style w:type="paragraph" w:customStyle="1" w:styleId="CharChar13">
    <w:name w:val="Char Char13"/>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CC1EA8"/>
    <w:pPr>
      <w:spacing w:after="160" w:line="259" w:lineRule="auto"/>
    </w:pPr>
    <w:rPr>
      <w:rFonts w:eastAsia="MS Mincho"/>
      <w:lang w:eastAsia="en-US"/>
    </w:rPr>
  </w:style>
  <w:style w:type="paragraph" w:customStyle="1" w:styleId="25">
    <w:name w:val="変更箇所2"/>
    <w:uiPriority w:val="99"/>
    <w:semiHidden/>
    <w:qFormat/>
    <w:rsid w:val="00CC1EA8"/>
    <w:pPr>
      <w:autoSpaceDN w:val="0"/>
    </w:pPr>
    <w:rPr>
      <w:rFonts w:eastAsia="MS Mincho"/>
      <w:lang w:eastAsia="en-US"/>
    </w:rPr>
  </w:style>
  <w:style w:type="paragraph" w:customStyle="1" w:styleId="tac00">
    <w:name w:val="tac0"/>
    <w:basedOn w:val="Normal"/>
    <w:qFormat/>
    <w:rsid w:val="00CC1EA8"/>
    <w:pPr>
      <w:keepNext/>
      <w:spacing w:after="0"/>
      <w:jc w:val="center"/>
    </w:pPr>
    <w:rPr>
      <w:rFonts w:ascii="Arial" w:eastAsia="Calibri" w:hAnsi="Arial" w:cs="Arial"/>
      <w:lang w:val="fi-FI" w:eastAsia="fi-FI"/>
    </w:rPr>
  </w:style>
  <w:style w:type="paragraph" w:customStyle="1" w:styleId="tah00">
    <w:name w:val="tah0"/>
    <w:basedOn w:val="Normal"/>
    <w:qFormat/>
    <w:rsid w:val="00CC1EA8"/>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CC1EA8"/>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CC1EA8"/>
    <w:rPr>
      <w:rFonts w:ascii="Arial" w:hAnsi="Arial" w:cs="Arial" w:hint="default"/>
      <w:color w:val="000000"/>
      <w:sz w:val="18"/>
      <w:szCs w:val="18"/>
      <w:u w:val="none"/>
      <w:vertAlign w:val="superscript"/>
    </w:rPr>
  </w:style>
  <w:style w:type="character" w:customStyle="1" w:styleId="font31">
    <w:name w:val="font31"/>
    <w:basedOn w:val="DefaultParagraphFont"/>
    <w:qFormat/>
    <w:rsid w:val="00CC1EA8"/>
    <w:rPr>
      <w:rFonts w:ascii="Arial" w:hAnsi="Arial" w:cs="Arial" w:hint="default"/>
      <w:color w:val="000000"/>
      <w:sz w:val="18"/>
      <w:szCs w:val="18"/>
      <w:u w:val="none"/>
    </w:rPr>
  </w:style>
  <w:style w:type="character" w:customStyle="1" w:styleId="font21">
    <w:name w:val="font21"/>
    <w:basedOn w:val="DefaultParagraphFont"/>
    <w:qFormat/>
    <w:rsid w:val="00CC1EA8"/>
    <w:rPr>
      <w:rFonts w:ascii="Arial" w:hAnsi="Arial" w:cs="Arial" w:hint="default"/>
      <w:color w:val="000000"/>
      <w:sz w:val="18"/>
      <w:szCs w:val="18"/>
      <w:u w:val="none"/>
    </w:rPr>
  </w:style>
  <w:style w:type="paragraph" w:styleId="MacroText">
    <w:name w:val="macro"/>
    <w:link w:val="MacroTextChar"/>
    <w:unhideWhenUsed/>
    <w:qFormat/>
    <w:rsid w:val="00CC1EA8"/>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qFormat/>
    <w:rsid w:val="00CC1EA8"/>
    <w:rPr>
      <w:rFonts w:ascii="Courier New" w:eastAsia="SimSun" w:hAnsi="Courier New"/>
      <w:kern w:val="2"/>
      <w:sz w:val="24"/>
      <w:lang w:val="en-US" w:eastAsia="zh-CN"/>
    </w:rPr>
  </w:style>
  <w:style w:type="paragraph" w:styleId="Index8">
    <w:name w:val="index 8"/>
    <w:basedOn w:val="Normal"/>
    <w:next w:val="Normal"/>
    <w:unhideWhenUsed/>
    <w:qFormat/>
    <w:rsid w:val="00CC1EA8"/>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nhideWhenUsed/>
    <w:qFormat/>
    <w:rsid w:val="00CC1EA8"/>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nhideWhenUsed/>
    <w:qFormat/>
    <w:rsid w:val="00CC1EA8"/>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nhideWhenUsed/>
    <w:qFormat/>
    <w:rsid w:val="00CC1EA8"/>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nhideWhenUsed/>
    <w:qFormat/>
    <w:rsid w:val="00CC1EA8"/>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nhideWhenUsed/>
    <w:qFormat/>
    <w:rsid w:val="00CC1EA8"/>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nhideWhenUsed/>
    <w:qFormat/>
    <w:rsid w:val="00CC1EA8"/>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8">
    <w:name w:val="Table Grid 1"/>
    <w:basedOn w:val="TableNormal"/>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CC1EA8"/>
    <w:rPr>
      <w:rFonts w:eastAsia="Batang"/>
      <w:lang w:eastAsia="en-US"/>
    </w:rPr>
  </w:style>
  <w:style w:type="table" w:customStyle="1" w:styleId="26">
    <w:name w:val="网格型2"/>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古典型 2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CC1EA8"/>
    <w:rPr>
      <w:rFonts w:eastAsia="MS Mincho"/>
      <w:lang w:val="en-US" w:eastAsia="zh-CN"/>
    </w:rPr>
    <w:tblPr/>
  </w:style>
  <w:style w:type="table" w:customStyle="1" w:styleId="TableGrid54">
    <w:name w:val="Table Grid54"/>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CC1EA8"/>
    <w:rPr>
      <w:rFonts w:eastAsia="MS Mincho"/>
      <w:lang w:val="en-US" w:eastAsia="zh-CN"/>
    </w:rPr>
    <w:tblPr/>
  </w:style>
  <w:style w:type="table" w:customStyle="1" w:styleId="TableGrid5111">
    <w:name w:val="Table Grid5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1">
    <w:name w:val="页眉 Char1"/>
    <w:aliases w:val="h Char1"/>
    <w:basedOn w:val="DefaultParagraphFont"/>
    <w:qFormat/>
    <w:rsid w:val="00CC1EA8"/>
    <w:rPr>
      <w:rFonts w:ascii="Times New Roman" w:eastAsia="DengXian" w:hAnsi="Times New Roman" w:cs="Times New Roman"/>
      <w:sz w:val="18"/>
      <w:szCs w:val="18"/>
      <w:lang w:val="en-GB"/>
    </w:rPr>
  </w:style>
  <w:style w:type="table" w:customStyle="1" w:styleId="230">
    <w:name w:val="古典型 2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参考资料列表 Char"/>
    <w:link w:val="a9"/>
    <w:qFormat/>
    <w:locked/>
    <w:rsid w:val="00CC1EA8"/>
    <w:rPr>
      <w:rFonts w:ascii="Calibri" w:eastAsia="SimSun" w:hAnsi="Calibri"/>
      <w:kern w:val="2"/>
      <w:sz w:val="21"/>
    </w:rPr>
  </w:style>
  <w:style w:type="paragraph" w:customStyle="1" w:styleId="a9">
    <w:name w:val="参考资料列表"/>
    <w:basedOn w:val="List"/>
    <w:link w:val="Char3"/>
    <w:qFormat/>
    <w:rsid w:val="00CC1EA8"/>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CC1EA8"/>
    <w:pPr>
      <w:spacing w:before="180" w:after="180"/>
      <w:ind w:left="1134" w:hanging="1134"/>
      <w:jc w:val="both"/>
    </w:pPr>
    <w:rPr>
      <w:rFonts w:eastAsia="SimSun"/>
      <w:lang w:eastAsia="en-US"/>
    </w:rPr>
  </w:style>
  <w:style w:type="paragraph" w:customStyle="1" w:styleId="aa">
    <w:name w:val="文稿标题"/>
    <w:basedOn w:val="Normal"/>
    <w:qFormat/>
    <w:rsid w:val="00CC1EA8"/>
    <w:pPr>
      <w:widowControl w:val="0"/>
      <w:spacing w:after="0"/>
      <w:ind w:left="1979" w:hanging="1979"/>
      <w:jc w:val="both"/>
    </w:pPr>
    <w:rPr>
      <w:rFonts w:ascii="Calibri" w:eastAsia="SimSun" w:hAnsi="Calibri" w:cs="SimSun"/>
      <w:b/>
      <w:kern w:val="2"/>
      <w:sz w:val="24"/>
      <w:lang w:val="en-US" w:eastAsia="zh-CN"/>
    </w:rPr>
  </w:style>
  <w:style w:type="paragraph" w:customStyle="1" w:styleId="ab">
    <w:name w:val="标题线"/>
    <w:basedOn w:val="Normal"/>
    <w:qFormat/>
    <w:rsid w:val="00CC1EA8"/>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CC1EA8"/>
    <w:rPr>
      <w:rFonts w:ascii="Arial" w:eastAsia="MS Mincho" w:hAnsi="Arial"/>
      <w:kern w:val="2"/>
      <w:szCs w:val="24"/>
    </w:rPr>
  </w:style>
  <w:style w:type="paragraph" w:customStyle="1" w:styleId="Doc-text2">
    <w:name w:val="Doc-text2"/>
    <w:basedOn w:val="Normal"/>
    <w:link w:val="Doc-text2Char"/>
    <w:qFormat/>
    <w:rsid w:val="00CC1EA8"/>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CC1EA8"/>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CC1EA8"/>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CC1EA8"/>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qFormat/>
    <w:locked/>
    <w:rsid w:val="00CC1EA8"/>
    <w:rPr>
      <w:rFonts w:ascii="Calibri" w:eastAsia="MS Mincho" w:hAnsi="Calibri"/>
      <w:kern w:val="2"/>
      <w:szCs w:val="24"/>
      <w:lang w:val="en-US"/>
    </w:rPr>
  </w:style>
  <w:style w:type="paragraph" w:customStyle="1" w:styleId="1">
    <w:name w:val="样式 标题 1 + 小三"/>
    <w:basedOn w:val="Heading1"/>
    <w:qFormat/>
    <w:rsid w:val="00CC1EA8"/>
    <w:pPr>
      <w:numPr>
        <w:numId w:val="26"/>
      </w:numPr>
      <w:pBdr>
        <w:top w:val="none" w:sz="0" w:space="0" w:color="auto"/>
      </w:pBdr>
      <w:tabs>
        <w:tab w:val="clear" w:pos="720"/>
        <w:tab w:val="left" w:pos="600"/>
        <w:tab w:val="num" w:pos="2160"/>
      </w:tabs>
      <w:overflowPunct w:val="0"/>
      <w:autoSpaceDE w:val="0"/>
      <w:autoSpaceDN w:val="0"/>
      <w:adjustRightInd w:val="0"/>
      <w:spacing w:before="120" w:after="120"/>
      <w:ind w:left="2160" w:hanging="720"/>
      <w:jc w:val="both"/>
    </w:pPr>
    <w:rPr>
      <w:rFonts w:eastAsia="SimSun"/>
      <w:sz w:val="30"/>
      <w:szCs w:val="30"/>
    </w:rPr>
  </w:style>
  <w:style w:type="paragraph" w:customStyle="1" w:styleId="Normal0">
    <w:name w:val="Normal0"/>
    <w:qFormat/>
    <w:rsid w:val="00CC1EA8"/>
    <w:pPr>
      <w:jc w:val="center"/>
    </w:pPr>
    <w:rPr>
      <w:rFonts w:eastAsia="SimSun"/>
      <w:lang w:val="en-US" w:eastAsia="en-US"/>
    </w:rPr>
  </w:style>
  <w:style w:type="paragraph" w:customStyle="1" w:styleId="Title2">
    <w:name w:val="Title 2"/>
    <w:basedOn w:val="Normal0"/>
    <w:next w:val="Title"/>
    <w:qFormat/>
    <w:rsid w:val="00CC1EA8"/>
    <w:pPr>
      <w:spacing w:before="120" w:after="120"/>
    </w:pPr>
    <w:rPr>
      <w:rFonts w:ascii="Book Antiqua" w:hAnsi="Book Antiqua"/>
      <w:b/>
    </w:rPr>
  </w:style>
  <w:style w:type="paragraph" w:customStyle="1" w:styleId="abstract">
    <w:name w:val="abstract"/>
    <w:basedOn w:val="Normal"/>
    <w:next w:val="Normal"/>
    <w:qFormat/>
    <w:rsid w:val="00CC1EA8"/>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qFormat/>
    <w:rsid w:val="00CC1EA8"/>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qFormat/>
    <w:rsid w:val="00CC1EA8"/>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CC1EA8"/>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CC1EA8"/>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CC1EA8"/>
  </w:style>
  <w:style w:type="paragraph" w:customStyle="1" w:styleId="2ChapterXXStatementh22Header2l2Level2Headhea">
    <w:name w:val="样式 标题 2Chapter X.X. Statementh22Header 2l2Level 2 Headhea..."/>
    <w:basedOn w:val="Heading2"/>
    <w:qFormat/>
    <w:rsid w:val="00CC1EA8"/>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qFormat/>
    <w:rsid w:val="00CC1EA8"/>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c">
    <w:name w:val="图片说明"/>
    <w:basedOn w:val="Normal"/>
    <w:next w:val="Normal"/>
    <w:qFormat/>
    <w:rsid w:val="00CC1EA8"/>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CC1EA8"/>
    <w:rPr>
      <w:rFonts w:ascii="Calibri" w:eastAsia="SimSun" w:hAnsi="Calibri"/>
      <w:b/>
      <w:kern w:val="2"/>
      <w:sz w:val="24"/>
      <w:u w:val="single"/>
      <w:lang w:eastAsia="ko-KR"/>
    </w:rPr>
  </w:style>
  <w:style w:type="paragraph" w:customStyle="1" w:styleId="TJ">
    <w:name w:val="TJ"/>
    <w:basedOn w:val="Normal"/>
    <w:link w:val="TJChar"/>
    <w:qFormat/>
    <w:rsid w:val="00CC1EA8"/>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CC1EA8"/>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qFormat/>
    <w:rsid w:val="00CC1EA8"/>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qFormat/>
    <w:rsid w:val="00CC1EA8"/>
    <w:pPr>
      <w:keepNext/>
      <w:widowControl w:val="0"/>
      <w:numPr>
        <w:numId w:val="27"/>
      </w:numPr>
      <w:tabs>
        <w:tab w:val="clear" w:pos="420"/>
        <w:tab w:val="num" w:pos="720"/>
      </w:tabs>
      <w:spacing w:before="240" w:after="0"/>
      <w:ind w:left="720" w:hanging="360"/>
      <w:jc w:val="both"/>
    </w:pPr>
    <w:rPr>
      <w:rFonts w:ascii="Arial" w:eastAsia="SimSun" w:hAnsi="Arial"/>
      <w:b/>
      <w:kern w:val="2"/>
      <w:sz w:val="24"/>
      <w:u w:val="single"/>
      <w:lang w:val="en-US" w:eastAsia="zh-CN"/>
    </w:rPr>
  </w:style>
  <w:style w:type="paragraph" w:customStyle="1" w:styleId="no0">
    <w:name w:val="no"/>
    <w:basedOn w:val="Normal"/>
    <w:qFormat/>
    <w:rsid w:val="00CC1EA8"/>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CC1EA8"/>
    <w:rPr>
      <w:rFonts w:eastAsia="SimSun"/>
      <w:caps/>
      <w:lang w:eastAsia="en-US"/>
    </w:rPr>
  </w:style>
  <w:style w:type="paragraph" w:customStyle="1" w:styleId="Agreement">
    <w:name w:val="Agreement"/>
    <w:basedOn w:val="Normal"/>
    <w:next w:val="Normal"/>
    <w:qFormat/>
    <w:rsid w:val="00CC1EA8"/>
    <w:pPr>
      <w:widowControl w:val="0"/>
      <w:numPr>
        <w:numId w:val="28"/>
      </w:numPr>
      <w:tabs>
        <w:tab w:val="clear" w:pos="1619"/>
        <w:tab w:val="left" w:pos="720"/>
      </w:tabs>
      <w:spacing w:before="60" w:after="0"/>
      <w:ind w:left="720"/>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CC1EA8"/>
    <w:rPr>
      <w:rFonts w:ascii="Arial" w:eastAsia="MS Mincho" w:hAnsi="Arial" w:cs="Arial"/>
      <w:b/>
      <w:szCs w:val="24"/>
    </w:rPr>
  </w:style>
  <w:style w:type="paragraph" w:customStyle="1" w:styleId="EmailDiscussion">
    <w:name w:val="EmailDiscussion"/>
    <w:basedOn w:val="Normal"/>
    <w:next w:val="Normal"/>
    <w:link w:val="EmailDiscussionChar"/>
    <w:qFormat/>
    <w:rsid w:val="00CC1EA8"/>
    <w:pPr>
      <w:widowControl w:val="0"/>
      <w:numPr>
        <w:numId w:val="29"/>
      </w:numPr>
      <w:tabs>
        <w:tab w:val="clear" w:pos="1619"/>
        <w:tab w:val="left" w:pos="420"/>
      </w:tabs>
      <w:spacing w:before="40" w:after="0"/>
      <w:ind w:left="420" w:hanging="420"/>
    </w:pPr>
    <w:rPr>
      <w:rFonts w:ascii="Arial" w:eastAsia="MS Mincho" w:hAnsi="Arial" w:cs="Arial"/>
      <w:b/>
      <w:szCs w:val="24"/>
      <w:lang w:eastAsia="en-GB"/>
    </w:rPr>
  </w:style>
  <w:style w:type="paragraph" w:customStyle="1" w:styleId="EmailDiscussion2">
    <w:name w:val="EmailDiscussion2"/>
    <w:basedOn w:val="Normal"/>
    <w:qFormat/>
    <w:rsid w:val="00CC1EA8"/>
    <w:pPr>
      <w:widowControl w:val="0"/>
      <w:tabs>
        <w:tab w:val="left" w:pos="1622"/>
      </w:tabs>
      <w:spacing w:after="0"/>
      <w:ind w:left="1622" w:hanging="363"/>
    </w:pPr>
    <w:rPr>
      <w:rFonts w:ascii="Arial" w:eastAsia="MS Mincho" w:hAnsi="Arial"/>
      <w:kern w:val="2"/>
      <w:szCs w:val="24"/>
      <w:lang w:val="en-US" w:eastAsia="en-GB"/>
    </w:rPr>
  </w:style>
  <w:style w:type="character" w:customStyle="1" w:styleId="ad">
    <w:name w:val="文稿抬头"/>
    <w:qFormat/>
    <w:rsid w:val="00CC1EA8"/>
    <w:rPr>
      <w:rFonts w:ascii="MS Mincho" w:eastAsia="MS Mincho" w:hAnsi="MS Mincho" w:hint="eastAsia"/>
      <w:b/>
      <w:bCs/>
      <w:sz w:val="24"/>
    </w:rPr>
  </w:style>
  <w:style w:type="character" w:customStyle="1" w:styleId="BodyTextChar2">
    <w:name w:val="Body Text Char2"/>
    <w:qFormat/>
    <w:locked/>
    <w:rsid w:val="00CC1EA8"/>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CC1EA8"/>
    <w:rPr>
      <w:rFonts w:ascii="Arial" w:hAnsi="Arial" w:cs="Arial" w:hint="default"/>
      <w:sz w:val="36"/>
      <w:lang w:val="en-GB" w:eastAsia="en-US" w:bidi="ar-SA"/>
    </w:rPr>
  </w:style>
  <w:style w:type="character" w:customStyle="1" w:styleId="font41">
    <w:name w:val="font41"/>
    <w:basedOn w:val="DefaultParagraphFont"/>
    <w:qFormat/>
    <w:rsid w:val="00CC1EA8"/>
    <w:rPr>
      <w:rFonts w:ascii="Arial" w:hAnsi="Arial" w:cs="Arial" w:hint="default"/>
      <w:color w:val="000000"/>
      <w:sz w:val="18"/>
      <w:szCs w:val="18"/>
      <w:u w:val="none"/>
    </w:rPr>
  </w:style>
  <w:style w:type="table" w:customStyle="1" w:styleId="260">
    <w:name w:val="古典型 26"/>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25">
    <w:name w:val="修订12"/>
    <w:hidden/>
    <w:semiHidden/>
    <w:qFormat/>
    <w:rsid w:val="00CC1EA8"/>
    <w:rPr>
      <w:rFonts w:eastAsia="Batang"/>
      <w:lang w:eastAsia="en-US"/>
    </w:rPr>
  </w:style>
  <w:style w:type="character" w:customStyle="1" w:styleId="116">
    <w:name w:val="不明显参考11"/>
    <w:uiPriority w:val="31"/>
    <w:qFormat/>
    <w:rsid w:val="00CC1EA8"/>
    <w:rPr>
      <w:smallCaps/>
      <w:color w:val="5A5A5A"/>
    </w:rPr>
  </w:style>
  <w:style w:type="paragraph" w:customStyle="1" w:styleId="TOC11">
    <w:name w:val="TOC 标题11"/>
    <w:basedOn w:val="Heading1"/>
    <w:next w:val="Normal"/>
    <w:uiPriority w:val="39"/>
    <w:unhideWhenUsed/>
    <w:qFormat/>
    <w:rsid w:val="00CC1EA8"/>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27">
    <w:name w:val="无列表2"/>
    <w:next w:val="NoList"/>
    <w:uiPriority w:val="99"/>
    <w:semiHidden/>
    <w:unhideWhenUsed/>
    <w:rsid w:val="00CC1EA8"/>
  </w:style>
  <w:style w:type="numbering" w:customStyle="1" w:styleId="150">
    <w:name w:val="无列表15"/>
    <w:next w:val="NoList"/>
    <w:semiHidden/>
    <w:rsid w:val="00CC1EA8"/>
  </w:style>
  <w:style w:type="numbering" w:customStyle="1" w:styleId="151">
    <w:name w:val="リストなし15"/>
    <w:next w:val="NoList"/>
    <w:uiPriority w:val="99"/>
    <w:semiHidden/>
    <w:unhideWhenUsed/>
    <w:rsid w:val="00CC1EA8"/>
  </w:style>
  <w:style w:type="numbering" w:customStyle="1" w:styleId="NoList18">
    <w:name w:val="No List18"/>
    <w:next w:val="NoList"/>
    <w:uiPriority w:val="99"/>
    <w:semiHidden/>
    <w:unhideWhenUsed/>
    <w:rsid w:val="00CC1EA8"/>
  </w:style>
  <w:style w:type="numbering" w:customStyle="1" w:styleId="1150">
    <w:name w:val="无列表115"/>
    <w:next w:val="NoList"/>
    <w:semiHidden/>
    <w:rsid w:val="00CC1EA8"/>
  </w:style>
  <w:style w:type="numbering" w:customStyle="1" w:styleId="1141">
    <w:name w:val="リストなし114"/>
    <w:next w:val="NoList"/>
    <w:uiPriority w:val="99"/>
    <w:semiHidden/>
    <w:unhideWhenUsed/>
    <w:rsid w:val="00CC1EA8"/>
  </w:style>
  <w:style w:type="numbering" w:customStyle="1" w:styleId="NoList26">
    <w:name w:val="No List26"/>
    <w:next w:val="NoList"/>
    <w:uiPriority w:val="99"/>
    <w:semiHidden/>
    <w:unhideWhenUsed/>
    <w:rsid w:val="00CC1EA8"/>
  </w:style>
  <w:style w:type="numbering" w:customStyle="1" w:styleId="NoList36">
    <w:name w:val="No List36"/>
    <w:next w:val="NoList"/>
    <w:uiPriority w:val="99"/>
    <w:semiHidden/>
    <w:unhideWhenUsed/>
    <w:rsid w:val="00CC1EA8"/>
  </w:style>
  <w:style w:type="numbering" w:customStyle="1" w:styleId="NoList115">
    <w:name w:val="No List115"/>
    <w:next w:val="NoList"/>
    <w:uiPriority w:val="99"/>
    <w:semiHidden/>
    <w:unhideWhenUsed/>
    <w:rsid w:val="00CC1EA8"/>
  </w:style>
  <w:style w:type="numbering" w:customStyle="1" w:styleId="NoList46">
    <w:name w:val="No List46"/>
    <w:next w:val="NoList"/>
    <w:uiPriority w:val="99"/>
    <w:semiHidden/>
    <w:unhideWhenUsed/>
    <w:rsid w:val="00CC1EA8"/>
  </w:style>
  <w:style w:type="numbering" w:customStyle="1" w:styleId="NoList55">
    <w:name w:val="No List55"/>
    <w:next w:val="NoList"/>
    <w:uiPriority w:val="99"/>
    <w:semiHidden/>
    <w:unhideWhenUsed/>
    <w:rsid w:val="00CC1EA8"/>
  </w:style>
  <w:style w:type="numbering" w:customStyle="1" w:styleId="NoList1115">
    <w:name w:val="No List1115"/>
    <w:next w:val="NoList"/>
    <w:uiPriority w:val="99"/>
    <w:semiHidden/>
    <w:unhideWhenUsed/>
    <w:rsid w:val="00CC1EA8"/>
  </w:style>
  <w:style w:type="numbering" w:customStyle="1" w:styleId="NoList215">
    <w:name w:val="No List215"/>
    <w:next w:val="NoList"/>
    <w:uiPriority w:val="99"/>
    <w:semiHidden/>
    <w:unhideWhenUsed/>
    <w:rsid w:val="00CC1EA8"/>
  </w:style>
  <w:style w:type="numbering" w:customStyle="1" w:styleId="NoList315">
    <w:name w:val="No List315"/>
    <w:next w:val="NoList"/>
    <w:uiPriority w:val="99"/>
    <w:semiHidden/>
    <w:unhideWhenUsed/>
    <w:rsid w:val="00CC1EA8"/>
  </w:style>
  <w:style w:type="numbering" w:customStyle="1" w:styleId="NoList415">
    <w:name w:val="No List415"/>
    <w:next w:val="NoList"/>
    <w:uiPriority w:val="99"/>
    <w:semiHidden/>
    <w:unhideWhenUsed/>
    <w:rsid w:val="00CC1EA8"/>
  </w:style>
  <w:style w:type="numbering" w:customStyle="1" w:styleId="NoList65">
    <w:name w:val="No List65"/>
    <w:next w:val="NoList"/>
    <w:uiPriority w:val="99"/>
    <w:semiHidden/>
    <w:unhideWhenUsed/>
    <w:rsid w:val="00CC1EA8"/>
  </w:style>
  <w:style w:type="numbering" w:customStyle="1" w:styleId="NoList75">
    <w:name w:val="No List75"/>
    <w:next w:val="NoList"/>
    <w:uiPriority w:val="99"/>
    <w:semiHidden/>
    <w:unhideWhenUsed/>
    <w:rsid w:val="00CC1EA8"/>
  </w:style>
  <w:style w:type="numbering" w:customStyle="1" w:styleId="NoList125">
    <w:name w:val="No List125"/>
    <w:next w:val="NoList"/>
    <w:uiPriority w:val="99"/>
    <w:semiHidden/>
    <w:unhideWhenUsed/>
    <w:rsid w:val="00CC1EA8"/>
  </w:style>
  <w:style w:type="numbering" w:customStyle="1" w:styleId="NoList225">
    <w:name w:val="No List225"/>
    <w:next w:val="NoList"/>
    <w:uiPriority w:val="99"/>
    <w:semiHidden/>
    <w:unhideWhenUsed/>
    <w:rsid w:val="00CC1EA8"/>
  </w:style>
  <w:style w:type="numbering" w:customStyle="1" w:styleId="NoList325">
    <w:name w:val="No List325"/>
    <w:next w:val="NoList"/>
    <w:uiPriority w:val="99"/>
    <w:semiHidden/>
    <w:unhideWhenUsed/>
    <w:rsid w:val="00CC1EA8"/>
  </w:style>
  <w:style w:type="numbering" w:customStyle="1" w:styleId="NoList424">
    <w:name w:val="No List424"/>
    <w:next w:val="NoList"/>
    <w:uiPriority w:val="99"/>
    <w:semiHidden/>
    <w:unhideWhenUsed/>
    <w:rsid w:val="00CC1EA8"/>
  </w:style>
  <w:style w:type="numbering" w:customStyle="1" w:styleId="NoList514">
    <w:name w:val="No List514"/>
    <w:next w:val="NoList"/>
    <w:uiPriority w:val="99"/>
    <w:semiHidden/>
    <w:unhideWhenUsed/>
    <w:rsid w:val="00CC1EA8"/>
  </w:style>
  <w:style w:type="numbering" w:customStyle="1" w:styleId="NoList2114">
    <w:name w:val="No List2114"/>
    <w:next w:val="NoList"/>
    <w:uiPriority w:val="99"/>
    <w:semiHidden/>
    <w:unhideWhenUsed/>
    <w:rsid w:val="00CC1EA8"/>
  </w:style>
  <w:style w:type="numbering" w:customStyle="1" w:styleId="NoList3114">
    <w:name w:val="No List3114"/>
    <w:next w:val="NoList"/>
    <w:uiPriority w:val="99"/>
    <w:semiHidden/>
    <w:unhideWhenUsed/>
    <w:rsid w:val="00CC1EA8"/>
  </w:style>
  <w:style w:type="numbering" w:customStyle="1" w:styleId="NoList4114">
    <w:name w:val="No List4114"/>
    <w:next w:val="NoList"/>
    <w:uiPriority w:val="99"/>
    <w:semiHidden/>
    <w:unhideWhenUsed/>
    <w:rsid w:val="00CC1EA8"/>
  </w:style>
  <w:style w:type="numbering" w:customStyle="1" w:styleId="NoList614">
    <w:name w:val="No List614"/>
    <w:next w:val="NoList"/>
    <w:uiPriority w:val="99"/>
    <w:semiHidden/>
    <w:unhideWhenUsed/>
    <w:rsid w:val="00CC1EA8"/>
  </w:style>
  <w:style w:type="numbering" w:customStyle="1" w:styleId="11140">
    <w:name w:val="无列表1114"/>
    <w:next w:val="NoList"/>
    <w:semiHidden/>
    <w:rsid w:val="00CC1EA8"/>
  </w:style>
  <w:style w:type="numbering" w:customStyle="1" w:styleId="NoList11114">
    <w:name w:val="No List11114"/>
    <w:next w:val="NoList"/>
    <w:uiPriority w:val="99"/>
    <w:semiHidden/>
    <w:unhideWhenUsed/>
    <w:rsid w:val="00CC1EA8"/>
  </w:style>
  <w:style w:type="numbering" w:customStyle="1" w:styleId="NoList714">
    <w:name w:val="No List714"/>
    <w:next w:val="NoList"/>
    <w:uiPriority w:val="99"/>
    <w:semiHidden/>
    <w:unhideWhenUsed/>
    <w:rsid w:val="00CC1EA8"/>
  </w:style>
  <w:style w:type="numbering" w:customStyle="1" w:styleId="NoList1214">
    <w:name w:val="No List1214"/>
    <w:next w:val="NoList"/>
    <w:uiPriority w:val="99"/>
    <w:semiHidden/>
    <w:unhideWhenUsed/>
    <w:rsid w:val="00CC1EA8"/>
  </w:style>
  <w:style w:type="numbering" w:customStyle="1" w:styleId="NoList2214">
    <w:name w:val="No List2214"/>
    <w:next w:val="NoList"/>
    <w:uiPriority w:val="99"/>
    <w:semiHidden/>
    <w:unhideWhenUsed/>
    <w:rsid w:val="00CC1EA8"/>
  </w:style>
  <w:style w:type="numbering" w:customStyle="1" w:styleId="NoList3214">
    <w:name w:val="No List3214"/>
    <w:next w:val="NoList"/>
    <w:uiPriority w:val="99"/>
    <w:semiHidden/>
    <w:unhideWhenUsed/>
    <w:rsid w:val="00CC1EA8"/>
  </w:style>
  <w:style w:type="numbering" w:customStyle="1" w:styleId="NoList84">
    <w:name w:val="No List84"/>
    <w:next w:val="NoList"/>
    <w:uiPriority w:val="99"/>
    <w:semiHidden/>
    <w:unhideWhenUsed/>
    <w:rsid w:val="00CC1EA8"/>
  </w:style>
  <w:style w:type="numbering" w:customStyle="1" w:styleId="NoList94">
    <w:name w:val="No List94"/>
    <w:next w:val="NoList"/>
    <w:uiPriority w:val="99"/>
    <w:semiHidden/>
    <w:unhideWhenUsed/>
    <w:rsid w:val="00CC1EA8"/>
  </w:style>
  <w:style w:type="numbering" w:customStyle="1" w:styleId="NoList814">
    <w:name w:val="No List814"/>
    <w:next w:val="NoList"/>
    <w:uiPriority w:val="99"/>
    <w:semiHidden/>
    <w:unhideWhenUsed/>
    <w:rsid w:val="00CC1EA8"/>
  </w:style>
  <w:style w:type="numbering" w:customStyle="1" w:styleId="NoList913">
    <w:name w:val="No List913"/>
    <w:next w:val="NoList"/>
    <w:uiPriority w:val="99"/>
    <w:semiHidden/>
    <w:unhideWhenUsed/>
    <w:rsid w:val="00CC1EA8"/>
  </w:style>
  <w:style w:type="numbering" w:customStyle="1" w:styleId="LFO194">
    <w:name w:val="LFO194"/>
    <w:basedOn w:val="NoList"/>
    <w:rsid w:val="00CC1EA8"/>
  </w:style>
  <w:style w:type="numbering" w:customStyle="1" w:styleId="NoList103">
    <w:name w:val="No List103"/>
    <w:next w:val="NoList"/>
    <w:uiPriority w:val="99"/>
    <w:semiHidden/>
    <w:unhideWhenUsed/>
    <w:rsid w:val="00CC1EA8"/>
  </w:style>
  <w:style w:type="numbering" w:customStyle="1" w:styleId="LFO1913">
    <w:name w:val="LFO1913"/>
    <w:basedOn w:val="NoList"/>
    <w:rsid w:val="00CC1EA8"/>
  </w:style>
  <w:style w:type="numbering" w:customStyle="1" w:styleId="1210">
    <w:name w:val="无列表121"/>
    <w:next w:val="NoList"/>
    <w:semiHidden/>
    <w:rsid w:val="00CC1EA8"/>
  </w:style>
  <w:style w:type="numbering" w:customStyle="1" w:styleId="1211">
    <w:name w:val="リストなし121"/>
    <w:next w:val="NoList"/>
    <w:uiPriority w:val="99"/>
    <w:semiHidden/>
    <w:unhideWhenUsed/>
    <w:rsid w:val="00CC1EA8"/>
  </w:style>
  <w:style w:type="numbering" w:customStyle="1" w:styleId="11111">
    <w:name w:val="リストなし1111"/>
    <w:next w:val="NoList"/>
    <w:uiPriority w:val="99"/>
    <w:semiHidden/>
    <w:unhideWhenUsed/>
    <w:rsid w:val="00CC1EA8"/>
  </w:style>
  <w:style w:type="numbering" w:customStyle="1" w:styleId="NoList131">
    <w:name w:val="No List131"/>
    <w:next w:val="NoList"/>
    <w:uiPriority w:val="99"/>
    <w:semiHidden/>
    <w:unhideWhenUsed/>
    <w:rsid w:val="00CC1EA8"/>
  </w:style>
  <w:style w:type="numbering" w:customStyle="1" w:styleId="NoList231">
    <w:name w:val="No List231"/>
    <w:next w:val="NoList"/>
    <w:uiPriority w:val="99"/>
    <w:semiHidden/>
    <w:unhideWhenUsed/>
    <w:rsid w:val="00CC1EA8"/>
  </w:style>
  <w:style w:type="numbering" w:customStyle="1" w:styleId="NoList331">
    <w:name w:val="No List331"/>
    <w:next w:val="NoList"/>
    <w:uiPriority w:val="99"/>
    <w:semiHidden/>
    <w:unhideWhenUsed/>
    <w:rsid w:val="00CC1EA8"/>
  </w:style>
  <w:style w:type="numbering" w:customStyle="1" w:styleId="NoList431">
    <w:name w:val="No List431"/>
    <w:next w:val="NoList"/>
    <w:uiPriority w:val="99"/>
    <w:semiHidden/>
    <w:unhideWhenUsed/>
    <w:rsid w:val="00CC1EA8"/>
  </w:style>
  <w:style w:type="numbering" w:customStyle="1" w:styleId="NoList521">
    <w:name w:val="No List521"/>
    <w:next w:val="NoList"/>
    <w:uiPriority w:val="99"/>
    <w:semiHidden/>
    <w:unhideWhenUsed/>
    <w:rsid w:val="00CC1EA8"/>
  </w:style>
  <w:style w:type="numbering" w:customStyle="1" w:styleId="NoList621">
    <w:name w:val="No List621"/>
    <w:next w:val="NoList"/>
    <w:uiPriority w:val="99"/>
    <w:semiHidden/>
    <w:unhideWhenUsed/>
    <w:rsid w:val="00CC1EA8"/>
  </w:style>
  <w:style w:type="numbering" w:customStyle="1" w:styleId="NoList721">
    <w:name w:val="No List721"/>
    <w:next w:val="NoList"/>
    <w:uiPriority w:val="99"/>
    <w:semiHidden/>
    <w:unhideWhenUsed/>
    <w:rsid w:val="00CC1EA8"/>
  </w:style>
  <w:style w:type="numbering" w:customStyle="1" w:styleId="NoList1121">
    <w:name w:val="No List1121"/>
    <w:next w:val="NoList"/>
    <w:uiPriority w:val="99"/>
    <w:semiHidden/>
    <w:unhideWhenUsed/>
    <w:rsid w:val="00CC1EA8"/>
  </w:style>
  <w:style w:type="numbering" w:customStyle="1" w:styleId="NoList2121">
    <w:name w:val="No List2121"/>
    <w:next w:val="NoList"/>
    <w:uiPriority w:val="99"/>
    <w:semiHidden/>
    <w:unhideWhenUsed/>
    <w:rsid w:val="00CC1EA8"/>
  </w:style>
  <w:style w:type="numbering" w:customStyle="1" w:styleId="NoList3121">
    <w:name w:val="No List3121"/>
    <w:next w:val="NoList"/>
    <w:uiPriority w:val="99"/>
    <w:semiHidden/>
    <w:unhideWhenUsed/>
    <w:rsid w:val="00CC1EA8"/>
  </w:style>
  <w:style w:type="numbering" w:customStyle="1" w:styleId="NoList4121">
    <w:name w:val="No List4121"/>
    <w:next w:val="NoList"/>
    <w:uiPriority w:val="99"/>
    <w:semiHidden/>
    <w:unhideWhenUsed/>
    <w:rsid w:val="00CC1EA8"/>
  </w:style>
  <w:style w:type="numbering" w:customStyle="1" w:styleId="NoList5111">
    <w:name w:val="No List5111"/>
    <w:next w:val="NoList"/>
    <w:uiPriority w:val="99"/>
    <w:semiHidden/>
    <w:unhideWhenUsed/>
    <w:rsid w:val="00CC1EA8"/>
  </w:style>
  <w:style w:type="numbering" w:customStyle="1" w:styleId="NoList6111">
    <w:name w:val="No List6111"/>
    <w:next w:val="NoList"/>
    <w:uiPriority w:val="99"/>
    <w:semiHidden/>
    <w:unhideWhenUsed/>
    <w:rsid w:val="00CC1EA8"/>
  </w:style>
  <w:style w:type="numbering" w:customStyle="1" w:styleId="NoList7111">
    <w:name w:val="No List7111"/>
    <w:next w:val="NoList"/>
    <w:uiPriority w:val="99"/>
    <w:semiHidden/>
    <w:unhideWhenUsed/>
    <w:rsid w:val="00CC1EA8"/>
  </w:style>
  <w:style w:type="numbering" w:customStyle="1" w:styleId="NoList8111">
    <w:name w:val="No List8111"/>
    <w:next w:val="NoList"/>
    <w:uiPriority w:val="99"/>
    <w:semiHidden/>
    <w:unhideWhenUsed/>
    <w:rsid w:val="00CC1EA8"/>
  </w:style>
  <w:style w:type="numbering" w:customStyle="1" w:styleId="NoList1221">
    <w:name w:val="No List1221"/>
    <w:next w:val="NoList"/>
    <w:uiPriority w:val="99"/>
    <w:semiHidden/>
    <w:rsid w:val="00CC1EA8"/>
  </w:style>
  <w:style w:type="numbering" w:customStyle="1" w:styleId="NoList11121">
    <w:name w:val="No List11121"/>
    <w:next w:val="NoList"/>
    <w:uiPriority w:val="99"/>
    <w:semiHidden/>
    <w:unhideWhenUsed/>
    <w:rsid w:val="00CC1EA8"/>
  </w:style>
  <w:style w:type="numbering" w:customStyle="1" w:styleId="11210">
    <w:name w:val="无列表1121"/>
    <w:next w:val="NoList"/>
    <w:semiHidden/>
    <w:rsid w:val="00CC1EA8"/>
  </w:style>
  <w:style w:type="numbering" w:customStyle="1" w:styleId="NoList2221">
    <w:name w:val="No List2221"/>
    <w:next w:val="NoList"/>
    <w:uiPriority w:val="99"/>
    <w:semiHidden/>
    <w:unhideWhenUsed/>
    <w:rsid w:val="00CC1EA8"/>
  </w:style>
  <w:style w:type="numbering" w:customStyle="1" w:styleId="NoList3221">
    <w:name w:val="No List3221"/>
    <w:next w:val="NoList"/>
    <w:uiPriority w:val="99"/>
    <w:semiHidden/>
    <w:unhideWhenUsed/>
    <w:rsid w:val="00CC1EA8"/>
  </w:style>
  <w:style w:type="numbering" w:customStyle="1" w:styleId="NoList4211">
    <w:name w:val="No List4211"/>
    <w:next w:val="NoList"/>
    <w:uiPriority w:val="99"/>
    <w:semiHidden/>
    <w:unhideWhenUsed/>
    <w:rsid w:val="00CC1EA8"/>
  </w:style>
  <w:style w:type="numbering" w:customStyle="1" w:styleId="NoList21111">
    <w:name w:val="No List21111"/>
    <w:next w:val="NoList"/>
    <w:uiPriority w:val="99"/>
    <w:semiHidden/>
    <w:unhideWhenUsed/>
    <w:rsid w:val="00CC1EA8"/>
  </w:style>
  <w:style w:type="numbering" w:customStyle="1" w:styleId="NoList31111">
    <w:name w:val="No List31111"/>
    <w:next w:val="NoList"/>
    <w:uiPriority w:val="99"/>
    <w:semiHidden/>
    <w:unhideWhenUsed/>
    <w:rsid w:val="00CC1EA8"/>
  </w:style>
  <w:style w:type="numbering" w:customStyle="1" w:styleId="NoList41111">
    <w:name w:val="No List41111"/>
    <w:next w:val="NoList"/>
    <w:uiPriority w:val="99"/>
    <w:semiHidden/>
    <w:unhideWhenUsed/>
    <w:rsid w:val="00CC1EA8"/>
  </w:style>
  <w:style w:type="numbering" w:customStyle="1" w:styleId="111110">
    <w:name w:val="无列表11111"/>
    <w:next w:val="NoList"/>
    <w:semiHidden/>
    <w:rsid w:val="00CC1EA8"/>
  </w:style>
  <w:style w:type="numbering" w:customStyle="1" w:styleId="NoList111111">
    <w:name w:val="No List111111"/>
    <w:next w:val="NoList"/>
    <w:uiPriority w:val="99"/>
    <w:semiHidden/>
    <w:unhideWhenUsed/>
    <w:rsid w:val="00CC1EA8"/>
  </w:style>
  <w:style w:type="numbering" w:customStyle="1" w:styleId="NoList12111">
    <w:name w:val="No List12111"/>
    <w:next w:val="NoList"/>
    <w:uiPriority w:val="99"/>
    <w:semiHidden/>
    <w:unhideWhenUsed/>
    <w:rsid w:val="00CC1EA8"/>
  </w:style>
  <w:style w:type="numbering" w:customStyle="1" w:styleId="NoList22111">
    <w:name w:val="No List22111"/>
    <w:next w:val="NoList"/>
    <w:uiPriority w:val="99"/>
    <w:semiHidden/>
    <w:unhideWhenUsed/>
    <w:rsid w:val="00CC1EA8"/>
  </w:style>
  <w:style w:type="numbering" w:customStyle="1" w:styleId="NoList32111">
    <w:name w:val="No List32111"/>
    <w:next w:val="NoList"/>
    <w:uiPriority w:val="99"/>
    <w:semiHidden/>
    <w:unhideWhenUsed/>
    <w:rsid w:val="00CC1EA8"/>
  </w:style>
  <w:style w:type="numbering" w:customStyle="1" w:styleId="NoList141">
    <w:name w:val="No List141"/>
    <w:next w:val="NoList"/>
    <w:uiPriority w:val="99"/>
    <w:semiHidden/>
    <w:unhideWhenUsed/>
    <w:rsid w:val="00CC1EA8"/>
  </w:style>
  <w:style w:type="numbering" w:customStyle="1" w:styleId="NoList151">
    <w:name w:val="No List151"/>
    <w:next w:val="NoList"/>
    <w:uiPriority w:val="99"/>
    <w:semiHidden/>
    <w:unhideWhenUsed/>
    <w:rsid w:val="00CC1EA8"/>
  </w:style>
  <w:style w:type="numbering" w:customStyle="1" w:styleId="NoList241">
    <w:name w:val="No List241"/>
    <w:next w:val="NoList"/>
    <w:uiPriority w:val="99"/>
    <w:semiHidden/>
    <w:unhideWhenUsed/>
    <w:rsid w:val="00CC1EA8"/>
  </w:style>
  <w:style w:type="numbering" w:customStyle="1" w:styleId="NoList341">
    <w:name w:val="No List341"/>
    <w:next w:val="NoList"/>
    <w:uiPriority w:val="99"/>
    <w:semiHidden/>
    <w:unhideWhenUsed/>
    <w:rsid w:val="00CC1EA8"/>
  </w:style>
  <w:style w:type="numbering" w:customStyle="1" w:styleId="NoList441">
    <w:name w:val="No List441"/>
    <w:next w:val="NoList"/>
    <w:uiPriority w:val="99"/>
    <w:semiHidden/>
    <w:unhideWhenUsed/>
    <w:rsid w:val="00CC1EA8"/>
  </w:style>
  <w:style w:type="numbering" w:customStyle="1" w:styleId="NoList531">
    <w:name w:val="No List531"/>
    <w:next w:val="NoList"/>
    <w:uiPriority w:val="99"/>
    <w:semiHidden/>
    <w:unhideWhenUsed/>
    <w:rsid w:val="00CC1EA8"/>
  </w:style>
  <w:style w:type="numbering" w:customStyle="1" w:styleId="NoList631">
    <w:name w:val="No List631"/>
    <w:next w:val="NoList"/>
    <w:uiPriority w:val="99"/>
    <w:semiHidden/>
    <w:unhideWhenUsed/>
    <w:rsid w:val="00CC1EA8"/>
  </w:style>
  <w:style w:type="numbering" w:customStyle="1" w:styleId="NoList731">
    <w:name w:val="No List731"/>
    <w:next w:val="NoList"/>
    <w:uiPriority w:val="99"/>
    <w:semiHidden/>
    <w:unhideWhenUsed/>
    <w:rsid w:val="00CC1EA8"/>
  </w:style>
  <w:style w:type="numbering" w:customStyle="1" w:styleId="NoList821">
    <w:name w:val="No List821"/>
    <w:next w:val="NoList"/>
    <w:uiPriority w:val="99"/>
    <w:semiHidden/>
    <w:unhideWhenUsed/>
    <w:rsid w:val="00CC1EA8"/>
  </w:style>
  <w:style w:type="numbering" w:customStyle="1" w:styleId="NoList921">
    <w:name w:val="No List921"/>
    <w:next w:val="NoList"/>
    <w:uiPriority w:val="99"/>
    <w:semiHidden/>
    <w:unhideWhenUsed/>
    <w:rsid w:val="00CC1EA8"/>
  </w:style>
  <w:style w:type="numbering" w:customStyle="1" w:styleId="NoList1131">
    <w:name w:val="No List1131"/>
    <w:next w:val="NoList"/>
    <w:uiPriority w:val="99"/>
    <w:semiHidden/>
    <w:unhideWhenUsed/>
    <w:rsid w:val="00CC1EA8"/>
  </w:style>
  <w:style w:type="numbering" w:customStyle="1" w:styleId="NoList2131">
    <w:name w:val="No List2131"/>
    <w:next w:val="NoList"/>
    <w:uiPriority w:val="99"/>
    <w:semiHidden/>
    <w:unhideWhenUsed/>
    <w:rsid w:val="00CC1EA8"/>
  </w:style>
  <w:style w:type="numbering" w:customStyle="1" w:styleId="NoList3131">
    <w:name w:val="No List3131"/>
    <w:next w:val="NoList"/>
    <w:uiPriority w:val="99"/>
    <w:semiHidden/>
    <w:unhideWhenUsed/>
    <w:rsid w:val="00CC1EA8"/>
  </w:style>
  <w:style w:type="numbering" w:customStyle="1" w:styleId="NoList4131">
    <w:name w:val="No List4131"/>
    <w:next w:val="NoList"/>
    <w:uiPriority w:val="99"/>
    <w:semiHidden/>
    <w:unhideWhenUsed/>
    <w:rsid w:val="00CC1EA8"/>
  </w:style>
  <w:style w:type="numbering" w:customStyle="1" w:styleId="NoList5121">
    <w:name w:val="No List5121"/>
    <w:next w:val="NoList"/>
    <w:uiPriority w:val="99"/>
    <w:semiHidden/>
    <w:unhideWhenUsed/>
    <w:rsid w:val="00CC1EA8"/>
  </w:style>
  <w:style w:type="numbering" w:customStyle="1" w:styleId="NoList6121">
    <w:name w:val="No List6121"/>
    <w:next w:val="NoList"/>
    <w:uiPriority w:val="99"/>
    <w:semiHidden/>
    <w:unhideWhenUsed/>
    <w:rsid w:val="00CC1EA8"/>
  </w:style>
  <w:style w:type="numbering" w:customStyle="1" w:styleId="NoList7121">
    <w:name w:val="No List7121"/>
    <w:next w:val="NoList"/>
    <w:uiPriority w:val="99"/>
    <w:semiHidden/>
    <w:unhideWhenUsed/>
    <w:rsid w:val="00CC1EA8"/>
  </w:style>
  <w:style w:type="numbering" w:customStyle="1" w:styleId="NoList8121">
    <w:name w:val="No List8121"/>
    <w:next w:val="NoList"/>
    <w:uiPriority w:val="99"/>
    <w:semiHidden/>
    <w:unhideWhenUsed/>
    <w:rsid w:val="00CC1EA8"/>
  </w:style>
  <w:style w:type="numbering" w:customStyle="1" w:styleId="NoList9111">
    <w:name w:val="No List9111"/>
    <w:next w:val="NoList"/>
    <w:uiPriority w:val="99"/>
    <w:semiHidden/>
    <w:unhideWhenUsed/>
    <w:rsid w:val="00CC1EA8"/>
  </w:style>
  <w:style w:type="numbering" w:customStyle="1" w:styleId="LFO1921">
    <w:name w:val="LFO1921"/>
    <w:basedOn w:val="NoList"/>
    <w:rsid w:val="00CC1EA8"/>
  </w:style>
  <w:style w:type="numbering" w:customStyle="1" w:styleId="NoList1011">
    <w:name w:val="No List1011"/>
    <w:next w:val="NoList"/>
    <w:uiPriority w:val="99"/>
    <w:semiHidden/>
    <w:unhideWhenUsed/>
    <w:rsid w:val="00CC1EA8"/>
  </w:style>
  <w:style w:type="numbering" w:customStyle="1" w:styleId="LFO19111">
    <w:name w:val="LFO19111"/>
    <w:basedOn w:val="NoList"/>
    <w:rsid w:val="00CC1EA8"/>
  </w:style>
  <w:style w:type="numbering" w:customStyle="1" w:styleId="NoList1231">
    <w:name w:val="No List1231"/>
    <w:next w:val="NoList"/>
    <w:uiPriority w:val="99"/>
    <w:semiHidden/>
    <w:rsid w:val="00CC1EA8"/>
  </w:style>
  <w:style w:type="numbering" w:customStyle="1" w:styleId="NoList11131">
    <w:name w:val="No List11131"/>
    <w:next w:val="NoList"/>
    <w:uiPriority w:val="99"/>
    <w:semiHidden/>
    <w:unhideWhenUsed/>
    <w:rsid w:val="00CC1EA8"/>
  </w:style>
  <w:style w:type="numbering" w:customStyle="1" w:styleId="1310">
    <w:name w:val="无列表131"/>
    <w:next w:val="NoList"/>
    <w:semiHidden/>
    <w:rsid w:val="00CC1EA8"/>
  </w:style>
  <w:style w:type="numbering" w:customStyle="1" w:styleId="1311">
    <w:name w:val="リストなし131"/>
    <w:next w:val="NoList"/>
    <w:uiPriority w:val="99"/>
    <w:semiHidden/>
    <w:unhideWhenUsed/>
    <w:rsid w:val="00CC1EA8"/>
  </w:style>
  <w:style w:type="numbering" w:customStyle="1" w:styleId="11310">
    <w:name w:val="无列表1131"/>
    <w:next w:val="NoList"/>
    <w:semiHidden/>
    <w:rsid w:val="00CC1EA8"/>
  </w:style>
  <w:style w:type="numbering" w:customStyle="1" w:styleId="11211">
    <w:name w:val="リストなし1121"/>
    <w:next w:val="NoList"/>
    <w:uiPriority w:val="99"/>
    <w:semiHidden/>
    <w:unhideWhenUsed/>
    <w:rsid w:val="00CC1EA8"/>
  </w:style>
  <w:style w:type="numbering" w:customStyle="1" w:styleId="NoList2231">
    <w:name w:val="No List2231"/>
    <w:next w:val="NoList"/>
    <w:uiPriority w:val="99"/>
    <w:semiHidden/>
    <w:unhideWhenUsed/>
    <w:rsid w:val="00CC1EA8"/>
  </w:style>
  <w:style w:type="numbering" w:customStyle="1" w:styleId="NoList3231">
    <w:name w:val="No List3231"/>
    <w:next w:val="NoList"/>
    <w:uiPriority w:val="99"/>
    <w:semiHidden/>
    <w:unhideWhenUsed/>
    <w:rsid w:val="00CC1EA8"/>
  </w:style>
  <w:style w:type="numbering" w:customStyle="1" w:styleId="NoList4221">
    <w:name w:val="No List4221"/>
    <w:next w:val="NoList"/>
    <w:uiPriority w:val="99"/>
    <w:semiHidden/>
    <w:unhideWhenUsed/>
    <w:rsid w:val="00CC1EA8"/>
  </w:style>
  <w:style w:type="numbering" w:customStyle="1" w:styleId="NoList21121">
    <w:name w:val="No List21121"/>
    <w:next w:val="NoList"/>
    <w:uiPriority w:val="99"/>
    <w:semiHidden/>
    <w:unhideWhenUsed/>
    <w:rsid w:val="00CC1EA8"/>
  </w:style>
  <w:style w:type="numbering" w:customStyle="1" w:styleId="NoList31121">
    <w:name w:val="No List31121"/>
    <w:next w:val="NoList"/>
    <w:uiPriority w:val="99"/>
    <w:semiHidden/>
    <w:unhideWhenUsed/>
    <w:rsid w:val="00CC1EA8"/>
  </w:style>
  <w:style w:type="numbering" w:customStyle="1" w:styleId="NoList41121">
    <w:name w:val="No List41121"/>
    <w:next w:val="NoList"/>
    <w:uiPriority w:val="99"/>
    <w:semiHidden/>
    <w:unhideWhenUsed/>
    <w:rsid w:val="00CC1EA8"/>
  </w:style>
  <w:style w:type="numbering" w:customStyle="1" w:styleId="11121">
    <w:name w:val="无列表11121"/>
    <w:next w:val="NoList"/>
    <w:semiHidden/>
    <w:rsid w:val="00CC1EA8"/>
  </w:style>
  <w:style w:type="numbering" w:customStyle="1" w:styleId="NoList111121">
    <w:name w:val="No List111121"/>
    <w:next w:val="NoList"/>
    <w:uiPriority w:val="99"/>
    <w:semiHidden/>
    <w:unhideWhenUsed/>
    <w:rsid w:val="00CC1EA8"/>
  </w:style>
  <w:style w:type="numbering" w:customStyle="1" w:styleId="NoList12121">
    <w:name w:val="No List12121"/>
    <w:next w:val="NoList"/>
    <w:uiPriority w:val="99"/>
    <w:semiHidden/>
    <w:unhideWhenUsed/>
    <w:rsid w:val="00CC1EA8"/>
  </w:style>
  <w:style w:type="numbering" w:customStyle="1" w:styleId="NoList22121">
    <w:name w:val="No List22121"/>
    <w:next w:val="NoList"/>
    <w:uiPriority w:val="99"/>
    <w:semiHidden/>
    <w:unhideWhenUsed/>
    <w:rsid w:val="00CC1EA8"/>
  </w:style>
  <w:style w:type="numbering" w:customStyle="1" w:styleId="NoList32121">
    <w:name w:val="No List32121"/>
    <w:next w:val="NoList"/>
    <w:uiPriority w:val="99"/>
    <w:semiHidden/>
    <w:unhideWhenUsed/>
    <w:rsid w:val="00CC1EA8"/>
  </w:style>
  <w:style w:type="numbering" w:customStyle="1" w:styleId="NoList161">
    <w:name w:val="No List161"/>
    <w:next w:val="NoList"/>
    <w:uiPriority w:val="99"/>
    <w:semiHidden/>
    <w:unhideWhenUsed/>
    <w:rsid w:val="00CC1EA8"/>
  </w:style>
  <w:style w:type="numbering" w:customStyle="1" w:styleId="NoList171">
    <w:name w:val="No List171"/>
    <w:next w:val="NoList"/>
    <w:uiPriority w:val="99"/>
    <w:semiHidden/>
    <w:unhideWhenUsed/>
    <w:rsid w:val="00CC1EA8"/>
  </w:style>
  <w:style w:type="numbering" w:customStyle="1" w:styleId="NoList251">
    <w:name w:val="No List251"/>
    <w:next w:val="NoList"/>
    <w:uiPriority w:val="99"/>
    <w:semiHidden/>
    <w:unhideWhenUsed/>
    <w:rsid w:val="00CC1EA8"/>
  </w:style>
  <w:style w:type="numbering" w:customStyle="1" w:styleId="NoList351">
    <w:name w:val="No List351"/>
    <w:next w:val="NoList"/>
    <w:uiPriority w:val="99"/>
    <w:semiHidden/>
    <w:unhideWhenUsed/>
    <w:rsid w:val="00CC1EA8"/>
  </w:style>
  <w:style w:type="numbering" w:customStyle="1" w:styleId="NoList451">
    <w:name w:val="No List451"/>
    <w:next w:val="NoList"/>
    <w:uiPriority w:val="99"/>
    <w:semiHidden/>
    <w:unhideWhenUsed/>
    <w:rsid w:val="00CC1EA8"/>
  </w:style>
  <w:style w:type="numbering" w:customStyle="1" w:styleId="NoList541">
    <w:name w:val="No List541"/>
    <w:next w:val="NoList"/>
    <w:uiPriority w:val="99"/>
    <w:semiHidden/>
    <w:unhideWhenUsed/>
    <w:rsid w:val="00CC1EA8"/>
  </w:style>
  <w:style w:type="numbering" w:customStyle="1" w:styleId="NoList641">
    <w:name w:val="No List641"/>
    <w:next w:val="NoList"/>
    <w:uiPriority w:val="99"/>
    <w:semiHidden/>
    <w:unhideWhenUsed/>
    <w:rsid w:val="00CC1EA8"/>
  </w:style>
  <w:style w:type="numbering" w:customStyle="1" w:styleId="NoList741">
    <w:name w:val="No List741"/>
    <w:next w:val="NoList"/>
    <w:uiPriority w:val="99"/>
    <w:semiHidden/>
    <w:unhideWhenUsed/>
    <w:rsid w:val="00CC1EA8"/>
  </w:style>
  <w:style w:type="numbering" w:customStyle="1" w:styleId="NoList831">
    <w:name w:val="No List831"/>
    <w:next w:val="NoList"/>
    <w:uiPriority w:val="99"/>
    <w:semiHidden/>
    <w:unhideWhenUsed/>
    <w:rsid w:val="00CC1EA8"/>
  </w:style>
  <w:style w:type="numbering" w:customStyle="1" w:styleId="NoList931">
    <w:name w:val="No List931"/>
    <w:next w:val="NoList"/>
    <w:uiPriority w:val="99"/>
    <w:semiHidden/>
    <w:unhideWhenUsed/>
    <w:rsid w:val="00CC1EA8"/>
  </w:style>
  <w:style w:type="numbering" w:customStyle="1" w:styleId="NoList1141">
    <w:name w:val="No List1141"/>
    <w:next w:val="NoList"/>
    <w:uiPriority w:val="99"/>
    <w:semiHidden/>
    <w:unhideWhenUsed/>
    <w:rsid w:val="00CC1EA8"/>
  </w:style>
  <w:style w:type="numbering" w:customStyle="1" w:styleId="NoList2141">
    <w:name w:val="No List2141"/>
    <w:next w:val="NoList"/>
    <w:uiPriority w:val="99"/>
    <w:semiHidden/>
    <w:unhideWhenUsed/>
    <w:rsid w:val="00CC1EA8"/>
  </w:style>
  <w:style w:type="numbering" w:customStyle="1" w:styleId="NoList3141">
    <w:name w:val="No List3141"/>
    <w:next w:val="NoList"/>
    <w:uiPriority w:val="99"/>
    <w:semiHidden/>
    <w:unhideWhenUsed/>
    <w:rsid w:val="00CC1EA8"/>
  </w:style>
  <w:style w:type="numbering" w:customStyle="1" w:styleId="NoList4141">
    <w:name w:val="No List4141"/>
    <w:next w:val="NoList"/>
    <w:uiPriority w:val="99"/>
    <w:semiHidden/>
    <w:unhideWhenUsed/>
    <w:rsid w:val="00CC1EA8"/>
  </w:style>
  <w:style w:type="numbering" w:customStyle="1" w:styleId="NoList5131">
    <w:name w:val="No List5131"/>
    <w:next w:val="NoList"/>
    <w:uiPriority w:val="99"/>
    <w:semiHidden/>
    <w:unhideWhenUsed/>
    <w:rsid w:val="00CC1EA8"/>
  </w:style>
  <w:style w:type="numbering" w:customStyle="1" w:styleId="NoList6131">
    <w:name w:val="No List6131"/>
    <w:next w:val="NoList"/>
    <w:uiPriority w:val="99"/>
    <w:semiHidden/>
    <w:unhideWhenUsed/>
    <w:rsid w:val="00CC1EA8"/>
  </w:style>
  <w:style w:type="numbering" w:customStyle="1" w:styleId="NoList7131">
    <w:name w:val="No List7131"/>
    <w:next w:val="NoList"/>
    <w:uiPriority w:val="99"/>
    <w:semiHidden/>
    <w:unhideWhenUsed/>
    <w:rsid w:val="00CC1EA8"/>
  </w:style>
  <w:style w:type="numbering" w:customStyle="1" w:styleId="NoList8131">
    <w:name w:val="No List8131"/>
    <w:next w:val="NoList"/>
    <w:uiPriority w:val="99"/>
    <w:semiHidden/>
    <w:unhideWhenUsed/>
    <w:rsid w:val="00CC1EA8"/>
  </w:style>
  <w:style w:type="numbering" w:customStyle="1" w:styleId="NoList9121">
    <w:name w:val="No List9121"/>
    <w:next w:val="NoList"/>
    <w:uiPriority w:val="99"/>
    <w:semiHidden/>
    <w:unhideWhenUsed/>
    <w:rsid w:val="00CC1EA8"/>
  </w:style>
  <w:style w:type="numbering" w:customStyle="1" w:styleId="LFO1931">
    <w:name w:val="LFO1931"/>
    <w:basedOn w:val="NoList"/>
    <w:rsid w:val="00CC1EA8"/>
  </w:style>
  <w:style w:type="numbering" w:customStyle="1" w:styleId="NoList1021">
    <w:name w:val="No List1021"/>
    <w:next w:val="NoList"/>
    <w:uiPriority w:val="99"/>
    <w:semiHidden/>
    <w:unhideWhenUsed/>
    <w:rsid w:val="00CC1EA8"/>
  </w:style>
  <w:style w:type="numbering" w:customStyle="1" w:styleId="LFO19121">
    <w:name w:val="LFO19121"/>
    <w:basedOn w:val="NoList"/>
    <w:rsid w:val="00CC1EA8"/>
  </w:style>
  <w:style w:type="numbering" w:customStyle="1" w:styleId="NoList1241">
    <w:name w:val="No List1241"/>
    <w:next w:val="NoList"/>
    <w:uiPriority w:val="99"/>
    <w:semiHidden/>
    <w:rsid w:val="00CC1EA8"/>
  </w:style>
  <w:style w:type="numbering" w:customStyle="1" w:styleId="NoList11141">
    <w:name w:val="No List11141"/>
    <w:next w:val="NoList"/>
    <w:uiPriority w:val="99"/>
    <w:semiHidden/>
    <w:unhideWhenUsed/>
    <w:rsid w:val="00CC1EA8"/>
  </w:style>
  <w:style w:type="numbering" w:customStyle="1" w:styleId="1410">
    <w:name w:val="无列表141"/>
    <w:next w:val="NoList"/>
    <w:semiHidden/>
    <w:rsid w:val="00CC1EA8"/>
  </w:style>
  <w:style w:type="numbering" w:customStyle="1" w:styleId="1411">
    <w:name w:val="リストなし141"/>
    <w:next w:val="NoList"/>
    <w:uiPriority w:val="99"/>
    <w:semiHidden/>
    <w:unhideWhenUsed/>
    <w:rsid w:val="00CC1EA8"/>
  </w:style>
  <w:style w:type="numbering" w:customStyle="1" w:styleId="11410">
    <w:name w:val="无列表1141"/>
    <w:next w:val="NoList"/>
    <w:semiHidden/>
    <w:rsid w:val="00CC1EA8"/>
  </w:style>
  <w:style w:type="numbering" w:customStyle="1" w:styleId="11311">
    <w:name w:val="リストなし1131"/>
    <w:next w:val="NoList"/>
    <w:uiPriority w:val="99"/>
    <w:semiHidden/>
    <w:unhideWhenUsed/>
    <w:rsid w:val="00CC1EA8"/>
  </w:style>
  <w:style w:type="numbering" w:customStyle="1" w:styleId="NoList2241">
    <w:name w:val="No List2241"/>
    <w:next w:val="NoList"/>
    <w:uiPriority w:val="99"/>
    <w:semiHidden/>
    <w:unhideWhenUsed/>
    <w:rsid w:val="00CC1EA8"/>
  </w:style>
  <w:style w:type="numbering" w:customStyle="1" w:styleId="NoList3241">
    <w:name w:val="No List3241"/>
    <w:next w:val="NoList"/>
    <w:uiPriority w:val="99"/>
    <w:semiHidden/>
    <w:unhideWhenUsed/>
    <w:rsid w:val="00CC1EA8"/>
  </w:style>
  <w:style w:type="numbering" w:customStyle="1" w:styleId="NoList4231">
    <w:name w:val="No List4231"/>
    <w:next w:val="NoList"/>
    <w:uiPriority w:val="99"/>
    <w:semiHidden/>
    <w:unhideWhenUsed/>
    <w:rsid w:val="00CC1EA8"/>
  </w:style>
  <w:style w:type="numbering" w:customStyle="1" w:styleId="NoList21131">
    <w:name w:val="No List21131"/>
    <w:next w:val="NoList"/>
    <w:uiPriority w:val="99"/>
    <w:semiHidden/>
    <w:unhideWhenUsed/>
    <w:rsid w:val="00CC1EA8"/>
  </w:style>
  <w:style w:type="numbering" w:customStyle="1" w:styleId="NoList31131">
    <w:name w:val="No List31131"/>
    <w:next w:val="NoList"/>
    <w:uiPriority w:val="99"/>
    <w:semiHidden/>
    <w:unhideWhenUsed/>
    <w:rsid w:val="00CC1EA8"/>
  </w:style>
  <w:style w:type="numbering" w:customStyle="1" w:styleId="NoList41131">
    <w:name w:val="No List41131"/>
    <w:next w:val="NoList"/>
    <w:uiPriority w:val="99"/>
    <w:semiHidden/>
    <w:unhideWhenUsed/>
    <w:rsid w:val="00CC1EA8"/>
  </w:style>
  <w:style w:type="numbering" w:customStyle="1" w:styleId="11131">
    <w:name w:val="无列表11131"/>
    <w:next w:val="NoList"/>
    <w:semiHidden/>
    <w:rsid w:val="00CC1EA8"/>
  </w:style>
  <w:style w:type="numbering" w:customStyle="1" w:styleId="NoList111131">
    <w:name w:val="No List111131"/>
    <w:next w:val="NoList"/>
    <w:uiPriority w:val="99"/>
    <w:semiHidden/>
    <w:unhideWhenUsed/>
    <w:rsid w:val="00CC1EA8"/>
  </w:style>
  <w:style w:type="numbering" w:customStyle="1" w:styleId="NoList12131">
    <w:name w:val="No List12131"/>
    <w:next w:val="NoList"/>
    <w:uiPriority w:val="99"/>
    <w:semiHidden/>
    <w:unhideWhenUsed/>
    <w:rsid w:val="00CC1EA8"/>
  </w:style>
  <w:style w:type="numbering" w:customStyle="1" w:styleId="NoList22131">
    <w:name w:val="No List22131"/>
    <w:next w:val="NoList"/>
    <w:uiPriority w:val="99"/>
    <w:semiHidden/>
    <w:unhideWhenUsed/>
    <w:rsid w:val="00CC1EA8"/>
  </w:style>
  <w:style w:type="numbering" w:customStyle="1" w:styleId="NoList32131">
    <w:name w:val="No List32131"/>
    <w:next w:val="NoList"/>
    <w:uiPriority w:val="99"/>
    <w:semiHidden/>
    <w:unhideWhenUsed/>
    <w:rsid w:val="00CC1EA8"/>
  </w:style>
  <w:style w:type="character" w:customStyle="1" w:styleId="font01">
    <w:name w:val="font01"/>
    <w:basedOn w:val="DefaultParagraphFont"/>
    <w:qFormat/>
    <w:rsid w:val="00CC1EA8"/>
    <w:rPr>
      <w:rFonts w:ascii="Arial" w:hAnsi="Arial" w:cs="Arial" w:hint="default"/>
      <w:color w:val="000000"/>
      <w:sz w:val="18"/>
      <w:szCs w:val="18"/>
      <w:u w:val="none"/>
      <w:vertAlign w:val="superscript"/>
    </w:rPr>
  </w:style>
  <w:style w:type="character" w:customStyle="1" w:styleId="font51">
    <w:name w:val="font51"/>
    <w:basedOn w:val="DefaultParagraphFont"/>
    <w:qFormat/>
    <w:rsid w:val="00CC1EA8"/>
    <w:rPr>
      <w:rFonts w:ascii="Arial" w:hAnsi="Arial" w:cs="Arial" w:hint="default"/>
      <w:color w:val="000000"/>
      <w:sz w:val="21"/>
      <w:szCs w:val="21"/>
      <w:u w:val="none"/>
    </w:rPr>
  </w:style>
  <w:style w:type="character" w:customStyle="1" w:styleId="28">
    <w:name w:val="不明显参考2"/>
    <w:uiPriority w:val="31"/>
    <w:qFormat/>
    <w:rsid w:val="00CC1EA8"/>
    <w:rPr>
      <w:smallCaps/>
      <w:color w:val="5A5A5A"/>
    </w:rPr>
  </w:style>
  <w:style w:type="paragraph" w:customStyle="1" w:styleId="TOC20">
    <w:name w:val="TOC 标题2"/>
    <w:basedOn w:val="Heading1"/>
    <w:next w:val="Normal"/>
    <w:uiPriority w:val="39"/>
    <w:unhideWhenUsed/>
    <w:qFormat/>
    <w:rsid w:val="00CC1EA8"/>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CC1EA8"/>
    <w:rPr>
      <w:rFonts w:ascii="Arial" w:hAnsi="Arial"/>
      <w:lang w:val="en-GB" w:eastAsia="en-US" w:bidi="ar-SA"/>
    </w:rPr>
  </w:style>
  <w:style w:type="character" w:customStyle="1" w:styleId="p1">
    <w:name w:val="p1"/>
    <w:qFormat/>
    <w:rsid w:val="00CC1EA8"/>
  </w:style>
  <w:style w:type="character" w:customStyle="1" w:styleId="e-031">
    <w:name w:val="e-031"/>
    <w:qFormat/>
    <w:rsid w:val="00CC1EA8"/>
    <w:rPr>
      <w:i/>
      <w:iCs/>
    </w:rPr>
  </w:style>
  <w:style w:type="character" w:customStyle="1" w:styleId="hps">
    <w:name w:val="hps"/>
    <w:qFormat/>
    <w:rsid w:val="00CC1EA8"/>
  </w:style>
  <w:style w:type="character" w:customStyle="1" w:styleId="IntenseEmphasis1">
    <w:name w:val="Intense Emphasis1"/>
    <w:basedOn w:val="DefaultParagraphFont"/>
    <w:uiPriority w:val="21"/>
    <w:qFormat/>
    <w:rsid w:val="00CC1EA8"/>
    <w:rPr>
      <w:b/>
      <w:bCs/>
      <w:i/>
      <w:iCs/>
      <w:color w:val="4F81BD"/>
    </w:rPr>
  </w:style>
  <w:style w:type="character" w:customStyle="1" w:styleId="EditorsNoteChar1">
    <w:name w:val="Editor's Note Char1"/>
    <w:qFormat/>
    <w:rsid w:val="00CC1EA8"/>
    <w:rPr>
      <w:rFonts w:ascii="Times New Roman" w:hAnsi="Times New Roman"/>
      <w:color w:val="FF0000"/>
      <w:lang w:val="en-GB" w:eastAsia="en-US"/>
    </w:rPr>
  </w:style>
  <w:style w:type="character" w:customStyle="1" w:styleId="TAHChar">
    <w:name w:val="TAH Char"/>
    <w:qFormat/>
    <w:locked/>
    <w:rsid w:val="00CC1EA8"/>
    <w:rPr>
      <w:rFonts w:ascii="Arial" w:hAnsi="Arial" w:cs="Arial"/>
      <w:b/>
      <w:sz w:val="18"/>
      <w:lang w:val="en-GB"/>
    </w:rPr>
  </w:style>
  <w:style w:type="character" w:customStyle="1" w:styleId="IntenseEmphasis2">
    <w:name w:val="Intense Emphasis2"/>
    <w:uiPriority w:val="21"/>
    <w:qFormat/>
    <w:rsid w:val="00CC1EA8"/>
    <w:rPr>
      <w:b/>
      <w:bCs/>
      <w:i/>
      <w:iCs/>
      <w:color w:val="4F81BD"/>
    </w:rPr>
  </w:style>
  <w:style w:type="character" w:customStyle="1" w:styleId="normaltextrun">
    <w:name w:val="normaltextrun"/>
    <w:basedOn w:val="DefaultParagraphFont"/>
    <w:qFormat/>
    <w:rsid w:val="00CC1EA8"/>
  </w:style>
  <w:style w:type="character" w:customStyle="1" w:styleId="search-word-mail">
    <w:name w:val="search-word-mail"/>
    <w:qFormat/>
    <w:rsid w:val="00CC1EA8"/>
  </w:style>
  <w:style w:type="character" w:customStyle="1" w:styleId="Char12">
    <w:name w:val="脚注文本 Char1"/>
    <w:aliases w:val="footnote text41 Char1"/>
    <w:basedOn w:val="DefaultParagraphFont"/>
    <w:semiHidden/>
    <w:qFormat/>
    <w:rsid w:val="00CC1EA8"/>
    <w:rPr>
      <w:rFonts w:ascii="Times New Roman" w:eastAsia="Times New Roman" w:hAnsi="Times New Roman"/>
      <w:sz w:val="18"/>
      <w:szCs w:val="18"/>
      <w:lang w:val="en-GB" w:eastAsia="en-GB"/>
    </w:rPr>
  </w:style>
  <w:style w:type="character" w:customStyle="1" w:styleId="word">
    <w:name w:val="word"/>
    <w:basedOn w:val="DefaultParagraphFont"/>
    <w:qFormat/>
    <w:rsid w:val="00CC1EA8"/>
  </w:style>
  <w:style w:type="character" w:customStyle="1" w:styleId="1f1">
    <w:name w:val="未处理的提及1"/>
    <w:basedOn w:val="DefaultParagraphFont"/>
    <w:uiPriority w:val="99"/>
    <w:semiHidden/>
    <w:qFormat/>
    <w:rsid w:val="00CC1EA8"/>
    <w:rPr>
      <w:color w:val="605E5C"/>
      <w:shd w:val="clear" w:color="auto" w:fill="E1DFDD"/>
    </w:rPr>
  </w:style>
  <w:style w:type="character" w:customStyle="1" w:styleId="ae">
    <w:name w:val="首标题"/>
    <w:qFormat/>
    <w:rsid w:val="00CC1EA8"/>
    <w:rPr>
      <w:rFonts w:ascii="Arial" w:eastAsia="SimSun" w:hAnsi="Arial"/>
      <w:sz w:val="24"/>
      <w:lang w:val="en-US" w:eastAsia="zh-CN" w:bidi="ar-SA"/>
    </w:rPr>
  </w:style>
  <w:style w:type="character" w:customStyle="1" w:styleId="B1Car">
    <w:name w:val="B1+ Car"/>
    <w:link w:val="B1"/>
    <w:uiPriority w:val="99"/>
    <w:qFormat/>
    <w:rsid w:val="00CC1EA8"/>
    <w:rPr>
      <w:rFonts w:eastAsia="Malgun Gothic"/>
      <w:lang w:eastAsia="en-US"/>
    </w:rPr>
  </w:style>
  <w:style w:type="character" w:customStyle="1" w:styleId="HeaderChar1">
    <w:name w:val="Header Char1"/>
    <w:basedOn w:val="DefaultParagraphFont"/>
    <w:semiHidden/>
    <w:qFormat/>
    <w:rsid w:val="00CC1EA8"/>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CC1EA8"/>
    <w:rPr>
      <w:color w:val="605E5C"/>
      <w:shd w:val="clear" w:color="auto" w:fill="E1DFDD"/>
    </w:rPr>
  </w:style>
  <w:style w:type="paragraph" w:customStyle="1" w:styleId="Style86">
    <w:name w:val="_Style 86"/>
    <w:uiPriority w:val="99"/>
    <w:semiHidden/>
    <w:qFormat/>
    <w:rsid w:val="00CC1EA8"/>
    <w:pPr>
      <w:spacing w:after="160" w:line="259" w:lineRule="auto"/>
    </w:pPr>
    <w:rPr>
      <w:rFonts w:eastAsia="MS Mincho"/>
      <w:lang w:eastAsia="en-US"/>
    </w:rPr>
  </w:style>
  <w:style w:type="table" w:customStyle="1" w:styleId="TableGrid19">
    <w:name w:val="Table Grid19"/>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CC1EA8"/>
    <w:rPr>
      <w:rFonts w:eastAsia="MS Mincho"/>
      <w:lang w:val="en-US" w:eastAsia="en-US"/>
    </w:rPr>
    <w:tblPr/>
  </w:style>
  <w:style w:type="table" w:customStyle="1" w:styleId="TableGrid58">
    <w:name w:val="Table Grid58"/>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CC1EA8"/>
    <w:rPr>
      <w:rFonts w:eastAsia="MS Mincho"/>
      <w:lang w:val="en-US" w:eastAsia="en-US"/>
    </w:rPr>
    <w:tblPr/>
  </w:style>
  <w:style w:type="table" w:customStyle="1" w:styleId="TableGrid515">
    <w:name w:val="Table Grid5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CC1EA8"/>
  </w:style>
  <w:style w:type="table" w:customStyle="1" w:styleId="TableGrid105">
    <w:name w:val="Table Grid10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NoList"/>
    <w:uiPriority w:val="99"/>
    <w:semiHidden/>
    <w:unhideWhenUsed/>
    <w:rsid w:val="00CC1EA8"/>
  </w:style>
  <w:style w:type="numbering" w:customStyle="1" w:styleId="1510">
    <w:name w:val="无列表151"/>
    <w:next w:val="NoList"/>
    <w:semiHidden/>
    <w:rsid w:val="00CC1EA8"/>
  </w:style>
  <w:style w:type="numbering" w:customStyle="1" w:styleId="1511">
    <w:name w:val="リストなし151"/>
    <w:next w:val="NoList"/>
    <w:uiPriority w:val="99"/>
    <w:semiHidden/>
    <w:unhideWhenUsed/>
    <w:rsid w:val="00CC1EA8"/>
  </w:style>
  <w:style w:type="table" w:customStyle="1" w:styleId="221">
    <w:name w:val="古典型 2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CC1EA8"/>
  </w:style>
  <w:style w:type="numbering" w:customStyle="1" w:styleId="1151">
    <w:name w:val="无列表1151"/>
    <w:next w:val="NoList"/>
    <w:semiHidden/>
    <w:rsid w:val="00CC1EA8"/>
  </w:style>
  <w:style w:type="numbering" w:customStyle="1" w:styleId="11411">
    <w:name w:val="リストなし1141"/>
    <w:next w:val="NoList"/>
    <w:uiPriority w:val="99"/>
    <w:semiHidden/>
    <w:unhideWhenUsed/>
    <w:rsid w:val="00CC1EA8"/>
  </w:style>
  <w:style w:type="table" w:customStyle="1" w:styleId="TableClassic2121">
    <w:name w:val="Table Classic 21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CC1EA8"/>
  </w:style>
  <w:style w:type="numbering" w:customStyle="1" w:styleId="NoList361">
    <w:name w:val="No List361"/>
    <w:next w:val="NoList"/>
    <w:uiPriority w:val="99"/>
    <w:semiHidden/>
    <w:unhideWhenUsed/>
    <w:rsid w:val="00CC1EA8"/>
  </w:style>
  <w:style w:type="numbering" w:customStyle="1" w:styleId="NoList1151">
    <w:name w:val="No List1151"/>
    <w:next w:val="NoList"/>
    <w:uiPriority w:val="99"/>
    <w:semiHidden/>
    <w:unhideWhenUsed/>
    <w:rsid w:val="00CC1EA8"/>
  </w:style>
  <w:style w:type="numbering" w:customStyle="1" w:styleId="NoList461">
    <w:name w:val="No List461"/>
    <w:next w:val="NoList"/>
    <w:uiPriority w:val="99"/>
    <w:semiHidden/>
    <w:unhideWhenUsed/>
    <w:rsid w:val="00CC1EA8"/>
  </w:style>
  <w:style w:type="numbering" w:customStyle="1" w:styleId="NoList551">
    <w:name w:val="No List551"/>
    <w:next w:val="NoList"/>
    <w:uiPriority w:val="99"/>
    <w:semiHidden/>
    <w:unhideWhenUsed/>
    <w:rsid w:val="00CC1EA8"/>
  </w:style>
  <w:style w:type="numbering" w:customStyle="1" w:styleId="NoList11151">
    <w:name w:val="No List11151"/>
    <w:next w:val="NoList"/>
    <w:uiPriority w:val="99"/>
    <w:semiHidden/>
    <w:unhideWhenUsed/>
    <w:rsid w:val="00CC1EA8"/>
  </w:style>
  <w:style w:type="numbering" w:customStyle="1" w:styleId="NoList2151">
    <w:name w:val="No List2151"/>
    <w:next w:val="NoList"/>
    <w:uiPriority w:val="99"/>
    <w:semiHidden/>
    <w:unhideWhenUsed/>
    <w:rsid w:val="00CC1EA8"/>
  </w:style>
  <w:style w:type="numbering" w:customStyle="1" w:styleId="NoList3151">
    <w:name w:val="No List3151"/>
    <w:next w:val="NoList"/>
    <w:uiPriority w:val="99"/>
    <w:semiHidden/>
    <w:unhideWhenUsed/>
    <w:rsid w:val="00CC1EA8"/>
  </w:style>
  <w:style w:type="numbering" w:customStyle="1" w:styleId="NoList4151">
    <w:name w:val="No List4151"/>
    <w:next w:val="NoList"/>
    <w:uiPriority w:val="99"/>
    <w:semiHidden/>
    <w:unhideWhenUsed/>
    <w:rsid w:val="00CC1EA8"/>
  </w:style>
  <w:style w:type="numbering" w:customStyle="1" w:styleId="NoList651">
    <w:name w:val="No List651"/>
    <w:next w:val="NoList"/>
    <w:uiPriority w:val="99"/>
    <w:semiHidden/>
    <w:unhideWhenUsed/>
    <w:rsid w:val="00CC1EA8"/>
  </w:style>
  <w:style w:type="numbering" w:customStyle="1" w:styleId="NoList751">
    <w:name w:val="No List751"/>
    <w:next w:val="NoList"/>
    <w:uiPriority w:val="99"/>
    <w:semiHidden/>
    <w:unhideWhenUsed/>
    <w:rsid w:val="00CC1EA8"/>
  </w:style>
  <w:style w:type="numbering" w:customStyle="1" w:styleId="NoList1251">
    <w:name w:val="No List1251"/>
    <w:next w:val="NoList"/>
    <w:uiPriority w:val="99"/>
    <w:semiHidden/>
    <w:unhideWhenUsed/>
    <w:rsid w:val="00CC1EA8"/>
  </w:style>
  <w:style w:type="numbering" w:customStyle="1" w:styleId="NoList2251">
    <w:name w:val="No List2251"/>
    <w:next w:val="NoList"/>
    <w:uiPriority w:val="99"/>
    <w:semiHidden/>
    <w:unhideWhenUsed/>
    <w:rsid w:val="00CC1EA8"/>
  </w:style>
  <w:style w:type="numbering" w:customStyle="1" w:styleId="NoList3251">
    <w:name w:val="No List3251"/>
    <w:next w:val="NoList"/>
    <w:uiPriority w:val="99"/>
    <w:semiHidden/>
    <w:unhideWhenUsed/>
    <w:rsid w:val="00CC1EA8"/>
  </w:style>
  <w:style w:type="numbering" w:customStyle="1" w:styleId="NoList4241">
    <w:name w:val="No List4241"/>
    <w:next w:val="NoList"/>
    <w:uiPriority w:val="99"/>
    <w:semiHidden/>
    <w:unhideWhenUsed/>
    <w:rsid w:val="00CC1EA8"/>
  </w:style>
  <w:style w:type="numbering" w:customStyle="1" w:styleId="NoList5141">
    <w:name w:val="No List5141"/>
    <w:next w:val="NoList"/>
    <w:uiPriority w:val="99"/>
    <w:semiHidden/>
    <w:unhideWhenUsed/>
    <w:rsid w:val="00CC1EA8"/>
  </w:style>
  <w:style w:type="numbering" w:customStyle="1" w:styleId="NoList21141">
    <w:name w:val="No List21141"/>
    <w:next w:val="NoList"/>
    <w:uiPriority w:val="99"/>
    <w:semiHidden/>
    <w:unhideWhenUsed/>
    <w:rsid w:val="00CC1EA8"/>
  </w:style>
  <w:style w:type="numbering" w:customStyle="1" w:styleId="NoList31141">
    <w:name w:val="No List31141"/>
    <w:next w:val="NoList"/>
    <w:uiPriority w:val="99"/>
    <w:semiHidden/>
    <w:unhideWhenUsed/>
    <w:rsid w:val="00CC1EA8"/>
  </w:style>
  <w:style w:type="numbering" w:customStyle="1" w:styleId="NoList41141">
    <w:name w:val="No List41141"/>
    <w:next w:val="NoList"/>
    <w:uiPriority w:val="99"/>
    <w:semiHidden/>
    <w:unhideWhenUsed/>
    <w:rsid w:val="00CC1EA8"/>
  </w:style>
  <w:style w:type="numbering" w:customStyle="1" w:styleId="NoList6141">
    <w:name w:val="No List6141"/>
    <w:next w:val="NoList"/>
    <w:uiPriority w:val="99"/>
    <w:semiHidden/>
    <w:unhideWhenUsed/>
    <w:rsid w:val="00CC1EA8"/>
  </w:style>
  <w:style w:type="numbering" w:customStyle="1" w:styleId="11141">
    <w:name w:val="无列表11141"/>
    <w:next w:val="NoList"/>
    <w:semiHidden/>
    <w:rsid w:val="00CC1EA8"/>
  </w:style>
  <w:style w:type="numbering" w:customStyle="1" w:styleId="NoList111141">
    <w:name w:val="No List111141"/>
    <w:next w:val="NoList"/>
    <w:uiPriority w:val="99"/>
    <w:semiHidden/>
    <w:unhideWhenUsed/>
    <w:rsid w:val="00CC1EA8"/>
  </w:style>
  <w:style w:type="numbering" w:customStyle="1" w:styleId="NoList7141">
    <w:name w:val="No List7141"/>
    <w:next w:val="NoList"/>
    <w:uiPriority w:val="99"/>
    <w:semiHidden/>
    <w:unhideWhenUsed/>
    <w:rsid w:val="00CC1EA8"/>
  </w:style>
  <w:style w:type="numbering" w:customStyle="1" w:styleId="NoList12141">
    <w:name w:val="No List12141"/>
    <w:next w:val="NoList"/>
    <w:uiPriority w:val="99"/>
    <w:semiHidden/>
    <w:unhideWhenUsed/>
    <w:rsid w:val="00CC1EA8"/>
  </w:style>
  <w:style w:type="numbering" w:customStyle="1" w:styleId="NoList22141">
    <w:name w:val="No List22141"/>
    <w:next w:val="NoList"/>
    <w:uiPriority w:val="99"/>
    <w:semiHidden/>
    <w:unhideWhenUsed/>
    <w:rsid w:val="00CC1EA8"/>
  </w:style>
  <w:style w:type="numbering" w:customStyle="1" w:styleId="NoList32141">
    <w:name w:val="No List32141"/>
    <w:next w:val="NoList"/>
    <w:uiPriority w:val="99"/>
    <w:semiHidden/>
    <w:unhideWhenUsed/>
    <w:rsid w:val="00CC1EA8"/>
  </w:style>
  <w:style w:type="numbering" w:customStyle="1" w:styleId="NoList841">
    <w:name w:val="No List841"/>
    <w:next w:val="NoList"/>
    <w:uiPriority w:val="99"/>
    <w:semiHidden/>
    <w:unhideWhenUsed/>
    <w:rsid w:val="00CC1EA8"/>
  </w:style>
  <w:style w:type="numbering" w:customStyle="1" w:styleId="NoList941">
    <w:name w:val="No List941"/>
    <w:next w:val="NoList"/>
    <w:uiPriority w:val="99"/>
    <w:semiHidden/>
    <w:unhideWhenUsed/>
    <w:rsid w:val="00CC1EA8"/>
  </w:style>
  <w:style w:type="numbering" w:customStyle="1" w:styleId="NoList8141">
    <w:name w:val="No List8141"/>
    <w:next w:val="NoList"/>
    <w:uiPriority w:val="99"/>
    <w:semiHidden/>
    <w:unhideWhenUsed/>
    <w:rsid w:val="00CC1EA8"/>
  </w:style>
  <w:style w:type="numbering" w:customStyle="1" w:styleId="NoList9131">
    <w:name w:val="No List9131"/>
    <w:next w:val="NoList"/>
    <w:uiPriority w:val="99"/>
    <w:semiHidden/>
    <w:unhideWhenUsed/>
    <w:rsid w:val="00CC1EA8"/>
  </w:style>
  <w:style w:type="numbering" w:customStyle="1" w:styleId="LFO1941">
    <w:name w:val="LFO1941"/>
    <w:basedOn w:val="NoList"/>
    <w:rsid w:val="00CC1EA8"/>
  </w:style>
  <w:style w:type="numbering" w:customStyle="1" w:styleId="NoList1031">
    <w:name w:val="No List1031"/>
    <w:next w:val="NoList"/>
    <w:uiPriority w:val="99"/>
    <w:semiHidden/>
    <w:unhideWhenUsed/>
    <w:rsid w:val="00CC1EA8"/>
  </w:style>
  <w:style w:type="numbering" w:customStyle="1" w:styleId="LFO19131">
    <w:name w:val="LFO19131"/>
    <w:basedOn w:val="NoList"/>
    <w:rsid w:val="00CC1EA8"/>
  </w:style>
  <w:style w:type="numbering" w:customStyle="1" w:styleId="12110">
    <w:name w:val="无列表1211"/>
    <w:next w:val="NoList"/>
    <w:semiHidden/>
    <w:rsid w:val="00CC1EA8"/>
  </w:style>
  <w:style w:type="numbering" w:customStyle="1" w:styleId="12111">
    <w:name w:val="リストなし1211"/>
    <w:next w:val="NoList"/>
    <w:uiPriority w:val="99"/>
    <w:semiHidden/>
    <w:unhideWhenUsed/>
    <w:rsid w:val="00CC1EA8"/>
  </w:style>
  <w:style w:type="numbering" w:customStyle="1" w:styleId="111112">
    <w:name w:val="リストなし11111"/>
    <w:next w:val="NoList"/>
    <w:uiPriority w:val="99"/>
    <w:semiHidden/>
    <w:unhideWhenUsed/>
    <w:rsid w:val="00CC1EA8"/>
  </w:style>
  <w:style w:type="numbering" w:customStyle="1" w:styleId="NoList1311">
    <w:name w:val="No List1311"/>
    <w:next w:val="NoList"/>
    <w:uiPriority w:val="99"/>
    <w:semiHidden/>
    <w:unhideWhenUsed/>
    <w:rsid w:val="00CC1EA8"/>
  </w:style>
  <w:style w:type="numbering" w:customStyle="1" w:styleId="NoList2311">
    <w:name w:val="No List2311"/>
    <w:next w:val="NoList"/>
    <w:uiPriority w:val="99"/>
    <w:semiHidden/>
    <w:unhideWhenUsed/>
    <w:rsid w:val="00CC1EA8"/>
  </w:style>
  <w:style w:type="numbering" w:customStyle="1" w:styleId="NoList3311">
    <w:name w:val="No List3311"/>
    <w:next w:val="NoList"/>
    <w:uiPriority w:val="99"/>
    <w:semiHidden/>
    <w:unhideWhenUsed/>
    <w:rsid w:val="00CC1EA8"/>
  </w:style>
  <w:style w:type="numbering" w:customStyle="1" w:styleId="NoList4311">
    <w:name w:val="No List4311"/>
    <w:next w:val="NoList"/>
    <w:uiPriority w:val="99"/>
    <w:semiHidden/>
    <w:unhideWhenUsed/>
    <w:rsid w:val="00CC1EA8"/>
  </w:style>
  <w:style w:type="numbering" w:customStyle="1" w:styleId="NoList5211">
    <w:name w:val="No List5211"/>
    <w:next w:val="NoList"/>
    <w:uiPriority w:val="99"/>
    <w:semiHidden/>
    <w:unhideWhenUsed/>
    <w:rsid w:val="00CC1EA8"/>
  </w:style>
  <w:style w:type="numbering" w:customStyle="1" w:styleId="NoList6211">
    <w:name w:val="No List6211"/>
    <w:next w:val="NoList"/>
    <w:uiPriority w:val="99"/>
    <w:semiHidden/>
    <w:unhideWhenUsed/>
    <w:rsid w:val="00CC1EA8"/>
  </w:style>
  <w:style w:type="numbering" w:customStyle="1" w:styleId="NoList7211">
    <w:name w:val="No List7211"/>
    <w:next w:val="NoList"/>
    <w:uiPriority w:val="99"/>
    <w:semiHidden/>
    <w:unhideWhenUsed/>
    <w:rsid w:val="00CC1EA8"/>
  </w:style>
  <w:style w:type="numbering" w:customStyle="1" w:styleId="NoList11211">
    <w:name w:val="No List11211"/>
    <w:next w:val="NoList"/>
    <w:uiPriority w:val="99"/>
    <w:semiHidden/>
    <w:unhideWhenUsed/>
    <w:rsid w:val="00CC1EA8"/>
  </w:style>
  <w:style w:type="numbering" w:customStyle="1" w:styleId="NoList21211">
    <w:name w:val="No List21211"/>
    <w:next w:val="NoList"/>
    <w:uiPriority w:val="99"/>
    <w:semiHidden/>
    <w:unhideWhenUsed/>
    <w:rsid w:val="00CC1EA8"/>
  </w:style>
  <w:style w:type="numbering" w:customStyle="1" w:styleId="NoList31211">
    <w:name w:val="No List31211"/>
    <w:next w:val="NoList"/>
    <w:uiPriority w:val="99"/>
    <w:semiHidden/>
    <w:unhideWhenUsed/>
    <w:rsid w:val="00CC1EA8"/>
  </w:style>
  <w:style w:type="numbering" w:customStyle="1" w:styleId="NoList41211">
    <w:name w:val="No List41211"/>
    <w:next w:val="NoList"/>
    <w:uiPriority w:val="99"/>
    <w:semiHidden/>
    <w:unhideWhenUsed/>
    <w:rsid w:val="00CC1EA8"/>
  </w:style>
  <w:style w:type="numbering" w:customStyle="1" w:styleId="NoList51111">
    <w:name w:val="No List51111"/>
    <w:next w:val="NoList"/>
    <w:uiPriority w:val="99"/>
    <w:semiHidden/>
    <w:unhideWhenUsed/>
    <w:rsid w:val="00CC1EA8"/>
  </w:style>
  <w:style w:type="numbering" w:customStyle="1" w:styleId="NoList61111">
    <w:name w:val="No List61111"/>
    <w:next w:val="NoList"/>
    <w:uiPriority w:val="99"/>
    <w:semiHidden/>
    <w:unhideWhenUsed/>
    <w:rsid w:val="00CC1EA8"/>
  </w:style>
  <w:style w:type="numbering" w:customStyle="1" w:styleId="NoList71111">
    <w:name w:val="No List71111"/>
    <w:next w:val="NoList"/>
    <w:uiPriority w:val="99"/>
    <w:semiHidden/>
    <w:unhideWhenUsed/>
    <w:rsid w:val="00CC1EA8"/>
  </w:style>
  <w:style w:type="numbering" w:customStyle="1" w:styleId="NoList81111">
    <w:name w:val="No List81111"/>
    <w:next w:val="NoList"/>
    <w:uiPriority w:val="99"/>
    <w:semiHidden/>
    <w:unhideWhenUsed/>
    <w:rsid w:val="00CC1EA8"/>
  </w:style>
  <w:style w:type="numbering" w:customStyle="1" w:styleId="NoList12211">
    <w:name w:val="No List12211"/>
    <w:next w:val="NoList"/>
    <w:uiPriority w:val="99"/>
    <w:semiHidden/>
    <w:rsid w:val="00CC1EA8"/>
  </w:style>
  <w:style w:type="numbering" w:customStyle="1" w:styleId="NoList111211">
    <w:name w:val="No List111211"/>
    <w:next w:val="NoList"/>
    <w:uiPriority w:val="99"/>
    <w:semiHidden/>
    <w:unhideWhenUsed/>
    <w:rsid w:val="00CC1EA8"/>
  </w:style>
  <w:style w:type="numbering" w:customStyle="1" w:styleId="112110">
    <w:name w:val="无列表11211"/>
    <w:next w:val="NoList"/>
    <w:semiHidden/>
    <w:rsid w:val="00CC1EA8"/>
  </w:style>
  <w:style w:type="numbering" w:customStyle="1" w:styleId="NoList22211">
    <w:name w:val="No List22211"/>
    <w:next w:val="NoList"/>
    <w:uiPriority w:val="99"/>
    <w:semiHidden/>
    <w:unhideWhenUsed/>
    <w:rsid w:val="00CC1EA8"/>
  </w:style>
  <w:style w:type="numbering" w:customStyle="1" w:styleId="NoList32211">
    <w:name w:val="No List32211"/>
    <w:next w:val="NoList"/>
    <w:uiPriority w:val="99"/>
    <w:semiHidden/>
    <w:unhideWhenUsed/>
    <w:rsid w:val="00CC1EA8"/>
  </w:style>
  <w:style w:type="numbering" w:customStyle="1" w:styleId="NoList42111">
    <w:name w:val="No List42111"/>
    <w:next w:val="NoList"/>
    <w:uiPriority w:val="99"/>
    <w:semiHidden/>
    <w:unhideWhenUsed/>
    <w:rsid w:val="00CC1EA8"/>
  </w:style>
  <w:style w:type="numbering" w:customStyle="1" w:styleId="NoList211111">
    <w:name w:val="No List211111"/>
    <w:next w:val="NoList"/>
    <w:uiPriority w:val="99"/>
    <w:semiHidden/>
    <w:unhideWhenUsed/>
    <w:rsid w:val="00CC1EA8"/>
  </w:style>
  <w:style w:type="numbering" w:customStyle="1" w:styleId="NoList311111">
    <w:name w:val="No List311111"/>
    <w:next w:val="NoList"/>
    <w:uiPriority w:val="99"/>
    <w:semiHidden/>
    <w:unhideWhenUsed/>
    <w:rsid w:val="00CC1EA8"/>
  </w:style>
  <w:style w:type="numbering" w:customStyle="1" w:styleId="NoList411111">
    <w:name w:val="No List411111"/>
    <w:next w:val="NoList"/>
    <w:uiPriority w:val="99"/>
    <w:semiHidden/>
    <w:unhideWhenUsed/>
    <w:rsid w:val="00CC1EA8"/>
  </w:style>
  <w:style w:type="numbering" w:customStyle="1" w:styleId="1111111">
    <w:name w:val="无列表1111111"/>
    <w:next w:val="NoList"/>
    <w:semiHidden/>
    <w:rsid w:val="00CC1EA8"/>
  </w:style>
  <w:style w:type="numbering" w:customStyle="1" w:styleId="NoList1111111">
    <w:name w:val="No List1111111"/>
    <w:next w:val="NoList"/>
    <w:uiPriority w:val="99"/>
    <w:semiHidden/>
    <w:unhideWhenUsed/>
    <w:rsid w:val="00CC1EA8"/>
  </w:style>
  <w:style w:type="numbering" w:customStyle="1" w:styleId="NoList121111">
    <w:name w:val="No List121111"/>
    <w:next w:val="NoList"/>
    <w:uiPriority w:val="99"/>
    <w:semiHidden/>
    <w:unhideWhenUsed/>
    <w:rsid w:val="00CC1EA8"/>
  </w:style>
  <w:style w:type="numbering" w:customStyle="1" w:styleId="NoList221111">
    <w:name w:val="No List221111"/>
    <w:next w:val="NoList"/>
    <w:uiPriority w:val="99"/>
    <w:semiHidden/>
    <w:unhideWhenUsed/>
    <w:rsid w:val="00CC1EA8"/>
  </w:style>
  <w:style w:type="numbering" w:customStyle="1" w:styleId="NoList321111">
    <w:name w:val="No List321111"/>
    <w:next w:val="NoList"/>
    <w:uiPriority w:val="99"/>
    <w:semiHidden/>
    <w:unhideWhenUsed/>
    <w:rsid w:val="00CC1EA8"/>
  </w:style>
  <w:style w:type="numbering" w:customStyle="1" w:styleId="NoList1411">
    <w:name w:val="No List1411"/>
    <w:next w:val="NoList"/>
    <w:uiPriority w:val="99"/>
    <w:semiHidden/>
    <w:unhideWhenUsed/>
    <w:rsid w:val="00CC1EA8"/>
  </w:style>
  <w:style w:type="numbering" w:customStyle="1" w:styleId="NoList1511">
    <w:name w:val="No List1511"/>
    <w:next w:val="NoList"/>
    <w:uiPriority w:val="99"/>
    <w:semiHidden/>
    <w:unhideWhenUsed/>
    <w:rsid w:val="00CC1EA8"/>
  </w:style>
  <w:style w:type="numbering" w:customStyle="1" w:styleId="NoList2411">
    <w:name w:val="No List2411"/>
    <w:next w:val="NoList"/>
    <w:uiPriority w:val="99"/>
    <w:semiHidden/>
    <w:unhideWhenUsed/>
    <w:rsid w:val="00CC1EA8"/>
  </w:style>
  <w:style w:type="numbering" w:customStyle="1" w:styleId="NoList3411">
    <w:name w:val="No List3411"/>
    <w:next w:val="NoList"/>
    <w:uiPriority w:val="99"/>
    <w:semiHidden/>
    <w:unhideWhenUsed/>
    <w:rsid w:val="00CC1EA8"/>
  </w:style>
  <w:style w:type="numbering" w:customStyle="1" w:styleId="NoList4411">
    <w:name w:val="No List4411"/>
    <w:next w:val="NoList"/>
    <w:uiPriority w:val="99"/>
    <w:semiHidden/>
    <w:unhideWhenUsed/>
    <w:rsid w:val="00CC1EA8"/>
  </w:style>
  <w:style w:type="numbering" w:customStyle="1" w:styleId="NoList5311">
    <w:name w:val="No List5311"/>
    <w:next w:val="NoList"/>
    <w:uiPriority w:val="99"/>
    <w:semiHidden/>
    <w:unhideWhenUsed/>
    <w:rsid w:val="00CC1EA8"/>
  </w:style>
  <w:style w:type="numbering" w:customStyle="1" w:styleId="NoList6311">
    <w:name w:val="No List6311"/>
    <w:next w:val="NoList"/>
    <w:uiPriority w:val="99"/>
    <w:semiHidden/>
    <w:unhideWhenUsed/>
    <w:rsid w:val="00CC1EA8"/>
  </w:style>
  <w:style w:type="numbering" w:customStyle="1" w:styleId="NoList7311">
    <w:name w:val="No List7311"/>
    <w:next w:val="NoList"/>
    <w:uiPriority w:val="99"/>
    <w:semiHidden/>
    <w:unhideWhenUsed/>
    <w:rsid w:val="00CC1EA8"/>
  </w:style>
  <w:style w:type="numbering" w:customStyle="1" w:styleId="NoList8211">
    <w:name w:val="No List8211"/>
    <w:next w:val="NoList"/>
    <w:uiPriority w:val="99"/>
    <w:semiHidden/>
    <w:unhideWhenUsed/>
    <w:rsid w:val="00CC1EA8"/>
  </w:style>
  <w:style w:type="numbering" w:customStyle="1" w:styleId="NoList9211">
    <w:name w:val="No List9211"/>
    <w:next w:val="NoList"/>
    <w:uiPriority w:val="99"/>
    <w:semiHidden/>
    <w:unhideWhenUsed/>
    <w:rsid w:val="00CC1EA8"/>
  </w:style>
  <w:style w:type="numbering" w:customStyle="1" w:styleId="NoList11311">
    <w:name w:val="No List11311"/>
    <w:next w:val="NoList"/>
    <w:uiPriority w:val="99"/>
    <w:semiHidden/>
    <w:unhideWhenUsed/>
    <w:rsid w:val="00CC1EA8"/>
  </w:style>
  <w:style w:type="numbering" w:customStyle="1" w:styleId="NoList21311">
    <w:name w:val="No List21311"/>
    <w:next w:val="NoList"/>
    <w:uiPriority w:val="99"/>
    <w:semiHidden/>
    <w:unhideWhenUsed/>
    <w:rsid w:val="00CC1EA8"/>
  </w:style>
  <w:style w:type="numbering" w:customStyle="1" w:styleId="NoList31311">
    <w:name w:val="No List31311"/>
    <w:next w:val="NoList"/>
    <w:uiPriority w:val="99"/>
    <w:semiHidden/>
    <w:unhideWhenUsed/>
    <w:rsid w:val="00CC1EA8"/>
  </w:style>
  <w:style w:type="numbering" w:customStyle="1" w:styleId="NoList41311">
    <w:name w:val="No List41311"/>
    <w:next w:val="NoList"/>
    <w:uiPriority w:val="99"/>
    <w:semiHidden/>
    <w:unhideWhenUsed/>
    <w:rsid w:val="00CC1EA8"/>
  </w:style>
  <w:style w:type="numbering" w:customStyle="1" w:styleId="NoList51211">
    <w:name w:val="No List51211"/>
    <w:next w:val="NoList"/>
    <w:uiPriority w:val="99"/>
    <w:semiHidden/>
    <w:unhideWhenUsed/>
    <w:rsid w:val="00CC1EA8"/>
  </w:style>
  <w:style w:type="numbering" w:customStyle="1" w:styleId="NoList61211">
    <w:name w:val="No List61211"/>
    <w:next w:val="NoList"/>
    <w:uiPriority w:val="99"/>
    <w:semiHidden/>
    <w:unhideWhenUsed/>
    <w:rsid w:val="00CC1EA8"/>
  </w:style>
  <w:style w:type="numbering" w:customStyle="1" w:styleId="NoList71211">
    <w:name w:val="No List71211"/>
    <w:next w:val="NoList"/>
    <w:uiPriority w:val="99"/>
    <w:semiHidden/>
    <w:unhideWhenUsed/>
    <w:rsid w:val="00CC1EA8"/>
  </w:style>
  <w:style w:type="numbering" w:customStyle="1" w:styleId="NoList81211">
    <w:name w:val="No List81211"/>
    <w:next w:val="NoList"/>
    <w:uiPriority w:val="99"/>
    <w:semiHidden/>
    <w:unhideWhenUsed/>
    <w:rsid w:val="00CC1EA8"/>
  </w:style>
  <w:style w:type="numbering" w:customStyle="1" w:styleId="NoList91111">
    <w:name w:val="No List91111"/>
    <w:next w:val="NoList"/>
    <w:uiPriority w:val="99"/>
    <w:semiHidden/>
    <w:unhideWhenUsed/>
    <w:rsid w:val="00CC1EA8"/>
  </w:style>
  <w:style w:type="numbering" w:customStyle="1" w:styleId="LFO19211">
    <w:name w:val="LFO19211"/>
    <w:basedOn w:val="NoList"/>
    <w:rsid w:val="00CC1EA8"/>
  </w:style>
  <w:style w:type="numbering" w:customStyle="1" w:styleId="NoList10111">
    <w:name w:val="No List10111"/>
    <w:next w:val="NoList"/>
    <w:uiPriority w:val="99"/>
    <w:semiHidden/>
    <w:unhideWhenUsed/>
    <w:rsid w:val="00CC1EA8"/>
  </w:style>
  <w:style w:type="numbering" w:customStyle="1" w:styleId="LFO191111">
    <w:name w:val="LFO191111"/>
    <w:basedOn w:val="NoList"/>
    <w:rsid w:val="00CC1EA8"/>
  </w:style>
  <w:style w:type="numbering" w:customStyle="1" w:styleId="NoList12311">
    <w:name w:val="No List12311"/>
    <w:next w:val="NoList"/>
    <w:uiPriority w:val="99"/>
    <w:semiHidden/>
    <w:rsid w:val="00CC1EA8"/>
  </w:style>
  <w:style w:type="numbering" w:customStyle="1" w:styleId="NoList111311">
    <w:name w:val="No List111311"/>
    <w:next w:val="NoList"/>
    <w:uiPriority w:val="99"/>
    <w:semiHidden/>
    <w:unhideWhenUsed/>
    <w:rsid w:val="00CC1EA8"/>
  </w:style>
  <w:style w:type="numbering" w:customStyle="1" w:styleId="13110">
    <w:name w:val="无列表1311"/>
    <w:next w:val="NoList"/>
    <w:semiHidden/>
    <w:rsid w:val="00CC1EA8"/>
  </w:style>
  <w:style w:type="numbering" w:customStyle="1" w:styleId="13111">
    <w:name w:val="リストなし1311"/>
    <w:next w:val="NoList"/>
    <w:uiPriority w:val="99"/>
    <w:semiHidden/>
    <w:unhideWhenUsed/>
    <w:rsid w:val="00CC1EA8"/>
  </w:style>
  <w:style w:type="numbering" w:customStyle="1" w:styleId="113110">
    <w:name w:val="无列表11311"/>
    <w:next w:val="NoList"/>
    <w:semiHidden/>
    <w:rsid w:val="00CC1EA8"/>
  </w:style>
  <w:style w:type="numbering" w:customStyle="1" w:styleId="112111">
    <w:name w:val="リストなし11211"/>
    <w:next w:val="NoList"/>
    <w:uiPriority w:val="99"/>
    <w:semiHidden/>
    <w:unhideWhenUsed/>
    <w:rsid w:val="00CC1EA8"/>
  </w:style>
  <w:style w:type="numbering" w:customStyle="1" w:styleId="NoList22311">
    <w:name w:val="No List22311"/>
    <w:next w:val="NoList"/>
    <w:uiPriority w:val="99"/>
    <w:semiHidden/>
    <w:unhideWhenUsed/>
    <w:rsid w:val="00CC1EA8"/>
  </w:style>
  <w:style w:type="numbering" w:customStyle="1" w:styleId="NoList32311">
    <w:name w:val="No List32311"/>
    <w:next w:val="NoList"/>
    <w:uiPriority w:val="99"/>
    <w:semiHidden/>
    <w:unhideWhenUsed/>
    <w:rsid w:val="00CC1EA8"/>
  </w:style>
  <w:style w:type="numbering" w:customStyle="1" w:styleId="NoList42211">
    <w:name w:val="No List42211"/>
    <w:next w:val="NoList"/>
    <w:uiPriority w:val="99"/>
    <w:semiHidden/>
    <w:unhideWhenUsed/>
    <w:rsid w:val="00CC1EA8"/>
  </w:style>
  <w:style w:type="numbering" w:customStyle="1" w:styleId="NoList211211">
    <w:name w:val="No List211211"/>
    <w:next w:val="NoList"/>
    <w:uiPriority w:val="99"/>
    <w:semiHidden/>
    <w:unhideWhenUsed/>
    <w:rsid w:val="00CC1EA8"/>
  </w:style>
  <w:style w:type="numbering" w:customStyle="1" w:styleId="NoList311211">
    <w:name w:val="No List311211"/>
    <w:next w:val="NoList"/>
    <w:uiPriority w:val="99"/>
    <w:semiHidden/>
    <w:unhideWhenUsed/>
    <w:rsid w:val="00CC1EA8"/>
  </w:style>
  <w:style w:type="numbering" w:customStyle="1" w:styleId="NoList411211">
    <w:name w:val="No List411211"/>
    <w:next w:val="NoList"/>
    <w:uiPriority w:val="99"/>
    <w:semiHidden/>
    <w:unhideWhenUsed/>
    <w:rsid w:val="00CC1EA8"/>
  </w:style>
  <w:style w:type="numbering" w:customStyle="1" w:styleId="111211">
    <w:name w:val="无列表111211"/>
    <w:next w:val="NoList"/>
    <w:semiHidden/>
    <w:rsid w:val="00CC1EA8"/>
  </w:style>
  <w:style w:type="numbering" w:customStyle="1" w:styleId="NoList1111211">
    <w:name w:val="No List1111211"/>
    <w:next w:val="NoList"/>
    <w:uiPriority w:val="99"/>
    <w:semiHidden/>
    <w:unhideWhenUsed/>
    <w:rsid w:val="00CC1EA8"/>
  </w:style>
  <w:style w:type="numbering" w:customStyle="1" w:styleId="NoList121211">
    <w:name w:val="No List121211"/>
    <w:next w:val="NoList"/>
    <w:uiPriority w:val="99"/>
    <w:semiHidden/>
    <w:unhideWhenUsed/>
    <w:rsid w:val="00CC1EA8"/>
  </w:style>
  <w:style w:type="numbering" w:customStyle="1" w:styleId="NoList221211">
    <w:name w:val="No List221211"/>
    <w:next w:val="NoList"/>
    <w:uiPriority w:val="99"/>
    <w:semiHidden/>
    <w:unhideWhenUsed/>
    <w:rsid w:val="00CC1EA8"/>
  </w:style>
  <w:style w:type="numbering" w:customStyle="1" w:styleId="NoList321211">
    <w:name w:val="No List321211"/>
    <w:next w:val="NoList"/>
    <w:uiPriority w:val="99"/>
    <w:semiHidden/>
    <w:unhideWhenUsed/>
    <w:rsid w:val="00CC1EA8"/>
  </w:style>
  <w:style w:type="numbering" w:customStyle="1" w:styleId="NoList1611">
    <w:name w:val="No List1611"/>
    <w:next w:val="NoList"/>
    <w:uiPriority w:val="99"/>
    <w:semiHidden/>
    <w:unhideWhenUsed/>
    <w:rsid w:val="00CC1EA8"/>
  </w:style>
  <w:style w:type="numbering" w:customStyle="1" w:styleId="NoList1711">
    <w:name w:val="No List1711"/>
    <w:next w:val="NoList"/>
    <w:uiPriority w:val="99"/>
    <w:semiHidden/>
    <w:unhideWhenUsed/>
    <w:rsid w:val="00CC1EA8"/>
  </w:style>
  <w:style w:type="numbering" w:customStyle="1" w:styleId="NoList2511">
    <w:name w:val="No List2511"/>
    <w:next w:val="NoList"/>
    <w:uiPriority w:val="99"/>
    <w:semiHidden/>
    <w:unhideWhenUsed/>
    <w:rsid w:val="00CC1EA8"/>
  </w:style>
  <w:style w:type="numbering" w:customStyle="1" w:styleId="NoList3511">
    <w:name w:val="No List3511"/>
    <w:next w:val="NoList"/>
    <w:uiPriority w:val="99"/>
    <w:semiHidden/>
    <w:unhideWhenUsed/>
    <w:rsid w:val="00CC1EA8"/>
  </w:style>
  <w:style w:type="numbering" w:customStyle="1" w:styleId="NoList4511">
    <w:name w:val="No List4511"/>
    <w:next w:val="NoList"/>
    <w:uiPriority w:val="99"/>
    <w:semiHidden/>
    <w:unhideWhenUsed/>
    <w:rsid w:val="00CC1EA8"/>
  </w:style>
  <w:style w:type="numbering" w:customStyle="1" w:styleId="NoList5411">
    <w:name w:val="No List5411"/>
    <w:next w:val="NoList"/>
    <w:uiPriority w:val="99"/>
    <w:semiHidden/>
    <w:unhideWhenUsed/>
    <w:rsid w:val="00CC1EA8"/>
  </w:style>
  <w:style w:type="numbering" w:customStyle="1" w:styleId="NoList6411">
    <w:name w:val="No List6411"/>
    <w:next w:val="NoList"/>
    <w:uiPriority w:val="99"/>
    <w:semiHidden/>
    <w:unhideWhenUsed/>
    <w:rsid w:val="00CC1EA8"/>
  </w:style>
  <w:style w:type="numbering" w:customStyle="1" w:styleId="NoList7411">
    <w:name w:val="No List7411"/>
    <w:next w:val="NoList"/>
    <w:uiPriority w:val="99"/>
    <w:semiHidden/>
    <w:unhideWhenUsed/>
    <w:rsid w:val="00CC1EA8"/>
  </w:style>
  <w:style w:type="numbering" w:customStyle="1" w:styleId="NoList8311">
    <w:name w:val="No List8311"/>
    <w:next w:val="NoList"/>
    <w:uiPriority w:val="99"/>
    <w:semiHidden/>
    <w:unhideWhenUsed/>
    <w:rsid w:val="00CC1EA8"/>
  </w:style>
  <w:style w:type="numbering" w:customStyle="1" w:styleId="NoList9311">
    <w:name w:val="No List9311"/>
    <w:next w:val="NoList"/>
    <w:uiPriority w:val="99"/>
    <w:semiHidden/>
    <w:unhideWhenUsed/>
    <w:rsid w:val="00CC1EA8"/>
  </w:style>
  <w:style w:type="numbering" w:customStyle="1" w:styleId="NoList11411">
    <w:name w:val="No List11411"/>
    <w:next w:val="NoList"/>
    <w:uiPriority w:val="99"/>
    <w:semiHidden/>
    <w:unhideWhenUsed/>
    <w:rsid w:val="00CC1EA8"/>
  </w:style>
  <w:style w:type="numbering" w:customStyle="1" w:styleId="NoList21411">
    <w:name w:val="No List21411"/>
    <w:next w:val="NoList"/>
    <w:uiPriority w:val="99"/>
    <w:semiHidden/>
    <w:unhideWhenUsed/>
    <w:rsid w:val="00CC1EA8"/>
  </w:style>
  <w:style w:type="numbering" w:customStyle="1" w:styleId="NoList31411">
    <w:name w:val="No List31411"/>
    <w:next w:val="NoList"/>
    <w:uiPriority w:val="99"/>
    <w:semiHidden/>
    <w:unhideWhenUsed/>
    <w:rsid w:val="00CC1EA8"/>
  </w:style>
  <w:style w:type="numbering" w:customStyle="1" w:styleId="NoList41411">
    <w:name w:val="No List41411"/>
    <w:next w:val="NoList"/>
    <w:uiPriority w:val="99"/>
    <w:semiHidden/>
    <w:unhideWhenUsed/>
    <w:rsid w:val="00CC1EA8"/>
  </w:style>
  <w:style w:type="numbering" w:customStyle="1" w:styleId="NoList51311">
    <w:name w:val="No List51311"/>
    <w:next w:val="NoList"/>
    <w:uiPriority w:val="99"/>
    <w:semiHidden/>
    <w:unhideWhenUsed/>
    <w:rsid w:val="00CC1EA8"/>
  </w:style>
  <w:style w:type="numbering" w:customStyle="1" w:styleId="NoList61311">
    <w:name w:val="No List61311"/>
    <w:next w:val="NoList"/>
    <w:uiPriority w:val="99"/>
    <w:semiHidden/>
    <w:unhideWhenUsed/>
    <w:rsid w:val="00CC1EA8"/>
  </w:style>
  <w:style w:type="numbering" w:customStyle="1" w:styleId="NoList71311">
    <w:name w:val="No List71311"/>
    <w:next w:val="NoList"/>
    <w:uiPriority w:val="99"/>
    <w:semiHidden/>
    <w:unhideWhenUsed/>
    <w:rsid w:val="00CC1EA8"/>
  </w:style>
  <w:style w:type="numbering" w:customStyle="1" w:styleId="NoList81311">
    <w:name w:val="No List81311"/>
    <w:next w:val="NoList"/>
    <w:uiPriority w:val="99"/>
    <w:semiHidden/>
    <w:unhideWhenUsed/>
    <w:rsid w:val="00CC1EA8"/>
  </w:style>
  <w:style w:type="numbering" w:customStyle="1" w:styleId="NoList91211">
    <w:name w:val="No List91211"/>
    <w:next w:val="NoList"/>
    <w:uiPriority w:val="99"/>
    <w:semiHidden/>
    <w:unhideWhenUsed/>
    <w:rsid w:val="00CC1EA8"/>
  </w:style>
  <w:style w:type="numbering" w:customStyle="1" w:styleId="LFO19311">
    <w:name w:val="LFO19311"/>
    <w:basedOn w:val="NoList"/>
    <w:rsid w:val="00CC1EA8"/>
  </w:style>
  <w:style w:type="numbering" w:customStyle="1" w:styleId="NoList10211">
    <w:name w:val="No List10211"/>
    <w:next w:val="NoList"/>
    <w:uiPriority w:val="99"/>
    <w:semiHidden/>
    <w:unhideWhenUsed/>
    <w:rsid w:val="00CC1EA8"/>
  </w:style>
  <w:style w:type="numbering" w:customStyle="1" w:styleId="LFO191211">
    <w:name w:val="LFO191211"/>
    <w:basedOn w:val="NoList"/>
    <w:rsid w:val="00CC1EA8"/>
  </w:style>
  <w:style w:type="numbering" w:customStyle="1" w:styleId="NoList12411">
    <w:name w:val="No List12411"/>
    <w:next w:val="NoList"/>
    <w:uiPriority w:val="99"/>
    <w:semiHidden/>
    <w:rsid w:val="00CC1EA8"/>
  </w:style>
  <w:style w:type="numbering" w:customStyle="1" w:styleId="NoList111411">
    <w:name w:val="No List111411"/>
    <w:next w:val="NoList"/>
    <w:uiPriority w:val="99"/>
    <w:semiHidden/>
    <w:unhideWhenUsed/>
    <w:rsid w:val="00CC1EA8"/>
  </w:style>
  <w:style w:type="numbering" w:customStyle="1" w:styleId="14110">
    <w:name w:val="无列表1411"/>
    <w:next w:val="NoList"/>
    <w:semiHidden/>
    <w:rsid w:val="00CC1EA8"/>
  </w:style>
  <w:style w:type="numbering" w:customStyle="1" w:styleId="14111">
    <w:name w:val="リストなし1411"/>
    <w:next w:val="NoList"/>
    <w:uiPriority w:val="99"/>
    <w:semiHidden/>
    <w:unhideWhenUsed/>
    <w:rsid w:val="00CC1EA8"/>
  </w:style>
  <w:style w:type="numbering" w:customStyle="1" w:styleId="114110">
    <w:name w:val="无列表11411"/>
    <w:next w:val="NoList"/>
    <w:semiHidden/>
    <w:rsid w:val="00CC1EA8"/>
  </w:style>
  <w:style w:type="numbering" w:customStyle="1" w:styleId="113111">
    <w:name w:val="リストなし11311"/>
    <w:next w:val="NoList"/>
    <w:uiPriority w:val="99"/>
    <w:semiHidden/>
    <w:unhideWhenUsed/>
    <w:rsid w:val="00CC1EA8"/>
  </w:style>
  <w:style w:type="numbering" w:customStyle="1" w:styleId="NoList22411">
    <w:name w:val="No List22411"/>
    <w:next w:val="NoList"/>
    <w:uiPriority w:val="99"/>
    <w:semiHidden/>
    <w:unhideWhenUsed/>
    <w:rsid w:val="00CC1EA8"/>
  </w:style>
  <w:style w:type="numbering" w:customStyle="1" w:styleId="NoList32411">
    <w:name w:val="No List32411"/>
    <w:next w:val="NoList"/>
    <w:uiPriority w:val="99"/>
    <w:semiHidden/>
    <w:unhideWhenUsed/>
    <w:rsid w:val="00CC1EA8"/>
  </w:style>
  <w:style w:type="numbering" w:customStyle="1" w:styleId="NoList42311">
    <w:name w:val="No List42311"/>
    <w:next w:val="NoList"/>
    <w:uiPriority w:val="99"/>
    <w:semiHidden/>
    <w:unhideWhenUsed/>
    <w:rsid w:val="00CC1EA8"/>
  </w:style>
  <w:style w:type="numbering" w:customStyle="1" w:styleId="NoList211311">
    <w:name w:val="No List211311"/>
    <w:next w:val="NoList"/>
    <w:uiPriority w:val="99"/>
    <w:semiHidden/>
    <w:unhideWhenUsed/>
    <w:rsid w:val="00CC1EA8"/>
  </w:style>
  <w:style w:type="numbering" w:customStyle="1" w:styleId="NoList311311">
    <w:name w:val="No List311311"/>
    <w:next w:val="NoList"/>
    <w:uiPriority w:val="99"/>
    <w:semiHidden/>
    <w:unhideWhenUsed/>
    <w:rsid w:val="00CC1EA8"/>
  </w:style>
  <w:style w:type="numbering" w:customStyle="1" w:styleId="NoList411311">
    <w:name w:val="No List411311"/>
    <w:next w:val="NoList"/>
    <w:uiPriority w:val="99"/>
    <w:semiHidden/>
    <w:unhideWhenUsed/>
    <w:rsid w:val="00CC1EA8"/>
  </w:style>
  <w:style w:type="numbering" w:customStyle="1" w:styleId="111311">
    <w:name w:val="无列表111311"/>
    <w:next w:val="NoList"/>
    <w:semiHidden/>
    <w:rsid w:val="00CC1EA8"/>
  </w:style>
  <w:style w:type="numbering" w:customStyle="1" w:styleId="NoList1111311">
    <w:name w:val="No List1111311"/>
    <w:next w:val="NoList"/>
    <w:uiPriority w:val="99"/>
    <w:semiHidden/>
    <w:unhideWhenUsed/>
    <w:rsid w:val="00CC1EA8"/>
  </w:style>
  <w:style w:type="numbering" w:customStyle="1" w:styleId="NoList121311">
    <w:name w:val="No List121311"/>
    <w:next w:val="NoList"/>
    <w:uiPriority w:val="99"/>
    <w:semiHidden/>
    <w:unhideWhenUsed/>
    <w:rsid w:val="00CC1EA8"/>
  </w:style>
  <w:style w:type="numbering" w:customStyle="1" w:styleId="NoList221311">
    <w:name w:val="No List221311"/>
    <w:next w:val="NoList"/>
    <w:uiPriority w:val="99"/>
    <w:semiHidden/>
    <w:unhideWhenUsed/>
    <w:rsid w:val="00CC1EA8"/>
  </w:style>
  <w:style w:type="numbering" w:customStyle="1" w:styleId="NoList321311">
    <w:name w:val="No List321311"/>
    <w:next w:val="NoList"/>
    <w:uiPriority w:val="99"/>
    <w:semiHidden/>
    <w:unhideWhenUsed/>
    <w:rsid w:val="00CC1EA8"/>
  </w:style>
  <w:style w:type="table" w:customStyle="1" w:styleId="222">
    <w:name w:val="网格型2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CC1EA8"/>
    <w:rPr>
      <w:rFonts w:eastAsia="MS Mincho"/>
      <w:lang w:val="en-US" w:eastAsia="en-US"/>
    </w:rPr>
    <w:tblPr/>
  </w:style>
  <w:style w:type="table" w:customStyle="1" w:styleId="Tabellengitternetz11121">
    <w:name w:val="Tabellengitternetz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0">
    <w:name w:val="网格型81"/>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9">
    <w:name w:val="无列表3"/>
    <w:next w:val="NoList"/>
    <w:uiPriority w:val="99"/>
    <w:semiHidden/>
    <w:unhideWhenUsed/>
    <w:rsid w:val="00CC1EA8"/>
  </w:style>
  <w:style w:type="table" w:customStyle="1" w:styleId="9">
    <w:name w:val="网格型9"/>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CC1EA8"/>
  </w:style>
  <w:style w:type="table" w:customStyle="1" w:styleId="390">
    <w:name w:val="网格型3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CC1EA8"/>
  </w:style>
  <w:style w:type="table" w:customStyle="1" w:styleId="280">
    <w:name w:val="古典型 2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CC1EA8"/>
  </w:style>
  <w:style w:type="table" w:customStyle="1" w:styleId="TableGrid47">
    <w:name w:val="Table Grid47"/>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CC1EA8"/>
  </w:style>
  <w:style w:type="table" w:customStyle="1" w:styleId="318">
    <w:name w:val="网格型3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CC1EA8"/>
  </w:style>
  <w:style w:type="table" w:customStyle="1" w:styleId="TableClassic218">
    <w:name w:val="Table Classic 21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CC1EA8"/>
  </w:style>
  <w:style w:type="numbering" w:customStyle="1" w:styleId="NoList37">
    <w:name w:val="No List37"/>
    <w:next w:val="NoList"/>
    <w:uiPriority w:val="99"/>
    <w:semiHidden/>
    <w:unhideWhenUsed/>
    <w:rsid w:val="00CC1EA8"/>
  </w:style>
  <w:style w:type="numbering" w:customStyle="1" w:styleId="NoList116">
    <w:name w:val="No List116"/>
    <w:next w:val="NoList"/>
    <w:uiPriority w:val="99"/>
    <w:semiHidden/>
    <w:unhideWhenUsed/>
    <w:rsid w:val="00CC1EA8"/>
  </w:style>
  <w:style w:type="numbering" w:customStyle="1" w:styleId="NoList47">
    <w:name w:val="No List47"/>
    <w:next w:val="NoList"/>
    <w:uiPriority w:val="99"/>
    <w:semiHidden/>
    <w:unhideWhenUsed/>
    <w:rsid w:val="00CC1EA8"/>
  </w:style>
  <w:style w:type="numbering" w:customStyle="1" w:styleId="NoList56">
    <w:name w:val="No List56"/>
    <w:next w:val="NoList"/>
    <w:uiPriority w:val="99"/>
    <w:semiHidden/>
    <w:unhideWhenUsed/>
    <w:rsid w:val="00CC1EA8"/>
  </w:style>
  <w:style w:type="numbering" w:customStyle="1" w:styleId="NoList1116">
    <w:name w:val="No List1116"/>
    <w:next w:val="NoList"/>
    <w:uiPriority w:val="99"/>
    <w:semiHidden/>
    <w:unhideWhenUsed/>
    <w:rsid w:val="00CC1EA8"/>
  </w:style>
  <w:style w:type="numbering" w:customStyle="1" w:styleId="NoList216">
    <w:name w:val="No List216"/>
    <w:next w:val="NoList"/>
    <w:uiPriority w:val="99"/>
    <w:semiHidden/>
    <w:unhideWhenUsed/>
    <w:rsid w:val="00CC1EA8"/>
  </w:style>
  <w:style w:type="numbering" w:customStyle="1" w:styleId="NoList316">
    <w:name w:val="No List316"/>
    <w:next w:val="NoList"/>
    <w:uiPriority w:val="99"/>
    <w:semiHidden/>
    <w:unhideWhenUsed/>
    <w:rsid w:val="00CC1EA8"/>
  </w:style>
  <w:style w:type="numbering" w:customStyle="1" w:styleId="NoList416">
    <w:name w:val="No List416"/>
    <w:next w:val="NoList"/>
    <w:uiPriority w:val="99"/>
    <w:semiHidden/>
    <w:unhideWhenUsed/>
    <w:rsid w:val="00CC1EA8"/>
  </w:style>
  <w:style w:type="numbering" w:customStyle="1" w:styleId="NoList66">
    <w:name w:val="No List66"/>
    <w:next w:val="NoList"/>
    <w:uiPriority w:val="99"/>
    <w:semiHidden/>
    <w:unhideWhenUsed/>
    <w:rsid w:val="00CC1EA8"/>
  </w:style>
  <w:style w:type="numbering" w:customStyle="1" w:styleId="NoList76">
    <w:name w:val="No List76"/>
    <w:next w:val="NoList"/>
    <w:uiPriority w:val="99"/>
    <w:semiHidden/>
    <w:unhideWhenUsed/>
    <w:rsid w:val="00CC1EA8"/>
  </w:style>
  <w:style w:type="table" w:customStyle="1" w:styleId="TableGrid127">
    <w:name w:val="Table Grid12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CC1EA8"/>
  </w:style>
  <w:style w:type="table" w:customStyle="1" w:styleId="TableGrid1117">
    <w:name w:val="Table Grid1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CC1EA8"/>
  </w:style>
  <w:style w:type="numbering" w:customStyle="1" w:styleId="NoList326">
    <w:name w:val="No List326"/>
    <w:next w:val="NoList"/>
    <w:uiPriority w:val="99"/>
    <w:semiHidden/>
    <w:unhideWhenUsed/>
    <w:rsid w:val="00CC1EA8"/>
  </w:style>
  <w:style w:type="table" w:customStyle="1" w:styleId="TableStyle14">
    <w:name w:val="Table Style14"/>
    <w:basedOn w:val="TableNormal"/>
    <w:qFormat/>
    <w:rsid w:val="00CC1EA8"/>
    <w:rPr>
      <w:rFonts w:eastAsia="MS Mincho"/>
      <w:lang w:val="en-US" w:eastAsia="en-US"/>
    </w:rPr>
    <w:tblPr/>
  </w:style>
  <w:style w:type="table" w:customStyle="1" w:styleId="TableGrid59">
    <w:name w:val="Table Grid59"/>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CC1EA8"/>
  </w:style>
  <w:style w:type="numbering" w:customStyle="1" w:styleId="NoList515">
    <w:name w:val="No List515"/>
    <w:next w:val="NoList"/>
    <w:uiPriority w:val="99"/>
    <w:semiHidden/>
    <w:unhideWhenUsed/>
    <w:rsid w:val="00CC1EA8"/>
  </w:style>
  <w:style w:type="numbering" w:customStyle="1" w:styleId="NoList2115">
    <w:name w:val="No List2115"/>
    <w:next w:val="NoList"/>
    <w:uiPriority w:val="99"/>
    <w:semiHidden/>
    <w:unhideWhenUsed/>
    <w:rsid w:val="00CC1EA8"/>
  </w:style>
  <w:style w:type="numbering" w:customStyle="1" w:styleId="NoList3115">
    <w:name w:val="No List3115"/>
    <w:next w:val="NoList"/>
    <w:uiPriority w:val="99"/>
    <w:semiHidden/>
    <w:unhideWhenUsed/>
    <w:rsid w:val="00CC1EA8"/>
  </w:style>
  <w:style w:type="numbering" w:customStyle="1" w:styleId="NoList4115">
    <w:name w:val="No List4115"/>
    <w:next w:val="NoList"/>
    <w:uiPriority w:val="99"/>
    <w:semiHidden/>
    <w:unhideWhenUsed/>
    <w:rsid w:val="00CC1EA8"/>
  </w:style>
  <w:style w:type="numbering" w:customStyle="1" w:styleId="NoList615">
    <w:name w:val="No List615"/>
    <w:next w:val="NoList"/>
    <w:uiPriority w:val="99"/>
    <w:semiHidden/>
    <w:unhideWhenUsed/>
    <w:rsid w:val="00CC1EA8"/>
  </w:style>
  <w:style w:type="table" w:customStyle="1" w:styleId="TableGrid416">
    <w:name w:val="Table Grid41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CC1EA8"/>
  </w:style>
  <w:style w:type="numbering" w:customStyle="1" w:styleId="NoList11115">
    <w:name w:val="No List11115"/>
    <w:next w:val="NoList"/>
    <w:uiPriority w:val="99"/>
    <w:semiHidden/>
    <w:unhideWhenUsed/>
    <w:rsid w:val="00CC1EA8"/>
  </w:style>
  <w:style w:type="numbering" w:customStyle="1" w:styleId="NoList715">
    <w:name w:val="No List715"/>
    <w:next w:val="NoList"/>
    <w:uiPriority w:val="99"/>
    <w:semiHidden/>
    <w:unhideWhenUsed/>
    <w:rsid w:val="00CC1EA8"/>
  </w:style>
  <w:style w:type="table" w:customStyle="1" w:styleId="TableGrid1214">
    <w:name w:val="Table Grid12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CC1EA8"/>
  </w:style>
  <w:style w:type="table" w:customStyle="1" w:styleId="TableGrid11114">
    <w:name w:val="Table Grid1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CC1EA8"/>
  </w:style>
  <w:style w:type="numbering" w:customStyle="1" w:styleId="NoList3215">
    <w:name w:val="No List3215"/>
    <w:next w:val="NoList"/>
    <w:uiPriority w:val="99"/>
    <w:semiHidden/>
    <w:unhideWhenUsed/>
    <w:rsid w:val="00CC1EA8"/>
  </w:style>
  <w:style w:type="numbering" w:customStyle="1" w:styleId="NoList85">
    <w:name w:val="No List85"/>
    <w:next w:val="NoList"/>
    <w:uiPriority w:val="99"/>
    <w:semiHidden/>
    <w:unhideWhenUsed/>
    <w:rsid w:val="00CC1EA8"/>
  </w:style>
  <w:style w:type="table" w:customStyle="1" w:styleId="TableGrid718">
    <w:name w:val="Table Grid718"/>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CC1EA8"/>
  </w:style>
  <w:style w:type="table" w:customStyle="1" w:styleId="TableGrid86">
    <w:name w:val="Table Grid86"/>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CC1EA8"/>
    <w:rPr>
      <w:rFonts w:eastAsia="MS Mincho"/>
      <w:lang w:val="en-US" w:eastAsia="en-US"/>
    </w:rPr>
    <w:tblPr/>
  </w:style>
  <w:style w:type="table" w:customStyle="1" w:styleId="TableGrid516">
    <w:name w:val="Table Grid5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CC1EA8"/>
  </w:style>
  <w:style w:type="numbering" w:customStyle="1" w:styleId="NoList914">
    <w:name w:val="No List914"/>
    <w:next w:val="NoList"/>
    <w:uiPriority w:val="99"/>
    <w:semiHidden/>
    <w:unhideWhenUsed/>
    <w:rsid w:val="00CC1EA8"/>
  </w:style>
  <w:style w:type="table" w:customStyle="1" w:styleId="TableGrid766">
    <w:name w:val="Table Grid76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CC1EA8"/>
  </w:style>
  <w:style w:type="numbering" w:customStyle="1" w:styleId="NoList104">
    <w:name w:val="No List104"/>
    <w:next w:val="NoList"/>
    <w:uiPriority w:val="99"/>
    <w:semiHidden/>
    <w:unhideWhenUsed/>
    <w:rsid w:val="00CC1EA8"/>
  </w:style>
  <w:style w:type="numbering" w:customStyle="1" w:styleId="LFO1914">
    <w:name w:val="LFO1914"/>
    <w:basedOn w:val="NoList"/>
    <w:rsid w:val="00CC1EA8"/>
  </w:style>
  <w:style w:type="table" w:customStyle="1" w:styleId="TableGrid229">
    <w:name w:val="Table Grid229"/>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CC1EA8"/>
  </w:style>
  <w:style w:type="table" w:customStyle="1" w:styleId="322">
    <w:name w:val="网格型3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CC1EA8"/>
  </w:style>
  <w:style w:type="table" w:customStyle="1" w:styleId="TableClassic222">
    <w:name w:val="Table Classic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
    <w:name w:val="リストなし1112"/>
    <w:next w:val="NoList"/>
    <w:uiPriority w:val="99"/>
    <w:semiHidden/>
    <w:unhideWhenUsed/>
    <w:rsid w:val="00CC1EA8"/>
  </w:style>
  <w:style w:type="table" w:customStyle="1" w:styleId="TableClassic2116">
    <w:name w:val="Table Classic 21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CC1EA8"/>
  </w:style>
  <w:style w:type="numbering" w:customStyle="1" w:styleId="NoList232">
    <w:name w:val="No List232"/>
    <w:next w:val="NoList"/>
    <w:uiPriority w:val="99"/>
    <w:semiHidden/>
    <w:unhideWhenUsed/>
    <w:rsid w:val="00CC1EA8"/>
  </w:style>
  <w:style w:type="table" w:customStyle="1" w:styleId="TableGrid426">
    <w:name w:val="Table Grid4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CC1EA8"/>
  </w:style>
  <w:style w:type="numbering" w:customStyle="1" w:styleId="NoList432">
    <w:name w:val="No List432"/>
    <w:next w:val="NoList"/>
    <w:uiPriority w:val="99"/>
    <w:semiHidden/>
    <w:unhideWhenUsed/>
    <w:rsid w:val="00CC1EA8"/>
  </w:style>
  <w:style w:type="numbering" w:customStyle="1" w:styleId="NoList522">
    <w:name w:val="No List522"/>
    <w:next w:val="NoList"/>
    <w:uiPriority w:val="99"/>
    <w:semiHidden/>
    <w:unhideWhenUsed/>
    <w:rsid w:val="00CC1EA8"/>
  </w:style>
  <w:style w:type="numbering" w:customStyle="1" w:styleId="NoList622">
    <w:name w:val="No List622"/>
    <w:next w:val="NoList"/>
    <w:uiPriority w:val="99"/>
    <w:semiHidden/>
    <w:unhideWhenUsed/>
    <w:rsid w:val="00CC1EA8"/>
  </w:style>
  <w:style w:type="numbering" w:customStyle="1" w:styleId="NoList722">
    <w:name w:val="No List722"/>
    <w:next w:val="NoList"/>
    <w:uiPriority w:val="99"/>
    <w:semiHidden/>
    <w:unhideWhenUsed/>
    <w:rsid w:val="00CC1EA8"/>
  </w:style>
  <w:style w:type="table" w:customStyle="1" w:styleId="TableGrid813">
    <w:name w:val="Table Grid81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CC1EA8"/>
  </w:style>
  <w:style w:type="numbering" w:customStyle="1" w:styleId="NoList2122">
    <w:name w:val="No List2122"/>
    <w:next w:val="NoList"/>
    <w:uiPriority w:val="99"/>
    <w:semiHidden/>
    <w:unhideWhenUsed/>
    <w:rsid w:val="00CC1EA8"/>
  </w:style>
  <w:style w:type="table" w:customStyle="1" w:styleId="TableGrid4116">
    <w:name w:val="Table Grid41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CC1EA8"/>
  </w:style>
  <w:style w:type="numbering" w:customStyle="1" w:styleId="NoList4122">
    <w:name w:val="No List4122"/>
    <w:next w:val="NoList"/>
    <w:uiPriority w:val="99"/>
    <w:semiHidden/>
    <w:unhideWhenUsed/>
    <w:rsid w:val="00CC1EA8"/>
  </w:style>
  <w:style w:type="numbering" w:customStyle="1" w:styleId="NoList5112">
    <w:name w:val="No List5112"/>
    <w:next w:val="NoList"/>
    <w:uiPriority w:val="99"/>
    <w:semiHidden/>
    <w:unhideWhenUsed/>
    <w:rsid w:val="00CC1EA8"/>
  </w:style>
  <w:style w:type="numbering" w:customStyle="1" w:styleId="NoList6112">
    <w:name w:val="No List6112"/>
    <w:next w:val="NoList"/>
    <w:uiPriority w:val="99"/>
    <w:semiHidden/>
    <w:unhideWhenUsed/>
    <w:rsid w:val="00CC1EA8"/>
  </w:style>
  <w:style w:type="numbering" w:customStyle="1" w:styleId="NoList7112">
    <w:name w:val="No List7112"/>
    <w:next w:val="NoList"/>
    <w:uiPriority w:val="99"/>
    <w:semiHidden/>
    <w:unhideWhenUsed/>
    <w:rsid w:val="00CC1EA8"/>
  </w:style>
  <w:style w:type="numbering" w:customStyle="1" w:styleId="NoList8112">
    <w:name w:val="No List8112"/>
    <w:next w:val="NoList"/>
    <w:uiPriority w:val="99"/>
    <w:semiHidden/>
    <w:unhideWhenUsed/>
    <w:rsid w:val="00CC1EA8"/>
  </w:style>
  <w:style w:type="table" w:customStyle="1" w:styleId="TableGrid1223">
    <w:name w:val="Table Grid122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CC1EA8"/>
  </w:style>
  <w:style w:type="numbering" w:customStyle="1" w:styleId="NoList11122">
    <w:name w:val="No List11122"/>
    <w:next w:val="NoList"/>
    <w:uiPriority w:val="99"/>
    <w:semiHidden/>
    <w:unhideWhenUsed/>
    <w:rsid w:val="00CC1EA8"/>
  </w:style>
  <w:style w:type="table" w:customStyle="1" w:styleId="TableGrid2216">
    <w:name w:val="Table Grid221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CC1EA8"/>
  </w:style>
  <w:style w:type="numbering" w:customStyle="1" w:styleId="NoList2222">
    <w:name w:val="No List2222"/>
    <w:next w:val="NoList"/>
    <w:uiPriority w:val="99"/>
    <w:semiHidden/>
    <w:unhideWhenUsed/>
    <w:rsid w:val="00CC1EA8"/>
  </w:style>
  <w:style w:type="numbering" w:customStyle="1" w:styleId="NoList3222">
    <w:name w:val="No List3222"/>
    <w:next w:val="NoList"/>
    <w:uiPriority w:val="99"/>
    <w:semiHidden/>
    <w:unhideWhenUsed/>
    <w:rsid w:val="00CC1EA8"/>
  </w:style>
  <w:style w:type="numbering" w:customStyle="1" w:styleId="NoList4212">
    <w:name w:val="No List4212"/>
    <w:next w:val="NoList"/>
    <w:uiPriority w:val="99"/>
    <w:semiHidden/>
    <w:unhideWhenUsed/>
    <w:rsid w:val="00CC1EA8"/>
  </w:style>
  <w:style w:type="numbering" w:customStyle="1" w:styleId="NoList21112">
    <w:name w:val="No List21112"/>
    <w:next w:val="NoList"/>
    <w:uiPriority w:val="99"/>
    <w:semiHidden/>
    <w:unhideWhenUsed/>
    <w:rsid w:val="00CC1EA8"/>
  </w:style>
  <w:style w:type="numbering" w:customStyle="1" w:styleId="NoList31112">
    <w:name w:val="No List31112"/>
    <w:next w:val="NoList"/>
    <w:uiPriority w:val="99"/>
    <w:semiHidden/>
    <w:unhideWhenUsed/>
    <w:rsid w:val="00CC1EA8"/>
  </w:style>
  <w:style w:type="numbering" w:customStyle="1" w:styleId="NoList41112">
    <w:name w:val="No List41112"/>
    <w:next w:val="NoList"/>
    <w:uiPriority w:val="99"/>
    <w:semiHidden/>
    <w:unhideWhenUsed/>
    <w:rsid w:val="00CC1EA8"/>
  </w:style>
  <w:style w:type="numbering" w:customStyle="1" w:styleId="111120">
    <w:name w:val="无列表11112"/>
    <w:next w:val="NoList"/>
    <w:semiHidden/>
    <w:rsid w:val="00CC1EA8"/>
  </w:style>
  <w:style w:type="numbering" w:customStyle="1" w:styleId="NoList111112">
    <w:name w:val="No List111112"/>
    <w:next w:val="NoList"/>
    <w:uiPriority w:val="99"/>
    <w:semiHidden/>
    <w:unhideWhenUsed/>
    <w:rsid w:val="00CC1EA8"/>
  </w:style>
  <w:style w:type="numbering" w:customStyle="1" w:styleId="NoList12112">
    <w:name w:val="No List12112"/>
    <w:next w:val="NoList"/>
    <w:uiPriority w:val="99"/>
    <w:semiHidden/>
    <w:unhideWhenUsed/>
    <w:rsid w:val="00CC1EA8"/>
  </w:style>
  <w:style w:type="numbering" w:customStyle="1" w:styleId="NoList22112">
    <w:name w:val="No List22112"/>
    <w:next w:val="NoList"/>
    <w:uiPriority w:val="99"/>
    <w:semiHidden/>
    <w:unhideWhenUsed/>
    <w:rsid w:val="00CC1EA8"/>
  </w:style>
  <w:style w:type="numbering" w:customStyle="1" w:styleId="NoList32112">
    <w:name w:val="No List32112"/>
    <w:next w:val="NoList"/>
    <w:uiPriority w:val="99"/>
    <w:semiHidden/>
    <w:unhideWhenUsed/>
    <w:rsid w:val="00CC1EA8"/>
  </w:style>
  <w:style w:type="numbering" w:customStyle="1" w:styleId="NoList142">
    <w:name w:val="No List142"/>
    <w:next w:val="NoList"/>
    <w:uiPriority w:val="99"/>
    <w:semiHidden/>
    <w:unhideWhenUsed/>
    <w:rsid w:val="00CC1EA8"/>
  </w:style>
  <w:style w:type="table" w:customStyle="1" w:styleId="TableGrid106">
    <w:name w:val="Table Grid10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CC1EA8"/>
  </w:style>
  <w:style w:type="numbering" w:customStyle="1" w:styleId="NoList242">
    <w:name w:val="No List242"/>
    <w:next w:val="NoList"/>
    <w:uiPriority w:val="99"/>
    <w:semiHidden/>
    <w:unhideWhenUsed/>
    <w:rsid w:val="00CC1EA8"/>
  </w:style>
  <w:style w:type="table" w:customStyle="1" w:styleId="TableGrid436">
    <w:name w:val="Table Grid4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CC1EA8"/>
  </w:style>
  <w:style w:type="table" w:customStyle="1" w:styleId="TableGrid526">
    <w:name w:val="Table Grid5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CC1EA8"/>
  </w:style>
  <w:style w:type="table" w:customStyle="1" w:styleId="TableGrid626">
    <w:name w:val="Table Grid6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CC1EA8"/>
  </w:style>
  <w:style w:type="numbering" w:customStyle="1" w:styleId="NoList632">
    <w:name w:val="No List632"/>
    <w:next w:val="NoList"/>
    <w:uiPriority w:val="99"/>
    <w:semiHidden/>
    <w:unhideWhenUsed/>
    <w:rsid w:val="00CC1EA8"/>
  </w:style>
  <w:style w:type="numbering" w:customStyle="1" w:styleId="NoList732">
    <w:name w:val="No List732"/>
    <w:next w:val="NoList"/>
    <w:uiPriority w:val="99"/>
    <w:semiHidden/>
    <w:unhideWhenUsed/>
    <w:rsid w:val="00CC1EA8"/>
  </w:style>
  <w:style w:type="numbering" w:customStyle="1" w:styleId="NoList822">
    <w:name w:val="No List822"/>
    <w:next w:val="NoList"/>
    <w:uiPriority w:val="99"/>
    <w:semiHidden/>
    <w:unhideWhenUsed/>
    <w:rsid w:val="00CC1EA8"/>
  </w:style>
  <w:style w:type="numbering" w:customStyle="1" w:styleId="NoList922">
    <w:name w:val="No List922"/>
    <w:next w:val="NoList"/>
    <w:uiPriority w:val="99"/>
    <w:semiHidden/>
    <w:unhideWhenUsed/>
    <w:rsid w:val="00CC1EA8"/>
  </w:style>
  <w:style w:type="table" w:customStyle="1" w:styleId="TableGrid823">
    <w:name w:val="Table Grid82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CC1EA8"/>
  </w:style>
  <w:style w:type="numbering" w:customStyle="1" w:styleId="NoList2132">
    <w:name w:val="No List2132"/>
    <w:next w:val="NoList"/>
    <w:uiPriority w:val="99"/>
    <w:semiHidden/>
    <w:unhideWhenUsed/>
    <w:rsid w:val="00CC1EA8"/>
  </w:style>
  <w:style w:type="table" w:customStyle="1" w:styleId="TableGrid4126">
    <w:name w:val="Table Grid41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CC1EA8"/>
  </w:style>
  <w:style w:type="numbering" w:customStyle="1" w:styleId="NoList4132">
    <w:name w:val="No List4132"/>
    <w:next w:val="NoList"/>
    <w:uiPriority w:val="99"/>
    <w:semiHidden/>
    <w:unhideWhenUsed/>
    <w:rsid w:val="00CC1EA8"/>
  </w:style>
  <w:style w:type="numbering" w:customStyle="1" w:styleId="NoList5122">
    <w:name w:val="No List5122"/>
    <w:next w:val="NoList"/>
    <w:uiPriority w:val="99"/>
    <w:semiHidden/>
    <w:unhideWhenUsed/>
    <w:rsid w:val="00CC1EA8"/>
  </w:style>
  <w:style w:type="numbering" w:customStyle="1" w:styleId="NoList6122">
    <w:name w:val="No List6122"/>
    <w:next w:val="NoList"/>
    <w:uiPriority w:val="99"/>
    <w:semiHidden/>
    <w:unhideWhenUsed/>
    <w:rsid w:val="00CC1EA8"/>
  </w:style>
  <w:style w:type="numbering" w:customStyle="1" w:styleId="NoList7122">
    <w:name w:val="No List7122"/>
    <w:next w:val="NoList"/>
    <w:uiPriority w:val="99"/>
    <w:semiHidden/>
    <w:unhideWhenUsed/>
    <w:rsid w:val="00CC1EA8"/>
  </w:style>
  <w:style w:type="numbering" w:customStyle="1" w:styleId="NoList8122">
    <w:name w:val="No List8122"/>
    <w:next w:val="NoList"/>
    <w:uiPriority w:val="99"/>
    <w:semiHidden/>
    <w:unhideWhenUsed/>
    <w:rsid w:val="00CC1EA8"/>
  </w:style>
  <w:style w:type="numbering" w:customStyle="1" w:styleId="NoList9112">
    <w:name w:val="No List9112"/>
    <w:next w:val="NoList"/>
    <w:uiPriority w:val="99"/>
    <w:semiHidden/>
    <w:unhideWhenUsed/>
    <w:rsid w:val="00CC1EA8"/>
  </w:style>
  <w:style w:type="numbering" w:customStyle="1" w:styleId="LFO1922">
    <w:name w:val="LFO1922"/>
    <w:basedOn w:val="NoList"/>
    <w:rsid w:val="00CC1EA8"/>
  </w:style>
  <w:style w:type="numbering" w:customStyle="1" w:styleId="NoList1012">
    <w:name w:val="No List1012"/>
    <w:next w:val="NoList"/>
    <w:uiPriority w:val="99"/>
    <w:semiHidden/>
    <w:unhideWhenUsed/>
    <w:rsid w:val="00CC1EA8"/>
  </w:style>
  <w:style w:type="numbering" w:customStyle="1" w:styleId="LFO19112">
    <w:name w:val="LFO19112"/>
    <w:basedOn w:val="NoList"/>
    <w:rsid w:val="00CC1EA8"/>
  </w:style>
  <w:style w:type="table" w:customStyle="1" w:styleId="TableGrid1233">
    <w:name w:val="Table Grid123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CC1EA8"/>
  </w:style>
  <w:style w:type="numbering" w:customStyle="1" w:styleId="NoList11132">
    <w:name w:val="No List11132"/>
    <w:next w:val="NoList"/>
    <w:uiPriority w:val="99"/>
    <w:semiHidden/>
    <w:unhideWhenUsed/>
    <w:rsid w:val="00CC1EA8"/>
  </w:style>
  <w:style w:type="table" w:customStyle="1" w:styleId="TableGrid2226">
    <w:name w:val="Table Grid222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CC1EA8"/>
  </w:style>
  <w:style w:type="numbering" w:customStyle="1" w:styleId="1321">
    <w:name w:val="リストなし132"/>
    <w:next w:val="NoList"/>
    <w:uiPriority w:val="99"/>
    <w:semiHidden/>
    <w:unhideWhenUsed/>
    <w:rsid w:val="00CC1EA8"/>
  </w:style>
  <w:style w:type="numbering" w:customStyle="1" w:styleId="1132">
    <w:name w:val="无列表1132"/>
    <w:next w:val="NoList"/>
    <w:semiHidden/>
    <w:rsid w:val="00CC1EA8"/>
  </w:style>
  <w:style w:type="numbering" w:customStyle="1" w:styleId="11220">
    <w:name w:val="リストなし1122"/>
    <w:next w:val="NoList"/>
    <w:uiPriority w:val="99"/>
    <w:semiHidden/>
    <w:unhideWhenUsed/>
    <w:rsid w:val="00CC1EA8"/>
  </w:style>
  <w:style w:type="numbering" w:customStyle="1" w:styleId="NoList2232">
    <w:name w:val="No List2232"/>
    <w:next w:val="NoList"/>
    <w:uiPriority w:val="99"/>
    <w:semiHidden/>
    <w:unhideWhenUsed/>
    <w:rsid w:val="00CC1EA8"/>
  </w:style>
  <w:style w:type="numbering" w:customStyle="1" w:styleId="NoList3232">
    <w:name w:val="No List3232"/>
    <w:next w:val="NoList"/>
    <w:uiPriority w:val="99"/>
    <w:semiHidden/>
    <w:unhideWhenUsed/>
    <w:rsid w:val="00CC1EA8"/>
  </w:style>
  <w:style w:type="numbering" w:customStyle="1" w:styleId="NoList4222">
    <w:name w:val="No List4222"/>
    <w:next w:val="NoList"/>
    <w:uiPriority w:val="99"/>
    <w:semiHidden/>
    <w:unhideWhenUsed/>
    <w:rsid w:val="00CC1EA8"/>
  </w:style>
  <w:style w:type="numbering" w:customStyle="1" w:styleId="NoList21122">
    <w:name w:val="No List21122"/>
    <w:next w:val="NoList"/>
    <w:uiPriority w:val="99"/>
    <w:semiHidden/>
    <w:unhideWhenUsed/>
    <w:rsid w:val="00CC1EA8"/>
  </w:style>
  <w:style w:type="numbering" w:customStyle="1" w:styleId="NoList31122">
    <w:name w:val="No List31122"/>
    <w:next w:val="NoList"/>
    <w:uiPriority w:val="99"/>
    <w:semiHidden/>
    <w:unhideWhenUsed/>
    <w:rsid w:val="00CC1EA8"/>
  </w:style>
  <w:style w:type="numbering" w:customStyle="1" w:styleId="NoList41122">
    <w:name w:val="No List41122"/>
    <w:next w:val="NoList"/>
    <w:uiPriority w:val="99"/>
    <w:semiHidden/>
    <w:unhideWhenUsed/>
    <w:rsid w:val="00CC1EA8"/>
  </w:style>
  <w:style w:type="numbering" w:customStyle="1" w:styleId="11122">
    <w:name w:val="无列表11122"/>
    <w:next w:val="NoList"/>
    <w:semiHidden/>
    <w:rsid w:val="00CC1EA8"/>
  </w:style>
  <w:style w:type="numbering" w:customStyle="1" w:styleId="NoList111122">
    <w:name w:val="No List111122"/>
    <w:next w:val="NoList"/>
    <w:uiPriority w:val="99"/>
    <w:semiHidden/>
    <w:unhideWhenUsed/>
    <w:rsid w:val="00CC1EA8"/>
  </w:style>
  <w:style w:type="numbering" w:customStyle="1" w:styleId="NoList12122">
    <w:name w:val="No List12122"/>
    <w:next w:val="NoList"/>
    <w:uiPriority w:val="99"/>
    <w:semiHidden/>
    <w:unhideWhenUsed/>
    <w:rsid w:val="00CC1EA8"/>
  </w:style>
  <w:style w:type="numbering" w:customStyle="1" w:styleId="NoList22122">
    <w:name w:val="No List22122"/>
    <w:next w:val="NoList"/>
    <w:uiPriority w:val="99"/>
    <w:semiHidden/>
    <w:unhideWhenUsed/>
    <w:rsid w:val="00CC1EA8"/>
  </w:style>
  <w:style w:type="numbering" w:customStyle="1" w:styleId="NoList32122">
    <w:name w:val="No List32122"/>
    <w:next w:val="NoList"/>
    <w:uiPriority w:val="99"/>
    <w:semiHidden/>
    <w:unhideWhenUsed/>
    <w:rsid w:val="00CC1EA8"/>
  </w:style>
  <w:style w:type="numbering" w:customStyle="1" w:styleId="NoList162">
    <w:name w:val="No List162"/>
    <w:next w:val="NoList"/>
    <w:uiPriority w:val="99"/>
    <w:semiHidden/>
    <w:unhideWhenUsed/>
    <w:rsid w:val="00CC1EA8"/>
  </w:style>
  <w:style w:type="table" w:customStyle="1" w:styleId="TableGrid156">
    <w:name w:val="Table Grid15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C1EA8"/>
  </w:style>
  <w:style w:type="numbering" w:customStyle="1" w:styleId="NoList252">
    <w:name w:val="No List252"/>
    <w:next w:val="NoList"/>
    <w:uiPriority w:val="99"/>
    <w:semiHidden/>
    <w:unhideWhenUsed/>
    <w:rsid w:val="00CC1EA8"/>
  </w:style>
  <w:style w:type="table" w:customStyle="1" w:styleId="TableGrid446">
    <w:name w:val="Table Grid44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CC1EA8"/>
  </w:style>
  <w:style w:type="table" w:customStyle="1" w:styleId="TableGrid536">
    <w:name w:val="Table Grid5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CC1EA8"/>
  </w:style>
  <w:style w:type="table" w:customStyle="1" w:styleId="TableGrid636">
    <w:name w:val="Table Grid6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CC1EA8"/>
  </w:style>
  <w:style w:type="numbering" w:customStyle="1" w:styleId="NoList642">
    <w:name w:val="No List642"/>
    <w:next w:val="NoList"/>
    <w:uiPriority w:val="99"/>
    <w:semiHidden/>
    <w:unhideWhenUsed/>
    <w:rsid w:val="00CC1EA8"/>
  </w:style>
  <w:style w:type="numbering" w:customStyle="1" w:styleId="NoList742">
    <w:name w:val="No List742"/>
    <w:next w:val="NoList"/>
    <w:uiPriority w:val="99"/>
    <w:semiHidden/>
    <w:unhideWhenUsed/>
    <w:rsid w:val="00CC1EA8"/>
  </w:style>
  <w:style w:type="numbering" w:customStyle="1" w:styleId="NoList832">
    <w:name w:val="No List832"/>
    <w:next w:val="NoList"/>
    <w:uiPriority w:val="99"/>
    <w:semiHidden/>
    <w:unhideWhenUsed/>
    <w:rsid w:val="00CC1EA8"/>
  </w:style>
  <w:style w:type="numbering" w:customStyle="1" w:styleId="NoList932">
    <w:name w:val="No List932"/>
    <w:next w:val="NoList"/>
    <w:uiPriority w:val="99"/>
    <w:semiHidden/>
    <w:unhideWhenUsed/>
    <w:rsid w:val="00CC1EA8"/>
  </w:style>
  <w:style w:type="table" w:customStyle="1" w:styleId="TableGrid833">
    <w:name w:val="Table Grid83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CC1EA8"/>
  </w:style>
  <w:style w:type="numbering" w:customStyle="1" w:styleId="NoList2142">
    <w:name w:val="No List2142"/>
    <w:next w:val="NoList"/>
    <w:uiPriority w:val="99"/>
    <w:semiHidden/>
    <w:unhideWhenUsed/>
    <w:rsid w:val="00CC1EA8"/>
  </w:style>
  <w:style w:type="table" w:customStyle="1" w:styleId="TableGrid4136">
    <w:name w:val="Table Grid41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CC1EA8"/>
  </w:style>
  <w:style w:type="numbering" w:customStyle="1" w:styleId="NoList4142">
    <w:name w:val="No List4142"/>
    <w:next w:val="NoList"/>
    <w:uiPriority w:val="99"/>
    <w:semiHidden/>
    <w:unhideWhenUsed/>
    <w:rsid w:val="00CC1EA8"/>
  </w:style>
  <w:style w:type="numbering" w:customStyle="1" w:styleId="NoList5132">
    <w:name w:val="No List5132"/>
    <w:next w:val="NoList"/>
    <w:uiPriority w:val="99"/>
    <w:semiHidden/>
    <w:unhideWhenUsed/>
    <w:rsid w:val="00CC1EA8"/>
  </w:style>
  <w:style w:type="numbering" w:customStyle="1" w:styleId="NoList6132">
    <w:name w:val="No List6132"/>
    <w:next w:val="NoList"/>
    <w:uiPriority w:val="99"/>
    <w:semiHidden/>
    <w:unhideWhenUsed/>
    <w:rsid w:val="00CC1EA8"/>
  </w:style>
  <w:style w:type="numbering" w:customStyle="1" w:styleId="NoList7132">
    <w:name w:val="No List7132"/>
    <w:next w:val="NoList"/>
    <w:uiPriority w:val="99"/>
    <w:semiHidden/>
    <w:unhideWhenUsed/>
    <w:rsid w:val="00CC1EA8"/>
  </w:style>
  <w:style w:type="numbering" w:customStyle="1" w:styleId="NoList8132">
    <w:name w:val="No List8132"/>
    <w:next w:val="NoList"/>
    <w:uiPriority w:val="99"/>
    <w:semiHidden/>
    <w:unhideWhenUsed/>
    <w:rsid w:val="00CC1EA8"/>
  </w:style>
  <w:style w:type="numbering" w:customStyle="1" w:styleId="NoList9122">
    <w:name w:val="No List9122"/>
    <w:next w:val="NoList"/>
    <w:uiPriority w:val="99"/>
    <w:semiHidden/>
    <w:unhideWhenUsed/>
    <w:rsid w:val="00CC1EA8"/>
  </w:style>
  <w:style w:type="numbering" w:customStyle="1" w:styleId="LFO1932">
    <w:name w:val="LFO1932"/>
    <w:basedOn w:val="NoList"/>
    <w:rsid w:val="00CC1EA8"/>
  </w:style>
  <w:style w:type="numbering" w:customStyle="1" w:styleId="NoList1022">
    <w:name w:val="No List1022"/>
    <w:next w:val="NoList"/>
    <w:uiPriority w:val="99"/>
    <w:semiHidden/>
    <w:unhideWhenUsed/>
    <w:rsid w:val="00CC1EA8"/>
  </w:style>
  <w:style w:type="numbering" w:customStyle="1" w:styleId="LFO19122">
    <w:name w:val="LFO19122"/>
    <w:basedOn w:val="NoList"/>
    <w:rsid w:val="00CC1EA8"/>
  </w:style>
  <w:style w:type="table" w:customStyle="1" w:styleId="TableGrid1243">
    <w:name w:val="Table Grid124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CC1EA8"/>
  </w:style>
  <w:style w:type="numbering" w:customStyle="1" w:styleId="NoList11142">
    <w:name w:val="No List11142"/>
    <w:next w:val="NoList"/>
    <w:uiPriority w:val="99"/>
    <w:semiHidden/>
    <w:unhideWhenUsed/>
    <w:rsid w:val="00CC1EA8"/>
  </w:style>
  <w:style w:type="table" w:customStyle="1" w:styleId="TableGrid2236">
    <w:name w:val="Table Grid223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CC1EA8"/>
  </w:style>
  <w:style w:type="numbering" w:customStyle="1" w:styleId="1421">
    <w:name w:val="リストなし142"/>
    <w:next w:val="NoList"/>
    <w:uiPriority w:val="99"/>
    <w:semiHidden/>
    <w:unhideWhenUsed/>
    <w:rsid w:val="00CC1EA8"/>
  </w:style>
  <w:style w:type="numbering" w:customStyle="1" w:styleId="1142">
    <w:name w:val="无列表1142"/>
    <w:next w:val="NoList"/>
    <w:semiHidden/>
    <w:rsid w:val="00CC1EA8"/>
  </w:style>
  <w:style w:type="numbering" w:customStyle="1" w:styleId="11320">
    <w:name w:val="リストなし1132"/>
    <w:next w:val="NoList"/>
    <w:uiPriority w:val="99"/>
    <w:semiHidden/>
    <w:unhideWhenUsed/>
    <w:rsid w:val="00CC1EA8"/>
  </w:style>
  <w:style w:type="numbering" w:customStyle="1" w:styleId="NoList2242">
    <w:name w:val="No List2242"/>
    <w:next w:val="NoList"/>
    <w:uiPriority w:val="99"/>
    <w:semiHidden/>
    <w:unhideWhenUsed/>
    <w:rsid w:val="00CC1EA8"/>
  </w:style>
  <w:style w:type="numbering" w:customStyle="1" w:styleId="NoList3242">
    <w:name w:val="No List3242"/>
    <w:next w:val="NoList"/>
    <w:uiPriority w:val="99"/>
    <w:semiHidden/>
    <w:unhideWhenUsed/>
    <w:rsid w:val="00CC1EA8"/>
  </w:style>
  <w:style w:type="numbering" w:customStyle="1" w:styleId="NoList4232">
    <w:name w:val="No List4232"/>
    <w:next w:val="NoList"/>
    <w:uiPriority w:val="99"/>
    <w:semiHidden/>
    <w:unhideWhenUsed/>
    <w:rsid w:val="00CC1EA8"/>
  </w:style>
  <w:style w:type="numbering" w:customStyle="1" w:styleId="NoList21132">
    <w:name w:val="No List21132"/>
    <w:next w:val="NoList"/>
    <w:uiPriority w:val="99"/>
    <w:semiHidden/>
    <w:unhideWhenUsed/>
    <w:rsid w:val="00CC1EA8"/>
  </w:style>
  <w:style w:type="numbering" w:customStyle="1" w:styleId="NoList31132">
    <w:name w:val="No List31132"/>
    <w:next w:val="NoList"/>
    <w:uiPriority w:val="99"/>
    <w:semiHidden/>
    <w:unhideWhenUsed/>
    <w:rsid w:val="00CC1EA8"/>
  </w:style>
  <w:style w:type="numbering" w:customStyle="1" w:styleId="NoList41132">
    <w:name w:val="No List41132"/>
    <w:next w:val="NoList"/>
    <w:uiPriority w:val="99"/>
    <w:semiHidden/>
    <w:unhideWhenUsed/>
    <w:rsid w:val="00CC1EA8"/>
  </w:style>
  <w:style w:type="numbering" w:customStyle="1" w:styleId="11132">
    <w:name w:val="无列表11132"/>
    <w:next w:val="NoList"/>
    <w:semiHidden/>
    <w:rsid w:val="00CC1EA8"/>
  </w:style>
  <w:style w:type="numbering" w:customStyle="1" w:styleId="NoList111132">
    <w:name w:val="No List111132"/>
    <w:next w:val="NoList"/>
    <w:uiPriority w:val="99"/>
    <w:semiHidden/>
    <w:unhideWhenUsed/>
    <w:rsid w:val="00CC1EA8"/>
  </w:style>
  <w:style w:type="numbering" w:customStyle="1" w:styleId="NoList12132">
    <w:name w:val="No List12132"/>
    <w:next w:val="NoList"/>
    <w:uiPriority w:val="99"/>
    <w:semiHidden/>
    <w:unhideWhenUsed/>
    <w:rsid w:val="00CC1EA8"/>
  </w:style>
  <w:style w:type="numbering" w:customStyle="1" w:styleId="NoList22132">
    <w:name w:val="No List22132"/>
    <w:next w:val="NoList"/>
    <w:uiPriority w:val="99"/>
    <w:semiHidden/>
    <w:unhideWhenUsed/>
    <w:rsid w:val="00CC1EA8"/>
  </w:style>
  <w:style w:type="numbering" w:customStyle="1" w:styleId="NoList32132">
    <w:name w:val="No List32132"/>
    <w:next w:val="NoList"/>
    <w:uiPriority w:val="99"/>
    <w:semiHidden/>
    <w:unhideWhenUsed/>
    <w:rsid w:val="00CC1EA8"/>
  </w:style>
  <w:style w:type="table" w:customStyle="1" w:styleId="162">
    <w:name w:val="网格型1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NoList"/>
    <w:uiPriority w:val="99"/>
    <w:semiHidden/>
    <w:unhideWhenUsed/>
    <w:rsid w:val="00CC1EA8"/>
  </w:style>
  <w:style w:type="numbering" w:customStyle="1" w:styleId="1520">
    <w:name w:val="无列表152"/>
    <w:next w:val="NoList"/>
    <w:semiHidden/>
    <w:rsid w:val="00CC1EA8"/>
  </w:style>
  <w:style w:type="numbering" w:customStyle="1" w:styleId="1521">
    <w:name w:val="リストなし152"/>
    <w:next w:val="NoList"/>
    <w:uiPriority w:val="99"/>
    <w:semiHidden/>
    <w:unhideWhenUsed/>
    <w:rsid w:val="00CC1EA8"/>
  </w:style>
  <w:style w:type="table" w:customStyle="1" w:styleId="2220">
    <w:name w:val="古典型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CC1EA8"/>
  </w:style>
  <w:style w:type="numbering" w:customStyle="1" w:styleId="11520">
    <w:name w:val="无列表1152"/>
    <w:next w:val="NoList"/>
    <w:semiHidden/>
    <w:rsid w:val="00CC1EA8"/>
  </w:style>
  <w:style w:type="numbering" w:customStyle="1" w:styleId="11420">
    <w:name w:val="リストなし1142"/>
    <w:next w:val="NoList"/>
    <w:uiPriority w:val="99"/>
    <w:semiHidden/>
    <w:unhideWhenUsed/>
    <w:rsid w:val="00CC1EA8"/>
  </w:style>
  <w:style w:type="table" w:customStyle="1" w:styleId="TableClassic2122">
    <w:name w:val="Table Classic 21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CC1EA8"/>
  </w:style>
  <w:style w:type="numbering" w:customStyle="1" w:styleId="NoList362">
    <w:name w:val="No List362"/>
    <w:next w:val="NoList"/>
    <w:uiPriority w:val="99"/>
    <w:semiHidden/>
    <w:unhideWhenUsed/>
    <w:rsid w:val="00CC1EA8"/>
  </w:style>
  <w:style w:type="numbering" w:customStyle="1" w:styleId="NoList1152">
    <w:name w:val="No List1152"/>
    <w:next w:val="NoList"/>
    <w:uiPriority w:val="99"/>
    <w:semiHidden/>
    <w:unhideWhenUsed/>
    <w:rsid w:val="00CC1EA8"/>
  </w:style>
  <w:style w:type="numbering" w:customStyle="1" w:styleId="NoList462">
    <w:name w:val="No List462"/>
    <w:next w:val="NoList"/>
    <w:uiPriority w:val="99"/>
    <w:semiHidden/>
    <w:unhideWhenUsed/>
    <w:rsid w:val="00CC1EA8"/>
  </w:style>
  <w:style w:type="numbering" w:customStyle="1" w:styleId="NoList552">
    <w:name w:val="No List552"/>
    <w:next w:val="NoList"/>
    <w:uiPriority w:val="99"/>
    <w:semiHidden/>
    <w:unhideWhenUsed/>
    <w:rsid w:val="00CC1EA8"/>
  </w:style>
  <w:style w:type="numbering" w:customStyle="1" w:styleId="NoList11152">
    <w:name w:val="No List11152"/>
    <w:next w:val="NoList"/>
    <w:uiPriority w:val="99"/>
    <w:semiHidden/>
    <w:unhideWhenUsed/>
    <w:rsid w:val="00CC1EA8"/>
  </w:style>
  <w:style w:type="numbering" w:customStyle="1" w:styleId="NoList2152">
    <w:name w:val="No List2152"/>
    <w:next w:val="NoList"/>
    <w:uiPriority w:val="99"/>
    <w:semiHidden/>
    <w:unhideWhenUsed/>
    <w:rsid w:val="00CC1EA8"/>
  </w:style>
  <w:style w:type="numbering" w:customStyle="1" w:styleId="NoList3152">
    <w:name w:val="No List3152"/>
    <w:next w:val="NoList"/>
    <w:uiPriority w:val="99"/>
    <w:semiHidden/>
    <w:unhideWhenUsed/>
    <w:rsid w:val="00CC1EA8"/>
  </w:style>
  <w:style w:type="numbering" w:customStyle="1" w:styleId="NoList4152">
    <w:name w:val="No List4152"/>
    <w:next w:val="NoList"/>
    <w:uiPriority w:val="99"/>
    <w:semiHidden/>
    <w:unhideWhenUsed/>
    <w:rsid w:val="00CC1EA8"/>
  </w:style>
  <w:style w:type="numbering" w:customStyle="1" w:styleId="NoList652">
    <w:name w:val="No List652"/>
    <w:next w:val="NoList"/>
    <w:uiPriority w:val="99"/>
    <w:semiHidden/>
    <w:unhideWhenUsed/>
    <w:rsid w:val="00CC1EA8"/>
  </w:style>
  <w:style w:type="numbering" w:customStyle="1" w:styleId="NoList752">
    <w:name w:val="No List752"/>
    <w:next w:val="NoList"/>
    <w:uiPriority w:val="99"/>
    <w:semiHidden/>
    <w:unhideWhenUsed/>
    <w:rsid w:val="00CC1EA8"/>
  </w:style>
  <w:style w:type="numbering" w:customStyle="1" w:styleId="NoList1252">
    <w:name w:val="No List1252"/>
    <w:next w:val="NoList"/>
    <w:uiPriority w:val="99"/>
    <w:semiHidden/>
    <w:unhideWhenUsed/>
    <w:rsid w:val="00CC1EA8"/>
  </w:style>
  <w:style w:type="numbering" w:customStyle="1" w:styleId="NoList2252">
    <w:name w:val="No List2252"/>
    <w:next w:val="NoList"/>
    <w:uiPriority w:val="99"/>
    <w:semiHidden/>
    <w:unhideWhenUsed/>
    <w:rsid w:val="00CC1EA8"/>
  </w:style>
  <w:style w:type="numbering" w:customStyle="1" w:styleId="NoList3252">
    <w:name w:val="No List3252"/>
    <w:next w:val="NoList"/>
    <w:uiPriority w:val="99"/>
    <w:semiHidden/>
    <w:unhideWhenUsed/>
    <w:rsid w:val="00CC1EA8"/>
  </w:style>
  <w:style w:type="numbering" w:customStyle="1" w:styleId="NoList4242">
    <w:name w:val="No List4242"/>
    <w:next w:val="NoList"/>
    <w:uiPriority w:val="99"/>
    <w:semiHidden/>
    <w:unhideWhenUsed/>
    <w:rsid w:val="00CC1EA8"/>
  </w:style>
  <w:style w:type="numbering" w:customStyle="1" w:styleId="NoList5142">
    <w:name w:val="No List5142"/>
    <w:next w:val="NoList"/>
    <w:uiPriority w:val="99"/>
    <w:semiHidden/>
    <w:unhideWhenUsed/>
    <w:rsid w:val="00CC1EA8"/>
  </w:style>
  <w:style w:type="numbering" w:customStyle="1" w:styleId="NoList21142">
    <w:name w:val="No List21142"/>
    <w:next w:val="NoList"/>
    <w:uiPriority w:val="99"/>
    <w:semiHidden/>
    <w:unhideWhenUsed/>
    <w:rsid w:val="00CC1EA8"/>
  </w:style>
  <w:style w:type="numbering" w:customStyle="1" w:styleId="NoList31142">
    <w:name w:val="No List31142"/>
    <w:next w:val="NoList"/>
    <w:uiPriority w:val="99"/>
    <w:semiHidden/>
    <w:unhideWhenUsed/>
    <w:rsid w:val="00CC1EA8"/>
  </w:style>
  <w:style w:type="numbering" w:customStyle="1" w:styleId="NoList41142">
    <w:name w:val="No List41142"/>
    <w:next w:val="NoList"/>
    <w:uiPriority w:val="99"/>
    <w:semiHidden/>
    <w:unhideWhenUsed/>
    <w:rsid w:val="00CC1EA8"/>
  </w:style>
  <w:style w:type="numbering" w:customStyle="1" w:styleId="NoList6142">
    <w:name w:val="No List6142"/>
    <w:next w:val="NoList"/>
    <w:uiPriority w:val="99"/>
    <w:semiHidden/>
    <w:unhideWhenUsed/>
    <w:rsid w:val="00CC1EA8"/>
  </w:style>
  <w:style w:type="numbering" w:customStyle="1" w:styleId="11142">
    <w:name w:val="无列表11142"/>
    <w:next w:val="NoList"/>
    <w:semiHidden/>
    <w:rsid w:val="00CC1EA8"/>
  </w:style>
  <w:style w:type="numbering" w:customStyle="1" w:styleId="NoList111142">
    <w:name w:val="No List111142"/>
    <w:next w:val="NoList"/>
    <w:uiPriority w:val="99"/>
    <w:semiHidden/>
    <w:unhideWhenUsed/>
    <w:rsid w:val="00CC1EA8"/>
  </w:style>
  <w:style w:type="numbering" w:customStyle="1" w:styleId="NoList7142">
    <w:name w:val="No List7142"/>
    <w:next w:val="NoList"/>
    <w:uiPriority w:val="99"/>
    <w:semiHidden/>
    <w:unhideWhenUsed/>
    <w:rsid w:val="00CC1EA8"/>
  </w:style>
  <w:style w:type="numbering" w:customStyle="1" w:styleId="NoList12142">
    <w:name w:val="No List12142"/>
    <w:next w:val="NoList"/>
    <w:uiPriority w:val="99"/>
    <w:semiHidden/>
    <w:unhideWhenUsed/>
    <w:rsid w:val="00CC1EA8"/>
  </w:style>
  <w:style w:type="numbering" w:customStyle="1" w:styleId="NoList22142">
    <w:name w:val="No List22142"/>
    <w:next w:val="NoList"/>
    <w:uiPriority w:val="99"/>
    <w:semiHidden/>
    <w:unhideWhenUsed/>
    <w:rsid w:val="00CC1EA8"/>
  </w:style>
  <w:style w:type="numbering" w:customStyle="1" w:styleId="NoList32142">
    <w:name w:val="No List32142"/>
    <w:next w:val="NoList"/>
    <w:uiPriority w:val="99"/>
    <w:semiHidden/>
    <w:unhideWhenUsed/>
    <w:rsid w:val="00CC1EA8"/>
  </w:style>
  <w:style w:type="numbering" w:customStyle="1" w:styleId="NoList842">
    <w:name w:val="No List842"/>
    <w:next w:val="NoList"/>
    <w:uiPriority w:val="99"/>
    <w:semiHidden/>
    <w:unhideWhenUsed/>
    <w:rsid w:val="00CC1EA8"/>
  </w:style>
  <w:style w:type="numbering" w:customStyle="1" w:styleId="NoList942">
    <w:name w:val="No List942"/>
    <w:next w:val="NoList"/>
    <w:uiPriority w:val="99"/>
    <w:semiHidden/>
    <w:unhideWhenUsed/>
    <w:rsid w:val="00CC1EA8"/>
  </w:style>
  <w:style w:type="numbering" w:customStyle="1" w:styleId="NoList8142">
    <w:name w:val="No List8142"/>
    <w:next w:val="NoList"/>
    <w:uiPriority w:val="99"/>
    <w:semiHidden/>
    <w:unhideWhenUsed/>
    <w:rsid w:val="00CC1EA8"/>
  </w:style>
  <w:style w:type="numbering" w:customStyle="1" w:styleId="NoList9132">
    <w:name w:val="No List9132"/>
    <w:next w:val="NoList"/>
    <w:uiPriority w:val="99"/>
    <w:semiHidden/>
    <w:unhideWhenUsed/>
    <w:rsid w:val="00CC1EA8"/>
  </w:style>
  <w:style w:type="numbering" w:customStyle="1" w:styleId="LFO1942">
    <w:name w:val="LFO1942"/>
    <w:basedOn w:val="NoList"/>
    <w:rsid w:val="00CC1EA8"/>
  </w:style>
  <w:style w:type="numbering" w:customStyle="1" w:styleId="NoList1032">
    <w:name w:val="No List1032"/>
    <w:next w:val="NoList"/>
    <w:uiPriority w:val="99"/>
    <w:semiHidden/>
    <w:unhideWhenUsed/>
    <w:rsid w:val="00CC1EA8"/>
  </w:style>
  <w:style w:type="numbering" w:customStyle="1" w:styleId="LFO19132">
    <w:name w:val="LFO19132"/>
    <w:basedOn w:val="NoList"/>
    <w:rsid w:val="00CC1EA8"/>
  </w:style>
  <w:style w:type="numbering" w:customStyle="1" w:styleId="1212">
    <w:name w:val="无列表1212"/>
    <w:next w:val="NoList"/>
    <w:semiHidden/>
    <w:rsid w:val="00CC1EA8"/>
  </w:style>
  <w:style w:type="numbering" w:customStyle="1" w:styleId="12120">
    <w:name w:val="リストなし1212"/>
    <w:next w:val="NoList"/>
    <w:uiPriority w:val="99"/>
    <w:semiHidden/>
    <w:unhideWhenUsed/>
    <w:rsid w:val="00CC1EA8"/>
  </w:style>
  <w:style w:type="numbering" w:customStyle="1" w:styleId="111121">
    <w:name w:val="リストなし11112"/>
    <w:next w:val="NoList"/>
    <w:uiPriority w:val="99"/>
    <w:semiHidden/>
    <w:unhideWhenUsed/>
    <w:rsid w:val="00CC1EA8"/>
  </w:style>
  <w:style w:type="numbering" w:customStyle="1" w:styleId="NoList1312">
    <w:name w:val="No List1312"/>
    <w:next w:val="NoList"/>
    <w:uiPriority w:val="99"/>
    <w:semiHidden/>
    <w:unhideWhenUsed/>
    <w:rsid w:val="00CC1EA8"/>
  </w:style>
  <w:style w:type="numbering" w:customStyle="1" w:styleId="NoList2312">
    <w:name w:val="No List2312"/>
    <w:next w:val="NoList"/>
    <w:uiPriority w:val="99"/>
    <w:semiHidden/>
    <w:unhideWhenUsed/>
    <w:rsid w:val="00CC1EA8"/>
  </w:style>
  <w:style w:type="numbering" w:customStyle="1" w:styleId="NoList3312">
    <w:name w:val="No List3312"/>
    <w:next w:val="NoList"/>
    <w:uiPriority w:val="99"/>
    <w:semiHidden/>
    <w:unhideWhenUsed/>
    <w:rsid w:val="00CC1EA8"/>
  </w:style>
  <w:style w:type="numbering" w:customStyle="1" w:styleId="NoList4312">
    <w:name w:val="No List4312"/>
    <w:next w:val="NoList"/>
    <w:uiPriority w:val="99"/>
    <w:semiHidden/>
    <w:unhideWhenUsed/>
    <w:rsid w:val="00CC1EA8"/>
  </w:style>
  <w:style w:type="numbering" w:customStyle="1" w:styleId="NoList5212">
    <w:name w:val="No List5212"/>
    <w:next w:val="NoList"/>
    <w:uiPriority w:val="99"/>
    <w:semiHidden/>
    <w:unhideWhenUsed/>
    <w:rsid w:val="00CC1EA8"/>
  </w:style>
  <w:style w:type="numbering" w:customStyle="1" w:styleId="NoList6212">
    <w:name w:val="No List6212"/>
    <w:next w:val="NoList"/>
    <w:uiPriority w:val="99"/>
    <w:semiHidden/>
    <w:unhideWhenUsed/>
    <w:rsid w:val="00CC1EA8"/>
  </w:style>
  <w:style w:type="numbering" w:customStyle="1" w:styleId="NoList7212">
    <w:name w:val="No List7212"/>
    <w:next w:val="NoList"/>
    <w:uiPriority w:val="99"/>
    <w:semiHidden/>
    <w:unhideWhenUsed/>
    <w:rsid w:val="00CC1EA8"/>
  </w:style>
  <w:style w:type="numbering" w:customStyle="1" w:styleId="NoList11212">
    <w:name w:val="No List11212"/>
    <w:next w:val="NoList"/>
    <w:uiPriority w:val="99"/>
    <w:semiHidden/>
    <w:unhideWhenUsed/>
    <w:rsid w:val="00CC1EA8"/>
  </w:style>
  <w:style w:type="numbering" w:customStyle="1" w:styleId="NoList21212">
    <w:name w:val="No List21212"/>
    <w:next w:val="NoList"/>
    <w:uiPriority w:val="99"/>
    <w:semiHidden/>
    <w:unhideWhenUsed/>
    <w:rsid w:val="00CC1EA8"/>
  </w:style>
  <w:style w:type="numbering" w:customStyle="1" w:styleId="NoList31212">
    <w:name w:val="No List31212"/>
    <w:next w:val="NoList"/>
    <w:uiPriority w:val="99"/>
    <w:semiHidden/>
    <w:unhideWhenUsed/>
    <w:rsid w:val="00CC1EA8"/>
  </w:style>
  <w:style w:type="numbering" w:customStyle="1" w:styleId="NoList41212">
    <w:name w:val="No List41212"/>
    <w:next w:val="NoList"/>
    <w:uiPriority w:val="99"/>
    <w:semiHidden/>
    <w:unhideWhenUsed/>
    <w:rsid w:val="00CC1EA8"/>
  </w:style>
  <w:style w:type="numbering" w:customStyle="1" w:styleId="NoList51112">
    <w:name w:val="No List51112"/>
    <w:next w:val="NoList"/>
    <w:uiPriority w:val="99"/>
    <w:semiHidden/>
    <w:unhideWhenUsed/>
    <w:rsid w:val="00CC1EA8"/>
  </w:style>
  <w:style w:type="numbering" w:customStyle="1" w:styleId="NoList61112">
    <w:name w:val="No List61112"/>
    <w:next w:val="NoList"/>
    <w:uiPriority w:val="99"/>
    <w:semiHidden/>
    <w:unhideWhenUsed/>
    <w:rsid w:val="00CC1EA8"/>
  </w:style>
  <w:style w:type="numbering" w:customStyle="1" w:styleId="NoList71112">
    <w:name w:val="No List71112"/>
    <w:next w:val="NoList"/>
    <w:uiPriority w:val="99"/>
    <w:semiHidden/>
    <w:unhideWhenUsed/>
    <w:rsid w:val="00CC1EA8"/>
  </w:style>
  <w:style w:type="numbering" w:customStyle="1" w:styleId="NoList81112">
    <w:name w:val="No List81112"/>
    <w:next w:val="NoList"/>
    <w:uiPriority w:val="99"/>
    <w:semiHidden/>
    <w:unhideWhenUsed/>
    <w:rsid w:val="00CC1EA8"/>
  </w:style>
  <w:style w:type="numbering" w:customStyle="1" w:styleId="NoList12212">
    <w:name w:val="No List12212"/>
    <w:next w:val="NoList"/>
    <w:uiPriority w:val="99"/>
    <w:semiHidden/>
    <w:rsid w:val="00CC1EA8"/>
  </w:style>
  <w:style w:type="numbering" w:customStyle="1" w:styleId="NoList111212">
    <w:name w:val="No List111212"/>
    <w:next w:val="NoList"/>
    <w:uiPriority w:val="99"/>
    <w:semiHidden/>
    <w:unhideWhenUsed/>
    <w:rsid w:val="00CC1EA8"/>
  </w:style>
  <w:style w:type="numbering" w:customStyle="1" w:styleId="11212">
    <w:name w:val="无列表11212"/>
    <w:next w:val="NoList"/>
    <w:semiHidden/>
    <w:rsid w:val="00CC1EA8"/>
  </w:style>
  <w:style w:type="numbering" w:customStyle="1" w:styleId="NoList22212">
    <w:name w:val="No List22212"/>
    <w:next w:val="NoList"/>
    <w:uiPriority w:val="99"/>
    <w:semiHidden/>
    <w:unhideWhenUsed/>
    <w:rsid w:val="00CC1EA8"/>
  </w:style>
  <w:style w:type="numbering" w:customStyle="1" w:styleId="NoList32212">
    <w:name w:val="No List32212"/>
    <w:next w:val="NoList"/>
    <w:uiPriority w:val="99"/>
    <w:semiHidden/>
    <w:unhideWhenUsed/>
    <w:rsid w:val="00CC1EA8"/>
  </w:style>
  <w:style w:type="numbering" w:customStyle="1" w:styleId="NoList42112">
    <w:name w:val="No List42112"/>
    <w:next w:val="NoList"/>
    <w:uiPriority w:val="99"/>
    <w:semiHidden/>
    <w:unhideWhenUsed/>
    <w:rsid w:val="00CC1EA8"/>
  </w:style>
  <w:style w:type="numbering" w:customStyle="1" w:styleId="NoList211112">
    <w:name w:val="No List211112"/>
    <w:next w:val="NoList"/>
    <w:uiPriority w:val="99"/>
    <w:semiHidden/>
    <w:unhideWhenUsed/>
    <w:rsid w:val="00CC1EA8"/>
  </w:style>
  <w:style w:type="numbering" w:customStyle="1" w:styleId="NoList311112">
    <w:name w:val="No List311112"/>
    <w:next w:val="NoList"/>
    <w:uiPriority w:val="99"/>
    <w:semiHidden/>
    <w:unhideWhenUsed/>
    <w:rsid w:val="00CC1EA8"/>
  </w:style>
  <w:style w:type="numbering" w:customStyle="1" w:styleId="NoList411112">
    <w:name w:val="No List411112"/>
    <w:next w:val="NoList"/>
    <w:uiPriority w:val="99"/>
    <w:semiHidden/>
    <w:unhideWhenUsed/>
    <w:rsid w:val="00CC1EA8"/>
  </w:style>
  <w:style w:type="numbering" w:customStyle="1" w:styleId="1111120">
    <w:name w:val="无列表111112"/>
    <w:next w:val="NoList"/>
    <w:semiHidden/>
    <w:rsid w:val="00CC1EA8"/>
  </w:style>
  <w:style w:type="numbering" w:customStyle="1" w:styleId="NoList1111112">
    <w:name w:val="No List1111112"/>
    <w:next w:val="NoList"/>
    <w:uiPriority w:val="99"/>
    <w:semiHidden/>
    <w:unhideWhenUsed/>
    <w:rsid w:val="00CC1EA8"/>
  </w:style>
  <w:style w:type="numbering" w:customStyle="1" w:styleId="NoList121112">
    <w:name w:val="No List121112"/>
    <w:next w:val="NoList"/>
    <w:uiPriority w:val="99"/>
    <w:semiHidden/>
    <w:unhideWhenUsed/>
    <w:rsid w:val="00CC1EA8"/>
  </w:style>
  <w:style w:type="numbering" w:customStyle="1" w:styleId="NoList221112">
    <w:name w:val="No List221112"/>
    <w:next w:val="NoList"/>
    <w:uiPriority w:val="99"/>
    <w:semiHidden/>
    <w:unhideWhenUsed/>
    <w:rsid w:val="00CC1EA8"/>
  </w:style>
  <w:style w:type="numbering" w:customStyle="1" w:styleId="NoList321112">
    <w:name w:val="No List321112"/>
    <w:next w:val="NoList"/>
    <w:uiPriority w:val="99"/>
    <w:semiHidden/>
    <w:unhideWhenUsed/>
    <w:rsid w:val="00CC1EA8"/>
  </w:style>
  <w:style w:type="numbering" w:customStyle="1" w:styleId="NoList1412">
    <w:name w:val="No List1412"/>
    <w:next w:val="NoList"/>
    <w:uiPriority w:val="99"/>
    <w:semiHidden/>
    <w:unhideWhenUsed/>
    <w:rsid w:val="00CC1EA8"/>
  </w:style>
  <w:style w:type="numbering" w:customStyle="1" w:styleId="NoList1512">
    <w:name w:val="No List1512"/>
    <w:next w:val="NoList"/>
    <w:uiPriority w:val="99"/>
    <w:semiHidden/>
    <w:unhideWhenUsed/>
    <w:rsid w:val="00CC1EA8"/>
  </w:style>
  <w:style w:type="numbering" w:customStyle="1" w:styleId="NoList2412">
    <w:name w:val="No List2412"/>
    <w:next w:val="NoList"/>
    <w:uiPriority w:val="99"/>
    <w:semiHidden/>
    <w:unhideWhenUsed/>
    <w:rsid w:val="00CC1EA8"/>
  </w:style>
  <w:style w:type="numbering" w:customStyle="1" w:styleId="NoList3412">
    <w:name w:val="No List3412"/>
    <w:next w:val="NoList"/>
    <w:uiPriority w:val="99"/>
    <w:semiHidden/>
    <w:unhideWhenUsed/>
    <w:rsid w:val="00CC1EA8"/>
  </w:style>
  <w:style w:type="numbering" w:customStyle="1" w:styleId="NoList4412">
    <w:name w:val="No List4412"/>
    <w:next w:val="NoList"/>
    <w:uiPriority w:val="99"/>
    <w:semiHidden/>
    <w:unhideWhenUsed/>
    <w:rsid w:val="00CC1EA8"/>
  </w:style>
  <w:style w:type="numbering" w:customStyle="1" w:styleId="NoList5312">
    <w:name w:val="No List5312"/>
    <w:next w:val="NoList"/>
    <w:uiPriority w:val="99"/>
    <w:semiHidden/>
    <w:unhideWhenUsed/>
    <w:rsid w:val="00CC1EA8"/>
  </w:style>
  <w:style w:type="numbering" w:customStyle="1" w:styleId="NoList6312">
    <w:name w:val="No List6312"/>
    <w:next w:val="NoList"/>
    <w:uiPriority w:val="99"/>
    <w:semiHidden/>
    <w:unhideWhenUsed/>
    <w:rsid w:val="00CC1EA8"/>
  </w:style>
  <w:style w:type="numbering" w:customStyle="1" w:styleId="NoList7312">
    <w:name w:val="No List7312"/>
    <w:next w:val="NoList"/>
    <w:uiPriority w:val="99"/>
    <w:semiHidden/>
    <w:unhideWhenUsed/>
    <w:rsid w:val="00CC1EA8"/>
  </w:style>
  <w:style w:type="numbering" w:customStyle="1" w:styleId="NoList8212">
    <w:name w:val="No List8212"/>
    <w:next w:val="NoList"/>
    <w:uiPriority w:val="99"/>
    <w:semiHidden/>
    <w:unhideWhenUsed/>
    <w:rsid w:val="00CC1EA8"/>
  </w:style>
  <w:style w:type="numbering" w:customStyle="1" w:styleId="NoList9212">
    <w:name w:val="No List9212"/>
    <w:next w:val="NoList"/>
    <w:uiPriority w:val="99"/>
    <w:semiHidden/>
    <w:unhideWhenUsed/>
    <w:rsid w:val="00CC1EA8"/>
  </w:style>
  <w:style w:type="numbering" w:customStyle="1" w:styleId="NoList11312">
    <w:name w:val="No List11312"/>
    <w:next w:val="NoList"/>
    <w:uiPriority w:val="99"/>
    <w:semiHidden/>
    <w:unhideWhenUsed/>
    <w:rsid w:val="00CC1EA8"/>
  </w:style>
  <w:style w:type="numbering" w:customStyle="1" w:styleId="NoList21312">
    <w:name w:val="No List21312"/>
    <w:next w:val="NoList"/>
    <w:uiPriority w:val="99"/>
    <w:semiHidden/>
    <w:unhideWhenUsed/>
    <w:rsid w:val="00CC1EA8"/>
  </w:style>
  <w:style w:type="numbering" w:customStyle="1" w:styleId="NoList31312">
    <w:name w:val="No List31312"/>
    <w:next w:val="NoList"/>
    <w:uiPriority w:val="99"/>
    <w:semiHidden/>
    <w:unhideWhenUsed/>
    <w:rsid w:val="00CC1EA8"/>
  </w:style>
  <w:style w:type="numbering" w:customStyle="1" w:styleId="NoList41312">
    <w:name w:val="No List41312"/>
    <w:next w:val="NoList"/>
    <w:uiPriority w:val="99"/>
    <w:semiHidden/>
    <w:unhideWhenUsed/>
    <w:rsid w:val="00CC1EA8"/>
  </w:style>
  <w:style w:type="numbering" w:customStyle="1" w:styleId="NoList51212">
    <w:name w:val="No List51212"/>
    <w:next w:val="NoList"/>
    <w:uiPriority w:val="99"/>
    <w:semiHidden/>
    <w:unhideWhenUsed/>
    <w:rsid w:val="00CC1EA8"/>
  </w:style>
  <w:style w:type="numbering" w:customStyle="1" w:styleId="NoList61212">
    <w:name w:val="No List61212"/>
    <w:next w:val="NoList"/>
    <w:uiPriority w:val="99"/>
    <w:semiHidden/>
    <w:unhideWhenUsed/>
    <w:rsid w:val="00CC1EA8"/>
  </w:style>
  <w:style w:type="numbering" w:customStyle="1" w:styleId="NoList71212">
    <w:name w:val="No List71212"/>
    <w:next w:val="NoList"/>
    <w:uiPriority w:val="99"/>
    <w:semiHidden/>
    <w:unhideWhenUsed/>
    <w:rsid w:val="00CC1EA8"/>
  </w:style>
  <w:style w:type="numbering" w:customStyle="1" w:styleId="NoList81212">
    <w:name w:val="No List81212"/>
    <w:next w:val="NoList"/>
    <w:uiPriority w:val="99"/>
    <w:semiHidden/>
    <w:unhideWhenUsed/>
    <w:rsid w:val="00CC1EA8"/>
  </w:style>
  <w:style w:type="numbering" w:customStyle="1" w:styleId="NoList91112">
    <w:name w:val="No List91112"/>
    <w:next w:val="NoList"/>
    <w:uiPriority w:val="99"/>
    <w:semiHidden/>
    <w:unhideWhenUsed/>
    <w:rsid w:val="00CC1EA8"/>
  </w:style>
  <w:style w:type="numbering" w:customStyle="1" w:styleId="LFO19212">
    <w:name w:val="LFO19212"/>
    <w:basedOn w:val="NoList"/>
    <w:rsid w:val="00CC1EA8"/>
  </w:style>
  <w:style w:type="numbering" w:customStyle="1" w:styleId="NoList10112">
    <w:name w:val="No List10112"/>
    <w:next w:val="NoList"/>
    <w:uiPriority w:val="99"/>
    <w:semiHidden/>
    <w:unhideWhenUsed/>
    <w:rsid w:val="00CC1EA8"/>
  </w:style>
  <w:style w:type="numbering" w:customStyle="1" w:styleId="LFO191112">
    <w:name w:val="LFO191112"/>
    <w:basedOn w:val="NoList"/>
    <w:rsid w:val="00CC1EA8"/>
  </w:style>
  <w:style w:type="numbering" w:customStyle="1" w:styleId="NoList12312">
    <w:name w:val="No List12312"/>
    <w:next w:val="NoList"/>
    <w:uiPriority w:val="99"/>
    <w:semiHidden/>
    <w:rsid w:val="00CC1EA8"/>
  </w:style>
  <w:style w:type="numbering" w:customStyle="1" w:styleId="NoList111312">
    <w:name w:val="No List111312"/>
    <w:next w:val="NoList"/>
    <w:uiPriority w:val="99"/>
    <w:semiHidden/>
    <w:unhideWhenUsed/>
    <w:rsid w:val="00CC1EA8"/>
  </w:style>
  <w:style w:type="numbering" w:customStyle="1" w:styleId="1312">
    <w:name w:val="无列表1312"/>
    <w:next w:val="NoList"/>
    <w:semiHidden/>
    <w:rsid w:val="00CC1EA8"/>
  </w:style>
  <w:style w:type="numbering" w:customStyle="1" w:styleId="13120">
    <w:name w:val="リストなし1312"/>
    <w:next w:val="NoList"/>
    <w:uiPriority w:val="99"/>
    <w:semiHidden/>
    <w:unhideWhenUsed/>
    <w:rsid w:val="00CC1EA8"/>
  </w:style>
  <w:style w:type="numbering" w:customStyle="1" w:styleId="11312">
    <w:name w:val="无列表11312"/>
    <w:next w:val="NoList"/>
    <w:semiHidden/>
    <w:rsid w:val="00CC1EA8"/>
  </w:style>
  <w:style w:type="numbering" w:customStyle="1" w:styleId="112120">
    <w:name w:val="リストなし11212"/>
    <w:next w:val="NoList"/>
    <w:uiPriority w:val="99"/>
    <w:semiHidden/>
    <w:unhideWhenUsed/>
    <w:rsid w:val="00CC1EA8"/>
  </w:style>
  <w:style w:type="numbering" w:customStyle="1" w:styleId="NoList22312">
    <w:name w:val="No List22312"/>
    <w:next w:val="NoList"/>
    <w:uiPriority w:val="99"/>
    <w:semiHidden/>
    <w:unhideWhenUsed/>
    <w:rsid w:val="00CC1EA8"/>
  </w:style>
  <w:style w:type="numbering" w:customStyle="1" w:styleId="NoList32312">
    <w:name w:val="No List32312"/>
    <w:next w:val="NoList"/>
    <w:uiPriority w:val="99"/>
    <w:semiHidden/>
    <w:unhideWhenUsed/>
    <w:rsid w:val="00CC1EA8"/>
  </w:style>
  <w:style w:type="numbering" w:customStyle="1" w:styleId="NoList42212">
    <w:name w:val="No List42212"/>
    <w:next w:val="NoList"/>
    <w:uiPriority w:val="99"/>
    <w:semiHidden/>
    <w:unhideWhenUsed/>
    <w:rsid w:val="00CC1EA8"/>
  </w:style>
  <w:style w:type="numbering" w:customStyle="1" w:styleId="NoList211212">
    <w:name w:val="No List211212"/>
    <w:next w:val="NoList"/>
    <w:uiPriority w:val="99"/>
    <w:semiHidden/>
    <w:unhideWhenUsed/>
    <w:rsid w:val="00CC1EA8"/>
  </w:style>
  <w:style w:type="numbering" w:customStyle="1" w:styleId="NoList311212">
    <w:name w:val="No List311212"/>
    <w:next w:val="NoList"/>
    <w:uiPriority w:val="99"/>
    <w:semiHidden/>
    <w:unhideWhenUsed/>
    <w:rsid w:val="00CC1EA8"/>
  </w:style>
  <w:style w:type="numbering" w:customStyle="1" w:styleId="NoList411212">
    <w:name w:val="No List411212"/>
    <w:next w:val="NoList"/>
    <w:uiPriority w:val="99"/>
    <w:semiHidden/>
    <w:unhideWhenUsed/>
    <w:rsid w:val="00CC1EA8"/>
  </w:style>
  <w:style w:type="numbering" w:customStyle="1" w:styleId="111212">
    <w:name w:val="无列表111212"/>
    <w:next w:val="NoList"/>
    <w:semiHidden/>
    <w:rsid w:val="00CC1EA8"/>
  </w:style>
  <w:style w:type="numbering" w:customStyle="1" w:styleId="NoList1111212">
    <w:name w:val="No List1111212"/>
    <w:next w:val="NoList"/>
    <w:uiPriority w:val="99"/>
    <w:semiHidden/>
    <w:unhideWhenUsed/>
    <w:rsid w:val="00CC1EA8"/>
  </w:style>
  <w:style w:type="numbering" w:customStyle="1" w:styleId="NoList121212">
    <w:name w:val="No List121212"/>
    <w:next w:val="NoList"/>
    <w:uiPriority w:val="99"/>
    <w:semiHidden/>
    <w:unhideWhenUsed/>
    <w:rsid w:val="00CC1EA8"/>
  </w:style>
  <w:style w:type="numbering" w:customStyle="1" w:styleId="NoList221212">
    <w:name w:val="No List221212"/>
    <w:next w:val="NoList"/>
    <w:uiPriority w:val="99"/>
    <w:semiHidden/>
    <w:unhideWhenUsed/>
    <w:rsid w:val="00CC1EA8"/>
  </w:style>
  <w:style w:type="numbering" w:customStyle="1" w:styleId="NoList321212">
    <w:name w:val="No List321212"/>
    <w:next w:val="NoList"/>
    <w:uiPriority w:val="99"/>
    <w:semiHidden/>
    <w:unhideWhenUsed/>
    <w:rsid w:val="00CC1EA8"/>
  </w:style>
  <w:style w:type="numbering" w:customStyle="1" w:styleId="NoList1612">
    <w:name w:val="No List1612"/>
    <w:next w:val="NoList"/>
    <w:uiPriority w:val="99"/>
    <w:semiHidden/>
    <w:unhideWhenUsed/>
    <w:rsid w:val="00CC1EA8"/>
  </w:style>
  <w:style w:type="numbering" w:customStyle="1" w:styleId="NoList1712">
    <w:name w:val="No List1712"/>
    <w:next w:val="NoList"/>
    <w:uiPriority w:val="99"/>
    <w:semiHidden/>
    <w:unhideWhenUsed/>
    <w:rsid w:val="00CC1EA8"/>
  </w:style>
  <w:style w:type="numbering" w:customStyle="1" w:styleId="NoList2512">
    <w:name w:val="No List2512"/>
    <w:next w:val="NoList"/>
    <w:uiPriority w:val="99"/>
    <w:semiHidden/>
    <w:unhideWhenUsed/>
    <w:rsid w:val="00CC1EA8"/>
  </w:style>
  <w:style w:type="numbering" w:customStyle="1" w:styleId="NoList3512">
    <w:name w:val="No List3512"/>
    <w:next w:val="NoList"/>
    <w:uiPriority w:val="99"/>
    <w:semiHidden/>
    <w:unhideWhenUsed/>
    <w:rsid w:val="00CC1EA8"/>
  </w:style>
  <w:style w:type="numbering" w:customStyle="1" w:styleId="NoList4512">
    <w:name w:val="No List4512"/>
    <w:next w:val="NoList"/>
    <w:uiPriority w:val="99"/>
    <w:semiHidden/>
    <w:unhideWhenUsed/>
    <w:rsid w:val="00CC1EA8"/>
  </w:style>
  <w:style w:type="numbering" w:customStyle="1" w:styleId="NoList5412">
    <w:name w:val="No List5412"/>
    <w:next w:val="NoList"/>
    <w:uiPriority w:val="99"/>
    <w:semiHidden/>
    <w:unhideWhenUsed/>
    <w:rsid w:val="00CC1EA8"/>
  </w:style>
  <w:style w:type="numbering" w:customStyle="1" w:styleId="NoList6412">
    <w:name w:val="No List6412"/>
    <w:next w:val="NoList"/>
    <w:uiPriority w:val="99"/>
    <w:semiHidden/>
    <w:unhideWhenUsed/>
    <w:rsid w:val="00CC1EA8"/>
  </w:style>
  <w:style w:type="numbering" w:customStyle="1" w:styleId="NoList7412">
    <w:name w:val="No List7412"/>
    <w:next w:val="NoList"/>
    <w:uiPriority w:val="99"/>
    <w:semiHidden/>
    <w:unhideWhenUsed/>
    <w:rsid w:val="00CC1EA8"/>
  </w:style>
  <w:style w:type="numbering" w:customStyle="1" w:styleId="NoList8312">
    <w:name w:val="No List8312"/>
    <w:next w:val="NoList"/>
    <w:uiPriority w:val="99"/>
    <w:semiHidden/>
    <w:unhideWhenUsed/>
    <w:rsid w:val="00CC1EA8"/>
  </w:style>
  <w:style w:type="numbering" w:customStyle="1" w:styleId="NoList9312">
    <w:name w:val="No List9312"/>
    <w:next w:val="NoList"/>
    <w:uiPriority w:val="99"/>
    <w:semiHidden/>
    <w:unhideWhenUsed/>
    <w:rsid w:val="00CC1EA8"/>
  </w:style>
  <w:style w:type="numbering" w:customStyle="1" w:styleId="NoList11412">
    <w:name w:val="No List11412"/>
    <w:next w:val="NoList"/>
    <w:uiPriority w:val="99"/>
    <w:semiHidden/>
    <w:unhideWhenUsed/>
    <w:rsid w:val="00CC1EA8"/>
  </w:style>
  <w:style w:type="numbering" w:customStyle="1" w:styleId="NoList21412">
    <w:name w:val="No List21412"/>
    <w:next w:val="NoList"/>
    <w:uiPriority w:val="99"/>
    <w:semiHidden/>
    <w:unhideWhenUsed/>
    <w:rsid w:val="00CC1EA8"/>
  </w:style>
  <w:style w:type="numbering" w:customStyle="1" w:styleId="NoList31412">
    <w:name w:val="No List31412"/>
    <w:next w:val="NoList"/>
    <w:uiPriority w:val="99"/>
    <w:semiHidden/>
    <w:unhideWhenUsed/>
    <w:rsid w:val="00CC1EA8"/>
  </w:style>
  <w:style w:type="numbering" w:customStyle="1" w:styleId="NoList41412">
    <w:name w:val="No List41412"/>
    <w:next w:val="NoList"/>
    <w:uiPriority w:val="99"/>
    <w:semiHidden/>
    <w:unhideWhenUsed/>
    <w:rsid w:val="00CC1EA8"/>
  </w:style>
  <w:style w:type="numbering" w:customStyle="1" w:styleId="NoList51312">
    <w:name w:val="No List51312"/>
    <w:next w:val="NoList"/>
    <w:uiPriority w:val="99"/>
    <w:semiHidden/>
    <w:unhideWhenUsed/>
    <w:rsid w:val="00CC1EA8"/>
  </w:style>
  <w:style w:type="numbering" w:customStyle="1" w:styleId="NoList61312">
    <w:name w:val="No List61312"/>
    <w:next w:val="NoList"/>
    <w:uiPriority w:val="99"/>
    <w:semiHidden/>
    <w:unhideWhenUsed/>
    <w:rsid w:val="00CC1EA8"/>
  </w:style>
  <w:style w:type="numbering" w:customStyle="1" w:styleId="NoList71312">
    <w:name w:val="No List71312"/>
    <w:next w:val="NoList"/>
    <w:uiPriority w:val="99"/>
    <w:semiHidden/>
    <w:unhideWhenUsed/>
    <w:rsid w:val="00CC1EA8"/>
  </w:style>
  <w:style w:type="numbering" w:customStyle="1" w:styleId="NoList81312">
    <w:name w:val="No List81312"/>
    <w:next w:val="NoList"/>
    <w:uiPriority w:val="99"/>
    <w:semiHidden/>
    <w:unhideWhenUsed/>
    <w:rsid w:val="00CC1EA8"/>
  </w:style>
  <w:style w:type="numbering" w:customStyle="1" w:styleId="NoList91212">
    <w:name w:val="No List91212"/>
    <w:next w:val="NoList"/>
    <w:uiPriority w:val="99"/>
    <w:semiHidden/>
    <w:unhideWhenUsed/>
    <w:rsid w:val="00CC1EA8"/>
  </w:style>
  <w:style w:type="numbering" w:customStyle="1" w:styleId="LFO19312">
    <w:name w:val="LFO19312"/>
    <w:basedOn w:val="NoList"/>
    <w:rsid w:val="00CC1EA8"/>
  </w:style>
  <w:style w:type="numbering" w:customStyle="1" w:styleId="NoList10212">
    <w:name w:val="No List10212"/>
    <w:next w:val="NoList"/>
    <w:uiPriority w:val="99"/>
    <w:semiHidden/>
    <w:unhideWhenUsed/>
    <w:rsid w:val="00CC1EA8"/>
  </w:style>
  <w:style w:type="numbering" w:customStyle="1" w:styleId="LFO191212">
    <w:name w:val="LFO191212"/>
    <w:basedOn w:val="NoList"/>
    <w:rsid w:val="00CC1EA8"/>
  </w:style>
  <w:style w:type="numbering" w:customStyle="1" w:styleId="NoList12412">
    <w:name w:val="No List12412"/>
    <w:next w:val="NoList"/>
    <w:uiPriority w:val="99"/>
    <w:semiHidden/>
    <w:rsid w:val="00CC1EA8"/>
  </w:style>
  <w:style w:type="numbering" w:customStyle="1" w:styleId="NoList111412">
    <w:name w:val="No List111412"/>
    <w:next w:val="NoList"/>
    <w:uiPriority w:val="99"/>
    <w:semiHidden/>
    <w:unhideWhenUsed/>
    <w:rsid w:val="00CC1EA8"/>
  </w:style>
  <w:style w:type="numbering" w:customStyle="1" w:styleId="1412">
    <w:name w:val="无列表1412"/>
    <w:next w:val="NoList"/>
    <w:semiHidden/>
    <w:rsid w:val="00CC1EA8"/>
  </w:style>
  <w:style w:type="numbering" w:customStyle="1" w:styleId="14120">
    <w:name w:val="リストなし1412"/>
    <w:next w:val="NoList"/>
    <w:uiPriority w:val="99"/>
    <w:semiHidden/>
    <w:unhideWhenUsed/>
    <w:rsid w:val="00CC1EA8"/>
  </w:style>
  <w:style w:type="numbering" w:customStyle="1" w:styleId="11412">
    <w:name w:val="无列表11412"/>
    <w:next w:val="NoList"/>
    <w:semiHidden/>
    <w:rsid w:val="00CC1EA8"/>
  </w:style>
  <w:style w:type="numbering" w:customStyle="1" w:styleId="113120">
    <w:name w:val="リストなし11312"/>
    <w:next w:val="NoList"/>
    <w:uiPriority w:val="99"/>
    <w:semiHidden/>
    <w:unhideWhenUsed/>
    <w:rsid w:val="00CC1EA8"/>
  </w:style>
  <w:style w:type="numbering" w:customStyle="1" w:styleId="NoList22412">
    <w:name w:val="No List22412"/>
    <w:next w:val="NoList"/>
    <w:uiPriority w:val="99"/>
    <w:semiHidden/>
    <w:unhideWhenUsed/>
    <w:rsid w:val="00CC1EA8"/>
  </w:style>
  <w:style w:type="numbering" w:customStyle="1" w:styleId="NoList32412">
    <w:name w:val="No List32412"/>
    <w:next w:val="NoList"/>
    <w:uiPriority w:val="99"/>
    <w:semiHidden/>
    <w:unhideWhenUsed/>
    <w:rsid w:val="00CC1EA8"/>
  </w:style>
  <w:style w:type="numbering" w:customStyle="1" w:styleId="NoList42312">
    <w:name w:val="No List42312"/>
    <w:next w:val="NoList"/>
    <w:uiPriority w:val="99"/>
    <w:semiHidden/>
    <w:unhideWhenUsed/>
    <w:rsid w:val="00CC1EA8"/>
  </w:style>
  <w:style w:type="numbering" w:customStyle="1" w:styleId="NoList211312">
    <w:name w:val="No List211312"/>
    <w:next w:val="NoList"/>
    <w:uiPriority w:val="99"/>
    <w:semiHidden/>
    <w:unhideWhenUsed/>
    <w:rsid w:val="00CC1EA8"/>
  </w:style>
  <w:style w:type="numbering" w:customStyle="1" w:styleId="NoList311312">
    <w:name w:val="No List311312"/>
    <w:next w:val="NoList"/>
    <w:uiPriority w:val="99"/>
    <w:semiHidden/>
    <w:unhideWhenUsed/>
    <w:rsid w:val="00CC1EA8"/>
  </w:style>
  <w:style w:type="numbering" w:customStyle="1" w:styleId="NoList411312">
    <w:name w:val="No List411312"/>
    <w:next w:val="NoList"/>
    <w:uiPriority w:val="99"/>
    <w:semiHidden/>
    <w:unhideWhenUsed/>
    <w:rsid w:val="00CC1EA8"/>
  </w:style>
  <w:style w:type="numbering" w:customStyle="1" w:styleId="111312">
    <w:name w:val="无列表111312"/>
    <w:next w:val="NoList"/>
    <w:semiHidden/>
    <w:rsid w:val="00CC1EA8"/>
  </w:style>
  <w:style w:type="numbering" w:customStyle="1" w:styleId="NoList1111312">
    <w:name w:val="No List1111312"/>
    <w:next w:val="NoList"/>
    <w:uiPriority w:val="99"/>
    <w:semiHidden/>
    <w:unhideWhenUsed/>
    <w:rsid w:val="00CC1EA8"/>
  </w:style>
  <w:style w:type="numbering" w:customStyle="1" w:styleId="NoList121312">
    <w:name w:val="No List121312"/>
    <w:next w:val="NoList"/>
    <w:uiPriority w:val="99"/>
    <w:semiHidden/>
    <w:unhideWhenUsed/>
    <w:rsid w:val="00CC1EA8"/>
  </w:style>
  <w:style w:type="numbering" w:customStyle="1" w:styleId="NoList221312">
    <w:name w:val="No List221312"/>
    <w:next w:val="NoList"/>
    <w:uiPriority w:val="99"/>
    <w:semiHidden/>
    <w:unhideWhenUsed/>
    <w:rsid w:val="00CC1EA8"/>
  </w:style>
  <w:style w:type="numbering" w:customStyle="1" w:styleId="NoList321312">
    <w:name w:val="No List321312"/>
    <w:next w:val="NoList"/>
    <w:uiPriority w:val="99"/>
    <w:semiHidden/>
    <w:unhideWhenUsed/>
    <w:rsid w:val="00CC1EA8"/>
  </w:style>
  <w:style w:type="table" w:customStyle="1" w:styleId="1123">
    <w:name w:val="网格型11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CC1EA8"/>
    <w:rPr>
      <w:rFonts w:eastAsia="MS Mincho"/>
      <w:lang w:val="en-US" w:eastAsia="en-US"/>
    </w:rPr>
    <w:tblPr/>
  </w:style>
  <w:style w:type="table" w:customStyle="1" w:styleId="Tabellengitternetz11122">
    <w:name w:val="Tabellengitternetz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
    <w:name w:val="网格型82"/>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CC1EA8"/>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qFormat/>
    <w:rsid w:val="00CC1EA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CC1EA8"/>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CC1EA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CC1EA8"/>
    <w:pPr>
      <w:numPr>
        <w:numId w:val="30"/>
      </w:numPr>
      <w:tabs>
        <w:tab w:val="clear" w:pos="2160"/>
        <w:tab w:val="num" w:pos="3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qFormat/>
    <w:rsid w:val="00CC1EA8"/>
    <w:rPr>
      <w:lang w:val="en-GB" w:eastAsia="ja-JP" w:bidi="ar-SA"/>
    </w:rPr>
  </w:style>
  <w:style w:type="paragraph" w:customStyle="1" w:styleId="a1">
    <w:name w:val="参考文献"/>
    <w:basedOn w:val="Normal"/>
    <w:uiPriority w:val="99"/>
    <w:qFormat/>
    <w:rsid w:val="00CC1EA8"/>
    <w:pPr>
      <w:keepLines/>
      <w:numPr>
        <w:numId w:val="31"/>
      </w:numPr>
      <w:tabs>
        <w:tab w:val="clear" w:pos="720"/>
        <w:tab w:val="num" w:pos="360"/>
      </w:tabs>
      <w:spacing w:after="0"/>
      <w:ind w:left="0" w:firstLine="0"/>
    </w:pPr>
    <w:rPr>
      <w:rFonts w:eastAsia="MS Mincho"/>
    </w:rPr>
  </w:style>
  <w:style w:type="paragraph" w:customStyle="1" w:styleId="3GPP">
    <w:name w:val="3GPP 正文"/>
    <w:basedOn w:val="Normal"/>
    <w:link w:val="3GPPChar"/>
    <w:qFormat/>
    <w:rsid w:val="00CC1EA8"/>
    <w:rPr>
      <w:rFonts w:eastAsia="SimSun"/>
      <w:lang w:eastAsia="ja-JP"/>
    </w:rPr>
  </w:style>
  <w:style w:type="character" w:customStyle="1" w:styleId="3GPPChar">
    <w:name w:val="3GPP 正文 Char"/>
    <w:link w:val="3GPP"/>
    <w:qFormat/>
    <w:rsid w:val="00CC1EA8"/>
    <w:rPr>
      <w:rFonts w:eastAsia="SimSun"/>
      <w:lang w:eastAsia="ja-JP"/>
    </w:rPr>
  </w:style>
  <w:style w:type="paragraph" w:customStyle="1" w:styleId="00BodyText">
    <w:name w:val="00 BodyText"/>
    <w:basedOn w:val="Normal"/>
    <w:uiPriority w:val="99"/>
    <w:qFormat/>
    <w:rsid w:val="00CC1EA8"/>
    <w:pPr>
      <w:spacing w:after="220"/>
    </w:pPr>
    <w:rPr>
      <w:rFonts w:ascii="Arial" w:eastAsia="Malgun Gothic" w:hAnsi="Arial"/>
      <w:sz w:val="22"/>
      <w:lang w:val="en-US"/>
    </w:rPr>
  </w:style>
  <w:style w:type="paragraph" w:customStyle="1" w:styleId="af">
    <w:name w:val="??"/>
    <w:uiPriority w:val="99"/>
    <w:qFormat/>
    <w:rsid w:val="00CC1EA8"/>
    <w:pPr>
      <w:widowControl w:val="0"/>
    </w:pPr>
    <w:rPr>
      <w:rFonts w:eastAsia="Malgun Gothic"/>
      <w:lang w:val="en-US" w:eastAsia="en-US"/>
    </w:rPr>
  </w:style>
  <w:style w:type="paragraph" w:customStyle="1" w:styleId="29">
    <w:name w:val="??? 2"/>
    <w:basedOn w:val="af"/>
    <w:next w:val="af"/>
    <w:uiPriority w:val="99"/>
    <w:qFormat/>
    <w:rsid w:val="00CC1EA8"/>
    <w:pPr>
      <w:keepNext/>
    </w:pPr>
    <w:rPr>
      <w:rFonts w:ascii="Arial" w:hAnsi="Arial"/>
      <w:b/>
      <w:sz w:val="24"/>
    </w:rPr>
  </w:style>
  <w:style w:type="paragraph" w:customStyle="1" w:styleId="Norma">
    <w:name w:val="Norma"/>
    <w:basedOn w:val="Heading1"/>
    <w:uiPriority w:val="99"/>
    <w:qFormat/>
    <w:rsid w:val="00CC1EA8"/>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uiPriority w:val="99"/>
    <w:qFormat/>
    <w:rsid w:val="00CC1EA8"/>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qFormat/>
    <w:rsid w:val="00CC1EA8"/>
    <w:rPr>
      <w:rFonts w:ascii="Arial" w:eastAsia="SimSun" w:hAnsi="Arial"/>
      <w:lang w:val="en-US"/>
    </w:rPr>
  </w:style>
  <w:style w:type="paragraph" w:customStyle="1" w:styleId="AL">
    <w:name w:val="AL"/>
    <w:basedOn w:val="TAL"/>
    <w:uiPriority w:val="99"/>
    <w:qFormat/>
    <w:rsid w:val="00CC1EA8"/>
    <w:pPr>
      <w:overflowPunct w:val="0"/>
      <w:autoSpaceDE w:val="0"/>
      <w:autoSpaceDN w:val="0"/>
      <w:adjustRightInd w:val="0"/>
      <w:textAlignment w:val="baseline"/>
    </w:pPr>
    <w:rPr>
      <w:rFonts w:eastAsia="Malgun Gothic"/>
      <w:szCs w:val="18"/>
    </w:rPr>
  </w:style>
  <w:style w:type="paragraph" w:customStyle="1" w:styleId="Normal1">
    <w:name w:val="Normal 1"/>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CC1EA8"/>
    <w:pPr>
      <w:spacing w:before="240" w:after="0"/>
      <w:ind w:left="540"/>
      <w:jc w:val="both"/>
    </w:pPr>
    <w:rPr>
      <w:rFonts w:ascii="Arial" w:eastAsia="MS Mincho" w:hAnsi="Arial"/>
      <w:lang w:val="en-US"/>
    </w:rPr>
  </w:style>
  <w:style w:type="character" w:customStyle="1" w:styleId="BodyBestChar">
    <w:name w:val="BodyBest Char"/>
    <w:link w:val="BodyBest"/>
    <w:qFormat/>
    <w:rsid w:val="00CC1EA8"/>
    <w:rPr>
      <w:rFonts w:ascii="Arial" w:eastAsia="MS Mincho" w:hAnsi="Arial"/>
      <w:lang w:val="en-US" w:eastAsia="en-US"/>
    </w:rPr>
  </w:style>
  <w:style w:type="paragraph" w:customStyle="1" w:styleId="3GPPHeader">
    <w:name w:val="3GPP_Header"/>
    <w:basedOn w:val="Normal"/>
    <w:uiPriority w:val="99"/>
    <w:qFormat/>
    <w:rsid w:val="00CC1EA8"/>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qFormat/>
    <w:rsid w:val="00CC1EA8"/>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qFormat/>
    <w:rsid w:val="00CC1EA8"/>
    <w:rPr>
      <w:rFonts w:ascii="Arial" w:eastAsia="Malgun Gothic" w:hAnsi="Arial"/>
      <w:spacing w:val="2"/>
      <w:lang w:val="en-US" w:eastAsia="en-US"/>
    </w:rPr>
  </w:style>
  <w:style w:type="character" w:customStyle="1" w:styleId="tgc">
    <w:name w:val="_tgc"/>
    <w:qFormat/>
    <w:rsid w:val="00CC1EA8"/>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CC1EA8"/>
    <w:rPr>
      <w:rFonts w:ascii="Arial" w:hAnsi="Arial"/>
      <w:sz w:val="28"/>
      <w:lang w:val="en-GB" w:eastAsia="en-US"/>
    </w:rPr>
  </w:style>
  <w:style w:type="paragraph" w:customStyle="1" w:styleId="AC0">
    <w:name w:val="AC"/>
    <w:basedOn w:val="Normal"/>
    <w:uiPriority w:val="99"/>
    <w:qFormat/>
    <w:rsid w:val="00CC1EA8"/>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table" w:customStyle="1" w:styleId="TableClassic23">
    <w:name w:val="Table Classic 23"/>
    <w:basedOn w:val="TableNormal"/>
    <w:next w:val="TableClassic2"/>
    <w:semiHidden/>
    <w:unhideWhenUsed/>
    <w:qFormat/>
    <w:rsid w:val="00CC1EA8"/>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CC1EA8"/>
  </w:style>
  <w:style w:type="numbering" w:customStyle="1" w:styleId="NoList3111111">
    <w:name w:val="No List3111111"/>
    <w:next w:val="NoList"/>
    <w:uiPriority w:val="99"/>
    <w:semiHidden/>
    <w:unhideWhenUsed/>
    <w:rsid w:val="00CC1EA8"/>
  </w:style>
  <w:style w:type="numbering" w:customStyle="1" w:styleId="NoList4111111">
    <w:name w:val="No List4111111"/>
    <w:next w:val="NoList"/>
    <w:uiPriority w:val="99"/>
    <w:semiHidden/>
    <w:unhideWhenUsed/>
    <w:rsid w:val="00CC1EA8"/>
  </w:style>
  <w:style w:type="numbering" w:customStyle="1" w:styleId="NoList11111111">
    <w:name w:val="No List11111111"/>
    <w:next w:val="NoList"/>
    <w:uiPriority w:val="99"/>
    <w:semiHidden/>
    <w:unhideWhenUsed/>
    <w:rsid w:val="00CC1EA8"/>
  </w:style>
  <w:style w:type="numbering" w:customStyle="1" w:styleId="NoList1211111">
    <w:name w:val="No List1211111"/>
    <w:next w:val="NoList"/>
    <w:uiPriority w:val="99"/>
    <w:semiHidden/>
    <w:unhideWhenUsed/>
    <w:rsid w:val="00CC1EA8"/>
  </w:style>
  <w:style w:type="numbering" w:customStyle="1" w:styleId="LFO1911111">
    <w:name w:val="LFO1911111"/>
    <w:basedOn w:val="NoList"/>
    <w:rsid w:val="00CC1EA8"/>
  </w:style>
  <w:style w:type="table" w:customStyle="1" w:styleId="TableGrid181">
    <w:name w:val="Table Grid181"/>
    <w:basedOn w:val="TableNormal"/>
    <w:uiPriority w:val="39"/>
    <w:qFormat/>
    <w:rsid w:val="00CC1EA8"/>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CC1EA8"/>
  </w:style>
  <w:style w:type="table" w:customStyle="1" w:styleId="Tabellenraster1">
    <w:name w:val="Tabellenraster1"/>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CC1EA8"/>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qFormat/>
    <w:rsid w:val="00CC1EA8"/>
    <w:rPr>
      <w:color w:val="605E5C"/>
      <w:shd w:val="clear" w:color="auto" w:fill="E1DFDD"/>
    </w:rPr>
  </w:style>
  <w:style w:type="table" w:customStyle="1" w:styleId="117">
    <w:name w:val="网格型 11"/>
    <w:basedOn w:val="TableNormal"/>
    <w:next w:val="TableGrid18"/>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TableNormal"/>
    <w:next w:val="TableGrid18"/>
    <w:semiHidden/>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CC1EA8"/>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3">
    <w:name w:val="网格型 13"/>
    <w:basedOn w:val="TableNormal"/>
    <w:next w:val="TableGrid18"/>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TableNormal"/>
    <w:qFormat/>
    <w:rsid w:val="00CC1EA8"/>
    <w:rPr>
      <w:rFonts w:eastAsia="MS Mincho"/>
      <w:lang w:val="en-US" w:eastAsia="zh-CN"/>
    </w:rPr>
    <w:tblPr/>
  </w:style>
  <w:style w:type="table" w:customStyle="1" w:styleId="TableGrid7113">
    <w:name w:val="Table Grid71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网格型1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CC1EA8"/>
    <w:pPr>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网格型11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古典型 2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CC1EA8"/>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6">
    <w:name w:val="LFO196"/>
    <w:basedOn w:val="NoList"/>
    <w:rsid w:val="005259D7"/>
  </w:style>
  <w:style w:type="table" w:customStyle="1" w:styleId="TableGrid11128">
    <w:name w:val="Table Grid1112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8">
    <w:name w:val="Table Grid10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8">
    <w:name w:val="Table Grid4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8">
    <w:name w:val="Table Grid6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8">
    <w:name w:val="Table Grid1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8">
    <w:name w:val="Table Grid41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8">
    <w:name w:val="Table Grid1113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8">
    <w:name w:val="Table Grid15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8">
    <w:name w:val="Table Grid16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8">
    <w:name w:val="Table Grid44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8">
    <w:name w:val="Table Grid5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8">
    <w:name w:val="Table Grid6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8">
    <w:name w:val="Table Grid1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8">
    <w:name w:val="Table Grid41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8">
    <w:name w:val="Table Grid1114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TableNormal"/>
    <w:next w:val="TableGrid"/>
    <w:qFormat/>
    <w:rsid w:val="005259D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网格型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259D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
    <w:name w:val="Table Grid115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3">
    <w:name w:val="Table Grid4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1213">
    <w:name w:val="Table Grid1112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2">
    <w:name w:val="Table Grid2512"/>
    <w:basedOn w:val="TableNormal"/>
    <w:qFormat/>
    <w:rsid w:val="005259D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5259D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qFormat/>
    <w:rsid w:val="005259D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2">
    <w:name w:val="Table Grid5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2">
    <w:name w:val="Table Grid6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2">
    <w:name w:val="Table Classic 21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2">
    <w:name w:val="Table Grid11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2">
    <w:name w:val="Table Grid41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2">
    <w:name w:val="Table Grid1112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2">
    <w:name w:val="Table Grid14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2">
    <w:name w:val="Table Grid43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2">
    <w:name w:val="Table Grid5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2">
    <w:name w:val="Table Grid6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2">
    <w:name w:val="Table Grid1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2">
    <w:name w:val="Table Grid41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古典型 2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WW8Num2z5">
    <w:name w:val="WW8Num2z5"/>
    <w:qFormat/>
    <w:rsid w:val="003A36CA"/>
    <w:rPr>
      <w:rFonts w:ascii="Times New Roman" w:hAnsi="Times New Roman" w:cs="Times New Roman" w:hint="default"/>
    </w:rPr>
  </w:style>
  <w:style w:type="table" w:customStyle="1" w:styleId="100">
    <w:name w:val="网格型10"/>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36CA"/>
    <w:rPr>
      <w:rFonts w:eastAsia="MS Mincho"/>
      <w:lang w:val="en-US" w:eastAsia="en-US"/>
    </w:rPr>
    <w:tblPr/>
  </w:style>
  <w:style w:type="table" w:customStyle="1" w:styleId="TableGrid67">
    <w:name w:val="Table Grid67"/>
    <w:basedOn w:val="TableNormal"/>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36CA"/>
    <w:rPr>
      <w:rFonts w:eastAsia="MS Mincho"/>
      <w:lang w:val="en-US" w:eastAsia="en-US"/>
    </w:rPr>
    <w:tblPr/>
  </w:style>
  <w:style w:type="table" w:customStyle="1" w:styleId="TableGrid814">
    <w:name w:val="Table Grid814"/>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36CA"/>
    <w:rPr>
      <w:rFonts w:eastAsia="MS Mincho"/>
      <w:lang w:val="en-US" w:eastAsia="en-US"/>
    </w:rPr>
    <w:tblPr/>
  </w:style>
  <w:style w:type="table" w:customStyle="1" w:styleId="Tabellengitternetz11123">
    <w:name w:val="Tabellengitternetz1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3"/>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TableNormal"/>
    <w:qFormat/>
    <w:rsid w:val="003A36C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2">
    <w:name w:val="典雅型1"/>
    <w:basedOn w:val="TableNormal"/>
    <w:semiHidden/>
    <w:qFormat/>
    <w:rsid w:val="003A36CA"/>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36CA"/>
    <w:rPr>
      <w:rFonts w:eastAsia="MS Mincho"/>
      <w:lang w:val="en-US" w:eastAsia="en-US"/>
    </w:rPr>
    <w:tblPr/>
  </w:style>
  <w:style w:type="table" w:customStyle="1" w:styleId="TableGrid581">
    <w:name w:val="Table Grid581"/>
    <w:basedOn w:val="TableNormal"/>
    <w:uiPriority w:val="39"/>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1">
    <w:name w:val="Table Grid71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36CA"/>
    <w:rPr>
      <w:rFonts w:eastAsia="MS Mincho"/>
      <w:lang w:val="en-US" w:eastAsia="en-US"/>
    </w:rPr>
    <w:tblPr/>
  </w:style>
  <w:style w:type="table" w:customStyle="1" w:styleId="TableGrid5151">
    <w:name w:val="Table Grid51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1">
    <w:name w:val="Table Grid76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1">
    <w:name w:val="Table Grid812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网格型15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0">
    <w:name w:val="网格型22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36CA"/>
    <w:rPr>
      <w:rFonts w:eastAsia="MS Mincho"/>
      <w:lang w:val="en-US" w:eastAsia="en-US"/>
    </w:rPr>
    <w:tblPr/>
  </w:style>
  <w:style w:type="table" w:customStyle="1" w:styleId="Tabellengitternetz111211">
    <w:name w:val="Tabellengitternetz1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1">
    <w:name w:val="Table Grid2113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36CA"/>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36CA"/>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36CA"/>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36CA"/>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36C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
    <w:name w:val="网格型9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36CA"/>
    <w:rPr>
      <w:rFonts w:eastAsia="MS Mincho"/>
      <w:lang w:val="en-US" w:eastAsia="en-US"/>
    </w:rPr>
    <w:tblPr/>
  </w:style>
  <w:style w:type="table" w:customStyle="1" w:styleId="TableGrid591">
    <w:name w:val="Table Grid591"/>
    <w:basedOn w:val="TableNormal"/>
    <w:uiPriority w:val="39"/>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36CA"/>
    <w:rPr>
      <w:rFonts w:eastAsia="MS Mincho"/>
      <w:lang w:val="en-US" w:eastAsia="en-US"/>
    </w:rPr>
    <w:tblPr/>
  </w:style>
  <w:style w:type="table" w:customStyle="1" w:styleId="TableGrid5161">
    <w:name w:val="Table Grid51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1">
    <w:name w:val="Table Grid76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1">
    <w:name w:val="Table Grid2291"/>
    <w:basedOn w:val="TableNormal"/>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1">
    <w:name w:val="Table Grid813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a">
    <w:name w:val="修订4"/>
    <w:hidden/>
    <w:semiHidden/>
    <w:qFormat/>
    <w:rsid w:val="003A36CA"/>
    <w:rPr>
      <w:rFonts w:eastAsia="Batang"/>
      <w:lang w:eastAsia="en-US"/>
    </w:rPr>
  </w:style>
  <w:style w:type="table" w:customStyle="1" w:styleId="TableClassic224">
    <w:name w:val="Table Classic 224"/>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31">
    <w:name w:val="Table Classic 231"/>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10">
    <w:name w:val="目录 91"/>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3">
    <w:name w:val="题注1"/>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4">
    <w:name w:val="图表目录1"/>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qFormat/>
    <w:rsid w:val="003A36CA"/>
    <w:rPr>
      <w:lang w:val="en-GB" w:eastAsia="ja-JP" w:bidi="ar-SA"/>
    </w:rPr>
  </w:style>
  <w:style w:type="paragraph" w:customStyle="1" w:styleId="1Char5">
    <w:name w:val="(文字) (文字)1 Char (文字) (文字)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qFormat/>
    <w:rsid w:val="003A36CA"/>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qFormat/>
    <w:rsid w:val="003A36CA"/>
    <w:rPr>
      <w:rFonts w:ascii="Calibri Light" w:hAnsi="Calibri Light"/>
      <w:lang w:val="nb-NO" w:eastAsia="ja-JP" w:bidi="ar-SA"/>
    </w:rPr>
  </w:style>
  <w:style w:type="paragraph" w:customStyle="1" w:styleId="CharCharCharCharCharChar5">
    <w:name w:val="Char Char Char Char Char Char5"/>
    <w:semiHidden/>
    <w:qFormat/>
    <w:rsid w:val="003A36CA"/>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0">
    <w:name w:val="(文字) (文字)9"/>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qFormat/>
    <w:rsid w:val="003A36CA"/>
    <w:rPr>
      <w:rFonts w:ascii="Intel Clear" w:hAnsi="Intel Clear" w:cs="Intel Clear"/>
      <w:shd w:val="clear" w:color="auto" w:fill="000080"/>
      <w:lang w:val="en-GB" w:eastAsia="en-US"/>
    </w:rPr>
  </w:style>
  <w:style w:type="character" w:customStyle="1" w:styleId="ZchnZchn55">
    <w:name w:val="Zchn Zchn55"/>
    <w:qFormat/>
    <w:rsid w:val="003A36CA"/>
    <w:rPr>
      <w:rFonts w:ascii="Calibri Light" w:eastAsia="Calibri Light" w:hAnsi="Calibri Light"/>
      <w:lang w:val="nb-NO" w:eastAsia="en-US" w:bidi="ar-SA"/>
    </w:rPr>
  </w:style>
  <w:style w:type="character" w:customStyle="1" w:styleId="CharChar105">
    <w:name w:val="Char Char105"/>
    <w:semiHidden/>
    <w:qFormat/>
    <w:rsid w:val="003A36CA"/>
    <w:rPr>
      <w:rFonts w:ascii="Intel Clear" w:hAnsi="Intel Clear"/>
      <w:lang w:val="en-GB" w:eastAsia="en-US"/>
    </w:rPr>
  </w:style>
  <w:style w:type="character" w:customStyle="1" w:styleId="CharChar95">
    <w:name w:val="Char Char95"/>
    <w:semiHidden/>
    <w:qFormat/>
    <w:rsid w:val="003A36CA"/>
    <w:rPr>
      <w:rFonts w:ascii="Intel Clear" w:hAnsi="Intel Clear" w:cs="Intel Clear"/>
      <w:sz w:val="16"/>
      <w:szCs w:val="16"/>
      <w:lang w:val="en-GB" w:eastAsia="en-US"/>
    </w:rPr>
  </w:style>
  <w:style w:type="character" w:customStyle="1" w:styleId="CharChar85">
    <w:name w:val="Char Char85"/>
    <w:semiHidden/>
    <w:qFormat/>
    <w:rsid w:val="003A36CA"/>
    <w:rPr>
      <w:rFonts w:ascii="Intel Clear" w:hAnsi="Intel Clear"/>
      <w:b/>
      <w:bCs/>
      <w:lang w:val="en-GB" w:eastAsia="en-US"/>
    </w:rPr>
  </w:style>
  <w:style w:type="paragraph" w:customStyle="1" w:styleId="1CharChar1Char5">
    <w:name w:val="(文字) (文字)1 Char (文字) (文字) Char (文字) (文字)1 Char (文字) (文字)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
    <w:name w:val="目录 92"/>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a">
    <w:name w:val="题注2"/>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b">
    <w:name w:val="图表目录2"/>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qFormat/>
    <w:rsid w:val="003A36CA"/>
    <w:rPr>
      <w:rFonts w:ascii="Intel Clear" w:hAnsi="Intel Clear"/>
      <w:sz w:val="36"/>
      <w:lang w:val="en-GB" w:eastAsia="en-US" w:bidi="ar-SA"/>
    </w:rPr>
  </w:style>
  <w:style w:type="character" w:customStyle="1" w:styleId="CharChar285">
    <w:name w:val="Char Char285"/>
    <w:qFormat/>
    <w:rsid w:val="003A36CA"/>
    <w:rPr>
      <w:rFonts w:ascii="Intel Clear" w:hAnsi="Intel Clear"/>
      <w:sz w:val="32"/>
      <w:lang w:val="en-GB"/>
    </w:rPr>
  </w:style>
  <w:style w:type="paragraph" w:customStyle="1" w:styleId="CharCharCharCharChar4">
    <w:name w:val="Char Char Char Char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qFormat/>
    <w:rsid w:val="003A36CA"/>
    <w:rPr>
      <w:lang w:val="en-GB" w:eastAsia="ja-JP" w:bidi="ar-SA"/>
    </w:rPr>
  </w:style>
  <w:style w:type="paragraph" w:customStyle="1" w:styleId="1Char4">
    <w:name w:val="(文字) (文字)1 Char (文字) (文字)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qFormat/>
    <w:rsid w:val="003A36CA"/>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qFormat/>
    <w:rsid w:val="003A36CA"/>
    <w:rPr>
      <w:rFonts w:ascii="Calibri Light" w:hAnsi="Calibri Light"/>
      <w:lang w:val="nb-NO" w:eastAsia="ja-JP" w:bidi="ar-SA"/>
    </w:rPr>
  </w:style>
  <w:style w:type="paragraph" w:customStyle="1" w:styleId="CharCharCharCharCharChar4">
    <w:name w:val="Char Char Char Char Char Char4"/>
    <w:semiHidden/>
    <w:qFormat/>
    <w:rsid w:val="003A36CA"/>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0">
    <w:name w:val="(文字) (文字)8"/>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0">
    <w:name w:val="(文字) (文字)3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qFormat/>
    <w:rsid w:val="003A36CA"/>
    <w:rPr>
      <w:rFonts w:ascii="Intel Clear" w:hAnsi="Intel Clear" w:cs="Intel Clear"/>
      <w:shd w:val="clear" w:color="auto" w:fill="000080"/>
      <w:lang w:val="en-GB" w:eastAsia="en-US"/>
    </w:rPr>
  </w:style>
  <w:style w:type="character" w:customStyle="1" w:styleId="ZchnZchn54">
    <w:name w:val="Zchn Zchn54"/>
    <w:qFormat/>
    <w:rsid w:val="003A36CA"/>
    <w:rPr>
      <w:rFonts w:ascii="Calibri Light" w:eastAsia="Calibri Light" w:hAnsi="Calibri Light"/>
      <w:lang w:val="nb-NO" w:eastAsia="en-US" w:bidi="ar-SA"/>
    </w:rPr>
  </w:style>
  <w:style w:type="character" w:customStyle="1" w:styleId="CharChar104">
    <w:name w:val="Char Char104"/>
    <w:semiHidden/>
    <w:qFormat/>
    <w:rsid w:val="003A36CA"/>
    <w:rPr>
      <w:rFonts w:ascii="Intel Clear" w:hAnsi="Intel Clear"/>
      <w:lang w:val="en-GB" w:eastAsia="en-US"/>
    </w:rPr>
  </w:style>
  <w:style w:type="character" w:customStyle="1" w:styleId="CharChar94">
    <w:name w:val="Char Char94"/>
    <w:semiHidden/>
    <w:qFormat/>
    <w:rsid w:val="003A36CA"/>
    <w:rPr>
      <w:rFonts w:ascii="Intel Clear" w:hAnsi="Intel Clear" w:cs="Intel Clear"/>
      <w:sz w:val="16"/>
      <w:szCs w:val="16"/>
      <w:lang w:val="en-GB" w:eastAsia="en-US"/>
    </w:rPr>
  </w:style>
  <w:style w:type="character" w:customStyle="1" w:styleId="CharChar84">
    <w:name w:val="Char Char84"/>
    <w:semiHidden/>
    <w:qFormat/>
    <w:rsid w:val="003A36CA"/>
    <w:rPr>
      <w:rFonts w:ascii="Intel Clear" w:hAnsi="Intel Clear"/>
      <w:b/>
      <w:bCs/>
      <w:lang w:val="en-GB" w:eastAsia="en-US"/>
    </w:rPr>
  </w:style>
  <w:style w:type="paragraph" w:customStyle="1" w:styleId="1CharChar1Char4">
    <w:name w:val="(文字) (文字)1 Char (文字) (文字) Char (文字) (文字)1 Char (文字) (文字)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a">
    <w:name w:val="题注3"/>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b">
    <w:name w:val="图表目录3"/>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qFormat/>
    <w:rsid w:val="003A36CA"/>
    <w:rPr>
      <w:rFonts w:ascii="Intel Clear" w:hAnsi="Intel Clear"/>
      <w:sz w:val="36"/>
      <w:lang w:val="en-GB" w:eastAsia="en-US" w:bidi="ar-SA"/>
    </w:rPr>
  </w:style>
  <w:style w:type="character" w:customStyle="1" w:styleId="CharChar284">
    <w:name w:val="Char Char284"/>
    <w:qFormat/>
    <w:rsid w:val="003A36CA"/>
    <w:rPr>
      <w:rFonts w:ascii="Intel Clear" w:hAnsi="Intel Clear"/>
      <w:sz w:val="32"/>
      <w:lang w:val="en-GB"/>
    </w:rPr>
  </w:style>
  <w:style w:type="paragraph" w:customStyle="1" w:styleId="CharCharCharCharChar3">
    <w:name w:val="Char Char Char Char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qFormat/>
    <w:rsid w:val="003A36CA"/>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qFormat/>
    <w:rsid w:val="003A36CA"/>
    <w:rPr>
      <w:rFonts w:ascii="Calibri Light" w:hAnsi="Calibri Light"/>
      <w:lang w:val="nb-NO" w:eastAsia="ja-JP" w:bidi="ar-SA"/>
    </w:rPr>
  </w:style>
  <w:style w:type="paragraph" w:customStyle="1" w:styleId="CharCharCharCharCharChar3">
    <w:name w:val="Char Char Char Char Char Char3"/>
    <w:semiHidden/>
    <w:qFormat/>
    <w:rsid w:val="003A36CA"/>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0">
    <w:name w:val="(文字) (文字)7"/>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qFormat/>
    <w:rsid w:val="003A36CA"/>
    <w:rPr>
      <w:rFonts w:ascii="Intel Clear" w:hAnsi="Intel Clear" w:cs="Intel Clear"/>
      <w:shd w:val="clear" w:color="auto" w:fill="000080"/>
      <w:lang w:val="en-GB" w:eastAsia="en-US"/>
    </w:rPr>
  </w:style>
  <w:style w:type="character" w:customStyle="1" w:styleId="ZchnZchn53">
    <w:name w:val="Zchn Zchn53"/>
    <w:qFormat/>
    <w:rsid w:val="003A36CA"/>
    <w:rPr>
      <w:rFonts w:ascii="Calibri Light" w:eastAsia="Calibri Light" w:hAnsi="Calibri Light"/>
      <w:lang w:val="nb-NO" w:eastAsia="en-US" w:bidi="ar-SA"/>
    </w:rPr>
  </w:style>
  <w:style w:type="character" w:customStyle="1" w:styleId="CharChar103">
    <w:name w:val="Char Char103"/>
    <w:semiHidden/>
    <w:qFormat/>
    <w:rsid w:val="003A36CA"/>
    <w:rPr>
      <w:rFonts w:ascii="Intel Clear" w:hAnsi="Intel Clear"/>
      <w:lang w:val="en-GB" w:eastAsia="en-US"/>
    </w:rPr>
  </w:style>
  <w:style w:type="character" w:customStyle="1" w:styleId="CharChar93">
    <w:name w:val="Char Char93"/>
    <w:semiHidden/>
    <w:qFormat/>
    <w:rsid w:val="003A36CA"/>
    <w:rPr>
      <w:rFonts w:ascii="Intel Clear" w:hAnsi="Intel Clear" w:cs="Intel Clear"/>
      <w:sz w:val="16"/>
      <w:szCs w:val="16"/>
      <w:lang w:val="en-GB" w:eastAsia="en-US"/>
    </w:rPr>
  </w:style>
  <w:style w:type="character" w:customStyle="1" w:styleId="CharChar83">
    <w:name w:val="Char Char83"/>
    <w:semiHidden/>
    <w:qFormat/>
    <w:rsid w:val="003A36CA"/>
    <w:rPr>
      <w:rFonts w:ascii="Intel Clear" w:hAnsi="Intel Clear"/>
      <w:b/>
      <w:bCs/>
      <w:lang w:val="en-GB" w:eastAsia="en-US"/>
    </w:rPr>
  </w:style>
  <w:style w:type="paragraph" w:customStyle="1" w:styleId="1CharChar1Char3">
    <w:name w:val="(文字) (文字)1 Char (文字) (文字) Char (文字) (文字)1 Char (文字) (文字)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b">
    <w:name w:val="题注4"/>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c">
    <w:name w:val="图表目录4"/>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qFormat/>
    <w:rsid w:val="003A36CA"/>
    <w:rPr>
      <w:rFonts w:ascii="Intel Clear" w:hAnsi="Intel Clear"/>
      <w:sz w:val="36"/>
      <w:lang w:val="en-GB" w:eastAsia="en-US" w:bidi="ar-SA"/>
    </w:rPr>
  </w:style>
  <w:style w:type="character" w:customStyle="1" w:styleId="CharChar283">
    <w:name w:val="Char Char283"/>
    <w:qFormat/>
    <w:rsid w:val="003A36CA"/>
    <w:rPr>
      <w:rFonts w:ascii="Intel Clear" w:hAnsi="Intel Clear"/>
      <w:sz w:val="32"/>
      <w:lang w:val="en-GB"/>
    </w:rPr>
  </w:style>
  <w:style w:type="paragraph" w:customStyle="1" w:styleId="95">
    <w:name w:val="目录 95"/>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4">
    <w:name w:val="题注6"/>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5">
    <w:name w:val="图表目录6"/>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36CA"/>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网格型114"/>
    <w:basedOn w:val="TableNormal"/>
    <w:next w:val="TableGrid"/>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36CA"/>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qFormat/>
    <w:rsid w:val="003A36CA"/>
    <w:pPr>
      <w:overflowPunct w:val="0"/>
      <w:autoSpaceDE w:val="0"/>
      <w:autoSpaceDN w:val="0"/>
      <w:adjustRightInd w:val="0"/>
      <w:textAlignment w:val="baseline"/>
    </w:pPr>
    <w:rPr>
      <w:rFonts w:eastAsiaTheme="minorEastAsia"/>
      <w:lang w:eastAsia="en-GB"/>
    </w:rPr>
  </w:style>
  <w:style w:type="paragraph" w:customStyle="1" w:styleId="Header7">
    <w:name w:val="Header 7"/>
    <w:basedOn w:val="H6"/>
    <w:qFormat/>
    <w:rsid w:val="003A36CA"/>
    <w:pPr>
      <w:overflowPunct w:val="0"/>
      <w:autoSpaceDE w:val="0"/>
      <w:autoSpaceDN w:val="0"/>
      <w:adjustRightInd w:val="0"/>
      <w:textAlignment w:val="baseline"/>
    </w:pPr>
    <w:rPr>
      <w:rFonts w:eastAsiaTheme="minorEastAsia"/>
      <w:lang w:eastAsia="en-GB"/>
    </w:rPr>
  </w:style>
  <w:style w:type="table" w:customStyle="1" w:styleId="TableGrid20">
    <w:name w:val="Table Grid20"/>
    <w:basedOn w:val="TableNormal"/>
    <w:next w:val="TableGrid"/>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3A36CA"/>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36CA"/>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36CA"/>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1">
    <w:name w:val="Grid Table 4 - Accent 61"/>
    <w:basedOn w:val="TableNormal"/>
    <w:uiPriority w:val="49"/>
    <w:qFormat/>
    <w:rsid w:val="00A44D1E"/>
    <w:rPr>
      <w:rFonts w:ascii="Tms Rmn" w:eastAsiaTheme="minorEastAsia" w:hAnsi="Tms Rmn"/>
      <w:lang w:val="en-US" w:eastAsia="en-US"/>
    </w:rPr>
    <w:tblPr>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TableNormal"/>
    <w:uiPriority w:val="48"/>
    <w:qFormat/>
    <w:rsid w:val="00A44D1E"/>
    <w:rPr>
      <w:rFonts w:eastAsiaTheme="minorEastAsia"/>
      <w:lang w:val="en-US" w:eastAsia="en-US"/>
    </w:rPr>
    <w:tblPr>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customStyle="1" w:styleId="PlainTable21">
    <w:name w:val="Plain Table 21"/>
    <w:basedOn w:val="TableNormal"/>
    <w:uiPriority w:val="42"/>
    <w:qFormat/>
    <w:rsid w:val="00A44D1E"/>
    <w:rPr>
      <w:rFonts w:ascii="Calibri" w:eastAsia="SimSun" w:hAnsi="Calibri"/>
      <w:lang w:val="de-DE" w:eastAsia="de-DE"/>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1Light1">
    <w:name w:val="Grid Table 1 Light1"/>
    <w:basedOn w:val="TableNormal"/>
    <w:uiPriority w:val="46"/>
    <w:qFormat/>
    <w:rsid w:val="00A44D1E"/>
    <w:rPr>
      <w:rFonts w:ascii="Calibri" w:eastAsia="SimSun" w:hAnsi="Calibri"/>
      <w:lang w:val="de-DE" w:eastAsia="de-DE"/>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1">
    <w:name w:val="Grid Table 41"/>
    <w:basedOn w:val="TableNormal"/>
    <w:uiPriority w:val="49"/>
    <w:qFormat/>
    <w:rsid w:val="00A44D1E"/>
    <w:rPr>
      <w:rFonts w:ascii="Calibri" w:eastAsia="SimSun" w:hAnsi="Calibri"/>
      <w:lang w:val="de-DE" w:eastAsia="de-DE"/>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7Colorful1">
    <w:name w:val="List Table 7 Colorful1"/>
    <w:basedOn w:val="TableNormal"/>
    <w:uiPriority w:val="52"/>
    <w:qFormat/>
    <w:rsid w:val="00A44D1E"/>
    <w:rPr>
      <w:rFonts w:ascii="Calibri" w:eastAsia="SimSun" w:hAnsi="Calibri"/>
      <w:color w:val="000000" w:themeColor="text1"/>
      <w:lang w:val="de-DE" w:eastAsia="de-DE"/>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TableNormal"/>
    <w:uiPriority w:val="47"/>
    <w:qFormat/>
    <w:rsid w:val="00A44D1E"/>
    <w:rPr>
      <w:rFonts w:ascii="Calibri" w:eastAsia="SimSun" w:hAnsi="Calibri"/>
      <w:lang w:val="de-DE" w:eastAsia="de-DE"/>
    </w:rPr>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TableNormal"/>
    <w:uiPriority w:val="48"/>
    <w:qFormat/>
    <w:rsid w:val="00A44D1E"/>
    <w:rPr>
      <w:rFonts w:ascii="Calibri" w:eastAsia="SimSun" w:hAnsi="Calibri"/>
      <w:lang w:val="de-DE" w:eastAsia="de-DE"/>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6Colorful1">
    <w:name w:val="Grid Table 6 Colorful1"/>
    <w:basedOn w:val="TableNormal"/>
    <w:uiPriority w:val="51"/>
    <w:qFormat/>
    <w:rsid w:val="00A44D1E"/>
    <w:rPr>
      <w:rFonts w:ascii="Calibri" w:eastAsia="SimSun" w:hAnsi="Calibri"/>
      <w:color w:val="000000" w:themeColor="text1"/>
      <w:lang w:val="de-DE" w:eastAsia="de-DE"/>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qFormat/>
    <w:rsid w:val="00A44D1E"/>
    <w:rPr>
      <w:rFonts w:eastAsiaTheme="minorEastAsia"/>
      <w:lang w:val="en-US"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TableNormal"/>
    <w:uiPriority w:val="50"/>
    <w:qFormat/>
    <w:rsid w:val="00A44D1E"/>
    <w:rPr>
      <w:rFonts w:eastAsiaTheme="minorEastAsia"/>
      <w:lang w:val="en-US"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5Dark-Accent11">
    <w:name w:val="Grid Table 5 Dark - Accent 11"/>
    <w:basedOn w:val="TableNormal"/>
    <w:uiPriority w:val="50"/>
    <w:qFormat/>
    <w:rsid w:val="00A44D1E"/>
    <w:rPr>
      <w:rFonts w:eastAsiaTheme="minorEastAsia"/>
      <w:lang w:val="en-US"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header" Target="header1.xml"/><Relationship Id="rId42" Type="http://schemas.openxmlformats.org/officeDocument/2006/relationships/oleObject" Target="embeddings/oleObject11.bin"/><Relationship Id="rId63" Type="http://schemas.openxmlformats.org/officeDocument/2006/relationships/oleObject" Target="embeddings/oleObject24.bin"/><Relationship Id="rId84" Type="http://schemas.openxmlformats.org/officeDocument/2006/relationships/image" Target="media/image40.wmf"/><Relationship Id="rId138" Type="http://schemas.openxmlformats.org/officeDocument/2006/relationships/oleObject" Target="embeddings/oleObject70.bin"/><Relationship Id="rId159" Type="http://schemas.openxmlformats.org/officeDocument/2006/relationships/oleObject" Target="embeddings/oleObject83.bin"/><Relationship Id="rId170" Type="http://schemas.openxmlformats.org/officeDocument/2006/relationships/image" Target="media/image72.wmf"/><Relationship Id="rId191" Type="http://schemas.openxmlformats.org/officeDocument/2006/relationships/image" Target="media/image81.wmf"/><Relationship Id="rId205" Type="http://schemas.openxmlformats.org/officeDocument/2006/relationships/oleObject" Target="embeddings/oleObject108.bin"/><Relationship Id="rId226" Type="http://schemas.openxmlformats.org/officeDocument/2006/relationships/image" Target="media/image104.wmf"/><Relationship Id="rId107" Type="http://schemas.openxmlformats.org/officeDocument/2006/relationships/image" Target="media/image51.wmf"/><Relationship Id="rId11" Type="http://schemas.openxmlformats.org/officeDocument/2006/relationships/image" Target="media/image2.png"/><Relationship Id="rId32" Type="http://schemas.openxmlformats.org/officeDocument/2006/relationships/image" Target="media/image18.png"/><Relationship Id="rId53" Type="http://schemas.openxmlformats.org/officeDocument/2006/relationships/image" Target="media/image25.wmf"/><Relationship Id="rId74" Type="http://schemas.openxmlformats.org/officeDocument/2006/relationships/image" Target="media/image35.wmf"/><Relationship Id="rId128" Type="http://schemas.openxmlformats.org/officeDocument/2006/relationships/image" Target="media/image57.wmf"/><Relationship Id="rId149" Type="http://schemas.openxmlformats.org/officeDocument/2006/relationships/oleObject" Target="embeddings/oleObject76.bin"/><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67.wmf"/><Relationship Id="rId181" Type="http://schemas.openxmlformats.org/officeDocument/2006/relationships/oleObject" Target="embeddings/oleObject95.bin"/><Relationship Id="rId216" Type="http://schemas.openxmlformats.org/officeDocument/2006/relationships/image" Target="media/image94.png"/><Relationship Id="rId22" Type="http://schemas.openxmlformats.org/officeDocument/2006/relationships/footer" Target="footer1.xml"/><Relationship Id="rId43" Type="http://schemas.openxmlformats.org/officeDocument/2006/relationships/oleObject" Target="embeddings/oleObject12.bin"/><Relationship Id="rId64" Type="http://schemas.openxmlformats.org/officeDocument/2006/relationships/image" Target="media/image30.wmf"/><Relationship Id="rId118" Type="http://schemas.openxmlformats.org/officeDocument/2006/relationships/oleObject" Target="embeddings/oleObject55.bin"/><Relationship Id="rId139" Type="http://schemas.openxmlformats.org/officeDocument/2006/relationships/oleObject" Target="embeddings/oleObject71.bin"/><Relationship Id="rId80" Type="http://schemas.openxmlformats.org/officeDocument/2006/relationships/image" Target="media/image38.wmf"/><Relationship Id="rId85" Type="http://schemas.openxmlformats.org/officeDocument/2006/relationships/oleObject" Target="embeddings/oleObject35.bin"/><Relationship Id="rId150" Type="http://schemas.openxmlformats.org/officeDocument/2006/relationships/image" Target="media/image64.wmf"/><Relationship Id="rId155" Type="http://schemas.openxmlformats.org/officeDocument/2006/relationships/oleObject" Target="embeddings/oleObject81.bin"/><Relationship Id="rId171" Type="http://schemas.openxmlformats.org/officeDocument/2006/relationships/oleObject" Target="embeddings/oleObject89.bin"/><Relationship Id="rId176" Type="http://schemas.openxmlformats.org/officeDocument/2006/relationships/image" Target="media/image75.wmf"/><Relationship Id="rId192" Type="http://schemas.openxmlformats.org/officeDocument/2006/relationships/oleObject" Target="embeddings/oleObject101.bin"/><Relationship Id="rId197" Type="http://schemas.openxmlformats.org/officeDocument/2006/relationships/image" Target="media/image84.wmf"/><Relationship Id="rId206" Type="http://schemas.openxmlformats.org/officeDocument/2006/relationships/oleObject" Target="embeddings/oleObject109.bin"/><Relationship Id="rId227" Type="http://schemas.openxmlformats.org/officeDocument/2006/relationships/image" Target="media/image105.wmf"/><Relationship Id="rId201" Type="http://schemas.openxmlformats.org/officeDocument/2006/relationships/image" Target="media/image86.wmf"/><Relationship Id="rId222" Type="http://schemas.openxmlformats.org/officeDocument/2006/relationships/image" Target="media/image100.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7.bin"/><Relationship Id="rId59" Type="http://schemas.openxmlformats.org/officeDocument/2006/relationships/image" Target="media/image28.wmf"/><Relationship Id="rId103" Type="http://schemas.openxmlformats.org/officeDocument/2006/relationships/image" Target="media/image49.wmf"/><Relationship Id="rId108" Type="http://schemas.openxmlformats.org/officeDocument/2006/relationships/oleObject" Target="embeddings/oleObject47.bin"/><Relationship Id="rId124" Type="http://schemas.openxmlformats.org/officeDocument/2006/relationships/image" Target="media/image55.wmf"/><Relationship Id="rId129" Type="http://schemas.openxmlformats.org/officeDocument/2006/relationships/oleObject" Target="embeddings/oleObject62.bin"/><Relationship Id="rId54" Type="http://schemas.openxmlformats.org/officeDocument/2006/relationships/oleObject" Target="embeddings/oleObject19.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74.bin"/><Relationship Id="rId161" Type="http://schemas.openxmlformats.org/officeDocument/2006/relationships/oleObject" Target="embeddings/oleObject84.bin"/><Relationship Id="rId166" Type="http://schemas.openxmlformats.org/officeDocument/2006/relationships/image" Target="media/image70.wmf"/><Relationship Id="rId182" Type="http://schemas.openxmlformats.org/officeDocument/2006/relationships/image" Target="media/image77.wmf"/><Relationship Id="rId187" Type="http://schemas.openxmlformats.org/officeDocument/2006/relationships/oleObject" Target="embeddings/oleObject98.bin"/><Relationship Id="rId217" Type="http://schemas.openxmlformats.org/officeDocument/2006/relationships/image" Target="media/image95.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0.png"/><Relationship Id="rId233" Type="http://schemas.openxmlformats.org/officeDocument/2006/relationships/header" Target="header2.xml"/><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image" Target="media/image23.wmf"/><Relationship Id="rId114" Type="http://schemas.openxmlformats.org/officeDocument/2006/relationships/image" Target="media/image53.wmf"/><Relationship Id="rId119" Type="http://schemas.openxmlformats.org/officeDocument/2006/relationships/oleObject" Target="embeddings/oleObject56.bin"/><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41.wmf"/><Relationship Id="rId130" Type="http://schemas.openxmlformats.org/officeDocument/2006/relationships/image" Target="media/image58.wmf"/><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image" Target="media/image65.wmf"/><Relationship Id="rId177" Type="http://schemas.openxmlformats.org/officeDocument/2006/relationships/oleObject" Target="embeddings/oleObject92.bin"/><Relationship Id="rId198" Type="http://schemas.openxmlformats.org/officeDocument/2006/relationships/oleObject" Target="embeddings/oleObject104.bin"/><Relationship Id="rId172" Type="http://schemas.openxmlformats.org/officeDocument/2006/relationships/image" Target="media/image73.wmf"/><Relationship Id="rId193" Type="http://schemas.openxmlformats.org/officeDocument/2006/relationships/image" Target="media/image82.wmf"/><Relationship Id="rId202" Type="http://schemas.openxmlformats.org/officeDocument/2006/relationships/oleObject" Target="embeddings/oleObject106.bin"/><Relationship Id="rId207" Type="http://schemas.openxmlformats.org/officeDocument/2006/relationships/image" Target="media/image88.wmf"/><Relationship Id="rId223" Type="http://schemas.openxmlformats.org/officeDocument/2006/relationships/image" Target="media/image101.png"/><Relationship Id="rId228" Type="http://schemas.openxmlformats.org/officeDocument/2006/relationships/image" Target="media/image106.wmf"/><Relationship Id="rId13" Type="http://schemas.openxmlformats.org/officeDocument/2006/relationships/image" Target="media/image4.png"/><Relationship Id="rId18" Type="http://schemas.openxmlformats.org/officeDocument/2006/relationships/oleObject" Target="embeddings/oleObject3.bin"/><Relationship Id="rId39" Type="http://schemas.openxmlformats.org/officeDocument/2006/relationships/oleObject" Target="embeddings/oleObject8.bin"/><Relationship Id="rId109" Type="http://schemas.openxmlformats.org/officeDocument/2006/relationships/oleObject" Target="embeddings/oleObject48.bin"/><Relationship Id="rId34" Type="http://schemas.openxmlformats.org/officeDocument/2006/relationships/image" Target="media/image20.emf"/><Relationship Id="rId50" Type="http://schemas.openxmlformats.org/officeDocument/2006/relationships/oleObject" Target="embeddings/oleObject17.bin"/><Relationship Id="rId55" Type="http://schemas.openxmlformats.org/officeDocument/2006/relationships/image" Target="media/image26.wmf"/><Relationship Id="rId76" Type="http://schemas.openxmlformats.org/officeDocument/2006/relationships/image" Target="media/image36.wmf"/><Relationship Id="rId97" Type="http://schemas.openxmlformats.org/officeDocument/2006/relationships/oleObject" Target="embeddings/oleObject41.bin"/><Relationship Id="rId104" Type="http://schemas.openxmlformats.org/officeDocument/2006/relationships/oleObject" Target="embeddings/oleObject45.bin"/><Relationship Id="rId120" Type="http://schemas.openxmlformats.org/officeDocument/2006/relationships/image" Target="media/image54.wmf"/><Relationship Id="rId125" Type="http://schemas.openxmlformats.org/officeDocument/2006/relationships/oleObject" Target="embeddings/oleObject60.bin"/><Relationship Id="rId141" Type="http://schemas.openxmlformats.org/officeDocument/2006/relationships/oleObject" Target="embeddings/oleObject72.bin"/><Relationship Id="rId146" Type="http://schemas.openxmlformats.org/officeDocument/2006/relationships/image" Target="media/image62.wmf"/><Relationship Id="rId167" Type="http://schemas.openxmlformats.org/officeDocument/2006/relationships/oleObject" Target="embeddings/oleObject87.bin"/><Relationship Id="rId188" Type="http://schemas.openxmlformats.org/officeDocument/2006/relationships/oleObject" Target="embeddings/oleObject99.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4.wmf"/><Relationship Id="rId162" Type="http://schemas.openxmlformats.org/officeDocument/2006/relationships/image" Target="media/image68.wmf"/><Relationship Id="rId183" Type="http://schemas.openxmlformats.org/officeDocument/2006/relationships/oleObject" Target="embeddings/oleObject96.bin"/><Relationship Id="rId213" Type="http://schemas.openxmlformats.org/officeDocument/2006/relationships/image" Target="media/image91.png"/><Relationship Id="rId218" Type="http://schemas.openxmlformats.org/officeDocument/2006/relationships/image" Target="media/image96.png"/><Relationship Id="rId234" Type="http://schemas.openxmlformats.org/officeDocument/2006/relationships/footer" Target="footer2.xml"/><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oleObject" Target="embeddings/oleObject36.bin"/><Relationship Id="rId110" Type="http://schemas.openxmlformats.org/officeDocument/2006/relationships/image" Target="media/image52.wmf"/><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oleObject" Target="embeddings/oleObject82.bin"/><Relationship Id="rId178" Type="http://schemas.openxmlformats.org/officeDocument/2006/relationships/image" Target="media/image76.wmf"/><Relationship Id="rId61" Type="http://schemas.openxmlformats.org/officeDocument/2006/relationships/oleObject" Target="embeddings/oleObject23.bin"/><Relationship Id="rId82" Type="http://schemas.openxmlformats.org/officeDocument/2006/relationships/image" Target="media/image39.wmf"/><Relationship Id="rId152" Type="http://schemas.openxmlformats.org/officeDocument/2006/relationships/oleObject" Target="embeddings/oleObject78.bin"/><Relationship Id="rId173" Type="http://schemas.openxmlformats.org/officeDocument/2006/relationships/oleObject" Target="embeddings/oleObject90.bin"/><Relationship Id="rId194" Type="http://schemas.openxmlformats.org/officeDocument/2006/relationships/oleObject" Target="embeddings/oleObject102.bin"/><Relationship Id="rId199" Type="http://schemas.openxmlformats.org/officeDocument/2006/relationships/image" Target="media/image85.wmf"/><Relationship Id="rId203" Type="http://schemas.openxmlformats.org/officeDocument/2006/relationships/oleObject" Target="embeddings/oleObject107.bin"/><Relationship Id="rId208" Type="http://schemas.openxmlformats.org/officeDocument/2006/relationships/oleObject" Target="embeddings/oleObject110.bin"/><Relationship Id="rId229" Type="http://schemas.openxmlformats.org/officeDocument/2006/relationships/image" Target="media/image107.wmf"/><Relationship Id="rId19" Type="http://schemas.openxmlformats.org/officeDocument/2006/relationships/image" Target="media/image8.wmf"/><Relationship Id="rId224" Type="http://schemas.openxmlformats.org/officeDocument/2006/relationships/image" Target="media/image102.png"/><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20.bin"/><Relationship Id="rId77" Type="http://schemas.openxmlformats.org/officeDocument/2006/relationships/oleObject" Target="embeddings/oleObject31.bin"/><Relationship Id="rId100" Type="http://schemas.openxmlformats.org/officeDocument/2006/relationships/oleObject" Target="embeddings/oleObject43.bin"/><Relationship Id="rId105" Type="http://schemas.openxmlformats.org/officeDocument/2006/relationships/image" Target="media/image50.wmf"/><Relationship Id="rId126" Type="http://schemas.openxmlformats.org/officeDocument/2006/relationships/image" Target="media/image56.wmf"/><Relationship Id="rId147" Type="http://schemas.openxmlformats.org/officeDocument/2006/relationships/oleObject" Target="embeddings/oleObject75.bin"/><Relationship Id="rId168" Type="http://schemas.openxmlformats.org/officeDocument/2006/relationships/image" Target="media/image71.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39.bin"/><Relationship Id="rId98" Type="http://schemas.openxmlformats.org/officeDocument/2006/relationships/image" Target="media/image47.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oleObject" Target="embeddings/oleObject85.bin"/><Relationship Id="rId184" Type="http://schemas.openxmlformats.org/officeDocument/2006/relationships/image" Target="media/image78.wmf"/><Relationship Id="rId189" Type="http://schemas.openxmlformats.org/officeDocument/2006/relationships/image" Target="media/image80.wmf"/><Relationship Id="rId219" Type="http://schemas.openxmlformats.org/officeDocument/2006/relationships/image" Target="media/image97.png"/><Relationship Id="rId3" Type="http://schemas.openxmlformats.org/officeDocument/2006/relationships/numbering" Target="numbering.xml"/><Relationship Id="rId214" Type="http://schemas.openxmlformats.org/officeDocument/2006/relationships/image" Target="media/image92.png"/><Relationship Id="rId230" Type="http://schemas.openxmlformats.org/officeDocument/2006/relationships/image" Target="media/image108.wmf"/><Relationship Id="rId235" Type="http://schemas.openxmlformats.org/officeDocument/2006/relationships/fontTable" Target="fontTable.xml"/><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oleObject" Target="embeddings/oleObject26.bin"/><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image" Target="media/image66.wmf"/><Relationship Id="rId20" Type="http://schemas.openxmlformats.org/officeDocument/2006/relationships/oleObject" Target="embeddings/oleObject4.bin"/><Relationship Id="rId41" Type="http://schemas.openxmlformats.org/officeDocument/2006/relationships/oleObject" Target="embeddings/oleObject10.bin"/><Relationship Id="rId62" Type="http://schemas.openxmlformats.org/officeDocument/2006/relationships/image" Target="media/image29.wmf"/><Relationship Id="rId83" Type="http://schemas.openxmlformats.org/officeDocument/2006/relationships/oleObject" Target="embeddings/oleObject34.bin"/><Relationship Id="rId88" Type="http://schemas.openxmlformats.org/officeDocument/2006/relationships/image" Target="media/image42.wmf"/><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image" Target="media/image74.wmf"/><Relationship Id="rId179" Type="http://schemas.openxmlformats.org/officeDocument/2006/relationships/oleObject" Target="embeddings/oleObject93.bin"/><Relationship Id="rId195" Type="http://schemas.openxmlformats.org/officeDocument/2006/relationships/image" Target="media/image83.wmf"/><Relationship Id="rId209" Type="http://schemas.openxmlformats.org/officeDocument/2006/relationships/image" Target="media/image89.emf"/><Relationship Id="rId190" Type="http://schemas.openxmlformats.org/officeDocument/2006/relationships/oleObject" Target="embeddings/oleObject100.bin"/><Relationship Id="rId204" Type="http://schemas.openxmlformats.org/officeDocument/2006/relationships/image" Target="media/image87.wmf"/><Relationship Id="rId220" Type="http://schemas.openxmlformats.org/officeDocument/2006/relationships/image" Target="media/image98.png"/><Relationship Id="rId225" Type="http://schemas.openxmlformats.org/officeDocument/2006/relationships/image" Target="media/image103.wmf"/><Relationship Id="rId15" Type="http://schemas.openxmlformats.org/officeDocument/2006/relationships/image" Target="media/image6.wmf"/><Relationship Id="rId36" Type="http://schemas.openxmlformats.org/officeDocument/2006/relationships/oleObject" Target="embeddings/oleObject5.bin"/><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oleObject" Target="embeddings/oleObject61.bin"/><Relationship Id="rId10" Type="http://schemas.openxmlformats.org/officeDocument/2006/relationships/oleObject" Target="embeddings/oleObject1.bin"/><Relationship Id="rId31" Type="http://schemas.openxmlformats.org/officeDocument/2006/relationships/image" Target="media/image17.png"/><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42.bin"/><Relationship Id="rId101" Type="http://schemas.openxmlformats.org/officeDocument/2006/relationships/image" Target="media/image48.wmf"/><Relationship Id="rId122" Type="http://schemas.openxmlformats.org/officeDocument/2006/relationships/oleObject" Target="embeddings/oleObject58.bin"/><Relationship Id="rId143" Type="http://schemas.openxmlformats.org/officeDocument/2006/relationships/oleObject" Target="embeddings/oleObject73.bin"/><Relationship Id="rId148" Type="http://schemas.openxmlformats.org/officeDocument/2006/relationships/image" Target="media/image63.wmf"/><Relationship Id="rId164" Type="http://schemas.openxmlformats.org/officeDocument/2006/relationships/image" Target="media/image69.wmf"/><Relationship Id="rId169" Type="http://schemas.openxmlformats.org/officeDocument/2006/relationships/oleObject" Target="embeddings/oleObject88.bin"/><Relationship Id="rId185" Type="http://schemas.openxmlformats.org/officeDocument/2006/relationships/oleObject" Target="embeddings/oleObject9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4.bin"/><Relationship Id="rId210" Type="http://schemas.openxmlformats.org/officeDocument/2006/relationships/package" Target="embeddings/Microsoft_Visio_Drawing.vsdx"/><Relationship Id="rId215" Type="http://schemas.openxmlformats.org/officeDocument/2006/relationships/image" Target="media/image93.png"/><Relationship Id="rId236" Type="http://schemas.openxmlformats.org/officeDocument/2006/relationships/theme" Target="theme/theme1.xml"/><Relationship Id="rId26" Type="http://schemas.openxmlformats.org/officeDocument/2006/relationships/image" Target="media/image12.emf"/><Relationship Id="rId231" Type="http://schemas.openxmlformats.org/officeDocument/2006/relationships/image" Target="media/image109.emf"/><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7.bin"/><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oleObject" Target="embeddings/oleObject91.bin"/><Relationship Id="rId196" Type="http://schemas.openxmlformats.org/officeDocument/2006/relationships/oleObject" Target="embeddings/oleObject103.bin"/><Relationship Id="rId200" Type="http://schemas.openxmlformats.org/officeDocument/2006/relationships/oleObject" Target="embeddings/oleObject105.bin"/><Relationship Id="rId16" Type="http://schemas.openxmlformats.org/officeDocument/2006/relationships/oleObject" Target="embeddings/oleObject2.bin"/><Relationship Id="rId221" Type="http://schemas.openxmlformats.org/officeDocument/2006/relationships/image" Target="media/image99.png"/><Relationship Id="rId37" Type="http://schemas.openxmlformats.org/officeDocument/2006/relationships/oleObject" Target="embeddings/oleObject6.bin"/><Relationship Id="rId58" Type="http://schemas.openxmlformats.org/officeDocument/2006/relationships/oleObject" Target="embeddings/oleObject21.bin"/><Relationship Id="rId79" Type="http://schemas.openxmlformats.org/officeDocument/2006/relationships/oleObject" Target="embeddings/oleObject32.bin"/><Relationship Id="rId102" Type="http://schemas.openxmlformats.org/officeDocument/2006/relationships/oleObject" Target="embeddings/oleObject44.bin"/><Relationship Id="rId123" Type="http://schemas.openxmlformats.org/officeDocument/2006/relationships/oleObject" Target="embeddings/oleObject59.bin"/><Relationship Id="rId144" Type="http://schemas.openxmlformats.org/officeDocument/2006/relationships/image" Target="media/image61.wmf"/><Relationship Id="rId90" Type="http://schemas.openxmlformats.org/officeDocument/2006/relationships/image" Target="media/image43.wmf"/><Relationship Id="rId165" Type="http://schemas.openxmlformats.org/officeDocument/2006/relationships/oleObject" Target="embeddings/oleObject86.bin"/><Relationship Id="rId186" Type="http://schemas.openxmlformats.org/officeDocument/2006/relationships/image" Target="media/image79.wmf"/><Relationship Id="rId211" Type="http://schemas.openxmlformats.org/officeDocument/2006/relationships/oleObject" Target="embeddings/oleObject111.bin"/><Relationship Id="rId232" Type="http://schemas.openxmlformats.org/officeDocument/2006/relationships/image" Target="media/image110.emf"/><Relationship Id="rId27" Type="http://schemas.openxmlformats.org/officeDocument/2006/relationships/image" Target="media/image13.emf"/><Relationship Id="rId48" Type="http://schemas.openxmlformats.org/officeDocument/2006/relationships/image" Target="media/image22.emf"/><Relationship Id="rId69" Type="http://schemas.openxmlformats.org/officeDocument/2006/relationships/oleObject" Target="embeddings/oleObject27.bin"/><Relationship Id="rId113" Type="http://schemas.openxmlformats.org/officeDocument/2006/relationships/oleObject" Target="embeddings/oleObject51.bin"/><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751</TotalTime>
  <Pages>226</Pages>
  <Words>77558</Words>
  <Characters>442083</Characters>
  <Application>Microsoft Office Word</Application>
  <DocSecurity>0</DocSecurity>
  <Lines>3684</Lines>
  <Paragraphs>1037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518604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301</cp:revision>
  <cp:lastPrinted>2019-02-25T14:05:00Z</cp:lastPrinted>
  <dcterms:created xsi:type="dcterms:W3CDTF">2022-01-08T16:45:00Z</dcterms:created>
  <dcterms:modified xsi:type="dcterms:W3CDTF">2023-06-29T20:26:00Z</dcterms:modified>
</cp:coreProperties>
</file>