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3CECD48B"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3D4DF4">
              <w:t>3</w:t>
            </w:r>
            <w:r w:rsidRPr="00C04A08">
              <w:t>.</w:t>
            </w:r>
            <w:bookmarkEnd w:id="3"/>
            <w:r w:rsidR="008C73A0" w:rsidRPr="00C04A08">
              <w:t>0</w:t>
            </w:r>
            <w:r w:rsidRPr="00C04A08">
              <w:t xml:space="preserve"> </w:t>
            </w:r>
            <w:r w:rsidRPr="00C04A08">
              <w:rPr>
                <w:sz w:val="32"/>
              </w:rPr>
              <w:t>(</w:t>
            </w:r>
            <w:bookmarkStart w:id="4" w:name="issueDate"/>
            <w:r w:rsidR="00520437" w:rsidRPr="00C04A08">
              <w:rPr>
                <w:sz w:val="32"/>
              </w:rPr>
              <w:t>202</w:t>
            </w:r>
            <w:r w:rsidR="00520437">
              <w:rPr>
                <w:sz w:val="32"/>
              </w:rPr>
              <w:t>1</w:t>
            </w:r>
            <w:r w:rsidRPr="00C04A08">
              <w:rPr>
                <w:sz w:val="32"/>
              </w:rPr>
              <w:t>-</w:t>
            </w:r>
            <w:bookmarkEnd w:id="4"/>
            <w:r w:rsidR="003D4DF4">
              <w:rPr>
                <w:sz w:val="32"/>
              </w:rPr>
              <w:t>09</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4FD86F02" w:rsidR="00E16509" w:rsidRPr="00C04A08" w:rsidRDefault="00E16509" w:rsidP="00133525">
            <w:pPr>
              <w:pStyle w:val="FP"/>
              <w:jc w:val="center"/>
              <w:rPr>
                <w:noProof/>
                <w:sz w:val="18"/>
              </w:rPr>
            </w:pPr>
            <w:r w:rsidRPr="00C04A08">
              <w:rPr>
                <w:noProof/>
                <w:sz w:val="18"/>
              </w:rPr>
              <w:t xml:space="preserve">© </w:t>
            </w:r>
            <w:r w:rsidR="00520437" w:rsidRPr="00C04A08">
              <w:rPr>
                <w:noProof/>
                <w:sz w:val="18"/>
              </w:rPr>
              <w:t>202</w:t>
            </w:r>
            <w:r w:rsidR="00520437">
              <w:rPr>
                <w:noProof/>
                <w:sz w:val="18"/>
              </w:rPr>
              <w:t>1</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5ED610F1" w14:textId="78BF493B" w:rsidR="003C162F" w:rsidRDefault="003C162F">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_Toc83129491 \h </w:instrText>
      </w:r>
      <w:r>
        <w:fldChar w:fldCharType="separate"/>
      </w:r>
      <w:r>
        <w:t>11</w:t>
      </w:r>
      <w:r>
        <w:fldChar w:fldCharType="end"/>
      </w:r>
    </w:p>
    <w:p w14:paraId="5554DD31" w14:textId="1A6AA751" w:rsidR="003C162F" w:rsidRDefault="003C162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_Toc83129492 \h </w:instrText>
      </w:r>
      <w:r>
        <w:fldChar w:fldCharType="separate"/>
      </w:r>
      <w:r>
        <w:t>13</w:t>
      </w:r>
      <w:r>
        <w:fldChar w:fldCharType="end"/>
      </w:r>
    </w:p>
    <w:p w14:paraId="33B6935E" w14:textId="1E018F32" w:rsidR="003C162F" w:rsidRDefault="003C162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_Toc83129493 \h </w:instrText>
      </w:r>
      <w:r>
        <w:fldChar w:fldCharType="separate"/>
      </w:r>
      <w:r>
        <w:t>13</w:t>
      </w:r>
      <w:r>
        <w:fldChar w:fldCharType="end"/>
      </w:r>
    </w:p>
    <w:p w14:paraId="7E404C92" w14:textId="39BB154A" w:rsidR="003C162F" w:rsidRDefault="003C162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_Toc83129494 \h </w:instrText>
      </w:r>
      <w:r>
        <w:fldChar w:fldCharType="separate"/>
      </w:r>
      <w:r>
        <w:t>14</w:t>
      </w:r>
      <w:r>
        <w:fldChar w:fldCharType="end"/>
      </w:r>
    </w:p>
    <w:p w14:paraId="03C66B90" w14:textId="4A964D49" w:rsidR="003C162F" w:rsidRDefault="003C162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_Toc83129495 \h </w:instrText>
      </w:r>
      <w:r>
        <w:fldChar w:fldCharType="separate"/>
      </w:r>
      <w:r>
        <w:t>14</w:t>
      </w:r>
      <w:r>
        <w:fldChar w:fldCharType="end"/>
      </w:r>
    </w:p>
    <w:p w14:paraId="6E1923CA" w14:textId="05C384D9" w:rsidR="003C162F" w:rsidRDefault="003C162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_Toc83129496 \h </w:instrText>
      </w:r>
      <w:r>
        <w:fldChar w:fldCharType="separate"/>
      </w:r>
      <w:r>
        <w:t>15</w:t>
      </w:r>
      <w:r>
        <w:fldChar w:fldCharType="end"/>
      </w:r>
    </w:p>
    <w:p w14:paraId="557EEA3A" w14:textId="547E3ED7" w:rsidR="003C162F" w:rsidRDefault="003C162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_Toc83129497 \h </w:instrText>
      </w:r>
      <w:r>
        <w:fldChar w:fldCharType="separate"/>
      </w:r>
      <w:r>
        <w:t>17</w:t>
      </w:r>
      <w:r>
        <w:fldChar w:fldCharType="end"/>
      </w:r>
    </w:p>
    <w:p w14:paraId="00EC9801" w14:textId="7ACC4F85" w:rsidR="003C162F" w:rsidRDefault="003C162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_Toc83129498 \h </w:instrText>
      </w:r>
      <w:r>
        <w:fldChar w:fldCharType="separate"/>
      </w:r>
      <w:r>
        <w:t>19</w:t>
      </w:r>
      <w:r>
        <w:fldChar w:fldCharType="end"/>
      </w:r>
    </w:p>
    <w:p w14:paraId="0F90052E" w14:textId="6B052019" w:rsidR="003C162F" w:rsidRDefault="003C162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_Toc83129499 \h </w:instrText>
      </w:r>
      <w:r>
        <w:fldChar w:fldCharType="separate"/>
      </w:r>
      <w:r>
        <w:t>19</w:t>
      </w:r>
      <w:r>
        <w:fldChar w:fldCharType="end"/>
      </w:r>
    </w:p>
    <w:p w14:paraId="23236CA3" w14:textId="221C49B5" w:rsidR="003C162F" w:rsidRDefault="003C162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_Toc83129500 \h </w:instrText>
      </w:r>
      <w:r>
        <w:fldChar w:fldCharType="separate"/>
      </w:r>
      <w:r>
        <w:t>19</w:t>
      </w:r>
      <w:r>
        <w:fldChar w:fldCharType="end"/>
      </w:r>
    </w:p>
    <w:p w14:paraId="210B6DAA" w14:textId="56DC6B74" w:rsidR="003C162F" w:rsidRDefault="003C162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_Toc83129501 \h </w:instrText>
      </w:r>
      <w:r>
        <w:fldChar w:fldCharType="separate"/>
      </w:r>
      <w:r>
        <w:t>19</w:t>
      </w:r>
      <w:r>
        <w:fldChar w:fldCharType="end"/>
      </w:r>
    </w:p>
    <w:p w14:paraId="4E7AD6AE" w14:textId="5D9D542A" w:rsidR="003C162F" w:rsidRDefault="003C162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_Toc83129502 \h </w:instrText>
      </w:r>
      <w:r>
        <w:fldChar w:fldCharType="separate"/>
      </w:r>
      <w:r>
        <w:t>21</w:t>
      </w:r>
      <w:r>
        <w:fldChar w:fldCharType="end"/>
      </w:r>
    </w:p>
    <w:p w14:paraId="598AB115" w14:textId="5275BF7A" w:rsidR="003C162F" w:rsidRDefault="003C162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_Toc83129503 \h </w:instrText>
      </w:r>
      <w:r>
        <w:fldChar w:fldCharType="separate"/>
      </w:r>
      <w:r>
        <w:t>21</w:t>
      </w:r>
      <w:r>
        <w:fldChar w:fldCharType="end"/>
      </w:r>
    </w:p>
    <w:p w14:paraId="38B848F2" w14:textId="5F7056DE" w:rsidR="003C162F" w:rsidRDefault="003C162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_Toc83129504 \h </w:instrText>
      </w:r>
      <w:r>
        <w:fldChar w:fldCharType="separate"/>
      </w:r>
      <w:r>
        <w:t>21</w:t>
      </w:r>
      <w:r>
        <w:fldChar w:fldCharType="end"/>
      </w:r>
    </w:p>
    <w:p w14:paraId="10D34F59" w14:textId="53E9661E" w:rsidR="003C162F" w:rsidRDefault="003C162F">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_Toc83129505 \h </w:instrText>
      </w:r>
      <w:r>
        <w:fldChar w:fldCharType="separate"/>
      </w:r>
      <w:r>
        <w:t>21</w:t>
      </w:r>
      <w:r>
        <w:fldChar w:fldCharType="end"/>
      </w:r>
    </w:p>
    <w:p w14:paraId="1597BE3C" w14:textId="12DBF494" w:rsidR="003C162F" w:rsidRDefault="003C162F">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_Toc83129506 \h </w:instrText>
      </w:r>
      <w:r>
        <w:fldChar w:fldCharType="separate"/>
      </w:r>
      <w:r>
        <w:t>21</w:t>
      </w:r>
      <w:r>
        <w:fldChar w:fldCharType="end"/>
      </w:r>
    </w:p>
    <w:p w14:paraId="7969C069" w14:textId="3F9648FE" w:rsidR="003C162F" w:rsidRDefault="003C162F">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_Toc83129507 \h </w:instrText>
      </w:r>
      <w:r>
        <w:fldChar w:fldCharType="separate"/>
      </w:r>
      <w:r>
        <w:t>22</w:t>
      </w:r>
      <w:r>
        <w:fldChar w:fldCharType="end"/>
      </w:r>
    </w:p>
    <w:p w14:paraId="69077A52" w14:textId="2055CBC8" w:rsidR="003C162F" w:rsidRDefault="003C162F">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_Toc83129508 \h </w:instrText>
      </w:r>
      <w:r>
        <w:fldChar w:fldCharType="separate"/>
      </w:r>
      <w:r>
        <w:t>22</w:t>
      </w:r>
      <w:r>
        <w:fldChar w:fldCharType="end"/>
      </w:r>
    </w:p>
    <w:p w14:paraId="5EEC977E" w14:textId="2667493A" w:rsidR="003C162F" w:rsidRDefault="003C162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_Toc83129509 \h </w:instrText>
      </w:r>
      <w:r>
        <w:fldChar w:fldCharType="separate"/>
      </w:r>
      <w:r>
        <w:t>22</w:t>
      </w:r>
      <w:r>
        <w:fldChar w:fldCharType="end"/>
      </w:r>
    </w:p>
    <w:p w14:paraId="357CB8B5" w14:textId="0B93F3F0" w:rsidR="003C162F" w:rsidRDefault="003C162F">
      <w:pPr>
        <w:pStyle w:val="TOC3"/>
        <w:rPr>
          <w:rFonts w:asciiTheme="minorHAnsi" w:eastAsiaTheme="minorEastAsia" w:hAnsiTheme="minorHAnsi" w:cstheme="minorBidi"/>
          <w:sz w:val="22"/>
          <w:szCs w:val="22"/>
          <w:lang w:eastAsia="en-GB"/>
        </w:rPr>
      </w:pPr>
      <w:r w:rsidRPr="00550A3D">
        <w:rPr>
          <w:rFonts w:eastAsia="Yu Mincho"/>
        </w:rPr>
        <w:t>5.3.1</w:t>
      </w:r>
      <w:r>
        <w:rPr>
          <w:rFonts w:asciiTheme="minorHAnsi" w:eastAsiaTheme="minorEastAsia" w:hAnsiTheme="minorHAnsi" w:cstheme="minorBidi"/>
          <w:sz w:val="22"/>
          <w:szCs w:val="22"/>
          <w:lang w:eastAsia="en-GB"/>
        </w:rPr>
        <w:tab/>
      </w:r>
      <w:r w:rsidRPr="00550A3D">
        <w:rPr>
          <w:rFonts w:eastAsia="Yu Mincho"/>
        </w:rPr>
        <w:t>General</w:t>
      </w:r>
      <w:r>
        <w:tab/>
      </w:r>
      <w:r>
        <w:fldChar w:fldCharType="begin"/>
      </w:r>
      <w:r>
        <w:instrText xml:space="preserve"> PAGEREF _Toc83129510 \h </w:instrText>
      </w:r>
      <w:r>
        <w:fldChar w:fldCharType="separate"/>
      </w:r>
      <w:r>
        <w:t>22</w:t>
      </w:r>
      <w:r>
        <w:fldChar w:fldCharType="end"/>
      </w:r>
    </w:p>
    <w:p w14:paraId="0CC6BBDE" w14:textId="664DF11C" w:rsidR="003C162F" w:rsidRDefault="003C162F">
      <w:pPr>
        <w:pStyle w:val="TOC3"/>
        <w:rPr>
          <w:rFonts w:asciiTheme="minorHAnsi" w:eastAsiaTheme="minorEastAsia" w:hAnsiTheme="minorHAnsi" w:cstheme="minorBidi"/>
          <w:sz w:val="22"/>
          <w:szCs w:val="22"/>
          <w:lang w:eastAsia="en-GB"/>
        </w:rPr>
      </w:pPr>
      <w:r w:rsidRPr="00550A3D">
        <w:rPr>
          <w:rFonts w:eastAsia="Yu Mincho"/>
        </w:rPr>
        <w:t>5.3.2</w:t>
      </w:r>
      <w:r>
        <w:rPr>
          <w:rFonts w:asciiTheme="minorHAnsi" w:eastAsiaTheme="minorEastAsia" w:hAnsiTheme="minorHAnsi" w:cstheme="minorBidi"/>
          <w:sz w:val="22"/>
          <w:szCs w:val="22"/>
          <w:lang w:eastAsia="en-GB"/>
        </w:rPr>
        <w:tab/>
      </w:r>
      <w:r w:rsidRPr="00550A3D">
        <w:rPr>
          <w:rFonts w:eastAsia="Yu Mincho"/>
        </w:rPr>
        <w:t>Maximum transmission bandwidth configuration</w:t>
      </w:r>
      <w:r>
        <w:tab/>
      </w:r>
      <w:r>
        <w:fldChar w:fldCharType="begin"/>
      </w:r>
      <w:r>
        <w:instrText xml:space="preserve"> PAGEREF _Toc83129511 \h </w:instrText>
      </w:r>
      <w:r>
        <w:fldChar w:fldCharType="separate"/>
      </w:r>
      <w:r>
        <w:t>23</w:t>
      </w:r>
      <w:r>
        <w:fldChar w:fldCharType="end"/>
      </w:r>
    </w:p>
    <w:p w14:paraId="3F21EB65" w14:textId="54E57E66" w:rsidR="003C162F" w:rsidRDefault="003C162F">
      <w:pPr>
        <w:pStyle w:val="TOC3"/>
        <w:rPr>
          <w:rFonts w:asciiTheme="minorHAnsi" w:eastAsiaTheme="minorEastAsia" w:hAnsiTheme="minorHAnsi" w:cstheme="minorBidi"/>
          <w:sz w:val="22"/>
          <w:szCs w:val="22"/>
          <w:lang w:eastAsia="en-GB"/>
        </w:rPr>
      </w:pPr>
      <w:r w:rsidRPr="00550A3D">
        <w:rPr>
          <w:rFonts w:eastAsia="Yu Mincho"/>
        </w:rPr>
        <w:t>5.3.3</w:t>
      </w:r>
      <w:r>
        <w:rPr>
          <w:rFonts w:asciiTheme="minorHAnsi" w:eastAsiaTheme="minorEastAsia" w:hAnsiTheme="minorHAnsi" w:cstheme="minorBidi"/>
          <w:sz w:val="22"/>
          <w:szCs w:val="22"/>
          <w:lang w:eastAsia="en-GB"/>
        </w:rPr>
        <w:tab/>
      </w:r>
      <w:r w:rsidRPr="00550A3D">
        <w:rPr>
          <w:rFonts w:eastAsia="Yu Mincho"/>
        </w:rPr>
        <w:t>Minimum guardband and transmission bandwidth configuration</w:t>
      </w:r>
      <w:r>
        <w:tab/>
      </w:r>
      <w:r>
        <w:fldChar w:fldCharType="begin"/>
      </w:r>
      <w:r>
        <w:instrText xml:space="preserve"> PAGEREF _Toc83129512 \h </w:instrText>
      </w:r>
      <w:r>
        <w:fldChar w:fldCharType="separate"/>
      </w:r>
      <w:r>
        <w:t>23</w:t>
      </w:r>
      <w:r>
        <w:fldChar w:fldCharType="end"/>
      </w:r>
    </w:p>
    <w:p w14:paraId="135060EE" w14:textId="5833F86D" w:rsidR="003C162F" w:rsidRDefault="003C162F">
      <w:pPr>
        <w:pStyle w:val="TOC3"/>
        <w:rPr>
          <w:rFonts w:asciiTheme="minorHAnsi" w:eastAsiaTheme="minorEastAsia" w:hAnsiTheme="minorHAnsi" w:cstheme="minorBidi"/>
          <w:sz w:val="22"/>
          <w:szCs w:val="22"/>
          <w:lang w:eastAsia="en-GB"/>
        </w:rPr>
      </w:pPr>
      <w:r w:rsidRPr="00550A3D">
        <w:rPr>
          <w:rFonts w:eastAsia="Yu Mincho"/>
        </w:rPr>
        <w:t>5.3.4</w:t>
      </w:r>
      <w:r>
        <w:rPr>
          <w:rFonts w:asciiTheme="minorHAnsi" w:eastAsiaTheme="minorEastAsia" w:hAnsiTheme="minorHAnsi" w:cstheme="minorBidi"/>
          <w:sz w:val="22"/>
          <w:szCs w:val="22"/>
          <w:lang w:eastAsia="en-GB"/>
        </w:rPr>
        <w:tab/>
      </w:r>
      <w:r w:rsidRPr="00550A3D">
        <w:rPr>
          <w:rFonts w:eastAsia="Yu Mincho"/>
        </w:rPr>
        <w:t>RB alignment</w:t>
      </w:r>
      <w:r>
        <w:tab/>
      </w:r>
      <w:r>
        <w:fldChar w:fldCharType="begin"/>
      </w:r>
      <w:r>
        <w:instrText xml:space="preserve"> PAGEREF _Toc83129513 \h </w:instrText>
      </w:r>
      <w:r>
        <w:fldChar w:fldCharType="separate"/>
      </w:r>
      <w:r>
        <w:t>24</w:t>
      </w:r>
      <w:r>
        <w:fldChar w:fldCharType="end"/>
      </w:r>
    </w:p>
    <w:p w14:paraId="0DA338C5" w14:textId="79508CDA" w:rsidR="003C162F" w:rsidRDefault="003C162F">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_Toc83129514 \h </w:instrText>
      </w:r>
      <w:r>
        <w:fldChar w:fldCharType="separate"/>
      </w:r>
      <w:r>
        <w:t>25</w:t>
      </w:r>
      <w:r>
        <w:fldChar w:fldCharType="end"/>
      </w:r>
    </w:p>
    <w:p w14:paraId="49C59AC8" w14:textId="3294D203" w:rsidR="003C162F" w:rsidRDefault="003C162F">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_Toc83129515 \h </w:instrText>
      </w:r>
      <w:r>
        <w:fldChar w:fldCharType="separate"/>
      </w:r>
      <w:r>
        <w:t>25</w:t>
      </w:r>
      <w:r>
        <w:fldChar w:fldCharType="end"/>
      </w:r>
    </w:p>
    <w:p w14:paraId="3CCFD3DB" w14:textId="0483336F" w:rsidR="003C162F" w:rsidRDefault="003C162F">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_Toc83129516 \h </w:instrText>
      </w:r>
      <w:r>
        <w:fldChar w:fldCharType="separate"/>
      </w:r>
      <w:r>
        <w:t>25</w:t>
      </w:r>
      <w:r>
        <w:fldChar w:fldCharType="end"/>
      </w:r>
    </w:p>
    <w:p w14:paraId="0BFF534D" w14:textId="5873543B" w:rsidR="003C162F" w:rsidRDefault="003C162F">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_Toc83129517 \h </w:instrText>
      </w:r>
      <w:r>
        <w:fldChar w:fldCharType="separate"/>
      </w:r>
      <w:r>
        <w:t>27</w:t>
      </w:r>
      <w:r>
        <w:fldChar w:fldCharType="end"/>
      </w:r>
    </w:p>
    <w:p w14:paraId="5D2B632C" w14:textId="0BFDB8BE" w:rsidR="003C162F" w:rsidRDefault="003C162F">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_Toc83129518 \h </w:instrText>
      </w:r>
      <w:r>
        <w:fldChar w:fldCharType="separate"/>
      </w:r>
      <w:r>
        <w:t>27</w:t>
      </w:r>
      <w:r>
        <w:fldChar w:fldCharType="end"/>
      </w:r>
    </w:p>
    <w:p w14:paraId="648883A5" w14:textId="466BFBC1" w:rsidR="003C162F" w:rsidRDefault="003C162F">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_Toc83129519 \h </w:instrText>
      </w:r>
      <w:r>
        <w:fldChar w:fldCharType="separate"/>
      </w:r>
      <w:r>
        <w:t>29</w:t>
      </w:r>
      <w:r>
        <w:fldChar w:fldCharType="end"/>
      </w:r>
    </w:p>
    <w:p w14:paraId="642F4A06" w14:textId="4A961F45" w:rsidR="003C162F" w:rsidRDefault="003C162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_Toc83129520 \h </w:instrText>
      </w:r>
      <w:r>
        <w:fldChar w:fldCharType="separate"/>
      </w:r>
      <w:r>
        <w:t>29</w:t>
      </w:r>
      <w:r>
        <w:fldChar w:fldCharType="end"/>
      </w:r>
    </w:p>
    <w:p w14:paraId="0537B667" w14:textId="5D9A6B10" w:rsidR="003C162F" w:rsidRDefault="003C162F">
      <w:pPr>
        <w:pStyle w:val="TOC3"/>
        <w:rPr>
          <w:rFonts w:asciiTheme="minorHAnsi" w:eastAsiaTheme="minorEastAsia" w:hAnsiTheme="minorHAnsi" w:cstheme="minorBidi"/>
          <w:sz w:val="22"/>
          <w:szCs w:val="22"/>
          <w:lang w:eastAsia="en-GB"/>
        </w:rPr>
      </w:pPr>
      <w:r w:rsidRPr="00550A3D">
        <w:rPr>
          <w:rFonts w:eastAsia="Yu Mincho"/>
        </w:rPr>
        <w:t>5.4.1</w:t>
      </w:r>
      <w:r>
        <w:rPr>
          <w:rFonts w:asciiTheme="minorHAnsi" w:eastAsiaTheme="minorEastAsia" w:hAnsiTheme="minorHAnsi" w:cstheme="minorBidi"/>
          <w:sz w:val="22"/>
          <w:szCs w:val="22"/>
          <w:lang w:eastAsia="en-GB"/>
        </w:rPr>
        <w:tab/>
      </w:r>
      <w:r w:rsidRPr="00550A3D">
        <w:rPr>
          <w:rFonts w:eastAsia="Yu Mincho"/>
        </w:rPr>
        <w:t>Channel spacing</w:t>
      </w:r>
      <w:r>
        <w:tab/>
      </w:r>
      <w:r>
        <w:fldChar w:fldCharType="begin"/>
      </w:r>
      <w:r>
        <w:instrText xml:space="preserve"> PAGEREF _Toc83129521 \h </w:instrText>
      </w:r>
      <w:r>
        <w:fldChar w:fldCharType="separate"/>
      </w:r>
      <w:r>
        <w:t>29</w:t>
      </w:r>
      <w:r>
        <w:fldChar w:fldCharType="end"/>
      </w:r>
    </w:p>
    <w:p w14:paraId="455D4850" w14:textId="14377DE2" w:rsidR="003C162F" w:rsidRDefault="003C162F">
      <w:pPr>
        <w:pStyle w:val="TOC4"/>
        <w:rPr>
          <w:rFonts w:asciiTheme="minorHAnsi" w:eastAsiaTheme="minorEastAsia" w:hAnsiTheme="minorHAnsi" w:cstheme="minorBidi"/>
          <w:sz w:val="22"/>
          <w:szCs w:val="22"/>
          <w:lang w:eastAsia="en-GB"/>
        </w:rPr>
      </w:pPr>
      <w:r w:rsidRPr="00550A3D">
        <w:rPr>
          <w:rFonts w:eastAsia="Yu Mincho"/>
        </w:rPr>
        <w:t>5.4.1.1</w:t>
      </w:r>
      <w:r>
        <w:rPr>
          <w:rFonts w:asciiTheme="minorHAnsi" w:eastAsiaTheme="minorEastAsia" w:hAnsiTheme="minorHAnsi" w:cstheme="minorBidi"/>
          <w:sz w:val="22"/>
          <w:szCs w:val="22"/>
          <w:lang w:eastAsia="en-GB"/>
        </w:rPr>
        <w:tab/>
      </w:r>
      <w:r w:rsidRPr="00550A3D">
        <w:rPr>
          <w:rFonts w:eastAsia="Yu Mincho"/>
        </w:rPr>
        <w:t>Channel spacing for adjacent NR carriers</w:t>
      </w:r>
      <w:r>
        <w:tab/>
      </w:r>
      <w:r>
        <w:fldChar w:fldCharType="begin"/>
      </w:r>
      <w:r>
        <w:instrText xml:space="preserve"> PAGEREF _Toc83129522 \h </w:instrText>
      </w:r>
      <w:r>
        <w:fldChar w:fldCharType="separate"/>
      </w:r>
      <w:r>
        <w:t>29</w:t>
      </w:r>
      <w:r>
        <w:fldChar w:fldCharType="end"/>
      </w:r>
    </w:p>
    <w:p w14:paraId="26ABF610" w14:textId="1CCFCA69" w:rsidR="003C162F" w:rsidRDefault="003C162F">
      <w:pPr>
        <w:pStyle w:val="TOC3"/>
        <w:rPr>
          <w:rFonts w:asciiTheme="minorHAnsi" w:eastAsiaTheme="minorEastAsia" w:hAnsiTheme="minorHAnsi" w:cstheme="minorBidi"/>
          <w:sz w:val="22"/>
          <w:szCs w:val="22"/>
          <w:lang w:eastAsia="en-GB"/>
        </w:rPr>
      </w:pPr>
      <w:r w:rsidRPr="00550A3D">
        <w:rPr>
          <w:rFonts w:eastAsia="Yu Mincho"/>
        </w:rPr>
        <w:t>5.4.2</w:t>
      </w:r>
      <w:r>
        <w:rPr>
          <w:rFonts w:asciiTheme="minorHAnsi" w:eastAsiaTheme="minorEastAsia" w:hAnsiTheme="minorHAnsi" w:cstheme="minorBidi"/>
          <w:sz w:val="22"/>
          <w:szCs w:val="22"/>
          <w:lang w:eastAsia="en-GB"/>
        </w:rPr>
        <w:tab/>
      </w:r>
      <w:r w:rsidRPr="00550A3D">
        <w:rPr>
          <w:rFonts w:eastAsia="Yu Mincho"/>
        </w:rPr>
        <w:t>Channel raster</w:t>
      </w:r>
      <w:r>
        <w:tab/>
      </w:r>
      <w:r>
        <w:fldChar w:fldCharType="begin"/>
      </w:r>
      <w:r>
        <w:instrText xml:space="preserve"> PAGEREF _Toc83129523 \h </w:instrText>
      </w:r>
      <w:r>
        <w:fldChar w:fldCharType="separate"/>
      </w:r>
      <w:r>
        <w:t>29</w:t>
      </w:r>
      <w:r>
        <w:fldChar w:fldCharType="end"/>
      </w:r>
    </w:p>
    <w:p w14:paraId="2E0B84DA" w14:textId="5DDF6518" w:rsidR="003C162F" w:rsidRDefault="003C162F">
      <w:pPr>
        <w:pStyle w:val="TOC4"/>
        <w:rPr>
          <w:rFonts w:asciiTheme="minorHAnsi" w:eastAsiaTheme="minorEastAsia" w:hAnsiTheme="minorHAnsi" w:cstheme="minorBidi"/>
          <w:sz w:val="22"/>
          <w:szCs w:val="22"/>
          <w:lang w:eastAsia="en-GB"/>
        </w:rPr>
      </w:pPr>
      <w:r w:rsidRPr="00550A3D">
        <w:rPr>
          <w:rFonts w:eastAsia="Yu Mincho"/>
        </w:rPr>
        <w:t>5.4.2.1</w:t>
      </w:r>
      <w:r>
        <w:rPr>
          <w:rFonts w:asciiTheme="minorHAnsi" w:eastAsiaTheme="minorEastAsia" w:hAnsiTheme="minorHAnsi" w:cstheme="minorBidi"/>
          <w:sz w:val="22"/>
          <w:szCs w:val="22"/>
          <w:lang w:eastAsia="en-GB"/>
        </w:rPr>
        <w:tab/>
      </w:r>
      <w:r w:rsidRPr="00550A3D">
        <w:rPr>
          <w:rFonts w:eastAsia="Yu Mincho"/>
        </w:rPr>
        <w:t>NR-ARFCN and channel raster</w:t>
      </w:r>
      <w:r>
        <w:tab/>
      </w:r>
      <w:r>
        <w:fldChar w:fldCharType="begin"/>
      </w:r>
      <w:r>
        <w:instrText xml:space="preserve"> PAGEREF _Toc83129524 \h </w:instrText>
      </w:r>
      <w:r>
        <w:fldChar w:fldCharType="separate"/>
      </w:r>
      <w:r>
        <w:t>29</w:t>
      </w:r>
      <w:r>
        <w:fldChar w:fldCharType="end"/>
      </w:r>
    </w:p>
    <w:p w14:paraId="0AF46C26" w14:textId="1722ECE0" w:rsidR="003C162F" w:rsidRDefault="003C162F">
      <w:pPr>
        <w:pStyle w:val="TOC4"/>
        <w:rPr>
          <w:rFonts w:asciiTheme="minorHAnsi" w:eastAsiaTheme="minorEastAsia" w:hAnsiTheme="minorHAnsi" w:cstheme="minorBidi"/>
          <w:sz w:val="22"/>
          <w:szCs w:val="22"/>
          <w:lang w:eastAsia="en-GB"/>
        </w:rPr>
      </w:pPr>
      <w:r w:rsidRPr="00550A3D">
        <w:rPr>
          <w:rFonts w:eastAsia="Yu Mincho"/>
        </w:rPr>
        <w:t>5.4.2.2</w:t>
      </w:r>
      <w:r>
        <w:rPr>
          <w:rFonts w:asciiTheme="minorHAnsi" w:eastAsiaTheme="minorEastAsia" w:hAnsiTheme="minorHAnsi" w:cstheme="minorBidi"/>
          <w:sz w:val="22"/>
          <w:szCs w:val="22"/>
          <w:lang w:eastAsia="en-GB"/>
        </w:rPr>
        <w:tab/>
      </w:r>
      <w:r w:rsidRPr="00550A3D">
        <w:rPr>
          <w:rFonts w:eastAsia="Yu Mincho"/>
        </w:rPr>
        <w:t>Channel raster to resource element mapping</w:t>
      </w:r>
      <w:r>
        <w:tab/>
      </w:r>
      <w:r>
        <w:fldChar w:fldCharType="begin"/>
      </w:r>
      <w:r>
        <w:instrText xml:space="preserve"> PAGEREF _Toc83129525 \h </w:instrText>
      </w:r>
      <w:r>
        <w:fldChar w:fldCharType="separate"/>
      </w:r>
      <w:r>
        <w:t>29</w:t>
      </w:r>
      <w:r>
        <w:fldChar w:fldCharType="end"/>
      </w:r>
    </w:p>
    <w:p w14:paraId="5DE5B62F" w14:textId="67567598" w:rsidR="003C162F" w:rsidRDefault="003C162F">
      <w:pPr>
        <w:pStyle w:val="TOC4"/>
        <w:rPr>
          <w:rFonts w:asciiTheme="minorHAnsi" w:eastAsiaTheme="minorEastAsia" w:hAnsiTheme="minorHAnsi" w:cstheme="minorBidi"/>
          <w:sz w:val="22"/>
          <w:szCs w:val="22"/>
          <w:lang w:eastAsia="en-GB"/>
        </w:rPr>
      </w:pPr>
      <w:r w:rsidRPr="00550A3D">
        <w:rPr>
          <w:rFonts w:eastAsia="Yu Mincho"/>
        </w:rPr>
        <w:t>5.4.2.3</w:t>
      </w:r>
      <w:r>
        <w:rPr>
          <w:rFonts w:asciiTheme="minorHAnsi" w:eastAsiaTheme="minorEastAsia" w:hAnsiTheme="minorHAnsi" w:cstheme="minorBidi"/>
          <w:sz w:val="22"/>
          <w:szCs w:val="22"/>
          <w:lang w:eastAsia="en-GB"/>
        </w:rPr>
        <w:tab/>
      </w:r>
      <w:r w:rsidRPr="00550A3D">
        <w:rPr>
          <w:rFonts w:eastAsia="Yu Mincho"/>
        </w:rPr>
        <w:t>Channel raster entries for each operating band</w:t>
      </w:r>
      <w:r>
        <w:tab/>
      </w:r>
      <w:r>
        <w:fldChar w:fldCharType="begin"/>
      </w:r>
      <w:r>
        <w:instrText xml:space="preserve"> PAGEREF _Toc83129526 \h </w:instrText>
      </w:r>
      <w:r>
        <w:fldChar w:fldCharType="separate"/>
      </w:r>
      <w:r>
        <w:t>30</w:t>
      </w:r>
      <w:r>
        <w:fldChar w:fldCharType="end"/>
      </w:r>
    </w:p>
    <w:p w14:paraId="508B14BF" w14:textId="7BEB2A80" w:rsidR="003C162F" w:rsidRDefault="003C162F">
      <w:pPr>
        <w:pStyle w:val="TOC3"/>
        <w:rPr>
          <w:rFonts w:asciiTheme="minorHAnsi" w:eastAsiaTheme="minorEastAsia" w:hAnsiTheme="minorHAnsi" w:cstheme="minorBidi"/>
          <w:sz w:val="22"/>
          <w:szCs w:val="22"/>
          <w:lang w:eastAsia="en-GB"/>
        </w:rPr>
      </w:pPr>
      <w:r w:rsidRPr="00550A3D">
        <w:rPr>
          <w:rFonts w:eastAsia="Yu Mincho"/>
        </w:rPr>
        <w:t>5.4.3</w:t>
      </w:r>
      <w:r>
        <w:rPr>
          <w:rFonts w:asciiTheme="minorHAnsi" w:eastAsiaTheme="minorEastAsia" w:hAnsiTheme="minorHAnsi" w:cstheme="minorBidi"/>
          <w:sz w:val="22"/>
          <w:szCs w:val="22"/>
          <w:lang w:eastAsia="en-GB"/>
        </w:rPr>
        <w:tab/>
      </w:r>
      <w:r w:rsidRPr="00550A3D">
        <w:rPr>
          <w:rFonts w:eastAsia="Yu Mincho"/>
        </w:rPr>
        <w:t>Synchronization raster</w:t>
      </w:r>
      <w:r>
        <w:tab/>
      </w:r>
      <w:r>
        <w:fldChar w:fldCharType="begin"/>
      </w:r>
      <w:r>
        <w:instrText xml:space="preserve"> PAGEREF _Toc83129527 \h </w:instrText>
      </w:r>
      <w:r>
        <w:fldChar w:fldCharType="separate"/>
      </w:r>
      <w:r>
        <w:t>30</w:t>
      </w:r>
      <w:r>
        <w:fldChar w:fldCharType="end"/>
      </w:r>
    </w:p>
    <w:p w14:paraId="02A7BDE7" w14:textId="13205FFE" w:rsidR="003C162F" w:rsidRDefault="003C162F">
      <w:pPr>
        <w:pStyle w:val="TOC4"/>
        <w:rPr>
          <w:rFonts w:asciiTheme="minorHAnsi" w:eastAsiaTheme="minorEastAsia" w:hAnsiTheme="minorHAnsi" w:cstheme="minorBidi"/>
          <w:sz w:val="22"/>
          <w:szCs w:val="22"/>
          <w:lang w:eastAsia="en-GB"/>
        </w:rPr>
      </w:pPr>
      <w:r w:rsidRPr="00550A3D">
        <w:rPr>
          <w:rFonts w:eastAsia="Yu Mincho"/>
        </w:rPr>
        <w:t>5.4.3.1</w:t>
      </w:r>
      <w:r>
        <w:rPr>
          <w:rFonts w:asciiTheme="minorHAnsi" w:eastAsiaTheme="minorEastAsia" w:hAnsiTheme="minorHAnsi" w:cstheme="minorBidi"/>
          <w:sz w:val="22"/>
          <w:szCs w:val="22"/>
          <w:lang w:eastAsia="en-GB"/>
        </w:rPr>
        <w:tab/>
      </w:r>
      <w:r w:rsidRPr="00550A3D">
        <w:rPr>
          <w:rFonts w:eastAsia="Yu Mincho"/>
        </w:rPr>
        <w:t>Synchronization raster and numbering</w:t>
      </w:r>
      <w:r>
        <w:tab/>
      </w:r>
      <w:r>
        <w:fldChar w:fldCharType="begin"/>
      </w:r>
      <w:r>
        <w:instrText xml:space="preserve"> PAGEREF _Toc83129528 \h </w:instrText>
      </w:r>
      <w:r>
        <w:fldChar w:fldCharType="separate"/>
      </w:r>
      <w:r>
        <w:t>30</w:t>
      </w:r>
      <w:r>
        <w:fldChar w:fldCharType="end"/>
      </w:r>
    </w:p>
    <w:p w14:paraId="782D0A93" w14:textId="7FE9529F" w:rsidR="003C162F" w:rsidRDefault="003C162F">
      <w:pPr>
        <w:pStyle w:val="TOC4"/>
        <w:rPr>
          <w:rFonts w:asciiTheme="minorHAnsi" w:eastAsiaTheme="minorEastAsia" w:hAnsiTheme="minorHAnsi" w:cstheme="minorBidi"/>
          <w:sz w:val="22"/>
          <w:szCs w:val="22"/>
          <w:lang w:eastAsia="en-GB"/>
        </w:rPr>
      </w:pPr>
      <w:r w:rsidRPr="00550A3D">
        <w:rPr>
          <w:rFonts w:eastAsia="Yu Mincho"/>
        </w:rPr>
        <w:t>5.4.3.2</w:t>
      </w:r>
      <w:r>
        <w:rPr>
          <w:rFonts w:asciiTheme="minorHAnsi" w:eastAsiaTheme="minorEastAsia" w:hAnsiTheme="minorHAnsi" w:cstheme="minorBidi"/>
          <w:sz w:val="22"/>
          <w:szCs w:val="22"/>
          <w:lang w:eastAsia="en-GB"/>
        </w:rPr>
        <w:tab/>
      </w:r>
      <w:r w:rsidRPr="00550A3D">
        <w:rPr>
          <w:rFonts w:eastAsia="Yu Mincho"/>
        </w:rPr>
        <w:t>Synchronization raster to synchronization block resource element mapping</w:t>
      </w:r>
      <w:r>
        <w:tab/>
      </w:r>
      <w:r>
        <w:fldChar w:fldCharType="begin"/>
      </w:r>
      <w:r>
        <w:instrText xml:space="preserve"> PAGEREF _Toc83129529 \h </w:instrText>
      </w:r>
      <w:r>
        <w:fldChar w:fldCharType="separate"/>
      </w:r>
      <w:r>
        <w:t>31</w:t>
      </w:r>
      <w:r>
        <w:fldChar w:fldCharType="end"/>
      </w:r>
    </w:p>
    <w:p w14:paraId="72FBAA6E" w14:textId="3F862EC4" w:rsidR="003C162F" w:rsidRDefault="003C162F">
      <w:pPr>
        <w:pStyle w:val="TOC4"/>
        <w:rPr>
          <w:rFonts w:asciiTheme="minorHAnsi" w:eastAsiaTheme="minorEastAsia" w:hAnsiTheme="minorHAnsi" w:cstheme="minorBidi"/>
          <w:sz w:val="22"/>
          <w:szCs w:val="22"/>
          <w:lang w:eastAsia="en-GB"/>
        </w:rPr>
      </w:pPr>
      <w:r w:rsidRPr="00550A3D">
        <w:rPr>
          <w:rFonts w:eastAsia="Yu Mincho"/>
        </w:rPr>
        <w:t>5.4.3.3</w:t>
      </w:r>
      <w:r>
        <w:rPr>
          <w:rFonts w:asciiTheme="minorHAnsi" w:eastAsiaTheme="minorEastAsia" w:hAnsiTheme="minorHAnsi" w:cstheme="minorBidi"/>
          <w:sz w:val="22"/>
          <w:szCs w:val="22"/>
          <w:lang w:eastAsia="en-GB"/>
        </w:rPr>
        <w:tab/>
      </w:r>
      <w:r w:rsidRPr="00550A3D">
        <w:rPr>
          <w:rFonts w:eastAsia="Yu Mincho"/>
        </w:rPr>
        <w:t>Synchronization raster entries for each operating band</w:t>
      </w:r>
      <w:r>
        <w:tab/>
      </w:r>
      <w:r>
        <w:fldChar w:fldCharType="begin"/>
      </w:r>
      <w:r>
        <w:instrText xml:space="preserve"> PAGEREF _Toc83129530 \h </w:instrText>
      </w:r>
      <w:r>
        <w:fldChar w:fldCharType="separate"/>
      </w:r>
      <w:r>
        <w:t>31</w:t>
      </w:r>
      <w:r>
        <w:fldChar w:fldCharType="end"/>
      </w:r>
    </w:p>
    <w:p w14:paraId="3BC626A3" w14:textId="2751B63D" w:rsidR="003C162F" w:rsidRDefault="003C162F">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_Toc83129531 \h </w:instrText>
      </w:r>
      <w:r>
        <w:fldChar w:fldCharType="separate"/>
      </w:r>
      <w:r>
        <w:t>31</w:t>
      </w:r>
      <w:r>
        <w:fldChar w:fldCharType="end"/>
      </w:r>
    </w:p>
    <w:p w14:paraId="3BC50B9D" w14:textId="67DB19B3" w:rsidR="003C162F" w:rsidRDefault="003C162F">
      <w:pPr>
        <w:pStyle w:val="TOC3"/>
        <w:rPr>
          <w:rFonts w:asciiTheme="minorHAnsi" w:eastAsiaTheme="minorEastAsia" w:hAnsiTheme="minorHAnsi" w:cstheme="minorBidi"/>
          <w:sz w:val="22"/>
          <w:szCs w:val="22"/>
          <w:lang w:eastAsia="en-GB"/>
        </w:rPr>
      </w:pPr>
      <w:r w:rsidRPr="00550A3D">
        <w:rPr>
          <w:rFonts w:eastAsia="Yu Mincho"/>
        </w:rPr>
        <w:t>5.4A.1</w:t>
      </w:r>
      <w:r>
        <w:rPr>
          <w:rFonts w:asciiTheme="minorHAnsi" w:eastAsiaTheme="minorEastAsia" w:hAnsiTheme="minorHAnsi" w:cstheme="minorBidi"/>
          <w:sz w:val="22"/>
          <w:szCs w:val="22"/>
          <w:lang w:eastAsia="en-GB"/>
        </w:rPr>
        <w:tab/>
      </w:r>
      <w:r w:rsidRPr="00550A3D">
        <w:rPr>
          <w:rFonts w:eastAsia="Yu Mincho"/>
        </w:rPr>
        <w:t>Channel spacing for CA</w:t>
      </w:r>
      <w:r>
        <w:tab/>
      </w:r>
      <w:r>
        <w:fldChar w:fldCharType="begin"/>
      </w:r>
      <w:r>
        <w:instrText xml:space="preserve"> PAGEREF _Toc83129532 \h </w:instrText>
      </w:r>
      <w:r>
        <w:fldChar w:fldCharType="separate"/>
      </w:r>
      <w:r>
        <w:t>31</w:t>
      </w:r>
      <w:r>
        <w:fldChar w:fldCharType="end"/>
      </w:r>
    </w:p>
    <w:p w14:paraId="115B5C0E" w14:textId="73997CAE" w:rsidR="003C162F" w:rsidRDefault="003C162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_Toc83129533 \h </w:instrText>
      </w:r>
      <w:r>
        <w:fldChar w:fldCharType="separate"/>
      </w:r>
      <w:r>
        <w:t>33</w:t>
      </w:r>
      <w:r>
        <w:fldChar w:fldCharType="end"/>
      </w:r>
    </w:p>
    <w:p w14:paraId="78E74CA4" w14:textId="5ACB7055" w:rsidR="003C162F" w:rsidRDefault="003C162F">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_Toc83129534 \h </w:instrText>
      </w:r>
      <w:r>
        <w:fldChar w:fldCharType="separate"/>
      </w:r>
      <w:r>
        <w:t>33</w:t>
      </w:r>
      <w:r>
        <w:fldChar w:fldCharType="end"/>
      </w:r>
    </w:p>
    <w:p w14:paraId="5C741B53" w14:textId="7066A32F" w:rsidR="003C162F" w:rsidRDefault="003C162F">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_Toc83129535 \h </w:instrText>
      </w:r>
      <w:r>
        <w:fldChar w:fldCharType="separate"/>
      </w:r>
      <w:r>
        <w:t>33</w:t>
      </w:r>
      <w:r>
        <w:fldChar w:fldCharType="end"/>
      </w:r>
    </w:p>
    <w:p w14:paraId="6D4920C8" w14:textId="7FDD3B88" w:rsidR="003C162F" w:rsidRDefault="003C162F">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_Toc83129536 \h </w:instrText>
      </w:r>
      <w:r>
        <w:fldChar w:fldCharType="separate"/>
      </w:r>
      <w:r>
        <w:t>39</w:t>
      </w:r>
      <w:r>
        <w:fldChar w:fldCharType="end"/>
      </w:r>
    </w:p>
    <w:p w14:paraId="297B8C7F" w14:textId="592A2911" w:rsidR="003C162F" w:rsidRDefault="003C162F">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_Toc83129537 \h </w:instrText>
      </w:r>
      <w:r>
        <w:fldChar w:fldCharType="separate"/>
      </w:r>
      <w:r>
        <w:t>48</w:t>
      </w:r>
      <w:r>
        <w:fldChar w:fldCharType="end"/>
      </w:r>
    </w:p>
    <w:p w14:paraId="03C9B716" w14:textId="6931F737" w:rsidR="003C162F" w:rsidRDefault="003C162F">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_Toc83129538 \h </w:instrText>
      </w:r>
      <w:r>
        <w:fldChar w:fldCharType="separate"/>
      </w:r>
      <w:r>
        <w:t>52</w:t>
      </w:r>
      <w:r>
        <w:fldChar w:fldCharType="end"/>
      </w:r>
    </w:p>
    <w:p w14:paraId="6C817D63" w14:textId="375BE38B" w:rsidR="003C162F" w:rsidRDefault="003C162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_Toc83129539 \h </w:instrText>
      </w:r>
      <w:r>
        <w:fldChar w:fldCharType="separate"/>
      </w:r>
      <w:r>
        <w:t>53</w:t>
      </w:r>
      <w:r>
        <w:fldChar w:fldCharType="end"/>
      </w:r>
    </w:p>
    <w:p w14:paraId="3EB43A39" w14:textId="659C5341" w:rsidR="003C162F" w:rsidRDefault="003C162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_Toc83129540 \h </w:instrText>
      </w:r>
      <w:r>
        <w:fldChar w:fldCharType="separate"/>
      </w:r>
      <w:r>
        <w:t>53</w:t>
      </w:r>
      <w:r>
        <w:fldChar w:fldCharType="end"/>
      </w:r>
    </w:p>
    <w:p w14:paraId="232A6EE8" w14:textId="3CA43C36" w:rsidR="003C162F" w:rsidRDefault="003C162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_Toc83129541 \h </w:instrText>
      </w:r>
      <w:r>
        <w:fldChar w:fldCharType="separate"/>
      </w:r>
      <w:r>
        <w:t>53</w:t>
      </w:r>
      <w:r>
        <w:fldChar w:fldCharType="end"/>
      </w:r>
    </w:p>
    <w:p w14:paraId="2DED77B9" w14:textId="56F8F6D6" w:rsidR="003C162F" w:rsidRDefault="003C162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_Toc83129542 \h </w:instrText>
      </w:r>
      <w:r>
        <w:fldChar w:fldCharType="separate"/>
      </w:r>
      <w:r>
        <w:t>53</w:t>
      </w:r>
      <w:r>
        <w:fldChar w:fldCharType="end"/>
      </w:r>
    </w:p>
    <w:p w14:paraId="0A16CBF4" w14:textId="2514D74C" w:rsidR="003C162F" w:rsidRDefault="003C162F">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_Toc83129543 \h </w:instrText>
      </w:r>
      <w:r>
        <w:fldChar w:fldCharType="separate"/>
      </w:r>
      <w:r>
        <w:t>53</w:t>
      </w:r>
      <w:r>
        <w:fldChar w:fldCharType="end"/>
      </w:r>
    </w:p>
    <w:p w14:paraId="279AF7A7" w14:textId="447B0236" w:rsidR="003C162F" w:rsidRDefault="003C162F">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_Toc83129544 \h </w:instrText>
      </w:r>
      <w:r>
        <w:fldChar w:fldCharType="separate"/>
      </w:r>
      <w:r>
        <w:t>53</w:t>
      </w:r>
      <w:r>
        <w:fldChar w:fldCharType="end"/>
      </w:r>
    </w:p>
    <w:p w14:paraId="7F1B9B5B" w14:textId="47F24DE5" w:rsidR="003C162F" w:rsidRDefault="003C162F">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_Toc83129545 \h </w:instrText>
      </w:r>
      <w:r>
        <w:fldChar w:fldCharType="separate"/>
      </w:r>
      <w:r>
        <w:t>54</w:t>
      </w:r>
      <w:r>
        <w:fldChar w:fldCharType="end"/>
      </w:r>
    </w:p>
    <w:p w14:paraId="6123DC28" w14:textId="299D67E4" w:rsidR="003C162F" w:rsidRDefault="003C162F">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_Toc83129546 \h </w:instrText>
      </w:r>
      <w:r>
        <w:fldChar w:fldCharType="separate"/>
      </w:r>
      <w:r>
        <w:t>55</w:t>
      </w:r>
      <w:r>
        <w:fldChar w:fldCharType="end"/>
      </w:r>
    </w:p>
    <w:p w14:paraId="37C1CC2A" w14:textId="474DA7C0" w:rsidR="003C162F" w:rsidRDefault="003C162F">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_Toc83129547 \h </w:instrText>
      </w:r>
      <w:r>
        <w:fldChar w:fldCharType="separate"/>
      </w:r>
      <w:r>
        <w:t>56</w:t>
      </w:r>
      <w:r>
        <w:fldChar w:fldCharType="end"/>
      </w:r>
    </w:p>
    <w:p w14:paraId="20C234BC" w14:textId="6DC0BC82" w:rsidR="003C162F" w:rsidRDefault="003C162F">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_Toc83129548 \h </w:instrText>
      </w:r>
      <w:r>
        <w:fldChar w:fldCharType="separate"/>
      </w:r>
      <w:r>
        <w:t>57</w:t>
      </w:r>
      <w:r>
        <w:fldChar w:fldCharType="end"/>
      </w:r>
    </w:p>
    <w:p w14:paraId="556DE317" w14:textId="556ACF72" w:rsidR="003C162F" w:rsidRDefault="003C162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_Toc83129549 \h </w:instrText>
      </w:r>
      <w:r>
        <w:fldChar w:fldCharType="separate"/>
      </w:r>
      <w:r>
        <w:t>58</w:t>
      </w:r>
      <w:r>
        <w:fldChar w:fldCharType="end"/>
      </w:r>
    </w:p>
    <w:p w14:paraId="73ADDE8A" w14:textId="78E4AAE2" w:rsidR="003C162F" w:rsidRDefault="003C162F">
      <w:pPr>
        <w:pStyle w:val="TOC4"/>
        <w:rPr>
          <w:rFonts w:asciiTheme="minorHAnsi" w:eastAsiaTheme="minorEastAsia" w:hAnsiTheme="minorHAnsi" w:cstheme="minorBidi"/>
          <w:sz w:val="22"/>
          <w:szCs w:val="22"/>
          <w:lang w:eastAsia="en-GB"/>
        </w:rPr>
      </w:pPr>
      <w:r w:rsidRPr="00550A3D">
        <w:rPr>
          <w:rFonts w:eastAsia="Malgun Gothic"/>
        </w:rPr>
        <w:t>6.2.2.0</w:t>
      </w:r>
      <w:r>
        <w:rPr>
          <w:rFonts w:asciiTheme="minorHAnsi" w:eastAsiaTheme="minorEastAsia" w:hAnsiTheme="minorHAnsi" w:cstheme="minorBidi"/>
          <w:sz w:val="22"/>
          <w:szCs w:val="22"/>
          <w:lang w:eastAsia="en-GB"/>
        </w:rPr>
        <w:tab/>
      </w:r>
      <w:r w:rsidRPr="00550A3D">
        <w:rPr>
          <w:rFonts w:eastAsia="Malgun Gothic"/>
        </w:rPr>
        <w:t>General</w:t>
      </w:r>
      <w:r>
        <w:tab/>
      </w:r>
      <w:r>
        <w:fldChar w:fldCharType="begin"/>
      </w:r>
      <w:r>
        <w:instrText xml:space="preserve"> PAGEREF _Toc83129550 \h </w:instrText>
      </w:r>
      <w:r>
        <w:fldChar w:fldCharType="separate"/>
      </w:r>
      <w:r>
        <w:t>58</w:t>
      </w:r>
      <w:r>
        <w:fldChar w:fldCharType="end"/>
      </w:r>
    </w:p>
    <w:p w14:paraId="703F57A1" w14:textId="35610B8C" w:rsidR="003C162F" w:rsidRDefault="003C162F">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_Toc83129551 \h </w:instrText>
      </w:r>
      <w:r>
        <w:fldChar w:fldCharType="separate"/>
      </w:r>
      <w:r>
        <w:t>58</w:t>
      </w:r>
      <w:r>
        <w:fldChar w:fldCharType="end"/>
      </w:r>
    </w:p>
    <w:p w14:paraId="4911B34C" w14:textId="32FA7845" w:rsidR="003C162F" w:rsidRDefault="003C162F">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_Toc83129552 \h </w:instrText>
      </w:r>
      <w:r>
        <w:fldChar w:fldCharType="separate"/>
      </w:r>
      <w:r>
        <w:t>59</w:t>
      </w:r>
      <w:r>
        <w:fldChar w:fldCharType="end"/>
      </w:r>
    </w:p>
    <w:p w14:paraId="47185588" w14:textId="0378C647" w:rsidR="003C162F" w:rsidRDefault="003C162F">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_Toc83129553 \h </w:instrText>
      </w:r>
      <w:r>
        <w:fldChar w:fldCharType="separate"/>
      </w:r>
      <w:r>
        <w:t>60</w:t>
      </w:r>
      <w:r>
        <w:fldChar w:fldCharType="end"/>
      </w:r>
    </w:p>
    <w:p w14:paraId="0B9623F7" w14:textId="2D165441" w:rsidR="003C162F" w:rsidRDefault="003C162F">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_Toc83129554 \h </w:instrText>
      </w:r>
      <w:r>
        <w:fldChar w:fldCharType="separate"/>
      </w:r>
      <w:r>
        <w:t>61</w:t>
      </w:r>
      <w:r>
        <w:fldChar w:fldCharType="end"/>
      </w:r>
    </w:p>
    <w:p w14:paraId="19EE813E" w14:textId="253AE1EA" w:rsidR="003C162F" w:rsidRDefault="003C162F">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_Toc83129555 \h </w:instrText>
      </w:r>
      <w:r>
        <w:fldChar w:fldCharType="separate"/>
      </w:r>
      <w:r>
        <w:t>61</w:t>
      </w:r>
      <w:r>
        <w:fldChar w:fldCharType="end"/>
      </w:r>
    </w:p>
    <w:p w14:paraId="6DE0D813" w14:textId="38E2AD0B" w:rsidR="003C162F" w:rsidRDefault="003C162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_Toc83129556 \h </w:instrText>
      </w:r>
      <w:r>
        <w:fldChar w:fldCharType="separate"/>
      </w:r>
      <w:r>
        <w:t>61</w:t>
      </w:r>
      <w:r>
        <w:fldChar w:fldCharType="end"/>
      </w:r>
    </w:p>
    <w:p w14:paraId="65CE45B7" w14:textId="1FF066FC" w:rsidR="003C162F" w:rsidRDefault="003C162F">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_Toc83129557 \h </w:instrText>
      </w:r>
      <w:r>
        <w:fldChar w:fldCharType="separate"/>
      </w:r>
      <w:r>
        <w:t>61</w:t>
      </w:r>
      <w:r>
        <w:fldChar w:fldCharType="end"/>
      </w:r>
    </w:p>
    <w:p w14:paraId="35555E37" w14:textId="3D0792E5" w:rsidR="003C162F" w:rsidRDefault="003C162F">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_Toc83129558 \h </w:instrText>
      </w:r>
      <w:r>
        <w:fldChar w:fldCharType="separate"/>
      </w:r>
      <w:r>
        <w:t>62</w:t>
      </w:r>
      <w:r>
        <w:fldChar w:fldCharType="end"/>
      </w:r>
    </w:p>
    <w:p w14:paraId="270C2A91" w14:textId="1EEB629A" w:rsidR="003C162F" w:rsidRDefault="003C162F">
      <w:pPr>
        <w:pStyle w:val="TOC5"/>
        <w:rPr>
          <w:rFonts w:asciiTheme="minorHAnsi" w:eastAsiaTheme="minorEastAsia" w:hAnsiTheme="minorHAnsi" w:cstheme="minorBidi"/>
          <w:sz w:val="22"/>
          <w:szCs w:val="22"/>
          <w:lang w:eastAsia="en-GB"/>
        </w:rPr>
      </w:pPr>
      <w:r w:rsidRPr="00550A3D">
        <w:rPr>
          <w:snapToGrid w:val="0"/>
          <w:lang w:eastAsia="zh-CN"/>
        </w:rPr>
        <w:t>6.2.3.2.1</w:t>
      </w:r>
      <w:r>
        <w:rPr>
          <w:rFonts w:asciiTheme="minorHAnsi" w:eastAsiaTheme="minorEastAsia" w:hAnsiTheme="minorHAnsi" w:cstheme="minorBidi"/>
          <w:sz w:val="22"/>
          <w:szCs w:val="22"/>
          <w:lang w:eastAsia="en-GB"/>
        </w:rPr>
        <w:tab/>
      </w:r>
      <w:r w:rsidRPr="00550A3D">
        <w:rPr>
          <w:snapToGrid w:val="0"/>
          <w:lang w:eastAsia="zh-CN"/>
        </w:rPr>
        <w:t>Void</w:t>
      </w:r>
      <w:r>
        <w:tab/>
      </w:r>
      <w:r>
        <w:fldChar w:fldCharType="begin"/>
      </w:r>
      <w:r>
        <w:instrText xml:space="preserve"> PAGEREF _Toc83129559 \h </w:instrText>
      </w:r>
      <w:r>
        <w:fldChar w:fldCharType="separate"/>
      </w:r>
      <w:r>
        <w:t>62</w:t>
      </w:r>
      <w:r>
        <w:fldChar w:fldCharType="end"/>
      </w:r>
    </w:p>
    <w:p w14:paraId="18C9B433" w14:textId="693CBFB3" w:rsidR="003C162F" w:rsidRDefault="003C162F">
      <w:pPr>
        <w:pStyle w:val="TOC5"/>
        <w:rPr>
          <w:rFonts w:asciiTheme="minorHAnsi" w:eastAsiaTheme="minorEastAsia" w:hAnsiTheme="minorHAnsi" w:cstheme="minorBidi"/>
          <w:sz w:val="22"/>
          <w:szCs w:val="22"/>
          <w:lang w:eastAsia="en-GB"/>
        </w:rPr>
      </w:pPr>
      <w:r w:rsidRPr="00550A3D">
        <w:rPr>
          <w:snapToGrid w:val="0"/>
          <w:lang w:eastAsia="zh-CN"/>
        </w:rPr>
        <w:t>6.2.3.2.2</w:t>
      </w:r>
      <w:r>
        <w:rPr>
          <w:rFonts w:asciiTheme="minorHAnsi" w:eastAsiaTheme="minorEastAsia" w:hAnsiTheme="minorHAnsi" w:cstheme="minorBidi"/>
          <w:sz w:val="22"/>
          <w:szCs w:val="22"/>
          <w:lang w:eastAsia="en-GB"/>
        </w:rPr>
        <w:tab/>
      </w:r>
      <w:r w:rsidRPr="00550A3D">
        <w:rPr>
          <w:snapToGrid w:val="0"/>
          <w:lang w:eastAsia="zh-CN"/>
        </w:rPr>
        <w:t>Void</w:t>
      </w:r>
      <w:r>
        <w:tab/>
      </w:r>
      <w:r>
        <w:fldChar w:fldCharType="begin"/>
      </w:r>
      <w:r>
        <w:instrText xml:space="preserve"> PAGEREF _Toc83129560 \h </w:instrText>
      </w:r>
      <w:r>
        <w:fldChar w:fldCharType="separate"/>
      </w:r>
      <w:r>
        <w:t>62</w:t>
      </w:r>
      <w:r>
        <w:fldChar w:fldCharType="end"/>
      </w:r>
    </w:p>
    <w:p w14:paraId="0D12D2DC" w14:textId="55D9DA2F" w:rsidR="003C162F" w:rsidRDefault="003C162F">
      <w:pPr>
        <w:pStyle w:val="TOC5"/>
        <w:rPr>
          <w:rFonts w:asciiTheme="minorHAnsi" w:eastAsiaTheme="minorEastAsia" w:hAnsiTheme="minorHAnsi" w:cstheme="minorBidi"/>
          <w:sz w:val="22"/>
          <w:szCs w:val="22"/>
          <w:lang w:eastAsia="en-GB"/>
        </w:rPr>
      </w:pPr>
      <w:r w:rsidRPr="00550A3D">
        <w:rPr>
          <w:snapToGrid w:val="0"/>
          <w:lang w:eastAsia="zh-CN"/>
        </w:rPr>
        <w:t>6.2.3.2.3</w:t>
      </w:r>
      <w:r>
        <w:rPr>
          <w:rFonts w:asciiTheme="minorHAnsi" w:eastAsiaTheme="minorEastAsia" w:hAnsiTheme="minorHAnsi" w:cstheme="minorBidi"/>
          <w:sz w:val="22"/>
          <w:szCs w:val="22"/>
          <w:lang w:eastAsia="en-GB"/>
        </w:rPr>
        <w:tab/>
      </w:r>
      <w:r w:rsidRPr="00550A3D">
        <w:rPr>
          <w:snapToGrid w:val="0"/>
          <w:lang w:eastAsia="zh-CN"/>
        </w:rPr>
        <w:t>Void</w:t>
      </w:r>
      <w:r>
        <w:tab/>
      </w:r>
      <w:r>
        <w:fldChar w:fldCharType="begin"/>
      </w:r>
      <w:r>
        <w:instrText xml:space="preserve"> PAGEREF _Toc83129561 \h </w:instrText>
      </w:r>
      <w:r>
        <w:fldChar w:fldCharType="separate"/>
      </w:r>
      <w:r>
        <w:t>62</w:t>
      </w:r>
      <w:r>
        <w:fldChar w:fldCharType="end"/>
      </w:r>
    </w:p>
    <w:p w14:paraId="262FFC98" w14:textId="112E218E" w:rsidR="003C162F" w:rsidRDefault="003C162F">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_Toc83129562 \h </w:instrText>
      </w:r>
      <w:r>
        <w:fldChar w:fldCharType="separate"/>
      </w:r>
      <w:r>
        <w:t>62</w:t>
      </w:r>
      <w:r>
        <w:fldChar w:fldCharType="end"/>
      </w:r>
    </w:p>
    <w:p w14:paraId="19FA0F50" w14:textId="0E8BF52B" w:rsidR="003C162F" w:rsidRDefault="003C162F">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Void</w:t>
      </w:r>
      <w:r>
        <w:tab/>
      </w:r>
      <w:r>
        <w:fldChar w:fldCharType="begin"/>
      </w:r>
      <w:r>
        <w:instrText xml:space="preserve"> PAGEREF _Toc83129563 \h </w:instrText>
      </w:r>
      <w:r>
        <w:fldChar w:fldCharType="separate"/>
      </w:r>
      <w:r>
        <w:t>62</w:t>
      </w:r>
      <w:r>
        <w:fldChar w:fldCharType="end"/>
      </w:r>
    </w:p>
    <w:p w14:paraId="292A3D77" w14:textId="3B10610C" w:rsidR="003C162F" w:rsidRDefault="003C162F">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_Toc83129564 \h </w:instrText>
      </w:r>
      <w:r>
        <w:fldChar w:fldCharType="separate"/>
      </w:r>
      <w:r>
        <w:t>62</w:t>
      </w:r>
      <w:r>
        <w:fldChar w:fldCharType="end"/>
      </w:r>
    </w:p>
    <w:p w14:paraId="5484CA0F" w14:textId="757C8DC0" w:rsidR="003C162F" w:rsidRDefault="003C162F">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_Toc83129565 \h </w:instrText>
      </w:r>
      <w:r>
        <w:fldChar w:fldCharType="separate"/>
      </w:r>
      <w:r>
        <w:t>62</w:t>
      </w:r>
      <w:r>
        <w:fldChar w:fldCharType="end"/>
      </w:r>
    </w:p>
    <w:p w14:paraId="05487466" w14:textId="67B9CC43" w:rsidR="003C162F" w:rsidRDefault="003C162F">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_Toc83129566 \h </w:instrText>
      </w:r>
      <w:r>
        <w:fldChar w:fldCharType="separate"/>
      </w:r>
      <w:r>
        <w:t>62</w:t>
      </w:r>
      <w:r>
        <w:fldChar w:fldCharType="end"/>
      </w:r>
    </w:p>
    <w:p w14:paraId="47A62374" w14:textId="285A0FA9" w:rsidR="003C162F" w:rsidRDefault="003C162F">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_Toc83129567 \h </w:instrText>
      </w:r>
      <w:r>
        <w:fldChar w:fldCharType="separate"/>
      </w:r>
      <w:r>
        <w:t>63</w:t>
      </w:r>
      <w:r>
        <w:fldChar w:fldCharType="end"/>
      </w:r>
    </w:p>
    <w:p w14:paraId="4BAAEE09" w14:textId="4D253E33" w:rsidR="003C162F" w:rsidRDefault="003C162F">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_Toc83129568 \h </w:instrText>
      </w:r>
      <w:r>
        <w:fldChar w:fldCharType="separate"/>
      </w:r>
      <w:r>
        <w:t>63</w:t>
      </w:r>
      <w:r>
        <w:fldChar w:fldCharType="end"/>
      </w:r>
    </w:p>
    <w:p w14:paraId="777AA163" w14:textId="33861AD0" w:rsidR="003C162F" w:rsidRDefault="003C162F">
      <w:pPr>
        <w:pStyle w:val="TOC5"/>
        <w:rPr>
          <w:rFonts w:asciiTheme="minorHAnsi" w:eastAsiaTheme="minorEastAsia" w:hAnsiTheme="minorHAnsi" w:cstheme="minorBidi"/>
          <w:sz w:val="22"/>
          <w:szCs w:val="22"/>
          <w:lang w:eastAsia="en-GB"/>
        </w:rPr>
      </w:pPr>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_Toc83129569 \h </w:instrText>
      </w:r>
      <w:r>
        <w:fldChar w:fldCharType="separate"/>
      </w:r>
      <w:r>
        <w:t>63</w:t>
      </w:r>
      <w:r>
        <w:fldChar w:fldCharType="end"/>
      </w:r>
    </w:p>
    <w:p w14:paraId="368E562A" w14:textId="4EED4D51" w:rsidR="003C162F" w:rsidRDefault="003C162F">
      <w:pPr>
        <w:pStyle w:val="TOC4"/>
        <w:rPr>
          <w:rFonts w:asciiTheme="minorHAnsi" w:eastAsiaTheme="minorEastAsia" w:hAnsiTheme="minorHAnsi" w:cstheme="minorBidi"/>
          <w:sz w:val="22"/>
          <w:szCs w:val="22"/>
          <w:lang w:eastAsia="en-GB"/>
        </w:rPr>
      </w:pPr>
      <w:r w:rsidRPr="00550A3D">
        <w:rPr>
          <w:rFonts w:eastAsia="Malgun Gothic"/>
        </w:rPr>
        <w:t>6.2.3.4</w:t>
      </w:r>
      <w:r>
        <w:rPr>
          <w:rFonts w:asciiTheme="minorHAnsi" w:eastAsiaTheme="minorEastAsia" w:hAnsiTheme="minorHAnsi" w:cstheme="minorBidi"/>
          <w:sz w:val="22"/>
          <w:szCs w:val="22"/>
          <w:lang w:eastAsia="en-GB"/>
        </w:rPr>
        <w:tab/>
      </w:r>
      <w:r w:rsidRPr="00550A3D">
        <w:rPr>
          <w:rFonts w:eastAsia="Malgun Gothic"/>
        </w:rPr>
        <w:t>A-MPR for NS_203</w:t>
      </w:r>
      <w:r>
        <w:tab/>
      </w:r>
      <w:r>
        <w:fldChar w:fldCharType="begin"/>
      </w:r>
      <w:r>
        <w:instrText xml:space="preserve"> PAGEREF _Toc83129570 \h </w:instrText>
      </w:r>
      <w:r>
        <w:fldChar w:fldCharType="separate"/>
      </w:r>
      <w:r>
        <w:t>63</w:t>
      </w:r>
      <w:r>
        <w:fldChar w:fldCharType="end"/>
      </w:r>
    </w:p>
    <w:p w14:paraId="0D8C6533" w14:textId="0BCE5B1D" w:rsidR="003C162F" w:rsidRDefault="003C162F">
      <w:pPr>
        <w:pStyle w:val="TOC5"/>
        <w:rPr>
          <w:rFonts w:asciiTheme="minorHAnsi" w:eastAsiaTheme="minorEastAsia" w:hAnsiTheme="minorHAnsi" w:cstheme="minorBidi"/>
          <w:sz w:val="22"/>
          <w:szCs w:val="22"/>
          <w:lang w:eastAsia="en-GB"/>
        </w:rPr>
      </w:pPr>
      <w:r w:rsidRPr="00550A3D">
        <w:rPr>
          <w:rFonts w:eastAsia="Malgun Gothic"/>
          <w:snapToGrid w:val="0"/>
          <w:lang w:eastAsia="zh-CN"/>
        </w:rPr>
        <w:t>6.2.3.4.1</w:t>
      </w:r>
      <w:r>
        <w:rPr>
          <w:rFonts w:asciiTheme="minorHAnsi" w:eastAsiaTheme="minorEastAsia" w:hAnsiTheme="minorHAnsi" w:cstheme="minorBidi"/>
          <w:sz w:val="22"/>
          <w:szCs w:val="22"/>
          <w:lang w:eastAsia="en-GB"/>
        </w:rPr>
        <w:tab/>
      </w:r>
      <w:r w:rsidRPr="00550A3D">
        <w:rPr>
          <w:rFonts w:eastAsia="Malgun Gothic"/>
          <w:snapToGrid w:val="0"/>
          <w:lang w:eastAsia="zh-CN"/>
        </w:rPr>
        <w:t>A-MPR for NS_203 for power class 1</w:t>
      </w:r>
      <w:r>
        <w:tab/>
      </w:r>
      <w:r>
        <w:fldChar w:fldCharType="begin"/>
      </w:r>
      <w:r>
        <w:instrText xml:space="preserve"> PAGEREF _Toc83129571 \h </w:instrText>
      </w:r>
      <w:r>
        <w:fldChar w:fldCharType="separate"/>
      </w:r>
      <w:r>
        <w:t>63</w:t>
      </w:r>
      <w:r>
        <w:fldChar w:fldCharType="end"/>
      </w:r>
    </w:p>
    <w:p w14:paraId="5E130422" w14:textId="48235FA9" w:rsidR="003C162F" w:rsidRDefault="003C162F">
      <w:pPr>
        <w:pStyle w:val="TOC5"/>
        <w:rPr>
          <w:rFonts w:asciiTheme="minorHAnsi" w:eastAsiaTheme="minorEastAsia" w:hAnsiTheme="minorHAnsi" w:cstheme="minorBidi"/>
          <w:sz w:val="22"/>
          <w:szCs w:val="22"/>
          <w:lang w:eastAsia="en-GB"/>
        </w:rPr>
      </w:pPr>
      <w:r w:rsidRPr="00550A3D">
        <w:rPr>
          <w:rFonts w:eastAsia="Malgun Gothic"/>
          <w:snapToGrid w:val="0"/>
          <w:lang w:eastAsia="zh-CN"/>
        </w:rPr>
        <w:t>6.2.3.4.2</w:t>
      </w:r>
      <w:r>
        <w:rPr>
          <w:rFonts w:asciiTheme="minorHAnsi" w:eastAsiaTheme="minorEastAsia" w:hAnsiTheme="minorHAnsi" w:cstheme="minorBidi"/>
          <w:sz w:val="22"/>
          <w:szCs w:val="22"/>
          <w:lang w:eastAsia="en-GB"/>
        </w:rPr>
        <w:tab/>
      </w:r>
      <w:r w:rsidRPr="00550A3D">
        <w:rPr>
          <w:rFonts w:eastAsia="Malgun Gothic"/>
          <w:snapToGrid w:val="0"/>
          <w:lang w:eastAsia="zh-CN"/>
        </w:rPr>
        <w:t>A-MPR for NS_203 for power class 2</w:t>
      </w:r>
      <w:r>
        <w:tab/>
      </w:r>
      <w:r>
        <w:fldChar w:fldCharType="begin"/>
      </w:r>
      <w:r>
        <w:instrText xml:space="preserve"> PAGEREF _Toc83129572 \h </w:instrText>
      </w:r>
      <w:r>
        <w:fldChar w:fldCharType="separate"/>
      </w:r>
      <w:r>
        <w:t>63</w:t>
      </w:r>
      <w:r>
        <w:fldChar w:fldCharType="end"/>
      </w:r>
    </w:p>
    <w:p w14:paraId="1A926572" w14:textId="0FA31507" w:rsidR="003C162F" w:rsidRDefault="003C162F">
      <w:pPr>
        <w:pStyle w:val="TOC5"/>
        <w:rPr>
          <w:rFonts w:asciiTheme="minorHAnsi" w:eastAsiaTheme="minorEastAsia" w:hAnsiTheme="minorHAnsi" w:cstheme="minorBidi"/>
          <w:sz w:val="22"/>
          <w:szCs w:val="22"/>
          <w:lang w:eastAsia="en-GB"/>
        </w:rPr>
      </w:pPr>
      <w:r w:rsidRPr="00550A3D">
        <w:rPr>
          <w:rFonts w:eastAsia="Malgun Gothic"/>
          <w:snapToGrid w:val="0"/>
          <w:lang w:eastAsia="zh-CN"/>
        </w:rPr>
        <w:t>6.2.3.4.3</w:t>
      </w:r>
      <w:r>
        <w:rPr>
          <w:rFonts w:asciiTheme="minorHAnsi" w:eastAsiaTheme="minorEastAsia" w:hAnsiTheme="minorHAnsi" w:cstheme="minorBidi"/>
          <w:sz w:val="22"/>
          <w:szCs w:val="22"/>
          <w:lang w:eastAsia="en-GB"/>
        </w:rPr>
        <w:tab/>
      </w:r>
      <w:r w:rsidRPr="00550A3D">
        <w:rPr>
          <w:rFonts w:eastAsia="Malgun Gothic"/>
          <w:snapToGrid w:val="0"/>
          <w:lang w:eastAsia="zh-CN"/>
        </w:rPr>
        <w:t>A-MPR for NS_203 for power class 3</w:t>
      </w:r>
      <w:r>
        <w:tab/>
      </w:r>
      <w:r>
        <w:fldChar w:fldCharType="begin"/>
      </w:r>
      <w:r>
        <w:instrText xml:space="preserve"> PAGEREF _Toc83129573 \h </w:instrText>
      </w:r>
      <w:r>
        <w:fldChar w:fldCharType="separate"/>
      </w:r>
      <w:r>
        <w:t>63</w:t>
      </w:r>
      <w:r>
        <w:fldChar w:fldCharType="end"/>
      </w:r>
    </w:p>
    <w:p w14:paraId="7D4A78C3" w14:textId="0B3B0EFC" w:rsidR="003C162F" w:rsidRDefault="003C162F">
      <w:pPr>
        <w:pStyle w:val="TOC5"/>
        <w:rPr>
          <w:rFonts w:asciiTheme="minorHAnsi" w:eastAsiaTheme="minorEastAsia" w:hAnsiTheme="minorHAnsi" w:cstheme="minorBidi"/>
          <w:sz w:val="22"/>
          <w:szCs w:val="22"/>
          <w:lang w:eastAsia="en-GB"/>
        </w:rPr>
      </w:pPr>
      <w:r w:rsidRPr="00550A3D">
        <w:rPr>
          <w:rFonts w:eastAsia="Malgun Gothic"/>
        </w:rPr>
        <w:t>6.2.3.4.4</w:t>
      </w:r>
      <w:r>
        <w:rPr>
          <w:rFonts w:asciiTheme="minorHAnsi" w:eastAsiaTheme="minorEastAsia" w:hAnsiTheme="minorHAnsi" w:cstheme="minorBidi"/>
          <w:sz w:val="22"/>
          <w:szCs w:val="22"/>
          <w:lang w:eastAsia="en-GB"/>
        </w:rPr>
        <w:tab/>
      </w:r>
      <w:r w:rsidRPr="00550A3D">
        <w:rPr>
          <w:rFonts w:eastAsia="Malgun Gothic"/>
        </w:rPr>
        <w:t>A-MPR for NS_203 for power class 4</w:t>
      </w:r>
      <w:r>
        <w:tab/>
      </w:r>
      <w:r>
        <w:fldChar w:fldCharType="begin"/>
      </w:r>
      <w:r>
        <w:instrText xml:space="preserve"> PAGEREF _Toc83129574 \h </w:instrText>
      </w:r>
      <w:r>
        <w:fldChar w:fldCharType="separate"/>
      </w:r>
      <w:r>
        <w:t>63</w:t>
      </w:r>
      <w:r>
        <w:fldChar w:fldCharType="end"/>
      </w:r>
    </w:p>
    <w:p w14:paraId="2D07D371" w14:textId="43420BFB" w:rsidR="003C162F" w:rsidRDefault="003C162F">
      <w:pPr>
        <w:pStyle w:val="TOC5"/>
        <w:rPr>
          <w:rFonts w:asciiTheme="minorHAnsi" w:eastAsiaTheme="minorEastAsia" w:hAnsiTheme="minorHAnsi" w:cstheme="minorBidi"/>
          <w:sz w:val="22"/>
          <w:szCs w:val="22"/>
          <w:lang w:eastAsia="en-GB"/>
        </w:rPr>
      </w:pPr>
      <w:r w:rsidRPr="00550A3D">
        <w:rPr>
          <w:rFonts w:eastAsia="Malgun Gothic"/>
        </w:rPr>
        <w:t>6.2.3.4.5</w:t>
      </w:r>
      <w:r>
        <w:rPr>
          <w:rFonts w:asciiTheme="minorHAnsi" w:eastAsiaTheme="minorEastAsia" w:hAnsiTheme="minorHAnsi" w:cstheme="minorBidi"/>
          <w:sz w:val="22"/>
          <w:szCs w:val="22"/>
          <w:lang w:eastAsia="en-GB"/>
        </w:rPr>
        <w:tab/>
      </w:r>
      <w:r w:rsidRPr="00550A3D">
        <w:rPr>
          <w:rFonts w:eastAsia="Malgun Gothic"/>
        </w:rPr>
        <w:t>A-MPR for NS_203 for power class 5</w:t>
      </w:r>
      <w:r>
        <w:tab/>
      </w:r>
      <w:r>
        <w:fldChar w:fldCharType="begin"/>
      </w:r>
      <w:r>
        <w:instrText xml:space="preserve"> PAGEREF _Toc83129575 \h </w:instrText>
      </w:r>
      <w:r>
        <w:fldChar w:fldCharType="separate"/>
      </w:r>
      <w:r>
        <w:t>63</w:t>
      </w:r>
      <w:r>
        <w:fldChar w:fldCharType="end"/>
      </w:r>
    </w:p>
    <w:p w14:paraId="2047609B" w14:textId="3E1C4502" w:rsidR="003C162F" w:rsidRDefault="003C162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_Toc83129576 \h </w:instrText>
      </w:r>
      <w:r>
        <w:fldChar w:fldCharType="separate"/>
      </w:r>
      <w:r>
        <w:t>63</w:t>
      </w:r>
      <w:r>
        <w:fldChar w:fldCharType="end"/>
      </w:r>
    </w:p>
    <w:p w14:paraId="6D51E9E1" w14:textId="4AC23AC6" w:rsidR="003C162F" w:rsidRDefault="003C162F">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_Toc83129577 \h </w:instrText>
      </w:r>
      <w:r>
        <w:fldChar w:fldCharType="separate"/>
      </w:r>
      <w:r>
        <w:t>64</w:t>
      </w:r>
      <w:r>
        <w:fldChar w:fldCharType="end"/>
      </w:r>
    </w:p>
    <w:p w14:paraId="7A865931" w14:textId="30A0CCB8" w:rsidR="003C162F" w:rsidRDefault="003C162F">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_Toc83129578 \h </w:instrText>
      </w:r>
      <w:r>
        <w:fldChar w:fldCharType="separate"/>
      </w:r>
      <w:r>
        <w:t>64</w:t>
      </w:r>
      <w:r>
        <w:fldChar w:fldCharType="end"/>
      </w:r>
    </w:p>
    <w:p w14:paraId="0F18A1C4" w14:textId="2D99D600" w:rsidR="003C162F" w:rsidRDefault="003C162F">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_Toc83129579 \h </w:instrText>
      </w:r>
      <w:r>
        <w:fldChar w:fldCharType="separate"/>
      </w:r>
      <w:r>
        <w:t>65</w:t>
      </w:r>
      <w:r>
        <w:fldChar w:fldCharType="end"/>
      </w:r>
    </w:p>
    <w:p w14:paraId="3F02A482" w14:textId="68BF924F" w:rsidR="003C162F" w:rsidRDefault="003C162F">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_Toc83129580 \h </w:instrText>
      </w:r>
      <w:r>
        <w:fldChar w:fldCharType="separate"/>
      </w:r>
      <w:r>
        <w:t>65</w:t>
      </w:r>
      <w:r>
        <w:fldChar w:fldCharType="end"/>
      </w:r>
    </w:p>
    <w:p w14:paraId="636DF3EE" w14:textId="141E21BB" w:rsidR="003C162F" w:rsidRDefault="003C162F">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_Toc83129581 \h </w:instrText>
      </w:r>
      <w:r>
        <w:fldChar w:fldCharType="separate"/>
      </w:r>
      <w:r>
        <w:t>65</w:t>
      </w:r>
      <w:r>
        <w:fldChar w:fldCharType="end"/>
      </w:r>
    </w:p>
    <w:p w14:paraId="0C33D019" w14:textId="64C65BC4" w:rsidR="003C162F" w:rsidRDefault="003C162F">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_Toc83129582 \h </w:instrText>
      </w:r>
      <w:r>
        <w:fldChar w:fldCharType="separate"/>
      </w:r>
      <w:r>
        <w:t>65</w:t>
      </w:r>
      <w:r>
        <w:fldChar w:fldCharType="end"/>
      </w:r>
    </w:p>
    <w:p w14:paraId="3AC3125E" w14:textId="19573EBF" w:rsidR="003C162F" w:rsidRDefault="003C162F">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_Toc83129583 \h </w:instrText>
      </w:r>
      <w:r>
        <w:fldChar w:fldCharType="separate"/>
      </w:r>
      <w:r>
        <w:t>66</w:t>
      </w:r>
      <w:r>
        <w:fldChar w:fldCharType="end"/>
      </w:r>
    </w:p>
    <w:p w14:paraId="68A47E55" w14:textId="66B79172" w:rsidR="003C162F" w:rsidRDefault="003C162F">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_Toc83129584 \h </w:instrText>
      </w:r>
      <w:r>
        <w:fldChar w:fldCharType="separate"/>
      </w:r>
      <w:r>
        <w:t>66</w:t>
      </w:r>
      <w:r>
        <w:fldChar w:fldCharType="end"/>
      </w:r>
    </w:p>
    <w:p w14:paraId="098F6916" w14:textId="4C0E421D" w:rsidR="003C162F" w:rsidRDefault="003C162F">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_Toc83129585 \h </w:instrText>
      </w:r>
      <w:r>
        <w:fldChar w:fldCharType="separate"/>
      </w:r>
      <w:r>
        <w:t>67</w:t>
      </w:r>
      <w:r>
        <w:fldChar w:fldCharType="end"/>
      </w:r>
    </w:p>
    <w:p w14:paraId="5DBF1B2D" w14:textId="20A93524" w:rsidR="003C162F" w:rsidRDefault="003C162F">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_Toc83129586 \h </w:instrText>
      </w:r>
      <w:r>
        <w:fldChar w:fldCharType="separate"/>
      </w:r>
      <w:r>
        <w:t>67</w:t>
      </w:r>
      <w:r>
        <w:fldChar w:fldCharType="end"/>
      </w:r>
    </w:p>
    <w:p w14:paraId="0782714E" w14:textId="02ECE68F" w:rsidR="003C162F" w:rsidRDefault="003C162F">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_Toc83129587 \h </w:instrText>
      </w:r>
      <w:r>
        <w:fldChar w:fldCharType="separate"/>
      </w:r>
      <w:r>
        <w:t>68</w:t>
      </w:r>
      <w:r>
        <w:fldChar w:fldCharType="end"/>
      </w:r>
    </w:p>
    <w:p w14:paraId="32417CA7" w14:textId="1BD2BC5B" w:rsidR="003C162F" w:rsidRDefault="003C162F">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_Toc83129588 \h </w:instrText>
      </w:r>
      <w:r>
        <w:fldChar w:fldCharType="separate"/>
      </w:r>
      <w:r>
        <w:t>68</w:t>
      </w:r>
      <w:r>
        <w:fldChar w:fldCharType="end"/>
      </w:r>
    </w:p>
    <w:p w14:paraId="1557D8CE" w14:textId="0A149429" w:rsidR="003C162F" w:rsidRDefault="003C162F">
      <w:pPr>
        <w:pStyle w:val="TOC4"/>
        <w:rPr>
          <w:rFonts w:asciiTheme="minorHAnsi" w:eastAsiaTheme="minorEastAsia" w:hAnsiTheme="minorHAnsi" w:cstheme="minorBidi"/>
          <w:sz w:val="22"/>
          <w:szCs w:val="22"/>
          <w:lang w:eastAsia="en-GB"/>
        </w:rPr>
      </w:pPr>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_Toc83129589 \h </w:instrText>
      </w:r>
      <w:r>
        <w:fldChar w:fldCharType="separate"/>
      </w:r>
      <w:r>
        <w:t>68</w:t>
      </w:r>
      <w:r>
        <w:fldChar w:fldCharType="end"/>
      </w:r>
    </w:p>
    <w:p w14:paraId="66250AE9" w14:textId="619C2874" w:rsidR="003C162F" w:rsidRDefault="003C162F">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_Toc83129590 \h </w:instrText>
      </w:r>
      <w:r>
        <w:fldChar w:fldCharType="separate"/>
      </w:r>
      <w:r>
        <w:t>68</w:t>
      </w:r>
      <w:r>
        <w:fldChar w:fldCharType="end"/>
      </w:r>
    </w:p>
    <w:p w14:paraId="36206FB3" w14:textId="4DA250D5" w:rsidR="003C162F" w:rsidRDefault="003C162F">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_Toc83129591 \h </w:instrText>
      </w:r>
      <w:r>
        <w:fldChar w:fldCharType="separate"/>
      </w:r>
      <w:r>
        <w:t>68</w:t>
      </w:r>
      <w:r>
        <w:fldChar w:fldCharType="end"/>
      </w:r>
    </w:p>
    <w:p w14:paraId="156A04D1" w14:textId="7FD0892B" w:rsidR="003C162F" w:rsidRDefault="003C162F">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_Toc83129592 \h </w:instrText>
      </w:r>
      <w:r>
        <w:fldChar w:fldCharType="separate"/>
      </w:r>
      <w:r>
        <w:t>69</w:t>
      </w:r>
      <w:r>
        <w:fldChar w:fldCharType="end"/>
      </w:r>
    </w:p>
    <w:p w14:paraId="1F4770C9" w14:textId="70EE4B16" w:rsidR="003C162F" w:rsidRDefault="003C162F">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_Toc83129593 \h </w:instrText>
      </w:r>
      <w:r>
        <w:fldChar w:fldCharType="separate"/>
      </w:r>
      <w:r>
        <w:t>69</w:t>
      </w:r>
      <w:r>
        <w:fldChar w:fldCharType="end"/>
      </w:r>
    </w:p>
    <w:p w14:paraId="12BEA4F7" w14:textId="33E305E2" w:rsidR="003C162F" w:rsidRDefault="003C162F">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_Toc83129594 \h </w:instrText>
      </w:r>
      <w:r>
        <w:fldChar w:fldCharType="separate"/>
      </w:r>
      <w:r>
        <w:t>69</w:t>
      </w:r>
      <w:r>
        <w:fldChar w:fldCharType="end"/>
      </w:r>
    </w:p>
    <w:p w14:paraId="36CB5852" w14:textId="4E7DA325" w:rsidR="003C162F" w:rsidRDefault="003C162F">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_Toc83129595 \h </w:instrText>
      </w:r>
      <w:r>
        <w:fldChar w:fldCharType="separate"/>
      </w:r>
      <w:r>
        <w:t>69</w:t>
      </w:r>
      <w:r>
        <w:fldChar w:fldCharType="end"/>
      </w:r>
    </w:p>
    <w:p w14:paraId="32080B4B" w14:textId="6814809A" w:rsidR="003C162F" w:rsidRDefault="003C162F">
      <w:pPr>
        <w:pStyle w:val="TOC5"/>
        <w:rPr>
          <w:rFonts w:asciiTheme="minorHAnsi" w:eastAsiaTheme="minorEastAsia" w:hAnsiTheme="minorHAnsi" w:cstheme="minorBidi"/>
          <w:sz w:val="22"/>
          <w:szCs w:val="22"/>
          <w:lang w:eastAsia="en-GB"/>
        </w:rPr>
      </w:pPr>
      <w:r>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_Toc83129596 \h </w:instrText>
      </w:r>
      <w:r>
        <w:fldChar w:fldCharType="separate"/>
      </w:r>
      <w:r>
        <w:t>69</w:t>
      </w:r>
      <w:r>
        <w:fldChar w:fldCharType="end"/>
      </w:r>
    </w:p>
    <w:p w14:paraId="79A61D5A" w14:textId="543FEBAB" w:rsidR="003C162F" w:rsidRDefault="003C162F">
      <w:pPr>
        <w:pStyle w:val="TOC5"/>
        <w:rPr>
          <w:rFonts w:asciiTheme="minorHAnsi" w:eastAsiaTheme="minorEastAsia" w:hAnsiTheme="minorHAnsi" w:cstheme="minorBidi"/>
          <w:sz w:val="22"/>
          <w:szCs w:val="22"/>
          <w:lang w:eastAsia="en-GB"/>
        </w:rPr>
      </w:pPr>
      <w:r>
        <w:t>6.2A.3.2.5</w:t>
      </w:r>
      <w:r>
        <w:rPr>
          <w:rFonts w:asciiTheme="minorHAnsi" w:eastAsiaTheme="minorEastAsia" w:hAnsiTheme="minorHAnsi" w:cstheme="minorBidi"/>
          <w:sz w:val="22"/>
          <w:szCs w:val="22"/>
          <w:lang w:eastAsia="en-GB"/>
        </w:rPr>
        <w:tab/>
      </w:r>
      <w:r>
        <w:t>Void</w:t>
      </w:r>
      <w:r>
        <w:tab/>
      </w:r>
      <w:r>
        <w:fldChar w:fldCharType="begin"/>
      </w:r>
      <w:r>
        <w:instrText xml:space="preserve"> PAGEREF _Toc83129597 \h </w:instrText>
      </w:r>
      <w:r>
        <w:fldChar w:fldCharType="separate"/>
      </w:r>
      <w:r>
        <w:t>69</w:t>
      </w:r>
      <w:r>
        <w:fldChar w:fldCharType="end"/>
      </w:r>
    </w:p>
    <w:p w14:paraId="74C0EF1E" w14:textId="25636942" w:rsidR="003C162F" w:rsidRDefault="003C162F">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_Toc83129598 \h </w:instrText>
      </w:r>
      <w:r>
        <w:fldChar w:fldCharType="separate"/>
      </w:r>
      <w:r>
        <w:t>69</w:t>
      </w:r>
      <w:r>
        <w:fldChar w:fldCharType="end"/>
      </w:r>
    </w:p>
    <w:p w14:paraId="28A2419E" w14:textId="57B94D3E" w:rsidR="003C162F" w:rsidRDefault="003C162F">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_Toc83129599 \h </w:instrText>
      </w:r>
      <w:r>
        <w:fldChar w:fldCharType="separate"/>
      </w:r>
      <w:r>
        <w:t>69</w:t>
      </w:r>
      <w:r>
        <w:fldChar w:fldCharType="end"/>
      </w:r>
    </w:p>
    <w:p w14:paraId="73BC1DA4" w14:textId="498BB033" w:rsidR="003C162F" w:rsidRDefault="003C162F">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_Toc83129600 \h </w:instrText>
      </w:r>
      <w:r>
        <w:fldChar w:fldCharType="separate"/>
      </w:r>
      <w:r>
        <w:t>69</w:t>
      </w:r>
      <w:r>
        <w:fldChar w:fldCharType="end"/>
      </w:r>
    </w:p>
    <w:p w14:paraId="12CA1537" w14:textId="0CF5DAA4" w:rsidR="003C162F" w:rsidRDefault="003C162F">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_Toc83129601 \h </w:instrText>
      </w:r>
      <w:r>
        <w:fldChar w:fldCharType="separate"/>
      </w:r>
      <w:r>
        <w:t>70</w:t>
      </w:r>
      <w:r>
        <w:fldChar w:fldCharType="end"/>
      </w:r>
    </w:p>
    <w:p w14:paraId="6D9CA38A" w14:textId="05934998" w:rsidR="003C162F" w:rsidRDefault="003C162F">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_Toc83129602 \h </w:instrText>
      </w:r>
      <w:r>
        <w:fldChar w:fldCharType="separate"/>
      </w:r>
      <w:r>
        <w:t>70</w:t>
      </w:r>
      <w:r>
        <w:fldChar w:fldCharType="end"/>
      </w:r>
    </w:p>
    <w:p w14:paraId="2D3AC6B1" w14:textId="2ED09A42" w:rsidR="003C162F" w:rsidRDefault="003C162F">
      <w:pPr>
        <w:pStyle w:val="TOC5"/>
        <w:rPr>
          <w:rFonts w:asciiTheme="minorHAnsi" w:eastAsiaTheme="minorEastAsia" w:hAnsiTheme="minorHAnsi" w:cstheme="minorBidi"/>
          <w:sz w:val="22"/>
          <w:szCs w:val="22"/>
          <w:lang w:eastAsia="en-GB"/>
        </w:rPr>
      </w:pPr>
      <w:r>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_Toc83129603 \h </w:instrText>
      </w:r>
      <w:r>
        <w:fldChar w:fldCharType="separate"/>
      </w:r>
      <w:r>
        <w:t>70</w:t>
      </w:r>
      <w:r>
        <w:fldChar w:fldCharType="end"/>
      </w:r>
    </w:p>
    <w:p w14:paraId="42E53AF5" w14:textId="126BDA7E" w:rsidR="003C162F" w:rsidRDefault="003C162F">
      <w:pPr>
        <w:pStyle w:val="TOC4"/>
        <w:rPr>
          <w:rFonts w:asciiTheme="minorHAnsi" w:eastAsiaTheme="minorEastAsia" w:hAnsiTheme="minorHAnsi" w:cstheme="minorBidi"/>
          <w:sz w:val="22"/>
          <w:szCs w:val="22"/>
          <w:lang w:eastAsia="en-GB"/>
        </w:rPr>
      </w:pPr>
      <w:r w:rsidRPr="00550A3D">
        <w:rPr>
          <w:rFonts w:eastAsia="Malgun Gothic"/>
        </w:rPr>
        <w:t>6.2A.3.4</w:t>
      </w:r>
      <w:r>
        <w:rPr>
          <w:rFonts w:asciiTheme="minorHAnsi" w:eastAsiaTheme="minorEastAsia" w:hAnsiTheme="minorHAnsi" w:cstheme="minorBidi"/>
          <w:sz w:val="22"/>
          <w:szCs w:val="22"/>
          <w:lang w:eastAsia="en-GB"/>
        </w:rPr>
        <w:tab/>
      </w:r>
      <w:r w:rsidRPr="00550A3D">
        <w:rPr>
          <w:rFonts w:eastAsia="Malgun Gothic"/>
        </w:rPr>
        <w:t>A-MPR for CA_NS_203</w:t>
      </w:r>
      <w:r>
        <w:tab/>
      </w:r>
      <w:r>
        <w:fldChar w:fldCharType="begin"/>
      </w:r>
      <w:r>
        <w:instrText xml:space="preserve"> PAGEREF _Toc83129604 \h </w:instrText>
      </w:r>
      <w:r>
        <w:fldChar w:fldCharType="separate"/>
      </w:r>
      <w:r>
        <w:t>70</w:t>
      </w:r>
      <w:r>
        <w:fldChar w:fldCharType="end"/>
      </w:r>
    </w:p>
    <w:p w14:paraId="6F13ADDB" w14:textId="4049C070" w:rsidR="003C162F" w:rsidRDefault="003C162F">
      <w:pPr>
        <w:pStyle w:val="TOC5"/>
        <w:rPr>
          <w:rFonts w:asciiTheme="minorHAnsi" w:eastAsiaTheme="minorEastAsia" w:hAnsiTheme="minorHAnsi" w:cstheme="minorBidi"/>
          <w:sz w:val="22"/>
          <w:szCs w:val="22"/>
          <w:lang w:eastAsia="en-GB"/>
        </w:rPr>
      </w:pPr>
      <w:r w:rsidRPr="00550A3D">
        <w:rPr>
          <w:rFonts w:eastAsia="Malgun Gothic"/>
        </w:rPr>
        <w:t>6.2A.3.4.1</w:t>
      </w:r>
      <w:r>
        <w:rPr>
          <w:rFonts w:asciiTheme="minorHAnsi" w:eastAsiaTheme="minorEastAsia" w:hAnsiTheme="minorHAnsi" w:cstheme="minorBidi"/>
          <w:sz w:val="22"/>
          <w:szCs w:val="22"/>
          <w:lang w:eastAsia="en-GB"/>
        </w:rPr>
        <w:tab/>
      </w:r>
      <w:r w:rsidRPr="00550A3D">
        <w:rPr>
          <w:rFonts w:eastAsia="Malgun Gothic"/>
        </w:rPr>
        <w:t>A-MPR for CA_NS_203 for power class 1</w:t>
      </w:r>
      <w:r>
        <w:tab/>
      </w:r>
      <w:r>
        <w:fldChar w:fldCharType="begin"/>
      </w:r>
      <w:r>
        <w:instrText xml:space="preserve"> PAGEREF _Toc83129605 \h </w:instrText>
      </w:r>
      <w:r>
        <w:fldChar w:fldCharType="separate"/>
      </w:r>
      <w:r>
        <w:t>70</w:t>
      </w:r>
      <w:r>
        <w:fldChar w:fldCharType="end"/>
      </w:r>
    </w:p>
    <w:p w14:paraId="61019721" w14:textId="41220264" w:rsidR="003C162F" w:rsidRDefault="003C162F">
      <w:pPr>
        <w:pStyle w:val="TOC5"/>
        <w:rPr>
          <w:rFonts w:asciiTheme="minorHAnsi" w:eastAsiaTheme="minorEastAsia" w:hAnsiTheme="minorHAnsi" w:cstheme="minorBidi"/>
          <w:sz w:val="22"/>
          <w:szCs w:val="22"/>
          <w:lang w:eastAsia="en-GB"/>
        </w:rPr>
      </w:pPr>
      <w:r w:rsidRPr="00550A3D">
        <w:rPr>
          <w:rFonts w:eastAsia="Malgun Gothic"/>
        </w:rPr>
        <w:t>6.2A.3.4.2</w:t>
      </w:r>
      <w:r>
        <w:rPr>
          <w:rFonts w:asciiTheme="minorHAnsi" w:eastAsiaTheme="minorEastAsia" w:hAnsiTheme="minorHAnsi" w:cstheme="minorBidi"/>
          <w:sz w:val="22"/>
          <w:szCs w:val="22"/>
          <w:lang w:eastAsia="en-GB"/>
        </w:rPr>
        <w:tab/>
      </w:r>
      <w:r w:rsidRPr="00550A3D">
        <w:rPr>
          <w:rFonts w:eastAsia="Malgun Gothic"/>
        </w:rPr>
        <w:t>A-MPR for CA_NS_203 for power class 2</w:t>
      </w:r>
      <w:r>
        <w:tab/>
      </w:r>
      <w:r>
        <w:fldChar w:fldCharType="begin"/>
      </w:r>
      <w:r>
        <w:instrText xml:space="preserve"> PAGEREF _Toc83129606 \h </w:instrText>
      </w:r>
      <w:r>
        <w:fldChar w:fldCharType="separate"/>
      </w:r>
      <w:r>
        <w:t>70</w:t>
      </w:r>
      <w:r>
        <w:fldChar w:fldCharType="end"/>
      </w:r>
    </w:p>
    <w:p w14:paraId="150FAE79" w14:textId="1F0DC12A" w:rsidR="003C162F" w:rsidRDefault="003C162F">
      <w:pPr>
        <w:pStyle w:val="TOC5"/>
        <w:rPr>
          <w:rFonts w:asciiTheme="minorHAnsi" w:eastAsiaTheme="minorEastAsia" w:hAnsiTheme="minorHAnsi" w:cstheme="minorBidi"/>
          <w:sz w:val="22"/>
          <w:szCs w:val="22"/>
          <w:lang w:eastAsia="en-GB"/>
        </w:rPr>
      </w:pPr>
      <w:r w:rsidRPr="00550A3D">
        <w:rPr>
          <w:rFonts w:eastAsia="Malgun Gothic"/>
        </w:rPr>
        <w:t>6.2A.3.4.3</w:t>
      </w:r>
      <w:r>
        <w:rPr>
          <w:rFonts w:asciiTheme="minorHAnsi" w:eastAsiaTheme="minorEastAsia" w:hAnsiTheme="minorHAnsi" w:cstheme="minorBidi"/>
          <w:sz w:val="22"/>
          <w:szCs w:val="22"/>
          <w:lang w:eastAsia="en-GB"/>
        </w:rPr>
        <w:tab/>
      </w:r>
      <w:r w:rsidRPr="00550A3D">
        <w:rPr>
          <w:rFonts w:eastAsia="Malgun Gothic"/>
        </w:rPr>
        <w:t>A-MPR for CA_NS_203 for power class 3</w:t>
      </w:r>
      <w:r>
        <w:tab/>
      </w:r>
      <w:r>
        <w:fldChar w:fldCharType="begin"/>
      </w:r>
      <w:r>
        <w:instrText xml:space="preserve"> PAGEREF _Toc83129607 \h </w:instrText>
      </w:r>
      <w:r>
        <w:fldChar w:fldCharType="separate"/>
      </w:r>
      <w:r>
        <w:t>70</w:t>
      </w:r>
      <w:r>
        <w:fldChar w:fldCharType="end"/>
      </w:r>
    </w:p>
    <w:p w14:paraId="15A51780" w14:textId="42DBE42C" w:rsidR="003C162F" w:rsidRDefault="003C162F">
      <w:pPr>
        <w:pStyle w:val="TOC5"/>
        <w:rPr>
          <w:rFonts w:asciiTheme="minorHAnsi" w:eastAsiaTheme="minorEastAsia" w:hAnsiTheme="minorHAnsi" w:cstheme="minorBidi"/>
          <w:sz w:val="22"/>
          <w:szCs w:val="22"/>
          <w:lang w:eastAsia="en-GB"/>
        </w:rPr>
      </w:pPr>
      <w:r w:rsidRPr="00550A3D">
        <w:rPr>
          <w:rFonts w:eastAsia="Malgun Gothic"/>
        </w:rPr>
        <w:t>6.2A.3.4.4</w:t>
      </w:r>
      <w:r>
        <w:rPr>
          <w:rFonts w:asciiTheme="minorHAnsi" w:eastAsiaTheme="minorEastAsia" w:hAnsiTheme="minorHAnsi" w:cstheme="minorBidi"/>
          <w:sz w:val="22"/>
          <w:szCs w:val="22"/>
          <w:lang w:eastAsia="en-GB"/>
        </w:rPr>
        <w:tab/>
      </w:r>
      <w:r w:rsidRPr="00550A3D">
        <w:rPr>
          <w:rFonts w:eastAsia="Malgun Gothic"/>
        </w:rPr>
        <w:t>A-MPR for CA_NS_203 for power class 4</w:t>
      </w:r>
      <w:r>
        <w:tab/>
      </w:r>
      <w:r>
        <w:fldChar w:fldCharType="begin"/>
      </w:r>
      <w:r>
        <w:instrText xml:space="preserve"> PAGEREF _Toc83129608 \h </w:instrText>
      </w:r>
      <w:r>
        <w:fldChar w:fldCharType="separate"/>
      </w:r>
      <w:r>
        <w:t>70</w:t>
      </w:r>
      <w:r>
        <w:fldChar w:fldCharType="end"/>
      </w:r>
    </w:p>
    <w:p w14:paraId="79833E2C" w14:textId="35C39061" w:rsidR="003C162F" w:rsidRDefault="003C162F">
      <w:pPr>
        <w:pStyle w:val="TOC5"/>
        <w:rPr>
          <w:rFonts w:asciiTheme="minorHAnsi" w:eastAsiaTheme="minorEastAsia" w:hAnsiTheme="minorHAnsi" w:cstheme="minorBidi"/>
          <w:sz w:val="22"/>
          <w:szCs w:val="22"/>
          <w:lang w:eastAsia="en-GB"/>
        </w:rPr>
      </w:pPr>
      <w:r w:rsidRPr="00550A3D">
        <w:rPr>
          <w:rFonts w:eastAsia="Malgun Gothic"/>
        </w:rPr>
        <w:t>6.2A.3.4.5</w:t>
      </w:r>
      <w:r>
        <w:rPr>
          <w:rFonts w:asciiTheme="minorHAnsi" w:eastAsiaTheme="minorEastAsia" w:hAnsiTheme="minorHAnsi" w:cstheme="minorBidi"/>
          <w:sz w:val="22"/>
          <w:szCs w:val="22"/>
          <w:lang w:eastAsia="en-GB"/>
        </w:rPr>
        <w:tab/>
      </w:r>
      <w:r w:rsidRPr="00550A3D">
        <w:rPr>
          <w:rFonts w:eastAsia="Malgun Gothic"/>
        </w:rPr>
        <w:t>A-MPR for CA_NS_203 for power class 5</w:t>
      </w:r>
      <w:r>
        <w:tab/>
      </w:r>
      <w:r>
        <w:fldChar w:fldCharType="begin"/>
      </w:r>
      <w:r>
        <w:instrText xml:space="preserve"> PAGEREF _Toc83129609 \h </w:instrText>
      </w:r>
      <w:r>
        <w:fldChar w:fldCharType="separate"/>
      </w:r>
      <w:r>
        <w:t>70</w:t>
      </w:r>
      <w:r>
        <w:fldChar w:fldCharType="end"/>
      </w:r>
    </w:p>
    <w:p w14:paraId="3AF5126C" w14:textId="4B5E4FAB" w:rsidR="003C162F" w:rsidRDefault="003C162F">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_Toc83129610 \h </w:instrText>
      </w:r>
      <w:r>
        <w:fldChar w:fldCharType="separate"/>
      </w:r>
      <w:r>
        <w:t>70</w:t>
      </w:r>
      <w:r>
        <w:fldChar w:fldCharType="end"/>
      </w:r>
    </w:p>
    <w:p w14:paraId="66D09D90" w14:textId="059B1786" w:rsidR="003C162F" w:rsidRDefault="003C162F">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_Toc83129611 \h </w:instrText>
      </w:r>
      <w:r>
        <w:fldChar w:fldCharType="separate"/>
      </w:r>
      <w:r>
        <w:t>71</w:t>
      </w:r>
      <w:r>
        <w:fldChar w:fldCharType="end"/>
      </w:r>
    </w:p>
    <w:p w14:paraId="6C397F77" w14:textId="6886910E" w:rsidR="003C162F" w:rsidRDefault="003C162F">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_Toc83129612 \h </w:instrText>
      </w:r>
      <w:r>
        <w:fldChar w:fldCharType="separate"/>
      </w:r>
      <w:r>
        <w:t>71</w:t>
      </w:r>
      <w:r>
        <w:fldChar w:fldCharType="end"/>
      </w:r>
    </w:p>
    <w:p w14:paraId="74DBF67B" w14:textId="2062F2D4" w:rsidR="003C162F" w:rsidRDefault="003C162F">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_Toc83129613 \h </w:instrText>
      </w:r>
      <w:r>
        <w:fldChar w:fldCharType="separate"/>
      </w:r>
      <w:r>
        <w:t>71</w:t>
      </w:r>
      <w:r>
        <w:fldChar w:fldCharType="end"/>
      </w:r>
    </w:p>
    <w:p w14:paraId="358BCF6F" w14:textId="261B860E" w:rsidR="003C162F" w:rsidRDefault="003C162F">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_Toc83129614 \h </w:instrText>
      </w:r>
      <w:r>
        <w:fldChar w:fldCharType="separate"/>
      </w:r>
      <w:r>
        <w:t>72</w:t>
      </w:r>
      <w:r>
        <w:fldChar w:fldCharType="end"/>
      </w:r>
    </w:p>
    <w:p w14:paraId="4FA1ADD0" w14:textId="6055DA28" w:rsidR="003C162F" w:rsidRDefault="003C162F">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_Toc83129615 \h </w:instrText>
      </w:r>
      <w:r>
        <w:fldChar w:fldCharType="separate"/>
      </w:r>
      <w:r>
        <w:t>73</w:t>
      </w:r>
      <w:r>
        <w:fldChar w:fldCharType="end"/>
      </w:r>
    </w:p>
    <w:p w14:paraId="0895F243" w14:textId="2C49626F" w:rsidR="003C162F" w:rsidRDefault="003C162F">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_Toc83129616 \h </w:instrText>
      </w:r>
      <w:r>
        <w:fldChar w:fldCharType="separate"/>
      </w:r>
      <w:r>
        <w:t>74</w:t>
      </w:r>
      <w:r>
        <w:fldChar w:fldCharType="end"/>
      </w:r>
    </w:p>
    <w:p w14:paraId="7B7BA4D1" w14:textId="48979EA3" w:rsidR="003C162F" w:rsidRDefault="003C162F">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_Toc83129617 \h </w:instrText>
      </w:r>
      <w:r>
        <w:fldChar w:fldCharType="separate"/>
      </w:r>
      <w:r>
        <w:t>75</w:t>
      </w:r>
      <w:r>
        <w:fldChar w:fldCharType="end"/>
      </w:r>
    </w:p>
    <w:p w14:paraId="516ED3C5" w14:textId="404F49F6" w:rsidR="003C162F" w:rsidRDefault="003C162F">
      <w:pPr>
        <w:pStyle w:val="TOC4"/>
        <w:rPr>
          <w:rFonts w:asciiTheme="minorHAnsi" w:eastAsiaTheme="minorEastAsia" w:hAnsiTheme="minorHAnsi" w:cstheme="minorBidi"/>
          <w:sz w:val="22"/>
          <w:szCs w:val="22"/>
          <w:lang w:eastAsia="en-GB"/>
        </w:rPr>
      </w:pPr>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_Toc83129618 \h </w:instrText>
      </w:r>
      <w:r>
        <w:fldChar w:fldCharType="separate"/>
      </w:r>
      <w:r>
        <w:t>76</w:t>
      </w:r>
      <w:r>
        <w:fldChar w:fldCharType="end"/>
      </w:r>
    </w:p>
    <w:p w14:paraId="23BF117F" w14:textId="3AA8D8C7" w:rsidR="003C162F" w:rsidRDefault="003C162F">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_Toc83129619 \h </w:instrText>
      </w:r>
      <w:r>
        <w:fldChar w:fldCharType="separate"/>
      </w:r>
      <w:r>
        <w:t>77</w:t>
      </w:r>
      <w:r>
        <w:fldChar w:fldCharType="end"/>
      </w:r>
    </w:p>
    <w:p w14:paraId="740F024F" w14:textId="6AEBF326" w:rsidR="003C162F" w:rsidRDefault="003C162F">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_Toc83129620 \h </w:instrText>
      </w:r>
      <w:r>
        <w:fldChar w:fldCharType="separate"/>
      </w:r>
      <w:r>
        <w:t>77</w:t>
      </w:r>
      <w:r>
        <w:fldChar w:fldCharType="end"/>
      </w:r>
    </w:p>
    <w:p w14:paraId="7ED89458" w14:textId="35B2870B" w:rsidR="003C162F" w:rsidRDefault="003C162F">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_Toc83129621 \h </w:instrText>
      </w:r>
      <w:r>
        <w:fldChar w:fldCharType="separate"/>
      </w:r>
      <w:r>
        <w:t>77</w:t>
      </w:r>
      <w:r>
        <w:fldChar w:fldCharType="end"/>
      </w:r>
    </w:p>
    <w:p w14:paraId="55BFF9B7" w14:textId="0738BCB0" w:rsidR="003C162F" w:rsidRDefault="003C162F">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_Toc83129622 \h </w:instrText>
      </w:r>
      <w:r>
        <w:fldChar w:fldCharType="separate"/>
      </w:r>
      <w:r>
        <w:t>77</w:t>
      </w:r>
      <w:r>
        <w:fldChar w:fldCharType="end"/>
      </w:r>
    </w:p>
    <w:p w14:paraId="40DBC429" w14:textId="54CDE308" w:rsidR="003C162F" w:rsidRDefault="003C162F">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_Toc83129623 \h </w:instrText>
      </w:r>
      <w:r>
        <w:fldChar w:fldCharType="separate"/>
      </w:r>
      <w:r>
        <w:t>77</w:t>
      </w:r>
      <w:r>
        <w:fldChar w:fldCharType="end"/>
      </w:r>
    </w:p>
    <w:p w14:paraId="4A013B33" w14:textId="669E458E" w:rsidR="003C162F" w:rsidRDefault="003C162F">
      <w:pPr>
        <w:pStyle w:val="TOC4"/>
        <w:rPr>
          <w:rFonts w:asciiTheme="minorHAnsi" w:eastAsiaTheme="minorEastAsia" w:hAnsiTheme="minorHAnsi" w:cstheme="minorBidi"/>
          <w:sz w:val="22"/>
          <w:szCs w:val="22"/>
          <w:lang w:eastAsia="en-GB"/>
        </w:rPr>
      </w:pPr>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_Toc83129624 \h </w:instrText>
      </w:r>
      <w:r>
        <w:fldChar w:fldCharType="separate"/>
      </w:r>
      <w:r>
        <w:t>77</w:t>
      </w:r>
      <w:r>
        <w:fldChar w:fldCharType="end"/>
      </w:r>
    </w:p>
    <w:p w14:paraId="2C48F95B" w14:textId="303CB957" w:rsidR="003C162F" w:rsidRDefault="003C162F">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_Toc83129625 \h </w:instrText>
      </w:r>
      <w:r>
        <w:fldChar w:fldCharType="separate"/>
      </w:r>
      <w:r>
        <w:t>77</w:t>
      </w:r>
      <w:r>
        <w:fldChar w:fldCharType="end"/>
      </w:r>
    </w:p>
    <w:p w14:paraId="0692EC22" w14:textId="5FE23097" w:rsidR="003C162F" w:rsidRDefault="003C162F">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_Toc83129626 \h </w:instrText>
      </w:r>
      <w:r>
        <w:fldChar w:fldCharType="separate"/>
      </w:r>
      <w:r>
        <w:t>77</w:t>
      </w:r>
      <w:r>
        <w:fldChar w:fldCharType="end"/>
      </w:r>
    </w:p>
    <w:p w14:paraId="4D79802F" w14:textId="3305E0AF" w:rsidR="003C162F" w:rsidRDefault="003C162F">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_Toc83129627 \h </w:instrText>
      </w:r>
      <w:r>
        <w:fldChar w:fldCharType="separate"/>
      </w:r>
      <w:r>
        <w:t>78</w:t>
      </w:r>
      <w:r>
        <w:fldChar w:fldCharType="end"/>
      </w:r>
    </w:p>
    <w:p w14:paraId="49376EE1" w14:textId="72BBBC47" w:rsidR="003C162F" w:rsidRDefault="003C162F">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_Toc83129628 \h </w:instrText>
      </w:r>
      <w:r>
        <w:fldChar w:fldCharType="separate"/>
      </w:r>
      <w:r>
        <w:t>78</w:t>
      </w:r>
      <w:r>
        <w:fldChar w:fldCharType="end"/>
      </w:r>
    </w:p>
    <w:p w14:paraId="6EA5857A" w14:textId="7BBA3DF8" w:rsidR="003C162F" w:rsidRDefault="003C162F">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_Toc83129629 \h </w:instrText>
      </w:r>
      <w:r>
        <w:fldChar w:fldCharType="separate"/>
      </w:r>
      <w:r>
        <w:t>78</w:t>
      </w:r>
      <w:r>
        <w:fldChar w:fldCharType="end"/>
      </w:r>
    </w:p>
    <w:p w14:paraId="5EFE8E0F" w14:textId="69CC5CD1" w:rsidR="003C162F" w:rsidRDefault="003C162F">
      <w:pPr>
        <w:pStyle w:val="TOC4"/>
        <w:rPr>
          <w:rFonts w:asciiTheme="minorHAnsi" w:eastAsiaTheme="minorEastAsia" w:hAnsiTheme="minorHAnsi" w:cstheme="minorBidi"/>
          <w:sz w:val="22"/>
          <w:szCs w:val="22"/>
          <w:lang w:eastAsia="en-GB"/>
        </w:rPr>
      </w:pPr>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_Toc83129630 \h </w:instrText>
      </w:r>
      <w:r>
        <w:fldChar w:fldCharType="separate"/>
      </w:r>
      <w:r>
        <w:t>78</w:t>
      </w:r>
      <w:r>
        <w:fldChar w:fldCharType="end"/>
      </w:r>
    </w:p>
    <w:p w14:paraId="669CAF49" w14:textId="398B3FC8" w:rsidR="003C162F" w:rsidRDefault="003C162F">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_Toc83129631 \h </w:instrText>
      </w:r>
      <w:r>
        <w:fldChar w:fldCharType="separate"/>
      </w:r>
      <w:r>
        <w:t>78</w:t>
      </w:r>
      <w:r>
        <w:fldChar w:fldCharType="end"/>
      </w:r>
    </w:p>
    <w:p w14:paraId="23FD7B8F" w14:textId="3DB5C188" w:rsidR="003C162F" w:rsidRDefault="003C162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_Toc83129632 \h </w:instrText>
      </w:r>
      <w:r>
        <w:fldChar w:fldCharType="separate"/>
      </w:r>
      <w:r>
        <w:t>78</w:t>
      </w:r>
      <w:r>
        <w:fldChar w:fldCharType="end"/>
      </w:r>
    </w:p>
    <w:p w14:paraId="4E79CFFA" w14:textId="3BA5490F" w:rsidR="003C162F" w:rsidRDefault="003C162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_Toc83129633 \h </w:instrText>
      </w:r>
      <w:r>
        <w:fldChar w:fldCharType="separate"/>
      </w:r>
      <w:r>
        <w:t>78</w:t>
      </w:r>
      <w:r>
        <w:fldChar w:fldCharType="end"/>
      </w:r>
    </w:p>
    <w:p w14:paraId="322C780C" w14:textId="20A616CB" w:rsidR="003C162F" w:rsidRDefault="003C162F">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_Toc83129634 \h </w:instrText>
      </w:r>
      <w:r>
        <w:fldChar w:fldCharType="separate"/>
      </w:r>
      <w:r>
        <w:t>78</w:t>
      </w:r>
      <w:r>
        <w:fldChar w:fldCharType="end"/>
      </w:r>
    </w:p>
    <w:p w14:paraId="6F06301C" w14:textId="711D0343" w:rsidR="003C162F" w:rsidRDefault="003C162F">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_Toc83129635 \h </w:instrText>
      </w:r>
      <w:r>
        <w:fldChar w:fldCharType="separate"/>
      </w:r>
      <w:r>
        <w:t>78</w:t>
      </w:r>
      <w:r>
        <w:fldChar w:fldCharType="end"/>
      </w:r>
    </w:p>
    <w:p w14:paraId="5B709483" w14:textId="27493B15" w:rsidR="003C162F" w:rsidRDefault="003C162F">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_Toc83129636 \h </w:instrText>
      </w:r>
      <w:r>
        <w:fldChar w:fldCharType="separate"/>
      </w:r>
      <w:r>
        <w:t>79</w:t>
      </w:r>
      <w:r>
        <w:fldChar w:fldCharType="end"/>
      </w:r>
    </w:p>
    <w:p w14:paraId="08FE46A0" w14:textId="3BFA3AB4" w:rsidR="003C162F" w:rsidRDefault="003C162F">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_Toc83129637 \h </w:instrText>
      </w:r>
      <w:r>
        <w:fldChar w:fldCharType="separate"/>
      </w:r>
      <w:r>
        <w:t>79</w:t>
      </w:r>
      <w:r>
        <w:fldChar w:fldCharType="end"/>
      </w:r>
    </w:p>
    <w:p w14:paraId="1DE82438" w14:textId="6E3FBA2F" w:rsidR="003C162F" w:rsidRDefault="003C162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_Toc83129638 \h </w:instrText>
      </w:r>
      <w:r>
        <w:fldChar w:fldCharType="separate"/>
      </w:r>
      <w:r>
        <w:t>79</w:t>
      </w:r>
      <w:r>
        <w:fldChar w:fldCharType="end"/>
      </w:r>
    </w:p>
    <w:p w14:paraId="6DC245BE" w14:textId="08792854" w:rsidR="003C162F" w:rsidRDefault="003C162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_Toc83129639 \h </w:instrText>
      </w:r>
      <w:r>
        <w:fldChar w:fldCharType="separate"/>
      </w:r>
      <w:r>
        <w:t>80</w:t>
      </w:r>
      <w:r>
        <w:fldChar w:fldCharType="end"/>
      </w:r>
    </w:p>
    <w:p w14:paraId="50FA7C37" w14:textId="65599180" w:rsidR="003C162F" w:rsidRDefault="003C162F">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_Toc83129640 \h </w:instrText>
      </w:r>
      <w:r>
        <w:fldChar w:fldCharType="separate"/>
      </w:r>
      <w:r>
        <w:t>80</w:t>
      </w:r>
      <w:r>
        <w:fldChar w:fldCharType="end"/>
      </w:r>
    </w:p>
    <w:p w14:paraId="347C1CED" w14:textId="195A9313" w:rsidR="003C162F" w:rsidRDefault="003C162F">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_Toc83129641 \h </w:instrText>
      </w:r>
      <w:r>
        <w:fldChar w:fldCharType="separate"/>
      </w:r>
      <w:r>
        <w:t>80</w:t>
      </w:r>
      <w:r>
        <w:fldChar w:fldCharType="end"/>
      </w:r>
    </w:p>
    <w:p w14:paraId="186E8CDD" w14:textId="0B3AFD75" w:rsidR="003C162F" w:rsidRDefault="003C162F">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_Toc83129642 \h </w:instrText>
      </w:r>
      <w:r>
        <w:fldChar w:fldCharType="separate"/>
      </w:r>
      <w:r>
        <w:t>80</w:t>
      </w:r>
      <w:r>
        <w:fldChar w:fldCharType="end"/>
      </w:r>
    </w:p>
    <w:p w14:paraId="641EA8D0" w14:textId="31A91E03" w:rsidR="003C162F" w:rsidRDefault="003C162F">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_Toc83129643 \h </w:instrText>
      </w:r>
      <w:r>
        <w:fldChar w:fldCharType="separate"/>
      </w:r>
      <w:r>
        <w:t>81</w:t>
      </w:r>
      <w:r>
        <w:fldChar w:fldCharType="end"/>
      </w:r>
    </w:p>
    <w:p w14:paraId="073F2C0D" w14:textId="4E27EF72" w:rsidR="003C162F" w:rsidRDefault="003C162F">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_Toc83129644 \h </w:instrText>
      </w:r>
      <w:r>
        <w:fldChar w:fldCharType="separate"/>
      </w:r>
      <w:r>
        <w:t>81</w:t>
      </w:r>
      <w:r>
        <w:fldChar w:fldCharType="end"/>
      </w:r>
    </w:p>
    <w:p w14:paraId="1D89A533" w14:textId="2D366061" w:rsidR="003C162F" w:rsidRDefault="003C162F">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_Toc83129645 \h </w:instrText>
      </w:r>
      <w:r>
        <w:fldChar w:fldCharType="separate"/>
      </w:r>
      <w:r>
        <w:t>81</w:t>
      </w:r>
      <w:r>
        <w:fldChar w:fldCharType="end"/>
      </w:r>
    </w:p>
    <w:p w14:paraId="44934B07" w14:textId="2E1175DC" w:rsidR="003C162F" w:rsidRDefault="003C162F">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_Toc83129646 \h </w:instrText>
      </w:r>
      <w:r>
        <w:fldChar w:fldCharType="separate"/>
      </w:r>
      <w:r>
        <w:t>83</w:t>
      </w:r>
      <w:r>
        <w:fldChar w:fldCharType="end"/>
      </w:r>
    </w:p>
    <w:p w14:paraId="61B2198B" w14:textId="6C98E58F" w:rsidR="003C162F" w:rsidRDefault="003C162F">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_Toc83129647 \h </w:instrText>
      </w:r>
      <w:r>
        <w:fldChar w:fldCharType="separate"/>
      </w:r>
      <w:r>
        <w:t>83</w:t>
      </w:r>
      <w:r>
        <w:fldChar w:fldCharType="end"/>
      </w:r>
    </w:p>
    <w:p w14:paraId="088AC6B6" w14:textId="6C04A807" w:rsidR="003C162F" w:rsidRDefault="003C162F">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_Toc83129648 \h </w:instrText>
      </w:r>
      <w:r>
        <w:fldChar w:fldCharType="separate"/>
      </w:r>
      <w:r>
        <w:t>83</w:t>
      </w:r>
      <w:r>
        <w:fldChar w:fldCharType="end"/>
      </w:r>
    </w:p>
    <w:p w14:paraId="4EF5E618" w14:textId="4F28EAAA" w:rsidR="003C162F" w:rsidRDefault="003C162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_Toc83129649 \h </w:instrText>
      </w:r>
      <w:r>
        <w:fldChar w:fldCharType="separate"/>
      </w:r>
      <w:r>
        <w:t>84</w:t>
      </w:r>
      <w:r>
        <w:fldChar w:fldCharType="end"/>
      </w:r>
    </w:p>
    <w:p w14:paraId="4A89067A" w14:textId="701CEEF8" w:rsidR="003C162F" w:rsidRDefault="003C162F">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_Toc83129650 \h </w:instrText>
      </w:r>
      <w:r>
        <w:fldChar w:fldCharType="separate"/>
      </w:r>
      <w:r>
        <w:t>84</w:t>
      </w:r>
      <w:r>
        <w:fldChar w:fldCharType="end"/>
      </w:r>
    </w:p>
    <w:p w14:paraId="05CA5568" w14:textId="3D159DF3" w:rsidR="003C162F" w:rsidRDefault="003C162F">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_Toc83129651 \h </w:instrText>
      </w:r>
      <w:r>
        <w:fldChar w:fldCharType="separate"/>
      </w:r>
      <w:r>
        <w:t>84</w:t>
      </w:r>
      <w:r>
        <w:fldChar w:fldCharType="end"/>
      </w:r>
    </w:p>
    <w:p w14:paraId="3E3B3D84" w14:textId="07E9BAC7" w:rsidR="003C162F" w:rsidRDefault="003C162F">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_Toc83129652 \h </w:instrText>
      </w:r>
      <w:r>
        <w:fldChar w:fldCharType="separate"/>
      </w:r>
      <w:r>
        <w:t>85</w:t>
      </w:r>
      <w:r>
        <w:fldChar w:fldCharType="end"/>
      </w:r>
    </w:p>
    <w:p w14:paraId="01B3B66A" w14:textId="54893C7D" w:rsidR="003C162F" w:rsidRDefault="003C162F">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_Toc83129653 \h </w:instrText>
      </w:r>
      <w:r>
        <w:fldChar w:fldCharType="separate"/>
      </w:r>
      <w:r>
        <w:t>86</w:t>
      </w:r>
      <w:r>
        <w:fldChar w:fldCharType="end"/>
      </w:r>
    </w:p>
    <w:p w14:paraId="6669C298" w14:textId="68FEF3C3" w:rsidR="003C162F" w:rsidRDefault="003C162F">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_Toc83129654 \h </w:instrText>
      </w:r>
      <w:r>
        <w:fldChar w:fldCharType="separate"/>
      </w:r>
      <w:r>
        <w:t>86</w:t>
      </w:r>
      <w:r>
        <w:fldChar w:fldCharType="end"/>
      </w:r>
    </w:p>
    <w:p w14:paraId="025B2302" w14:textId="0CDD11A9" w:rsidR="003C162F" w:rsidRDefault="003C162F">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_Toc83129655 \h </w:instrText>
      </w:r>
      <w:r>
        <w:fldChar w:fldCharType="separate"/>
      </w:r>
      <w:r>
        <w:t>86</w:t>
      </w:r>
      <w:r>
        <w:fldChar w:fldCharType="end"/>
      </w:r>
    </w:p>
    <w:p w14:paraId="7D5AA969" w14:textId="2F4676B5" w:rsidR="003C162F" w:rsidRDefault="003C162F">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_Toc83129656 \h </w:instrText>
      </w:r>
      <w:r>
        <w:fldChar w:fldCharType="separate"/>
      </w:r>
      <w:r>
        <w:t>86</w:t>
      </w:r>
      <w:r>
        <w:fldChar w:fldCharType="end"/>
      </w:r>
    </w:p>
    <w:p w14:paraId="1A222F5D" w14:textId="3FDB1DD8" w:rsidR="003C162F" w:rsidRDefault="003C162F">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_Toc83129657 \h </w:instrText>
      </w:r>
      <w:r>
        <w:fldChar w:fldCharType="separate"/>
      </w:r>
      <w:r>
        <w:t>86</w:t>
      </w:r>
      <w:r>
        <w:fldChar w:fldCharType="end"/>
      </w:r>
    </w:p>
    <w:p w14:paraId="2C7FC3E6" w14:textId="7C24E6F7" w:rsidR="003C162F" w:rsidRDefault="003C162F">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_Toc83129658 \h </w:instrText>
      </w:r>
      <w:r>
        <w:fldChar w:fldCharType="separate"/>
      </w:r>
      <w:r>
        <w:t>87</w:t>
      </w:r>
      <w:r>
        <w:fldChar w:fldCharType="end"/>
      </w:r>
    </w:p>
    <w:p w14:paraId="3C8B227A" w14:textId="1F63EFBE" w:rsidR="003C162F" w:rsidRDefault="003C162F">
      <w:pPr>
        <w:pStyle w:val="TOC4"/>
        <w:rPr>
          <w:rFonts w:asciiTheme="minorHAnsi" w:eastAsiaTheme="minorEastAsia" w:hAnsiTheme="minorHAnsi" w:cstheme="minorBidi"/>
          <w:sz w:val="22"/>
          <w:szCs w:val="22"/>
          <w:lang w:eastAsia="en-GB"/>
        </w:rPr>
      </w:pPr>
      <w:r>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_Toc83129659 \h </w:instrText>
      </w:r>
      <w:r>
        <w:fldChar w:fldCharType="separate"/>
      </w:r>
      <w:r>
        <w:t>87</w:t>
      </w:r>
      <w:r>
        <w:fldChar w:fldCharType="end"/>
      </w:r>
    </w:p>
    <w:p w14:paraId="40B66695" w14:textId="727FFC12" w:rsidR="003C162F" w:rsidRDefault="003C162F">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_Toc83129660 \h </w:instrText>
      </w:r>
      <w:r>
        <w:fldChar w:fldCharType="separate"/>
      </w:r>
      <w:r>
        <w:t>87</w:t>
      </w:r>
      <w:r>
        <w:fldChar w:fldCharType="end"/>
      </w:r>
    </w:p>
    <w:p w14:paraId="308A27D0" w14:textId="50B94371" w:rsidR="003C162F" w:rsidRDefault="003C162F">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_Toc83129661 \h </w:instrText>
      </w:r>
      <w:r>
        <w:fldChar w:fldCharType="separate"/>
      </w:r>
      <w:r>
        <w:t>87</w:t>
      </w:r>
      <w:r>
        <w:fldChar w:fldCharType="end"/>
      </w:r>
    </w:p>
    <w:p w14:paraId="3F262D8E" w14:textId="002978CF" w:rsidR="003C162F" w:rsidRDefault="003C162F">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_Toc83129662 \h </w:instrText>
      </w:r>
      <w:r>
        <w:fldChar w:fldCharType="separate"/>
      </w:r>
      <w:r>
        <w:t>88</w:t>
      </w:r>
      <w:r>
        <w:fldChar w:fldCharType="end"/>
      </w:r>
    </w:p>
    <w:p w14:paraId="36AE7601" w14:textId="1EA6C493" w:rsidR="003C162F" w:rsidRDefault="003C162F">
      <w:pPr>
        <w:pStyle w:val="TOC4"/>
        <w:rPr>
          <w:rFonts w:asciiTheme="minorHAnsi" w:eastAsiaTheme="minorEastAsia" w:hAnsiTheme="minorHAnsi" w:cstheme="minorBidi"/>
          <w:sz w:val="22"/>
          <w:szCs w:val="22"/>
          <w:lang w:eastAsia="en-GB"/>
        </w:rPr>
      </w:pPr>
      <w:r w:rsidRPr="00550A3D">
        <w:rPr>
          <w:rFonts w:eastAsia="Malgun Gothic"/>
        </w:rPr>
        <w:t>6.3A.4.1</w:t>
      </w:r>
      <w:r>
        <w:rPr>
          <w:rFonts w:asciiTheme="minorHAnsi" w:eastAsiaTheme="minorEastAsia" w:hAnsiTheme="minorHAnsi" w:cstheme="minorBidi"/>
          <w:sz w:val="22"/>
          <w:szCs w:val="22"/>
          <w:lang w:eastAsia="en-GB"/>
        </w:rPr>
        <w:tab/>
      </w:r>
      <w:r w:rsidRPr="00550A3D">
        <w:rPr>
          <w:rFonts w:eastAsia="Malgun Gothic"/>
        </w:rPr>
        <w:t>General</w:t>
      </w:r>
      <w:r>
        <w:tab/>
      </w:r>
      <w:r>
        <w:fldChar w:fldCharType="begin"/>
      </w:r>
      <w:r>
        <w:instrText xml:space="preserve"> PAGEREF _Toc83129663 \h </w:instrText>
      </w:r>
      <w:r>
        <w:fldChar w:fldCharType="separate"/>
      </w:r>
      <w:r>
        <w:t>88</w:t>
      </w:r>
      <w:r>
        <w:fldChar w:fldCharType="end"/>
      </w:r>
    </w:p>
    <w:p w14:paraId="5DF1E0E6" w14:textId="4E51AD0F" w:rsidR="003C162F" w:rsidRDefault="003C162F">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_Toc83129664 \h </w:instrText>
      </w:r>
      <w:r>
        <w:fldChar w:fldCharType="separate"/>
      </w:r>
      <w:r>
        <w:t>89</w:t>
      </w:r>
      <w:r>
        <w:fldChar w:fldCharType="end"/>
      </w:r>
    </w:p>
    <w:p w14:paraId="234DBDE9" w14:textId="2BD58374" w:rsidR="003C162F" w:rsidRDefault="003C162F">
      <w:pPr>
        <w:pStyle w:val="TOC3"/>
        <w:rPr>
          <w:rFonts w:asciiTheme="minorHAnsi" w:eastAsiaTheme="minorEastAsia" w:hAnsiTheme="minorHAnsi" w:cstheme="minorBidi"/>
          <w:sz w:val="22"/>
          <w:szCs w:val="22"/>
          <w:lang w:eastAsia="en-GB"/>
        </w:rPr>
      </w:pPr>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_Toc83129665 \h </w:instrText>
      </w:r>
      <w:r>
        <w:fldChar w:fldCharType="separate"/>
      </w:r>
      <w:r>
        <w:t>89</w:t>
      </w:r>
      <w:r>
        <w:fldChar w:fldCharType="end"/>
      </w:r>
    </w:p>
    <w:p w14:paraId="787B4BC3" w14:textId="133C7054" w:rsidR="003C162F" w:rsidRDefault="003C162F">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_Toc83129666 \h </w:instrText>
      </w:r>
      <w:r>
        <w:fldChar w:fldCharType="separate"/>
      </w:r>
      <w:r>
        <w:t>89</w:t>
      </w:r>
      <w:r>
        <w:fldChar w:fldCharType="end"/>
      </w:r>
    </w:p>
    <w:p w14:paraId="2D1679EB" w14:textId="46DFE121" w:rsidR="003C162F" w:rsidRDefault="003C162F">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_Toc83129667 \h </w:instrText>
      </w:r>
      <w:r>
        <w:fldChar w:fldCharType="separate"/>
      </w:r>
      <w:r>
        <w:t>89</w:t>
      </w:r>
      <w:r>
        <w:fldChar w:fldCharType="end"/>
      </w:r>
    </w:p>
    <w:p w14:paraId="524FEC6F" w14:textId="71389B35" w:rsidR="003C162F" w:rsidRDefault="003C162F">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_Toc83129668 \h </w:instrText>
      </w:r>
      <w:r>
        <w:fldChar w:fldCharType="separate"/>
      </w:r>
      <w:r>
        <w:t>89</w:t>
      </w:r>
      <w:r>
        <w:fldChar w:fldCharType="end"/>
      </w:r>
    </w:p>
    <w:p w14:paraId="5F2E43C7" w14:textId="1DCA680F" w:rsidR="003C162F" w:rsidRDefault="003C162F">
      <w:pPr>
        <w:pStyle w:val="TOC4"/>
        <w:rPr>
          <w:rFonts w:asciiTheme="minorHAnsi" w:eastAsiaTheme="minorEastAsia" w:hAnsiTheme="minorHAnsi" w:cstheme="minorBidi"/>
          <w:sz w:val="22"/>
          <w:szCs w:val="22"/>
          <w:lang w:eastAsia="en-GB"/>
        </w:rPr>
      </w:pPr>
      <w:r>
        <w:t>6.3D.1</w:t>
      </w:r>
      <w:r>
        <w:rPr>
          <w:lang w:eastAsia="ko-KR"/>
        </w:rPr>
        <w:t>.3</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5</w:t>
      </w:r>
      <w:r>
        <w:tab/>
      </w:r>
      <w:r>
        <w:fldChar w:fldCharType="begin"/>
      </w:r>
      <w:r>
        <w:instrText xml:space="preserve"> PAGEREF _Toc83129669 \h </w:instrText>
      </w:r>
      <w:r>
        <w:fldChar w:fldCharType="separate"/>
      </w:r>
      <w:r>
        <w:t>89</w:t>
      </w:r>
      <w:r>
        <w:fldChar w:fldCharType="end"/>
      </w:r>
    </w:p>
    <w:p w14:paraId="0CEB00E3" w14:textId="7798DC8D" w:rsidR="003C162F" w:rsidRDefault="003C162F">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_Toc83129670 \h </w:instrText>
      </w:r>
      <w:r>
        <w:fldChar w:fldCharType="separate"/>
      </w:r>
      <w:r>
        <w:t>89</w:t>
      </w:r>
      <w:r>
        <w:fldChar w:fldCharType="end"/>
      </w:r>
    </w:p>
    <w:p w14:paraId="2E8DC4E8" w14:textId="6653481C" w:rsidR="003C162F" w:rsidRDefault="003C162F">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_Toc83129671 \h </w:instrText>
      </w:r>
      <w:r>
        <w:fldChar w:fldCharType="separate"/>
      </w:r>
      <w:r>
        <w:t>89</w:t>
      </w:r>
      <w:r>
        <w:fldChar w:fldCharType="end"/>
      </w:r>
    </w:p>
    <w:p w14:paraId="0FC7B3DA" w14:textId="24DA2CD4" w:rsidR="003C162F" w:rsidRDefault="003C162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_Toc83129672 \h </w:instrText>
      </w:r>
      <w:r>
        <w:fldChar w:fldCharType="separate"/>
      </w:r>
      <w:r>
        <w:t>89</w:t>
      </w:r>
      <w:r>
        <w:fldChar w:fldCharType="end"/>
      </w:r>
    </w:p>
    <w:p w14:paraId="7B4B752E" w14:textId="40FCC9BC" w:rsidR="003C162F" w:rsidRDefault="003C162F">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_Toc83129673 \h </w:instrText>
      </w:r>
      <w:r>
        <w:fldChar w:fldCharType="separate"/>
      </w:r>
      <w:r>
        <w:t>89</w:t>
      </w:r>
      <w:r>
        <w:fldChar w:fldCharType="end"/>
      </w:r>
    </w:p>
    <w:p w14:paraId="18DB4E63" w14:textId="109034ED" w:rsidR="003C162F" w:rsidRDefault="003C162F">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_Toc83129674 \h </w:instrText>
      </w:r>
      <w:r>
        <w:fldChar w:fldCharType="separate"/>
      </w:r>
      <w:r>
        <w:t>90</w:t>
      </w:r>
      <w:r>
        <w:fldChar w:fldCharType="end"/>
      </w:r>
    </w:p>
    <w:p w14:paraId="305AFC5D" w14:textId="48ED3212" w:rsidR="003C162F" w:rsidRDefault="003C162F">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_Toc83129675 \h </w:instrText>
      </w:r>
      <w:r>
        <w:fldChar w:fldCharType="separate"/>
      </w:r>
      <w:r>
        <w:t>90</w:t>
      </w:r>
      <w:r>
        <w:fldChar w:fldCharType="end"/>
      </w:r>
    </w:p>
    <w:p w14:paraId="2D9051CE" w14:textId="38A31198" w:rsidR="003C162F" w:rsidRDefault="003C162F">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_Toc83129676 \h </w:instrText>
      </w:r>
      <w:r>
        <w:fldChar w:fldCharType="separate"/>
      </w:r>
      <w:r>
        <w:t>90</w:t>
      </w:r>
      <w:r>
        <w:fldChar w:fldCharType="end"/>
      </w:r>
    </w:p>
    <w:p w14:paraId="149F1365" w14:textId="0F4E0A4D" w:rsidR="003C162F" w:rsidRDefault="003C162F">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_Toc83129677 \h </w:instrText>
      </w:r>
      <w:r>
        <w:fldChar w:fldCharType="separate"/>
      </w:r>
      <w:r>
        <w:t>91</w:t>
      </w:r>
      <w:r>
        <w:fldChar w:fldCharType="end"/>
      </w:r>
    </w:p>
    <w:p w14:paraId="35B7CF13" w14:textId="30E54368" w:rsidR="003C162F" w:rsidRDefault="003C162F">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_Toc83129678 \h </w:instrText>
      </w:r>
      <w:r>
        <w:fldChar w:fldCharType="separate"/>
      </w:r>
      <w:r>
        <w:t>91</w:t>
      </w:r>
      <w:r>
        <w:fldChar w:fldCharType="end"/>
      </w:r>
    </w:p>
    <w:p w14:paraId="678FED62" w14:textId="6432D4D3" w:rsidR="003C162F" w:rsidRDefault="003C162F">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_Toc83129679 \h </w:instrText>
      </w:r>
      <w:r>
        <w:fldChar w:fldCharType="separate"/>
      </w:r>
      <w:r>
        <w:t>91</w:t>
      </w:r>
      <w:r>
        <w:fldChar w:fldCharType="end"/>
      </w:r>
    </w:p>
    <w:p w14:paraId="1792AE82" w14:textId="34EC0F65" w:rsidR="003C162F" w:rsidRDefault="003C162F">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_Toc83129680 \h </w:instrText>
      </w:r>
      <w:r>
        <w:fldChar w:fldCharType="separate"/>
      </w:r>
      <w:r>
        <w:t>91</w:t>
      </w:r>
      <w:r>
        <w:fldChar w:fldCharType="end"/>
      </w:r>
    </w:p>
    <w:p w14:paraId="713D65E6" w14:textId="54709947" w:rsidR="003C162F" w:rsidRDefault="003C162F">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_Toc83129681 \h </w:instrText>
      </w:r>
      <w:r>
        <w:fldChar w:fldCharType="separate"/>
      </w:r>
      <w:r>
        <w:t>92</w:t>
      </w:r>
      <w:r>
        <w:fldChar w:fldCharType="end"/>
      </w:r>
    </w:p>
    <w:p w14:paraId="5B7B1CFE" w14:textId="28CFD03C" w:rsidR="003C162F" w:rsidRDefault="003C162F">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_Toc83129682 \h </w:instrText>
      </w:r>
      <w:r>
        <w:fldChar w:fldCharType="separate"/>
      </w:r>
      <w:r>
        <w:t>92</w:t>
      </w:r>
      <w:r>
        <w:fldChar w:fldCharType="end"/>
      </w:r>
    </w:p>
    <w:p w14:paraId="1D14209B" w14:textId="7AC16E02" w:rsidR="003C162F" w:rsidRDefault="003C162F">
      <w:pPr>
        <w:pStyle w:val="TOC5"/>
        <w:rPr>
          <w:rFonts w:asciiTheme="minorHAnsi" w:eastAsiaTheme="minorEastAsia" w:hAnsiTheme="minorHAnsi" w:cstheme="minorBidi"/>
          <w:sz w:val="22"/>
          <w:szCs w:val="22"/>
          <w:lang w:eastAsia="en-GB"/>
        </w:rPr>
      </w:pPr>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_Toc83129683 \h </w:instrText>
      </w:r>
      <w:r>
        <w:fldChar w:fldCharType="separate"/>
      </w:r>
      <w:r>
        <w:t>92</w:t>
      </w:r>
      <w:r>
        <w:fldChar w:fldCharType="end"/>
      </w:r>
    </w:p>
    <w:p w14:paraId="2833961A" w14:textId="070E8A6C" w:rsidR="003C162F" w:rsidRDefault="003C162F">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_Toc83129684 \h </w:instrText>
      </w:r>
      <w:r>
        <w:fldChar w:fldCharType="separate"/>
      </w:r>
      <w:r>
        <w:t>92</w:t>
      </w:r>
      <w:r>
        <w:fldChar w:fldCharType="end"/>
      </w:r>
    </w:p>
    <w:p w14:paraId="5E123B56" w14:textId="131E96CE" w:rsidR="003C162F" w:rsidRDefault="003C162F">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_Toc83129685 \h </w:instrText>
      </w:r>
      <w:r>
        <w:fldChar w:fldCharType="separate"/>
      </w:r>
      <w:r>
        <w:t>92</w:t>
      </w:r>
      <w:r>
        <w:fldChar w:fldCharType="end"/>
      </w:r>
    </w:p>
    <w:p w14:paraId="7C7B2E8D" w14:textId="19BD5DB2" w:rsidR="003C162F" w:rsidRDefault="003C162F">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_Toc83129686 \h </w:instrText>
      </w:r>
      <w:r>
        <w:fldChar w:fldCharType="separate"/>
      </w:r>
      <w:r>
        <w:t>92</w:t>
      </w:r>
      <w:r>
        <w:fldChar w:fldCharType="end"/>
      </w:r>
    </w:p>
    <w:p w14:paraId="1CB5CF09" w14:textId="0DC9ACFC" w:rsidR="003C162F" w:rsidRDefault="003C162F">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550A3D">
        <w:rPr>
          <w:rFonts w:eastAsia="Malgun Gothic"/>
        </w:rPr>
        <w:t>In-band emissions for power class 2</w:t>
      </w:r>
      <w:r>
        <w:tab/>
      </w:r>
      <w:r>
        <w:fldChar w:fldCharType="begin"/>
      </w:r>
      <w:r>
        <w:instrText xml:space="preserve"> PAGEREF _Toc83129687 \h </w:instrText>
      </w:r>
      <w:r>
        <w:fldChar w:fldCharType="separate"/>
      </w:r>
      <w:r>
        <w:t>93</w:t>
      </w:r>
      <w:r>
        <w:fldChar w:fldCharType="end"/>
      </w:r>
    </w:p>
    <w:p w14:paraId="05D450D5" w14:textId="3D8DAFC4" w:rsidR="003C162F" w:rsidRDefault="003C162F">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550A3D">
        <w:rPr>
          <w:rFonts w:eastAsia="Malgun Gothic"/>
        </w:rPr>
        <w:t>In-band emissions for power class 3</w:t>
      </w:r>
      <w:r>
        <w:tab/>
      </w:r>
      <w:r>
        <w:fldChar w:fldCharType="begin"/>
      </w:r>
      <w:r>
        <w:instrText xml:space="preserve"> PAGEREF _Toc83129688 \h </w:instrText>
      </w:r>
      <w:r>
        <w:fldChar w:fldCharType="separate"/>
      </w:r>
      <w:r>
        <w:t>94</w:t>
      </w:r>
      <w:r>
        <w:fldChar w:fldCharType="end"/>
      </w:r>
    </w:p>
    <w:p w14:paraId="3D2DB693" w14:textId="49AFAD79" w:rsidR="003C162F" w:rsidRDefault="003C162F">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550A3D">
        <w:rPr>
          <w:rFonts w:eastAsia="Malgun Gothic"/>
        </w:rPr>
        <w:t>In-band emissions for power class 4</w:t>
      </w:r>
      <w:r>
        <w:tab/>
      </w:r>
      <w:r>
        <w:fldChar w:fldCharType="begin"/>
      </w:r>
      <w:r>
        <w:instrText xml:space="preserve"> PAGEREF _Toc83129689 \h </w:instrText>
      </w:r>
      <w:r>
        <w:fldChar w:fldCharType="separate"/>
      </w:r>
      <w:r>
        <w:t>95</w:t>
      </w:r>
      <w:r>
        <w:fldChar w:fldCharType="end"/>
      </w:r>
    </w:p>
    <w:p w14:paraId="1DC1EBEA" w14:textId="36DC0FC9" w:rsidR="003C162F" w:rsidRDefault="003C162F">
      <w:pPr>
        <w:pStyle w:val="TOC5"/>
        <w:rPr>
          <w:rFonts w:asciiTheme="minorHAnsi" w:eastAsiaTheme="minorEastAsia" w:hAnsiTheme="minorHAnsi" w:cstheme="minorBidi"/>
          <w:sz w:val="22"/>
          <w:szCs w:val="22"/>
          <w:lang w:eastAsia="en-GB"/>
        </w:rPr>
      </w:pPr>
      <w:r>
        <w:t>6.4.2.3.6</w:t>
      </w:r>
      <w:r>
        <w:rPr>
          <w:rFonts w:asciiTheme="minorHAnsi" w:eastAsiaTheme="minorEastAsia" w:hAnsiTheme="minorHAnsi" w:cstheme="minorBidi"/>
          <w:sz w:val="22"/>
          <w:szCs w:val="22"/>
          <w:lang w:eastAsia="en-GB"/>
        </w:rPr>
        <w:tab/>
      </w:r>
      <w:r w:rsidRPr="00550A3D">
        <w:rPr>
          <w:rFonts w:eastAsia="Malgun Gothic"/>
        </w:rPr>
        <w:t>In-band emissions for power class 5</w:t>
      </w:r>
      <w:r>
        <w:tab/>
      </w:r>
      <w:r>
        <w:fldChar w:fldCharType="begin"/>
      </w:r>
      <w:r>
        <w:instrText xml:space="preserve"> PAGEREF _Toc83129690 \h </w:instrText>
      </w:r>
      <w:r>
        <w:fldChar w:fldCharType="separate"/>
      </w:r>
      <w:r>
        <w:t>96</w:t>
      </w:r>
      <w:r>
        <w:fldChar w:fldCharType="end"/>
      </w:r>
    </w:p>
    <w:p w14:paraId="33842090" w14:textId="0A21B0C1" w:rsidR="003C162F" w:rsidRDefault="003C162F">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_Toc83129691 \h </w:instrText>
      </w:r>
      <w:r>
        <w:fldChar w:fldCharType="separate"/>
      </w:r>
      <w:r>
        <w:t>97</w:t>
      </w:r>
      <w:r>
        <w:fldChar w:fldCharType="end"/>
      </w:r>
    </w:p>
    <w:p w14:paraId="6EE202C3" w14:textId="55E5D116" w:rsidR="003C162F" w:rsidRDefault="003C162F">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_Toc83129692 \h </w:instrText>
      </w:r>
      <w:r>
        <w:fldChar w:fldCharType="separate"/>
      </w:r>
      <w:r>
        <w:t>98</w:t>
      </w:r>
      <w:r>
        <w:fldChar w:fldCharType="end"/>
      </w:r>
    </w:p>
    <w:p w14:paraId="6F90D37F" w14:textId="640D7C6B" w:rsidR="003C162F" w:rsidRDefault="003C162F">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_Toc83129693 \h </w:instrText>
      </w:r>
      <w:r>
        <w:fldChar w:fldCharType="separate"/>
      </w:r>
      <w:r>
        <w:t>99</w:t>
      </w:r>
      <w:r>
        <w:fldChar w:fldCharType="end"/>
      </w:r>
    </w:p>
    <w:p w14:paraId="220E9544" w14:textId="4336F4D2" w:rsidR="003C162F" w:rsidRDefault="003C162F">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_Toc83129694 \h </w:instrText>
      </w:r>
      <w:r>
        <w:fldChar w:fldCharType="separate"/>
      </w:r>
      <w:r>
        <w:t>99</w:t>
      </w:r>
      <w:r>
        <w:fldChar w:fldCharType="end"/>
      </w:r>
    </w:p>
    <w:p w14:paraId="24811B5C" w14:textId="4E65AD53" w:rsidR="003C162F" w:rsidRDefault="003C162F">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_Toc83129695 \h </w:instrText>
      </w:r>
      <w:r>
        <w:fldChar w:fldCharType="separate"/>
      </w:r>
      <w:r>
        <w:t>99</w:t>
      </w:r>
      <w:r>
        <w:fldChar w:fldCharType="end"/>
      </w:r>
    </w:p>
    <w:p w14:paraId="0803611B" w14:textId="090E90FE" w:rsidR="003C162F" w:rsidRDefault="003C162F">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_Toc83129696 \h </w:instrText>
      </w:r>
      <w:r>
        <w:fldChar w:fldCharType="separate"/>
      </w:r>
      <w:r>
        <w:t>99</w:t>
      </w:r>
      <w:r>
        <w:fldChar w:fldCharType="end"/>
      </w:r>
    </w:p>
    <w:p w14:paraId="04B103A2" w14:textId="25E79102" w:rsidR="003C162F" w:rsidRDefault="003C162F">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_Toc83129697 \h </w:instrText>
      </w:r>
      <w:r>
        <w:fldChar w:fldCharType="separate"/>
      </w:r>
      <w:r>
        <w:t>99</w:t>
      </w:r>
      <w:r>
        <w:fldChar w:fldCharType="end"/>
      </w:r>
    </w:p>
    <w:p w14:paraId="15E50185" w14:textId="15F3F59F" w:rsidR="003C162F" w:rsidRDefault="003C162F">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_Toc83129698 \h </w:instrText>
      </w:r>
      <w:r>
        <w:fldChar w:fldCharType="separate"/>
      </w:r>
      <w:r>
        <w:t>100</w:t>
      </w:r>
      <w:r>
        <w:fldChar w:fldCharType="end"/>
      </w:r>
    </w:p>
    <w:p w14:paraId="0D78107B" w14:textId="34920342" w:rsidR="003C162F" w:rsidRDefault="003C162F">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_Toc83129699 \h </w:instrText>
      </w:r>
      <w:r>
        <w:fldChar w:fldCharType="separate"/>
      </w:r>
      <w:r>
        <w:t>100</w:t>
      </w:r>
      <w:r>
        <w:fldChar w:fldCharType="end"/>
      </w:r>
    </w:p>
    <w:p w14:paraId="521CE4E5" w14:textId="1328585A" w:rsidR="003C162F" w:rsidRDefault="003C162F">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_Toc83129700 \h </w:instrText>
      </w:r>
      <w:r>
        <w:fldChar w:fldCharType="separate"/>
      </w:r>
      <w:r>
        <w:t>100</w:t>
      </w:r>
      <w:r>
        <w:fldChar w:fldCharType="end"/>
      </w:r>
    </w:p>
    <w:p w14:paraId="39861775" w14:textId="70B67642" w:rsidR="003C162F" w:rsidRDefault="003C162F">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_Toc83129701 \h </w:instrText>
      </w:r>
      <w:r>
        <w:fldChar w:fldCharType="separate"/>
      </w:r>
      <w:r>
        <w:t>100</w:t>
      </w:r>
      <w:r>
        <w:fldChar w:fldCharType="end"/>
      </w:r>
    </w:p>
    <w:p w14:paraId="683EBD6A" w14:textId="122ED1F3" w:rsidR="003C162F" w:rsidRDefault="003C162F">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_Toc83129702 \h </w:instrText>
      </w:r>
      <w:r>
        <w:fldChar w:fldCharType="separate"/>
      </w:r>
      <w:r>
        <w:t>100</w:t>
      </w:r>
      <w:r>
        <w:fldChar w:fldCharType="end"/>
      </w:r>
    </w:p>
    <w:p w14:paraId="49F58A83" w14:textId="6273D3D8" w:rsidR="003C162F" w:rsidRDefault="003C162F">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_Toc83129703 \h </w:instrText>
      </w:r>
      <w:r>
        <w:fldChar w:fldCharType="separate"/>
      </w:r>
      <w:r>
        <w:t>100</w:t>
      </w:r>
      <w:r>
        <w:fldChar w:fldCharType="end"/>
      </w:r>
    </w:p>
    <w:p w14:paraId="6BCF98DB" w14:textId="19A59A0F" w:rsidR="003C162F" w:rsidRDefault="003C162F">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_Toc83129704 \h </w:instrText>
      </w:r>
      <w:r>
        <w:fldChar w:fldCharType="separate"/>
      </w:r>
      <w:r>
        <w:t>101</w:t>
      </w:r>
      <w:r>
        <w:fldChar w:fldCharType="end"/>
      </w:r>
    </w:p>
    <w:p w14:paraId="1627FE86" w14:textId="132F9C66" w:rsidR="003C162F" w:rsidRDefault="003C162F">
      <w:pPr>
        <w:pStyle w:val="TOC5"/>
        <w:rPr>
          <w:rFonts w:asciiTheme="minorHAnsi" w:eastAsiaTheme="minorEastAsia" w:hAnsiTheme="minorHAnsi" w:cstheme="minorBidi"/>
          <w:sz w:val="22"/>
          <w:szCs w:val="22"/>
          <w:lang w:eastAsia="en-GB"/>
        </w:rPr>
      </w:pPr>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_Toc83129705 \h </w:instrText>
      </w:r>
      <w:r>
        <w:fldChar w:fldCharType="separate"/>
      </w:r>
      <w:r>
        <w:t>101</w:t>
      </w:r>
      <w:r>
        <w:fldChar w:fldCharType="end"/>
      </w:r>
    </w:p>
    <w:p w14:paraId="175C22FD" w14:textId="620401D7" w:rsidR="003C162F" w:rsidRDefault="003C162F">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_Toc83129706 \h </w:instrText>
      </w:r>
      <w:r>
        <w:fldChar w:fldCharType="separate"/>
      </w:r>
      <w:r>
        <w:t>101</w:t>
      </w:r>
      <w:r>
        <w:fldChar w:fldCharType="end"/>
      </w:r>
    </w:p>
    <w:p w14:paraId="44B70240" w14:textId="2291A0C9" w:rsidR="003C162F" w:rsidRDefault="003C162F">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_Toc83129707 \h </w:instrText>
      </w:r>
      <w:r>
        <w:fldChar w:fldCharType="separate"/>
      </w:r>
      <w:r>
        <w:t>101</w:t>
      </w:r>
      <w:r>
        <w:fldChar w:fldCharType="end"/>
      </w:r>
    </w:p>
    <w:p w14:paraId="3BDE2FE3" w14:textId="4A9C8E00" w:rsidR="003C162F" w:rsidRDefault="003C162F">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_Toc83129708 \h </w:instrText>
      </w:r>
      <w:r>
        <w:fldChar w:fldCharType="separate"/>
      </w:r>
      <w:r>
        <w:t>101</w:t>
      </w:r>
      <w:r>
        <w:fldChar w:fldCharType="end"/>
      </w:r>
    </w:p>
    <w:p w14:paraId="55DFDAC0" w14:textId="14786CBD" w:rsidR="003C162F" w:rsidRDefault="003C162F">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_Toc83129709 \h </w:instrText>
      </w:r>
      <w:r>
        <w:fldChar w:fldCharType="separate"/>
      </w:r>
      <w:r>
        <w:t>102</w:t>
      </w:r>
      <w:r>
        <w:fldChar w:fldCharType="end"/>
      </w:r>
    </w:p>
    <w:p w14:paraId="07D7D5F0" w14:textId="74E04EF5" w:rsidR="003C162F" w:rsidRDefault="003C162F">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_Toc83129710 \h </w:instrText>
      </w:r>
      <w:r>
        <w:fldChar w:fldCharType="separate"/>
      </w:r>
      <w:r>
        <w:t>103</w:t>
      </w:r>
      <w:r>
        <w:fldChar w:fldCharType="end"/>
      </w:r>
    </w:p>
    <w:p w14:paraId="7E371806" w14:textId="44374B24" w:rsidR="003C162F" w:rsidRDefault="003C162F">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_Toc83129711 \h </w:instrText>
      </w:r>
      <w:r>
        <w:fldChar w:fldCharType="separate"/>
      </w:r>
      <w:r>
        <w:t>104</w:t>
      </w:r>
      <w:r>
        <w:fldChar w:fldCharType="end"/>
      </w:r>
    </w:p>
    <w:p w14:paraId="22A19518" w14:textId="24401EF9" w:rsidR="003C162F" w:rsidRDefault="003C162F">
      <w:pPr>
        <w:pStyle w:val="TOC5"/>
        <w:rPr>
          <w:rFonts w:asciiTheme="minorHAnsi" w:eastAsiaTheme="minorEastAsia" w:hAnsiTheme="minorHAnsi" w:cstheme="minorBidi"/>
          <w:sz w:val="22"/>
          <w:szCs w:val="22"/>
          <w:lang w:eastAsia="en-GB"/>
        </w:rPr>
      </w:pPr>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_Toc83129712 \h </w:instrText>
      </w:r>
      <w:r>
        <w:fldChar w:fldCharType="separate"/>
      </w:r>
      <w:r>
        <w:t>105</w:t>
      </w:r>
      <w:r>
        <w:fldChar w:fldCharType="end"/>
      </w:r>
    </w:p>
    <w:p w14:paraId="2BE17763" w14:textId="10525D5A" w:rsidR="003C162F" w:rsidRDefault="003C162F">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_Toc83129713 \h </w:instrText>
      </w:r>
      <w:r>
        <w:fldChar w:fldCharType="separate"/>
      </w:r>
      <w:r>
        <w:t>106</w:t>
      </w:r>
      <w:r>
        <w:fldChar w:fldCharType="end"/>
      </w:r>
    </w:p>
    <w:p w14:paraId="03ADD740" w14:textId="4E51736E" w:rsidR="003C162F" w:rsidRDefault="003C162F">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_Toc83129714 \h </w:instrText>
      </w:r>
      <w:r>
        <w:fldChar w:fldCharType="separate"/>
      </w:r>
      <w:r>
        <w:t>106</w:t>
      </w:r>
      <w:r>
        <w:fldChar w:fldCharType="end"/>
      </w:r>
    </w:p>
    <w:p w14:paraId="3F277443" w14:textId="46F4D8DF" w:rsidR="003C162F" w:rsidRDefault="003C162F">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_Toc83129715 \h </w:instrText>
      </w:r>
      <w:r>
        <w:fldChar w:fldCharType="separate"/>
      </w:r>
      <w:r>
        <w:t>106</w:t>
      </w:r>
      <w:r>
        <w:fldChar w:fldCharType="end"/>
      </w:r>
    </w:p>
    <w:p w14:paraId="67A40927" w14:textId="70B4C727" w:rsidR="003C162F" w:rsidRDefault="003C162F">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_Toc83129716 \h </w:instrText>
      </w:r>
      <w:r>
        <w:fldChar w:fldCharType="separate"/>
      </w:r>
      <w:r>
        <w:t>106</w:t>
      </w:r>
      <w:r>
        <w:fldChar w:fldCharType="end"/>
      </w:r>
    </w:p>
    <w:p w14:paraId="1AFFFCB4" w14:textId="41A5ADD3" w:rsidR="003C162F" w:rsidRDefault="003C162F">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_Toc83129717 \h </w:instrText>
      </w:r>
      <w:r>
        <w:fldChar w:fldCharType="separate"/>
      </w:r>
      <w:r>
        <w:t>107</w:t>
      </w:r>
      <w:r>
        <w:fldChar w:fldCharType="end"/>
      </w:r>
    </w:p>
    <w:p w14:paraId="698E4F91" w14:textId="67C3C447" w:rsidR="003C162F" w:rsidRDefault="003C162F">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_Toc83129718 \h </w:instrText>
      </w:r>
      <w:r>
        <w:fldChar w:fldCharType="separate"/>
      </w:r>
      <w:r>
        <w:t>107</w:t>
      </w:r>
      <w:r>
        <w:fldChar w:fldCharType="end"/>
      </w:r>
    </w:p>
    <w:p w14:paraId="138F6723" w14:textId="3AAFC561" w:rsidR="003C162F" w:rsidRDefault="003C162F">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_Toc83129719 \h </w:instrText>
      </w:r>
      <w:r>
        <w:fldChar w:fldCharType="separate"/>
      </w:r>
      <w:r>
        <w:t>107</w:t>
      </w:r>
      <w:r>
        <w:fldChar w:fldCharType="end"/>
      </w:r>
    </w:p>
    <w:p w14:paraId="7F746E0C" w14:textId="66D93F04" w:rsidR="003C162F" w:rsidRDefault="003C162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_Toc83129720 \h </w:instrText>
      </w:r>
      <w:r>
        <w:fldChar w:fldCharType="separate"/>
      </w:r>
      <w:r>
        <w:t>108</w:t>
      </w:r>
      <w:r>
        <w:fldChar w:fldCharType="end"/>
      </w:r>
    </w:p>
    <w:p w14:paraId="30AEB560" w14:textId="73D403EB" w:rsidR="003C162F" w:rsidRDefault="003C162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_Toc83129721 \h </w:instrText>
      </w:r>
      <w:r>
        <w:fldChar w:fldCharType="separate"/>
      </w:r>
      <w:r>
        <w:t>108</w:t>
      </w:r>
      <w:r>
        <w:fldChar w:fldCharType="end"/>
      </w:r>
    </w:p>
    <w:p w14:paraId="3970F6D2" w14:textId="7C9E53CD" w:rsidR="003C162F" w:rsidRDefault="003C162F">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_Toc83129722 \h </w:instrText>
      </w:r>
      <w:r>
        <w:fldChar w:fldCharType="separate"/>
      </w:r>
      <w:r>
        <w:t>108</w:t>
      </w:r>
      <w:r>
        <w:fldChar w:fldCharType="end"/>
      </w:r>
    </w:p>
    <w:p w14:paraId="3DB9B30D" w14:textId="66B770D2" w:rsidR="003C162F" w:rsidRDefault="003C162F">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_Toc83129723 \h </w:instrText>
      </w:r>
      <w:r>
        <w:fldChar w:fldCharType="separate"/>
      </w:r>
      <w:r>
        <w:t>108</w:t>
      </w:r>
      <w:r>
        <w:fldChar w:fldCharType="end"/>
      </w:r>
    </w:p>
    <w:p w14:paraId="1816CE9F" w14:textId="5AD4A603" w:rsidR="003C162F" w:rsidRDefault="003C162F">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_Toc83129724 \h </w:instrText>
      </w:r>
      <w:r>
        <w:fldChar w:fldCharType="separate"/>
      </w:r>
      <w:r>
        <w:t>108</w:t>
      </w:r>
      <w:r>
        <w:fldChar w:fldCharType="end"/>
      </w:r>
    </w:p>
    <w:p w14:paraId="3E015585" w14:textId="5D828BCA" w:rsidR="003C162F" w:rsidRDefault="003C162F">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_Toc83129725 \h </w:instrText>
      </w:r>
      <w:r>
        <w:fldChar w:fldCharType="separate"/>
      </w:r>
      <w:r>
        <w:t>109</w:t>
      </w:r>
      <w:r>
        <w:fldChar w:fldCharType="end"/>
      </w:r>
    </w:p>
    <w:p w14:paraId="543AAC27" w14:textId="04ECF3FB" w:rsidR="003C162F" w:rsidRDefault="003C162F">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_Toc83129726 \h </w:instrText>
      </w:r>
      <w:r>
        <w:fldChar w:fldCharType="separate"/>
      </w:r>
      <w:r>
        <w:t>109</w:t>
      </w:r>
      <w:r>
        <w:fldChar w:fldCharType="end"/>
      </w:r>
    </w:p>
    <w:p w14:paraId="69EB3007" w14:textId="2912541D" w:rsidR="003C162F" w:rsidRDefault="003C162F">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_Toc83129727 \h </w:instrText>
      </w:r>
      <w:r>
        <w:fldChar w:fldCharType="separate"/>
      </w:r>
      <w:r>
        <w:t>109</w:t>
      </w:r>
      <w:r>
        <w:fldChar w:fldCharType="end"/>
      </w:r>
    </w:p>
    <w:p w14:paraId="7E9E70E7" w14:textId="0F9F29EF" w:rsidR="003C162F" w:rsidRDefault="003C162F">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_Toc83129728 \h </w:instrText>
      </w:r>
      <w:r>
        <w:fldChar w:fldCharType="separate"/>
      </w:r>
      <w:r>
        <w:t>110</w:t>
      </w:r>
      <w:r>
        <w:fldChar w:fldCharType="end"/>
      </w:r>
    </w:p>
    <w:p w14:paraId="1F5E517F" w14:textId="3BEFAA9D" w:rsidR="003C162F" w:rsidRDefault="003C162F">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550A3D">
        <w:rPr>
          <w:rFonts w:cs="Arial"/>
          <w:lang w:val="en-US" w:eastAsia="it-IT"/>
        </w:rPr>
        <w:t>Additional spurious emissions</w:t>
      </w:r>
      <w:r>
        <w:tab/>
      </w:r>
      <w:r>
        <w:fldChar w:fldCharType="begin"/>
      </w:r>
      <w:r>
        <w:instrText xml:space="preserve"> PAGEREF _Toc83129729 \h </w:instrText>
      </w:r>
      <w:r>
        <w:fldChar w:fldCharType="separate"/>
      </w:r>
      <w:r>
        <w:t>110</w:t>
      </w:r>
      <w:r>
        <w:fldChar w:fldCharType="end"/>
      </w:r>
    </w:p>
    <w:p w14:paraId="0069271E" w14:textId="4CA4262C" w:rsidR="003C162F" w:rsidRDefault="003C162F">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_Toc83129730 \h </w:instrText>
      </w:r>
      <w:r>
        <w:fldChar w:fldCharType="separate"/>
      </w:r>
      <w:r>
        <w:t>110</w:t>
      </w:r>
      <w:r>
        <w:fldChar w:fldCharType="end"/>
      </w:r>
    </w:p>
    <w:p w14:paraId="5D0E634B" w14:textId="156C581F" w:rsidR="003C162F" w:rsidRDefault="003C162F">
      <w:pPr>
        <w:pStyle w:val="TOC5"/>
        <w:rPr>
          <w:rFonts w:asciiTheme="minorHAnsi" w:eastAsiaTheme="minorEastAsia" w:hAnsiTheme="minorHAnsi" w:cstheme="minorBidi"/>
          <w:sz w:val="22"/>
          <w:szCs w:val="22"/>
          <w:lang w:eastAsia="en-GB"/>
        </w:rPr>
      </w:pPr>
      <w:r w:rsidRPr="00550A3D">
        <w:rPr>
          <w:lang w:val="en-US" w:eastAsia="it-IT"/>
        </w:rPr>
        <w:t>6.5.3.2.2</w:t>
      </w:r>
      <w:r>
        <w:rPr>
          <w:rFonts w:asciiTheme="minorHAnsi" w:eastAsiaTheme="minorEastAsia" w:hAnsiTheme="minorHAnsi" w:cstheme="minorBidi"/>
          <w:sz w:val="22"/>
          <w:szCs w:val="22"/>
          <w:lang w:eastAsia="en-GB"/>
        </w:rPr>
        <w:tab/>
      </w:r>
      <w:r w:rsidRPr="00550A3D">
        <w:rPr>
          <w:lang w:val="en-US" w:eastAsia="it-IT"/>
        </w:rPr>
        <w:t>Void</w:t>
      </w:r>
      <w:r>
        <w:tab/>
      </w:r>
      <w:r>
        <w:fldChar w:fldCharType="begin"/>
      </w:r>
      <w:r>
        <w:instrText xml:space="preserve"> PAGEREF _Toc83129731 \h </w:instrText>
      </w:r>
      <w:r>
        <w:fldChar w:fldCharType="separate"/>
      </w:r>
      <w:r>
        <w:t>110</w:t>
      </w:r>
      <w:r>
        <w:fldChar w:fldCharType="end"/>
      </w:r>
    </w:p>
    <w:p w14:paraId="0C041356" w14:textId="52E5AB1D" w:rsidR="003C162F" w:rsidRDefault="003C162F">
      <w:pPr>
        <w:pStyle w:val="TOC5"/>
        <w:rPr>
          <w:rFonts w:asciiTheme="minorHAnsi" w:eastAsiaTheme="minorEastAsia" w:hAnsiTheme="minorHAnsi" w:cstheme="minorBidi"/>
          <w:sz w:val="22"/>
          <w:szCs w:val="22"/>
          <w:lang w:eastAsia="en-GB"/>
        </w:rPr>
      </w:pPr>
      <w:r w:rsidRPr="00550A3D">
        <w:rPr>
          <w:lang w:val="en-US" w:eastAsia="it-IT"/>
        </w:rPr>
        <w:t>6.5.3.2.3</w:t>
      </w:r>
      <w:r>
        <w:rPr>
          <w:rFonts w:asciiTheme="minorHAnsi" w:eastAsiaTheme="minorEastAsia" w:hAnsiTheme="minorHAnsi" w:cstheme="minorBidi"/>
          <w:sz w:val="22"/>
          <w:szCs w:val="22"/>
          <w:lang w:eastAsia="en-GB"/>
        </w:rPr>
        <w:tab/>
      </w:r>
      <w:r w:rsidRPr="00550A3D">
        <w:rPr>
          <w:lang w:val="en-US" w:eastAsia="it-IT"/>
        </w:rPr>
        <w:t>Additional spurious emission requirements for NS_202</w:t>
      </w:r>
      <w:r>
        <w:tab/>
      </w:r>
      <w:r>
        <w:fldChar w:fldCharType="begin"/>
      </w:r>
      <w:r>
        <w:instrText xml:space="preserve"> PAGEREF _Toc83129732 \h </w:instrText>
      </w:r>
      <w:r>
        <w:fldChar w:fldCharType="separate"/>
      </w:r>
      <w:r>
        <w:t>111</w:t>
      </w:r>
      <w:r>
        <w:fldChar w:fldCharType="end"/>
      </w:r>
    </w:p>
    <w:p w14:paraId="13667900" w14:textId="15259254" w:rsidR="003C162F" w:rsidRDefault="003C162F">
      <w:pPr>
        <w:pStyle w:val="TOC5"/>
        <w:rPr>
          <w:rFonts w:asciiTheme="minorHAnsi" w:eastAsiaTheme="minorEastAsia" w:hAnsiTheme="minorHAnsi" w:cstheme="minorBidi"/>
          <w:sz w:val="22"/>
          <w:szCs w:val="22"/>
          <w:lang w:eastAsia="en-GB"/>
        </w:rPr>
      </w:pPr>
      <w:r w:rsidRPr="00550A3D">
        <w:rPr>
          <w:rFonts w:eastAsia="Malgun Gothic"/>
          <w:lang w:val="en-US" w:eastAsia="it-IT"/>
        </w:rPr>
        <w:t>6.5.3.2.4</w:t>
      </w:r>
      <w:r>
        <w:rPr>
          <w:rFonts w:asciiTheme="minorHAnsi" w:eastAsiaTheme="minorEastAsia" w:hAnsiTheme="minorHAnsi" w:cstheme="minorBidi"/>
          <w:sz w:val="22"/>
          <w:szCs w:val="22"/>
          <w:lang w:eastAsia="en-GB"/>
        </w:rPr>
        <w:tab/>
      </w:r>
      <w:r w:rsidRPr="00550A3D">
        <w:rPr>
          <w:rFonts w:eastAsia="Malgun Gothic"/>
          <w:lang w:val="en-US" w:eastAsia="it-IT"/>
        </w:rPr>
        <w:t>Additional spurious emission requirements for NS_203</w:t>
      </w:r>
      <w:r>
        <w:tab/>
      </w:r>
      <w:r>
        <w:fldChar w:fldCharType="begin"/>
      </w:r>
      <w:r>
        <w:instrText xml:space="preserve"> PAGEREF _Toc83129733 \h </w:instrText>
      </w:r>
      <w:r>
        <w:fldChar w:fldCharType="separate"/>
      </w:r>
      <w:r>
        <w:t>111</w:t>
      </w:r>
      <w:r>
        <w:fldChar w:fldCharType="end"/>
      </w:r>
    </w:p>
    <w:p w14:paraId="5D3CB5A9" w14:textId="6318D592" w:rsidR="003C162F" w:rsidRDefault="003C162F">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_Toc83129734 \h </w:instrText>
      </w:r>
      <w:r>
        <w:fldChar w:fldCharType="separate"/>
      </w:r>
      <w:r>
        <w:t>111</w:t>
      </w:r>
      <w:r>
        <w:fldChar w:fldCharType="end"/>
      </w:r>
    </w:p>
    <w:p w14:paraId="7D120B3A" w14:textId="4825559C" w:rsidR="003C162F" w:rsidRDefault="003C162F">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_Toc83129735 \h </w:instrText>
      </w:r>
      <w:r>
        <w:fldChar w:fldCharType="separate"/>
      </w:r>
      <w:r>
        <w:t>111</w:t>
      </w:r>
      <w:r>
        <w:fldChar w:fldCharType="end"/>
      </w:r>
    </w:p>
    <w:p w14:paraId="3845B36C" w14:textId="3BCF50FD" w:rsidR="003C162F" w:rsidRDefault="003C162F">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_Toc83129736 \h </w:instrText>
      </w:r>
      <w:r>
        <w:fldChar w:fldCharType="separate"/>
      </w:r>
      <w:r>
        <w:t>111</w:t>
      </w:r>
      <w:r>
        <w:fldChar w:fldCharType="end"/>
      </w:r>
    </w:p>
    <w:p w14:paraId="6500F9BE" w14:textId="32E415AD" w:rsidR="003C162F" w:rsidRDefault="003C162F">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_Toc83129737 \h </w:instrText>
      </w:r>
      <w:r>
        <w:fldChar w:fldCharType="separate"/>
      </w:r>
      <w:r>
        <w:t>111</w:t>
      </w:r>
      <w:r>
        <w:fldChar w:fldCharType="end"/>
      </w:r>
    </w:p>
    <w:p w14:paraId="7179E11C" w14:textId="2668C467" w:rsidR="003C162F" w:rsidRDefault="003C162F">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_Toc83129738 \h </w:instrText>
      </w:r>
      <w:r>
        <w:fldChar w:fldCharType="separate"/>
      </w:r>
      <w:r>
        <w:t>111</w:t>
      </w:r>
      <w:r>
        <w:fldChar w:fldCharType="end"/>
      </w:r>
    </w:p>
    <w:p w14:paraId="6BBDEF5F" w14:textId="63D951CB" w:rsidR="003C162F" w:rsidRDefault="003C162F">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_Toc83129739 \h </w:instrText>
      </w:r>
      <w:r>
        <w:fldChar w:fldCharType="separate"/>
      </w:r>
      <w:r>
        <w:t>112</w:t>
      </w:r>
      <w:r>
        <w:fldChar w:fldCharType="end"/>
      </w:r>
    </w:p>
    <w:p w14:paraId="7095079E" w14:textId="4E063827" w:rsidR="003C162F" w:rsidRDefault="003C162F">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_Toc83129740 \h </w:instrText>
      </w:r>
      <w:r>
        <w:fldChar w:fldCharType="separate"/>
      </w:r>
      <w:r>
        <w:t>112</w:t>
      </w:r>
      <w:r>
        <w:fldChar w:fldCharType="end"/>
      </w:r>
    </w:p>
    <w:p w14:paraId="20523F32" w14:textId="3ADB88E4" w:rsidR="003C162F" w:rsidRDefault="003C162F">
      <w:pPr>
        <w:pStyle w:val="TOC5"/>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_Toc83129741 \h </w:instrText>
      </w:r>
      <w:r>
        <w:fldChar w:fldCharType="separate"/>
      </w:r>
      <w:r>
        <w:t>112</w:t>
      </w:r>
      <w:r>
        <w:fldChar w:fldCharType="end"/>
      </w:r>
    </w:p>
    <w:p w14:paraId="0E4F3251" w14:textId="0928D15B" w:rsidR="003C162F" w:rsidRDefault="003C162F">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_Toc83129742 \h </w:instrText>
      </w:r>
      <w:r>
        <w:fldChar w:fldCharType="separate"/>
      </w:r>
      <w:r>
        <w:t>112</w:t>
      </w:r>
      <w:r>
        <w:fldChar w:fldCharType="end"/>
      </w:r>
    </w:p>
    <w:p w14:paraId="0F49F60A" w14:textId="421DE390" w:rsidR="003C162F" w:rsidRDefault="003C162F">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_Toc83129743 \h </w:instrText>
      </w:r>
      <w:r>
        <w:fldChar w:fldCharType="separate"/>
      </w:r>
      <w:r>
        <w:t>112</w:t>
      </w:r>
      <w:r>
        <w:fldChar w:fldCharType="end"/>
      </w:r>
    </w:p>
    <w:p w14:paraId="2370A258" w14:textId="304A7584" w:rsidR="003C162F" w:rsidRDefault="003C162F">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_Toc83129744 \h </w:instrText>
      </w:r>
      <w:r>
        <w:fldChar w:fldCharType="separate"/>
      </w:r>
      <w:r>
        <w:t>112</w:t>
      </w:r>
      <w:r>
        <w:fldChar w:fldCharType="end"/>
      </w:r>
    </w:p>
    <w:p w14:paraId="3310D31A" w14:textId="38B3A610" w:rsidR="003C162F" w:rsidRDefault="003C162F">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_Toc83129745 \h </w:instrText>
      </w:r>
      <w:r>
        <w:fldChar w:fldCharType="separate"/>
      </w:r>
      <w:r>
        <w:t>112</w:t>
      </w:r>
      <w:r>
        <w:fldChar w:fldCharType="end"/>
      </w:r>
    </w:p>
    <w:p w14:paraId="277F4AB6" w14:textId="0A2240E6" w:rsidR="003C162F" w:rsidRDefault="003C162F">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_Toc83129746 \h </w:instrText>
      </w:r>
      <w:r>
        <w:fldChar w:fldCharType="separate"/>
      </w:r>
      <w:r>
        <w:t>113</w:t>
      </w:r>
      <w:r>
        <w:fldChar w:fldCharType="end"/>
      </w:r>
    </w:p>
    <w:p w14:paraId="5961FFC8" w14:textId="2702E5A7" w:rsidR="003C162F" w:rsidRDefault="003C162F">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_Toc83129747 \h </w:instrText>
      </w:r>
      <w:r>
        <w:fldChar w:fldCharType="separate"/>
      </w:r>
      <w:r>
        <w:t>113</w:t>
      </w:r>
      <w:r>
        <w:fldChar w:fldCharType="end"/>
      </w:r>
    </w:p>
    <w:p w14:paraId="1F9E896E" w14:textId="6BDBD64E" w:rsidR="003C162F" w:rsidRDefault="003C162F">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_Toc83129748 \h </w:instrText>
      </w:r>
      <w:r>
        <w:fldChar w:fldCharType="separate"/>
      </w:r>
      <w:r>
        <w:t>113</w:t>
      </w:r>
      <w:r>
        <w:fldChar w:fldCharType="end"/>
      </w:r>
    </w:p>
    <w:p w14:paraId="200AF869" w14:textId="56C34620" w:rsidR="003C162F" w:rsidRDefault="003C162F">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_Toc83129749 \h </w:instrText>
      </w:r>
      <w:r>
        <w:fldChar w:fldCharType="separate"/>
      </w:r>
      <w:r>
        <w:t>113</w:t>
      </w:r>
      <w:r>
        <w:fldChar w:fldCharType="end"/>
      </w:r>
    </w:p>
    <w:p w14:paraId="5FE89781" w14:textId="74C1133A" w:rsidR="003C162F" w:rsidRDefault="003C162F">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_Toc83129750 \h </w:instrText>
      </w:r>
      <w:r>
        <w:fldChar w:fldCharType="separate"/>
      </w:r>
      <w:r>
        <w:t>114</w:t>
      </w:r>
      <w:r>
        <w:fldChar w:fldCharType="end"/>
      </w:r>
    </w:p>
    <w:p w14:paraId="79091503" w14:textId="56127B41" w:rsidR="003C162F" w:rsidRDefault="003C162F">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_Toc83129751 \h </w:instrText>
      </w:r>
      <w:r>
        <w:fldChar w:fldCharType="separate"/>
      </w:r>
      <w:r>
        <w:t>114</w:t>
      </w:r>
      <w:r>
        <w:fldChar w:fldCharType="end"/>
      </w:r>
    </w:p>
    <w:p w14:paraId="6C781C88" w14:textId="5654DCBB" w:rsidR="003C162F" w:rsidRDefault="003C162F">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_Toc83129752 \h </w:instrText>
      </w:r>
      <w:r>
        <w:fldChar w:fldCharType="separate"/>
      </w:r>
      <w:r>
        <w:t>114</w:t>
      </w:r>
      <w:r>
        <w:fldChar w:fldCharType="end"/>
      </w:r>
    </w:p>
    <w:p w14:paraId="56EB84C4" w14:textId="37512A32" w:rsidR="003C162F" w:rsidRDefault="003C162F">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_Toc83129753 \h </w:instrText>
      </w:r>
      <w:r>
        <w:fldChar w:fldCharType="separate"/>
      </w:r>
      <w:r>
        <w:t>115</w:t>
      </w:r>
      <w:r>
        <w:fldChar w:fldCharType="end"/>
      </w:r>
    </w:p>
    <w:p w14:paraId="24513AAE" w14:textId="5CEC4BE9" w:rsidR="003C162F" w:rsidRDefault="003C162F">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_Toc83129754 \h </w:instrText>
      </w:r>
      <w:r>
        <w:fldChar w:fldCharType="separate"/>
      </w:r>
      <w:r>
        <w:t>115</w:t>
      </w:r>
      <w:r>
        <w:fldChar w:fldCharType="end"/>
      </w:r>
    </w:p>
    <w:p w14:paraId="5B44F921" w14:textId="3C822C85" w:rsidR="003C162F" w:rsidRDefault="003C162F">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550A3D">
        <w:rPr>
          <w:lang w:val="en-US"/>
        </w:rPr>
        <w:t>Void</w:t>
      </w:r>
      <w:r>
        <w:tab/>
      </w:r>
      <w:r>
        <w:fldChar w:fldCharType="begin"/>
      </w:r>
      <w:r>
        <w:instrText xml:space="preserve"> PAGEREF _Toc83129755 \h </w:instrText>
      </w:r>
      <w:r>
        <w:fldChar w:fldCharType="separate"/>
      </w:r>
      <w:r>
        <w:t>115</w:t>
      </w:r>
      <w:r>
        <w:fldChar w:fldCharType="end"/>
      </w:r>
    </w:p>
    <w:p w14:paraId="0016519E" w14:textId="679C00F9" w:rsidR="003C162F" w:rsidRDefault="003C162F">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550A3D">
        <w:rPr>
          <w:lang w:val="en-US"/>
        </w:rPr>
        <w:t>Additional spurious emission requirements for CA_NS_202</w:t>
      </w:r>
      <w:r>
        <w:tab/>
      </w:r>
      <w:r>
        <w:fldChar w:fldCharType="begin"/>
      </w:r>
      <w:r>
        <w:instrText xml:space="preserve"> PAGEREF _Toc83129756 \h </w:instrText>
      </w:r>
      <w:r>
        <w:fldChar w:fldCharType="separate"/>
      </w:r>
      <w:r>
        <w:t>115</w:t>
      </w:r>
      <w:r>
        <w:fldChar w:fldCharType="end"/>
      </w:r>
    </w:p>
    <w:p w14:paraId="7345B9B7" w14:textId="614584F0" w:rsidR="003C162F" w:rsidRDefault="003C162F">
      <w:pPr>
        <w:pStyle w:val="TOC5"/>
        <w:rPr>
          <w:rFonts w:asciiTheme="minorHAnsi" w:eastAsiaTheme="minorEastAsia" w:hAnsiTheme="minorHAnsi" w:cstheme="minorBidi"/>
          <w:sz w:val="22"/>
          <w:szCs w:val="22"/>
          <w:lang w:eastAsia="en-GB"/>
        </w:rPr>
      </w:pPr>
      <w:r w:rsidRPr="00550A3D">
        <w:rPr>
          <w:rFonts w:eastAsia="Malgun Gothic"/>
        </w:rPr>
        <w:t>6.5A.3.2.4</w:t>
      </w:r>
      <w:r>
        <w:rPr>
          <w:rFonts w:asciiTheme="minorHAnsi" w:eastAsiaTheme="minorEastAsia" w:hAnsiTheme="minorHAnsi" w:cstheme="minorBidi"/>
          <w:sz w:val="22"/>
          <w:szCs w:val="22"/>
          <w:lang w:eastAsia="en-GB"/>
        </w:rPr>
        <w:tab/>
      </w:r>
      <w:r w:rsidRPr="00550A3D">
        <w:rPr>
          <w:rFonts w:eastAsia="Malgun Gothic"/>
          <w:lang w:val="en-US"/>
        </w:rPr>
        <w:t>Additional spurious emission requirements for CA_NS_203</w:t>
      </w:r>
      <w:r>
        <w:tab/>
      </w:r>
      <w:r>
        <w:fldChar w:fldCharType="begin"/>
      </w:r>
      <w:r>
        <w:instrText xml:space="preserve"> PAGEREF _Toc83129757 \h </w:instrText>
      </w:r>
      <w:r>
        <w:fldChar w:fldCharType="separate"/>
      </w:r>
      <w:r>
        <w:t>115</w:t>
      </w:r>
      <w:r>
        <w:fldChar w:fldCharType="end"/>
      </w:r>
    </w:p>
    <w:p w14:paraId="54F29ED6" w14:textId="7D7C610E" w:rsidR="003C162F" w:rsidRDefault="003C162F">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_Toc83129758 \h </w:instrText>
      </w:r>
      <w:r>
        <w:fldChar w:fldCharType="separate"/>
      </w:r>
      <w:r>
        <w:t>115</w:t>
      </w:r>
      <w:r>
        <w:fldChar w:fldCharType="end"/>
      </w:r>
    </w:p>
    <w:p w14:paraId="7AC45ADE" w14:textId="30A5A35D" w:rsidR="003C162F" w:rsidRDefault="003C162F">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_Toc83129759 \h </w:instrText>
      </w:r>
      <w:r>
        <w:fldChar w:fldCharType="separate"/>
      </w:r>
      <w:r>
        <w:t>115</w:t>
      </w:r>
      <w:r>
        <w:fldChar w:fldCharType="end"/>
      </w:r>
    </w:p>
    <w:p w14:paraId="59DF02C3" w14:textId="52375B66" w:rsidR="003C162F" w:rsidRDefault="003C162F">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_Toc83129760 \h </w:instrText>
      </w:r>
      <w:r>
        <w:fldChar w:fldCharType="separate"/>
      </w:r>
      <w:r>
        <w:t>115</w:t>
      </w:r>
      <w:r>
        <w:fldChar w:fldCharType="end"/>
      </w:r>
    </w:p>
    <w:p w14:paraId="5B79E674" w14:textId="7074322B" w:rsidR="003C162F" w:rsidRDefault="003C162F">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_Toc83129761 \h </w:instrText>
      </w:r>
      <w:r>
        <w:fldChar w:fldCharType="separate"/>
      </w:r>
      <w:r>
        <w:t>115</w:t>
      </w:r>
      <w:r>
        <w:fldChar w:fldCharType="end"/>
      </w:r>
    </w:p>
    <w:p w14:paraId="6E8AD464" w14:textId="2C7C1CC7" w:rsidR="003C162F" w:rsidRDefault="003C162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_Toc83129762 \h </w:instrText>
      </w:r>
      <w:r>
        <w:fldChar w:fldCharType="separate"/>
      </w:r>
      <w:r>
        <w:t>115</w:t>
      </w:r>
      <w:r>
        <w:fldChar w:fldCharType="end"/>
      </w:r>
    </w:p>
    <w:p w14:paraId="5F0301E1" w14:textId="54B9A668" w:rsidR="003C162F" w:rsidRDefault="003C162F">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_Toc83129763 \h </w:instrText>
      </w:r>
      <w:r>
        <w:fldChar w:fldCharType="separate"/>
      </w:r>
      <w:r>
        <w:t>115</w:t>
      </w:r>
      <w:r>
        <w:fldChar w:fldCharType="end"/>
      </w:r>
    </w:p>
    <w:p w14:paraId="116BF0D4" w14:textId="28BCC4F7" w:rsidR="003C162F" w:rsidRDefault="003C162F">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_Toc83129764 \h </w:instrText>
      </w:r>
      <w:r>
        <w:fldChar w:fldCharType="separate"/>
      </w:r>
      <w:r>
        <w:t>116</w:t>
      </w:r>
      <w:r>
        <w:fldChar w:fldCharType="end"/>
      </w:r>
    </w:p>
    <w:p w14:paraId="7502B18E" w14:textId="73937537" w:rsidR="003C162F" w:rsidRDefault="003C162F">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_Toc83129765 \h </w:instrText>
      </w:r>
      <w:r>
        <w:fldChar w:fldCharType="separate"/>
      </w:r>
      <w:r>
        <w:t>116</w:t>
      </w:r>
      <w:r>
        <w:fldChar w:fldCharType="end"/>
      </w:r>
    </w:p>
    <w:p w14:paraId="03628BCD" w14:textId="1C2F659A" w:rsidR="003C162F" w:rsidRDefault="003C162F">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_Toc83129766 \h </w:instrText>
      </w:r>
      <w:r>
        <w:fldChar w:fldCharType="separate"/>
      </w:r>
      <w:r>
        <w:t>116</w:t>
      </w:r>
      <w:r>
        <w:fldChar w:fldCharType="end"/>
      </w:r>
    </w:p>
    <w:p w14:paraId="7699EAA5" w14:textId="001E7E0A" w:rsidR="003C162F" w:rsidRDefault="003C162F">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_Toc83129767 \h </w:instrText>
      </w:r>
      <w:r>
        <w:fldChar w:fldCharType="separate"/>
      </w:r>
      <w:r>
        <w:t>116</w:t>
      </w:r>
      <w:r>
        <w:fldChar w:fldCharType="end"/>
      </w:r>
    </w:p>
    <w:p w14:paraId="09CBBE78" w14:textId="4B3BB45E" w:rsidR="003C162F" w:rsidRDefault="003C162F">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_Toc83129768 \h </w:instrText>
      </w:r>
      <w:r>
        <w:fldChar w:fldCharType="separate"/>
      </w:r>
      <w:r>
        <w:t>116</w:t>
      </w:r>
      <w:r>
        <w:fldChar w:fldCharType="end"/>
      </w:r>
    </w:p>
    <w:p w14:paraId="6856C540" w14:textId="1249A81A" w:rsidR="003C162F" w:rsidRDefault="003C162F">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_Toc83129769 \h </w:instrText>
      </w:r>
      <w:r>
        <w:fldChar w:fldCharType="separate"/>
      </w:r>
      <w:r>
        <w:t>117</w:t>
      </w:r>
      <w:r>
        <w:fldChar w:fldCharType="end"/>
      </w:r>
    </w:p>
    <w:p w14:paraId="63DA2946" w14:textId="24C5E803" w:rsidR="003C162F" w:rsidRDefault="003C162F">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_Toc83129770 \h </w:instrText>
      </w:r>
      <w:r>
        <w:fldChar w:fldCharType="separate"/>
      </w:r>
      <w:r>
        <w:t>117</w:t>
      </w:r>
      <w:r>
        <w:fldChar w:fldCharType="end"/>
      </w:r>
    </w:p>
    <w:p w14:paraId="436E5A64" w14:textId="5C7323CC" w:rsidR="003C162F" w:rsidRDefault="003C162F">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_Toc83129771 \h </w:instrText>
      </w:r>
      <w:r>
        <w:fldChar w:fldCharType="separate"/>
      </w:r>
      <w:r>
        <w:t>118</w:t>
      </w:r>
      <w:r>
        <w:fldChar w:fldCharType="end"/>
      </w:r>
    </w:p>
    <w:p w14:paraId="7B8E80BF" w14:textId="3A48FBD7" w:rsidR="003C162F" w:rsidRDefault="003C162F">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_Toc83129772 \h </w:instrText>
      </w:r>
      <w:r>
        <w:fldChar w:fldCharType="separate"/>
      </w:r>
      <w:r>
        <w:t>118</w:t>
      </w:r>
      <w:r>
        <w:fldChar w:fldCharType="end"/>
      </w:r>
    </w:p>
    <w:p w14:paraId="24EE1819" w14:textId="3074EB9D" w:rsidR="003C162F" w:rsidRDefault="003C162F">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_Toc83129773 \h </w:instrText>
      </w:r>
      <w:r>
        <w:fldChar w:fldCharType="separate"/>
      </w:r>
      <w:r>
        <w:t>118</w:t>
      </w:r>
      <w:r>
        <w:fldChar w:fldCharType="end"/>
      </w:r>
    </w:p>
    <w:p w14:paraId="5D1F4289" w14:textId="62B1D05B" w:rsidR="003C162F" w:rsidRDefault="003C162F">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_Toc83129774 \h </w:instrText>
      </w:r>
      <w:r>
        <w:fldChar w:fldCharType="separate"/>
      </w:r>
      <w:r>
        <w:t>119</w:t>
      </w:r>
      <w:r>
        <w:fldChar w:fldCharType="end"/>
      </w:r>
    </w:p>
    <w:p w14:paraId="1348583D" w14:textId="5BCE758D" w:rsidR="003C162F" w:rsidRDefault="003C162F">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_Toc83129775 \h </w:instrText>
      </w:r>
      <w:r>
        <w:fldChar w:fldCharType="separate"/>
      </w:r>
      <w:r>
        <w:t>119</w:t>
      </w:r>
      <w:r>
        <w:fldChar w:fldCharType="end"/>
      </w:r>
    </w:p>
    <w:p w14:paraId="596DE72A" w14:textId="191932CA" w:rsidR="003C162F" w:rsidRDefault="003C162F">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_Toc83129776 \h </w:instrText>
      </w:r>
      <w:r>
        <w:fldChar w:fldCharType="separate"/>
      </w:r>
      <w:r>
        <w:t>119</w:t>
      </w:r>
      <w:r>
        <w:fldChar w:fldCharType="end"/>
      </w:r>
    </w:p>
    <w:p w14:paraId="684A0947" w14:textId="09D1955C" w:rsidR="003C162F" w:rsidRDefault="003C162F">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_Toc83129777 \h </w:instrText>
      </w:r>
      <w:r>
        <w:fldChar w:fldCharType="separate"/>
      </w:r>
      <w:r>
        <w:t>119</w:t>
      </w:r>
      <w:r>
        <w:fldChar w:fldCharType="end"/>
      </w:r>
    </w:p>
    <w:p w14:paraId="7B52CC85" w14:textId="45494D7D" w:rsidR="003C162F" w:rsidRDefault="003C162F">
      <w:pPr>
        <w:pStyle w:val="TOC4"/>
        <w:rPr>
          <w:rFonts w:asciiTheme="minorHAnsi" w:eastAsiaTheme="minorEastAsia" w:hAnsiTheme="minorHAnsi" w:cstheme="minorBidi"/>
          <w:sz w:val="22"/>
          <w:szCs w:val="22"/>
          <w:lang w:eastAsia="en-GB"/>
        </w:rPr>
      </w:pPr>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_Toc83129778 \h </w:instrText>
      </w:r>
      <w:r>
        <w:fldChar w:fldCharType="separate"/>
      </w:r>
      <w:r>
        <w:t>119</w:t>
      </w:r>
      <w:r>
        <w:fldChar w:fldCharType="end"/>
      </w:r>
    </w:p>
    <w:p w14:paraId="327D0174" w14:textId="465C6F21" w:rsidR="003C162F" w:rsidRDefault="003C162F">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_Toc83129779 \h </w:instrText>
      </w:r>
      <w:r>
        <w:fldChar w:fldCharType="separate"/>
      </w:r>
      <w:r>
        <w:t>119</w:t>
      </w:r>
      <w:r>
        <w:fldChar w:fldCharType="end"/>
      </w:r>
    </w:p>
    <w:p w14:paraId="00AD91CA" w14:textId="638E1A47" w:rsidR="003C162F" w:rsidRDefault="003C162F">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_Toc83129780 \h </w:instrText>
      </w:r>
      <w:r>
        <w:fldChar w:fldCharType="separate"/>
      </w:r>
      <w:r>
        <w:t>120</w:t>
      </w:r>
      <w:r>
        <w:fldChar w:fldCharType="end"/>
      </w:r>
    </w:p>
    <w:p w14:paraId="1DBEB346" w14:textId="5E0B20CB" w:rsidR="003C162F" w:rsidRDefault="003C162F">
      <w:pPr>
        <w:pStyle w:val="TOC5"/>
        <w:rPr>
          <w:rFonts w:asciiTheme="minorHAnsi" w:eastAsiaTheme="minorEastAsia" w:hAnsiTheme="minorHAnsi" w:cstheme="minorBidi"/>
          <w:sz w:val="22"/>
          <w:szCs w:val="22"/>
          <w:lang w:eastAsia="en-GB"/>
        </w:rPr>
      </w:pPr>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_Toc83129781 \h </w:instrText>
      </w:r>
      <w:r>
        <w:fldChar w:fldCharType="separate"/>
      </w:r>
      <w:r>
        <w:t>120</w:t>
      </w:r>
      <w:r>
        <w:fldChar w:fldCharType="end"/>
      </w:r>
    </w:p>
    <w:p w14:paraId="37F04372" w14:textId="1F6F3541" w:rsidR="003C162F" w:rsidRDefault="003C162F">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_Toc83129782 \h </w:instrText>
      </w:r>
      <w:r>
        <w:fldChar w:fldCharType="separate"/>
      </w:r>
      <w:r>
        <w:t>121</w:t>
      </w:r>
      <w:r>
        <w:fldChar w:fldCharType="end"/>
      </w:r>
    </w:p>
    <w:p w14:paraId="1758488B" w14:textId="1E8453BD" w:rsidR="003C162F" w:rsidRDefault="003C162F">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_Toc83129783 \h </w:instrText>
      </w:r>
      <w:r>
        <w:fldChar w:fldCharType="separate"/>
      </w:r>
      <w:r>
        <w:t>121</w:t>
      </w:r>
      <w:r>
        <w:fldChar w:fldCharType="end"/>
      </w:r>
    </w:p>
    <w:p w14:paraId="30E3A94E" w14:textId="7FD4C64D" w:rsidR="003C162F" w:rsidRDefault="003C162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_Toc83129784 \h </w:instrText>
      </w:r>
      <w:r>
        <w:fldChar w:fldCharType="separate"/>
      </w:r>
      <w:r>
        <w:t>122</w:t>
      </w:r>
      <w:r>
        <w:fldChar w:fldCharType="end"/>
      </w:r>
    </w:p>
    <w:p w14:paraId="28E2E0A4" w14:textId="3A0165D9" w:rsidR="003C162F" w:rsidRDefault="003C162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_Toc83129785 \h </w:instrText>
      </w:r>
      <w:r>
        <w:fldChar w:fldCharType="separate"/>
      </w:r>
      <w:r>
        <w:t>122</w:t>
      </w:r>
      <w:r>
        <w:fldChar w:fldCharType="end"/>
      </w:r>
    </w:p>
    <w:p w14:paraId="22D0BC1C" w14:textId="665D1114" w:rsidR="003C162F" w:rsidRDefault="003C162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_Toc83129786 \h </w:instrText>
      </w:r>
      <w:r>
        <w:fldChar w:fldCharType="separate"/>
      </w:r>
      <w:r>
        <w:t>122</w:t>
      </w:r>
      <w:r>
        <w:fldChar w:fldCharType="end"/>
      </w:r>
    </w:p>
    <w:p w14:paraId="3CCD516B" w14:textId="15F14CD2" w:rsidR="003C162F" w:rsidRDefault="003C162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_Toc83129787 \h </w:instrText>
      </w:r>
      <w:r>
        <w:fldChar w:fldCharType="separate"/>
      </w:r>
      <w:r>
        <w:t>122</w:t>
      </w:r>
      <w:r>
        <w:fldChar w:fldCharType="end"/>
      </w:r>
    </w:p>
    <w:p w14:paraId="2BB94825" w14:textId="598F8966" w:rsidR="003C162F" w:rsidRDefault="003C162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_Toc83129788 \h </w:instrText>
      </w:r>
      <w:r>
        <w:fldChar w:fldCharType="separate"/>
      </w:r>
      <w:r>
        <w:t>122</w:t>
      </w:r>
      <w:r>
        <w:fldChar w:fldCharType="end"/>
      </w:r>
    </w:p>
    <w:p w14:paraId="7E1177D9" w14:textId="5D2A31D6" w:rsidR="003C162F" w:rsidRDefault="003C162F">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_Toc83129789 \h </w:instrText>
      </w:r>
      <w:r>
        <w:fldChar w:fldCharType="separate"/>
      </w:r>
      <w:r>
        <w:t>122</w:t>
      </w:r>
      <w:r>
        <w:fldChar w:fldCharType="end"/>
      </w:r>
    </w:p>
    <w:p w14:paraId="7F2FB9D0" w14:textId="2B8BCB0D" w:rsidR="003C162F" w:rsidRDefault="003C162F">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_Toc83129790 \h </w:instrText>
      </w:r>
      <w:r>
        <w:fldChar w:fldCharType="separate"/>
      </w:r>
      <w:r>
        <w:t>122</w:t>
      </w:r>
      <w:r>
        <w:fldChar w:fldCharType="end"/>
      </w:r>
    </w:p>
    <w:p w14:paraId="64F855AC" w14:textId="4C87C4BF" w:rsidR="003C162F" w:rsidRDefault="003C162F">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_Toc83129791 \h </w:instrText>
      </w:r>
      <w:r>
        <w:fldChar w:fldCharType="separate"/>
      </w:r>
      <w:r>
        <w:t>123</w:t>
      </w:r>
      <w:r>
        <w:fldChar w:fldCharType="end"/>
      </w:r>
    </w:p>
    <w:p w14:paraId="25FBA418" w14:textId="11E21951" w:rsidR="003C162F" w:rsidRDefault="003C162F">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_Toc83129792 \h </w:instrText>
      </w:r>
      <w:r>
        <w:fldChar w:fldCharType="separate"/>
      </w:r>
      <w:r>
        <w:t>123</w:t>
      </w:r>
      <w:r>
        <w:fldChar w:fldCharType="end"/>
      </w:r>
    </w:p>
    <w:p w14:paraId="41D2E2D1" w14:textId="3B025ABA" w:rsidR="003C162F" w:rsidRDefault="003C162F">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_Toc83129793 \h </w:instrText>
      </w:r>
      <w:r>
        <w:fldChar w:fldCharType="separate"/>
      </w:r>
      <w:r>
        <w:t>124</w:t>
      </w:r>
      <w:r>
        <w:fldChar w:fldCharType="end"/>
      </w:r>
    </w:p>
    <w:p w14:paraId="52544B4F" w14:textId="413246B2" w:rsidR="003C162F" w:rsidRDefault="003C162F">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_Toc83129794 \h </w:instrText>
      </w:r>
      <w:r>
        <w:fldChar w:fldCharType="separate"/>
      </w:r>
      <w:r>
        <w:t>124</w:t>
      </w:r>
      <w:r>
        <w:fldChar w:fldCharType="end"/>
      </w:r>
    </w:p>
    <w:p w14:paraId="06D9F84F" w14:textId="03A93AFF" w:rsidR="003C162F" w:rsidRDefault="003C162F">
      <w:pPr>
        <w:pStyle w:val="TOC3"/>
        <w:rPr>
          <w:rFonts w:asciiTheme="minorHAnsi" w:eastAsiaTheme="minorEastAsia" w:hAnsiTheme="minorHAnsi" w:cstheme="minorBidi"/>
          <w:sz w:val="22"/>
          <w:szCs w:val="22"/>
          <w:lang w:eastAsia="en-GB"/>
        </w:rPr>
      </w:pPr>
      <w:r w:rsidRPr="00550A3D">
        <w:rPr>
          <w:snapToGrid w:val="0"/>
        </w:rPr>
        <w:t>7.3.3</w:t>
      </w:r>
      <w:r>
        <w:rPr>
          <w:rFonts w:asciiTheme="minorHAnsi" w:eastAsiaTheme="minorEastAsia" w:hAnsiTheme="minorHAnsi" w:cstheme="minorBidi"/>
          <w:sz w:val="22"/>
          <w:szCs w:val="22"/>
          <w:lang w:eastAsia="en-GB"/>
        </w:rPr>
        <w:tab/>
      </w:r>
      <w:r w:rsidRPr="00550A3D">
        <w:rPr>
          <w:snapToGrid w:val="0"/>
        </w:rPr>
        <w:t>Void</w:t>
      </w:r>
      <w:r>
        <w:tab/>
      </w:r>
      <w:r>
        <w:fldChar w:fldCharType="begin"/>
      </w:r>
      <w:r>
        <w:instrText xml:space="preserve"> PAGEREF _Toc83129795 \h </w:instrText>
      </w:r>
      <w:r>
        <w:fldChar w:fldCharType="separate"/>
      </w:r>
      <w:r>
        <w:t>125</w:t>
      </w:r>
      <w:r>
        <w:fldChar w:fldCharType="end"/>
      </w:r>
    </w:p>
    <w:p w14:paraId="7317A3AC" w14:textId="16575ABB" w:rsidR="003C162F" w:rsidRDefault="003C162F">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_Toc83129796 \h </w:instrText>
      </w:r>
      <w:r>
        <w:fldChar w:fldCharType="separate"/>
      </w:r>
      <w:r>
        <w:t>125</w:t>
      </w:r>
      <w:r>
        <w:fldChar w:fldCharType="end"/>
      </w:r>
    </w:p>
    <w:p w14:paraId="6CEEE76E" w14:textId="4817DCC0" w:rsidR="003C162F" w:rsidRDefault="003C162F">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_Toc83129797 \h </w:instrText>
      </w:r>
      <w:r>
        <w:fldChar w:fldCharType="separate"/>
      </w:r>
      <w:r>
        <w:t>126</w:t>
      </w:r>
      <w:r>
        <w:fldChar w:fldCharType="end"/>
      </w:r>
    </w:p>
    <w:p w14:paraId="2431612C" w14:textId="6E717780" w:rsidR="003C162F" w:rsidRDefault="003C162F">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_Toc83129798 \h </w:instrText>
      </w:r>
      <w:r>
        <w:fldChar w:fldCharType="separate"/>
      </w:r>
      <w:r>
        <w:t>127</w:t>
      </w:r>
      <w:r>
        <w:fldChar w:fldCharType="end"/>
      </w:r>
    </w:p>
    <w:p w14:paraId="1569925B" w14:textId="7E50F073" w:rsidR="003C162F" w:rsidRDefault="003C162F">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_Toc83129799 \h </w:instrText>
      </w:r>
      <w:r>
        <w:fldChar w:fldCharType="separate"/>
      </w:r>
      <w:r>
        <w:t>127</w:t>
      </w:r>
      <w:r>
        <w:fldChar w:fldCharType="end"/>
      </w:r>
    </w:p>
    <w:p w14:paraId="0E205779" w14:textId="30B7E0E3" w:rsidR="003C162F" w:rsidRDefault="003C162F">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_Toc83129800 \h </w:instrText>
      </w:r>
      <w:r>
        <w:fldChar w:fldCharType="separate"/>
      </w:r>
      <w:r>
        <w:t>127</w:t>
      </w:r>
      <w:r>
        <w:fldChar w:fldCharType="end"/>
      </w:r>
    </w:p>
    <w:p w14:paraId="09C86918" w14:textId="7031A0B6" w:rsidR="003C162F" w:rsidRDefault="003C162F">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_Toc83129801 \h </w:instrText>
      </w:r>
      <w:r>
        <w:fldChar w:fldCharType="separate"/>
      </w:r>
      <w:r>
        <w:t>127</w:t>
      </w:r>
      <w:r>
        <w:fldChar w:fldCharType="end"/>
      </w:r>
    </w:p>
    <w:p w14:paraId="687470AB" w14:textId="345A24E9" w:rsidR="003C162F" w:rsidRDefault="003C162F">
      <w:pPr>
        <w:pStyle w:val="TOC4"/>
        <w:rPr>
          <w:rFonts w:asciiTheme="minorHAnsi" w:eastAsiaTheme="minorEastAsia" w:hAnsiTheme="minorHAnsi" w:cstheme="minorBidi"/>
          <w:sz w:val="22"/>
          <w:szCs w:val="22"/>
          <w:lang w:eastAsia="en-GB"/>
        </w:rPr>
      </w:pPr>
      <w:r w:rsidRPr="00550A3D">
        <w:rPr>
          <w:rFonts w:eastAsia="Malgun Gothic"/>
        </w:rPr>
        <w:t>7.3A.2.3</w:t>
      </w:r>
      <w:r>
        <w:rPr>
          <w:rFonts w:asciiTheme="minorHAnsi" w:eastAsiaTheme="minorEastAsia" w:hAnsiTheme="minorHAnsi" w:cstheme="minorBidi"/>
          <w:sz w:val="22"/>
          <w:szCs w:val="22"/>
          <w:lang w:eastAsia="en-GB"/>
        </w:rPr>
        <w:tab/>
      </w:r>
      <w:r w:rsidRPr="00550A3D">
        <w:rPr>
          <w:rFonts w:eastAsia="Malgun Gothic"/>
        </w:rPr>
        <w:t>Inter-band CA</w:t>
      </w:r>
      <w:r>
        <w:tab/>
      </w:r>
      <w:r>
        <w:fldChar w:fldCharType="begin"/>
      </w:r>
      <w:r>
        <w:instrText xml:space="preserve"> PAGEREF _Toc83129802 \h </w:instrText>
      </w:r>
      <w:r>
        <w:fldChar w:fldCharType="separate"/>
      </w:r>
      <w:r>
        <w:t>128</w:t>
      </w:r>
      <w:r>
        <w:fldChar w:fldCharType="end"/>
      </w:r>
    </w:p>
    <w:p w14:paraId="56133DBD" w14:textId="2073A4D5" w:rsidR="003C162F" w:rsidRDefault="003C162F">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_Toc83129803 \h </w:instrText>
      </w:r>
      <w:r>
        <w:fldChar w:fldCharType="separate"/>
      </w:r>
      <w:r>
        <w:t>128</w:t>
      </w:r>
      <w:r>
        <w:fldChar w:fldCharType="end"/>
      </w:r>
    </w:p>
    <w:p w14:paraId="3B3471E6" w14:textId="24C867F9" w:rsidR="003C162F" w:rsidRDefault="003C162F">
      <w:pPr>
        <w:pStyle w:val="TOC4"/>
        <w:rPr>
          <w:rFonts w:asciiTheme="minorHAnsi" w:eastAsiaTheme="minorEastAsia" w:hAnsiTheme="minorHAnsi" w:cstheme="minorBidi"/>
          <w:sz w:val="22"/>
          <w:szCs w:val="22"/>
          <w:lang w:eastAsia="en-GB"/>
        </w:rPr>
      </w:pPr>
      <w:r w:rsidRPr="00550A3D">
        <w:rPr>
          <w:lang w:val="en-US"/>
        </w:rPr>
        <w:t>7.3A.3.1</w:t>
      </w:r>
      <w:r>
        <w:rPr>
          <w:rFonts w:asciiTheme="minorHAnsi" w:eastAsiaTheme="minorEastAsia" w:hAnsiTheme="minorHAnsi" w:cstheme="minorBidi"/>
          <w:sz w:val="22"/>
          <w:szCs w:val="22"/>
          <w:lang w:eastAsia="en-GB"/>
        </w:rPr>
        <w:tab/>
      </w:r>
      <w:r w:rsidRPr="00550A3D">
        <w:rPr>
          <w:lang w:val="en-US"/>
        </w:rPr>
        <w:t>Void</w:t>
      </w:r>
      <w:r>
        <w:tab/>
      </w:r>
      <w:r>
        <w:fldChar w:fldCharType="begin"/>
      </w:r>
      <w:r>
        <w:instrText xml:space="preserve"> PAGEREF _Toc83129804 \h </w:instrText>
      </w:r>
      <w:r>
        <w:fldChar w:fldCharType="separate"/>
      </w:r>
      <w:r>
        <w:t>128</w:t>
      </w:r>
      <w:r>
        <w:fldChar w:fldCharType="end"/>
      </w:r>
    </w:p>
    <w:p w14:paraId="66025028" w14:textId="2AC0A638" w:rsidR="003C162F" w:rsidRDefault="003C162F">
      <w:pPr>
        <w:pStyle w:val="TOC4"/>
        <w:rPr>
          <w:rFonts w:asciiTheme="minorHAnsi" w:eastAsiaTheme="minorEastAsia" w:hAnsiTheme="minorHAnsi" w:cstheme="minorBidi"/>
          <w:sz w:val="22"/>
          <w:szCs w:val="22"/>
          <w:lang w:eastAsia="en-GB"/>
        </w:rPr>
      </w:pPr>
      <w:r w:rsidRPr="00550A3D">
        <w:rPr>
          <w:lang w:val="en-US"/>
        </w:rPr>
        <w:t>7.3A.3.2</w:t>
      </w:r>
      <w:r>
        <w:rPr>
          <w:rFonts w:asciiTheme="minorHAnsi" w:eastAsiaTheme="minorEastAsia" w:hAnsiTheme="minorHAnsi" w:cstheme="minorBidi"/>
          <w:sz w:val="22"/>
          <w:szCs w:val="22"/>
          <w:lang w:eastAsia="en-GB"/>
        </w:rPr>
        <w:tab/>
      </w:r>
      <w:r w:rsidRPr="00550A3D">
        <w:rPr>
          <w:lang w:val="en-US"/>
        </w:rPr>
        <w:t>Void</w:t>
      </w:r>
      <w:r>
        <w:tab/>
      </w:r>
      <w:r>
        <w:fldChar w:fldCharType="begin"/>
      </w:r>
      <w:r>
        <w:instrText xml:space="preserve"> PAGEREF _Toc83129805 \h </w:instrText>
      </w:r>
      <w:r>
        <w:fldChar w:fldCharType="separate"/>
      </w:r>
      <w:r>
        <w:t>128</w:t>
      </w:r>
      <w:r>
        <w:fldChar w:fldCharType="end"/>
      </w:r>
    </w:p>
    <w:p w14:paraId="01C9F2F0" w14:textId="1B690B13" w:rsidR="003C162F" w:rsidRDefault="003C162F">
      <w:pPr>
        <w:pStyle w:val="TOC4"/>
        <w:rPr>
          <w:rFonts w:asciiTheme="minorHAnsi" w:eastAsiaTheme="minorEastAsia" w:hAnsiTheme="minorHAnsi" w:cstheme="minorBidi"/>
          <w:sz w:val="22"/>
          <w:szCs w:val="22"/>
          <w:lang w:eastAsia="en-GB"/>
        </w:rPr>
      </w:pPr>
      <w:r w:rsidRPr="00550A3D">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_Toc83129806 \h </w:instrText>
      </w:r>
      <w:r>
        <w:fldChar w:fldCharType="separate"/>
      </w:r>
      <w:r>
        <w:t>128</w:t>
      </w:r>
      <w:r>
        <w:fldChar w:fldCharType="end"/>
      </w:r>
    </w:p>
    <w:p w14:paraId="3B79A3F3" w14:textId="1693078E" w:rsidR="003C162F" w:rsidRDefault="003C162F">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_Toc83129807 \h </w:instrText>
      </w:r>
      <w:r>
        <w:fldChar w:fldCharType="separate"/>
      </w:r>
      <w:r>
        <w:t>129</w:t>
      </w:r>
      <w:r>
        <w:fldChar w:fldCharType="end"/>
      </w:r>
    </w:p>
    <w:p w14:paraId="4493750D" w14:textId="4FE9AAFB" w:rsidR="003C162F" w:rsidRDefault="003C162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_Toc83129808 \h </w:instrText>
      </w:r>
      <w:r>
        <w:fldChar w:fldCharType="separate"/>
      </w:r>
      <w:r>
        <w:t>129</w:t>
      </w:r>
      <w:r>
        <w:fldChar w:fldCharType="end"/>
      </w:r>
    </w:p>
    <w:p w14:paraId="67FE410C" w14:textId="15E98534" w:rsidR="003C162F" w:rsidRDefault="003C162F">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_Toc83129809 \h </w:instrText>
      </w:r>
      <w:r>
        <w:fldChar w:fldCharType="separate"/>
      </w:r>
      <w:r>
        <w:t>130</w:t>
      </w:r>
      <w:r>
        <w:fldChar w:fldCharType="end"/>
      </w:r>
    </w:p>
    <w:p w14:paraId="20125496" w14:textId="7805B5AE" w:rsidR="003C162F" w:rsidRDefault="003C162F">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_Toc83129810 \h </w:instrText>
      </w:r>
      <w:r>
        <w:fldChar w:fldCharType="separate"/>
      </w:r>
      <w:r>
        <w:t>130</w:t>
      </w:r>
      <w:r>
        <w:fldChar w:fldCharType="end"/>
      </w:r>
    </w:p>
    <w:p w14:paraId="7A43AF31" w14:textId="6A056B0D" w:rsidR="003C162F" w:rsidRDefault="003C162F">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_Toc83129811 \h </w:instrText>
      </w:r>
      <w:r>
        <w:fldChar w:fldCharType="separate"/>
      </w:r>
      <w:r>
        <w:t>130</w:t>
      </w:r>
      <w:r>
        <w:fldChar w:fldCharType="end"/>
      </w:r>
    </w:p>
    <w:p w14:paraId="11A4ED8E" w14:textId="10AC64AB" w:rsidR="003C162F" w:rsidRDefault="003C162F">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_Toc83129812 \h </w:instrText>
      </w:r>
      <w:r>
        <w:fldChar w:fldCharType="separate"/>
      </w:r>
      <w:r>
        <w:t>130</w:t>
      </w:r>
      <w:r>
        <w:fldChar w:fldCharType="end"/>
      </w:r>
    </w:p>
    <w:p w14:paraId="7F3A12B6" w14:textId="034E8E8D" w:rsidR="003C162F" w:rsidRDefault="003C162F">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_Toc83129813 \h </w:instrText>
      </w:r>
      <w:r>
        <w:fldChar w:fldCharType="separate"/>
      </w:r>
      <w:r>
        <w:t>130</w:t>
      </w:r>
      <w:r>
        <w:fldChar w:fldCharType="end"/>
      </w:r>
    </w:p>
    <w:p w14:paraId="71ECBDCF" w14:textId="72BF882E" w:rsidR="003C162F" w:rsidRDefault="003C162F">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_Toc83129814 \h </w:instrText>
      </w:r>
      <w:r>
        <w:fldChar w:fldCharType="separate"/>
      </w:r>
      <w:r>
        <w:t>130</w:t>
      </w:r>
      <w:r>
        <w:fldChar w:fldCharType="end"/>
      </w:r>
    </w:p>
    <w:p w14:paraId="223AAB68" w14:textId="2132D20D" w:rsidR="003C162F" w:rsidRDefault="003C162F">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_Toc83129815 \h </w:instrText>
      </w:r>
      <w:r>
        <w:fldChar w:fldCharType="separate"/>
      </w:r>
      <w:r>
        <w:t>132</w:t>
      </w:r>
      <w:r>
        <w:fldChar w:fldCharType="end"/>
      </w:r>
    </w:p>
    <w:p w14:paraId="3FCE7C57" w14:textId="3E00DC25" w:rsidR="003C162F" w:rsidRDefault="003C162F">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_Toc83129816 \h </w:instrText>
      </w:r>
      <w:r>
        <w:fldChar w:fldCharType="separate"/>
      </w:r>
      <w:r>
        <w:t>132</w:t>
      </w:r>
      <w:r>
        <w:fldChar w:fldCharType="end"/>
      </w:r>
    </w:p>
    <w:p w14:paraId="6F84DAFD" w14:textId="0DB02A75" w:rsidR="003C162F" w:rsidRDefault="003C162F">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_Toc83129817 \h </w:instrText>
      </w:r>
      <w:r>
        <w:fldChar w:fldCharType="separate"/>
      </w:r>
      <w:r>
        <w:t>133</w:t>
      </w:r>
      <w:r>
        <w:fldChar w:fldCharType="end"/>
      </w:r>
    </w:p>
    <w:p w14:paraId="56D1FD64" w14:textId="57E3DD25" w:rsidR="003C162F" w:rsidRDefault="003C162F">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_Toc83129818 \h </w:instrText>
      </w:r>
      <w:r>
        <w:fldChar w:fldCharType="separate"/>
      </w:r>
      <w:r>
        <w:t>134</w:t>
      </w:r>
      <w:r>
        <w:fldChar w:fldCharType="end"/>
      </w:r>
    </w:p>
    <w:p w14:paraId="50F2CB4E" w14:textId="4E2A524F" w:rsidR="003C162F" w:rsidRDefault="003C162F">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_Toc83129819 \h </w:instrText>
      </w:r>
      <w:r>
        <w:fldChar w:fldCharType="separate"/>
      </w:r>
      <w:r>
        <w:t>134</w:t>
      </w:r>
      <w:r>
        <w:fldChar w:fldCharType="end"/>
      </w:r>
    </w:p>
    <w:p w14:paraId="0D6E5158" w14:textId="60BF12A0" w:rsidR="003C162F" w:rsidRDefault="003C162F">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_Toc83129820 \h </w:instrText>
      </w:r>
      <w:r>
        <w:fldChar w:fldCharType="separate"/>
      </w:r>
      <w:r>
        <w:t>134</w:t>
      </w:r>
      <w:r>
        <w:fldChar w:fldCharType="end"/>
      </w:r>
    </w:p>
    <w:p w14:paraId="5C3366EC" w14:textId="691044CE" w:rsidR="003C162F" w:rsidRDefault="003C162F">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_Toc83129821 \h </w:instrText>
      </w:r>
      <w:r>
        <w:fldChar w:fldCharType="separate"/>
      </w:r>
      <w:r>
        <w:t>134</w:t>
      </w:r>
      <w:r>
        <w:fldChar w:fldCharType="end"/>
      </w:r>
    </w:p>
    <w:p w14:paraId="3B00504A" w14:textId="05A5129B" w:rsidR="003C162F" w:rsidRDefault="003C162F">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_Toc83129822 \h </w:instrText>
      </w:r>
      <w:r>
        <w:fldChar w:fldCharType="separate"/>
      </w:r>
      <w:r>
        <w:t>134</w:t>
      </w:r>
      <w:r>
        <w:fldChar w:fldCharType="end"/>
      </w:r>
    </w:p>
    <w:p w14:paraId="1614F795" w14:textId="6A355602" w:rsidR="003C162F" w:rsidRDefault="003C162F">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_Toc83129823 \h </w:instrText>
      </w:r>
      <w:r>
        <w:fldChar w:fldCharType="separate"/>
      </w:r>
      <w:r>
        <w:t>135</w:t>
      </w:r>
      <w:r>
        <w:fldChar w:fldCharType="end"/>
      </w:r>
    </w:p>
    <w:p w14:paraId="3D6ADAA8" w14:textId="67B67F54" w:rsidR="003C162F" w:rsidRDefault="003C162F">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_Toc83129824 \h </w:instrText>
      </w:r>
      <w:r>
        <w:fldChar w:fldCharType="separate"/>
      </w:r>
      <w:r>
        <w:t>135</w:t>
      </w:r>
      <w:r>
        <w:fldChar w:fldCharType="end"/>
      </w:r>
    </w:p>
    <w:p w14:paraId="47533C77" w14:textId="4DACA742" w:rsidR="003C162F" w:rsidRDefault="003C162F">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_Toc83129825 \h </w:instrText>
      </w:r>
      <w:r>
        <w:fldChar w:fldCharType="separate"/>
      </w:r>
      <w:r>
        <w:t>135</w:t>
      </w:r>
      <w:r>
        <w:fldChar w:fldCharType="end"/>
      </w:r>
    </w:p>
    <w:p w14:paraId="5F438E79" w14:textId="5DB2CDAF" w:rsidR="003C162F" w:rsidRDefault="003C162F">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_Toc83129826 \h </w:instrText>
      </w:r>
      <w:r>
        <w:fldChar w:fldCharType="separate"/>
      </w:r>
      <w:r>
        <w:t>135</w:t>
      </w:r>
      <w:r>
        <w:fldChar w:fldCharType="end"/>
      </w:r>
    </w:p>
    <w:p w14:paraId="3DBDB1B7" w14:textId="029B2687" w:rsidR="003C162F" w:rsidRDefault="003C162F">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_Toc83129827 \h </w:instrText>
      </w:r>
      <w:r>
        <w:fldChar w:fldCharType="separate"/>
      </w:r>
      <w:r>
        <w:t>136</w:t>
      </w:r>
      <w:r>
        <w:fldChar w:fldCharType="end"/>
      </w:r>
    </w:p>
    <w:p w14:paraId="315799B1" w14:textId="293C365F" w:rsidR="003C162F" w:rsidRDefault="003C162F">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_Toc83129828 \h </w:instrText>
      </w:r>
      <w:r>
        <w:fldChar w:fldCharType="separate"/>
      </w:r>
      <w:r>
        <w:t>137</w:t>
      </w:r>
      <w:r>
        <w:fldChar w:fldCharType="end"/>
      </w:r>
    </w:p>
    <w:p w14:paraId="08AFD779" w14:textId="57E57907" w:rsidR="003C162F" w:rsidRDefault="003C162F">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_Toc83129829 \h </w:instrText>
      </w:r>
      <w:r>
        <w:fldChar w:fldCharType="separate"/>
      </w:r>
      <w:r>
        <w:t>137</w:t>
      </w:r>
      <w:r>
        <w:fldChar w:fldCharType="end"/>
      </w:r>
    </w:p>
    <w:p w14:paraId="5CE9EAF6" w14:textId="72BBBF44" w:rsidR="003C162F" w:rsidRDefault="003C162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_Toc83129830 \h </w:instrText>
      </w:r>
      <w:r>
        <w:fldChar w:fldCharType="separate"/>
      </w:r>
      <w:r>
        <w:t>137</w:t>
      </w:r>
      <w:r>
        <w:fldChar w:fldCharType="end"/>
      </w:r>
    </w:p>
    <w:p w14:paraId="14E7CD71" w14:textId="4C307B1F" w:rsidR="003C162F" w:rsidRDefault="003C162F">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_Toc83129831 \h </w:instrText>
      </w:r>
      <w:r>
        <w:fldChar w:fldCharType="separate"/>
      </w:r>
      <w:r>
        <w:t>137</w:t>
      </w:r>
      <w:r>
        <w:fldChar w:fldCharType="end"/>
      </w:r>
    </w:p>
    <w:p w14:paraId="1BC11503" w14:textId="29594E81" w:rsidR="003C162F" w:rsidRDefault="003C162F">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_Toc83129832 \h </w:instrText>
      </w:r>
      <w:r>
        <w:fldChar w:fldCharType="separate"/>
      </w:r>
      <w:r>
        <w:t>137</w:t>
      </w:r>
      <w:r>
        <w:fldChar w:fldCharType="end"/>
      </w:r>
    </w:p>
    <w:p w14:paraId="594FC6F7" w14:textId="3C0EE804" w:rsidR="003C162F" w:rsidRDefault="003C162F">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_Toc83129833 \h </w:instrText>
      </w:r>
      <w:r>
        <w:fldChar w:fldCharType="separate"/>
      </w:r>
      <w:r>
        <w:t>137</w:t>
      </w:r>
      <w:r>
        <w:fldChar w:fldCharType="end"/>
      </w:r>
    </w:p>
    <w:p w14:paraId="6490D861" w14:textId="55E139C6" w:rsidR="003C162F" w:rsidRDefault="003C162F">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_Toc83129834 \h </w:instrText>
      </w:r>
      <w:r>
        <w:fldChar w:fldCharType="separate"/>
      </w:r>
      <w:r>
        <w:t>138</w:t>
      </w:r>
      <w:r>
        <w:fldChar w:fldCharType="end"/>
      </w:r>
    </w:p>
    <w:p w14:paraId="23C9FB99" w14:textId="25710D96" w:rsidR="003C162F" w:rsidRDefault="003C162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_Toc83129835 \h </w:instrText>
      </w:r>
      <w:r>
        <w:fldChar w:fldCharType="separate"/>
      </w:r>
      <w:r>
        <w:t>138</w:t>
      </w:r>
      <w:r>
        <w:fldChar w:fldCharType="end"/>
      </w:r>
    </w:p>
    <w:p w14:paraId="16C5E7D0" w14:textId="5DEC77C9" w:rsidR="003C162F" w:rsidRDefault="003C162F">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_Toc83129836 \h </w:instrText>
      </w:r>
      <w:r>
        <w:fldChar w:fldCharType="separate"/>
      </w:r>
      <w:r>
        <w:t>138</w:t>
      </w:r>
      <w:r>
        <w:fldChar w:fldCharType="end"/>
      </w:r>
    </w:p>
    <w:p w14:paraId="415AD820" w14:textId="6E02DDF1" w:rsidR="003C162F" w:rsidRDefault="003C162F">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_Toc83129837 \h </w:instrText>
      </w:r>
      <w:r>
        <w:fldChar w:fldCharType="separate"/>
      </w:r>
      <w:r>
        <w:t>138</w:t>
      </w:r>
      <w:r>
        <w:fldChar w:fldCharType="end"/>
      </w:r>
    </w:p>
    <w:p w14:paraId="55221AFE" w14:textId="0444A0BA" w:rsidR="003C162F" w:rsidRDefault="003C162F">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_Toc83129838 \h </w:instrText>
      </w:r>
      <w:r>
        <w:fldChar w:fldCharType="separate"/>
      </w:r>
      <w:r>
        <w:t>138</w:t>
      </w:r>
      <w:r>
        <w:fldChar w:fldCharType="end"/>
      </w:r>
    </w:p>
    <w:p w14:paraId="1872542C" w14:textId="25F456F6" w:rsidR="003C162F" w:rsidRDefault="003C162F">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_Toc83129839 \h </w:instrText>
      </w:r>
      <w:r>
        <w:fldChar w:fldCharType="separate"/>
      </w:r>
      <w:r>
        <w:t>139</w:t>
      </w:r>
      <w:r>
        <w:fldChar w:fldCharType="end"/>
      </w:r>
    </w:p>
    <w:p w14:paraId="7513E3EA" w14:textId="0BB467CA" w:rsidR="003C162F" w:rsidRDefault="003C162F">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_Toc83129840 \h </w:instrText>
      </w:r>
      <w:r>
        <w:fldChar w:fldCharType="separate"/>
      </w:r>
      <w:r>
        <w:t>139</w:t>
      </w:r>
      <w:r>
        <w:fldChar w:fldCharType="end"/>
      </w:r>
    </w:p>
    <w:p w14:paraId="171B703C" w14:textId="7280641E" w:rsidR="003C162F" w:rsidRDefault="003C162F">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_Toc83129841 \h </w:instrText>
      </w:r>
      <w:r>
        <w:fldChar w:fldCharType="separate"/>
      </w:r>
      <w:r>
        <w:t>140</w:t>
      </w:r>
      <w:r>
        <w:fldChar w:fldCharType="end"/>
      </w:r>
    </w:p>
    <w:p w14:paraId="12AD7AC0" w14:textId="34FE1AB0" w:rsidR="003C162F" w:rsidRDefault="003C162F">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_Toc83129842 \h </w:instrText>
      </w:r>
      <w:r>
        <w:fldChar w:fldCharType="separate"/>
      </w:r>
      <w:r>
        <w:t>140</w:t>
      </w:r>
      <w:r>
        <w:fldChar w:fldCharType="end"/>
      </w:r>
    </w:p>
    <w:p w14:paraId="244AE022" w14:textId="2ED3F0BE" w:rsidR="003C162F" w:rsidRDefault="003C162F">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_Toc83129843 \h </w:instrText>
      </w:r>
      <w:r>
        <w:fldChar w:fldCharType="separate"/>
      </w:r>
      <w:r>
        <w:t>141</w:t>
      </w:r>
      <w:r>
        <w:fldChar w:fldCharType="end"/>
      </w:r>
    </w:p>
    <w:p w14:paraId="67853DA8" w14:textId="5C262078" w:rsidR="003C162F" w:rsidRDefault="003C162F">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_Toc83129844 \h </w:instrText>
      </w:r>
      <w:r>
        <w:fldChar w:fldCharType="separate"/>
      </w:r>
      <w:r>
        <w:t>141</w:t>
      </w:r>
      <w:r>
        <w:fldChar w:fldCharType="end"/>
      </w:r>
    </w:p>
    <w:p w14:paraId="7D9B56E8" w14:textId="4738B65E" w:rsidR="003C162F" w:rsidRDefault="003C162F">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_Toc83129845 \h </w:instrText>
      </w:r>
      <w:r>
        <w:fldChar w:fldCharType="separate"/>
      </w:r>
      <w:r>
        <w:t>142</w:t>
      </w:r>
      <w:r>
        <w:fldChar w:fldCharType="end"/>
      </w:r>
    </w:p>
    <w:p w14:paraId="4B61EC4E" w14:textId="10A50832" w:rsidR="003C162F" w:rsidRDefault="003C162F">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_Toc83129846 \h </w:instrText>
      </w:r>
      <w:r>
        <w:fldChar w:fldCharType="separate"/>
      </w:r>
      <w:r>
        <w:t>142</w:t>
      </w:r>
      <w:r>
        <w:fldChar w:fldCharType="end"/>
      </w:r>
    </w:p>
    <w:p w14:paraId="06B34714" w14:textId="21AD36F6" w:rsidR="003C162F" w:rsidRDefault="003C162F">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_Toc83129847 \h </w:instrText>
      </w:r>
      <w:r>
        <w:fldChar w:fldCharType="separate"/>
      </w:r>
      <w:r>
        <w:t>143</w:t>
      </w:r>
      <w:r>
        <w:fldChar w:fldCharType="end"/>
      </w:r>
    </w:p>
    <w:p w14:paraId="26BA7C78" w14:textId="6B7F2CFD" w:rsidR="003C162F" w:rsidRDefault="003C162F">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_Toc83129848 \h </w:instrText>
      </w:r>
      <w:r>
        <w:fldChar w:fldCharType="separate"/>
      </w:r>
      <w:r>
        <w:t>143</w:t>
      </w:r>
      <w:r>
        <w:fldChar w:fldCharType="end"/>
      </w:r>
    </w:p>
    <w:p w14:paraId="5B45D5E4" w14:textId="10DA8BD4" w:rsidR="003C162F" w:rsidRDefault="003C162F">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_Toc83129849 \h </w:instrText>
      </w:r>
      <w:r>
        <w:fldChar w:fldCharType="separate"/>
      </w:r>
      <w:r>
        <w:t>146</w:t>
      </w:r>
      <w:r>
        <w:fldChar w:fldCharType="end"/>
      </w:r>
    </w:p>
    <w:p w14:paraId="212B84EA" w14:textId="3D22FE58" w:rsidR="003C162F" w:rsidRDefault="003C162F">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_Toc83129850 \h </w:instrText>
      </w:r>
      <w:r>
        <w:fldChar w:fldCharType="separate"/>
      </w:r>
      <w:r>
        <w:t>146</w:t>
      </w:r>
      <w:r>
        <w:fldChar w:fldCharType="end"/>
      </w:r>
    </w:p>
    <w:p w14:paraId="1D96CCDE" w14:textId="6F9ADC03" w:rsidR="003C162F" w:rsidRDefault="003C162F">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_Toc83129851 \h </w:instrText>
      </w:r>
      <w:r>
        <w:fldChar w:fldCharType="separate"/>
      </w:r>
      <w:r>
        <w:t>146</w:t>
      </w:r>
      <w:r>
        <w:fldChar w:fldCharType="end"/>
      </w:r>
    </w:p>
    <w:p w14:paraId="3D3E1B8B" w14:textId="2D00B1EB" w:rsidR="003C162F" w:rsidRDefault="003C162F">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_Toc83129852 \h </w:instrText>
      </w:r>
      <w:r>
        <w:fldChar w:fldCharType="separate"/>
      </w:r>
      <w:r>
        <w:t>147</w:t>
      </w:r>
      <w:r>
        <w:fldChar w:fldCharType="end"/>
      </w:r>
    </w:p>
    <w:p w14:paraId="12B3747F" w14:textId="49B25C5B" w:rsidR="003C162F" w:rsidRDefault="003C162F">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_Toc83129853 \h </w:instrText>
      </w:r>
      <w:r>
        <w:fldChar w:fldCharType="separate"/>
      </w:r>
      <w:r>
        <w:t>148</w:t>
      </w:r>
      <w:r>
        <w:fldChar w:fldCharType="end"/>
      </w:r>
    </w:p>
    <w:p w14:paraId="0988ED2E" w14:textId="7145C82E" w:rsidR="003C162F" w:rsidRDefault="003C162F">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_Toc83129854 \h </w:instrText>
      </w:r>
      <w:r>
        <w:fldChar w:fldCharType="separate"/>
      </w:r>
      <w:r>
        <w:t>149</w:t>
      </w:r>
      <w:r>
        <w:fldChar w:fldCharType="end"/>
      </w:r>
    </w:p>
    <w:p w14:paraId="64FFA44C" w14:textId="7B60D42F" w:rsidR="003C162F" w:rsidRDefault="003C162F">
      <w:pPr>
        <w:pStyle w:val="TOC4"/>
        <w:rPr>
          <w:rFonts w:asciiTheme="minorHAnsi" w:eastAsiaTheme="minorEastAsia" w:hAnsiTheme="minorHAnsi" w:cstheme="minorBidi"/>
          <w:sz w:val="22"/>
          <w:szCs w:val="22"/>
          <w:lang w:eastAsia="en-GB"/>
        </w:rPr>
      </w:pPr>
      <w:r w:rsidRPr="00550A3D">
        <w:rPr>
          <w:rFonts w:eastAsia="Malgun Gothic"/>
        </w:rPr>
        <w:t>A.3.3.5</w:t>
      </w:r>
      <w:r>
        <w:rPr>
          <w:rFonts w:asciiTheme="minorHAnsi" w:eastAsiaTheme="minorEastAsia" w:hAnsiTheme="minorHAnsi" w:cstheme="minorBidi"/>
          <w:sz w:val="22"/>
          <w:szCs w:val="22"/>
          <w:lang w:eastAsia="en-GB"/>
        </w:rPr>
        <w:tab/>
      </w:r>
      <w:r w:rsidRPr="00550A3D">
        <w:rPr>
          <w:rFonts w:eastAsia="Malgun Gothic"/>
        </w:rPr>
        <w:t>FRC for receiver requirements for 256QAM</w:t>
      </w:r>
      <w:r>
        <w:tab/>
      </w:r>
      <w:r>
        <w:fldChar w:fldCharType="begin"/>
      </w:r>
      <w:r>
        <w:instrText xml:space="preserve"> PAGEREF _Toc83129855 \h </w:instrText>
      </w:r>
      <w:r>
        <w:fldChar w:fldCharType="separate"/>
      </w:r>
      <w:r>
        <w:t>151</w:t>
      </w:r>
      <w:r>
        <w:fldChar w:fldCharType="end"/>
      </w:r>
    </w:p>
    <w:p w14:paraId="3E4EE65B" w14:textId="5B5502C3" w:rsidR="003C162F" w:rsidRDefault="003C162F">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_Toc83129856 \h </w:instrText>
      </w:r>
      <w:r>
        <w:fldChar w:fldCharType="separate"/>
      </w:r>
      <w:r>
        <w:t>153</w:t>
      </w:r>
      <w:r>
        <w:fldChar w:fldCharType="end"/>
      </w:r>
    </w:p>
    <w:p w14:paraId="73E7F65D" w14:textId="731C0FDF" w:rsidR="003C162F" w:rsidRDefault="003C162F">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_Toc83129857 \h </w:instrText>
      </w:r>
      <w:r>
        <w:fldChar w:fldCharType="separate"/>
      </w:r>
      <w:r>
        <w:t>153</w:t>
      </w:r>
      <w:r>
        <w:fldChar w:fldCharType="end"/>
      </w:r>
    </w:p>
    <w:p w14:paraId="24E34EAA" w14:textId="6680ADE1" w:rsidR="003C162F" w:rsidRDefault="003C162F">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_Toc83129858 \h </w:instrText>
      </w:r>
      <w:r>
        <w:fldChar w:fldCharType="separate"/>
      </w:r>
      <w:r>
        <w:t>153</w:t>
      </w:r>
      <w:r>
        <w:fldChar w:fldCharType="end"/>
      </w:r>
    </w:p>
    <w:p w14:paraId="3F4D936B" w14:textId="49D5322F" w:rsidR="003C162F" w:rsidRDefault="003C162F">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_Toc83129859 \h </w:instrText>
      </w:r>
      <w:r>
        <w:fldChar w:fldCharType="separate"/>
      </w:r>
      <w:r>
        <w:t>153</w:t>
      </w:r>
      <w:r>
        <w:fldChar w:fldCharType="end"/>
      </w:r>
    </w:p>
    <w:p w14:paraId="1E1D4A89" w14:textId="64C678EB" w:rsidR="003C162F" w:rsidRDefault="003C162F">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_Toc83129860 \h </w:instrText>
      </w:r>
      <w:r>
        <w:fldChar w:fldCharType="separate"/>
      </w:r>
      <w:r>
        <w:t>153</w:t>
      </w:r>
      <w:r>
        <w:fldChar w:fldCharType="end"/>
      </w:r>
    </w:p>
    <w:p w14:paraId="64C13B5D" w14:textId="5C47A6CC" w:rsidR="003C162F" w:rsidRDefault="003C162F">
      <w:pPr>
        <w:pStyle w:val="TOC8"/>
        <w:rPr>
          <w:rFonts w:asciiTheme="minorHAnsi" w:eastAsiaTheme="minorEastAsia" w:hAnsiTheme="minorHAnsi" w:cstheme="minorBidi"/>
          <w:b w:val="0"/>
          <w:szCs w:val="22"/>
          <w:lang w:eastAsia="en-GB"/>
        </w:rPr>
      </w:pPr>
      <w:r>
        <w:t>Annex B (informative): Void</w:t>
      </w:r>
      <w:r>
        <w:tab/>
      </w:r>
      <w:r>
        <w:fldChar w:fldCharType="begin"/>
      </w:r>
      <w:r>
        <w:instrText xml:space="preserve"> PAGEREF _Toc83129861 \h </w:instrText>
      </w:r>
      <w:r>
        <w:fldChar w:fldCharType="separate"/>
      </w:r>
      <w:r>
        <w:t>154</w:t>
      </w:r>
      <w:r>
        <w:fldChar w:fldCharType="end"/>
      </w:r>
    </w:p>
    <w:p w14:paraId="640F5791" w14:textId="14282933" w:rsidR="003C162F" w:rsidRDefault="003C162F">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_Toc83129862 \h </w:instrText>
      </w:r>
      <w:r>
        <w:fldChar w:fldCharType="separate"/>
      </w:r>
      <w:r>
        <w:t>155</w:t>
      </w:r>
      <w:r>
        <w:fldChar w:fldCharType="end"/>
      </w:r>
    </w:p>
    <w:p w14:paraId="3B9F4E63" w14:textId="7C46E647" w:rsidR="003C162F" w:rsidRDefault="003C162F">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_Toc83129863 \h </w:instrText>
      </w:r>
      <w:r>
        <w:fldChar w:fldCharType="separate"/>
      </w:r>
      <w:r>
        <w:t>155</w:t>
      </w:r>
      <w:r>
        <w:fldChar w:fldCharType="end"/>
      </w:r>
    </w:p>
    <w:p w14:paraId="698EF757" w14:textId="02640CF4" w:rsidR="003C162F" w:rsidRDefault="003C162F">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_Toc83129864 \h </w:instrText>
      </w:r>
      <w:r>
        <w:fldChar w:fldCharType="separate"/>
      </w:r>
      <w:r>
        <w:t>155</w:t>
      </w:r>
      <w:r>
        <w:fldChar w:fldCharType="end"/>
      </w:r>
    </w:p>
    <w:p w14:paraId="2CB3BA78" w14:textId="3DB75C2F" w:rsidR="003C162F" w:rsidRDefault="003C162F">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_Toc83129865 \h </w:instrText>
      </w:r>
      <w:r>
        <w:fldChar w:fldCharType="separate"/>
      </w:r>
      <w:r>
        <w:t>155</w:t>
      </w:r>
      <w:r>
        <w:fldChar w:fldCharType="end"/>
      </w:r>
    </w:p>
    <w:p w14:paraId="06055CB9" w14:textId="6B97F289" w:rsidR="003C162F" w:rsidRDefault="003C162F">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_Toc83129866 \h </w:instrText>
      </w:r>
      <w:r>
        <w:fldChar w:fldCharType="separate"/>
      </w:r>
      <w:r>
        <w:t>155</w:t>
      </w:r>
      <w:r>
        <w:fldChar w:fldCharType="end"/>
      </w:r>
    </w:p>
    <w:p w14:paraId="16C2D17E" w14:textId="2B354D02" w:rsidR="003C162F" w:rsidRDefault="003C162F">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r>
      <w:r>
        <w:instrText xml:space="preserve"> PAGEREF _Toc83129867 \h </w:instrText>
      </w:r>
      <w:r>
        <w:fldChar w:fldCharType="separate"/>
      </w:r>
      <w:r>
        <w:t>157</w:t>
      </w:r>
      <w:r>
        <w:fldChar w:fldCharType="end"/>
      </w:r>
    </w:p>
    <w:p w14:paraId="4AEB8FA9" w14:textId="3224C6DE" w:rsidR="003C162F" w:rsidRDefault="003C162F">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_Toc83129868 \h </w:instrText>
      </w:r>
      <w:r>
        <w:fldChar w:fldCharType="separate"/>
      </w:r>
      <w:r>
        <w:t>157</w:t>
      </w:r>
      <w:r>
        <w:fldChar w:fldCharType="end"/>
      </w:r>
    </w:p>
    <w:p w14:paraId="49F32BC6" w14:textId="7ABCD3BF" w:rsidR="003C162F" w:rsidRDefault="003C162F">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_Toc83129869 \h </w:instrText>
      </w:r>
      <w:r>
        <w:fldChar w:fldCharType="separate"/>
      </w:r>
      <w:r>
        <w:t>157</w:t>
      </w:r>
      <w:r>
        <w:fldChar w:fldCharType="end"/>
      </w:r>
    </w:p>
    <w:p w14:paraId="10E31B8E" w14:textId="5454EDEC" w:rsidR="003C162F" w:rsidRDefault="003C162F">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_Toc83129870 \h </w:instrText>
      </w:r>
      <w:r>
        <w:fldChar w:fldCharType="separate"/>
      </w:r>
      <w:r>
        <w:t>158</w:t>
      </w:r>
      <w:r>
        <w:fldChar w:fldCharType="end"/>
      </w:r>
    </w:p>
    <w:p w14:paraId="73A4DB24" w14:textId="0E140A67" w:rsidR="003C162F" w:rsidRDefault="003C162F">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_Toc83129871 \h </w:instrText>
      </w:r>
      <w:r>
        <w:fldChar w:fldCharType="separate"/>
      </w:r>
      <w:r>
        <w:t>158</w:t>
      </w:r>
      <w:r>
        <w:fldChar w:fldCharType="end"/>
      </w:r>
    </w:p>
    <w:p w14:paraId="1677FC00" w14:textId="2DFA401B" w:rsidR="003C162F" w:rsidRDefault="003C162F">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_Toc83129872 \h </w:instrText>
      </w:r>
      <w:r>
        <w:fldChar w:fldCharType="separate"/>
      </w:r>
      <w:r>
        <w:t>158</w:t>
      </w:r>
      <w:r>
        <w:fldChar w:fldCharType="end"/>
      </w:r>
    </w:p>
    <w:p w14:paraId="140B52A9" w14:textId="76443169" w:rsidR="003C162F" w:rsidRDefault="003C162F">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_Toc83129873 \h </w:instrText>
      </w:r>
      <w:r>
        <w:fldChar w:fldCharType="separate"/>
      </w:r>
      <w:r>
        <w:t>158</w:t>
      </w:r>
      <w:r>
        <w:fldChar w:fldCharType="end"/>
      </w:r>
    </w:p>
    <w:p w14:paraId="116EDBE3" w14:textId="5816DE67" w:rsidR="003C162F" w:rsidRDefault="003C162F">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_Toc83129874 \h </w:instrText>
      </w:r>
      <w:r>
        <w:fldChar w:fldCharType="separate"/>
      </w:r>
      <w:r>
        <w:t>158</w:t>
      </w:r>
      <w:r>
        <w:fldChar w:fldCharType="end"/>
      </w:r>
    </w:p>
    <w:p w14:paraId="64F659AC" w14:textId="483F9612" w:rsidR="003C162F" w:rsidRDefault="003C162F">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_Toc83129875 \h </w:instrText>
      </w:r>
      <w:r>
        <w:fldChar w:fldCharType="separate"/>
      </w:r>
      <w:r>
        <w:t>159</w:t>
      </w:r>
      <w:r>
        <w:fldChar w:fldCharType="end"/>
      </w:r>
    </w:p>
    <w:p w14:paraId="59DAFCE4" w14:textId="32A4E3DB" w:rsidR="003C162F" w:rsidRDefault="003C162F">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_Toc83129876 \h </w:instrText>
      </w:r>
      <w:r>
        <w:fldChar w:fldCharType="separate"/>
      </w:r>
      <w:r>
        <w:t>160</w:t>
      </w:r>
      <w:r>
        <w:fldChar w:fldCharType="end"/>
      </w:r>
    </w:p>
    <w:p w14:paraId="412495C3" w14:textId="6DBF330E" w:rsidR="003C162F" w:rsidRDefault="003C162F">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_Toc83129877 \h </w:instrText>
      </w:r>
      <w:r>
        <w:fldChar w:fldCharType="separate"/>
      </w:r>
      <w:r>
        <w:t>160</w:t>
      </w:r>
      <w:r>
        <w:fldChar w:fldCharType="end"/>
      </w:r>
    </w:p>
    <w:p w14:paraId="33923900" w14:textId="14F89220" w:rsidR="003C162F" w:rsidRDefault="003C162F">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_Toc83129878 \h </w:instrText>
      </w:r>
      <w:r>
        <w:fldChar w:fldCharType="separate"/>
      </w:r>
      <w:r>
        <w:t>160</w:t>
      </w:r>
      <w:r>
        <w:fldChar w:fldCharType="end"/>
      </w:r>
    </w:p>
    <w:p w14:paraId="0BA182B4" w14:textId="51FC9E65" w:rsidR="003C162F" w:rsidRDefault="003C162F">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_Toc83129879 \h </w:instrText>
      </w:r>
      <w:r>
        <w:fldChar w:fldCharType="separate"/>
      </w:r>
      <w:r>
        <w:t>160</w:t>
      </w:r>
      <w:r>
        <w:fldChar w:fldCharType="end"/>
      </w:r>
    </w:p>
    <w:p w14:paraId="4E1FF4BA" w14:textId="3A9368F7" w:rsidR="003C162F" w:rsidRDefault="003C162F">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_Toc83129880 \h </w:instrText>
      </w:r>
      <w:r>
        <w:fldChar w:fldCharType="separate"/>
      </w:r>
      <w:r>
        <w:t>161</w:t>
      </w:r>
      <w:r>
        <w:fldChar w:fldCharType="end"/>
      </w:r>
    </w:p>
    <w:p w14:paraId="3AFC6C65" w14:textId="70477602" w:rsidR="003C162F" w:rsidRDefault="003C162F">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_Toc83129881 \h </w:instrText>
      </w:r>
      <w:r>
        <w:fldChar w:fldCharType="separate"/>
      </w:r>
      <w:r>
        <w:t>163</w:t>
      </w:r>
      <w:r>
        <w:fldChar w:fldCharType="end"/>
      </w:r>
    </w:p>
    <w:p w14:paraId="00D73CF5" w14:textId="585DB021" w:rsidR="003C162F" w:rsidRDefault="003C162F">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_Toc83129882 \h </w:instrText>
      </w:r>
      <w:r>
        <w:fldChar w:fldCharType="separate"/>
      </w:r>
      <w:r>
        <w:t>163</w:t>
      </w:r>
      <w:r>
        <w:fldChar w:fldCharType="end"/>
      </w:r>
    </w:p>
    <w:p w14:paraId="5C4A2372" w14:textId="3314513B" w:rsidR="003C162F" w:rsidRDefault="003C162F">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_Toc83129883 \h </w:instrText>
      </w:r>
      <w:r>
        <w:fldChar w:fldCharType="separate"/>
      </w:r>
      <w:r>
        <w:t>163</w:t>
      </w:r>
      <w:r>
        <w:fldChar w:fldCharType="end"/>
      </w:r>
    </w:p>
    <w:p w14:paraId="233EBF35" w14:textId="318A4105" w:rsidR="003C162F" w:rsidRDefault="003C162F">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_Toc83129884 \h </w:instrText>
      </w:r>
      <w:r>
        <w:fldChar w:fldCharType="separate"/>
      </w:r>
      <w:r>
        <w:t>163</w:t>
      </w:r>
      <w:r>
        <w:fldChar w:fldCharType="end"/>
      </w:r>
    </w:p>
    <w:p w14:paraId="393A1DAF" w14:textId="74726FAA" w:rsidR="003C162F" w:rsidRDefault="003C162F">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_Toc83129885 \h </w:instrText>
      </w:r>
      <w:r>
        <w:fldChar w:fldCharType="separate"/>
      </w:r>
      <w:r>
        <w:t>164</w:t>
      </w:r>
      <w:r>
        <w:fldChar w:fldCharType="end"/>
      </w:r>
    </w:p>
    <w:p w14:paraId="05919CB8" w14:textId="1D23574E" w:rsidR="003C162F" w:rsidRDefault="003C162F">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_Toc83129886 \h </w:instrText>
      </w:r>
      <w:r>
        <w:fldChar w:fldCharType="separate"/>
      </w:r>
      <w:r>
        <w:t>164</w:t>
      </w:r>
      <w:r>
        <w:fldChar w:fldCharType="end"/>
      </w:r>
    </w:p>
    <w:p w14:paraId="3E35DFAA" w14:textId="08842E57" w:rsidR="003C162F" w:rsidRDefault="003C162F">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_Toc83129887 \h </w:instrText>
      </w:r>
      <w:r>
        <w:fldChar w:fldCharType="separate"/>
      </w:r>
      <w:r>
        <w:t>165</w:t>
      </w:r>
      <w:r>
        <w:fldChar w:fldCharType="end"/>
      </w:r>
    </w:p>
    <w:p w14:paraId="33D245AA" w14:textId="3A9FA5DD" w:rsidR="003C162F" w:rsidRDefault="003C162F">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_Toc83129888 \h </w:instrText>
      </w:r>
      <w:r>
        <w:fldChar w:fldCharType="separate"/>
      </w:r>
      <w:r>
        <w:t>166</w:t>
      </w:r>
      <w:r>
        <w:fldChar w:fldCharType="end"/>
      </w:r>
    </w:p>
    <w:p w14:paraId="24C75A7C" w14:textId="61624873" w:rsidR="003C162F" w:rsidRDefault="003C162F">
      <w:pPr>
        <w:pStyle w:val="TOC8"/>
        <w:rPr>
          <w:rFonts w:asciiTheme="minorHAnsi" w:eastAsiaTheme="minorEastAsia" w:hAnsiTheme="minorHAnsi" w:cstheme="minorBidi"/>
          <w:b w:val="0"/>
          <w:szCs w:val="22"/>
          <w:lang w:eastAsia="en-GB"/>
        </w:rPr>
      </w:pPr>
      <w:r>
        <w:t>Annex G (informative): Void</w:t>
      </w:r>
      <w:r>
        <w:tab/>
      </w:r>
      <w:r>
        <w:fldChar w:fldCharType="begin"/>
      </w:r>
      <w:r>
        <w:instrText xml:space="preserve"> PAGEREF _Toc83129889 \h </w:instrText>
      </w:r>
      <w:r>
        <w:fldChar w:fldCharType="separate"/>
      </w:r>
      <w:r>
        <w:t>166</w:t>
      </w:r>
      <w:r>
        <w:fldChar w:fldCharType="end"/>
      </w:r>
    </w:p>
    <w:p w14:paraId="0EE704B7" w14:textId="2188962A" w:rsidR="003C162F" w:rsidRDefault="003C162F">
      <w:pPr>
        <w:pStyle w:val="TOC8"/>
        <w:rPr>
          <w:rFonts w:asciiTheme="minorHAnsi" w:eastAsiaTheme="minorEastAsia" w:hAnsiTheme="minorHAnsi" w:cstheme="minorBidi"/>
          <w:b w:val="0"/>
          <w:szCs w:val="22"/>
          <w:lang w:eastAsia="en-GB"/>
        </w:rPr>
      </w:pPr>
      <w:r>
        <w:t>Annex H (Normative): Modified MPR behavior</w:t>
      </w:r>
      <w:r>
        <w:tab/>
      </w:r>
      <w:r>
        <w:fldChar w:fldCharType="begin"/>
      </w:r>
      <w:r>
        <w:instrText xml:space="preserve"> PAGEREF _Toc83129890 \h </w:instrText>
      </w:r>
      <w:r>
        <w:fldChar w:fldCharType="separate"/>
      </w:r>
      <w:r>
        <w:t>166</w:t>
      </w:r>
      <w:r>
        <w:fldChar w:fldCharType="end"/>
      </w:r>
    </w:p>
    <w:p w14:paraId="4FACA6C3" w14:textId="2D2ADE8A" w:rsidR="003C162F" w:rsidRDefault="003C162F">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_Toc83129891 \h </w:instrText>
      </w:r>
      <w:r>
        <w:fldChar w:fldCharType="separate"/>
      </w:r>
      <w:r>
        <w:t>166</w:t>
      </w:r>
      <w:r>
        <w:fldChar w:fldCharType="end"/>
      </w:r>
    </w:p>
    <w:p w14:paraId="2D866F37" w14:textId="5E7DBB8F" w:rsidR="003C162F" w:rsidRDefault="003C162F">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_Toc83129892 \h </w:instrText>
      </w:r>
      <w:r>
        <w:fldChar w:fldCharType="separate"/>
      </w:r>
      <w:r>
        <w:t>166</w:t>
      </w:r>
      <w:r>
        <w:fldChar w:fldCharType="end"/>
      </w:r>
    </w:p>
    <w:p w14:paraId="19656BCC" w14:textId="11816C63" w:rsidR="003C162F" w:rsidRDefault="003C162F">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_Toc83129893 \h </w:instrText>
      </w:r>
      <w:r>
        <w:fldChar w:fldCharType="separate"/>
      </w:r>
      <w:r>
        <w:t>167</w:t>
      </w:r>
      <w:r>
        <w:fldChar w:fldCharType="end"/>
      </w:r>
    </w:p>
    <w:p w14:paraId="62E52A47" w14:textId="42AF5F01" w:rsidR="003C162F" w:rsidRDefault="003C162F">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_Toc83129894 \h </w:instrText>
      </w:r>
      <w:r>
        <w:fldChar w:fldCharType="separate"/>
      </w:r>
      <w:r>
        <w:t>167</w:t>
      </w:r>
      <w:r>
        <w:fldChar w:fldCharType="end"/>
      </w:r>
    </w:p>
    <w:p w14:paraId="0C93D657" w14:textId="24C1B4B1" w:rsidR="003C162F" w:rsidRDefault="003C162F">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_Toc83129895 \h </w:instrText>
      </w:r>
      <w:r>
        <w:fldChar w:fldCharType="separate"/>
      </w:r>
      <w:r>
        <w:t>168</w:t>
      </w:r>
      <w:r>
        <w:fldChar w:fldCharType="end"/>
      </w:r>
    </w:p>
    <w:p w14:paraId="1E927457" w14:textId="352BFC00" w:rsidR="003C162F" w:rsidRDefault="003C162F">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_Toc83129896 \h </w:instrText>
      </w:r>
      <w:r>
        <w:fldChar w:fldCharType="separate"/>
      </w:r>
      <w:r>
        <w:t>172</w:t>
      </w:r>
      <w:r>
        <w:fldChar w:fldCharType="end"/>
      </w:r>
    </w:p>
    <w:p w14:paraId="7385F1F0" w14:textId="76BCF0E5" w:rsidR="003C162F" w:rsidRDefault="003C162F">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_Toc83129897 \h </w:instrText>
      </w:r>
      <w:r>
        <w:fldChar w:fldCharType="separate"/>
      </w:r>
      <w:r>
        <w:t>173</w:t>
      </w:r>
      <w:r>
        <w:fldChar w:fldCharType="end"/>
      </w:r>
    </w:p>
    <w:p w14:paraId="749F7733" w14:textId="2F11A0F7" w:rsidR="003C162F" w:rsidRDefault="003C162F">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_Toc83129898 \h </w:instrText>
      </w:r>
      <w:r>
        <w:fldChar w:fldCharType="separate"/>
      </w:r>
      <w:r>
        <w:t>174</w:t>
      </w:r>
      <w:r>
        <w:fldChar w:fldCharType="end"/>
      </w:r>
    </w:p>
    <w:p w14:paraId="49B8EE44" w14:textId="6831AA64" w:rsidR="00080512" w:rsidRPr="00C04A08" w:rsidRDefault="003C162F">
      <w: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r w:rsidR="00842EF7" w:rsidRPr="00C04A08">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5A4401E6" w14:textId="77777777" w:rsidR="00080512" w:rsidRPr="00C04A08" w:rsidRDefault="00080512" w:rsidP="00842EF7">
      <w:r w:rsidRPr="00C04A08">
        <w:t xml:space="preserve">This Technical </w:t>
      </w:r>
      <w:bookmarkStart w:id="31" w:name="spectype3"/>
      <w:r w:rsidRPr="00C04A08">
        <w:t>Specification</w:t>
      </w:r>
      <w:bookmarkEnd w:id="31"/>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32" w:name="introduction"/>
      <w:bookmarkEnd w:id="32"/>
      <w:r w:rsidRPr="00C04A08">
        <w:br w:type="page"/>
      </w:r>
      <w:bookmarkStart w:id="33" w:name="scope"/>
      <w:bookmarkStart w:id="34" w:name="_Toc36456365"/>
      <w:bookmarkStart w:id="35" w:name="_Toc36469463"/>
      <w:bookmarkStart w:id="36" w:name="_Toc37253872"/>
      <w:bookmarkStart w:id="37" w:name="_Toc37322729"/>
      <w:bookmarkStart w:id="38" w:name="_Toc37324135"/>
      <w:bookmarkStart w:id="39" w:name="_Toc45889658"/>
      <w:bookmarkStart w:id="40" w:name="_Toc52196312"/>
      <w:bookmarkStart w:id="41" w:name="_Toc52197292"/>
      <w:bookmarkStart w:id="42" w:name="_Toc53173015"/>
      <w:bookmarkStart w:id="43" w:name="_Toc53173384"/>
      <w:bookmarkStart w:id="44" w:name="_Toc61119373"/>
      <w:bookmarkStart w:id="45" w:name="_Toc61119755"/>
      <w:bookmarkStart w:id="46" w:name="_Toc67925801"/>
      <w:bookmarkStart w:id="47" w:name="_Toc75273439"/>
      <w:bookmarkStart w:id="48" w:name="_Toc76510339"/>
      <w:bookmarkStart w:id="49" w:name="_Toc83129492"/>
      <w:bookmarkEnd w:id="33"/>
      <w:r w:rsidR="007F0F4B">
        <w:t>1</w:t>
      </w:r>
      <w:r w:rsidR="007F0F4B">
        <w:tab/>
      </w:r>
      <w:r w:rsidR="00842EF7" w:rsidRPr="00C04A08">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50" w:name="_Toc21340710"/>
      <w:bookmarkStart w:id="51" w:name="_Toc29805157"/>
      <w:bookmarkStart w:id="52" w:name="_Toc36456366"/>
      <w:bookmarkStart w:id="53" w:name="_Toc36469464"/>
      <w:bookmarkStart w:id="54" w:name="_Toc37253873"/>
      <w:bookmarkStart w:id="55" w:name="_Toc37322730"/>
      <w:bookmarkStart w:id="56" w:name="_Toc37324136"/>
      <w:bookmarkStart w:id="57" w:name="_Toc45889659"/>
      <w:bookmarkStart w:id="58" w:name="_Toc52196313"/>
      <w:bookmarkStart w:id="59" w:name="_Toc52197293"/>
      <w:bookmarkStart w:id="60" w:name="_Toc53173016"/>
      <w:bookmarkStart w:id="61" w:name="_Toc53173385"/>
      <w:bookmarkStart w:id="62" w:name="_Toc61119374"/>
      <w:bookmarkStart w:id="63" w:name="_Toc61119756"/>
      <w:bookmarkStart w:id="64" w:name="_Toc67925802"/>
      <w:bookmarkStart w:id="65" w:name="_Toc75273440"/>
      <w:bookmarkStart w:id="66" w:name="_Toc76510340"/>
      <w:bookmarkStart w:id="67" w:name="_Toc83129493"/>
      <w:r w:rsidRPr="00C04A08">
        <w:t>2</w:t>
      </w:r>
      <w:r w:rsidRPr="00C04A08">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68" w:name="OLE_LINK2"/>
      <w:bookmarkStart w:id="69" w:name="OLE_LINK3"/>
      <w:bookmarkStart w:id="70"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68"/>
    <w:bookmarkEnd w:id="69"/>
    <w:bookmarkEnd w:id="70"/>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71" w:name="_Toc21340711"/>
      <w:bookmarkStart w:id="72" w:name="_Toc29805158"/>
      <w:bookmarkStart w:id="73" w:name="_Toc36456367"/>
      <w:bookmarkStart w:id="74" w:name="_Toc36469465"/>
      <w:bookmarkStart w:id="75" w:name="_Toc37253874"/>
      <w:bookmarkStart w:id="76" w:name="_Toc37322731"/>
      <w:bookmarkStart w:id="77" w:name="_Toc37324137"/>
      <w:bookmarkStart w:id="78" w:name="_Toc45889660"/>
      <w:bookmarkStart w:id="79" w:name="_Toc52196314"/>
      <w:bookmarkStart w:id="80" w:name="_Toc52197294"/>
      <w:bookmarkStart w:id="81" w:name="_Toc53173017"/>
      <w:bookmarkStart w:id="82" w:name="_Toc53173386"/>
      <w:bookmarkStart w:id="83" w:name="_Toc61119375"/>
      <w:bookmarkStart w:id="84" w:name="_Toc61119757"/>
      <w:bookmarkStart w:id="85" w:name="_Toc67925803"/>
      <w:bookmarkStart w:id="86" w:name="_Toc75273441"/>
      <w:bookmarkStart w:id="87" w:name="_Toc76510341"/>
      <w:bookmarkStart w:id="88" w:name="_Toc83129494"/>
      <w:r w:rsidRPr="00C04A08">
        <w:t>3</w:t>
      </w:r>
      <w:r w:rsidRPr="00C04A08">
        <w:tab/>
        <w:t>Definitions,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2D2AD8AC" w14:textId="77777777" w:rsidR="00842EF7" w:rsidRPr="00C04A08" w:rsidRDefault="00842EF7" w:rsidP="00842EF7">
      <w:pPr>
        <w:pStyle w:val="Heading2"/>
      </w:pPr>
      <w:bookmarkStart w:id="89" w:name="_Toc21340712"/>
      <w:bookmarkStart w:id="90" w:name="_Toc29805159"/>
      <w:bookmarkStart w:id="91" w:name="_Toc36456368"/>
      <w:bookmarkStart w:id="92" w:name="_Toc36469466"/>
      <w:bookmarkStart w:id="93" w:name="_Toc37253875"/>
      <w:bookmarkStart w:id="94" w:name="_Toc37322732"/>
      <w:bookmarkStart w:id="95" w:name="_Toc37324138"/>
      <w:bookmarkStart w:id="96" w:name="_Toc45889661"/>
      <w:bookmarkStart w:id="97" w:name="_Toc52196315"/>
      <w:bookmarkStart w:id="98" w:name="_Toc52197295"/>
      <w:bookmarkStart w:id="99" w:name="_Toc53173018"/>
      <w:bookmarkStart w:id="100" w:name="_Toc53173387"/>
      <w:bookmarkStart w:id="101" w:name="_Toc61119376"/>
      <w:bookmarkStart w:id="102" w:name="_Toc61119758"/>
      <w:bookmarkStart w:id="103" w:name="_Toc67925804"/>
      <w:bookmarkStart w:id="104" w:name="_Toc75273442"/>
      <w:bookmarkStart w:id="105" w:name="_Toc76510342"/>
      <w:bookmarkStart w:id="106" w:name="_Toc83129495"/>
      <w:r w:rsidRPr="00C04A08">
        <w:t>3.1</w:t>
      </w:r>
      <w:r w:rsidRPr="00C04A08">
        <w:tab/>
        <w:t>Definitions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5FC71819" w14:textId="77777777" w:rsidR="00842EF7" w:rsidRPr="00C04A08" w:rsidRDefault="00842EF7" w:rsidP="00842EF7">
      <w:r w:rsidRPr="00C04A08">
        <w:t xml:space="preserve">For the purposes of the present document, the terms and definitions given in </w:t>
      </w:r>
      <w:bookmarkStart w:id="107" w:name="OLE_LINK6"/>
      <w:bookmarkStart w:id="108" w:name="OLE_LINK7"/>
      <w:bookmarkStart w:id="109" w:name="OLE_LINK8"/>
      <w:r w:rsidRPr="00C04A08">
        <w:t xml:space="preserve">3GPP </w:t>
      </w:r>
      <w:bookmarkEnd w:id="107"/>
      <w:bookmarkEnd w:id="108"/>
      <w:bookmarkEnd w:id="109"/>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54E84A7C" w14:textId="77777777"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76B876BD" w14:textId="77777777" w:rsidR="004944B0" w:rsidRPr="00C04A08" w:rsidRDefault="004944B0" w:rsidP="004944B0">
      <w:pPr>
        <w:rPr>
          <w:lang w:eastAsia="zh-CN"/>
        </w:rPr>
      </w:pPr>
      <w:bookmarkStart w:id="110" w:name="OLE_LINK13"/>
      <w:bookmarkStart w:id="111" w:name="OLE_LINK14"/>
      <w:r w:rsidRPr="009E14E7">
        <w:rPr>
          <w:rFonts w:hint="eastAsia"/>
          <w:b/>
          <w:lang w:eastAsia="zh-CN"/>
        </w:rPr>
        <w:t>I</w:t>
      </w:r>
      <w:r w:rsidRPr="009E14E7">
        <w:rPr>
          <w:b/>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bookmarkEnd w:id="110"/>
    <w:bookmarkEnd w:id="111"/>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6E1EE916"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12" w:name="_Toc21340713"/>
      <w:bookmarkStart w:id="113" w:name="_Toc29805160"/>
      <w:bookmarkStart w:id="114" w:name="_Toc36456369"/>
      <w:bookmarkStart w:id="115" w:name="_Toc36469467"/>
      <w:bookmarkStart w:id="116" w:name="_Toc37253876"/>
      <w:bookmarkStart w:id="117" w:name="_Toc37322733"/>
      <w:bookmarkStart w:id="118" w:name="_Toc37324139"/>
      <w:bookmarkStart w:id="119" w:name="_Toc45889662"/>
      <w:bookmarkStart w:id="120" w:name="_Toc52196316"/>
      <w:bookmarkStart w:id="121" w:name="_Toc52197296"/>
      <w:bookmarkStart w:id="122" w:name="_Toc53173019"/>
      <w:bookmarkStart w:id="123" w:name="_Toc53173388"/>
      <w:bookmarkStart w:id="124" w:name="_Toc61119377"/>
      <w:bookmarkStart w:id="125" w:name="_Toc61119759"/>
      <w:bookmarkStart w:id="126" w:name="_Toc67925805"/>
      <w:bookmarkStart w:id="127" w:name="_Toc75273443"/>
      <w:bookmarkStart w:id="128" w:name="_Toc76510343"/>
      <w:bookmarkStart w:id="129" w:name="_Toc83129496"/>
      <w:r w:rsidRPr="00C04A08">
        <w:t>3.2</w:t>
      </w:r>
      <w:r w:rsidRPr="00C04A08">
        <w:tab/>
        <w:t>Symbols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130"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2DD5845"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609029CE"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15A09C67"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4D9CE9B8"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30"/>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131" w:name="_Hlk501040394"/>
      <w:r w:rsidRPr="00C04A08">
        <w:t>NR</w:t>
      </w:r>
      <w:r w:rsidRPr="00C04A08">
        <w:rPr>
          <w:vertAlign w:val="subscript"/>
        </w:rPr>
        <w:t>ACLR</w:t>
      </w:r>
      <w:r w:rsidRPr="00C04A08">
        <w:rPr>
          <w:vertAlign w:val="subscript"/>
        </w:rPr>
        <w:tab/>
      </w:r>
      <w:r w:rsidRPr="00C04A08">
        <w:t>NR ACLR</w:t>
      </w:r>
    </w:p>
    <w:bookmarkEnd w:id="131"/>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132" w:name="_Toc21340714"/>
      <w:bookmarkStart w:id="133" w:name="_Toc29805161"/>
      <w:bookmarkStart w:id="134" w:name="_Toc36456370"/>
      <w:bookmarkStart w:id="135" w:name="_Toc36469468"/>
      <w:bookmarkStart w:id="136" w:name="_Toc37253877"/>
      <w:bookmarkStart w:id="137" w:name="_Toc37322734"/>
      <w:bookmarkStart w:id="138" w:name="_Toc37324140"/>
      <w:bookmarkStart w:id="139" w:name="_Toc45889663"/>
      <w:bookmarkStart w:id="140" w:name="_Toc52196317"/>
      <w:bookmarkStart w:id="141" w:name="_Toc52197297"/>
      <w:bookmarkStart w:id="142" w:name="_Toc53173020"/>
      <w:bookmarkStart w:id="143" w:name="_Toc53173389"/>
      <w:bookmarkStart w:id="144" w:name="_Toc61119378"/>
      <w:bookmarkStart w:id="145" w:name="_Toc61119760"/>
      <w:bookmarkStart w:id="146" w:name="_Toc67925806"/>
      <w:bookmarkStart w:id="147" w:name="_Toc75273444"/>
      <w:bookmarkStart w:id="148" w:name="_Toc76510344"/>
      <w:bookmarkStart w:id="149" w:name="_Toc83129497"/>
      <w:r w:rsidRPr="00C04A08">
        <w:t>3.3</w:t>
      </w:r>
      <w:r w:rsidRPr="00C04A08">
        <w:tab/>
        <w:t>Abbreviations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77777777" w:rsidR="00842EF7" w:rsidRPr="00C04A08" w:rsidRDefault="00842EF7" w:rsidP="00842EF7">
      <w:pPr>
        <w:pStyle w:val="EW"/>
      </w:pPr>
      <w:r w:rsidRPr="00C04A08">
        <w:t>RIB</w:t>
      </w:r>
      <w:r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150" w:name="_Toc21340715"/>
      <w:bookmarkStart w:id="151" w:name="_Toc29805162"/>
      <w:bookmarkStart w:id="152" w:name="_Toc36456371"/>
      <w:bookmarkStart w:id="153" w:name="_Toc36469469"/>
      <w:bookmarkStart w:id="154" w:name="_Toc37253878"/>
      <w:bookmarkStart w:id="155" w:name="_Toc37322735"/>
      <w:bookmarkStart w:id="156" w:name="_Toc37324141"/>
      <w:bookmarkStart w:id="157" w:name="_Toc45889664"/>
      <w:bookmarkStart w:id="158" w:name="_Toc52196318"/>
      <w:bookmarkStart w:id="159" w:name="_Toc52197298"/>
      <w:bookmarkStart w:id="160" w:name="_Toc53173021"/>
      <w:bookmarkStart w:id="161" w:name="_Toc53173390"/>
      <w:bookmarkStart w:id="162" w:name="_Toc61119379"/>
      <w:bookmarkStart w:id="163" w:name="_Toc61119761"/>
      <w:bookmarkStart w:id="164" w:name="_Toc67925807"/>
      <w:bookmarkStart w:id="165" w:name="_Toc75273445"/>
      <w:bookmarkStart w:id="166" w:name="_Toc76510345"/>
      <w:bookmarkStart w:id="167" w:name="_Toc83129498"/>
      <w:r w:rsidRPr="00C04A08">
        <w:t>4</w:t>
      </w:r>
      <w:r w:rsidRPr="00C04A08">
        <w:tab/>
        <w:t>General</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28E3073F" w14:textId="77777777" w:rsidR="00842EF7" w:rsidRPr="00C04A08" w:rsidRDefault="00842EF7" w:rsidP="00842EF7">
      <w:pPr>
        <w:pStyle w:val="Heading2"/>
      </w:pPr>
      <w:bookmarkStart w:id="168" w:name="_Toc21340716"/>
      <w:bookmarkStart w:id="169" w:name="_Toc29805163"/>
      <w:bookmarkStart w:id="170" w:name="_Toc36456372"/>
      <w:bookmarkStart w:id="171" w:name="_Toc36469470"/>
      <w:bookmarkStart w:id="172" w:name="_Toc37253879"/>
      <w:bookmarkStart w:id="173" w:name="_Toc37322736"/>
      <w:bookmarkStart w:id="174" w:name="_Toc37324142"/>
      <w:bookmarkStart w:id="175" w:name="_Toc45889665"/>
      <w:bookmarkStart w:id="176" w:name="_Toc52196319"/>
      <w:bookmarkStart w:id="177" w:name="_Toc52197299"/>
      <w:bookmarkStart w:id="178" w:name="_Toc53173022"/>
      <w:bookmarkStart w:id="179" w:name="_Toc53173391"/>
      <w:bookmarkStart w:id="180" w:name="_Toc61119380"/>
      <w:bookmarkStart w:id="181" w:name="_Toc61119762"/>
      <w:bookmarkStart w:id="182" w:name="_Toc67925808"/>
      <w:bookmarkStart w:id="183" w:name="_Toc75273446"/>
      <w:bookmarkStart w:id="184" w:name="_Toc76510346"/>
      <w:bookmarkStart w:id="185" w:name="_Toc83129499"/>
      <w:r w:rsidRPr="00C04A08">
        <w:t>4.1</w:t>
      </w:r>
      <w:r w:rsidRPr="00C04A08">
        <w:tab/>
        <w:t>Relationship between minimum requirements and test requirements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186" w:name="_Toc21340717"/>
      <w:bookmarkStart w:id="187" w:name="_Toc29805164"/>
      <w:bookmarkStart w:id="188" w:name="_Toc36456373"/>
      <w:bookmarkStart w:id="189" w:name="_Toc36469471"/>
      <w:bookmarkStart w:id="190" w:name="_Toc37253880"/>
      <w:bookmarkStart w:id="191" w:name="_Toc37322737"/>
      <w:bookmarkStart w:id="192" w:name="_Toc37324143"/>
      <w:bookmarkStart w:id="193" w:name="_Toc45889666"/>
      <w:bookmarkStart w:id="194" w:name="_Toc52196320"/>
      <w:bookmarkStart w:id="195" w:name="_Toc52197300"/>
      <w:bookmarkStart w:id="196" w:name="_Toc53173023"/>
      <w:bookmarkStart w:id="197" w:name="_Toc53173392"/>
      <w:bookmarkStart w:id="198" w:name="_Toc61119381"/>
      <w:bookmarkStart w:id="199" w:name="_Toc61119763"/>
      <w:bookmarkStart w:id="200" w:name="_Toc67925809"/>
      <w:bookmarkStart w:id="201" w:name="_Toc75273447"/>
      <w:bookmarkStart w:id="202" w:name="_Toc76510347"/>
      <w:bookmarkStart w:id="203" w:name="_Toc83129500"/>
      <w:r w:rsidRPr="00C04A08">
        <w:t>4.2</w:t>
      </w:r>
      <w:r w:rsidRPr="00C04A08">
        <w:tab/>
        <w:t>Applicability of minimum requirements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04" w:name="_Hlk9409873"/>
      <w:r w:rsidRPr="00C04A08">
        <w:rPr>
          <w:i/>
        </w:rPr>
        <w:t>TDD-UL-DL-ConfigurationCommon and TDD-UL-DL-ConfigurationDedicated</w:t>
      </w:r>
      <w:r w:rsidRPr="00C04A08" w:rsidDel="00F04BE9">
        <w:t xml:space="preserve"> </w:t>
      </w:r>
      <w:bookmarkEnd w:id="20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205" w:name="_Toc21340718"/>
      <w:bookmarkStart w:id="206" w:name="_Toc29805165"/>
      <w:bookmarkStart w:id="207" w:name="_Toc36456374"/>
      <w:bookmarkStart w:id="208" w:name="_Toc36469472"/>
      <w:bookmarkStart w:id="209" w:name="_Toc37253881"/>
      <w:bookmarkStart w:id="210" w:name="_Toc37322738"/>
      <w:bookmarkStart w:id="211" w:name="_Toc37324144"/>
      <w:bookmarkStart w:id="212" w:name="_Toc45889667"/>
      <w:bookmarkStart w:id="213" w:name="_Toc52196321"/>
      <w:bookmarkStart w:id="214" w:name="_Toc52197301"/>
      <w:bookmarkStart w:id="215" w:name="_Toc53173024"/>
      <w:bookmarkStart w:id="216" w:name="_Toc53173393"/>
      <w:bookmarkStart w:id="217" w:name="_Toc61119382"/>
      <w:bookmarkStart w:id="218" w:name="_Toc61119764"/>
      <w:bookmarkStart w:id="219" w:name="_Toc67925810"/>
      <w:bookmarkStart w:id="220" w:name="_Toc75273448"/>
      <w:bookmarkStart w:id="221" w:name="_Toc76510348"/>
      <w:bookmarkStart w:id="222" w:name="_Toc83129501"/>
      <w:r w:rsidRPr="00C04A08">
        <w:t>4.3</w:t>
      </w:r>
      <w:r w:rsidRPr="00C04A08">
        <w:tab/>
        <w:t>Specification suffix information</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223" w:name="_Toc21340719"/>
      <w:bookmarkStart w:id="224" w:name="_Toc29805166"/>
      <w:bookmarkStart w:id="225" w:name="_Toc36456375"/>
      <w:bookmarkStart w:id="226" w:name="_Toc36469473"/>
      <w:bookmarkStart w:id="227" w:name="_Toc37253882"/>
      <w:bookmarkStart w:id="228" w:name="_Toc37322739"/>
      <w:bookmarkStart w:id="229" w:name="_Toc37324145"/>
      <w:bookmarkStart w:id="230" w:name="_Toc45889668"/>
      <w:bookmarkStart w:id="231" w:name="_Toc52196322"/>
      <w:bookmarkStart w:id="232" w:name="_Toc52197302"/>
      <w:bookmarkStart w:id="233" w:name="_Toc53173025"/>
      <w:bookmarkStart w:id="234" w:name="_Toc53173394"/>
      <w:bookmarkStart w:id="235" w:name="_Toc61119383"/>
      <w:bookmarkStart w:id="236" w:name="_Toc61119765"/>
      <w:bookmarkStart w:id="237" w:name="_Toc67925811"/>
      <w:bookmarkStart w:id="238" w:name="_Toc75273449"/>
      <w:bookmarkStart w:id="239" w:name="_Toc76510349"/>
      <w:bookmarkStart w:id="240" w:name="_Toc83129502"/>
      <w:r w:rsidRPr="00C04A08">
        <w:t>5</w:t>
      </w:r>
      <w:r w:rsidRPr="00C04A08">
        <w:tab/>
        <w:t>Operating bands and channel arrangement</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75E4E9E8" w14:textId="77777777" w:rsidR="00842EF7" w:rsidRPr="00C04A08" w:rsidRDefault="00842EF7" w:rsidP="00842EF7">
      <w:pPr>
        <w:pStyle w:val="Heading2"/>
      </w:pPr>
      <w:bookmarkStart w:id="241" w:name="_Toc21340720"/>
      <w:bookmarkStart w:id="242" w:name="_Toc29805167"/>
      <w:bookmarkStart w:id="243" w:name="_Toc36456376"/>
      <w:bookmarkStart w:id="244" w:name="_Toc36469474"/>
      <w:bookmarkStart w:id="245" w:name="_Toc37253883"/>
      <w:bookmarkStart w:id="246" w:name="_Toc37322740"/>
      <w:bookmarkStart w:id="247" w:name="_Toc37324146"/>
      <w:bookmarkStart w:id="248" w:name="_Toc45889669"/>
      <w:bookmarkStart w:id="249" w:name="_Toc52196323"/>
      <w:bookmarkStart w:id="250" w:name="_Toc52197303"/>
      <w:bookmarkStart w:id="251" w:name="_Toc53173026"/>
      <w:bookmarkStart w:id="252" w:name="_Toc53173395"/>
      <w:bookmarkStart w:id="253" w:name="_Toc61119384"/>
      <w:bookmarkStart w:id="254" w:name="_Toc61119766"/>
      <w:bookmarkStart w:id="255" w:name="_Toc67925812"/>
      <w:bookmarkStart w:id="256" w:name="_Toc75273450"/>
      <w:bookmarkStart w:id="257" w:name="_Toc76510350"/>
      <w:bookmarkStart w:id="258" w:name="_Toc83129503"/>
      <w:r w:rsidRPr="00C04A08">
        <w:t>5.1</w:t>
      </w:r>
      <w:r w:rsidRPr="00C04A08">
        <w:tab/>
        <w:t>General</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0A2DE0CF"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1D1616E1"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4E525A3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7378799F"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6FDEB854" w14:textId="77777777" w:rsidR="00842EF7" w:rsidRPr="00C04A08" w:rsidRDefault="00842EF7" w:rsidP="00F91227">
            <w:pPr>
              <w:pStyle w:val="TAH"/>
            </w:pPr>
            <w:r w:rsidRPr="00C04A08">
              <w:t xml:space="preserve">Corresponding frequency range </w:t>
            </w:r>
          </w:p>
        </w:tc>
      </w:tr>
      <w:tr w:rsidR="00842EF7" w:rsidRPr="00C04A08" w14:paraId="0C89B78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85ABE07"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5C38DD2C" w14:textId="77777777" w:rsidR="00842EF7" w:rsidRPr="00C04A08" w:rsidRDefault="00842EF7" w:rsidP="00F91227">
            <w:pPr>
              <w:pStyle w:val="TAC"/>
            </w:pPr>
            <w:r w:rsidRPr="00C04A08">
              <w:t>410 MHz – 7125 MHz</w:t>
            </w:r>
          </w:p>
        </w:tc>
      </w:tr>
      <w:tr w:rsidR="00842EF7" w:rsidRPr="00C04A08" w14:paraId="7D9DF0C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1A528804"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6B38D05A" w14:textId="77777777" w:rsidR="00842EF7" w:rsidRPr="00C04A08" w:rsidRDefault="00842EF7" w:rsidP="00F91227">
            <w:pPr>
              <w:pStyle w:val="TAC"/>
            </w:pPr>
            <w:r w:rsidRPr="00C04A08">
              <w:t>24250 MHz – 52600 MHz</w:t>
            </w:r>
          </w:p>
        </w:tc>
      </w:tr>
    </w:tbl>
    <w:p w14:paraId="2F2BB5BA" w14:textId="77777777" w:rsidR="00842EF7" w:rsidRPr="00C04A08" w:rsidRDefault="00842EF7" w:rsidP="00842EF7"/>
    <w:p w14:paraId="3AE75E89" w14:textId="77777777" w:rsidR="00842EF7" w:rsidRPr="00C04A08" w:rsidRDefault="00842EF7" w:rsidP="00842EF7">
      <w:r w:rsidRPr="00C04A08">
        <w:t>The present specification covers FR2 operating bands.</w:t>
      </w:r>
    </w:p>
    <w:p w14:paraId="59228FED" w14:textId="77777777" w:rsidR="00842EF7" w:rsidRPr="00C04A08" w:rsidRDefault="00842EF7" w:rsidP="00842EF7">
      <w:pPr>
        <w:pStyle w:val="Heading2"/>
      </w:pPr>
      <w:bookmarkStart w:id="259" w:name="_Toc21340721"/>
      <w:bookmarkStart w:id="260" w:name="_Toc29805168"/>
      <w:bookmarkStart w:id="261" w:name="_Toc36456377"/>
      <w:bookmarkStart w:id="262" w:name="_Toc36469475"/>
      <w:bookmarkStart w:id="263" w:name="_Toc37253884"/>
      <w:bookmarkStart w:id="264" w:name="_Toc37322741"/>
      <w:bookmarkStart w:id="265" w:name="_Toc37324147"/>
      <w:bookmarkStart w:id="266" w:name="_Toc45889670"/>
      <w:bookmarkStart w:id="267" w:name="_Toc52196324"/>
      <w:bookmarkStart w:id="268" w:name="_Toc52197304"/>
      <w:bookmarkStart w:id="269" w:name="_Toc53173027"/>
      <w:bookmarkStart w:id="270" w:name="_Toc53173396"/>
      <w:bookmarkStart w:id="271" w:name="_Toc61119385"/>
      <w:bookmarkStart w:id="272" w:name="_Toc61119767"/>
      <w:bookmarkStart w:id="273" w:name="_Toc67925813"/>
      <w:bookmarkStart w:id="274" w:name="_Toc75273451"/>
      <w:bookmarkStart w:id="275" w:name="_Toc76510351"/>
      <w:bookmarkStart w:id="276" w:name="_Toc83129504"/>
      <w:r w:rsidRPr="00C04A08">
        <w:t>5.2</w:t>
      </w:r>
      <w:r w:rsidRPr="00C04A08">
        <w:tab/>
        <w:t>Operating bands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1DF84EFE" w14:textId="77777777" w:rsidR="00842EF7" w:rsidRPr="00C04A08" w:rsidRDefault="00842EF7" w:rsidP="00842EF7">
      <w:r w:rsidRPr="00C04A08">
        <w:t>NR is designed to operate in the FR2 operating bands defined in Table 5.2-1.</w:t>
      </w:r>
    </w:p>
    <w:p w14:paraId="59FB1C38"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76A6BAB"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11768828"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B522B05"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A49130A"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106C57A1" w14:textId="77777777" w:rsidR="00BF6F78" w:rsidRPr="00C04A08" w:rsidRDefault="00BF6F78" w:rsidP="00BF6F78">
            <w:pPr>
              <w:pStyle w:val="TAH"/>
            </w:pPr>
            <w:r w:rsidRPr="00C04A08">
              <w:t>Duplex Mode</w:t>
            </w:r>
          </w:p>
        </w:tc>
      </w:tr>
      <w:tr w:rsidR="00BF6F78" w:rsidRPr="00C04A08" w14:paraId="35B093CA"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38B15118"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0580D49F"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3A699581"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7F99431C" w14:textId="77777777" w:rsidR="00BF6F78" w:rsidRPr="00C04A08" w:rsidRDefault="00BF6F78" w:rsidP="00BF6F78">
            <w:pPr>
              <w:pStyle w:val="TAH"/>
            </w:pPr>
          </w:p>
        </w:tc>
      </w:tr>
      <w:tr w:rsidR="00842EF7" w:rsidRPr="00C04A08" w14:paraId="32608A6F"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22287B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11BD87CC"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2F0F4A71"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8A7A6C4"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52B5A59D"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1D9F4DFB"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37F56C7"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4730B36F" w14:textId="77777777" w:rsidR="00842EF7" w:rsidRPr="00C04A08" w:rsidRDefault="00842EF7" w:rsidP="00F91227">
            <w:pPr>
              <w:pStyle w:val="TAC"/>
            </w:pPr>
            <w:r w:rsidRPr="00C04A08">
              <w:t>TDD</w:t>
            </w:r>
          </w:p>
        </w:tc>
      </w:tr>
      <w:tr w:rsidR="00842EF7" w:rsidRPr="00C04A08" w14:paraId="4626C6BB"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CAB8763"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1B75AA3F"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C10FF18"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316E4C9"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205394D1"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4180C655"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4458266"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9A83C86" w14:textId="77777777" w:rsidR="00842EF7" w:rsidRPr="00C04A08" w:rsidRDefault="00842EF7" w:rsidP="00F91227">
            <w:pPr>
              <w:pStyle w:val="TAC"/>
            </w:pPr>
            <w:r w:rsidRPr="00C04A08">
              <w:t>TDD</w:t>
            </w:r>
          </w:p>
        </w:tc>
      </w:tr>
      <w:tr w:rsidR="006373E1" w:rsidRPr="00C04A08" w14:paraId="2E970981"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8A2DD0F" w14:textId="7777777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B075C37" w14:textId="77777777"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6469AD07" w14:textId="77777777"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451FD9E8" w14:textId="77777777"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71F7767D" w14:textId="77777777"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D89981D" w14:textId="77777777"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29D705E" w14:textId="77777777"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4CECAC33" w14:textId="77777777" w:rsidR="006373E1" w:rsidRPr="00C04A08" w:rsidRDefault="006373E1" w:rsidP="00F91227">
            <w:pPr>
              <w:pStyle w:val="TAC"/>
            </w:pPr>
            <w:r w:rsidRPr="00C04A08">
              <w:t>TDD</w:t>
            </w:r>
          </w:p>
        </w:tc>
      </w:tr>
      <w:tr w:rsidR="00842EF7" w:rsidRPr="00C04A08" w14:paraId="411F4252"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3545FB2"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06E81499"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106AD879"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6DFF57D8"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77D9FB0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07FCAE8"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4197E2E6"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7AE8695E" w14:textId="77777777" w:rsidR="00842EF7" w:rsidRPr="00C04A08" w:rsidRDefault="00842EF7" w:rsidP="00F91227">
            <w:pPr>
              <w:pStyle w:val="TAC"/>
            </w:pPr>
            <w:r w:rsidRPr="00C04A08">
              <w:t>TDD</w:t>
            </w:r>
          </w:p>
        </w:tc>
      </w:tr>
      <w:tr w:rsidR="00842EF7" w:rsidRPr="00C04A08" w14:paraId="26D307D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7401156"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FE6105F"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580ED73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4C63367E"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152E4DA0"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2C64C267"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3082A3A3"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1ECC833A" w14:textId="77777777" w:rsidR="00842EF7" w:rsidRPr="00C04A08" w:rsidRDefault="00842EF7" w:rsidP="00F91227">
            <w:pPr>
              <w:pStyle w:val="TAC"/>
            </w:pPr>
            <w:r w:rsidRPr="00C04A08">
              <w:rPr>
                <w:rFonts w:cs="Arial"/>
                <w:szCs w:val="18"/>
              </w:rPr>
              <w:t>TDD</w:t>
            </w:r>
          </w:p>
        </w:tc>
      </w:tr>
      <w:tr w:rsidR="00287BDE" w:rsidRPr="00C04A08" w14:paraId="252FE5DC"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E37239D" w14:textId="64B9703E" w:rsidR="00287BDE" w:rsidRPr="00C04A08" w:rsidRDefault="00287BDE" w:rsidP="00287BDE">
            <w:pPr>
              <w:pStyle w:val="TAC"/>
              <w:rPr>
                <w:rFonts w:cs="Arial"/>
                <w:szCs w:val="18"/>
              </w:rPr>
            </w:pPr>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45E11F4" w14:textId="3913EAD7" w:rsidR="00287BDE" w:rsidRPr="00C04A08" w:rsidRDefault="00287BDE" w:rsidP="00287BDE">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67E3A843" w14:textId="4C251EA9" w:rsidR="00287BDE" w:rsidRPr="00C04A08" w:rsidRDefault="00287BDE" w:rsidP="00287BDE">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3BAFE63" w14:textId="47160A18" w:rsidR="00287BDE" w:rsidRPr="00C04A08" w:rsidRDefault="00287BDE" w:rsidP="00287BDE">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57BDF2F5" w14:textId="338E063F" w:rsidR="00287BDE" w:rsidRPr="00C04A08" w:rsidRDefault="00287BDE" w:rsidP="00287BDE">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2D1E766C" w14:textId="6A927C52" w:rsidR="00287BDE" w:rsidRPr="00C04A08" w:rsidRDefault="00287BDE" w:rsidP="00287BDE">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B1E9C6" w14:textId="10B8430A" w:rsidR="00287BDE" w:rsidRPr="00C04A08" w:rsidRDefault="00287BDE" w:rsidP="00287BDE">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386210EB" w14:textId="07F083AB" w:rsidR="00287BDE" w:rsidRPr="00C04A08" w:rsidRDefault="00287BDE" w:rsidP="00287BDE">
            <w:pPr>
              <w:pStyle w:val="TAC"/>
              <w:rPr>
                <w:rFonts w:cs="Arial"/>
                <w:szCs w:val="18"/>
              </w:rPr>
            </w:pPr>
            <w:r>
              <w:rPr>
                <w:rFonts w:cs="Arial"/>
                <w:szCs w:val="18"/>
              </w:rPr>
              <w:t>TDD</w:t>
            </w:r>
          </w:p>
        </w:tc>
      </w:tr>
    </w:tbl>
    <w:p w14:paraId="08E06653" w14:textId="77777777" w:rsidR="00842EF7" w:rsidRPr="00C04A08" w:rsidRDefault="00842EF7" w:rsidP="00842EF7"/>
    <w:p w14:paraId="23C23FDE" w14:textId="77777777" w:rsidR="00842EF7" w:rsidRPr="00C04A08" w:rsidRDefault="00842EF7" w:rsidP="00842EF7">
      <w:pPr>
        <w:pStyle w:val="Heading2"/>
      </w:pPr>
      <w:bookmarkStart w:id="277" w:name="_Toc21340722"/>
      <w:bookmarkStart w:id="278" w:name="_Toc29805169"/>
      <w:bookmarkStart w:id="279" w:name="_Toc36456378"/>
      <w:bookmarkStart w:id="280" w:name="_Toc36469476"/>
      <w:bookmarkStart w:id="281" w:name="_Toc37253885"/>
      <w:bookmarkStart w:id="282" w:name="_Toc37322742"/>
      <w:bookmarkStart w:id="283" w:name="_Toc37324148"/>
      <w:bookmarkStart w:id="284" w:name="_Toc45889671"/>
      <w:bookmarkStart w:id="285" w:name="_Toc52196325"/>
      <w:bookmarkStart w:id="286" w:name="_Toc52197305"/>
      <w:bookmarkStart w:id="287" w:name="_Toc53173028"/>
      <w:bookmarkStart w:id="288" w:name="_Toc53173397"/>
      <w:bookmarkStart w:id="289" w:name="_Toc61119386"/>
      <w:bookmarkStart w:id="290" w:name="_Toc61119768"/>
      <w:bookmarkStart w:id="291" w:name="_Toc67925814"/>
      <w:bookmarkStart w:id="292" w:name="_Toc75273452"/>
      <w:bookmarkStart w:id="293" w:name="_Toc76510352"/>
      <w:bookmarkStart w:id="294" w:name="_Toc83129505"/>
      <w:r w:rsidRPr="00C04A08">
        <w:t>5.2A</w:t>
      </w:r>
      <w:r w:rsidRPr="00C04A08">
        <w:tab/>
        <w:t>Operating bands for CA</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6E18E696" w14:textId="77777777" w:rsidR="00842EF7" w:rsidRPr="00C04A08" w:rsidRDefault="00842EF7" w:rsidP="00842EF7">
      <w:pPr>
        <w:pStyle w:val="Heading3"/>
      </w:pPr>
      <w:bookmarkStart w:id="295" w:name="_Toc21340723"/>
      <w:bookmarkStart w:id="296" w:name="_Toc29805170"/>
      <w:bookmarkStart w:id="297" w:name="_Toc36456379"/>
      <w:bookmarkStart w:id="298" w:name="_Toc36469477"/>
      <w:bookmarkStart w:id="299" w:name="_Toc37253886"/>
      <w:bookmarkStart w:id="300" w:name="_Toc37322743"/>
      <w:bookmarkStart w:id="301" w:name="_Toc37324149"/>
      <w:bookmarkStart w:id="302" w:name="_Toc45889672"/>
      <w:bookmarkStart w:id="303" w:name="_Toc52196326"/>
      <w:bookmarkStart w:id="304" w:name="_Toc52197306"/>
      <w:bookmarkStart w:id="305" w:name="_Toc53173029"/>
      <w:bookmarkStart w:id="306" w:name="_Toc53173398"/>
      <w:bookmarkStart w:id="307" w:name="_Toc61119387"/>
      <w:bookmarkStart w:id="308" w:name="_Toc61119769"/>
      <w:bookmarkStart w:id="309" w:name="_Toc67925815"/>
      <w:bookmarkStart w:id="310" w:name="_Toc75273453"/>
      <w:bookmarkStart w:id="311" w:name="_Toc76510353"/>
      <w:bookmarkStart w:id="312" w:name="_Toc83129506"/>
      <w:r w:rsidRPr="00C04A08">
        <w:t>5.2A.1</w:t>
      </w:r>
      <w:r w:rsidRPr="00C04A08">
        <w:tab/>
        <w:t>Intra-band CA</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26148259" w14:textId="77777777"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0BF4FD3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7BD9521E"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5B30352B" w14:textId="77777777" w:rsidR="006373E1" w:rsidRPr="00C04A08" w:rsidRDefault="006373E1" w:rsidP="003C78FE">
            <w:pPr>
              <w:pStyle w:val="TAH"/>
              <w:rPr>
                <w:rFonts w:cs="Arial"/>
              </w:rPr>
            </w:pPr>
            <w:r w:rsidRPr="00C04A08">
              <w:rPr>
                <w:rFonts w:cs="Arial"/>
              </w:rPr>
              <w:t>NR Band</w:t>
            </w:r>
          </w:p>
          <w:p w14:paraId="63749E97"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4CA0C54"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A40D10"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4095FAF9" w14:textId="77777777" w:rsidR="006373E1" w:rsidRPr="00C04A08" w:rsidRDefault="006373E1" w:rsidP="006373E1">
            <w:pPr>
              <w:pStyle w:val="TAC"/>
              <w:rPr>
                <w:rFonts w:eastAsia="MS Mincho"/>
              </w:rPr>
            </w:pPr>
            <w:r w:rsidRPr="00C04A08">
              <w:t>n257</w:t>
            </w:r>
          </w:p>
        </w:tc>
      </w:tr>
      <w:tr w:rsidR="006373E1" w:rsidRPr="00C04A08" w14:paraId="0FA9947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647E59A"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F404525" w14:textId="77777777" w:rsidR="006373E1" w:rsidRPr="00C04A08" w:rsidRDefault="006373E1" w:rsidP="006373E1">
            <w:pPr>
              <w:pStyle w:val="TAC"/>
            </w:pPr>
            <w:r w:rsidRPr="00C04A08">
              <w:t>n258</w:t>
            </w:r>
          </w:p>
        </w:tc>
      </w:tr>
      <w:tr w:rsidR="006373E1" w:rsidRPr="00C04A08" w14:paraId="73EBE0A6"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7B1E5DB"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7ECC0515" w14:textId="77777777" w:rsidR="006373E1" w:rsidRPr="00C04A08" w:rsidRDefault="006373E1" w:rsidP="006373E1">
            <w:pPr>
              <w:pStyle w:val="TAC"/>
            </w:pPr>
            <w:r w:rsidRPr="00C04A08">
              <w:t>n259</w:t>
            </w:r>
          </w:p>
        </w:tc>
      </w:tr>
      <w:tr w:rsidR="006373E1" w:rsidRPr="00C04A08" w14:paraId="7E3B0380"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164168"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5FD80B6B" w14:textId="77777777" w:rsidR="006373E1" w:rsidRPr="00C04A08" w:rsidRDefault="006373E1" w:rsidP="006373E1">
            <w:pPr>
              <w:pStyle w:val="TAC"/>
            </w:pPr>
            <w:r w:rsidRPr="00C04A08">
              <w:t>n260</w:t>
            </w:r>
          </w:p>
        </w:tc>
      </w:tr>
      <w:tr w:rsidR="006373E1" w:rsidRPr="00C04A08" w14:paraId="2E1FFF79"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9023A77"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2589AF8A" w14:textId="77777777" w:rsidR="006373E1" w:rsidRPr="00C04A08" w:rsidRDefault="006373E1" w:rsidP="006373E1">
            <w:pPr>
              <w:pStyle w:val="TAC"/>
            </w:pPr>
            <w:r w:rsidRPr="00C04A08">
              <w:t>n261</w:t>
            </w:r>
          </w:p>
        </w:tc>
      </w:tr>
    </w:tbl>
    <w:p w14:paraId="1C98A398" w14:textId="77777777" w:rsidR="00842EF7" w:rsidRPr="00C04A08" w:rsidRDefault="00842EF7" w:rsidP="00842EF7"/>
    <w:p w14:paraId="26C8C182" w14:textId="77777777" w:rsidR="00842EF7" w:rsidRPr="00C04A08" w:rsidRDefault="00842EF7" w:rsidP="00842EF7">
      <w:pPr>
        <w:pStyle w:val="Heading3"/>
      </w:pPr>
      <w:bookmarkStart w:id="313" w:name="_Toc21340724"/>
      <w:bookmarkStart w:id="314" w:name="_Toc29805171"/>
      <w:bookmarkStart w:id="315" w:name="_Toc36456380"/>
      <w:bookmarkStart w:id="316" w:name="_Toc36469478"/>
      <w:bookmarkStart w:id="317" w:name="_Toc37253887"/>
      <w:bookmarkStart w:id="318" w:name="_Toc37322744"/>
      <w:bookmarkStart w:id="319" w:name="_Toc37324150"/>
      <w:bookmarkStart w:id="320" w:name="_Toc45889673"/>
      <w:bookmarkStart w:id="321" w:name="_Toc52196327"/>
      <w:bookmarkStart w:id="322" w:name="_Toc52197307"/>
      <w:bookmarkStart w:id="323" w:name="_Toc53173030"/>
      <w:bookmarkStart w:id="324" w:name="_Toc53173399"/>
      <w:bookmarkStart w:id="325" w:name="_Toc61119388"/>
      <w:bookmarkStart w:id="326" w:name="_Toc61119770"/>
      <w:bookmarkStart w:id="327" w:name="_Toc67925816"/>
      <w:bookmarkStart w:id="328" w:name="_Toc75273454"/>
      <w:bookmarkStart w:id="329" w:name="_Toc76510354"/>
      <w:bookmarkStart w:id="330" w:name="_Toc83129507"/>
      <w:r w:rsidRPr="00C04A08">
        <w:t>5.2A.2</w:t>
      </w:r>
      <w:r w:rsidRPr="00C04A08">
        <w:tab/>
      </w:r>
      <w:bookmarkEnd w:id="313"/>
      <w:bookmarkEnd w:id="314"/>
      <w:bookmarkEnd w:id="315"/>
      <w:bookmarkEnd w:id="316"/>
      <w:bookmarkEnd w:id="317"/>
      <w:bookmarkEnd w:id="318"/>
      <w:bookmarkEnd w:id="319"/>
      <w:bookmarkEnd w:id="320"/>
      <w:r w:rsidR="004963EA" w:rsidRPr="00C04A08">
        <w:t>Inter-band CA</w:t>
      </w:r>
      <w:bookmarkEnd w:id="321"/>
      <w:bookmarkEnd w:id="322"/>
      <w:bookmarkEnd w:id="323"/>
      <w:bookmarkEnd w:id="324"/>
      <w:bookmarkEnd w:id="325"/>
      <w:bookmarkEnd w:id="326"/>
      <w:bookmarkEnd w:id="327"/>
      <w:bookmarkEnd w:id="328"/>
      <w:bookmarkEnd w:id="329"/>
      <w:bookmarkEnd w:id="330"/>
    </w:p>
    <w:p w14:paraId="7EB4500B" w14:textId="77777777" w:rsidR="004963EA" w:rsidRPr="00C04A08" w:rsidRDefault="004963EA" w:rsidP="004963EA">
      <w:bookmarkStart w:id="331" w:name="_Toc21340725"/>
      <w:bookmarkStart w:id="332" w:name="_Toc29805172"/>
      <w:bookmarkStart w:id="333" w:name="_Toc36456381"/>
      <w:bookmarkStart w:id="334" w:name="_Toc36469479"/>
      <w:bookmarkStart w:id="335" w:name="_Toc37253888"/>
      <w:bookmarkStart w:id="336" w:name="_Toc37322745"/>
      <w:bookmarkStart w:id="337" w:name="_Toc37324151"/>
      <w:bookmarkStart w:id="338" w:name="_Toc45889674"/>
      <w:r w:rsidRPr="00C04A08">
        <w:t xml:space="preserve">NR inter-band carrier aggregation is designed to operate in the operating bands defined in Table 5.2A.2-1, where all operating bands are within FR2. </w:t>
      </w:r>
    </w:p>
    <w:p w14:paraId="104DC756" w14:textId="67CC3835" w:rsidR="004944B0" w:rsidRPr="00C04A08" w:rsidRDefault="004944B0" w:rsidP="004944B0">
      <w:r w:rsidRPr="00C04A08">
        <w:t xml:space="preserve">Beam management type is according to UE capability declaration </w:t>
      </w:r>
      <w:r w:rsidRPr="00C04A08">
        <w:rPr>
          <w:i/>
          <w:iCs/>
        </w:rPr>
        <w:t>IE</w:t>
      </w:r>
      <w:r>
        <w:rPr>
          <w:i/>
          <w:iCs/>
        </w:rPr>
        <w:t xml:space="preserve"> </w:t>
      </w:r>
      <w:r w:rsidRPr="000926A8">
        <w:rPr>
          <w:i/>
          <w:iCs/>
        </w:rPr>
        <w:t>beamManagementType-r16</w:t>
      </w:r>
      <w:r w:rsidRPr="00C04A08">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EB29A2"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297D0A07" w:rsidR="00EB29A2" w:rsidRPr="00C04A08" w:rsidRDefault="00EB29A2" w:rsidP="00EB29A2">
            <w:pPr>
              <w:pStyle w:val="TAC"/>
            </w:pPr>
            <w:r w:rsidRPr="00C04A08">
              <w:t>CA_n2</w:t>
            </w:r>
            <w:r>
              <w:t>57</w:t>
            </w:r>
            <w:r w:rsidRPr="00C04A08">
              <w:t>-n2</w:t>
            </w:r>
            <w:r>
              <w:t>59</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EB29A2" w:rsidRPr="00C04A08" w:rsidRDefault="00EB29A2" w:rsidP="00EB29A2">
            <w:pPr>
              <w:pStyle w:val="TAC"/>
            </w:pPr>
            <w:r w:rsidRPr="00C04A08">
              <w:t>n2</w:t>
            </w:r>
            <w:r>
              <w:t>57</w:t>
            </w:r>
            <w:r w:rsidRPr="00C04A08">
              <w:t>, n2</w:t>
            </w:r>
            <w:r>
              <w:t>59</w:t>
            </w:r>
          </w:p>
        </w:tc>
      </w:tr>
      <w:tr w:rsidR="00EB29A2"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54CA5817" w:rsidR="00EB29A2" w:rsidRPr="00C04A08" w:rsidRDefault="00EB29A2" w:rsidP="00EB29A2">
            <w:pPr>
              <w:pStyle w:val="TAC"/>
            </w:pPr>
            <w:r w:rsidRPr="00C04A08">
              <w:t>CA_n2</w:t>
            </w:r>
            <w:r>
              <w:t>58</w:t>
            </w:r>
            <w:r w:rsidRPr="00C04A08">
              <w:t>-n2</w:t>
            </w:r>
            <w:r>
              <w:t>60</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EB29A2" w:rsidRPr="00C04A08" w:rsidRDefault="00EB29A2" w:rsidP="00EB29A2">
            <w:pPr>
              <w:pStyle w:val="TAC"/>
            </w:pPr>
            <w:r w:rsidRPr="00C04A08">
              <w:t>n2</w:t>
            </w:r>
            <w:r>
              <w:t>58</w:t>
            </w:r>
            <w:r w:rsidRPr="00C04A08">
              <w:t>, n2</w:t>
            </w:r>
            <w:r>
              <w:t>60</w:t>
            </w:r>
          </w:p>
        </w:tc>
      </w:tr>
      <w:tr w:rsidR="004963EA"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5FEE50E6" w14:textId="77777777" w:rsidR="004963EA" w:rsidRPr="00C04A08" w:rsidRDefault="004963EA" w:rsidP="00DB6E16">
            <w:pPr>
              <w:pStyle w:val="TAC"/>
              <w:rPr>
                <w:rFonts w:eastAsia="MS Mincho"/>
              </w:rPr>
            </w:pPr>
            <w:r w:rsidRPr="00C04A08">
              <w:t>n260, n261</w:t>
            </w:r>
          </w:p>
        </w:tc>
      </w:tr>
    </w:tbl>
    <w:p w14:paraId="78F45E05" w14:textId="77777777" w:rsidR="00842EF7" w:rsidRPr="00C04A08" w:rsidRDefault="00842EF7" w:rsidP="00842EF7">
      <w:pPr>
        <w:pStyle w:val="Heading2"/>
      </w:pPr>
      <w:bookmarkStart w:id="339" w:name="_Toc52196328"/>
      <w:bookmarkStart w:id="340" w:name="_Toc52197308"/>
      <w:bookmarkStart w:id="341" w:name="_Toc53173031"/>
      <w:bookmarkStart w:id="342" w:name="_Toc53173400"/>
      <w:bookmarkStart w:id="343" w:name="_Toc61119389"/>
      <w:bookmarkStart w:id="344" w:name="_Toc61119771"/>
      <w:bookmarkStart w:id="345" w:name="_Toc67925817"/>
      <w:bookmarkStart w:id="346" w:name="_Toc75273455"/>
      <w:bookmarkStart w:id="347" w:name="_Toc76510355"/>
      <w:bookmarkStart w:id="348" w:name="_Toc83129508"/>
      <w:r w:rsidRPr="00C04A08">
        <w:t>5.2D</w:t>
      </w:r>
      <w:r w:rsidRPr="00C04A08">
        <w:tab/>
        <w:t>Operating bands for UL MIMO</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349" w:name="_Toc21340726"/>
      <w:bookmarkStart w:id="350" w:name="_Toc29805173"/>
      <w:bookmarkStart w:id="351" w:name="_Toc36456382"/>
      <w:bookmarkStart w:id="352" w:name="_Toc36469480"/>
      <w:bookmarkStart w:id="353" w:name="_Toc37253889"/>
      <w:bookmarkStart w:id="354" w:name="_Toc37322746"/>
      <w:bookmarkStart w:id="355" w:name="_Toc37324152"/>
      <w:bookmarkStart w:id="356" w:name="_Toc45889675"/>
      <w:bookmarkStart w:id="357" w:name="_Toc52196329"/>
      <w:bookmarkStart w:id="358" w:name="_Toc52197309"/>
      <w:bookmarkStart w:id="359" w:name="_Toc53173032"/>
      <w:bookmarkStart w:id="360" w:name="_Toc53173401"/>
      <w:bookmarkStart w:id="361" w:name="_Toc61119390"/>
      <w:bookmarkStart w:id="362" w:name="_Toc61119772"/>
      <w:bookmarkStart w:id="363" w:name="_Toc67925818"/>
      <w:bookmarkStart w:id="364" w:name="_Toc75273456"/>
      <w:bookmarkStart w:id="365" w:name="_Toc76510356"/>
      <w:bookmarkStart w:id="366" w:name="_Toc83129509"/>
      <w:r w:rsidRPr="00C04A08">
        <w:t>5.3</w:t>
      </w:r>
      <w:r w:rsidRPr="00C04A08">
        <w:tab/>
        <w:t>UE Channel bandwidth</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39F7A779" w14:textId="77777777" w:rsidR="00842EF7" w:rsidRPr="00C04A08" w:rsidRDefault="00842EF7" w:rsidP="00842EF7">
      <w:pPr>
        <w:pStyle w:val="Heading3"/>
        <w:rPr>
          <w:rFonts w:eastAsia="Yu Mincho"/>
        </w:rPr>
      </w:pPr>
      <w:bookmarkStart w:id="367" w:name="_Toc21340727"/>
      <w:bookmarkStart w:id="368" w:name="_Toc29805174"/>
      <w:bookmarkStart w:id="369" w:name="_Toc36456383"/>
      <w:bookmarkStart w:id="370" w:name="_Toc36469481"/>
      <w:bookmarkStart w:id="371" w:name="_Toc37253890"/>
      <w:bookmarkStart w:id="372" w:name="_Toc37322747"/>
      <w:bookmarkStart w:id="373" w:name="_Toc37324153"/>
      <w:bookmarkStart w:id="374" w:name="_Toc45889676"/>
      <w:bookmarkStart w:id="375" w:name="_Toc52196330"/>
      <w:bookmarkStart w:id="376" w:name="_Toc52197310"/>
      <w:bookmarkStart w:id="377" w:name="_Toc53173033"/>
      <w:bookmarkStart w:id="378" w:name="_Toc53173402"/>
      <w:bookmarkStart w:id="379" w:name="_Toc61119391"/>
      <w:bookmarkStart w:id="380" w:name="_Toc61119773"/>
      <w:bookmarkStart w:id="381" w:name="_Toc67925819"/>
      <w:bookmarkStart w:id="382" w:name="_Toc75273457"/>
      <w:bookmarkStart w:id="383" w:name="_Toc76510357"/>
      <w:bookmarkStart w:id="384" w:name="_Toc83129510"/>
      <w:r w:rsidRPr="00C04A08">
        <w:rPr>
          <w:rFonts w:eastAsia="Yu Mincho"/>
        </w:rPr>
        <w:t>5.3.1</w:t>
      </w:r>
      <w:r w:rsidRPr="00C04A08">
        <w:rPr>
          <w:rFonts w:eastAsia="Yu Mincho"/>
        </w:rPr>
        <w:tab/>
        <w:t>General</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842EF7">
      <w:pPr>
        <w:jc w:val="center"/>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385" w:name="_Toc21340728"/>
      <w:bookmarkStart w:id="386" w:name="_Toc29805175"/>
      <w:bookmarkStart w:id="387" w:name="_Toc36456384"/>
      <w:bookmarkStart w:id="388" w:name="_Toc36469482"/>
      <w:bookmarkStart w:id="389" w:name="_Toc37253891"/>
      <w:bookmarkStart w:id="390" w:name="_Toc37322748"/>
      <w:bookmarkStart w:id="391" w:name="_Toc37324154"/>
      <w:bookmarkStart w:id="392" w:name="_Toc45889677"/>
      <w:bookmarkStart w:id="393" w:name="_Toc52196331"/>
      <w:bookmarkStart w:id="394" w:name="_Toc52197311"/>
      <w:bookmarkStart w:id="395" w:name="_Toc53173034"/>
      <w:bookmarkStart w:id="396" w:name="_Toc53173403"/>
      <w:bookmarkStart w:id="397" w:name="_Toc61119392"/>
      <w:bookmarkStart w:id="398" w:name="_Toc61119774"/>
      <w:bookmarkStart w:id="399" w:name="_Toc67925820"/>
      <w:bookmarkStart w:id="400" w:name="_Toc75273458"/>
      <w:bookmarkStart w:id="401" w:name="_Toc76510358"/>
      <w:bookmarkStart w:id="402" w:name="_Toc83129511"/>
      <w:r w:rsidRPr="00C04A08">
        <w:rPr>
          <w:rFonts w:eastAsia="Yu Mincho"/>
        </w:rPr>
        <w:t>5.3.2</w:t>
      </w:r>
      <w:r w:rsidRPr="00C04A08">
        <w:rPr>
          <w:rFonts w:eastAsia="Yu Mincho"/>
        </w:rPr>
        <w:tab/>
        <w:t>Maximum transmission bandwidth configuration</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7805FFC4"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189946C3"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1931FBD0"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2D962CE9"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7545B205"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DCB5FA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4E22656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5C257664"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C639B"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66C6170F"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586F8DE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4AA42053"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1578F396"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21E73767"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243BBD4F"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2DA5784"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2D5C384C"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5E8912D"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061655D3" w14:textId="77777777" w:rsidR="00842EF7" w:rsidRPr="00C04A08" w:rsidRDefault="00842EF7" w:rsidP="00F91227">
            <w:pPr>
              <w:pStyle w:val="TAC"/>
              <w:rPr>
                <w:rFonts w:eastAsia="Yu Mincho"/>
              </w:rPr>
            </w:pPr>
            <w:r w:rsidRPr="00C04A08">
              <w:rPr>
                <w:rFonts w:eastAsia="Yu Mincho"/>
              </w:rPr>
              <w:t>N.A</w:t>
            </w:r>
          </w:p>
        </w:tc>
      </w:tr>
      <w:tr w:rsidR="00842EF7" w:rsidRPr="00C04A08" w14:paraId="06FC092B" w14:textId="77777777" w:rsidTr="00066261">
        <w:trPr>
          <w:trHeight w:val="187"/>
          <w:jc w:val="center"/>
        </w:trPr>
        <w:tc>
          <w:tcPr>
            <w:tcW w:w="1060" w:type="dxa"/>
            <w:shd w:val="clear" w:color="auto" w:fill="auto"/>
            <w:tcMar>
              <w:top w:w="15" w:type="dxa"/>
              <w:left w:w="81" w:type="dxa"/>
              <w:bottom w:w="0" w:type="dxa"/>
              <w:right w:w="81" w:type="dxa"/>
            </w:tcMar>
            <w:hideMark/>
          </w:tcPr>
          <w:p w14:paraId="3E45234A"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7D67A28C"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0BD3DECE"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A1747BF"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A284C18" w14:textId="77777777" w:rsidR="00842EF7" w:rsidRPr="00C04A08" w:rsidRDefault="00842EF7" w:rsidP="00F91227">
            <w:pPr>
              <w:pStyle w:val="TAC"/>
              <w:rPr>
                <w:rFonts w:eastAsia="Yu Mincho"/>
              </w:rPr>
            </w:pPr>
            <w:r w:rsidRPr="00C04A08">
              <w:rPr>
                <w:rFonts w:eastAsia="Yu Mincho"/>
              </w:rPr>
              <w:t>264</w:t>
            </w:r>
          </w:p>
        </w:tc>
      </w:tr>
    </w:tbl>
    <w:p w14:paraId="0DF85EF0" w14:textId="77777777" w:rsidR="00842EF7" w:rsidRPr="00C04A08" w:rsidRDefault="00842EF7" w:rsidP="00842EF7">
      <w:pPr>
        <w:rPr>
          <w:rFonts w:eastAsia="Yu Mincho"/>
        </w:rPr>
      </w:pPr>
    </w:p>
    <w:p w14:paraId="0C5EC607" w14:textId="77777777" w:rsidR="00842EF7" w:rsidRPr="00C04A08" w:rsidRDefault="00842EF7" w:rsidP="00842EF7">
      <w:pPr>
        <w:pStyle w:val="Heading3"/>
        <w:rPr>
          <w:rFonts w:eastAsia="Yu Mincho"/>
        </w:rPr>
      </w:pPr>
      <w:bookmarkStart w:id="403" w:name="_Toc21340729"/>
      <w:bookmarkStart w:id="404" w:name="_Toc29805176"/>
      <w:bookmarkStart w:id="405" w:name="_Toc36456385"/>
      <w:bookmarkStart w:id="406" w:name="_Toc36469483"/>
      <w:bookmarkStart w:id="407" w:name="_Toc37253892"/>
      <w:bookmarkStart w:id="408" w:name="_Toc37322749"/>
      <w:bookmarkStart w:id="409" w:name="_Toc37324155"/>
      <w:bookmarkStart w:id="410" w:name="_Toc45889678"/>
      <w:bookmarkStart w:id="411" w:name="_Toc52196332"/>
      <w:bookmarkStart w:id="412" w:name="_Toc52197312"/>
      <w:bookmarkStart w:id="413" w:name="_Toc53173035"/>
      <w:bookmarkStart w:id="414" w:name="_Toc53173404"/>
      <w:bookmarkStart w:id="415" w:name="_Toc61119393"/>
      <w:bookmarkStart w:id="416" w:name="_Toc61119775"/>
      <w:bookmarkStart w:id="417" w:name="_Toc67925821"/>
      <w:bookmarkStart w:id="418" w:name="_Toc75273459"/>
      <w:bookmarkStart w:id="419" w:name="_Toc76510359"/>
      <w:bookmarkStart w:id="420" w:name="_Toc83129512"/>
      <w:r w:rsidRPr="00C04A08">
        <w:rPr>
          <w:rFonts w:eastAsia="Yu Mincho"/>
        </w:rPr>
        <w:t>5.3.3</w:t>
      </w:r>
      <w:r w:rsidRPr="00C04A08">
        <w:rPr>
          <w:rFonts w:eastAsia="Yu Mincho"/>
        </w:rPr>
        <w:tab/>
        <w:t>Minimum guardband and transmission bandwidth configuration</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2ADFADCC"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621B27E0"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34DF80C" w14:textId="77777777" w:rsidTr="00066261">
        <w:trPr>
          <w:trHeight w:val="187"/>
          <w:jc w:val="center"/>
        </w:trPr>
        <w:tc>
          <w:tcPr>
            <w:tcW w:w="0" w:type="auto"/>
            <w:shd w:val="clear" w:color="auto" w:fill="auto"/>
            <w:tcMar>
              <w:top w:w="15" w:type="dxa"/>
              <w:left w:w="81" w:type="dxa"/>
              <w:bottom w:w="0" w:type="dxa"/>
              <w:right w:w="81" w:type="dxa"/>
            </w:tcMar>
            <w:hideMark/>
          </w:tcPr>
          <w:p w14:paraId="46D5A221"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0CB99918"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4732DDAC"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056EF2EB"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69D646"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A43BFF3" w14:textId="77777777" w:rsidTr="00066261">
        <w:trPr>
          <w:trHeight w:val="187"/>
          <w:jc w:val="center"/>
        </w:trPr>
        <w:tc>
          <w:tcPr>
            <w:tcW w:w="0" w:type="auto"/>
            <w:shd w:val="clear" w:color="auto" w:fill="auto"/>
            <w:tcMar>
              <w:top w:w="15" w:type="dxa"/>
              <w:left w:w="81" w:type="dxa"/>
              <w:bottom w:w="0" w:type="dxa"/>
              <w:right w:w="81" w:type="dxa"/>
            </w:tcMar>
            <w:hideMark/>
          </w:tcPr>
          <w:p w14:paraId="7131BC2C"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1C0CDFB2"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34EE5EF2"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37BD34FE"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0A6CE42" w14:textId="77777777" w:rsidR="00842EF7" w:rsidRPr="00C04A08" w:rsidRDefault="00842EF7" w:rsidP="00F91227">
            <w:pPr>
              <w:pStyle w:val="TAC"/>
            </w:pPr>
            <w:r w:rsidRPr="00C04A08">
              <w:t>N. A</w:t>
            </w:r>
          </w:p>
        </w:tc>
      </w:tr>
      <w:tr w:rsidR="00842EF7" w:rsidRPr="00C04A08" w14:paraId="5AD962A1" w14:textId="77777777" w:rsidTr="00066261">
        <w:trPr>
          <w:trHeight w:val="187"/>
          <w:jc w:val="center"/>
        </w:trPr>
        <w:tc>
          <w:tcPr>
            <w:tcW w:w="0" w:type="auto"/>
            <w:shd w:val="clear" w:color="auto" w:fill="auto"/>
            <w:tcMar>
              <w:top w:w="15" w:type="dxa"/>
              <w:left w:w="81" w:type="dxa"/>
              <w:bottom w:w="0" w:type="dxa"/>
              <w:right w:w="81" w:type="dxa"/>
            </w:tcMar>
            <w:hideMark/>
          </w:tcPr>
          <w:p w14:paraId="24279E6D"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1EF58A93"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4CD1EE1C"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2CA897AB"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5ACF3963" w14:textId="77777777" w:rsidR="00842EF7" w:rsidRPr="00C04A08" w:rsidRDefault="00842EF7" w:rsidP="00F91227">
            <w:pPr>
              <w:pStyle w:val="TAC"/>
            </w:pPr>
            <w:r w:rsidRPr="00C04A08">
              <w:t>9860</w:t>
            </w:r>
          </w:p>
        </w:tc>
      </w:tr>
    </w:tbl>
    <w:p w14:paraId="60A9A842" w14:textId="77777777" w:rsidR="00842EF7" w:rsidRPr="00C04A08" w:rsidRDefault="00842EF7" w:rsidP="00842EF7">
      <w:pPr>
        <w:rPr>
          <w:rFonts w:eastAsia="Yu Mincho"/>
        </w:rPr>
      </w:pPr>
    </w:p>
    <w:p w14:paraId="67A8C9C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1520DBE"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53E6172D"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5B92B379" w14:textId="77777777" w:rsidTr="00066261">
        <w:trPr>
          <w:trHeight w:val="187"/>
          <w:jc w:val="center"/>
        </w:trPr>
        <w:tc>
          <w:tcPr>
            <w:tcW w:w="1054" w:type="dxa"/>
            <w:shd w:val="clear" w:color="auto" w:fill="auto"/>
            <w:tcMar>
              <w:top w:w="15" w:type="dxa"/>
              <w:left w:w="81" w:type="dxa"/>
              <w:bottom w:w="0" w:type="dxa"/>
              <w:right w:w="81" w:type="dxa"/>
            </w:tcMar>
            <w:hideMark/>
          </w:tcPr>
          <w:p w14:paraId="3D13FB6E"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42A17BE2"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481A6D89"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38E8F1D8"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8C26F69" w14:textId="77777777" w:rsidTr="00066261">
        <w:trPr>
          <w:trHeight w:val="187"/>
          <w:jc w:val="center"/>
        </w:trPr>
        <w:tc>
          <w:tcPr>
            <w:tcW w:w="1054" w:type="dxa"/>
            <w:shd w:val="clear" w:color="auto" w:fill="auto"/>
            <w:tcMar>
              <w:top w:w="15" w:type="dxa"/>
              <w:left w:w="81" w:type="dxa"/>
              <w:bottom w:w="0" w:type="dxa"/>
              <w:right w:w="81" w:type="dxa"/>
            </w:tcMar>
            <w:hideMark/>
          </w:tcPr>
          <w:p w14:paraId="25FC1827"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533758EC"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0D5B3DE3"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061F361" w14:textId="77777777" w:rsidR="00842EF7" w:rsidRPr="00C04A08" w:rsidRDefault="00842EF7" w:rsidP="00F91227">
            <w:pPr>
              <w:pStyle w:val="TAC"/>
              <w:rPr>
                <w:rFonts w:eastAsia="Yu Mincho"/>
              </w:rPr>
            </w:pPr>
            <w:r w:rsidRPr="00C04A08">
              <w:rPr>
                <w:rFonts w:eastAsia="Yu Mincho" w:hint="eastAsia"/>
              </w:rPr>
              <w:t>15560</w:t>
            </w:r>
          </w:p>
        </w:tc>
      </w:tr>
    </w:tbl>
    <w:p w14:paraId="6638D833" w14:textId="77777777" w:rsidR="00842EF7" w:rsidRPr="00C04A08" w:rsidRDefault="00842EF7" w:rsidP="00842EF7">
      <w:pPr>
        <w:rPr>
          <w:rFonts w:eastAsia="Yu Mincho"/>
        </w:rPr>
      </w:pPr>
    </w:p>
    <w:p w14:paraId="2DCB0893"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114C664" w14:textId="77777777" w:rsidR="00842EF7" w:rsidRPr="00C04A08" w:rsidRDefault="00842EF7" w:rsidP="00842EF7">
      <w:pPr>
        <w:pStyle w:val="NO"/>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421" w:name="_Toc21340730"/>
      <w:bookmarkStart w:id="422" w:name="_Toc29805177"/>
      <w:bookmarkStart w:id="423" w:name="_Toc36456386"/>
      <w:bookmarkStart w:id="424" w:name="_Toc36469484"/>
      <w:bookmarkStart w:id="425" w:name="_Toc37253893"/>
      <w:bookmarkStart w:id="426" w:name="_Toc37322750"/>
      <w:bookmarkStart w:id="427" w:name="_Toc37324156"/>
      <w:bookmarkStart w:id="428" w:name="_Toc45889679"/>
      <w:bookmarkStart w:id="429" w:name="_Toc52196333"/>
      <w:bookmarkStart w:id="430" w:name="_Toc52197313"/>
      <w:bookmarkStart w:id="431" w:name="_Toc53173036"/>
      <w:bookmarkStart w:id="432" w:name="_Toc53173405"/>
      <w:bookmarkStart w:id="433" w:name="_Toc61119394"/>
      <w:bookmarkStart w:id="434" w:name="_Toc61119776"/>
      <w:bookmarkStart w:id="435" w:name="_Toc67925822"/>
      <w:bookmarkStart w:id="436" w:name="_Toc75273460"/>
      <w:bookmarkStart w:id="437" w:name="_Toc76510360"/>
      <w:bookmarkStart w:id="438" w:name="_Toc83129513"/>
      <w:r w:rsidRPr="00C04A08">
        <w:rPr>
          <w:rFonts w:eastAsia="Yu Mincho"/>
        </w:rPr>
        <w:t>5.3.4</w:t>
      </w:r>
      <w:r w:rsidRPr="00C04A08">
        <w:rPr>
          <w:rFonts w:eastAsia="Yu Mincho"/>
        </w:rPr>
        <w:tab/>
        <w:t>RB alignment</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179792E9"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05"/>
        <w:gridCol w:w="714"/>
        <w:gridCol w:w="803"/>
        <w:gridCol w:w="803"/>
        <w:gridCol w:w="804"/>
      </w:tblGrid>
      <w:tr w:rsidR="00EB29A2" w:rsidRPr="00C04A08" w14:paraId="61B39580" w14:textId="77777777" w:rsidTr="005A3AC3">
        <w:trPr>
          <w:trHeight w:val="187"/>
          <w:jc w:val="center"/>
        </w:trPr>
        <w:tc>
          <w:tcPr>
            <w:tcW w:w="1065" w:type="pct"/>
            <w:vMerge w:val="restart"/>
            <w:tcBorders>
              <w:top w:val="single" w:sz="4" w:space="0" w:color="auto"/>
              <w:left w:val="single" w:sz="4" w:space="0" w:color="auto"/>
              <w:right w:val="single" w:sz="4" w:space="0" w:color="auto"/>
            </w:tcBorders>
            <w:vAlign w:val="center"/>
          </w:tcPr>
          <w:p w14:paraId="4DC3F45F" w14:textId="77777777" w:rsidR="00EB29A2" w:rsidRPr="00C04A08" w:rsidRDefault="00EB29A2" w:rsidP="000036E4">
            <w:pPr>
              <w:pStyle w:val="TAH"/>
            </w:pPr>
            <w:r w:rsidRPr="00C04A08">
              <w:t>Operating band</w:t>
            </w:r>
          </w:p>
        </w:tc>
        <w:tc>
          <w:tcPr>
            <w:tcW w:w="725" w:type="pct"/>
            <w:vMerge w:val="restart"/>
            <w:tcBorders>
              <w:top w:val="single" w:sz="4" w:space="0" w:color="auto"/>
              <w:left w:val="single" w:sz="4" w:space="0" w:color="auto"/>
              <w:right w:val="single" w:sz="4" w:space="0" w:color="auto"/>
            </w:tcBorders>
            <w:vAlign w:val="center"/>
          </w:tcPr>
          <w:p w14:paraId="7182BBD9" w14:textId="77777777" w:rsidR="00EB29A2" w:rsidRPr="00C04A08" w:rsidRDefault="00EB29A2" w:rsidP="000036E4">
            <w:pPr>
              <w:pStyle w:val="TAH"/>
            </w:pPr>
            <w:r w:rsidRPr="00C04A08">
              <w:t>SCS</w:t>
            </w:r>
            <w:r>
              <w:t xml:space="preserve"> (</w:t>
            </w:r>
            <w:r w:rsidRPr="00C04A08">
              <w:t>kHz</w:t>
            </w:r>
            <w:r>
              <w:t>)</w:t>
            </w:r>
          </w:p>
        </w:tc>
        <w:tc>
          <w:tcPr>
            <w:tcW w:w="3210" w:type="pct"/>
            <w:gridSpan w:val="4"/>
            <w:tcBorders>
              <w:top w:val="single" w:sz="4" w:space="0" w:color="auto"/>
              <w:left w:val="single" w:sz="4" w:space="0" w:color="auto"/>
              <w:bottom w:val="single" w:sz="4" w:space="0" w:color="auto"/>
              <w:right w:val="single" w:sz="4" w:space="0" w:color="auto"/>
            </w:tcBorders>
            <w:vAlign w:val="center"/>
          </w:tcPr>
          <w:p w14:paraId="3F6D5DC8" w14:textId="77777777" w:rsidR="00EB29A2" w:rsidRPr="00C04A08" w:rsidRDefault="00EB29A2" w:rsidP="000036E4">
            <w:pPr>
              <w:pStyle w:val="TAH"/>
            </w:pPr>
            <w:r w:rsidRPr="00C04A08">
              <w:t>UE channel bandwidth</w:t>
            </w:r>
            <w:r>
              <w:t xml:space="preserve"> (MHz)</w:t>
            </w:r>
          </w:p>
        </w:tc>
      </w:tr>
      <w:tr w:rsidR="00EB29A2" w:rsidRPr="00C04A08" w14:paraId="6C4215F9" w14:textId="77777777" w:rsidTr="005A3AC3">
        <w:trPr>
          <w:trHeight w:val="187"/>
          <w:jc w:val="center"/>
        </w:trPr>
        <w:tc>
          <w:tcPr>
            <w:tcW w:w="1065" w:type="pct"/>
            <w:vMerge/>
            <w:tcBorders>
              <w:left w:val="single" w:sz="4" w:space="0" w:color="auto"/>
              <w:bottom w:val="single" w:sz="4" w:space="0" w:color="auto"/>
              <w:right w:val="single" w:sz="4" w:space="0" w:color="auto"/>
            </w:tcBorders>
            <w:vAlign w:val="center"/>
          </w:tcPr>
          <w:p w14:paraId="417B3328" w14:textId="77777777" w:rsidR="00EB29A2" w:rsidRPr="00C04A08" w:rsidRDefault="00EB29A2" w:rsidP="000036E4">
            <w:pPr>
              <w:pStyle w:val="TAH"/>
            </w:pPr>
          </w:p>
        </w:tc>
        <w:tc>
          <w:tcPr>
            <w:tcW w:w="725" w:type="pct"/>
            <w:vMerge/>
            <w:tcBorders>
              <w:left w:val="single" w:sz="4" w:space="0" w:color="auto"/>
              <w:bottom w:val="single" w:sz="4" w:space="0" w:color="auto"/>
              <w:right w:val="single" w:sz="4" w:space="0" w:color="auto"/>
            </w:tcBorders>
            <w:vAlign w:val="center"/>
          </w:tcPr>
          <w:p w14:paraId="2E664F56" w14:textId="77777777" w:rsidR="00EB29A2" w:rsidRPr="00C04A08" w:rsidRDefault="00EB29A2" w:rsidP="000036E4">
            <w:pPr>
              <w:pStyle w:val="TAH"/>
            </w:pPr>
          </w:p>
        </w:tc>
        <w:tc>
          <w:tcPr>
            <w:tcW w:w="734" w:type="pct"/>
            <w:tcBorders>
              <w:top w:val="single" w:sz="4" w:space="0" w:color="auto"/>
              <w:left w:val="single" w:sz="4" w:space="0" w:color="auto"/>
              <w:bottom w:val="single" w:sz="4" w:space="0" w:color="auto"/>
              <w:right w:val="single" w:sz="4" w:space="0" w:color="auto"/>
            </w:tcBorders>
            <w:vAlign w:val="center"/>
          </w:tcPr>
          <w:p w14:paraId="25FE6CDC" w14:textId="77777777" w:rsidR="00EB29A2" w:rsidRPr="00C04A08" w:rsidRDefault="00EB29A2" w:rsidP="000036E4">
            <w:pPr>
              <w:pStyle w:val="TAH"/>
              <w:rPr>
                <w:lang w:eastAsia="zh-CN"/>
              </w:rPr>
            </w:pPr>
            <w:r>
              <w:rPr>
                <w:rFonts w:hint="eastAsia"/>
                <w:lang w:eastAsia="zh-CN"/>
              </w:rPr>
              <w:t>5</w:t>
            </w:r>
            <w:r>
              <w:rPr>
                <w:lang w:eastAsia="zh-CN"/>
              </w:rPr>
              <w:t>0</w:t>
            </w:r>
          </w:p>
        </w:tc>
        <w:tc>
          <w:tcPr>
            <w:tcW w:w="825" w:type="pct"/>
            <w:tcBorders>
              <w:top w:val="single" w:sz="4" w:space="0" w:color="auto"/>
              <w:left w:val="single" w:sz="4" w:space="0" w:color="auto"/>
              <w:bottom w:val="single" w:sz="4" w:space="0" w:color="auto"/>
              <w:right w:val="single" w:sz="4" w:space="0" w:color="auto"/>
            </w:tcBorders>
            <w:vAlign w:val="center"/>
          </w:tcPr>
          <w:p w14:paraId="2CA30CDD" w14:textId="77777777" w:rsidR="00EB29A2" w:rsidRPr="00C04A08" w:rsidRDefault="00EB29A2" w:rsidP="000036E4">
            <w:pPr>
              <w:pStyle w:val="TAH"/>
              <w:rPr>
                <w:lang w:eastAsia="zh-CN"/>
              </w:rPr>
            </w:pPr>
            <w:r>
              <w:rPr>
                <w:rFonts w:hint="eastAsia"/>
                <w:lang w:eastAsia="zh-CN"/>
              </w:rPr>
              <w:t>1</w:t>
            </w:r>
            <w:r>
              <w:rPr>
                <w:lang w:eastAsia="zh-CN"/>
              </w:rPr>
              <w:t>00</w:t>
            </w:r>
          </w:p>
        </w:tc>
        <w:tc>
          <w:tcPr>
            <w:tcW w:w="825" w:type="pct"/>
            <w:tcBorders>
              <w:top w:val="single" w:sz="4" w:space="0" w:color="auto"/>
              <w:left w:val="single" w:sz="4" w:space="0" w:color="auto"/>
              <w:bottom w:val="single" w:sz="4" w:space="0" w:color="auto"/>
              <w:right w:val="single" w:sz="4" w:space="0" w:color="auto"/>
            </w:tcBorders>
            <w:vAlign w:val="center"/>
          </w:tcPr>
          <w:p w14:paraId="06314511" w14:textId="77777777" w:rsidR="00EB29A2" w:rsidRPr="00C04A08" w:rsidRDefault="00EB29A2" w:rsidP="000036E4">
            <w:pPr>
              <w:pStyle w:val="TAH"/>
              <w:rPr>
                <w:lang w:eastAsia="zh-CN"/>
              </w:rPr>
            </w:pPr>
            <w:r>
              <w:rPr>
                <w:rFonts w:hint="eastAsia"/>
                <w:lang w:eastAsia="zh-CN"/>
              </w:rPr>
              <w:t>2</w:t>
            </w:r>
            <w:r>
              <w:rPr>
                <w:lang w:eastAsia="zh-CN"/>
              </w:rPr>
              <w:t>00</w:t>
            </w:r>
          </w:p>
        </w:tc>
        <w:tc>
          <w:tcPr>
            <w:tcW w:w="825" w:type="pct"/>
            <w:tcBorders>
              <w:top w:val="single" w:sz="4" w:space="0" w:color="auto"/>
              <w:left w:val="single" w:sz="4" w:space="0" w:color="auto"/>
              <w:bottom w:val="single" w:sz="4" w:space="0" w:color="auto"/>
              <w:right w:val="single" w:sz="4" w:space="0" w:color="auto"/>
            </w:tcBorders>
            <w:vAlign w:val="center"/>
          </w:tcPr>
          <w:p w14:paraId="2B335B4B" w14:textId="77777777" w:rsidR="00EB29A2" w:rsidRPr="00C04A08" w:rsidRDefault="00EB29A2" w:rsidP="000036E4">
            <w:pPr>
              <w:pStyle w:val="TAH"/>
            </w:pPr>
            <w:r w:rsidRPr="00C04A08">
              <w:t>400</w:t>
            </w:r>
            <w:r w:rsidRPr="00C04A08">
              <w:rPr>
                <w:vertAlign w:val="superscript"/>
              </w:rPr>
              <w:t>1</w:t>
            </w:r>
          </w:p>
        </w:tc>
      </w:tr>
      <w:tr w:rsidR="00EB29A2" w:rsidRPr="00C04A08" w14:paraId="745A1FA6" w14:textId="77777777" w:rsidTr="005A3AC3">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3E51E778" w14:textId="77777777" w:rsidR="00EB29A2" w:rsidRPr="00C04A08" w:rsidRDefault="00EB29A2" w:rsidP="000036E4">
            <w:pPr>
              <w:pStyle w:val="TAC"/>
              <w:rPr>
                <w:lang w:eastAsia="ja-JP"/>
              </w:rPr>
            </w:pPr>
            <w:r w:rsidRPr="00C04A08">
              <w:rPr>
                <w:lang w:eastAsia="ja-JP"/>
              </w:rPr>
              <w:t>n257</w:t>
            </w:r>
          </w:p>
        </w:tc>
        <w:tc>
          <w:tcPr>
            <w:tcW w:w="725" w:type="pct"/>
            <w:tcBorders>
              <w:top w:val="single" w:sz="4" w:space="0" w:color="auto"/>
              <w:left w:val="single" w:sz="4" w:space="0" w:color="auto"/>
              <w:bottom w:val="single" w:sz="4" w:space="0" w:color="auto"/>
              <w:right w:val="single" w:sz="4" w:space="0" w:color="auto"/>
            </w:tcBorders>
            <w:vAlign w:val="center"/>
            <w:hideMark/>
          </w:tcPr>
          <w:p w14:paraId="6729C3BA"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4846AE4E" w14:textId="531CDF7E"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5A99CA37" w14:textId="15B6D146"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58EF7EB0" w14:textId="21871E82"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6DC168D" w14:textId="77777777" w:rsidR="00EB29A2" w:rsidRPr="00C04A08" w:rsidRDefault="00EB29A2" w:rsidP="000036E4">
            <w:pPr>
              <w:pStyle w:val="TAC"/>
              <w:rPr>
                <w:lang w:eastAsia="ja-JP"/>
              </w:rPr>
            </w:pPr>
          </w:p>
        </w:tc>
      </w:tr>
      <w:tr w:rsidR="00EB29A2" w:rsidRPr="00C04A08" w14:paraId="6E8C9838"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7D0A08"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hideMark/>
          </w:tcPr>
          <w:p w14:paraId="17F6AFF2"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DC8A4FD" w14:textId="57AA1DE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456E6217" w14:textId="344A9F28"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36B5E0A7" w14:textId="2DC892C1"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A782767" w14:textId="02B2CC0F" w:rsidR="00EB29A2" w:rsidRPr="00C04A08" w:rsidRDefault="00EB29A2" w:rsidP="000036E4">
            <w:pPr>
              <w:pStyle w:val="TAC"/>
              <w:rPr>
                <w:lang w:eastAsia="ja-JP"/>
              </w:rPr>
            </w:pPr>
            <w:r>
              <w:rPr>
                <w:lang w:eastAsia="ja-JP"/>
              </w:rPr>
              <w:t>400</w:t>
            </w:r>
          </w:p>
        </w:tc>
      </w:tr>
      <w:tr w:rsidR="00EB29A2" w:rsidRPr="00C04A08" w14:paraId="7735530B" w14:textId="77777777" w:rsidTr="005A3AC3">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22B89BA6" w14:textId="77777777" w:rsidR="00EB29A2" w:rsidRPr="00C04A08" w:rsidRDefault="00EB29A2" w:rsidP="000036E4">
            <w:pPr>
              <w:pStyle w:val="TAC"/>
              <w:rPr>
                <w:lang w:eastAsia="ja-JP"/>
              </w:rPr>
            </w:pPr>
            <w:r w:rsidRPr="00C04A08">
              <w:rPr>
                <w:lang w:eastAsia="ja-JP"/>
              </w:rPr>
              <w:t>n258</w:t>
            </w:r>
          </w:p>
        </w:tc>
        <w:tc>
          <w:tcPr>
            <w:tcW w:w="725" w:type="pct"/>
            <w:tcBorders>
              <w:top w:val="single" w:sz="4" w:space="0" w:color="auto"/>
              <w:left w:val="single" w:sz="4" w:space="0" w:color="auto"/>
              <w:bottom w:val="single" w:sz="4" w:space="0" w:color="auto"/>
              <w:right w:val="single" w:sz="4" w:space="0" w:color="auto"/>
            </w:tcBorders>
            <w:vAlign w:val="center"/>
            <w:hideMark/>
          </w:tcPr>
          <w:p w14:paraId="1F37FA29"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4184BBFB" w14:textId="204B1C0A"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1C2C51CB" w14:textId="7C7F7523"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B4AA8C4" w14:textId="40BDB7D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2A39671B" w14:textId="77777777" w:rsidR="00EB29A2" w:rsidRPr="00C04A08" w:rsidRDefault="00EB29A2" w:rsidP="000036E4">
            <w:pPr>
              <w:pStyle w:val="TAC"/>
              <w:rPr>
                <w:lang w:eastAsia="ja-JP"/>
              </w:rPr>
            </w:pPr>
          </w:p>
        </w:tc>
      </w:tr>
      <w:tr w:rsidR="00EB29A2" w:rsidRPr="00C04A08" w14:paraId="65D432D2"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53BFBDD6"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hideMark/>
          </w:tcPr>
          <w:p w14:paraId="7DE2A9DB"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7B9B4512" w14:textId="4941FA16"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0EB5AFF7" w14:textId="0323EF12"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B2C43E9" w14:textId="1497272F"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1C362FCB" w14:textId="05C6FEE9" w:rsidR="00EB29A2" w:rsidRPr="00C04A08" w:rsidRDefault="00EB29A2" w:rsidP="000036E4">
            <w:pPr>
              <w:pStyle w:val="TAC"/>
              <w:rPr>
                <w:lang w:eastAsia="ja-JP"/>
              </w:rPr>
            </w:pPr>
            <w:r>
              <w:rPr>
                <w:lang w:eastAsia="ja-JP"/>
              </w:rPr>
              <w:t>400</w:t>
            </w:r>
          </w:p>
        </w:tc>
      </w:tr>
      <w:tr w:rsidR="00EB29A2" w:rsidRPr="00C04A08" w14:paraId="45D54A77" w14:textId="77777777" w:rsidTr="005A3AC3">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18AE8559" w14:textId="77777777" w:rsidR="00EB29A2" w:rsidRPr="00C04A08" w:rsidRDefault="00EB29A2" w:rsidP="000036E4">
            <w:pPr>
              <w:pStyle w:val="TAC"/>
              <w:rPr>
                <w:lang w:eastAsia="ja-JP"/>
              </w:rPr>
            </w:pPr>
            <w:r w:rsidRPr="00C04A08">
              <w:rPr>
                <w:lang w:eastAsia="ja-JP"/>
              </w:rPr>
              <w:t>n259</w:t>
            </w:r>
          </w:p>
        </w:tc>
        <w:tc>
          <w:tcPr>
            <w:tcW w:w="725" w:type="pct"/>
            <w:tcBorders>
              <w:top w:val="single" w:sz="4" w:space="0" w:color="auto"/>
              <w:left w:val="single" w:sz="4" w:space="0" w:color="auto"/>
              <w:bottom w:val="single" w:sz="4" w:space="0" w:color="auto"/>
              <w:right w:val="single" w:sz="4" w:space="0" w:color="auto"/>
            </w:tcBorders>
            <w:vAlign w:val="center"/>
          </w:tcPr>
          <w:p w14:paraId="7A3E5FC0"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5EC4056" w14:textId="3E2DEA0A"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136CF930" w14:textId="027860B9"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56A06706" w14:textId="5F23399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629D410C" w14:textId="77777777" w:rsidR="00EB29A2" w:rsidRPr="00C04A08" w:rsidRDefault="00EB29A2" w:rsidP="000036E4">
            <w:pPr>
              <w:pStyle w:val="TAC"/>
              <w:rPr>
                <w:lang w:eastAsia="ja-JP"/>
              </w:rPr>
            </w:pPr>
          </w:p>
        </w:tc>
      </w:tr>
      <w:tr w:rsidR="00EB29A2" w:rsidRPr="00C04A08" w14:paraId="199BF322"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2296A0A8"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079E1651"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56CAC743" w14:textId="6564A839"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3C4B4B21" w14:textId="61969229"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2F8DF925" w14:textId="6872079C"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749BD735" w14:textId="799AC7E8" w:rsidR="00EB29A2" w:rsidRPr="00C04A08" w:rsidRDefault="00EB29A2" w:rsidP="000036E4">
            <w:pPr>
              <w:pStyle w:val="TAC"/>
              <w:rPr>
                <w:lang w:eastAsia="ja-JP"/>
              </w:rPr>
            </w:pPr>
            <w:r>
              <w:rPr>
                <w:lang w:eastAsia="ja-JP"/>
              </w:rPr>
              <w:t>400</w:t>
            </w:r>
          </w:p>
        </w:tc>
      </w:tr>
      <w:tr w:rsidR="00EB29A2" w:rsidRPr="00C04A08" w14:paraId="7377BE25" w14:textId="77777777" w:rsidTr="005A3AC3">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0ECB21F7" w14:textId="77777777" w:rsidR="00EB29A2" w:rsidRPr="00C04A08" w:rsidRDefault="00EB29A2" w:rsidP="000036E4">
            <w:pPr>
              <w:pStyle w:val="TAC"/>
              <w:rPr>
                <w:lang w:eastAsia="ja-JP"/>
              </w:rPr>
            </w:pPr>
            <w:r w:rsidRPr="00C04A08">
              <w:rPr>
                <w:lang w:eastAsia="ja-JP"/>
              </w:rPr>
              <w:t>n260</w:t>
            </w:r>
          </w:p>
        </w:tc>
        <w:tc>
          <w:tcPr>
            <w:tcW w:w="725" w:type="pct"/>
            <w:tcBorders>
              <w:top w:val="single" w:sz="4" w:space="0" w:color="auto"/>
              <w:left w:val="single" w:sz="4" w:space="0" w:color="auto"/>
              <w:bottom w:val="single" w:sz="4" w:space="0" w:color="auto"/>
              <w:right w:val="single" w:sz="4" w:space="0" w:color="auto"/>
            </w:tcBorders>
            <w:vAlign w:val="center"/>
            <w:hideMark/>
          </w:tcPr>
          <w:p w14:paraId="21E2C691"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E8673E" w14:textId="41F40020"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55CD82B3" w14:textId="48B59461"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481BEA50" w14:textId="790A356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1F8DE5E" w14:textId="77777777" w:rsidR="00EB29A2" w:rsidRPr="00C04A08" w:rsidRDefault="00EB29A2" w:rsidP="000036E4">
            <w:pPr>
              <w:pStyle w:val="TAC"/>
              <w:rPr>
                <w:lang w:eastAsia="ja-JP"/>
              </w:rPr>
            </w:pPr>
          </w:p>
        </w:tc>
      </w:tr>
      <w:tr w:rsidR="00EB29A2" w:rsidRPr="00C04A08" w14:paraId="29D5A001"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53C69756"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hideMark/>
          </w:tcPr>
          <w:p w14:paraId="04A8AEDD"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564907FC" w14:textId="17AF033D"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4AC43520" w14:textId="301C00C5"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436D9A6" w14:textId="3D565597"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2748AB05" w14:textId="341E5B65" w:rsidR="00EB29A2" w:rsidRPr="00C04A08" w:rsidRDefault="00EB29A2" w:rsidP="000036E4">
            <w:pPr>
              <w:pStyle w:val="TAC"/>
              <w:rPr>
                <w:lang w:eastAsia="ja-JP"/>
              </w:rPr>
            </w:pPr>
            <w:r>
              <w:rPr>
                <w:lang w:eastAsia="ja-JP"/>
              </w:rPr>
              <w:t>400</w:t>
            </w:r>
          </w:p>
        </w:tc>
      </w:tr>
      <w:tr w:rsidR="00EB29A2" w:rsidRPr="00C04A08" w14:paraId="5DDBC344" w14:textId="77777777" w:rsidTr="005A3AC3">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03682141" w14:textId="77777777" w:rsidR="00EB29A2" w:rsidRPr="00C04A08" w:rsidRDefault="00EB29A2" w:rsidP="000036E4">
            <w:pPr>
              <w:pStyle w:val="TAC"/>
              <w:rPr>
                <w:lang w:eastAsia="ja-JP"/>
              </w:rPr>
            </w:pPr>
            <w:r w:rsidRPr="00C04A08">
              <w:rPr>
                <w:lang w:eastAsia="ja-JP"/>
              </w:rPr>
              <w:t>n261</w:t>
            </w:r>
          </w:p>
        </w:tc>
        <w:tc>
          <w:tcPr>
            <w:tcW w:w="725" w:type="pct"/>
            <w:tcBorders>
              <w:top w:val="single" w:sz="4" w:space="0" w:color="auto"/>
              <w:left w:val="single" w:sz="4" w:space="0" w:color="auto"/>
              <w:bottom w:val="single" w:sz="4" w:space="0" w:color="auto"/>
              <w:right w:val="single" w:sz="4" w:space="0" w:color="auto"/>
            </w:tcBorders>
            <w:vAlign w:val="center"/>
          </w:tcPr>
          <w:p w14:paraId="4CD07AC0"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7502042B" w14:textId="0BA50DD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6966DF74" w14:textId="56114E11"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2A974C78" w14:textId="70ECD54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095D5D95" w14:textId="77777777" w:rsidR="00EB29A2" w:rsidRPr="00C04A08" w:rsidRDefault="00EB29A2" w:rsidP="000036E4">
            <w:pPr>
              <w:pStyle w:val="TAC"/>
              <w:rPr>
                <w:lang w:eastAsia="ja-JP"/>
              </w:rPr>
            </w:pPr>
          </w:p>
        </w:tc>
      </w:tr>
      <w:tr w:rsidR="00EB29A2" w:rsidRPr="00C04A08" w14:paraId="51F1E2E2"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DEF300"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4E1D2509"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4F22A289" w14:textId="48BE6B8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7EC23A8E" w14:textId="4C30853E"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7C4D6327" w14:textId="7C747BE1"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3FE1BBE4" w14:textId="1BC15735" w:rsidR="00EB29A2" w:rsidRPr="00C04A08" w:rsidRDefault="00EB29A2" w:rsidP="000036E4">
            <w:pPr>
              <w:pStyle w:val="TAC"/>
              <w:rPr>
                <w:lang w:eastAsia="ja-JP"/>
              </w:rPr>
            </w:pPr>
            <w:r>
              <w:rPr>
                <w:lang w:eastAsia="ja-JP"/>
              </w:rPr>
              <w:t>400</w:t>
            </w:r>
          </w:p>
        </w:tc>
      </w:tr>
      <w:tr w:rsidR="005A3AC3" w:rsidRPr="00C04A08" w14:paraId="63E4BC4B" w14:textId="77777777" w:rsidTr="005A3AC3">
        <w:trPr>
          <w:trHeight w:val="187"/>
          <w:jc w:val="center"/>
        </w:trPr>
        <w:tc>
          <w:tcPr>
            <w:tcW w:w="0" w:type="auto"/>
            <w:tcBorders>
              <w:top w:val="single" w:sz="4" w:space="0" w:color="auto"/>
              <w:left w:val="single" w:sz="4" w:space="0" w:color="auto"/>
              <w:bottom w:val="nil"/>
              <w:right w:val="single" w:sz="4" w:space="0" w:color="auto"/>
            </w:tcBorders>
            <w:vAlign w:val="center"/>
          </w:tcPr>
          <w:p w14:paraId="76B45BC7" w14:textId="0851241C" w:rsidR="005A3AC3" w:rsidRPr="00C04A08" w:rsidRDefault="005A3AC3" w:rsidP="005A3AC3">
            <w:pPr>
              <w:pStyle w:val="TAC"/>
              <w:rPr>
                <w:lang w:eastAsia="ja-JP"/>
              </w:rPr>
            </w:pPr>
            <w:r>
              <w:rPr>
                <w:lang w:eastAsia="ja-JP"/>
              </w:rPr>
              <w:t>n262</w:t>
            </w:r>
          </w:p>
        </w:tc>
        <w:tc>
          <w:tcPr>
            <w:tcW w:w="725" w:type="pct"/>
            <w:tcBorders>
              <w:top w:val="single" w:sz="4" w:space="0" w:color="auto"/>
              <w:left w:val="single" w:sz="4" w:space="0" w:color="auto"/>
              <w:bottom w:val="single" w:sz="4" w:space="0" w:color="auto"/>
              <w:right w:val="single" w:sz="4" w:space="0" w:color="auto"/>
            </w:tcBorders>
            <w:vAlign w:val="center"/>
          </w:tcPr>
          <w:p w14:paraId="0031C6E6" w14:textId="6CBF408A" w:rsidR="005A3AC3" w:rsidRPr="00C04A08" w:rsidRDefault="005A3AC3" w:rsidP="005A3AC3">
            <w:pPr>
              <w:pStyle w:val="TAC"/>
              <w:rPr>
                <w:lang w:eastAsia="ja-JP"/>
              </w:rPr>
            </w:pPr>
            <w:r>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10A824B9" w14:textId="0C5A7CCE" w:rsidR="005A3AC3" w:rsidRPr="00C04A08" w:rsidDel="002076BF" w:rsidRDefault="005A3AC3" w:rsidP="005A3AC3">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1D958568" w14:textId="0672B279" w:rsidR="005A3AC3" w:rsidRPr="00C04A08" w:rsidDel="002076BF" w:rsidRDefault="005A3AC3" w:rsidP="005A3AC3">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0C2BB178" w14:textId="793571F1" w:rsidR="005A3AC3" w:rsidRPr="00C04A08" w:rsidDel="002076BF" w:rsidRDefault="005A3AC3" w:rsidP="005A3AC3">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0344079D" w14:textId="1FAA90F2" w:rsidR="005A3AC3" w:rsidRPr="00C04A08" w:rsidDel="002076BF" w:rsidRDefault="005A3AC3" w:rsidP="005A3AC3">
            <w:pPr>
              <w:pStyle w:val="TAC"/>
              <w:rPr>
                <w:lang w:eastAsia="ja-JP"/>
              </w:rPr>
            </w:pPr>
          </w:p>
        </w:tc>
      </w:tr>
      <w:tr w:rsidR="005A3AC3" w:rsidRPr="00C04A08" w14:paraId="4674C2A3" w14:textId="77777777" w:rsidTr="005A3AC3">
        <w:trPr>
          <w:trHeight w:val="187"/>
          <w:jc w:val="center"/>
        </w:trPr>
        <w:tc>
          <w:tcPr>
            <w:tcW w:w="0" w:type="auto"/>
            <w:tcBorders>
              <w:top w:val="nil"/>
              <w:left w:val="single" w:sz="4" w:space="0" w:color="auto"/>
              <w:bottom w:val="single" w:sz="4" w:space="0" w:color="auto"/>
              <w:right w:val="single" w:sz="4" w:space="0" w:color="auto"/>
            </w:tcBorders>
            <w:vAlign w:val="center"/>
          </w:tcPr>
          <w:p w14:paraId="5C695DB6" w14:textId="77777777" w:rsidR="005A3AC3" w:rsidRPr="00C04A08" w:rsidRDefault="005A3AC3" w:rsidP="005A3AC3">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513CF5EB" w14:textId="4A3CEEDE" w:rsidR="005A3AC3" w:rsidRPr="00C04A08" w:rsidRDefault="005A3AC3" w:rsidP="005A3AC3">
            <w:pPr>
              <w:pStyle w:val="TAC"/>
              <w:rPr>
                <w:lang w:eastAsia="ja-JP"/>
              </w:rPr>
            </w:pPr>
            <w:r>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2AB31A4E" w14:textId="12612E47" w:rsidR="005A3AC3" w:rsidRPr="00C04A08" w:rsidDel="002076BF" w:rsidRDefault="005A3AC3" w:rsidP="005A3AC3">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3404E553" w14:textId="353919DC" w:rsidR="005A3AC3" w:rsidRPr="00C04A08" w:rsidDel="002076BF" w:rsidRDefault="005A3AC3" w:rsidP="005A3AC3">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3ADE6377" w14:textId="6AA1CC02" w:rsidR="005A3AC3" w:rsidRPr="00C04A08" w:rsidDel="002076BF" w:rsidRDefault="005A3AC3" w:rsidP="005A3AC3">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009A9C8F" w14:textId="5C1C66AE" w:rsidR="005A3AC3" w:rsidRPr="00C04A08" w:rsidDel="002076BF" w:rsidRDefault="005A3AC3" w:rsidP="005A3AC3">
            <w:pPr>
              <w:pStyle w:val="TAC"/>
              <w:rPr>
                <w:lang w:eastAsia="ja-JP"/>
              </w:rPr>
            </w:pPr>
            <w:r>
              <w:rPr>
                <w:lang w:eastAsia="ja-JP"/>
              </w:rPr>
              <w:t>400</w:t>
            </w:r>
          </w:p>
        </w:tc>
      </w:tr>
      <w:tr w:rsidR="00EB29A2" w:rsidRPr="00C04A08" w14:paraId="73AA75A0" w14:textId="77777777" w:rsidTr="000036E4">
        <w:trPr>
          <w:trHeight w:val="225"/>
          <w:jc w:val="center"/>
        </w:trPr>
        <w:tc>
          <w:tcPr>
            <w:tcW w:w="5000" w:type="pct"/>
            <w:gridSpan w:val="6"/>
            <w:tcBorders>
              <w:left w:val="single" w:sz="4" w:space="0" w:color="auto"/>
              <w:bottom w:val="single" w:sz="4" w:space="0" w:color="auto"/>
              <w:right w:val="single" w:sz="4" w:space="0" w:color="auto"/>
            </w:tcBorders>
            <w:vAlign w:val="center"/>
          </w:tcPr>
          <w:p w14:paraId="4799D5C3" w14:textId="77777777" w:rsidR="00EB29A2" w:rsidRPr="00C04A08" w:rsidRDefault="00EB29A2" w:rsidP="000036E4">
            <w:pPr>
              <w:pStyle w:val="TAN"/>
            </w:pPr>
            <w:r w:rsidRPr="00C04A08">
              <w:t>NOTE 1:</w:t>
            </w:r>
            <w:r w:rsidRPr="00C04A08">
              <w:tab/>
              <w:t>This UE channel bandwidth is optional in this release of the specification.</w:t>
            </w:r>
          </w:p>
        </w:tc>
      </w:tr>
    </w:tbl>
    <w:p w14:paraId="4535339D" w14:textId="6D761434" w:rsidR="00EB29A2" w:rsidRDefault="00EB29A2" w:rsidP="00842EF7"/>
    <w:p w14:paraId="65F20D98" w14:textId="77777777" w:rsidR="00EB29A2" w:rsidRPr="00C04A08" w:rsidRDefault="00EB29A2" w:rsidP="00842EF7"/>
    <w:p w14:paraId="79EAC9A1" w14:textId="77777777" w:rsidR="00842EF7" w:rsidRPr="00C04A08" w:rsidRDefault="00842EF7" w:rsidP="00842EF7">
      <w:pPr>
        <w:pStyle w:val="Heading2"/>
      </w:pPr>
      <w:bookmarkStart w:id="439" w:name="_Toc21340731"/>
      <w:bookmarkStart w:id="440" w:name="_Toc29805178"/>
      <w:bookmarkStart w:id="441" w:name="_Toc36456387"/>
      <w:bookmarkStart w:id="442" w:name="_Toc36469485"/>
      <w:bookmarkStart w:id="443" w:name="_Toc37253894"/>
      <w:bookmarkStart w:id="444" w:name="_Toc37322751"/>
      <w:bookmarkStart w:id="445" w:name="_Toc37324157"/>
      <w:bookmarkStart w:id="446" w:name="_Toc45889680"/>
      <w:bookmarkStart w:id="447" w:name="_Toc52196334"/>
      <w:bookmarkStart w:id="448" w:name="_Toc52197314"/>
      <w:bookmarkStart w:id="449" w:name="_Toc53173037"/>
      <w:bookmarkStart w:id="450" w:name="_Toc53173406"/>
      <w:bookmarkStart w:id="451" w:name="_Toc61119395"/>
      <w:bookmarkStart w:id="452" w:name="_Toc61119777"/>
      <w:bookmarkStart w:id="453" w:name="_Toc67925823"/>
      <w:bookmarkStart w:id="454" w:name="_Toc75273461"/>
      <w:bookmarkStart w:id="455" w:name="_Toc76510361"/>
      <w:bookmarkStart w:id="456" w:name="_Toc83129514"/>
      <w:r w:rsidRPr="00C04A08">
        <w:t>5.3A</w:t>
      </w:r>
      <w:r w:rsidRPr="00C04A08">
        <w:tab/>
        <w:t>UE channel bandwidth for CA</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3F461C53" w14:textId="77777777" w:rsidR="00842EF7" w:rsidRPr="00C04A08" w:rsidRDefault="00842EF7" w:rsidP="0013282A">
      <w:pPr>
        <w:pStyle w:val="Heading3"/>
      </w:pPr>
      <w:bookmarkStart w:id="457" w:name="_Toc21340732"/>
      <w:bookmarkStart w:id="458" w:name="_Toc29805179"/>
      <w:bookmarkStart w:id="459" w:name="_Toc36456388"/>
      <w:bookmarkStart w:id="460" w:name="_Toc36469486"/>
      <w:bookmarkStart w:id="461" w:name="_Toc37253895"/>
      <w:bookmarkStart w:id="462" w:name="_Toc37322752"/>
      <w:bookmarkStart w:id="463" w:name="_Toc37324158"/>
      <w:bookmarkStart w:id="464" w:name="_Toc45889681"/>
      <w:bookmarkStart w:id="465" w:name="_Toc52196335"/>
      <w:bookmarkStart w:id="466" w:name="_Toc52197315"/>
      <w:bookmarkStart w:id="467" w:name="_Toc53173038"/>
      <w:bookmarkStart w:id="468" w:name="_Toc53173407"/>
      <w:bookmarkStart w:id="469" w:name="_Toc61119396"/>
      <w:bookmarkStart w:id="470" w:name="_Toc61119778"/>
      <w:bookmarkStart w:id="471" w:name="_Toc67925824"/>
      <w:bookmarkStart w:id="472" w:name="_Toc75273462"/>
      <w:bookmarkStart w:id="473" w:name="_Toc76510362"/>
      <w:bookmarkStart w:id="474" w:name="_Toc83129515"/>
      <w:r w:rsidRPr="00C04A08">
        <w:t>5.3A.1</w:t>
      </w:r>
      <w:r w:rsidRPr="00C04A08">
        <w:tab/>
        <w:t>General</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7FB97949" w14:textId="77777777" w:rsidR="00842EF7" w:rsidRPr="00C04A08" w:rsidRDefault="00842EF7" w:rsidP="0013282A">
      <w:pPr>
        <w:pStyle w:val="Heading3"/>
      </w:pPr>
      <w:bookmarkStart w:id="475" w:name="_Toc21340733"/>
      <w:bookmarkStart w:id="476" w:name="_Toc29805180"/>
      <w:bookmarkStart w:id="477" w:name="_Toc36456389"/>
      <w:bookmarkStart w:id="478" w:name="_Toc36469487"/>
      <w:bookmarkStart w:id="479" w:name="_Toc37253896"/>
      <w:bookmarkStart w:id="480" w:name="_Toc37322753"/>
      <w:bookmarkStart w:id="481" w:name="_Toc37324159"/>
      <w:bookmarkStart w:id="482" w:name="_Toc45889682"/>
      <w:bookmarkStart w:id="483" w:name="_Toc52196336"/>
      <w:bookmarkStart w:id="484" w:name="_Toc52197316"/>
      <w:bookmarkStart w:id="485" w:name="_Toc53173039"/>
      <w:bookmarkStart w:id="486" w:name="_Toc53173408"/>
      <w:bookmarkStart w:id="487" w:name="_Toc61119397"/>
      <w:bookmarkStart w:id="488" w:name="_Toc61119779"/>
      <w:bookmarkStart w:id="489" w:name="_Toc67925825"/>
      <w:bookmarkStart w:id="490" w:name="_Toc75273463"/>
      <w:bookmarkStart w:id="491" w:name="_Toc76510363"/>
      <w:bookmarkStart w:id="492" w:name="_Toc83129516"/>
      <w:r w:rsidRPr="00C04A08">
        <w:t>5.3A.2</w:t>
      </w:r>
      <w:r w:rsidRPr="00C04A08">
        <w:tab/>
        <w:t>Minimum guardband and transmission bandwidth configuration for CA</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yyFbdwBADP8EAAOAAAAZHJzL2Uyb0RvYy54bWzsfc1yXclx5n4i5h1uYOmIEc//D0OUQ2ZL&#10;GkfItiKEeYBLACQQBnHhC7DJ1lrh8c5ezcKezTi8nKU3doftl3FLfoz58lR+dU7dc6qy2GrSG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493" w:name="_Toc21340734"/>
      <w:bookmarkStart w:id="494" w:name="_Toc29805181"/>
      <w:bookmarkStart w:id="495" w:name="_Toc36456390"/>
      <w:bookmarkStart w:id="496" w:name="_Toc36469488"/>
      <w:bookmarkStart w:id="497" w:name="_Toc37253897"/>
      <w:bookmarkStart w:id="498" w:name="_Toc37322754"/>
      <w:bookmarkStart w:id="499" w:name="_Toc37324160"/>
      <w:bookmarkStart w:id="500" w:name="_Toc45889683"/>
      <w:bookmarkStart w:id="501" w:name="_Toc52196337"/>
      <w:bookmarkStart w:id="502" w:name="_Toc52197317"/>
      <w:bookmarkStart w:id="503" w:name="_Toc53173040"/>
      <w:bookmarkStart w:id="504" w:name="_Toc53173409"/>
      <w:bookmarkStart w:id="505" w:name="_Toc61119398"/>
      <w:bookmarkStart w:id="506" w:name="_Toc61119780"/>
      <w:bookmarkStart w:id="507" w:name="_Toc67925826"/>
      <w:bookmarkStart w:id="508" w:name="_Toc75273464"/>
      <w:bookmarkStart w:id="509" w:name="_Toc76510364"/>
      <w:bookmarkStart w:id="510" w:name="_Toc83129517"/>
      <w:r w:rsidRPr="00C04A08">
        <w:t>5.3A.3</w:t>
      </w:r>
      <w:r w:rsidRPr="00C04A08">
        <w:tab/>
        <w:t>RB alignment with different numerologies for CA</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23A6C23F" w14:textId="77777777" w:rsidR="00842EF7" w:rsidRPr="00C04A08" w:rsidRDefault="00842EF7" w:rsidP="0013282A">
      <w:pPr>
        <w:pStyle w:val="Heading3"/>
      </w:pPr>
      <w:bookmarkStart w:id="511" w:name="_Toc21340735"/>
      <w:bookmarkStart w:id="512" w:name="_Toc29805182"/>
      <w:bookmarkStart w:id="513" w:name="_Toc36456391"/>
      <w:bookmarkStart w:id="514" w:name="_Toc36469489"/>
      <w:bookmarkStart w:id="515" w:name="_Toc37253898"/>
      <w:bookmarkStart w:id="516" w:name="_Toc37322755"/>
      <w:bookmarkStart w:id="517" w:name="_Toc37324161"/>
      <w:bookmarkStart w:id="518" w:name="_Toc45889684"/>
      <w:bookmarkStart w:id="519" w:name="_Toc52196338"/>
      <w:bookmarkStart w:id="520" w:name="_Toc52197318"/>
      <w:bookmarkStart w:id="521" w:name="_Toc53173041"/>
      <w:bookmarkStart w:id="522" w:name="_Toc53173410"/>
      <w:bookmarkStart w:id="523" w:name="_Toc61119399"/>
      <w:bookmarkStart w:id="524" w:name="_Toc61119781"/>
      <w:bookmarkStart w:id="525" w:name="_Toc67925827"/>
      <w:bookmarkStart w:id="526" w:name="_Toc75273465"/>
      <w:bookmarkStart w:id="527" w:name="_Toc76510365"/>
      <w:bookmarkStart w:id="528" w:name="_Toc83129518"/>
      <w:r w:rsidRPr="00C04A08">
        <w:t>5.3A.4</w:t>
      </w:r>
      <w:r w:rsidRPr="00C04A08">
        <w:tab/>
        <w:t>UE channel bandwidth per operating band for CA</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529"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529"/>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77777777" w:rsidR="00842EF7" w:rsidRPr="00C04A08"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613D1C7E" w14:textId="77777777" w:rsidTr="003C78FE">
        <w:trPr>
          <w:trHeight w:val="187"/>
          <w:jc w:val="center"/>
        </w:trPr>
        <w:tc>
          <w:tcPr>
            <w:tcW w:w="1046" w:type="pct"/>
            <w:shd w:val="clear" w:color="auto" w:fill="auto"/>
            <w:tcMar>
              <w:top w:w="15" w:type="dxa"/>
              <w:left w:w="108" w:type="dxa"/>
              <w:bottom w:w="0" w:type="dxa"/>
              <w:right w:w="108" w:type="dxa"/>
            </w:tcMar>
            <w:hideMark/>
          </w:tcPr>
          <w:p w14:paraId="60955B5A"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CDE763E"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5D6B0D9A"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6EF5A80E" w14:textId="77777777" w:rsidR="00842EF7" w:rsidRPr="00C04A08" w:rsidRDefault="00842EF7" w:rsidP="003C78FE">
            <w:pPr>
              <w:pStyle w:val="TAH"/>
              <w:rPr>
                <w:rFonts w:eastAsia="MS PGothic"/>
              </w:rPr>
            </w:pPr>
            <w:r w:rsidRPr="00C04A08">
              <w:t>Fallback group</w:t>
            </w:r>
          </w:p>
        </w:tc>
      </w:tr>
      <w:tr w:rsidR="00842EF7" w:rsidRPr="00C04A08" w14:paraId="207B7805" w14:textId="77777777" w:rsidTr="003C78FE">
        <w:trPr>
          <w:trHeight w:val="187"/>
          <w:jc w:val="center"/>
        </w:trPr>
        <w:tc>
          <w:tcPr>
            <w:tcW w:w="1046" w:type="pct"/>
            <w:shd w:val="clear" w:color="auto" w:fill="auto"/>
            <w:tcMar>
              <w:top w:w="15" w:type="dxa"/>
              <w:left w:w="108" w:type="dxa"/>
              <w:bottom w:w="0" w:type="dxa"/>
              <w:right w:w="108" w:type="dxa"/>
            </w:tcMar>
            <w:hideMark/>
          </w:tcPr>
          <w:p w14:paraId="007AEDE9"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0705B8D9"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01910EF7"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34F7C634" w14:textId="77777777" w:rsidR="00842EF7" w:rsidRPr="00C04A08" w:rsidRDefault="00842EF7" w:rsidP="003C78FE">
            <w:pPr>
              <w:pStyle w:val="TAC"/>
              <w:rPr>
                <w:rFonts w:eastAsia="MS PGothic"/>
              </w:rPr>
            </w:pPr>
            <w:r w:rsidRPr="00C04A08">
              <w:t>1,2,3,4</w:t>
            </w:r>
          </w:p>
        </w:tc>
      </w:tr>
      <w:tr w:rsidR="00BF6F78" w:rsidRPr="00C04A08" w14:paraId="0CA71746" w14:textId="77777777" w:rsidTr="003C78FE">
        <w:trPr>
          <w:trHeight w:val="187"/>
          <w:jc w:val="center"/>
        </w:trPr>
        <w:tc>
          <w:tcPr>
            <w:tcW w:w="1046" w:type="pct"/>
            <w:shd w:val="clear" w:color="auto" w:fill="auto"/>
            <w:tcMar>
              <w:top w:w="15" w:type="dxa"/>
              <w:left w:w="108" w:type="dxa"/>
              <w:bottom w:w="0" w:type="dxa"/>
              <w:right w:w="108" w:type="dxa"/>
            </w:tcMar>
            <w:hideMark/>
          </w:tcPr>
          <w:p w14:paraId="3BB82B36"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235E96D4"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ECCFF2E"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9668272" w14:textId="77777777" w:rsidR="00BF6F78" w:rsidRPr="00C04A08" w:rsidRDefault="00BF6F78" w:rsidP="003C78FE">
            <w:pPr>
              <w:pStyle w:val="TAC"/>
              <w:rPr>
                <w:rFonts w:eastAsia="MS PGothic"/>
              </w:rPr>
            </w:pPr>
            <w:r w:rsidRPr="00C04A08">
              <w:t>1</w:t>
            </w:r>
          </w:p>
        </w:tc>
      </w:tr>
      <w:tr w:rsidR="00BF6F78" w:rsidRPr="00C04A08" w14:paraId="036FF4DA" w14:textId="77777777" w:rsidTr="003C78FE">
        <w:trPr>
          <w:trHeight w:val="187"/>
          <w:jc w:val="center"/>
        </w:trPr>
        <w:tc>
          <w:tcPr>
            <w:tcW w:w="1046" w:type="pct"/>
            <w:shd w:val="clear" w:color="auto" w:fill="auto"/>
            <w:tcMar>
              <w:top w:w="15" w:type="dxa"/>
              <w:left w:w="108" w:type="dxa"/>
              <w:bottom w:w="0" w:type="dxa"/>
              <w:right w:w="108" w:type="dxa"/>
            </w:tcMar>
            <w:hideMark/>
          </w:tcPr>
          <w:p w14:paraId="01349354"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5904A826"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22B3A136"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603C46AB" w14:textId="77777777" w:rsidR="00BF6F78" w:rsidRPr="00C04A08" w:rsidRDefault="00BF6F78" w:rsidP="003C78FE">
            <w:pPr>
              <w:pStyle w:val="TAC"/>
              <w:rPr>
                <w:rFonts w:eastAsia="MS PGothic"/>
              </w:rPr>
            </w:pPr>
          </w:p>
        </w:tc>
      </w:tr>
      <w:tr w:rsidR="00BF6F78" w:rsidRPr="00C04A08" w14:paraId="6C7DB98B" w14:textId="77777777" w:rsidTr="003C78FE">
        <w:trPr>
          <w:trHeight w:val="187"/>
          <w:jc w:val="center"/>
        </w:trPr>
        <w:tc>
          <w:tcPr>
            <w:tcW w:w="1046" w:type="pct"/>
            <w:shd w:val="clear" w:color="auto" w:fill="auto"/>
            <w:tcMar>
              <w:top w:w="15" w:type="dxa"/>
              <w:left w:w="108" w:type="dxa"/>
              <w:bottom w:w="0" w:type="dxa"/>
              <w:right w:w="108" w:type="dxa"/>
            </w:tcMar>
            <w:hideMark/>
          </w:tcPr>
          <w:p w14:paraId="791103CB"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1CCB7038"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39CD65B"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2D83BDE" w14:textId="77777777" w:rsidR="00BF6F78" w:rsidRPr="00C04A08" w:rsidRDefault="00BF6F78" w:rsidP="003C78FE">
            <w:pPr>
              <w:pStyle w:val="TAC"/>
              <w:rPr>
                <w:rFonts w:eastAsia="MS PGothic"/>
              </w:rPr>
            </w:pPr>
            <w:r w:rsidRPr="00C04A08">
              <w:t>2</w:t>
            </w:r>
          </w:p>
        </w:tc>
      </w:tr>
      <w:tr w:rsidR="00BF6F78" w:rsidRPr="00C04A08" w14:paraId="3E449DCA" w14:textId="77777777" w:rsidTr="003C78FE">
        <w:trPr>
          <w:trHeight w:val="187"/>
          <w:jc w:val="center"/>
        </w:trPr>
        <w:tc>
          <w:tcPr>
            <w:tcW w:w="1046" w:type="pct"/>
            <w:shd w:val="clear" w:color="auto" w:fill="auto"/>
            <w:tcMar>
              <w:top w:w="15" w:type="dxa"/>
              <w:left w:w="108" w:type="dxa"/>
              <w:bottom w:w="0" w:type="dxa"/>
              <w:right w:w="108" w:type="dxa"/>
            </w:tcMar>
            <w:hideMark/>
          </w:tcPr>
          <w:p w14:paraId="2E43FA1D"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00DF04AE"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6C3280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7E383D1" w14:textId="77777777" w:rsidR="00BF6F78" w:rsidRPr="00C04A08" w:rsidRDefault="00BF6F78" w:rsidP="003C78FE">
            <w:pPr>
              <w:pStyle w:val="TAC"/>
              <w:rPr>
                <w:rFonts w:eastAsia="MS PGothic"/>
              </w:rPr>
            </w:pPr>
          </w:p>
        </w:tc>
      </w:tr>
      <w:tr w:rsidR="00BF6F78" w:rsidRPr="00C04A08" w14:paraId="57C8623B" w14:textId="77777777" w:rsidTr="004944B0">
        <w:trPr>
          <w:trHeight w:val="187"/>
          <w:jc w:val="center"/>
        </w:trPr>
        <w:tc>
          <w:tcPr>
            <w:tcW w:w="1046" w:type="pct"/>
            <w:shd w:val="clear" w:color="auto" w:fill="auto"/>
            <w:tcMar>
              <w:top w:w="15" w:type="dxa"/>
              <w:left w:w="108" w:type="dxa"/>
              <w:bottom w:w="0" w:type="dxa"/>
              <w:right w:w="108" w:type="dxa"/>
            </w:tcMar>
            <w:hideMark/>
          </w:tcPr>
          <w:p w14:paraId="69661AB2"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0D1B0BC3"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19EFD4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2B683510" w14:textId="77777777" w:rsidR="00BF6F78" w:rsidRPr="00C04A08" w:rsidRDefault="00BF6F78" w:rsidP="003C78FE">
            <w:pPr>
              <w:pStyle w:val="TAC"/>
              <w:rPr>
                <w:rFonts w:eastAsia="MS PGothic"/>
              </w:rPr>
            </w:pPr>
          </w:p>
        </w:tc>
      </w:tr>
      <w:tr w:rsidR="004944B0" w:rsidRPr="00C04A08" w14:paraId="0693EA51" w14:textId="77777777" w:rsidTr="004944B0">
        <w:trPr>
          <w:trHeight w:val="187"/>
          <w:jc w:val="center"/>
        </w:trPr>
        <w:tc>
          <w:tcPr>
            <w:tcW w:w="1046" w:type="pct"/>
            <w:shd w:val="clear" w:color="auto" w:fill="auto"/>
            <w:tcMar>
              <w:top w:w="15" w:type="dxa"/>
              <w:left w:w="108" w:type="dxa"/>
              <w:bottom w:w="0" w:type="dxa"/>
              <w:right w:w="108" w:type="dxa"/>
            </w:tcMar>
          </w:tcPr>
          <w:p w14:paraId="44B3F035" w14:textId="6153FEB3" w:rsidR="004944B0" w:rsidRPr="00C04A08" w:rsidRDefault="004944B0" w:rsidP="004944B0">
            <w:pPr>
              <w:pStyle w:val="TAC"/>
            </w:pPr>
            <w:r>
              <w:t>R</w:t>
            </w:r>
          </w:p>
        </w:tc>
        <w:tc>
          <w:tcPr>
            <w:tcW w:w="1854" w:type="pct"/>
            <w:shd w:val="clear" w:color="auto" w:fill="auto"/>
            <w:tcMar>
              <w:top w:w="15" w:type="dxa"/>
              <w:left w:w="108" w:type="dxa"/>
              <w:bottom w:w="0" w:type="dxa"/>
              <w:right w:w="108" w:type="dxa"/>
            </w:tcMar>
          </w:tcPr>
          <w:p w14:paraId="4612EC08" w14:textId="6E5EFA35" w:rsidR="004944B0" w:rsidRPr="00C04A08" w:rsidRDefault="004944B0" w:rsidP="004944B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EF5D362" w14:textId="4CB1B3A5" w:rsidR="004944B0" w:rsidRPr="00C04A08" w:rsidRDefault="004944B0" w:rsidP="004944B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7BB46B2" w14:textId="77777777" w:rsidR="004944B0" w:rsidRPr="00C04A08" w:rsidRDefault="004944B0" w:rsidP="004944B0">
            <w:pPr>
              <w:pStyle w:val="TAC"/>
            </w:pPr>
          </w:p>
        </w:tc>
      </w:tr>
      <w:tr w:rsidR="004944B0" w:rsidRPr="00C04A08" w14:paraId="43729930" w14:textId="77777777" w:rsidTr="004944B0">
        <w:trPr>
          <w:trHeight w:val="187"/>
          <w:jc w:val="center"/>
        </w:trPr>
        <w:tc>
          <w:tcPr>
            <w:tcW w:w="1046" w:type="pct"/>
            <w:shd w:val="clear" w:color="auto" w:fill="auto"/>
            <w:tcMar>
              <w:top w:w="15" w:type="dxa"/>
              <w:left w:w="108" w:type="dxa"/>
              <w:bottom w:w="0" w:type="dxa"/>
              <w:right w:w="108" w:type="dxa"/>
            </w:tcMar>
          </w:tcPr>
          <w:p w14:paraId="617CF592" w14:textId="5845AC76" w:rsidR="004944B0" w:rsidRPr="00C04A08" w:rsidRDefault="004944B0" w:rsidP="004944B0">
            <w:pPr>
              <w:pStyle w:val="TAC"/>
            </w:pPr>
            <w:r>
              <w:t>S</w:t>
            </w:r>
          </w:p>
        </w:tc>
        <w:tc>
          <w:tcPr>
            <w:tcW w:w="1854" w:type="pct"/>
            <w:shd w:val="clear" w:color="auto" w:fill="auto"/>
            <w:tcMar>
              <w:top w:w="15" w:type="dxa"/>
              <w:left w:w="108" w:type="dxa"/>
              <w:bottom w:w="0" w:type="dxa"/>
              <w:right w:w="108" w:type="dxa"/>
            </w:tcMar>
          </w:tcPr>
          <w:p w14:paraId="11E5D163" w14:textId="03F61DD0" w:rsidR="004944B0" w:rsidRPr="00C04A08" w:rsidRDefault="004944B0" w:rsidP="004944B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389E734B" w14:textId="13E25A1B" w:rsidR="004944B0" w:rsidRPr="00C04A08" w:rsidRDefault="004944B0" w:rsidP="004944B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31B9E428" w14:textId="77777777" w:rsidR="004944B0" w:rsidRPr="00C04A08" w:rsidRDefault="004944B0" w:rsidP="004944B0">
            <w:pPr>
              <w:pStyle w:val="TAC"/>
            </w:pPr>
          </w:p>
        </w:tc>
      </w:tr>
      <w:tr w:rsidR="004944B0" w:rsidRPr="00C04A08" w14:paraId="77AD7472" w14:textId="77777777" w:rsidTr="004944B0">
        <w:trPr>
          <w:trHeight w:val="187"/>
          <w:jc w:val="center"/>
        </w:trPr>
        <w:tc>
          <w:tcPr>
            <w:tcW w:w="1046" w:type="pct"/>
            <w:shd w:val="clear" w:color="auto" w:fill="auto"/>
            <w:tcMar>
              <w:top w:w="15" w:type="dxa"/>
              <w:left w:w="108" w:type="dxa"/>
              <w:bottom w:w="0" w:type="dxa"/>
              <w:right w:w="108" w:type="dxa"/>
            </w:tcMar>
          </w:tcPr>
          <w:p w14:paraId="49656DD9" w14:textId="6DA7715B" w:rsidR="004944B0" w:rsidRPr="00C04A08" w:rsidRDefault="004944B0" w:rsidP="004944B0">
            <w:pPr>
              <w:pStyle w:val="TAC"/>
            </w:pPr>
            <w:r>
              <w:t>T</w:t>
            </w:r>
          </w:p>
        </w:tc>
        <w:tc>
          <w:tcPr>
            <w:tcW w:w="1854" w:type="pct"/>
            <w:shd w:val="clear" w:color="auto" w:fill="auto"/>
            <w:tcMar>
              <w:top w:w="15" w:type="dxa"/>
              <w:left w:w="108" w:type="dxa"/>
              <w:bottom w:w="0" w:type="dxa"/>
              <w:right w:w="108" w:type="dxa"/>
            </w:tcMar>
          </w:tcPr>
          <w:p w14:paraId="53340A54" w14:textId="4BB4AF10" w:rsidR="004944B0" w:rsidRPr="00C04A08" w:rsidRDefault="004944B0" w:rsidP="004944B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0E7D12F5" w14:textId="6DACCE27" w:rsidR="004944B0" w:rsidRPr="00C04A08" w:rsidRDefault="004944B0" w:rsidP="004944B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6F4CFDB1" w14:textId="77777777" w:rsidR="004944B0" w:rsidRPr="00C04A08" w:rsidRDefault="004944B0" w:rsidP="004944B0">
            <w:pPr>
              <w:pStyle w:val="TAC"/>
            </w:pPr>
          </w:p>
        </w:tc>
      </w:tr>
      <w:tr w:rsidR="004944B0" w:rsidRPr="00C04A08" w14:paraId="0FE9194F" w14:textId="77777777" w:rsidTr="004944B0">
        <w:trPr>
          <w:trHeight w:val="187"/>
          <w:jc w:val="center"/>
        </w:trPr>
        <w:tc>
          <w:tcPr>
            <w:tcW w:w="1046" w:type="pct"/>
            <w:shd w:val="clear" w:color="auto" w:fill="auto"/>
            <w:tcMar>
              <w:top w:w="15" w:type="dxa"/>
              <w:left w:w="108" w:type="dxa"/>
              <w:bottom w:w="0" w:type="dxa"/>
              <w:right w:w="108" w:type="dxa"/>
            </w:tcMar>
          </w:tcPr>
          <w:p w14:paraId="20DB73C3" w14:textId="196DAA1A" w:rsidR="004944B0" w:rsidRPr="00C04A08" w:rsidRDefault="004944B0" w:rsidP="004944B0">
            <w:pPr>
              <w:pStyle w:val="TAC"/>
            </w:pPr>
            <w:r>
              <w:t>U</w:t>
            </w:r>
          </w:p>
        </w:tc>
        <w:tc>
          <w:tcPr>
            <w:tcW w:w="1854" w:type="pct"/>
            <w:shd w:val="clear" w:color="auto" w:fill="auto"/>
            <w:tcMar>
              <w:top w:w="15" w:type="dxa"/>
              <w:left w:w="108" w:type="dxa"/>
              <w:bottom w:w="0" w:type="dxa"/>
              <w:right w:w="108" w:type="dxa"/>
            </w:tcMar>
          </w:tcPr>
          <w:p w14:paraId="1DF4C6F3" w14:textId="1F236BB5" w:rsidR="004944B0" w:rsidRPr="00C04A08" w:rsidRDefault="004944B0" w:rsidP="004944B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2811A37" w14:textId="2CE7C470" w:rsidR="004944B0" w:rsidRPr="00C04A08" w:rsidRDefault="004944B0" w:rsidP="004944B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DD783D3" w14:textId="77777777" w:rsidR="004944B0" w:rsidRPr="00C04A08" w:rsidRDefault="004944B0" w:rsidP="004944B0">
            <w:pPr>
              <w:pStyle w:val="TAC"/>
            </w:pPr>
          </w:p>
        </w:tc>
      </w:tr>
      <w:tr w:rsidR="00BF6F78" w:rsidRPr="00C04A08" w14:paraId="66C99798" w14:textId="77777777" w:rsidTr="004944B0">
        <w:trPr>
          <w:trHeight w:val="187"/>
          <w:jc w:val="center"/>
        </w:trPr>
        <w:tc>
          <w:tcPr>
            <w:tcW w:w="1046" w:type="pct"/>
            <w:shd w:val="clear" w:color="auto" w:fill="auto"/>
            <w:tcMar>
              <w:top w:w="15" w:type="dxa"/>
              <w:left w:w="108" w:type="dxa"/>
              <w:bottom w:w="0" w:type="dxa"/>
              <w:right w:w="108" w:type="dxa"/>
            </w:tcMar>
            <w:hideMark/>
          </w:tcPr>
          <w:p w14:paraId="3D6D4CD9"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2529EB63"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5438048A"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412F83B" w14:textId="77777777" w:rsidR="00BF6F78" w:rsidRPr="00C04A08" w:rsidRDefault="00BF6F78" w:rsidP="003C78FE">
            <w:pPr>
              <w:pStyle w:val="TAC"/>
              <w:rPr>
                <w:rFonts w:eastAsia="MS PGothic"/>
              </w:rPr>
            </w:pPr>
            <w:r w:rsidRPr="00C04A08">
              <w:t>3</w:t>
            </w:r>
          </w:p>
        </w:tc>
      </w:tr>
      <w:tr w:rsidR="00BF6F78" w:rsidRPr="00C04A08" w14:paraId="48BA4BB6" w14:textId="77777777" w:rsidTr="003C78FE">
        <w:trPr>
          <w:trHeight w:val="187"/>
          <w:jc w:val="center"/>
        </w:trPr>
        <w:tc>
          <w:tcPr>
            <w:tcW w:w="1046" w:type="pct"/>
            <w:shd w:val="clear" w:color="auto" w:fill="auto"/>
            <w:tcMar>
              <w:top w:w="15" w:type="dxa"/>
              <w:left w:w="108" w:type="dxa"/>
              <w:bottom w:w="0" w:type="dxa"/>
              <w:right w:w="108" w:type="dxa"/>
            </w:tcMar>
            <w:hideMark/>
          </w:tcPr>
          <w:p w14:paraId="5EC989D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74BA0552"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1F6B238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C3F0546" w14:textId="77777777" w:rsidR="00BF6F78" w:rsidRPr="00C04A08" w:rsidRDefault="00BF6F78" w:rsidP="003C78FE">
            <w:pPr>
              <w:pStyle w:val="TAC"/>
              <w:rPr>
                <w:rFonts w:eastAsia="MS PGothic"/>
              </w:rPr>
            </w:pPr>
          </w:p>
        </w:tc>
      </w:tr>
      <w:tr w:rsidR="00BF6F78" w:rsidRPr="00C04A08" w14:paraId="101D87A2" w14:textId="77777777" w:rsidTr="003C78FE">
        <w:trPr>
          <w:trHeight w:val="187"/>
          <w:jc w:val="center"/>
        </w:trPr>
        <w:tc>
          <w:tcPr>
            <w:tcW w:w="1046" w:type="pct"/>
            <w:shd w:val="clear" w:color="auto" w:fill="auto"/>
            <w:tcMar>
              <w:top w:w="15" w:type="dxa"/>
              <w:left w:w="108" w:type="dxa"/>
              <w:bottom w:w="0" w:type="dxa"/>
              <w:right w:w="108" w:type="dxa"/>
            </w:tcMar>
            <w:hideMark/>
          </w:tcPr>
          <w:p w14:paraId="2DF75392"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044DC256"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36251CDB"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48D0DF91" w14:textId="77777777" w:rsidR="00BF6F78" w:rsidRPr="00C04A08" w:rsidRDefault="00BF6F78" w:rsidP="003C78FE">
            <w:pPr>
              <w:pStyle w:val="TAC"/>
              <w:rPr>
                <w:rFonts w:eastAsia="MS PGothic"/>
              </w:rPr>
            </w:pPr>
          </w:p>
        </w:tc>
      </w:tr>
      <w:tr w:rsidR="00BF6F78" w:rsidRPr="00C04A08" w14:paraId="0F0EC20C" w14:textId="77777777" w:rsidTr="003C78FE">
        <w:trPr>
          <w:trHeight w:val="187"/>
          <w:jc w:val="center"/>
        </w:trPr>
        <w:tc>
          <w:tcPr>
            <w:tcW w:w="1046" w:type="pct"/>
            <w:shd w:val="clear" w:color="auto" w:fill="auto"/>
            <w:tcMar>
              <w:top w:w="15" w:type="dxa"/>
              <w:left w:w="108" w:type="dxa"/>
              <w:bottom w:w="0" w:type="dxa"/>
              <w:right w:w="108" w:type="dxa"/>
            </w:tcMar>
            <w:hideMark/>
          </w:tcPr>
          <w:p w14:paraId="57E9100A"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231946B2"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1BB9E632"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45C0C33D" w14:textId="77777777" w:rsidR="00BF6F78" w:rsidRPr="00C04A08" w:rsidRDefault="00BF6F78" w:rsidP="003C78FE">
            <w:pPr>
              <w:pStyle w:val="TAC"/>
              <w:rPr>
                <w:rFonts w:eastAsia="MS PGothic"/>
              </w:rPr>
            </w:pPr>
          </w:p>
        </w:tc>
      </w:tr>
      <w:tr w:rsidR="00BF6F78" w:rsidRPr="00C04A08" w14:paraId="6B7306AC" w14:textId="77777777" w:rsidTr="003C78FE">
        <w:trPr>
          <w:trHeight w:val="187"/>
          <w:jc w:val="center"/>
        </w:trPr>
        <w:tc>
          <w:tcPr>
            <w:tcW w:w="1046" w:type="pct"/>
            <w:shd w:val="clear" w:color="auto" w:fill="auto"/>
            <w:tcMar>
              <w:top w:w="15" w:type="dxa"/>
              <w:left w:w="108" w:type="dxa"/>
              <w:bottom w:w="0" w:type="dxa"/>
              <w:right w:w="108" w:type="dxa"/>
            </w:tcMar>
            <w:hideMark/>
          </w:tcPr>
          <w:p w14:paraId="4436F364"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0B24238A"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474214E"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762E5B57" w14:textId="77777777" w:rsidR="00BF6F78" w:rsidRPr="00C04A08" w:rsidRDefault="00BF6F78" w:rsidP="003C78FE">
            <w:pPr>
              <w:pStyle w:val="TAC"/>
              <w:rPr>
                <w:rFonts w:eastAsia="MS PGothic"/>
              </w:rPr>
            </w:pPr>
          </w:p>
        </w:tc>
      </w:tr>
      <w:tr w:rsidR="00BF6F78" w:rsidRPr="00C04A08" w14:paraId="6215D8DA" w14:textId="77777777" w:rsidTr="003C78FE">
        <w:trPr>
          <w:trHeight w:val="187"/>
          <w:jc w:val="center"/>
        </w:trPr>
        <w:tc>
          <w:tcPr>
            <w:tcW w:w="1046" w:type="pct"/>
            <w:shd w:val="clear" w:color="auto" w:fill="auto"/>
            <w:tcMar>
              <w:top w:w="15" w:type="dxa"/>
              <w:left w:w="108" w:type="dxa"/>
              <w:bottom w:w="0" w:type="dxa"/>
              <w:right w:w="108" w:type="dxa"/>
            </w:tcMar>
            <w:hideMark/>
          </w:tcPr>
          <w:p w14:paraId="36D3EE3E"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7B67A0CE"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5190E856"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3F2DFB7E" w14:textId="77777777" w:rsidR="00BF6F78" w:rsidRPr="00C04A08" w:rsidRDefault="00BF6F78" w:rsidP="003C78FE">
            <w:pPr>
              <w:pStyle w:val="TAC"/>
              <w:rPr>
                <w:rFonts w:eastAsia="MS PGothic"/>
              </w:rPr>
            </w:pPr>
          </w:p>
        </w:tc>
      </w:tr>
      <w:tr w:rsidR="00BF6F78" w:rsidRPr="00C04A08" w14:paraId="10FB8387" w14:textId="77777777" w:rsidTr="003C78FE">
        <w:trPr>
          <w:trHeight w:val="187"/>
          <w:jc w:val="center"/>
        </w:trPr>
        <w:tc>
          <w:tcPr>
            <w:tcW w:w="1046" w:type="pct"/>
            <w:shd w:val="clear" w:color="auto" w:fill="auto"/>
            <w:tcMar>
              <w:top w:w="15" w:type="dxa"/>
              <w:left w:w="108" w:type="dxa"/>
              <w:bottom w:w="0" w:type="dxa"/>
              <w:right w:w="108" w:type="dxa"/>
            </w:tcMar>
            <w:hideMark/>
          </w:tcPr>
          <w:p w14:paraId="7B2D195B"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0C32A30F"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0DA6389D"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3CD6A16C" w14:textId="77777777" w:rsidR="00BF6F78" w:rsidRPr="00C04A08" w:rsidRDefault="00BF6F78" w:rsidP="003C78FE">
            <w:pPr>
              <w:pStyle w:val="TAC"/>
              <w:rPr>
                <w:rFonts w:eastAsia="MS PGothic"/>
              </w:rPr>
            </w:pPr>
          </w:p>
        </w:tc>
      </w:tr>
      <w:tr w:rsidR="00BF6F78" w:rsidRPr="00C04A08" w14:paraId="230225C7" w14:textId="77777777" w:rsidTr="003C78FE">
        <w:trPr>
          <w:trHeight w:val="187"/>
          <w:jc w:val="center"/>
        </w:trPr>
        <w:tc>
          <w:tcPr>
            <w:tcW w:w="1046" w:type="pct"/>
            <w:shd w:val="clear" w:color="auto" w:fill="auto"/>
            <w:tcMar>
              <w:top w:w="15" w:type="dxa"/>
              <w:left w:w="108" w:type="dxa"/>
              <w:bottom w:w="0" w:type="dxa"/>
              <w:right w:w="108" w:type="dxa"/>
            </w:tcMar>
            <w:hideMark/>
          </w:tcPr>
          <w:p w14:paraId="1BF19CF9"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1F1FC883"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215C0B14"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321CEA9" w14:textId="77777777" w:rsidR="00BF6F78" w:rsidRPr="00C04A08" w:rsidRDefault="00BF6F78" w:rsidP="003C78FE">
            <w:pPr>
              <w:pStyle w:val="TAC"/>
              <w:rPr>
                <w:rFonts w:eastAsia="MS PGothic"/>
              </w:rPr>
            </w:pPr>
            <w:r w:rsidRPr="00C04A08">
              <w:t>4</w:t>
            </w:r>
          </w:p>
        </w:tc>
      </w:tr>
      <w:tr w:rsidR="00BF6F78" w:rsidRPr="00C04A08" w14:paraId="0F8A5F4C" w14:textId="77777777" w:rsidTr="003C78FE">
        <w:trPr>
          <w:trHeight w:val="187"/>
          <w:jc w:val="center"/>
        </w:trPr>
        <w:tc>
          <w:tcPr>
            <w:tcW w:w="1046" w:type="pct"/>
            <w:shd w:val="clear" w:color="auto" w:fill="auto"/>
            <w:tcMar>
              <w:top w:w="15" w:type="dxa"/>
              <w:left w:w="108" w:type="dxa"/>
              <w:bottom w:w="0" w:type="dxa"/>
              <w:right w:w="108" w:type="dxa"/>
            </w:tcMar>
            <w:hideMark/>
          </w:tcPr>
          <w:p w14:paraId="24700ADA"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95D1293" w14:textId="77777777"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029E9940"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969EBDE" w14:textId="77777777" w:rsidR="00BF6F78" w:rsidRPr="00C04A08" w:rsidRDefault="00BF6F78" w:rsidP="003C78FE">
            <w:pPr>
              <w:pStyle w:val="TAC"/>
              <w:rPr>
                <w:rFonts w:eastAsia="MS PGothic"/>
                <w:szCs w:val="18"/>
              </w:rPr>
            </w:pPr>
          </w:p>
        </w:tc>
      </w:tr>
      <w:tr w:rsidR="00BF6F78" w:rsidRPr="00C04A08" w14:paraId="7696E0B6" w14:textId="77777777" w:rsidTr="003C78FE">
        <w:trPr>
          <w:trHeight w:val="187"/>
          <w:jc w:val="center"/>
        </w:trPr>
        <w:tc>
          <w:tcPr>
            <w:tcW w:w="1046" w:type="pct"/>
            <w:shd w:val="clear" w:color="auto" w:fill="auto"/>
            <w:tcMar>
              <w:top w:w="15" w:type="dxa"/>
              <w:left w:w="108" w:type="dxa"/>
              <w:bottom w:w="0" w:type="dxa"/>
              <w:right w:w="108" w:type="dxa"/>
            </w:tcMar>
            <w:hideMark/>
          </w:tcPr>
          <w:p w14:paraId="4A76A134"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44132361" w14:textId="77777777"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D4111C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453314B" w14:textId="77777777" w:rsidR="00BF6F78" w:rsidRPr="00C04A08" w:rsidRDefault="00BF6F78" w:rsidP="003C78FE">
            <w:pPr>
              <w:pStyle w:val="TAC"/>
              <w:rPr>
                <w:rFonts w:eastAsia="MS PGothic"/>
                <w:szCs w:val="18"/>
              </w:rPr>
            </w:pPr>
          </w:p>
        </w:tc>
      </w:tr>
      <w:tr w:rsidR="00842EF7" w:rsidRPr="00C04A08" w14:paraId="7B0BA6C6" w14:textId="77777777" w:rsidTr="00BF6F78">
        <w:trPr>
          <w:trHeight w:val="187"/>
          <w:jc w:val="center"/>
        </w:trPr>
        <w:tc>
          <w:tcPr>
            <w:tcW w:w="5000" w:type="pct"/>
            <w:gridSpan w:val="4"/>
            <w:shd w:val="clear" w:color="auto" w:fill="auto"/>
            <w:tcMar>
              <w:top w:w="15" w:type="dxa"/>
              <w:left w:w="108" w:type="dxa"/>
              <w:bottom w:w="0" w:type="dxa"/>
              <w:right w:w="108" w:type="dxa"/>
            </w:tcMar>
          </w:tcPr>
          <w:p w14:paraId="1537977D"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10BB4325"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530" w:name="_Toc21340736"/>
      <w:bookmarkStart w:id="531" w:name="_Toc29805183"/>
      <w:bookmarkStart w:id="532" w:name="_Toc36456392"/>
      <w:bookmarkStart w:id="533" w:name="_Toc36469490"/>
      <w:bookmarkStart w:id="534" w:name="_Toc37253899"/>
      <w:bookmarkStart w:id="535" w:name="_Toc37322756"/>
      <w:bookmarkStart w:id="536" w:name="_Toc37324162"/>
      <w:bookmarkStart w:id="537" w:name="_Toc45889685"/>
      <w:bookmarkStart w:id="538" w:name="_Toc52196339"/>
      <w:bookmarkStart w:id="539" w:name="_Toc52197319"/>
      <w:bookmarkStart w:id="540" w:name="_Toc53173042"/>
      <w:bookmarkStart w:id="541" w:name="_Toc53173411"/>
      <w:bookmarkStart w:id="542" w:name="_Toc61119400"/>
      <w:bookmarkStart w:id="543" w:name="_Toc61119782"/>
      <w:bookmarkStart w:id="544" w:name="_Toc67925828"/>
      <w:bookmarkStart w:id="545" w:name="_Toc75273466"/>
      <w:bookmarkStart w:id="546" w:name="_Toc76510366"/>
      <w:bookmarkStart w:id="547" w:name="_Toc83129519"/>
      <w:r w:rsidRPr="00C04A08">
        <w:t>5.3D</w:t>
      </w:r>
      <w:r w:rsidRPr="00C04A08">
        <w:tab/>
        <w:t>Channel bandwidth for UL MIMO</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548" w:name="_Toc21340737"/>
      <w:bookmarkStart w:id="549" w:name="_Toc29805184"/>
      <w:bookmarkStart w:id="550" w:name="_Toc36456393"/>
      <w:bookmarkStart w:id="551" w:name="_Toc36469491"/>
      <w:bookmarkStart w:id="552" w:name="_Toc37253900"/>
      <w:bookmarkStart w:id="553" w:name="_Toc37322757"/>
      <w:bookmarkStart w:id="554" w:name="_Toc37324163"/>
      <w:bookmarkStart w:id="555" w:name="_Toc45889686"/>
      <w:bookmarkStart w:id="556" w:name="_Toc52196340"/>
      <w:bookmarkStart w:id="557" w:name="_Toc52197320"/>
      <w:bookmarkStart w:id="558" w:name="_Toc53173043"/>
      <w:bookmarkStart w:id="559" w:name="_Toc53173412"/>
      <w:bookmarkStart w:id="560" w:name="_Toc61119401"/>
      <w:bookmarkStart w:id="561" w:name="_Toc61119783"/>
      <w:bookmarkStart w:id="562" w:name="_Toc67925829"/>
      <w:bookmarkStart w:id="563" w:name="_Toc75273467"/>
      <w:bookmarkStart w:id="564" w:name="_Toc76510367"/>
      <w:bookmarkStart w:id="565" w:name="_Toc83129520"/>
      <w:r w:rsidRPr="00C04A08">
        <w:t>5.4</w:t>
      </w:r>
      <w:r w:rsidRPr="00C04A08">
        <w:tab/>
        <w:t>Channel arrangement</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01CC4FB0" w14:textId="77777777" w:rsidR="00842EF7" w:rsidRPr="00C04A08" w:rsidRDefault="00842EF7" w:rsidP="00842EF7">
      <w:pPr>
        <w:pStyle w:val="Heading3"/>
        <w:rPr>
          <w:rFonts w:eastAsia="Yu Mincho"/>
        </w:rPr>
      </w:pPr>
      <w:bookmarkStart w:id="566" w:name="_Toc21340738"/>
      <w:bookmarkStart w:id="567" w:name="_Toc29805185"/>
      <w:bookmarkStart w:id="568" w:name="_Toc36456394"/>
      <w:bookmarkStart w:id="569" w:name="_Toc36469492"/>
      <w:bookmarkStart w:id="570" w:name="_Toc37253901"/>
      <w:bookmarkStart w:id="571" w:name="_Toc37322758"/>
      <w:bookmarkStart w:id="572" w:name="_Toc37324164"/>
      <w:bookmarkStart w:id="573" w:name="_Toc45889687"/>
      <w:bookmarkStart w:id="574" w:name="_Toc52196341"/>
      <w:bookmarkStart w:id="575" w:name="_Toc52197321"/>
      <w:bookmarkStart w:id="576" w:name="_Toc53173044"/>
      <w:bookmarkStart w:id="577" w:name="_Toc53173413"/>
      <w:bookmarkStart w:id="578" w:name="_Toc61119402"/>
      <w:bookmarkStart w:id="579" w:name="_Toc61119784"/>
      <w:bookmarkStart w:id="580" w:name="_Toc67925830"/>
      <w:bookmarkStart w:id="581" w:name="_Toc75273468"/>
      <w:bookmarkStart w:id="582" w:name="_Toc76510368"/>
      <w:bookmarkStart w:id="583" w:name="_Toc83129521"/>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1619B6D5" w14:textId="77777777" w:rsidR="00842EF7" w:rsidRPr="00C04A08" w:rsidRDefault="00842EF7" w:rsidP="00842EF7">
      <w:pPr>
        <w:pStyle w:val="Heading4"/>
        <w:rPr>
          <w:rFonts w:eastAsia="Yu Mincho"/>
        </w:rPr>
      </w:pPr>
      <w:bookmarkStart w:id="584" w:name="_Toc21340739"/>
      <w:bookmarkStart w:id="585" w:name="_Toc29805186"/>
      <w:bookmarkStart w:id="586" w:name="_Toc36456395"/>
      <w:bookmarkStart w:id="587" w:name="_Toc36469493"/>
      <w:bookmarkStart w:id="588" w:name="_Toc37253902"/>
      <w:bookmarkStart w:id="589" w:name="_Toc37322759"/>
      <w:bookmarkStart w:id="590" w:name="_Toc37324165"/>
      <w:bookmarkStart w:id="591" w:name="_Toc45889688"/>
      <w:bookmarkStart w:id="592" w:name="_Toc52196342"/>
      <w:bookmarkStart w:id="593" w:name="_Toc52197322"/>
      <w:bookmarkStart w:id="594" w:name="_Toc53173045"/>
      <w:bookmarkStart w:id="595" w:name="_Toc53173414"/>
      <w:bookmarkStart w:id="596" w:name="_Toc61119403"/>
      <w:bookmarkStart w:id="597" w:name="_Toc61119785"/>
      <w:bookmarkStart w:id="598" w:name="_Toc67925831"/>
      <w:bookmarkStart w:id="599" w:name="_Toc75273469"/>
      <w:bookmarkStart w:id="600" w:name="_Toc76510369"/>
      <w:bookmarkStart w:id="601" w:name="_Toc83129522"/>
      <w:r w:rsidRPr="00C04A08">
        <w:rPr>
          <w:rFonts w:eastAsia="Yu Mincho"/>
        </w:rPr>
        <w:t>5.4.1.1</w:t>
      </w:r>
      <w:r w:rsidRPr="00C04A08">
        <w:rPr>
          <w:rFonts w:eastAsia="Yu Mincho"/>
        </w:rPr>
        <w:tab/>
        <w:t>Channel spacing for adjacent NR carriers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602" w:name="_Toc21340740"/>
      <w:bookmarkStart w:id="603" w:name="_Toc29805187"/>
      <w:bookmarkStart w:id="604" w:name="_Toc36456396"/>
      <w:bookmarkStart w:id="605" w:name="_Toc36469494"/>
      <w:bookmarkStart w:id="606" w:name="_Toc37253903"/>
      <w:bookmarkStart w:id="607" w:name="_Toc37322760"/>
      <w:bookmarkStart w:id="608" w:name="_Toc37324166"/>
      <w:bookmarkStart w:id="609" w:name="_Toc45889689"/>
      <w:bookmarkStart w:id="610" w:name="_Toc52196343"/>
      <w:bookmarkStart w:id="611" w:name="_Toc52197323"/>
      <w:bookmarkStart w:id="612" w:name="_Toc53173046"/>
      <w:bookmarkStart w:id="613" w:name="_Toc53173415"/>
      <w:bookmarkStart w:id="614" w:name="_Toc61119404"/>
      <w:bookmarkStart w:id="615" w:name="_Toc61119786"/>
      <w:bookmarkStart w:id="616" w:name="_Toc67925832"/>
      <w:bookmarkStart w:id="617" w:name="_Toc75273470"/>
      <w:bookmarkStart w:id="618" w:name="_Toc76510370"/>
      <w:bookmarkStart w:id="619" w:name="_Toc83129523"/>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232DE660" w14:textId="77777777" w:rsidR="00842EF7" w:rsidRPr="00C04A08" w:rsidRDefault="00842EF7" w:rsidP="00842EF7">
      <w:pPr>
        <w:pStyle w:val="Heading4"/>
        <w:rPr>
          <w:rFonts w:eastAsia="Yu Mincho"/>
        </w:rPr>
      </w:pPr>
      <w:bookmarkStart w:id="620" w:name="_Toc21340741"/>
      <w:bookmarkStart w:id="621" w:name="_Toc29805188"/>
      <w:bookmarkStart w:id="622" w:name="_Toc36456397"/>
      <w:bookmarkStart w:id="623" w:name="_Toc36469495"/>
      <w:bookmarkStart w:id="624" w:name="_Toc37253904"/>
      <w:bookmarkStart w:id="625" w:name="_Toc37322761"/>
      <w:bookmarkStart w:id="626" w:name="_Toc37324167"/>
      <w:bookmarkStart w:id="627" w:name="_Toc45889690"/>
      <w:bookmarkStart w:id="628" w:name="_Toc52196344"/>
      <w:bookmarkStart w:id="629" w:name="_Toc52197324"/>
      <w:bookmarkStart w:id="630" w:name="_Toc53173047"/>
      <w:bookmarkStart w:id="631" w:name="_Toc53173416"/>
      <w:bookmarkStart w:id="632" w:name="_Toc61119405"/>
      <w:bookmarkStart w:id="633" w:name="_Toc61119787"/>
      <w:bookmarkStart w:id="634" w:name="_Toc67925833"/>
      <w:bookmarkStart w:id="635" w:name="_Toc75273471"/>
      <w:bookmarkStart w:id="636" w:name="_Toc76510371"/>
      <w:bookmarkStart w:id="637" w:name="_Toc83129524"/>
      <w:r w:rsidRPr="00C04A08">
        <w:rPr>
          <w:rFonts w:eastAsia="Yu Mincho"/>
        </w:rPr>
        <w:t>5.4.2.1</w:t>
      </w:r>
      <w:r w:rsidRPr="00C04A08">
        <w:rPr>
          <w:rFonts w:eastAsia="Yu Mincho"/>
        </w:rPr>
        <w:tab/>
        <w:t>NR-ARFCN and channel raster</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638" w:name="_Toc21340742"/>
      <w:bookmarkStart w:id="639" w:name="_Toc29805189"/>
      <w:bookmarkStart w:id="640" w:name="_Toc36456398"/>
      <w:bookmarkStart w:id="641" w:name="_Toc36469496"/>
      <w:bookmarkStart w:id="642" w:name="_Toc37253905"/>
      <w:bookmarkStart w:id="643" w:name="_Toc37322762"/>
      <w:bookmarkStart w:id="644" w:name="_Toc37324168"/>
      <w:bookmarkStart w:id="645" w:name="_Toc45889691"/>
      <w:bookmarkStart w:id="646" w:name="_Toc52196345"/>
      <w:bookmarkStart w:id="647" w:name="_Toc52197325"/>
      <w:bookmarkStart w:id="648" w:name="_Toc53173048"/>
      <w:bookmarkStart w:id="649" w:name="_Toc53173417"/>
      <w:bookmarkStart w:id="650" w:name="_Toc61119406"/>
      <w:bookmarkStart w:id="651" w:name="_Toc61119788"/>
      <w:bookmarkStart w:id="652" w:name="_Toc67925834"/>
      <w:bookmarkStart w:id="653" w:name="_Toc75273472"/>
      <w:bookmarkStart w:id="654" w:name="_Toc76510372"/>
      <w:bookmarkStart w:id="655" w:name="_Toc83129525"/>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32" type="#_x0000_t75" style="width:1in;height:35.7pt" o:ole="">
                  <v:imagedata r:id="rId14" o:title=""/>
                </v:shape>
                <o:OLEObject Type="Embed" ProgID="Equation.3" ShapeID="_x0000_i1032" DrawAspect="Content" ObjectID="_1694563491"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33" type="#_x0000_t75" style="width:1in;height:35.7pt" o:ole="">
                  <v:imagedata r:id="rId16" o:title=""/>
                </v:shape>
                <o:OLEObject Type="Embed" ProgID="Equation.3" ShapeID="_x0000_i1033" DrawAspect="Content" ObjectID="_1694563492"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656" w:name="_Toc21340743"/>
      <w:bookmarkStart w:id="657" w:name="_Toc29805190"/>
      <w:bookmarkStart w:id="658" w:name="_Toc36456399"/>
      <w:bookmarkStart w:id="659" w:name="_Toc36469497"/>
      <w:bookmarkStart w:id="660" w:name="_Toc37253906"/>
      <w:bookmarkStart w:id="661" w:name="_Toc37322763"/>
      <w:bookmarkStart w:id="662" w:name="_Toc37324169"/>
      <w:bookmarkStart w:id="663" w:name="_Toc45889692"/>
      <w:bookmarkStart w:id="664" w:name="_Toc52196346"/>
      <w:bookmarkStart w:id="665" w:name="_Toc52197326"/>
      <w:bookmarkStart w:id="666" w:name="_Toc53173049"/>
      <w:bookmarkStart w:id="667" w:name="_Toc53173418"/>
      <w:bookmarkStart w:id="668" w:name="_Toc61119407"/>
      <w:bookmarkStart w:id="669" w:name="_Toc61119789"/>
      <w:bookmarkStart w:id="670" w:name="_Toc67925835"/>
      <w:bookmarkStart w:id="671" w:name="_Toc75273473"/>
      <w:bookmarkStart w:id="672" w:name="_Toc76510373"/>
      <w:bookmarkStart w:id="673" w:name="_Toc83129526"/>
      <w:r w:rsidRPr="00C04A08">
        <w:rPr>
          <w:rFonts w:eastAsia="Yu Mincho"/>
        </w:rPr>
        <w:t>5.4.2.3</w:t>
      </w:r>
      <w:r w:rsidRPr="00C04A08">
        <w:rPr>
          <w:rFonts w:eastAsia="Yu Mincho"/>
        </w:rPr>
        <w:tab/>
        <w:t>Channel raster entries for each operating band</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51614D0A"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747A207A"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1CD55A7E"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3FFD4FCB" w14:textId="77777777" w:rsidR="006373E1" w:rsidRPr="00C04A08" w:rsidRDefault="006373E1" w:rsidP="00BF6F78">
            <w:pPr>
              <w:pStyle w:val="TAH"/>
            </w:pPr>
            <w:r w:rsidRPr="00C04A08">
              <w:t>ΔF</w:t>
            </w:r>
            <w:r w:rsidRPr="00C04A08">
              <w:rPr>
                <w:vertAlign w:val="subscript"/>
              </w:rPr>
              <w:t>Raster</w:t>
            </w:r>
          </w:p>
          <w:p w14:paraId="73EAE52D" w14:textId="77777777"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1566E5AA" w14:textId="77777777" w:rsidR="006373E1" w:rsidRPr="00C04A08" w:rsidRDefault="006373E1" w:rsidP="00BF6F78">
            <w:pPr>
              <w:pStyle w:val="TAH"/>
              <w:rPr>
                <w:rFonts w:eastAsia="Yu Mincho"/>
              </w:rPr>
            </w:pPr>
            <w:r w:rsidRPr="00C04A08">
              <w:rPr>
                <w:rFonts w:eastAsia="Yu Mincho"/>
              </w:rPr>
              <w:t>Uplink and Downlink</w:t>
            </w:r>
          </w:p>
          <w:p w14:paraId="2785570B"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416901E2"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01CDED4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C3CDF4F"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164F9E43"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07772B89"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29AFD27"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41493B5"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34737B9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D586156" w14:textId="77777777" w:rsidR="00BF6F78" w:rsidRPr="00C04A08" w:rsidRDefault="00BF6F78" w:rsidP="003C78FE">
            <w:pPr>
              <w:pStyle w:val="TAC"/>
              <w:rPr>
                <w:lang w:eastAsia="ja-JP"/>
              </w:rPr>
            </w:pPr>
            <w:r w:rsidRPr="00C04A08">
              <w:t>2054167 – &lt;2&gt; – 2104165</w:t>
            </w:r>
          </w:p>
        </w:tc>
      </w:tr>
      <w:tr w:rsidR="00BF6F78" w:rsidRPr="00C04A08" w14:paraId="405B6AF9"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EEEA40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44165DE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291C5E53"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07B1915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E239D9D"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7624AA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0D5DDF9" w14:textId="77777777" w:rsidR="00BF6F78" w:rsidRPr="00C04A08" w:rsidRDefault="00BF6F78" w:rsidP="003C78FE">
            <w:pPr>
              <w:pStyle w:val="TAC"/>
              <w:rPr>
                <w:lang w:eastAsia="ja-JP"/>
              </w:rPr>
            </w:pPr>
            <w:r w:rsidRPr="00C04A08">
              <w:t>2016667 – &lt;2&gt; – 2070831</w:t>
            </w:r>
          </w:p>
        </w:tc>
      </w:tr>
      <w:tr w:rsidR="00EB29A2" w:rsidRPr="00C04A08" w14:paraId="5F085EB6" w14:textId="77777777" w:rsidTr="003C78FE">
        <w:trPr>
          <w:jc w:val="center"/>
        </w:trPr>
        <w:tc>
          <w:tcPr>
            <w:tcW w:w="1242" w:type="dxa"/>
            <w:tcBorders>
              <w:left w:val="single" w:sz="4" w:space="0" w:color="auto"/>
              <w:bottom w:val="nil"/>
              <w:right w:val="single" w:sz="4" w:space="0" w:color="auto"/>
            </w:tcBorders>
            <w:shd w:val="clear" w:color="auto" w:fill="auto"/>
          </w:tcPr>
          <w:p w14:paraId="4221A86C" w14:textId="77777777" w:rsidR="00EB29A2" w:rsidRPr="00C04A08" w:rsidRDefault="00EB29A2" w:rsidP="00EB29A2">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20470DB4" w14:textId="77777777" w:rsidR="00EB29A2" w:rsidRPr="00C04A08" w:rsidRDefault="00EB29A2" w:rsidP="00EB29A2">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60E57D64" w14:textId="76BD4FED" w:rsidR="00EB29A2" w:rsidRPr="00C04A08" w:rsidRDefault="00EB29A2" w:rsidP="00EB29A2">
            <w:pPr>
              <w:pStyle w:val="TAC"/>
            </w:pPr>
            <w:r>
              <w:t>227083</w:t>
            </w:r>
            <w:r>
              <w:rPr>
                <w:rFonts w:hint="eastAsia"/>
                <w:lang w:eastAsia="zh-CN"/>
              </w:rPr>
              <w:t>3</w:t>
            </w:r>
            <w:r>
              <w:rPr>
                <w:rFonts w:eastAsia="Yu Mincho"/>
              </w:rPr>
              <w:t xml:space="preserve"> – &lt;1&gt; – 2337499</w:t>
            </w:r>
          </w:p>
        </w:tc>
      </w:tr>
      <w:tr w:rsidR="00EB29A2" w:rsidRPr="00C04A08" w14:paraId="70DC5C26"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F264FD8" w14:textId="77777777" w:rsidR="00EB29A2" w:rsidRPr="00C04A08" w:rsidRDefault="00EB29A2" w:rsidP="00EB29A2">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5BD2089A" w14:textId="77777777" w:rsidR="00EB29A2" w:rsidRPr="00C04A08" w:rsidRDefault="00EB29A2" w:rsidP="00EB29A2">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23A0F4CF" w14:textId="57B0259E" w:rsidR="00EB29A2" w:rsidRPr="00C04A08" w:rsidRDefault="00EB29A2" w:rsidP="00EB29A2">
            <w:pPr>
              <w:pStyle w:val="TAC"/>
            </w:pPr>
            <w:r>
              <w:t>227083</w:t>
            </w:r>
            <w:r>
              <w:rPr>
                <w:rFonts w:hint="eastAsia"/>
                <w:lang w:eastAsia="zh-CN"/>
              </w:rPr>
              <w:t xml:space="preserve">3 </w:t>
            </w:r>
            <w:r>
              <w:rPr>
                <w:rFonts w:eastAsia="Yu Mincho"/>
              </w:rPr>
              <w:t>– &lt;2&gt; – 2337499</w:t>
            </w:r>
          </w:p>
        </w:tc>
      </w:tr>
      <w:tr w:rsidR="00BF6F78" w:rsidRPr="00C04A08" w14:paraId="5186193E"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50C80B6D"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256B248C"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1A65E16F"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52827CCB"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0834906"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7953B6D"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315B30A" w14:textId="77777777" w:rsidR="00BF6F78" w:rsidRPr="00C04A08" w:rsidRDefault="00BF6F78" w:rsidP="003C78FE">
            <w:pPr>
              <w:pStyle w:val="TAC"/>
              <w:rPr>
                <w:lang w:eastAsia="ja-JP"/>
              </w:rPr>
            </w:pPr>
            <w:r w:rsidRPr="00C04A08">
              <w:t>2229167 – &lt;2&gt; – 2279165</w:t>
            </w:r>
          </w:p>
        </w:tc>
      </w:tr>
      <w:tr w:rsidR="00BF6F78" w:rsidRPr="00C04A08" w14:paraId="5EB6A1D5"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2FA62BE"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0AAAFB8D"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5C8112AF" w14:textId="77777777" w:rsidR="00BF6F78" w:rsidRPr="00C04A08" w:rsidRDefault="00BF6F78" w:rsidP="003C78FE">
            <w:pPr>
              <w:pStyle w:val="TAC"/>
              <w:rPr>
                <w:lang w:eastAsia="ja-JP"/>
              </w:rPr>
            </w:pPr>
            <w:r w:rsidRPr="00C04A08">
              <w:t>2070833 – &lt;1&gt; – 2084999</w:t>
            </w:r>
          </w:p>
        </w:tc>
      </w:tr>
      <w:tr w:rsidR="00BF6F78" w:rsidRPr="00C04A08" w14:paraId="46121B15" w14:textId="77777777" w:rsidTr="000036E4">
        <w:trPr>
          <w:jc w:val="center"/>
        </w:trPr>
        <w:tc>
          <w:tcPr>
            <w:tcW w:w="1242" w:type="dxa"/>
            <w:tcBorders>
              <w:top w:val="nil"/>
              <w:left w:val="single" w:sz="4" w:space="0" w:color="auto"/>
              <w:bottom w:val="single" w:sz="4" w:space="0" w:color="auto"/>
              <w:right w:val="single" w:sz="4" w:space="0" w:color="auto"/>
            </w:tcBorders>
            <w:shd w:val="clear" w:color="auto" w:fill="auto"/>
          </w:tcPr>
          <w:p w14:paraId="1F6B558D"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73BDCEA6"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53AD9AA2" w14:textId="77777777" w:rsidR="00BF6F78" w:rsidRPr="00C04A08" w:rsidRDefault="00BF6F78" w:rsidP="003C78FE">
            <w:pPr>
              <w:pStyle w:val="TAC"/>
            </w:pPr>
            <w:r w:rsidRPr="00C04A08">
              <w:t>2070833 – &lt;2&gt; – 2084999</w:t>
            </w:r>
          </w:p>
        </w:tc>
      </w:tr>
      <w:tr w:rsidR="000036E4" w:rsidRPr="00C04A08" w14:paraId="41CE5A92" w14:textId="77777777" w:rsidTr="000036E4">
        <w:trPr>
          <w:jc w:val="center"/>
        </w:trPr>
        <w:tc>
          <w:tcPr>
            <w:tcW w:w="1242" w:type="dxa"/>
            <w:tcBorders>
              <w:top w:val="single" w:sz="4" w:space="0" w:color="auto"/>
              <w:left w:val="single" w:sz="4" w:space="0" w:color="auto"/>
              <w:bottom w:val="nil"/>
              <w:right w:val="single" w:sz="4" w:space="0" w:color="auto"/>
            </w:tcBorders>
          </w:tcPr>
          <w:p w14:paraId="3A26364E" w14:textId="0B13C2E9" w:rsidR="000036E4" w:rsidRPr="00C04A08" w:rsidRDefault="000036E4" w:rsidP="000036E4">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66FE16CA" w14:textId="10291F51" w:rsidR="000036E4" w:rsidRPr="00C04A08" w:rsidRDefault="000036E4" w:rsidP="000036E4">
            <w:pPr>
              <w:pStyle w:val="TAC"/>
            </w:pPr>
            <w:r>
              <w:t>60</w:t>
            </w:r>
          </w:p>
        </w:tc>
        <w:tc>
          <w:tcPr>
            <w:tcW w:w="2876" w:type="dxa"/>
            <w:tcBorders>
              <w:top w:val="single" w:sz="4" w:space="0" w:color="auto"/>
              <w:left w:val="single" w:sz="4" w:space="0" w:color="auto"/>
              <w:bottom w:val="single" w:sz="4" w:space="0" w:color="auto"/>
              <w:right w:val="single" w:sz="4" w:space="0" w:color="auto"/>
            </w:tcBorders>
          </w:tcPr>
          <w:p w14:paraId="3CBD3606" w14:textId="14A32285" w:rsidR="000036E4" w:rsidRPr="00C04A08" w:rsidRDefault="000036E4" w:rsidP="000036E4">
            <w:pPr>
              <w:pStyle w:val="TAC"/>
            </w:pPr>
            <w:r>
              <w:t>2399166</w:t>
            </w:r>
            <w:r>
              <w:rPr>
                <w:rFonts w:eastAsia="Yu Mincho"/>
              </w:rPr>
              <w:t xml:space="preserve"> – &lt;1&gt; – 2415832</w:t>
            </w:r>
          </w:p>
        </w:tc>
      </w:tr>
      <w:tr w:rsidR="000036E4" w:rsidRPr="00C04A08" w14:paraId="70E53F42" w14:textId="77777777" w:rsidTr="000036E4">
        <w:trPr>
          <w:jc w:val="center"/>
        </w:trPr>
        <w:tc>
          <w:tcPr>
            <w:tcW w:w="1242" w:type="dxa"/>
            <w:tcBorders>
              <w:top w:val="nil"/>
              <w:left w:val="single" w:sz="4" w:space="0" w:color="auto"/>
              <w:bottom w:val="single" w:sz="4" w:space="0" w:color="auto"/>
              <w:right w:val="single" w:sz="4" w:space="0" w:color="auto"/>
            </w:tcBorders>
          </w:tcPr>
          <w:p w14:paraId="5A50A08D" w14:textId="77777777" w:rsidR="000036E4" w:rsidRPr="00C04A08" w:rsidRDefault="000036E4" w:rsidP="000036E4">
            <w:pPr>
              <w:pStyle w:val="TAC"/>
            </w:pPr>
          </w:p>
        </w:tc>
        <w:tc>
          <w:tcPr>
            <w:tcW w:w="1146" w:type="dxa"/>
            <w:tcBorders>
              <w:top w:val="single" w:sz="4" w:space="0" w:color="auto"/>
              <w:left w:val="single" w:sz="4" w:space="0" w:color="auto"/>
              <w:bottom w:val="single" w:sz="4" w:space="0" w:color="auto"/>
              <w:right w:val="single" w:sz="4" w:space="0" w:color="auto"/>
            </w:tcBorders>
          </w:tcPr>
          <w:p w14:paraId="622C3489" w14:textId="517015B7" w:rsidR="000036E4" w:rsidRPr="00C04A08" w:rsidRDefault="000036E4" w:rsidP="000036E4">
            <w:pPr>
              <w:pStyle w:val="TAC"/>
            </w:pPr>
            <w:r>
              <w:t>120</w:t>
            </w:r>
          </w:p>
        </w:tc>
        <w:tc>
          <w:tcPr>
            <w:tcW w:w="2876" w:type="dxa"/>
            <w:tcBorders>
              <w:top w:val="single" w:sz="4" w:space="0" w:color="auto"/>
              <w:left w:val="single" w:sz="4" w:space="0" w:color="auto"/>
              <w:bottom w:val="single" w:sz="4" w:space="0" w:color="auto"/>
              <w:right w:val="single" w:sz="4" w:space="0" w:color="auto"/>
            </w:tcBorders>
          </w:tcPr>
          <w:p w14:paraId="54E85A83" w14:textId="53FDFFAC" w:rsidR="000036E4" w:rsidRPr="00C04A08" w:rsidRDefault="000036E4" w:rsidP="000036E4">
            <w:pPr>
              <w:pStyle w:val="TAC"/>
            </w:pPr>
            <w:r>
              <w:t>2399167</w:t>
            </w:r>
            <w:r>
              <w:rPr>
                <w:rFonts w:eastAsia="Yu Mincho"/>
              </w:rPr>
              <w:t xml:space="preserve"> – &lt;2&gt; – 2415831</w:t>
            </w:r>
          </w:p>
        </w:tc>
      </w:tr>
    </w:tbl>
    <w:p w14:paraId="3FA5D37D" w14:textId="77777777" w:rsidR="00842EF7" w:rsidRPr="00C04A08" w:rsidRDefault="00842EF7" w:rsidP="00842EF7">
      <w:pPr>
        <w:rPr>
          <w:rFonts w:eastAsia="Yu Mincho"/>
        </w:rPr>
      </w:pPr>
    </w:p>
    <w:p w14:paraId="57AF3A9A" w14:textId="77777777" w:rsidR="00842EF7" w:rsidRPr="00C04A08" w:rsidRDefault="00842EF7" w:rsidP="00842EF7">
      <w:pPr>
        <w:pStyle w:val="Heading3"/>
        <w:rPr>
          <w:rFonts w:eastAsia="Yu Mincho"/>
        </w:rPr>
      </w:pPr>
      <w:bookmarkStart w:id="674" w:name="_Toc21340744"/>
      <w:bookmarkStart w:id="675" w:name="_Toc29805191"/>
      <w:bookmarkStart w:id="676" w:name="_Toc36456400"/>
      <w:bookmarkStart w:id="677" w:name="_Toc36469498"/>
      <w:bookmarkStart w:id="678" w:name="_Toc37253907"/>
      <w:bookmarkStart w:id="679" w:name="_Toc37322764"/>
      <w:bookmarkStart w:id="680" w:name="_Toc37324170"/>
      <w:bookmarkStart w:id="681" w:name="_Toc45889693"/>
      <w:bookmarkStart w:id="682" w:name="_Toc52196347"/>
      <w:bookmarkStart w:id="683" w:name="_Toc52197327"/>
      <w:bookmarkStart w:id="684" w:name="_Toc53173050"/>
      <w:bookmarkStart w:id="685" w:name="_Toc53173419"/>
      <w:bookmarkStart w:id="686" w:name="_Toc61119408"/>
      <w:bookmarkStart w:id="687" w:name="_Toc61119790"/>
      <w:bookmarkStart w:id="688" w:name="_Toc67925836"/>
      <w:bookmarkStart w:id="689" w:name="_Toc75273474"/>
      <w:bookmarkStart w:id="690" w:name="_Toc76510374"/>
      <w:bookmarkStart w:id="691" w:name="_Toc83129527"/>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7867F7C4" w14:textId="77777777" w:rsidR="00842EF7" w:rsidRPr="00C04A08" w:rsidRDefault="00842EF7" w:rsidP="00842EF7">
      <w:pPr>
        <w:pStyle w:val="Heading4"/>
        <w:rPr>
          <w:rFonts w:eastAsia="Yu Mincho"/>
        </w:rPr>
      </w:pPr>
      <w:bookmarkStart w:id="692" w:name="_Toc21340745"/>
      <w:bookmarkStart w:id="693" w:name="_Toc29805192"/>
      <w:bookmarkStart w:id="694" w:name="_Toc36456401"/>
      <w:bookmarkStart w:id="695" w:name="_Toc36469499"/>
      <w:bookmarkStart w:id="696" w:name="_Toc37253908"/>
      <w:bookmarkStart w:id="697" w:name="_Toc37322765"/>
      <w:bookmarkStart w:id="698" w:name="_Toc37324171"/>
      <w:bookmarkStart w:id="699" w:name="_Toc45889694"/>
      <w:bookmarkStart w:id="700" w:name="_Toc52196348"/>
      <w:bookmarkStart w:id="701" w:name="_Toc52197328"/>
      <w:bookmarkStart w:id="702" w:name="_Toc53173051"/>
      <w:bookmarkStart w:id="703" w:name="_Toc53173420"/>
      <w:bookmarkStart w:id="704" w:name="_Toc61119409"/>
      <w:bookmarkStart w:id="705" w:name="_Toc61119791"/>
      <w:bookmarkStart w:id="706" w:name="_Toc67925837"/>
      <w:bookmarkStart w:id="707" w:name="_Toc75273475"/>
      <w:bookmarkStart w:id="708" w:name="_Toc76510375"/>
      <w:bookmarkStart w:id="709" w:name="_Toc83129528"/>
      <w:r w:rsidRPr="00C04A08">
        <w:rPr>
          <w:rFonts w:eastAsia="Yu Mincho"/>
        </w:rPr>
        <w:t>5.4.3.1</w:t>
      </w:r>
      <w:r w:rsidRPr="00C04A08">
        <w:rPr>
          <w:rFonts w:eastAsia="Yu Mincho"/>
        </w:rPr>
        <w:tab/>
        <w:t>Synchronization raster and numbering</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710" w:name="_Toc21340746"/>
      <w:bookmarkStart w:id="711" w:name="_Toc29805193"/>
      <w:bookmarkStart w:id="712" w:name="_Toc36456402"/>
      <w:bookmarkStart w:id="713" w:name="_Toc36469500"/>
      <w:bookmarkStart w:id="714" w:name="_Toc37253909"/>
      <w:bookmarkStart w:id="715" w:name="_Toc37322766"/>
      <w:bookmarkStart w:id="716" w:name="_Toc37324172"/>
      <w:bookmarkStart w:id="717" w:name="_Toc45889695"/>
      <w:bookmarkStart w:id="718" w:name="_Toc52196349"/>
      <w:bookmarkStart w:id="719" w:name="_Toc52197329"/>
      <w:bookmarkStart w:id="720" w:name="_Toc53173052"/>
      <w:bookmarkStart w:id="721" w:name="_Toc53173421"/>
      <w:bookmarkStart w:id="722" w:name="_Toc61119410"/>
      <w:bookmarkStart w:id="723" w:name="_Toc61119792"/>
      <w:bookmarkStart w:id="724" w:name="_Toc67925838"/>
      <w:bookmarkStart w:id="725" w:name="_Toc75273476"/>
      <w:bookmarkStart w:id="726" w:name="_Toc76510376"/>
      <w:bookmarkStart w:id="727" w:name="_Toc83129529"/>
      <w:r w:rsidRPr="00C04A08">
        <w:rPr>
          <w:rFonts w:eastAsia="Yu Mincho"/>
        </w:rPr>
        <w:t>5.4.3.2</w:t>
      </w:r>
      <w:r w:rsidRPr="00C04A08">
        <w:rPr>
          <w:rFonts w:eastAsia="Yu Mincho"/>
        </w:rPr>
        <w:tab/>
        <w:t>Synchronization raster to synchronization block resource element mapping</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5826059B" w14:textId="77777777" w:rsidR="00842EF7" w:rsidRPr="00C04A08" w:rsidRDefault="00842EF7" w:rsidP="00842EF7">
      <w:pPr>
        <w:rPr>
          <w:rFonts w:eastAsia="Yu Mincho"/>
        </w:rPr>
      </w:pPr>
      <w:bookmarkStart w:id="728"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729" w:name="_Toc29805194"/>
      <w:bookmarkStart w:id="730" w:name="_Toc36456403"/>
      <w:bookmarkStart w:id="731" w:name="_Toc36469501"/>
      <w:bookmarkStart w:id="732" w:name="_Toc37253910"/>
      <w:bookmarkStart w:id="733" w:name="_Toc37322767"/>
      <w:bookmarkStart w:id="734" w:name="_Toc37324173"/>
      <w:bookmarkStart w:id="735" w:name="_Toc45889696"/>
      <w:bookmarkStart w:id="736" w:name="_Toc52196350"/>
      <w:bookmarkStart w:id="737" w:name="_Toc52197330"/>
      <w:bookmarkStart w:id="738" w:name="_Toc53173053"/>
      <w:bookmarkStart w:id="739" w:name="_Toc53173422"/>
      <w:bookmarkStart w:id="740" w:name="_Toc61119411"/>
      <w:bookmarkStart w:id="741" w:name="_Toc61119793"/>
      <w:bookmarkStart w:id="742" w:name="_Toc67925839"/>
      <w:bookmarkStart w:id="743" w:name="_Toc75273477"/>
      <w:bookmarkStart w:id="744" w:name="_Toc76510377"/>
      <w:bookmarkStart w:id="745" w:name="_Toc83129530"/>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6B4C6BDF" w14:textId="77777777" w:rsidR="00B9210A" w:rsidRPr="00C04A08" w:rsidRDefault="00B9210A" w:rsidP="00B9210A">
      <w:pPr>
        <w:pStyle w:val="TH"/>
        <w:rPr>
          <w:rFonts w:eastAsia="Yu Mincho"/>
        </w:rPr>
      </w:pPr>
      <w:bookmarkStart w:id="746" w:name="_Toc21340748"/>
      <w:bookmarkStart w:id="747" w:name="_Toc29805195"/>
      <w:bookmarkStart w:id="748" w:name="_Toc36456404"/>
      <w:bookmarkStart w:id="749" w:name="_Toc36469502"/>
      <w:bookmarkStart w:id="750" w:name="_Toc37253911"/>
      <w:bookmarkStart w:id="751" w:name="_Toc37322768"/>
      <w:bookmarkStart w:id="752" w:name="_Toc37324174"/>
      <w:bookmarkStart w:id="753"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320CB3DF"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6DD32892" w14:textId="77777777"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58C84BDE" w14:textId="77777777"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171373F8" w14:textId="77777777"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054AF48" w14:textId="77777777" w:rsidR="00B9210A" w:rsidRPr="00C04A08" w:rsidRDefault="00B9210A" w:rsidP="00877CB1">
            <w:pPr>
              <w:pStyle w:val="TAH"/>
              <w:rPr>
                <w:rFonts w:eastAsia="Yu Mincho"/>
                <w:vertAlign w:val="subscript"/>
              </w:rPr>
            </w:pPr>
            <w:r w:rsidRPr="00C04A08">
              <w:rPr>
                <w:rFonts w:eastAsia="Yu Mincho"/>
              </w:rPr>
              <w:t>Range of GSCN</w:t>
            </w:r>
          </w:p>
          <w:p w14:paraId="2BD55438" w14:textId="77777777"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786C5362"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2C5D4F73" w14:textId="77777777"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12BDB5AA"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2EEE7CB"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723F1097" w14:textId="77777777" w:rsidR="00BF6F78" w:rsidRPr="00C04A08" w:rsidRDefault="00BF6F78" w:rsidP="00877CB1">
            <w:pPr>
              <w:pStyle w:val="TAC"/>
              <w:rPr>
                <w:rFonts w:eastAsia="Yu Mincho"/>
              </w:rPr>
            </w:pPr>
            <w:r w:rsidRPr="00C04A08">
              <w:t>22388 - &lt;1&gt; - 22558</w:t>
            </w:r>
          </w:p>
        </w:tc>
      </w:tr>
      <w:tr w:rsidR="00BF6F78" w:rsidRPr="00C04A08" w14:paraId="1DFDCD69"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EC7D168"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02B977E6"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0396270"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548218CA" w14:textId="77777777" w:rsidR="00BF6F78" w:rsidRPr="00C04A08" w:rsidRDefault="00BF6F78" w:rsidP="00877CB1">
            <w:pPr>
              <w:pStyle w:val="TAC"/>
            </w:pPr>
            <w:r w:rsidRPr="00C04A08">
              <w:t>22390 - &lt;2&gt; - 22556</w:t>
            </w:r>
          </w:p>
        </w:tc>
      </w:tr>
      <w:tr w:rsidR="00BF6F78" w:rsidRPr="00C04A08" w14:paraId="40D3D408"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2CBDE852" w14:textId="77777777"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0C866DF4"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34ED27" w14:textId="77777777"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57ABDE5" w14:textId="77777777" w:rsidR="00BF6F78" w:rsidRPr="00C04A08" w:rsidRDefault="00BF6F78" w:rsidP="00877CB1">
            <w:pPr>
              <w:pStyle w:val="TAC"/>
            </w:pPr>
            <w:r w:rsidRPr="00C04A08">
              <w:rPr>
                <w:rFonts w:eastAsia="Yu Mincho"/>
              </w:rPr>
              <w:t>22257 - &lt;1&gt; - 22443</w:t>
            </w:r>
          </w:p>
        </w:tc>
      </w:tr>
      <w:tr w:rsidR="00BF6F78" w:rsidRPr="00C04A08" w14:paraId="169D206A"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197A0895"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79A7EF27"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A8E9FC2" w14:textId="77777777"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93A13C" w14:textId="77777777"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2288DA1F"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24F13D07" w14:textId="77777777"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55BF0A10"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F1DD7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05C99C96" w14:textId="77777777" w:rsidR="00BF6F78" w:rsidRPr="00C04A08" w:rsidRDefault="00BF6F78" w:rsidP="00877CB1">
            <w:pPr>
              <w:pStyle w:val="TAC"/>
              <w:rPr>
                <w:rFonts w:eastAsia="Yu Mincho"/>
              </w:rPr>
            </w:pPr>
            <w:r w:rsidRPr="00C04A08">
              <w:t>23140 – &lt;1&gt; – 23369</w:t>
            </w:r>
          </w:p>
        </w:tc>
      </w:tr>
      <w:tr w:rsidR="00BF6F78" w:rsidRPr="00C04A08" w14:paraId="73C2CF4D"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77249081"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0C89C60"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B23DDED"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A0598C6" w14:textId="77777777" w:rsidR="00BF6F78" w:rsidRPr="00C04A08" w:rsidRDefault="00BF6F78" w:rsidP="00877CB1">
            <w:pPr>
              <w:pStyle w:val="TAC"/>
              <w:rPr>
                <w:rFonts w:eastAsia="Yu Mincho"/>
              </w:rPr>
            </w:pPr>
            <w:r w:rsidRPr="00C04A08">
              <w:t>23142 – &lt;2&gt; – 23368</w:t>
            </w:r>
          </w:p>
        </w:tc>
      </w:tr>
      <w:tr w:rsidR="00BF6F78" w:rsidRPr="00C04A08" w14:paraId="3A61787E"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397A1FB" w14:textId="77777777"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3B2DC7F7"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65D27E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ED05BE1" w14:textId="77777777" w:rsidR="00BF6F78" w:rsidRPr="00C04A08" w:rsidRDefault="00BF6F78" w:rsidP="00877CB1">
            <w:pPr>
              <w:pStyle w:val="TAC"/>
              <w:rPr>
                <w:rFonts w:eastAsia="Yu Mincho"/>
              </w:rPr>
            </w:pPr>
            <w:r w:rsidRPr="00C04A08">
              <w:t>22995 - &lt;1&gt; - 23166</w:t>
            </w:r>
          </w:p>
        </w:tc>
      </w:tr>
      <w:tr w:rsidR="00BF6F78" w:rsidRPr="00C04A08" w14:paraId="068F5AF3"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485844A0"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7D4D9992"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5096203"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7401DD2F" w14:textId="77777777" w:rsidR="00BF6F78" w:rsidRPr="00C04A08" w:rsidRDefault="00BF6F78" w:rsidP="00877CB1">
            <w:pPr>
              <w:pStyle w:val="TAC"/>
            </w:pPr>
            <w:r w:rsidRPr="00C04A08">
              <w:t>22996 - &lt;2&gt; - 23164</w:t>
            </w:r>
          </w:p>
        </w:tc>
      </w:tr>
      <w:tr w:rsidR="00BF6F78" w:rsidRPr="00C04A08" w14:paraId="2CC0616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44A0CDF4" w14:textId="777777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6809F3E3"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0DE3B08"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488B8D81" w14:textId="77777777" w:rsidR="00BF6F78" w:rsidRPr="00C04A08" w:rsidRDefault="00BF6F78" w:rsidP="00877CB1">
            <w:pPr>
              <w:pStyle w:val="TAC"/>
            </w:pPr>
            <w:r w:rsidRPr="00C04A08">
              <w:t>22446 - &lt;1&gt; - 22492</w:t>
            </w:r>
          </w:p>
        </w:tc>
      </w:tr>
      <w:tr w:rsidR="00BF6F78" w:rsidRPr="00C04A08" w14:paraId="74B49C64"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6B65C0EC"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39A71E63"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5B459128"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16DE9987" w14:textId="77777777" w:rsidR="00BF6F78" w:rsidRPr="00C04A08" w:rsidRDefault="00BF6F78" w:rsidP="00877CB1">
            <w:pPr>
              <w:pStyle w:val="TAC"/>
            </w:pPr>
            <w:r w:rsidRPr="00C04A08">
              <w:t>22446 - &lt;2&gt; - 22490</w:t>
            </w:r>
          </w:p>
        </w:tc>
      </w:tr>
      <w:tr w:rsidR="000036E4" w:rsidRPr="00C04A08" w14:paraId="64E2194B" w14:textId="77777777" w:rsidTr="000036E4">
        <w:trPr>
          <w:jc w:val="center"/>
        </w:trPr>
        <w:tc>
          <w:tcPr>
            <w:tcW w:w="2118" w:type="dxa"/>
            <w:tcBorders>
              <w:top w:val="single" w:sz="4" w:space="0" w:color="auto"/>
              <w:left w:val="single" w:sz="4" w:space="0" w:color="auto"/>
              <w:bottom w:val="nil"/>
              <w:right w:val="single" w:sz="4" w:space="0" w:color="auto"/>
            </w:tcBorders>
            <w:vAlign w:val="center"/>
          </w:tcPr>
          <w:p w14:paraId="16795940" w14:textId="55C1074C" w:rsidR="000036E4" w:rsidRPr="00C04A08" w:rsidRDefault="000036E4" w:rsidP="000036E4">
            <w:pPr>
              <w:pStyle w:val="TAC"/>
              <w:rPr>
                <w:rFonts w:eastAsia="Yu Mincho"/>
              </w:rPr>
            </w:pPr>
            <w:r>
              <w:rPr>
                <w:rFonts w:eastAsia="Yu Mincho"/>
              </w:rPr>
              <w:t>n262</w:t>
            </w:r>
          </w:p>
        </w:tc>
        <w:tc>
          <w:tcPr>
            <w:tcW w:w="2519" w:type="dxa"/>
            <w:tcBorders>
              <w:top w:val="single" w:sz="4" w:space="0" w:color="auto"/>
              <w:left w:val="single" w:sz="4" w:space="0" w:color="auto"/>
              <w:bottom w:val="single" w:sz="4" w:space="0" w:color="auto"/>
              <w:right w:val="single" w:sz="4" w:space="0" w:color="auto"/>
            </w:tcBorders>
          </w:tcPr>
          <w:p w14:paraId="4861B707" w14:textId="6941CF44" w:rsidR="000036E4" w:rsidRPr="00C04A08" w:rsidRDefault="000036E4" w:rsidP="000036E4">
            <w:pPr>
              <w:pStyle w:val="TAC"/>
            </w:pPr>
            <w:r>
              <w:t>120 kHz</w:t>
            </w:r>
          </w:p>
        </w:tc>
        <w:tc>
          <w:tcPr>
            <w:tcW w:w="2463" w:type="dxa"/>
            <w:tcBorders>
              <w:top w:val="single" w:sz="4" w:space="0" w:color="auto"/>
              <w:left w:val="single" w:sz="4" w:space="0" w:color="auto"/>
              <w:bottom w:val="single" w:sz="4" w:space="0" w:color="auto"/>
              <w:right w:val="single" w:sz="4" w:space="0" w:color="auto"/>
            </w:tcBorders>
          </w:tcPr>
          <w:p w14:paraId="67B76C05" w14:textId="1CB949AF" w:rsidR="000036E4" w:rsidRPr="00C04A08" w:rsidRDefault="000036E4" w:rsidP="000036E4">
            <w:pPr>
              <w:pStyle w:val="TAC"/>
            </w:pPr>
            <w:r>
              <w:t>Case D</w:t>
            </w:r>
          </w:p>
        </w:tc>
        <w:tc>
          <w:tcPr>
            <w:tcW w:w="2529" w:type="dxa"/>
            <w:tcBorders>
              <w:top w:val="single" w:sz="4" w:space="0" w:color="auto"/>
              <w:left w:val="single" w:sz="4" w:space="0" w:color="auto"/>
              <w:bottom w:val="single" w:sz="4" w:space="0" w:color="auto"/>
              <w:right w:val="single" w:sz="4" w:space="0" w:color="auto"/>
            </w:tcBorders>
          </w:tcPr>
          <w:p w14:paraId="02B7EBEA" w14:textId="0B4C7A38" w:rsidR="000036E4" w:rsidRPr="00C04A08" w:rsidRDefault="000036E4" w:rsidP="000036E4">
            <w:pPr>
              <w:pStyle w:val="TAC"/>
            </w:pPr>
            <w:r>
              <w:t>23586 – &lt;1&gt; – 23641</w:t>
            </w:r>
          </w:p>
        </w:tc>
      </w:tr>
      <w:tr w:rsidR="000036E4" w:rsidRPr="00C04A08" w14:paraId="1B7642B4" w14:textId="77777777" w:rsidTr="000036E4">
        <w:trPr>
          <w:jc w:val="center"/>
        </w:trPr>
        <w:tc>
          <w:tcPr>
            <w:tcW w:w="2118" w:type="dxa"/>
            <w:tcBorders>
              <w:top w:val="nil"/>
              <w:left w:val="single" w:sz="4" w:space="0" w:color="auto"/>
              <w:bottom w:val="single" w:sz="4" w:space="0" w:color="auto"/>
              <w:right w:val="single" w:sz="4" w:space="0" w:color="auto"/>
            </w:tcBorders>
            <w:vAlign w:val="center"/>
          </w:tcPr>
          <w:p w14:paraId="0F50B629" w14:textId="77777777" w:rsidR="000036E4" w:rsidRPr="00C04A08" w:rsidRDefault="000036E4" w:rsidP="000036E4">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266907D5" w14:textId="0FF9804D" w:rsidR="000036E4" w:rsidRPr="00C04A08" w:rsidRDefault="000036E4" w:rsidP="000036E4">
            <w:pPr>
              <w:pStyle w:val="TAC"/>
            </w:pPr>
            <w:r>
              <w:t>240 kHz</w:t>
            </w:r>
          </w:p>
        </w:tc>
        <w:tc>
          <w:tcPr>
            <w:tcW w:w="2463" w:type="dxa"/>
            <w:tcBorders>
              <w:top w:val="single" w:sz="4" w:space="0" w:color="auto"/>
              <w:left w:val="single" w:sz="4" w:space="0" w:color="auto"/>
              <w:bottom w:val="single" w:sz="4" w:space="0" w:color="auto"/>
              <w:right w:val="single" w:sz="4" w:space="0" w:color="auto"/>
            </w:tcBorders>
          </w:tcPr>
          <w:p w14:paraId="265E2E0D" w14:textId="71BBC829" w:rsidR="000036E4" w:rsidRPr="00C04A08" w:rsidRDefault="000036E4" w:rsidP="000036E4">
            <w:pPr>
              <w:pStyle w:val="TAC"/>
            </w:pPr>
            <w:r>
              <w:t>Case E</w:t>
            </w:r>
          </w:p>
        </w:tc>
        <w:tc>
          <w:tcPr>
            <w:tcW w:w="2529" w:type="dxa"/>
            <w:tcBorders>
              <w:top w:val="single" w:sz="4" w:space="0" w:color="auto"/>
              <w:left w:val="single" w:sz="4" w:space="0" w:color="auto"/>
              <w:bottom w:val="single" w:sz="4" w:space="0" w:color="auto"/>
              <w:right w:val="single" w:sz="4" w:space="0" w:color="auto"/>
            </w:tcBorders>
          </w:tcPr>
          <w:p w14:paraId="061980FE" w14:textId="4BFAC3F5" w:rsidR="000036E4" w:rsidRPr="00C04A08" w:rsidRDefault="000036E4" w:rsidP="000036E4">
            <w:pPr>
              <w:pStyle w:val="TAC"/>
            </w:pPr>
            <w:r>
              <w:t>23588 – &lt;2&gt; – 23640</w:t>
            </w:r>
          </w:p>
        </w:tc>
      </w:tr>
      <w:tr w:rsidR="00B9210A" w:rsidRPr="00C04A08" w14:paraId="79355525" w14:textId="77777777" w:rsidTr="00877CB1">
        <w:trPr>
          <w:jc w:val="center"/>
        </w:trPr>
        <w:tc>
          <w:tcPr>
            <w:tcW w:w="9629" w:type="dxa"/>
            <w:gridSpan w:val="4"/>
            <w:tcBorders>
              <w:left w:val="single" w:sz="4" w:space="0" w:color="auto"/>
              <w:bottom w:val="single" w:sz="4" w:space="0" w:color="auto"/>
              <w:right w:val="single" w:sz="4" w:space="0" w:color="auto"/>
            </w:tcBorders>
          </w:tcPr>
          <w:p w14:paraId="4FE0AC0D" w14:textId="77777777" w:rsidR="00B9210A" w:rsidRPr="00C04A08" w:rsidRDefault="00B9210A" w:rsidP="00877CB1">
            <w:pPr>
              <w:pStyle w:val="TAN"/>
            </w:pPr>
            <w:r w:rsidRPr="00C04A08">
              <w:t>NOTE 1:</w:t>
            </w:r>
            <w:r w:rsidRPr="00C04A08">
              <w:tab/>
              <w:t>SS Block pattern is defined in clause 4.1 in TS 38.213 [10].</w:t>
            </w:r>
          </w:p>
        </w:tc>
      </w:tr>
    </w:tbl>
    <w:p w14:paraId="0E107843" w14:textId="77777777" w:rsidR="00B9210A" w:rsidRPr="00C04A08" w:rsidRDefault="00B9210A" w:rsidP="00B9210A">
      <w:pPr>
        <w:rPr>
          <w:noProof/>
        </w:rPr>
      </w:pPr>
    </w:p>
    <w:p w14:paraId="28E253B8" w14:textId="77777777" w:rsidR="00842EF7" w:rsidRPr="00C04A08" w:rsidRDefault="00842EF7" w:rsidP="00842EF7">
      <w:pPr>
        <w:pStyle w:val="Heading2"/>
      </w:pPr>
      <w:bookmarkStart w:id="754" w:name="_Toc52196351"/>
      <w:bookmarkStart w:id="755" w:name="_Toc52197331"/>
      <w:bookmarkStart w:id="756" w:name="_Toc53173054"/>
      <w:bookmarkStart w:id="757" w:name="_Toc53173423"/>
      <w:bookmarkStart w:id="758" w:name="_Toc61119412"/>
      <w:bookmarkStart w:id="759" w:name="_Toc61119794"/>
      <w:bookmarkStart w:id="760" w:name="_Toc67925840"/>
      <w:bookmarkStart w:id="761" w:name="_Toc75273478"/>
      <w:bookmarkStart w:id="762" w:name="_Toc76510378"/>
      <w:bookmarkStart w:id="763" w:name="_Toc83129531"/>
      <w:r w:rsidRPr="00C04A08">
        <w:t>5.4A</w:t>
      </w:r>
      <w:r w:rsidRPr="00C04A08">
        <w:tab/>
        <w:t>Channel arrangement for CA</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0DB28839" w14:textId="77777777" w:rsidR="00842EF7" w:rsidRPr="00C04A08" w:rsidRDefault="00842EF7" w:rsidP="00842EF7">
      <w:pPr>
        <w:pStyle w:val="Heading3"/>
        <w:rPr>
          <w:rFonts w:eastAsia="Yu Mincho"/>
        </w:rPr>
      </w:pPr>
      <w:bookmarkStart w:id="764" w:name="_Toc21340749"/>
      <w:bookmarkStart w:id="765" w:name="_Toc29805196"/>
      <w:bookmarkStart w:id="766" w:name="_Toc36456405"/>
      <w:bookmarkStart w:id="767" w:name="_Toc36469503"/>
      <w:bookmarkStart w:id="768" w:name="_Toc37253912"/>
      <w:bookmarkStart w:id="769" w:name="_Toc37322769"/>
      <w:bookmarkStart w:id="770" w:name="_Toc37324175"/>
      <w:bookmarkStart w:id="771" w:name="_Toc45889698"/>
      <w:bookmarkStart w:id="772" w:name="_Toc52196352"/>
      <w:bookmarkStart w:id="773" w:name="_Toc52197332"/>
      <w:bookmarkStart w:id="774" w:name="_Toc53173055"/>
      <w:bookmarkStart w:id="775" w:name="_Toc53173424"/>
      <w:bookmarkStart w:id="776" w:name="_Toc61119413"/>
      <w:bookmarkStart w:id="777" w:name="_Toc61119795"/>
      <w:bookmarkStart w:id="778" w:name="_Toc67925841"/>
      <w:bookmarkStart w:id="779" w:name="_Toc75273479"/>
      <w:bookmarkStart w:id="780" w:name="_Toc76510379"/>
      <w:bookmarkStart w:id="781" w:name="_Toc83129532"/>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34" type="#_x0000_t75" style="width:409.9pt;height:35.7pt;mso-position-horizontal-relative:page;mso-position-vertical-relative:page" o:ole="">
            <v:fill o:detectmouseclick="t"/>
            <v:imagedata r:id="rId18" o:title=""/>
          </v:shape>
          <o:OLEObject Type="Embed" ProgID="Equation.3" ShapeID="对象 7" DrawAspect="Content" ObjectID="_1694563493"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174AF288" w14:textId="77777777" w:rsidR="00842EF7" w:rsidRPr="00C04A08" w:rsidRDefault="00842EF7" w:rsidP="00842EF7">
      <w:pPr>
        <w:rPr>
          <w:rFonts w:eastAsia="Yu Mincho"/>
          <w:lang w:val="en-US" w:eastAsia="zh-CN"/>
        </w:rPr>
      </w:pPr>
      <w:r w:rsidRPr="00C04A0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782" w:name="_Toc21340750"/>
      <w:bookmarkStart w:id="783" w:name="_Toc29805197"/>
      <w:bookmarkStart w:id="784" w:name="_Toc36456406"/>
      <w:bookmarkStart w:id="785" w:name="_Toc36469504"/>
      <w:bookmarkStart w:id="786" w:name="_Toc37253913"/>
      <w:bookmarkStart w:id="787" w:name="_Toc37322770"/>
      <w:bookmarkStart w:id="788" w:name="_Toc37324176"/>
      <w:bookmarkStart w:id="789" w:name="_Toc45889699"/>
      <w:bookmarkStart w:id="790" w:name="_Toc52196353"/>
      <w:bookmarkStart w:id="791" w:name="_Toc52197333"/>
      <w:bookmarkStart w:id="792" w:name="_Toc53173056"/>
      <w:bookmarkStart w:id="793" w:name="_Toc53173425"/>
      <w:bookmarkStart w:id="794" w:name="_Toc61119414"/>
      <w:bookmarkStart w:id="795" w:name="_Toc61119796"/>
      <w:bookmarkStart w:id="796" w:name="_Toc67925842"/>
      <w:bookmarkStart w:id="797" w:name="_Toc75273480"/>
      <w:bookmarkStart w:id="798" w:name="_Toc76510380"/>
      <w:bookmarkStart w:id="799" w:name="_Toc83129533"/>
      <w:r w:rsidRPr="00C04A08">
        <w:t>5.5</w:t>
      </w:r>
      <w:r w:rsidRPr="00C04A08">
        <w:tab/>
        <w:t>Configurations</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848C8AC" w14:textId="77777777" w:rsidR="00842EF7" w:rsidRPr="00C04A08" w:rsidRDefault="00842EF7" w:rsidP="00842EF7">
      <w:pPr>
        <w:pStyle w:val="Heading2"/>
      </w:pPr>
      <w:bookmarkStart w:id="800" w:name="_Toc21340751"/>
      <w:bookmarkStart w:id="801" w:name="_Toc29805198"/>
      <w:bookmarkStart w:id="802" w:name="_Toc36456407"/>
      <w:bookmarkStart w:id="803" w:name="_Toc36469505"/>
      <w:bookmarkStart w:id="804" w:name="_Toc37253914"/>
      <w:bookmarkStart w:id="805" w:name="_Toc37322771"/>
      <w:bookmarkStart w:id="806" w:name="_Toc37324177"/>
      <w:bookmarkStart w:id="807" w:name="_Toc45889700"/>
      <w:bookmarkStart w:id="808" w:name="_Toc52196354"/>
      <w:bookmarkStart w:id="809" w:name="_Toc52197334"/>
      <w:bookmarkStart w:id="810" w:name="_Toc53173057"/>
      <w:bookmarkStart w:id="811" w:name="_Toc53173426"/>
      <w:bookmarkStart w:id="812" w:name="_Toc61119415"/>
      <w:bookmarkStart w:id="813" w:name="_Toc61119797"/>
      <w:bookmarkStart w:id="814" w:name="_Toc67925843"/>
      <w:bookmarkStart w:id="815" w:name="_Toc75273481"/>
      <w:bookmarkStart w:id="816" w:name="_Toc76510381"/>
      <w:bookmarkStart w:id="817" w:name="_Toc83129534"/>
      <w:r w:rsidRPr="00C04A08">
        <w:t>5.5A</w:t>
      </w:r>
      <w:r w:rsidRPr="00C04A08">
        <w:tab/>
        <w:t>Configurations for CA</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7B475F19" w14:textId="77777777" w:rsidR="00842EF7" w:rsidRPr="00C04A08" w:rsidRDefault="00842EF7" w:rsidP="00842EF7">
      <w:pPr>
        <w:pStyle w:val="Heading3"/>
      </w:pPr>
      <w:bookmarkStart w:id="818" w:name="_Toc21340752"/>
      <w:bookmarkStart w:id="819" w:name="_Toc29805199"/>
      <w:bookmarkStart w:id="820" w:name="_Toc36456408"/>
      <w:bookmarkStart w:id="821" w:name="_Toc36469506"/>
      <w:bookmarkStart w:id="822" w:name="_Toc37253915"/>
      <w:bookmarkStart w:id="823" w:name="_Toc37322772"/>
      <w:bookmarkStart w:id="824" w:name="_Toc37324178"/>
      <w:bookmarkStart w:id="825" w:name="_Toc45889701"/>
      <w:bookmarkStart w:id="826" w:name="_Toc52196355"/>
      <w:bookmarkStart w:id="827" w:name="_Toc52197335"/>
      <w:bookmarkStart w:id="828" w:name="_Toc53173058"/>
      <w:bookmarkStart w:id="829" w:name="_Toc53173427"/>
      <w:bookmarkStart w:id="830" w:name="_Toc61119416"/>
      <w:bookmarkStart w:id="831" w:name="_Toc61119798"/>
      <w:bookmarkStart w:id="832" w:name="_Toc67925844"/>
      <w:bookmarkStart w:id="833" w:name="_Toc75273482"/>
      <w:bookmarkStart w:id="834" w:name="_Toc76510382"/>
      <w:bookmarkStart w:id="835" w:name="_Toc83129535"/>
      <w:r w:rsidRPr="00C04A08">
        <w:t>5.5A.1</w:t>
      </w:r>
      <w:r w:rsidRPr="00C04A08">
        <w:tab/>
        <w:t>Configurations for intra-band contiguous CA</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836" w:name="_Hlk511814538"/>
            <w:r w:rsidRPr="00C04A08">
              <w:t>NR CA configuration / Bandwidth combination set / Fallback group</w:t>
            </w:r>
          </w:p>
        </w:tc>
      </w:tr>
      <w:tr w:rsidR="00263719" w:rsidRPr="00C04A08" w14:paraId="477A0A06" w14:textId="77777777" w:rsidTr="000036E4">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50"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836"/>
      <w:tr w:rsidR="00842EF7" w:rsidRPr="00C04A08" w14:paraId="7055611D"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50" w:type="pct"/>
            <w:tcBorders>
              <w:top w:val="single" w:sz="6" w:space="0" w:color="auto"/>
              <w:left w:val="single" w:sz="6" w:space="0" w:color="auto"/>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50" w:type="pct"/>
            <w:tcBorders>
              <w:top w:val="single" w:sz="6" w:space="0" w:color="auto"/>
              <w:left w:val="single" w:sz="6" w:space="0" w:color="auto"/>
              <w:bottom w:val="single" w:sz="4" w:space="0" w:color="auto"/>
              <w:right w:val="single" w:sz="4" w:space="0" w:color="auto"/>
            </w:tcBorders>
          </w:tcPr>
          <w:p w14:paraId="662B59BE" w14:textId="77777777" w:rsidR="00842EF7" w:rsidRPr="00C04A08" w:rsidRDefault="00842EF7" w:rsidP="00BF6F78">
            <w:pPr>
              <w:pStyle w:val="TAC"/>
              <w:rPr>
                <w:lang w:eastAsia="ja-JP"/>
              </w:rPr>
            </w:pPr>
            <w:r w:rsidRPr="00C04A08">
              <w:rPr>
                <w:lang w:eastAsia="ja-JP"/>
              </w:rPr>
              <w:t>1</w:t>
            </w:r>
          </w:p>
        </w:tc>
      </w:tr>
      <w:tr w:rsidR="00BF6F78" w:rsidRPr="00C04A08" w14:paraId="04073A29"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50"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50"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50"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50"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0036E4">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50"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50"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50"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60C25023" w14:textId="77777777" w:rsidR="00BF6F78" w:rsidRPr="00C04A08" w:rsidRDefault="00BF6F78" w:rsidP="00BF6F78">
            <w:pPr>
              <w:pStyle w:val="TAC"/>
            </w:pPr>
            <w:r w:rsidRPr="00C04A08">
              <w:t>CA_n258B</w:t>
            </w:r>
          </w:p>
          <w:p w14:paraId="19893B24"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50"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6117E3">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50"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6117E3">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50"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6117E3">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50"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6117E3">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50"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50"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50"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50"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0036E4">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0036E4">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0036E4">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0036E4">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0036E4">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50"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0036E4">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0036E4">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BF6F78" w:rsidRPr="00C04A08" w14:paraId="1E070331" w14:textId="77777777" w:rsidTr="000036E4">
        <w:trPr>
          <w:trHeight w:val="187"/>
        </w:trPr>
        <w:tc>
          <w:tcPr>
            <w:tcW w:w="507" w:type="pct"/>
            <w:tcBorders>
              <w:top w:val="single" w:sz="6" w:space="0" w:color="auto"/>
              <w:left w:val="single" w:sz="4" w:space="0" w:color="auto"/>
              <w:right w:val="single" w:sz="6" w:space="0" w:color="auto"/>
            </w:tcBorders>
          </w:tcPr>
          <w:p w14:paraId="73A3086B" w14:textId="77777777" w:rsidR="00BF6F78" w:rsidRPr="00C04A08" w:rsidRDefault="00BF6F78" w:rsidP="00BF6F78">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BF6F78" w:rsidRPr="00C04A08" w:rsidRDefault="00BF6F78" w:rsidP="00BF6F78">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6BCFCD61" w14:textId="77777777" w:rsidR="00BF6F78" w:rsidRPr="00C04A08" w:rsidRDefault="00BF6F78" w:rsidP="00BF6F78">
            <w:pPr>
              <w:pStyle w:val="TAC"/>
              <w:rPr>
                <w:lang w:eastAsia="ja-JP"/>
              </w:rPr>
            </w:pPr>
            <w:r w:rsidRPr="00C04A08">
              <w:rPr>
                <w:lang w:eastAsia="ja-JP"/>
              </w:rPr>
              <w:t>3</w:t>
            </w:r>
          </w:p>
        </w:tc>
      </w:tr>
      <w:tr w:rsidR="00BF6F78" w:rsidRPr="00C04A08" w14:paraId="28CF4D1C" w14:textId="77777777" w:rsidTr="000036E4">
        <w:trPr>
          <w:trHeight w:val="187"/>
        </w:trPr>
        <w:tc>
          <w:tcPr>
            <w:tcW w:w="507" w:type="pct"/>
            <w:tcBorders>
              <w:top w:val="single" w:sz="6" w:space="0" w:color="auto"/>
              <w:left w:val="single" w:sz="4" w:space="0" w:color="auto"/>
              <w:right w:val="single" w:sz="6" w:space="0" w:color="auto"/>
            </w:tcBorders>
          </w:tcPr>
          <w:p w14:paraId="0E123982" w14:textId="77777777" w:rsidR="00BF6F78" w:rsidRPr="00C04A08" w:rsidRDefault="00BF6F78" w:rsidP="00BF6F78">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BF6F78" w:rsidRPr="00C04A08" w:rsidRDefault="00BF6F78" w:rsidP="00BF6F78">
            <w:pPr>
              <w:pStyle w:val="TAC"/>
            </w:pPr>
            <w:r w:rsidRPr="00C04A08">
              <w:rPr>
                <w:rFonts w:cs="Arial"/>
                <w:lang w:val="en-US" w:eastAsia="ja-JP"/>
              </w:rPr>
              <w:t>CA</w:t>
            </w:r>
            <w:r w:rsidRPr="00C04A08">
              <w:rPr>
                <w:rFonts w:cs="Arial"/>
                <w:lang w:val="sv-SE" w:eastAsia="ja-JP"/>
              </w:rPr>
              <w:t>_n261G</w:t>
            </w:r>
          </w:p>
          <w:p w14:paraId="449D1BBA" w14:textId="77777777" w:rsidR="00BF6F78" w:rsidRPr="00C04A08" w:rsidRDefault="00BF6F78" w:rsidP="00BF6F78">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BF6F78" w:rsidRPr="00C04A08" w:rsidRDefault="00BF6F78" w:rsidP="00BF6F78">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BF6F78" w:rsidRPr="00C04A08" w:rsidRDefault="00BF6F78" w:rsidP="00BF6F78">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659F3C0B" w14:textId="77777777" w:rsidR="00BF6F78" w:rsidRPr="00C04A08" w:rsidRDefault="00BF6F78" w:rsidP="00BF6F78">
            <w:pPr>
              <w:pStyle w:val="TAC"/>
              <w:rPr>
                <w:lang w:eastAsia="ja-JP"/>
              </w:rPr>
            </w:pPr>
          </w:p>
        </w:tc>
      </w:tr>
      <w:tr w:rsidR="00BF6F78" w:rsidRPr="00C04A08" w14:paraId="02A5DC44" w14:textId="77777777" w:rsidTr="000036E4">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50"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50"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50"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50"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50"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50"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50"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50"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t>NOTE 1:</w:t>
            </w:r>
            <w:r w:rsidRPr="00C04A08">
              <w:tab/>
            </w:r>
            <w:r w:rsidR="004A5E27">
              <w:t>Void</w:t>
            </w:r>
          </w:p>
          <w:p w14:paraId="6A7DF0B0"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7389F699" w14:textId="77777777" w:rsidR="00842EF7" w:rsidRPr="00C04A08" w:rsidRDefault="00842EF7" w:rsidP="00842EF7">
      <w:pPr>
        <w:spacing w:after="0"/>
      </w:pPr>
    </w:p>
    <w:p w14:paraId="0EC64199" w14:textId="77777777" w:rsidR="00842EF7" w:rsidRPr="00C04A08" w:rsidRDefault="00842EF7" w:rsidP="00842EF7">
      <w:pPr>
        <w:pStyle w:val="Heading3"/>
      </w:pPr>
      <w:bookmarkStart w:id="837" w:name="_Toc21340753"/>
      <w:bookmarkStart w:id="838" w:name="_Toc29805200"/>
      <w:bookmarkStart w:id="839" w:name="_Toc36456409"/>
      <w:bookmarkStart w:id="840" w:name="_Toc36469507"/>
      <w:bookmarkStart w:id="841" w:name="_Toc37253916"/>
      <w:bookmarkStart w:id="842" w:name="_Toc37322773"/>
      <w:bookmarkStart w:id="843" w:name="_Toc37324179"/>
      <w:bookmarkStart w:id="844" w:name="_Toc45889702"/>
      <w:bookmarkStart w:id="845" w:name="_Toc52196356"/>
      <w:bookmarkStart w:id="846" w:name="_Toc52197336"/>
      <w:bookmarkStart w:id="847" w:name="_Toc53173059"/>
      <w:bookmarkStart w:id="848" w:name="_Toc53173428"/>
      <w:bookmarkStart w:id="849" w:name="_Toc61119417"/>
      <w:bookmarkStart w:id="850" w:name="_Toc61119799"/>
      <w:bookmarkStart w:id="851" w:name="_Toc67925845"/>
      <w:bookmarkStart w:id="852" w:name="_Toc75273483"/>
      <w:bookmarkStart w:id="853" w:name="_Toc76510383"/>
      <w:bookmarkStart w:id="854" w:name="_Toc83129536"/>
      <w:r w:rsidRPr="00C04A08">
        <w:t>5.5A.2</w:t>
      </w:r>
      <w:r w:rsidRPr="00C04A08">
        <w:tab/>
        <w:t>Configurations for intra-band non-contiguous CA</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2927" w:type="pct"/>
        <w:tblLayout w:type="fixed"/>
        <w:tblCellMar>
          <w:left w:w="70" w:type="dxa"/>
          <w:right w:w="70" w:type="dxa"/>
        </w:tblCellMar>
        <w:tblLook w:val="04A0" w:firstRow="1" w:lastRow="0" w:firstColumn="1" w:lastColumn="0" w:noHBand="0" w:noVBand="1"/>
      </w:tblPr>
      <w:tblGrid>
        <w:gridCol w:w="1695"/>
        <w:gridCol w:w="1560"/>
        <w:gridCol w:w="2123"/>
        <w:gridCol w:w="2980"/>
      </w:tblGrid>
      <w:tr w:rsidR="00E14763" w:rsidRPr="00C04A08" w14:paraId="552AC184" w14:textId="77777777" w:rsidTr="005A3AC3">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E14763" w:rsidRPr="00C04A08" w14:paraId="6320C825" w14:textId="77777777" w:rsidTr="002F644F">
        <w:trPr>
          <w:trHeight w:val="230"/>
        </w:trPr>
        <w:tc>
          <w:tcPr>
            <w:tcW w:w="1014"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933"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70"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783"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E14763" w:rsidRPr="00C04A08" w14:paraId="0E7B8175" w14:textId="77777777" w:rsidTr="002F644F">
        <w:trPr>
          <w:trHeight w:val="230"/>
        </w:trPr>
        <w:tc>
          <w:tcPr>
            <w:tcW w:w="1014"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933"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70"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783"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E14763" w:rsidRPr="00C04A08" w14:paraId="0CF42B41"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t>CA_n257(2A)</w:t>
            </w:r>
          </w:p>
        </w:tc>
        <w:tc>
          <w:tcPr>
            <w:tcW w:w="933"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E14763" w:rsidRPr="00C04A08" w14:paraId="24551FAA"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933"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E14763" w:rsidRPr="00C04A08" w14:paraId="1810D78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933"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783"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E14763" w:rsidRPr="00C04A08" w14:paraId="2BEE8FB1"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933"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783"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E14763" w:rsidRPr="00C04A08" w14:paraId="35C859D4"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933"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783"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2F644F" w:rsidRPr="00C04A08" w14:paraId="2498B3A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933"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70"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783"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E14763" w:rsidRPr="00C04A08" w14:paraId="3846E635"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933"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70"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E14763" w:rsidRPr="00C04A08" w14:paraId="0313509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933"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70"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783"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E14763" w:rsidRPr="00C04A08" w14:paraId="54C84A9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933"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783"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E14763" w:rsidRPr="00C04A08" w14:paraId="0D5B17F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933"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783"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E14763" w:rsidRPr="00C04A08" w14:paraId="64AD8687"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933"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783"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E14763" w:rsidRPr="00C04A08" w14:paraId="11A5C865"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933"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783"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E14763" w:rsidRPr="00C04A08" w14:paraId="1A499C50"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933"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783"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E14763" w:rsidRPr="00C04A08" w14:paraId="0CA69384"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933"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783"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E14763" w:rsidRPr="00C04A08" w14:paraId="14168CE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933"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783"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E14763" w:rsidRPr="00C04A08" w14:paraId="060C2FD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933"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E14763" w:rsidRPr="00C04A08" w14:paraId="4ED6EFEE"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933"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70"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E14763" w:rsidRPr="00C04A08" w14:paraId="140C3E4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933"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E14763" w:rsidRPr="00C04A08" w14:paraId="5C28463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933"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E14763" w:rsidRPr="00C04A08" w14:paraId="45A5C12B"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933"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70"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E14763" w:rsidRPr="00C04A08" w14:paraId="18D1EA8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933"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E14763" w:rsidRPr="00C04A08" w14:paraId="240388A2"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933"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E14763" w:rsidRPr="00C04A08" w14:paraId="2FEC491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933"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E14763" w:rsidRPr="00C04A08" w14:paraId="2A03828C"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933"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E14763" w:rsidRPr="00C04A08" w14:paraId="09C01A8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933"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783"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E14763" w:rsidRPr="00C04A08" w14:paraId="188B54D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933"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783"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E14763" w:rsidRPr="00C04A08" w14:paraId="7039A1E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933"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E14763" w:rsidRPr="00C04A08" w14:paraId="077C0FC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933"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E14763" w:rsidRPr="00C04A08" w14:paraId="7DB51B97"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933"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E14763" w:rsidRPr="00C04A08" w14:paraId="4EA8A8C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933"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E14763" w:rsidRPr="00C04A08" w14:paraId="2A351CB8"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933"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E14763" w:rsidRPr="00C04A08" w14:paraId="28EF6AEF"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933"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70"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E14763" w:rsidRPr="00C04A08" w14:paraId="58781ACA"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933"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E14763" w:rsidRPr="00C04A08" w14:paraId="30CFD1F7"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933"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E14763" w:rsidRPr="00C04A08" w14:paraId="1070B5B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933" w:type="pct"/>
            <w:tcBorders>
              <w:top w:val="nil"/>
              <w:left w:val="nil"/>
              <w:bottom w:val="single" w:sz="4" w:space="0" w:color="auto"/>
              <w:right w:val="single" w:sz="4" w:space="0" w:color="auto"/>
            </w:tcBorders>
            <w:shd w:val="clear" w:color="auto" w:fill="auto"/>
            <w:hideMark/>
          </w:tcPr>
          <w:p w14:paraId="0EAF00F2" w14:textId="77777777" w:rsidR="00E14763" w:rsidRPr="00C04A08" w:rsidRDefault="00E14763" w:rsidP="005A3AC3">
            <w:pPr>
              <w:pStyle w:val="TAC"/>
              <w:rPr>
                <w:lang w:val="fi-FI" w:eastAsia="fi-FI"/>
              </w:rPr>
            </w:pPr>
            <w:r w:rsidRPr="00C04A08">
              <w:t>CA_n261G  CA_n261H</w:t>
            </w:r>
          </w:p>
        </w:tc>
        <w:tc>
          <w:tcPr>
            <w:tcW w:w="1270"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E14763" w:rsidRPr="00C04A08" w14:paraId="4569A648"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933" w:type="pct"/>
            <w:tcBorders>
              <w:top w:val="nil"/>
              <w:left w:val="nil"/>
              <w:bottom w:val="single" w:sz="4" w:space="0" w:color="auto"/>
              <w:right w:val="single" w:sz="4" w:space="0" w:color="auto"/>
            </w:tcBorders>
            <w:shd w:val="clear" w:color="auto" w:fill="auto"/>
            <w:hideMark/>
          </w:tcPr>
          <w:p w14:paraId="01679B8E" w14:textId="77777777" w:rsidR="00E14763" w:rsidRPr="00C04A08" w:rsidRDefault="00E14763" w:rsidP="005A3AC3">
            <w:pPr>
              <w:pStyle w:val="TAC"/>
              <w:rPr>
                <w:lang w:eastAsia="fi-FI"/>
              </w:rPr>
            </w:pPr>
            <w:r w:rsidRPr="00C04A08">
              <w:t>CA_n261G   CA_n261H   CA_n261I</w:t>
            </w:r>
          </w:p>
        </w:tc>
        <w:tc>
          <w:tcPr>
            <w:tcW w:w="1270"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E14763" w:rsidRPr="00C04A08" w14:paraId="5ACDAB4A"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933"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E14763" w:rsidRPr="00C04A08" w14:paraId="5AA08B82"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933"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783"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E14763" w:rsidRPr="00C04A08" w14:paraId="32A4E220"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933"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E14763" w:rsidRPr="00C04A08" w14:paraId="3E80F8A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933"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E14763" w:rsidRPr="00C04A08" w14:paraId="75738B6F"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933"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E14763" w:rsidRPr="00C04A08" w14:paraId="31AC6644"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933"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E14763" w:rsidRPr="00C04A08" w14:paraId="0E111B90"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933"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E14763" w:rsidRPr="00C04A08" w14:paraId="54FF3F6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933"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5A3AC3">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724D9768" w:rsidR="00842EF7" w:rsidRDefault="00842EF7" w:rsidP="00842EF7">
      <w:pPr>
        <w:pStyle w:val="TH"/>
      </w:pPr>
      <w:r w:rsidRPr="00C04A08">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BE61A8" w:rsidRPr="00C04A08" w14:paraId="373E25B2" w14:textId="77777777" w:rsidTr="005A3AC3">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FA27A65" w14:textId="77777777" w:rsidR="00BE61A8" w:rsidRPr="00C04A08" w:rsidRDefault="00BE61A8" w:rsidP="005A3AC3">
            <w:pPr>
              <w:pStyle w:val="TAH"/>
              <w:rPr>
                <w:lang w:val="en-US" w:eastAsia="fi-FI"/>
              </w:rPr>
            </w:pPr>
            <w:r w:rsidRPr="00C04A08">
              <w:rPr>
                <w:lang w:eastAsia="fi-FI"/>
              </w:rPr>
              <w:t>NR CA configuration / Bandwidth combination set</w:t>
            </w:r>
          </w:p>
        </w:tc>
      </w:tr>
      <w:tr w:rsidR="00BE61A8" w:rsidRPr="00C04A08" w14:paraId="0A7218E7"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638EF8F" w14:textId="77777777" w:rsidR="00BE61A8" w:rsidRPr="00C04A08" w:rsidRDefault="00BE61A8" w:rsidP="005A3AC3">
            <w:pPr>
              <w:pStyle w:val="TAH"/>
              <w:rPr>
                <w:lang w:val="fi-FI" w:eastAsia="fi-FI"/>
              </w:rPr>
            </w:pPr>
            <w:r w:rsidRPr="00C04A08">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314B2F3F" w14:textId="77777777" w:rsidR="00BE61A8" w:rsidRPr="00C04A08" w:rsidRDefault="00BE61A8" w:rsidP="005A3AC3">
            <w:pPr>
              <w:pStyle w:val="TAH"/>
              <w:rPr>
                <w:lang w:val="fi-FI" w:eastAsia="fi-FI"/>
              </w:rPr>
            </w:pPr>
            <w:r w:rsidRPr="00C04A08">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2C6045C0" w14:textId="77777777" w:rsidR="00BE61A8" w:rsidRPr="00C04A08" w:rsidRDefault="00BE61A8"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60A3A1" w14:textId="77777777" w:rsidR="00BE61A8" w:rsidRPr="00C04A08" w:rsidRDefault="00BE61A8" w:rsidP="005A3AC3">
            <w:pPr>
              <w:pStyle w:val="TAH"/>
              <w:rPr>
                <w:lang w:val="fi-FI" w:eastAsia="fi-FI"/>
              </w:rPr>
            </w:pPr>
            <w:r w:rsidRPr="00C04A08">
              <w:rPr>
                <w:lang w:eastAsia="fi-FI"/>
              </w:rPr>
              <w:t>BCS</w:t>
            </w:r>
          </w:p>
        </w:tc>
      </w:tr>
      <w:tr w:rsidR="00BE61A8" w:rsidRPr="00C04A08" w14:paraId="0E2C1C46"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56321F59" w14:textId="77777777" w:rsidR="00BE61A8" w:rsidRPr="00C04A08" w:rsidRDefault="00BE61A8" w:rsidP="005A3AC3">
            <w:pPr>
              <w:pStyle w:val="TAC"/>
              <w:rPr>
                <w:rFonts w:cs="Arial"/>
                <w:bCs/>
                <w:color w:val="000000"/>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5BE97378" w14:textId="77777777" w:rsidR="00BE61A8" w:rsidRPr="00C04A08" w:rsidRDefault="00BE61A8" w:rsidP="005A3AC3">
            <w:pPr>
              <w:pStyle w:val="TAC"/>
              <w:rPr>
                <w:rFonts w:cs="Arial"/>
                <w:bCs/>
                <w:color w:val="000000"/>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25FFB024" w14:textId="77777777" w:rsidR="00BE61A8" w:rsidRPr="00C04A08" w:rsidRDefault="00BE61A8" w:rsidP="005A3AC3">
            <w:pPr>
              <w:pStyle w:val="TAC"/>
              <w:rPr>
                <w:rFonts w:cs="Arial"/>
                <w:bCs/>
                <w:color w:val="000000"/>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D151DFB" w14:textId="77777777" w:rsidR="00BE61A8" w:rsidRPr="00C04A08" w:rsidRDefault="00BE61A8" w:rsidP="005A3AC3">
            <w:pPr>
              <w:pStyle w:val="TAC"/>
              <w:rPr>
                <w:rFonts w:cs="Arial"/>
                <w:bCs/>
                <w:color w:val="000000"/>
                <w:szCs w:val="18"/>
                <w:lang w:val="fi-FI" w:eastAsia="fi-FI"/>
              </w:rPr>
            </w:pPr>
          </w:p>
        </w:tc>
      </w:tr>
      <w:tr w:rsidR="002F644F" w:rsidRPr="00045BD4" w14:paraId="74CBCA28" w14:textId="77777777" w:rsidTr="00B44295">
        <w:trPr>
          <w:trHeight w:val="187"/>
        </w:trPr>
        <w:tc>
          <w:tcPr>
            <w:tcW w:w="2055" w:type="dxa"/>
            <w:tcBorders>
              <w:top w:val="nil"/>
              <w:left w:val="single" w:sz="4" w:space="0" w:color="auto"/>
              <w:bottom w:val="single" w:sz="4" w:space="0" w:color="auto"/>
              <w:right w:val="single" w:sz="4" w:space="0" w:color="auto"/>
            </w:tcBorders>
          </w:tcPr>
          <w:p w14:paraId="4D456718" w14:textId="77777777" w:rsidR="002F644F" w:rsidRPr="00045BD4" w:rsidRDefault="002F644F" w:rsidP="002F644F">
            <w:pPr>
              <w:pStyle w:val="TAC"/>
              <w:rPr>
                <w:lang w:eastAsia="fi-FI"/>
              </w:rPr>
            </w:pPr>
            <w:r>
              <w:rPr>
                <w:lang w:val="fr-FR"/>
              </w:rPr>
              <w:t>CA_n258(A-G)</w:t>
            </w:r>
          </w:p>
        </w:tc>
        <w:tc>
          <w:tcPr>
            <w:tcW w:w="1701" w:type="dxa"/>
            <w:tcBorders>
              <w:top w:val="nil"/>
              <w:left w:val="nil"/>
              <w:bottom w:val="single" w:sz="4" w:space="0" w:color="auto"/>
              <w:right w:val="single" w:sz="4" w:space="0" w:color="auto"/>
            </w:tcBorders>
          </w:tcPr>
          <w:p w14:paraId="7A90F05D" w14:textId="4BA47904" w:rsidR="002F644F" w:rsidRPr="00045BD4" w:rsidRDefault="002F644F" w:rsidP="002F644F">
            <w:pPr>
              <w:pStyle w:val="TAC"/>
              <w:rPr>
                <w:lang w:val="en-US" w:eastAsia="fi-FI"/>
              </w:rPr>
            </w:pPr>
            <w:r>
              <w:rPr>
                <w:rFonts w:cs="Arial"/>
                <w:color w:val="000000"/>
                <w:szCs w:val="18"/>
              </w:rPr>
              <w:t>CA_n258G</w:t>
            </w:r>
          </w:p>
        </w:tc>
        <w:tc>
          <w:tcPr>
            <w:tcW w:w="2268" w:type="dxa"/>
            <w:tcBorders>
              <w:top w:val="nil"/>
              <w:left w:val="nil"/>
              <w:bottom w:val="single" w:sz="4" w:space="0" w:color="auto"/>
              <w:right w:val="single" w:sz="4" w:space="0" w:color="auto"/>
            </w:tcBorders>
          </w:tcPr>
          <w:p w14:paraId="2562082A" w14:textId="77777777" w:rsidR="002F644F" w:rsidRPr="00045BD4" w:rsidRDefault="002F644F" w:rsidP="002F644F">
            <w:pPr>
              <w:pStyle w:val="TAC"/>
              <w:rPr>
                <w:lang w:val="en-US" w:eastAsia="fi-FI"/>
              </w:rPr>
            </w:pPr>
            <w:r>
              <w:rPr>
                <w:rFonts w:cs="Arial"/>
                <w:szCs w:val="18"/>
                <w:lang w:val="fr-FR"/>
              </w:rPr>
              <w:t>600</w:t>
            </w:r>
          </w:p>
        </w:tc>
        <w:tc>
          <w:tcPr>
            <w:tcW w:w="2335" w:type="dxa"/>
            <w:tcBorders>
              <w:top w:val="nil"/>
              <w:left w:val="nil"/>
              <w:bottom w:val="single" w:sz="4" w:space="0" w:color="auto"/>
              <w:right w:val="single" w:sz="4" w:space="0" w:color="auto"/>
            </w:tcBorders>
          </w:tcPr>
          <w:p w14:paraId="3CDFE7C8" w14:textId="77777777" w:rsidR="002F644F" w:rsidRPr="00045BD4" w:rsidRDefault="002F644F" w:rsidP="002F644F">
            <w:pPr>
              <w:pStyle w:val="TAC"/>
              <w:rPr>
                <w:lang w:val="en-US" w:eastAsia="fi-FI"/>
              </w:rPr>
            </w:pPr>
            <w:r>
              <w:rPr>
                <w:rFonts w:cs="Arial"/>
                <w:szCs w:val="18"/>
                <w:lang w:val="fr-FR"/>
              </w:rPr>
              <w:t>0</w:t>
            </w:r>
          </w:p>
        </w:tc>
      </w:tr>
      <w:tr w:rsidR="002F644F" w:rsidRPr="00045BD4" w14:paraId="774422F8" w14:textId="77777777" w:rsidTr="00B44295">
        <w:trPr>
          <w:trHeight w:val="187"/>
        </w:trPr>
        <w:tc>
          <w:tcPr>
            <w:tcW w:w="2055" w:type="dxa"/>
            <w:tcBorders>
              <w:top w:val="nil"/>
              <w:left w:val="single" w:sz="4" w:space="0" w:color="auto"/>
              <w:bottom w:val="single" w:sz="4" w:space="0" w:color="auto"/>
              <w:right w:val="single" w:sz="4" w:space="0" w:color="auto"/>
            </w:tcBorders>
          </w:tcPr>
          <w:p w14:paraId="49174CF4" w14:textId="77777777" w:rsidR="002F644F" w:rsidRPr="00045BD4" w:rsidRDefault="002F644F" w:rsidP="002F644F">
            <w:pPr>
              <w:pStyle w:val="TAC"/>
              <w:rPr>
                <w:lang w:eastAsia="fi-FI"/>
              </w:rPr>
            </w:pPr>
            <w:r>
              <w:rPr>
                <w:lang w:val="fr-FR"/>
              </w:rPr>
              <w:t>CA_n258(A-H)</w:t>
            </w:r>
          </w:p>
        </w:tc>
        <w:tc>
          <w:tcPr>
            <w:tcW w:w="1701" w:type="dxa"/>
            <w:tcBorders>
              <w:top w:val="nil"/>
              <w:left w:val="nil"/>
              <w:bottom w:val="single" w:sz="4" w:space="0" w:color="auto"/>
              <w:right w:val="single" w:sz="4" w:space="0" w:color="auto"/>
            </w:tcBorders>
          </w:tcPr>
          <w:p w14:paraId="6729286D" w14:textId="77777777" w:rsidR="002F644F" w:rsidRPr="00045BD4" w:rsidRDefault="002F644F" w:rsidP="002F644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val="en-US" w:eastAsia="fi-FI"/>
              </w:rPr>
            </w:pPr>
            <w:r>
              <w:rPr>
                <w:rFonts w:ascii="Arial" w:hAnsi="Arial" w:cs="Arial"/>
                <w:color w:val="000000"/>
                <w:sz w:val="18"/>
                <w:szCs w:val="18"/>
              </w:rPr>
              <w:t>CA_n258G</w:t>
            </w:r>
          </w:p>
          <w:p w14:paraId="1DF00030" w14:textId="7FC3794C" w:rsidR="002F644F" w:rsidRPr="00045BD4" w:rsidRDefault="002F644F" w:rsidP="002F644F">
            <w:pPr>
              <w:pStyle w:val="TAC"/>
              <w:rPr>
                <w:lang w:val="en-US" w:eastAsia="fi-FI"/>
              </w:rPr>
            </w:pPr>
            <w:r>
              <w:rPr>
                <w:rFonts w:cs="Arial"/>
                <w:color w:val="000000"/>
                <w:szCs w:val="18"/>
              </w:rPr>
              <w:t>CA_n258H</w:t>
            </w:r>
          </w:p>
        </w:tc>
        <w:tc>
          <w:tcPr>
            <w:tcW w:w="2268" w:type="dxa"/>
            <w:tcBorders>
              <w:top w:val="nil"/>
              <w:left w:val="nil"/>
              <w:bottom w:val="single" w:sz="4" w:space="0" w:color="auto"/>
              <w:right w:val="single" w:sz="4" w:space="0" w:color="auto"/>
            </w:tcBorders>
          </w:tcPr>
          <w:p w14:paraId="1B43F939" w14:textId="77777777" w:rsidR="002F644F" w:rsidRPr="00045BD4" w:rsidRDefault="002F644F" w:rsidP="002F644F">
            <w:pPr>
              <w:pStyle w:val="TAC"/>
              <w:rPr>
                <w:lang w:val="en-US" w:eastAsia="fi-FI"/>
              </w:rPr>
            </w:pPr>
            <w:r>
              <w:rPr>
                <w:rFonts w:cs="Arial"/>
                <w:szCs w:val="18"/>
                <w:lang w:val="fr-FR"/>
              </w:rPr>
              <w:t>700</w:t>
            </w:r>
          </w:p>
        </w:tc>
        <w:tc>
          <w:tcPr>
            <w:tcW w:w="2335" w:type="dxa"/>
            <w:tcBorders>
              <w:top w:val="nil"/>
              <w:left w:val="nil"/>
              <w:bottom w:val="single" w:sz="4" w:space="0" w:color="auto"/>
              <w:right w:val="single" w:sz="4" w:space="0" w:color="auto"/>
            </w:tcBorders>
          </w:tcPr>
          <w:p w14:paraId="19BCB3A3" w14:textId="77777777" w:rsidR="002F644F" w:rsidRPr="00045BD4" w:rsidRDefault="002F644F" w:rsidP="002F644F">
            <w:pPr>
              <w:pStyle w:val="TAC"/>
              <w:rPr>
                <w:lang w:val="en-US" w:eastAsia="fi-FI"/>
              </w:rPr>
            </w:pPr>
            <w:r>
              <w:rPr>
                <w:rFonts w:cs="Arial"/>
                <w:szCs w:val="18"/>
                <w:lang w:val="fr-FR"/>
              </w:rPr>
              <w:t>0</w:t>
            </w:r>
          </w:p>
        </w:tc>
      </w:tr>
      <w:tr w:rsidR="002F644F" w:rsidRPr="00045BD4" w14:paraId="720A88F6" w14:textId="77777777" w:rsidTr="00B44295">
        <w:trPr>
          <w:trHeight w:val="187"/>
        </w:trPr>
        <w:tc>
          <w:tcPr>
            <w:tcW w:w="2055" w:type="dxa"/>
            <w:tcBorders>
              <w:top w:val="nil"/>
              <w:left w:val="single" w:sz="4" w:space="0" w:color="auto"/>
              <w:bottom w:val="single" w:sz="4" w:space="0" w:color="auto"/>
              <w:right w:val="single" w:sz="4" w:space="0" w:color="auto"/>
            </w:tcBorders>
          </w:tcPr>
          <w:p w14:paraId="0BFE6B20" w14:textId="77777777" w:rsidR="002F644F" w:rsidRPr="00045BD4" w:rsidRDefault="002F644F" w:rsidP="002F644F">
            <w:pPr>
              <w:pStyle w:val="TAC"/>
              <w:rPr>
                <w:lang w:eastAsia="fi-FI"/>
              </w:rPr>
            </w:pPr>
            <w:r>
              <w:rPr>
                <w:lang w:val="fr-FR"/>
              </w:rPr>
              <w:t>CA_n258(2G)</w:t>
            </w:r>
          </w:p>
        </w:tc>
        <w:tc>
          <w:tcPr>
            <w:tcW w:w="1701" w:type="dxa"/>
            <w:tcBorders>
              <w:top w:val="nil"/>
              <w:left w:val="nil"/>
              <w:bottom w:val="single" w:sz="4" w:space="0" w:color="auto"/>
              <w:right w:val="single" w:sz="4" w:space="0" w:color="auto"/>
            </w:tcBorders>
          </w:tcPr>
          <w:p w14:paraId="3A6054CF" w14:textId="09115991" w:rsidR="002F644F" w:rsidRPr="00045BD4" w:rsidRDefault="002F644F" w:rsidP="002F644F">
            <w:pPr>
              <w:pStyle w:val="TAC"/>
              <w:rPr>
                <w:lang w:val="en-US" w:eastAsia="fi-FI"/>
              </w:rPr>
            </w:pPr>
            <w:r>
              <w:rPr>
                <w:rFonts w:cs="Arial"/>
                <w:color w:val="000000"/>
                <w:szCs w:val="18"/>
              </w:rPr>
              <w:t>CA_n258G</w:t>
            </w:r>
          </w:p>
        </w:tc>
        <w:tc>
          <w:tcPr>
            <w:tcW w:w="2268" w:type="dxa"/>
            <w:tcBorders>
              <w:top w:val="nil"/>
              <w:left w:val="nil"/>
              <w:bottom w:val="single" w:sz="4" w:space="0" w:color="auto"/>
              <w:right w:val="single" w:sz="4" w:space="0" w:color="auto"/>
            </w:tcBorders>
          </w:tcPr>
          <w:p w14:paraId="1CA26D28" w14:textId="77777777" w:rsidR="002F644F" w:rsidRPr="00045BD4" w:rsidRDefault="002F644F" w:rsidP="002F644F">
            <w:pPr>
              <w:pStyle w:val="TAC"/>
              <w:rPr>
                <w:lang w:val="en-US" w:eastAsia="fi-FI"/>
              </w:rPr>
            </w:pPr>
            <w:r>
              <w:rPr>
                <w:rFonts w:cs="Arial"/>
                <w:szCs w:val="18"/>
                <w:lang w:val="fr-FR"/>
              </w:rPr>
              <w:t>400</w:t>
            </w:r>
          </w:p>
        </w:tc>
        <w:tc>
          <w:tcPr>
            <w:tcW w:w="2335" w:type="dxa"/>
            <w:tcBorders>
              <w:top w:val="nil"/>
              <w:left w:val="nil"/>
              <w:bottom w:val="single" w:sz="4" w:space="0" w:color="auto"/>
              <w:right w:val="single" w:sz="4" w:space="0" w:color="auto"/>
            </w:tcBorders>
          </w:tcPr>
          <w:p w14:paraId="1E4256D9" w14:textId="77777777" w:rsidR="002F644F" w:rsidRPr="00045BD4" w:rsidRDefault="002F644F" w:rsidP="002F644F">
            <w:pPr>
              <w:pStyle w:val="TAC"/>
              <w:rPr>
                <w:lang w:val="en-US" w:eastAsia="fi-FI"/>
              </w:rPr>
            </w:pPr>
            <w:r>
              <w:rPr>
                <w:rFonts w:cs="Arial"/>
                <w:szCs w:val="18"/>
                <w:lang w:val="fr-FR"/>
              </w:rPr>
              <w:t>0</w:t>
            </w:r>
          </w:p>
        </w:tc>
      </w:tr>
      <w:tr w:rsidR="002F644F" w:rsidRPr="00045BD4" w14:paraId="0762E40D" w14:textId="77777777" w:rsidTr="00B44295">
        <w:trPr>
          <w:trHeight w:val="187"/>
        </w:trPr>
        <w:tc>
          <w:tcPr>
            <w:tcW w:w="2055" w:type="dxa"/>
            <w:tcBorders>
              <w:top w:val="nil"/>
              <w:left w:val="single" w:sz="4" w:space="0" w:color="auto"/>
              <w:bottom w:val="single" w:sz="4" w:space="0" w:color="auto"/>
              <w:right w:val="single" w:sz="4" w:space="0" w:color="auto"/>
            </w:tcBorders>
          </w:tcPr>
          <w:p w14:paraId="1935462C" w14:textId="77777777" w:rsidR="002F644F" w:rsidRPr="00045BD4" w:rsidRDefault="002F644F" w:rsidP="002F644F">
            <w:pPr>
              <w:pStyle w:val="TAC"/>
              <w:rPr>
                <w:lang w:eastAsia="fi-FI"/>
              </w:rPr>
            </w:pPr>
            <w:r>
              <w:rPr>
                <w:lang w:val="fr-FR"/>
              </w:rPr>
              <w:t>CA_n258(G-H)</w:t>
            </w:r>
          </w:p>
        </w:tc>
        <w:tc>
          <w:tcPr>
            <w:tcW w:w="1701" w:type="dxa"/>
            <w:tcBorders>
              <w:top w:val="nil"/>
              <w:left w:val="nil"/>
              <w:bottom w:val="single" w:sz="4" w:space="0" w:color="auto"/>
              <w:right w:val="single" w:sz="4" w:space="0" w:color="auto"/>
            </w:tcBorders>
          </w:tcPr>
          <w:p w14:paraId="283F6BA8" w14:textId="77777777" w:rsidR="002F644F" w:rsidDel="00D32F45" w:rsidRDefault="002F644F" w:rsidP="002F644F">
            <w:pPr>
              <w:spacing w:after="0"/>
              <w:jc w:val="center"/>
              <w:rPr>
                <w:lang w:val="en-US" w:eastAsia="fi-FI"/>
              </w:rPr>
            </w:pPr>
            <w:r>
              <w:rPr>
                <w:rFonts w:ascii="Arial" w:hAnsi="Arial" w:cs="Arial"/>
                <w:color w:val="000000"/>
                <w:sz w:val="18"/>
                <w:szCs w:val="18"/>
              </w:rPr>
              <w:t>CA_n258G</w:t>
            </w:r>
          </w:p>
          <w:p w14:paraId="2BD1C2C1" w14:textId="79A5B403" w:rsidR="002F644F" w:rsidRPr="00045BD4" w:rsidRDefault="002F644F" w:rsidP="002F644F">
            <w:pPr>
              <w:pStyle w:val="TAC"/>
              <w:rPr>
                <w:lang w:val="en-US" w:eastAsia="fi-FI"/>
              </w:rPr>
            </w:pPr>
            <w:r>
              <w:rPr>
                <w:rFonts w:cs="Arial"/>
                <w:color w:val="000000"/>
                <w:szCs w:val="18"/>
              </w:rPr>
              <w:t>CA_n258H</w:t>
            </w:r>
          </w:p>
        </w:tc>
        <w:tc>
          <w:tcPr>
            <w:tcW w:w="2268" w:type="dxa"/>
            <w:tcBorders>
              <w:top w:val="nil"/>
              <w:left w:val="nil"/>
              <w:bottom w:val="single" w:sz="4" w:space="0" w:color="auto"/>
              <w:right w:val="single" w:sz="4" w:space="0" w:color="auto"/>
            </w:tcBorders>
          </w:tcPr>
          <w:p w14:paraId="29292581" w14:textId="77777777" w:rsidR="002F644F" w:rsidRPr="00045BD4" w:rsidRDefault="002F644F" w:rsidP="002F644F">
            <w:pPr>
              <w:pStyle w:val="TAC"/>
              <w:rPr>
                <w:lang w:val="en-US" w:eastAsia="fi-FI"/>
              </w:rPr>
            </w:pPr>
            <w:r>
              <w:rPr>
                <w:rFonts w:cs="Arial"/>
                <w:szCs w:val="18"/>
                <w:lang w:val="fr-FR"/>
              </w:rPr>
              <w:t>500</w:t>
            </w:r>
          </w:p>
        </w:tc>
        <w:tc>
          <w:tcPr>
            <w:tcW w:w="2335" w:type="dxa"/>
            <w:tcBorders>
              <w:top w:val="nil"/>
              <w:left w:val="nil"/>
              <w:bottom w:val="single" w:sz="4" w:space="0" w:color="auto"/>
              <w:right w:val="single" w:sz="4" w:space="0" w:color="auto"/>
            </w:tcBorders>
          </w:tcPr>
          <w:p w14:paraId="2A9092F7" w14:textId="77777777" w:rsidR="002F644F" w:rsidRPr="00045BD4" w:rsidRDefault="002F644F" w:rsidP="002F644F">
            <w:pPr>
              <w:pStyle w:val="TAC"/>
              <w:rPr>
                <w:lang w:val="en-US" w:eastAsia="fi-FI"/>
              </w:rPr>
            </w:pPr>
            <w:r>
              <w:rPr>
                <w:rFonts w:cs="Arial"/>
                <w:szCs w:val="18"/>
                <w:lang w:val="fr-FR"/>
              </w:rPr>
              <w:t>0</w:t>
            </w:r>
          </w:p>
        </w:tc>
      </w:tr>
      <w:tr w:rsidR="00BE61A8" w:rsidRPr="00045BD4" w14:paraId="5EFE1A5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D383C9" w14:textId="77777777" w:rsidR="00BE61A8" w:rsidRPr="00045BD4" w:rsidRDefault="00BE61A8" w:rsidP="005A3AC3">
            <w:pPr>
              <w:pStyle w:val="TAC"/>
              <w:rPr>
                <w:lang w:val="fi-FI" w:eastAsia="fi-FI"/>
              </w:rPr>
            </w:pPr>
            <w:r w:rsidRPr="00045BD4">
              <w:rPr>
                <w:lang w:eastAsia="fi-FI"/>
              </w:rPr>
              <w:t>CA_n260(A-D)</w:t>
            </w:r>
          </w:p>
        </w:tc>
        <w:tc>
          <w:tcPr>
            <w:tcW w:w="1701" w:type="dxa"/>
            <w:tcBorders>
              <w:top w:val="nil"/>
              <w:left w:val="nil"/>
              <w:bottom w:val="single" w:sz="4" w:space="0" w:color="auto"/>
              <w:right w:val="single" w:sz="4" w:space="0" w:color="auto"/>
            </w:tcBorders>
            <w:shd w:val="clear" w:color="auto" w:fill="auto"/>
            <w:hideMark/>
          </w:tcPr>
          <w:p w14:paraId="0873B7A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A591812"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6FD504B" w14:textId="77777777" w:rsidR="00BE61A8" w:rsidRPr="00045BD4" w:rsidRDefault="00BE61A8" w:rsidP="005A3AC3">
            <w:pPr>
              <w:pStyle w:val="TAC"/>
              <w:rPr>
                <w:lang w:val="fi-FI" w:eastAsia="fi-FI"/>
              </w:rPr>
            </w:pPr>
            <w:r w:rsidRPr="00045BD4">
              <w:rPr>
                <w:lang w:val="en-US" w:eastAsia="fi-FI"/>
              </w:rPr>
              <w:t>0</w:t>
            </w:r>
          </w:p>
        </w:tc>
      </w:tr>
      <w:tr w:rsidR="00BE61A8" w:rsidRPr="00045BD4" w14:paraId="066B9E0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459EA6" w14:textId="77777777" w:rsidR="00BE61A8" w:rsidRPr="00045BD4" w:rsidRDefault="00BE61A8" w:rsidP="005A3AC3">
            <w:pPr>
              <w:pStyle w:val="TAC"/>
              <w:rPr>
                <w:lang w:val="fi-FI" w:eastAsia="fi-FI"/>
              </w:rPr>
            </w:pPr>
            <w:r w:rsidRPr="00045BD4">
              <w:rPr>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6AE429B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E21EC8F"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67D0D15" w14:textId="77777777" w:rsidR="00BE61A8" w:rsidRPr="00045BD4" w:rsidRDefault="00BE61A8" w:rsidP="005A3AC3">
            <w:pPr>
              <w:pStyle w:val="TAC"/>
              <w:rPr>
                <w:lang w:val="fi-FI" w:eastAsia="fi-FI"/>
              </w:rPr>
            </w:pPr>
            <w:r w:rsidRPr="00045BD4">
              <w:rPr>
                <w:lang w:val="en-US" w:eastAsia="fi-FI"/>
              </w:rPr>
              <w:t>0</w:t>
            </w:r>
          </w:p>
        </w:tc>
      </w:tr>
      <w:tr w:rsidR="00BE61A8" w:rsidRPr="00045BD4" w14:paraId="6F1B9A1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9F2EA" w14:textId="77777777" w:rsidR="00BE61A8" w:rsidRPr="00045BD4" w:rsidRDefault="00BE61A8" w:rsidP="005A3AC3">
            <w:pPr>
              <w:pStyle w:val="TAC"/>
              <w:rPr>
                <w:lang w:val="fi-FI" w:eastAsia="fi-FI"/>
              </w:rPr>
            </w:pPr>
            <w:r w:rsidRPr="00045BD4">
              <w:rPr>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5208F7B0"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2FE5E"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CB5376A" w14:textId="77777777" w:rsidR="00BE61A8" w:rsidRPr="00045BD4" w:rsidRDefault="00BE61A8" w:rsidP="005A3AC3">
            <w:pPr>
              <w:pStyle w:val="TAC"/>
              <w:rPr>
                <w:lang w:val="fi-FI" w:eastAsia="fi-FI"/>
              </w:rPr>
            </w:pPr>
            <w:r w:rsidRPr="00045BD4">
              <w:rPr>
                <w:lang w:val="en-US" w:eastAsia="fi-FI"/>
              </w:rPr>
              <w:t>0</w:t>
            </w:r>
          </w:p>
        </w:tc>
      </w:tr>
      <w:tr w:rsidR="00BE61A8" w:rsidRPr="00045BD4" w14:paraId="005E20F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0F49572" w14:textId="77777777" w:rsidR="00BE61A8" w:rsidRPr="00045BD4" w:rsidRDefault="00BE61A8" w:rsidP="005A3AC3">
            <w:pPr>
              <w:pStyle w:val="TAC"/>
              <w:rPr>
                <w:lang w:val="fi-FI" w:eastAsia="fi-FI"/>
              </w:rPr>
            </w:pPr>
            <w:r w:rsidRPr="00045BD4">
              <w:rPr>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1215E56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0E2942"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51B373" w14:textId="77777777" w:rsidR="00BE61A8" w:rsidRPr="00045BD4" w:rsidRDefault="00BE61A8" w:rsidP="005A3AC3">
            <w:pPr>
              <w:pStyle w:val="TAC"/>
              <w:rPr>
                <w:lang w:val="fi-FI" w:eastAsia="fi-FI"/>
              </w:rPr>
            </w:pPr>
            <w:r w:rsidRPr="00045BD4">
              <w:rPr>
                <w:lang w:val="en-US" w:eastAsia="fi-FI"/>
              </w:rPr>
              <w:t>0</w:t>
            </w:r>
          </w:p>
        </w:tc>
      </w:tr>
      <w:tr w:rsidR="00BE61A8" w:rsidRPr="00045BD4" w14:paraId="7EDF0ED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236392" w14:textId="77777777" w:rsidR="00BE61A8" w:rsidRPr="00045BD4" w:rsidRDefault="00BE61A8" w:rsidP="005A3AC3">
            <w:pPr>
              <w:pStyle w:val="TAC"/>
              <w:rPr>
                <w:lang w:val="fi-FI" w:eastAsia="fi-FI"/>
              </w:rPr>
            </w:pPr>
            <w:r w:rsidRPr="00045BD4">
              <w:rPr>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06AFA89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E374D6"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005F044" w14:textId="77777777" w:rsidR="00BE61A8" w:rsidRPr="00045BD4" w:rsidRDefault="00BE61A8" w:rsidP="005A3AC3">
            <w:pPr>
              <w:pStyle w:val="TAC"/>
              <w:rPr>
                <w:lang w:val="fi-FI" w:eastAsia="fi-FI"/>
              </w:rPr>
            </w:pPr>
            <w:r w:rsidRPr="00045BD4">
              <w:rPr>
                <w:lang w:val="en-US" w:eastAsia="fi-FI"/>
              </w:rPr>
              <w:t>0</w:t>
            </w:r>
          </w:p>
        </w:tc>
      </w:tr>
      <w:tr w:rsidR="00BE61A8" w:rsidRPr="00045BD4" w14:paraId="57C0D2D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49E391" w14:textId="77777777" w:rsidR="00BE61A8" w:rsidRPr="00045BD4" w:rsidRDefault="00BE61A8" w:rsidP="005A3AC3">
            <w:pPr>
              <w:pStyle w:val="TAC"/>
              <w:rPr>
                <w:lang w:val="fi-FI" w:eastAsia="fi-FI"/>
              </w:rPr>
            </w:pPr>
            <w:r w:rsidRPr="00045BD4">
              <w:rPr>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03AC0A9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A201A2C"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C9914D4" w14:textId="77777777" w:rsidR="00BE61A8" w:rsidRPr="00045BD4" w:rsidRDefault="00BE61A8" w:rsidP="005A3AC3">
            <w:pPr>
              <w:pStyle w:val="TAC"/>
              <w:rPr>
                <w:lang w:val="fi-FI" w:eastAsia="fi-FI"/>
              </w:rPr>
            </w:pPr>
            <w:r w:rsidRPr="00045BD4">
              <w:rPr>
                <w:lang w:val="en-US" w:eastAsia="fi-FI"/>
              </w:rPr>
              <w:t>0</w:t>
            </w:r>
          </w:p>
        </w:tc>
      </w:tr>
      <w:tr w:rsidR="00BE61A8" w:rsidRPr="00045BD4" w14:paraId="07EA9F8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6498E9" w14:textId="77777777" w:rsidR="00BE61A8" w:rsidRPr="00045BD4" w:rsidRDefault="00BE61A8" w:rsidP="005A3AC3">
            <w:pPr>
              <w:pStyle w:val="TAC"/>
              <w:rPr>
                <w:lang w:val="fi-FI" w:eastAsia="fi-FI"/>
              </w:rPr>
            </w:pPr>
            <w:r w:rsidRPr="00045BD4">
              <w:rPr>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D4AD53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AE2B67C"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67F97AD" w14:textId="77777777" w:rsidR="00BE61A8" w:rsidRPr="00045BD4" w:rsidRDefault="00BE61A8" w:rsidP="005A3AC3">
            <w:pPr>
              <w:pStyle w:val="TAC"/>
              <w:rPr>
                <w:lang w:val="fi-FI" w:eastAsia="fi-FI"/>
              </w:rPr>
            </w:pPr>
            <w:r w:rsidRPr="00045BD4">
              <w:rPr>
                <w:lang w:val="en-US" w:eastAsia="fi-FI"/>
              </w:rPr>
              <w:t>0</w:t>
            </w:r>
          </w:p>
        </w:tc>
      </w:tr>
      <w:tr w:rsidR="00BE61A8" w:rsidRPr="00045BD4" w14:paraId="625B50C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F6525C" w14:textId="77777777" w:rsidR="00BE61A8" w:rsidRPr="00045BD4" w:rsidRDefault="00BE61A8" w:rsidP="005A3AC3">
            <w:pPr>
              <w:pStyle w:val="TAC"/>
              <w:rPr>
                <w:lang w:val="fi-FI" w:eastAsia="fi-FI"/>
              </w:rPr>
            </w:pPr>
            <w:r w:rsidRPr="00045BD4">
              <w:rPr>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5AC2713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07ECE28"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BB7B9AF" w14:textId="77777777" w:rsidR="00BE61A8" w:rsidRPr="00045BD4" w:rsidRDefault="00BE61A8" w:rsidP="005A3AC3">
            <w:pPr>
              <w:pStyle w:val="TAC"/>
              <w:rPr>
                <w:lang w:val="fi-FI" w:eastAsia="fi-FI"/>
              </w:rPr>
            </w:pPr>
            <w:r w:rsidRPr="00045BD4">
              <w:rPr>
                <w:lang w:val="en-US" w:eastAsia="fi-FI"/>
              </w:rPr>
              <w:t>0</w:t>
            </w:r>
          </w:p>
        </w:tc>
      </w:tr>
      <w:tr w:rsidR="00BE61A8" w:rsidRPr="00045BD4" w14:paraId="43D51CA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37CDB1" w14:textId="77777777" w:rsidR="00BE61A8" w:rsidRPr="00045BD4" w:rsidRDefault="00BE61A8" w:rsidP="005A3AC3">
            <w:pPr>
              <w:pStyle w:val="TAC"/>
              <w:rPr>
                <w:lang w:val="fi-FI" w:eastAsia="fi-FI"/>
              </w:rPr>
            </w:pPr>
            <w:r w:rsidRPr="00045BD4">
              <w:rPr>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BDAFDDB"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2B498C62"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3F9B4C91" w14:textId="77777777" w:rsidR="00BE61A8" w:rsidRPr="00045BD4" w:rsidRDefault="00BE61A8" w:rsidP="005A3AC3">
            <w:pPr>
              <w:pStyle w:val="TAC"/>
              <w:rPr>
                <w:lang w:val="fi-FI" w:eastAsia="fi-FI"/>
              </w:rPr>
            </w:pPr>
            <w:r w:rsidRPr="00045BD4">
              <w:rPr>
                <w:lang w:val="en-US" w:eastAsia="fi-FI"/>
              </w:rPr>
              <w:t>0</w:t>
            </w:r>
          </w:p>
        </w:tc>
      </w:tr>
      <w:tr w:rsidR="00BE61A8" w:rsidRPr="00045BD4" w14:paraId="45378D2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B94BE5" w14:textId="77777777" w:rsidR="00BE61A8" w:rsidRPr="00045BD4" w:rsidRDefault="00BE61A8" w:rsidP="005A3AC3">
            <w:pPr>
              <w:pStyle w:val="TAC"/>
              <w:rPr>
                <w:lang w:val="fi-FI" w:eastAsia="fi-FI"/>
              </w:rPr>
            </w:pPr>
            <w:r w:rsidRPr="00045BD4">
              <w:rPr>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1CA17B7E"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7A0B4871"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DE715AF" w14:textId="77777777" w:rsidR="00BE61A8" w:rsidRPr="00045BD4" w:rsidRDefault="00BE61A8" w:rsidP="005A3AC3">
            <w:pPr>
              <w:pStyle w:val="TAC"/>
              <w:rPr>
                <w:lang w:val="fi-FI" w:eastAsia="fi-FI"/>
              </w:rPr>
            </w:pPr>
            <w:r w:rsidRPr="00045BD4">
              <w:rPr>
                <w:lang w:val="en-US" w:eastAsia="fi-FI"/>
              </w:rPr>
              <w:t>0</w:t>
            </w:r>
          </w:p>
        </w:tc>
      </w:tr>
      <w:tr w:rsidR="00BE61A8" w:rsidRPr="00045BD4" w14:paraId="216D4A0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2EDBF1" w14:textId="77777777" w:rsidR="00BE61A8" w:rsidRPr="00045BD4" w:rsidRDefault="00BE61A8" w:rsidP="005A3AC3">
            <w:pPr>
              <w:pStyle w:val="TAC"/>
              <w:rPr>
                <w:lang w:val="fi-FI" w:eastAsia="fi-FI"/>
              </w:rPr>
            </w:pPr>
            <w:r w:rsidRPr="00045BD4">
              <w:rPr>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43B8B765"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2060677F"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6F49C1" w14:textId="77777777" w:rsidR="00BE61A8" w:rsidRPr="00045BD4" w:rsidRDefault="00BE61A8" w:rsidP="005A3AC3">
            <w:pPr>
              <w:pStyle w:val="TAC"/>
              <w:rPr>
                <w:lang w:val="fi-FI" w:eastAsia="fi-FI"/>
              </w:rPr>
            </w:pPr>
            <w:r w:rsidRPr="00045BD4">
              <w:rPr>
                <w:lang w:val="en-US" w:eastAsia="fi-FI"/>
              </w:rPr>
              <w:t>0</w:t>
            </w:r>
          </w:p>
        </w:tc>
      </w:tr>
      <w:tr w:rsidR="00BE61A8" w:rsidRPr="00045BD4" w14:paraId="01E8CFE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8BEC5DC" w14:textId="77777777" w:rsidR="00BE61A8" w:rsidRPr="00045BD4" w:rsidRDefault="00BE61A8" w:rsidP="005A3AC3">
            <w:pPr>
              <w:pStyle w:val="TAC"/>
              <w:rPr>
                <w:lang w:val="fi-FI" w:eastAsia="fi-FI"/>
              </w:rPr>
            </w:pPr>
            <w:r w:rsidRPr="00045BD4">
              <w:rPr>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49B993C4"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6F669001"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CAF7358" w14:textId="77777777" w:rsidR="00BE61A8" w:rsidRPr="00045BD4" w:rsidRDefault="00BE61A8" w:rsidP="005A3AC3">
            <w:pPr>
              <w:pStyle w:val="TAC"/>
              <w:rPr>
                <w:lang w:val="fi-FI" w:eastAsia="fi-FI"/>
              </w:rPr>
            </w:pPr>
            <w:r w:rsidRPr="00045BD4">
              <w:rPr>
                <w:lang w:val="en-US" w:eastAsia="fi-FI"/>
              </w:rPr>
              <w:t>0</w:t>
            </w:r>
          </w:p>
        </w:tc>
      </w:tr>
      <w:tr w:rsidR="00BE61A8" w:rsidRPr="00045BD4" w14:paraId="7095223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CE86C" w14:textId="77777777" w:rsidR="00BE61A8" w:rsidRPr="00045BD4" w:rsidRDefault="00BE61A8" w:rsidP="005A3AC3">
            <w:pPr>
              <w:pStyle w:val="TAC"/>
              <w:rPr>
                <w:lang w:val="fi-FI" w:eastAsia="fi-FI"/>
              </w:rPr>
            </w:pPr>
            <w:r w:rsidRPr="00045BD4">
              <w:rPr>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61ED5BB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E45C36"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78B2708F" w14:textId="77777777" w:rsidR="00BE61A8" w:rsidRPr="00045BD4" w:rsidRDefault="00BE61A8" w:rsidP="005A3AC3">
            <w:pPr>
              <w:pStyle w:val="TAC"/>
              <w:rPr>
                <w:lang w:val="fi-FI" w:eastAsia="fi-FI"/>
              </w:rPr>
            </w:pPr>
            <w:r w:rsidRPr="00045BD4">
              <w:rPr>
                <w:lang w:val="en-US" w:eastAsia="fi-FI"/>
              </w:rPr>
              <w:t>0</w:t>
            </w:r>
          </w:p>
        </w:tc>
      </w:tr>
      <w:tr w:rsidR="00BE61A8" w:rsidRPr="00045BD4" w14:paraId="4E8EC7A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4DC8EF" w14:textId="77777777" w:rsidR="00BE61A8" w:rsidRPr="00045BD4" w:rsidRDefault="00BE61A8" w:rsidP="005A3AC3">
            <w:pPr>
              <w:pStyle w:val="TAC"/>
              <w:rPr>
                <w:lang w:val="fi-FI" w:eastAsia="fi-FI"/>
              </w:rPr>
            </w:pPr>
            <w:r w:rsidRPr="00045BD4">
              <w:rPr>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57223A8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2C7F12"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113C58E" w14:textId="77777777" w:rsidR="00BE61A8" w:rsidRPr="00045BD4" w:rsidRDefault="00BE61A8" w:rsidP="005A3AC3">
            <w:pPr>
              <w:pStyle w:val="TAC"/>
              <w:rPr>
                <w:lang w:val="fi-FI" w:eastAsia="fi-FI"/>
              </w:rPr>
            </w:pPr>
            <w:r w:rsidRPr="00045BD4">
              <w:rPr>
                <w:lang w:val="en-US" w:eastAsia="fi-FI"/>
              </w:rPr>
              <w:t>0</w:t>
            </w:r>
          </w:p>
        </w:tc>
      </w:tr>
      <w:tr w:rsidR="00BE61A8" w:rsidRPr="00045BD4" w14:paraId="5EA1267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8D4CAB" w14:textId="77777777" w:rsidR="00BE61A8" w:rsidRPr="00045BD4" w:rsidRDefault="00BE61A8" w:rsidP="005A3AC3">
            <w:pPr>
              <w:pStyle w:val="TAC"/>
              <w:rPr>
                <w:lang w:val="fi-FI" w:eastAsia="fi-FI"/>
              </w:rPr>
            </w:pPr>
            <w:r w:rsidRPr="00045BD4">
              <w:rPr>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05C32C8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B8F891D"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C8BEA1D" w14:textId="77777777" w:rsidR="00BE61A8" w:rsidRPr="00045BD4" w:rsidRDefault="00BE61A8" w:rsidP="005A3AC3">
            <w:pPr>
              <w:pStyle w:val="TAC"/>
              <w:rPr>
                <w:lang w:val="fi-FI" w:eastAsia="fi-FI"/>
              </w:rPr>
            </w:pPr>
            <w:r w:rsidRPr="00045BD4">
              <w:rPr>
                <w:lang w:val="en-US" w:eastAsia="fi-FI"/>
              </w:rPr>
              <w:t>0</w:t>
            </w:r>
          </w:p>
        </w:tc>
      </w:tr>
      <w:tr w:rsidR="00BE61A8" w:rsidRPr="00045BD4" w14:paraId="3A09150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4C7099" w14:textId="77777777" w:rsidR="00BE61A8" w:rsidRPr="00045BD4" w:rsidRDefault="00BE61A8" w:rsidP="005A3AC3">
            <w:pPr>
              <w:pStyle w:val="TAC"/>
              <w:rPr>
                <w:lang w:val="fi-FI" w:eastAsia="fi-FI"/>
              </w:rPr>
            </w:pPr>
            <w:r w:rsidRPr="00045BD4">
              <w:rPr>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7A889C95"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65EBFBC2"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29263697" w14:textId="77777777" w:rsidR="00BE61A8" w:rsidRPr="00045BD4" w:rsidRDefault="00BE61A8" w:rsidP="005A3AC3">
            <w:pPr>
              <w:pStyle w:val="TAC"/>
              <w:rPr>
                <w:lang w:val="fi-FI" w:eastAsia="fi-FI"/>
              </w:rPr>
            </w:pPr>
            <w:r w:rsidRPr="00045BD4">
              <w:rPr>
                <w:lang w:val="en-US" w:eastAsia="fi-FI"/>
              </w:rPr>
              <w:t>0</w:t>
            </w:r>
          </w:p>
        </w:tc>
      </w:tr>
      <w:tr w:rsidR="00BE61A8" w:rsidRPr="00045BD4" w14:paraId="6553BB6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785CAD" w14:textId="77777777" w:rsidR="00BE61A8" w:rsidRPr="00045BD4" w:rsidRDefault="00BE61A8" w:rsidP="005A3AC3">
            <w:pPr>
              <w:pStyle w:val="TAC"/>
              <w:rPr>
                <w:lang w:val="fi-FI" w:eastAsia="fi-FI"/>
              </w:rPr>
            </w:pPr>
            <w:r w:rsidRPr="00045BD4">
              <w:rPr>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698815FD"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24C06D25"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27DCF1" w14:textId="77777777" w:rsidR="00BE61A8" w:rsidRPr="00045BD4" w:rsidRDefault="00BE61A8" w:rsidP="005A3AC3">
            <w:pPr>
              <w:pStyle w:val="TAC"/>
              <w:rPr>
                <w:lang w:val="fi-FI" w:eastAsia="fi-FI"/>
              </w:rPr>
            </w:pPr>
            <w:r w:rsidRPr="00045BD4">
              <w:rPr>
                <w:lang w:val="en-US" w:eastAsia="fi-FI"/>
              </w:rPr>
              <w:t>0</w:t>
            </w:r>
          </w:p>
        </w:tc>
      </w:tr>
      <w:tr w:rsidR="00BE61A8" w:rsidRPr="00045BD4" w14:paraId="33AB588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484A0F" w14:textId="77777777" w:rsidR="00BE61A8" w:rsidRPr="00045BD4" w:rsidRDefault="00BE61A8" w:rsidP="005A3AC3">
            <w:pPr>
              <w:pStyle w:val="TAC"/>
              <w:rPr>
                <w:lang w:val="fi-FI" w:eastAsia="fi-FI"/>
              </w:rPr>
            </w:pPr>
            <w:r w:rsidRPr="00045BD4">
              <w:rPr>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684E08C6"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14B38047"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54CF04B" w14:textId="77777777" w:rsidR="00BE61A8" w:rsidRPr="00045BD4" w:rsidRDefault="00BE61A8" w:rsidP="005A3AC3">
            <w:pPr>
              <w:pStyle w:val="TAC"/>
              <w:rPr>
                <w:lang w:val="fi-FI" w:eastAsia="fi-FI"/>
              </w:rPr>
            </w:pPr>
            <w:r w:rsidRPr="00045BD4">
              <w:rPr>
                <w:lang w:val="en-US" w:eastAsia="fi-FI"/>
              </w:rPr>
              <w:t>0</w:t>
            </w:r>
          </w:p>
        </w:tc>
      </w:tr>
      <w:tr w:rsidR="00BE61A8" w:rsidRPr="00045BD4" w14:paraId="4727D19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70AA88" w14:textId="77777777" w:rsidR="00BE61A8" w:rsidRPr="00045BD4" w:rsidRDefault="00BE61A8" w:rsidP="005A3AC3">
            <w:pPr>
              <w:pStyle w:val="TAC"/>
              <w:rPr>
                <w:lang w:val="fi-FI" w:eastAsia="fi-FI"/>
              </w:rPr>
            </w:pPr>
            <w:r w:rsidRPr="00045BD4">
              <w:rPr>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304AFBA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A5CE46"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EE736A3" w14:textId="77777777" w:rsidR="00BE61A8" w:rsidRPr="00045BD4" w:rsidRDefault="00BE61A8" w:rsidP="005A3AC3">
            <w:pPr>
              <w:pStyle w:val="TAC"/>
              <w:rPr>
                <w:lang w:val="fi-FI" w:eastAsia="fi-FI"/>
              </w:rPr>
            </w:pPr>
            <w:r w:rsidRPr="00045BD4">
              <w:rPr>
                <w:lang w:val="en-US" w:eastAsia="fi-FI"/>
              </w:rPr>
              <w:t>0</w:t>
            </w:r>
          </w:p>
        </w:tc>
      </w:tr>
      <w:tr w:rsidR="00BE61A8" w:rsidRPr="00045BD4" w14:paraId="3F29575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9FBD62" w14:textId="77777777" w:rsidR="00BE61A8" w:rsidRPr="00045BD4" w:rsidRDefault="00BE61A8" w:rsidP="005A3AC3">
            <w:pPr>
              <w:pStyle w:val="TAC"/>
              <w:rPr>
                <w:lang w:val="fi-FI" w:eastAsia="fi-FI"/>
              </w:rPr>
            </w:pPr>
            <w:r w:rsidRPr="00045BD4">
              <w:rPr>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54312F4B"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7DF03027"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2743531" w14:textId="77777777" w:rsidR="00BE61A8" w:rsidRPr="00045BD4" w:rsidRDefault="00BE61A8" w:rsidP="005A3AC3">
            <w:pPr>
              <w:pStyle w:val="TAC"/>
              <w:rPr>
                <w:lang w:val="fi-FI" w:eastAsia="fi-FI"/>
              </w:rPr>
            </w:pPr>
            <w:r w:rsidRPr="00045BD4">
              <w:rPr>
                <w:lang w:val="en-US" w:eastAsia="fi-FI"/>
              </w:rPr>
              <w:t>0</w:t>
            </w:r>
          </w:p>
        </w:tc>
      </w:tr>
      <w:tr w:rsidR="00BE61A8" w:rsidRPr="00045BD4" w14:paraId="5983731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097E54" w14:textId="77777777" w:rsidR="00BE61A8" w:rsidRPr="00045BD4" w:rsidRDefault="00BE61A8" w:rsidP="005A3AC3">
            <w:pPr>
              <w:pStyle w:val="TAC"/>
              <w:rPr>
                <w:lang w:val="fi-FI" w:eastAsia="fi-FI"/>
              </w:rPr>
            </w:pPr>
            <w:r w:rsidRPr="00045BD4">
              <w:rPr>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77402A70"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73A9074A"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689A4C9" w14:textId="77777777" w:rsidR="00BE61A8" w:rsidRPr="00045BD4" w:rsidRDefault="00BE61A8" w:rsidP="005A3AC3">
            <w:pPr>
              <w:pStyle w:val="TAC"/>
              <w:rPr>
                <w:lang w:val="fi-FI" w:eastAsia="fi-FI"/>
              </w:rPr>
            </w:pPr>
            <w:r w:rsidRPr="00045BD4">
              <w:rPr>
                <w:lang w:val="en-US" w:eastAsia="fi-FI"/>
              </w:rPr>
              <w:t>0</w:t>
            </w:r>
          </w:p>
        </w:tc>
      </w:tr>
      <w:tr w:rsidR="00BE61A8" w:rsidRPr="00045BD4" w14:paraId="27B504D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E2D215" w14:textId="77777777" w:rsidR="00BE61A8" w:rsidRPr="00045BD4" w:rsidRDefault="00BE61A8" w:rsidP="005A3AC3">
            <w:pPr>
              <w:pStyle w:val="TAC"/>
              <w:rPr>
                <w:lang w:val="fi-FI" w:eastAsia="fi-FI"/>
              </w:rPr>
            </w:pPr>
            <w:r w:rsidRPr="00045BD4">
              <w:rPr>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2A24738"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6931625"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3C56B5F" w14:textId="77777777" w:rsidR="00BE61A8" w:rsidRPr="00045BD4" w:rsidRDefault="00BE61A8" w:rsidP="005A3AC3">
            <w:pPr>
              <w:pStyle w:val="TAC"/>
              <w:rPr>
                <w:lang w:val="fi-FI" w:eastAsia="fi-FI"/>
              </w:rPr>
            </w:pPr>
            <w:r w:rsidRPr="00045BD4">
              <w:rPr>
                <w:lang w:val="en-US" w:eastAsia="fi-FI"/>
              </w:rPr>
              <w:t>0</w:t>
            </w:r>
          </w:p>
        </w:tc>
      </w:tr>
      <w:tr w:rsidR="00BE61A8" w:rsidRPr="00045BD4" w14:paraId="2BED4AF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6885498" w14:textId="77777777" w:rsidR="00BE61A8" w:rsidRPr="00045BD4" w:rsidRDefault="00BE61A8" w:rsidP="005A3AC3">
            <w:pPr>
              <w:pStyle w:val="TAC"/>
              <w:rPr>
                <w:lang w:val="fi-FI" w:eastAsia="fi-FI"/>
              </w:rPr>
            </w:pPr>
            <w:r w:rsidRPr="00045BD4">
              <w:rPr>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72241E8"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18473055"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7E15F88E" w14:textId="77777777" w:rsidR="00BE61A8" w:rsidRPr="00045BD4" w:rsidRDefault="00BE61A8" w:rsidP="005A3AC3">
            <w:pPr>
              <w:pStyle w:val="TAC"/>
              <w:rPr>
                <w:lang w:val="fi-FI" w:eastAsia="fi-FI"/>
              </w:rPr>
            </w:pPr>
            <w:r w:rsidRPr="00045BD4">
              <w:rPr>
                <w:lang w:val="en-US" w:eastAsia="fi-FI"/>
              </w:rPr>
              <w:t>0</w:t>
            </w:r>
          </w:p>
        </w:tc>
      </w:tr>
      <w:tr w:rsidR="00BE61A8" w:rsidRPr="00045BD4" w14:paraId="2FA51AF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617E15" w14:textId="77777777" w:rsidR="00BE61A8" w:rsidRPr="00045BD4" w:rsidRDefault="00BE61A8" w:rsidP="005A3AC3">
            <w:pPr>
              <w:pStyle w:val="TAC"/>
              <w:rPr>
                <w:lang w:val="fi-FI" w:eastAsia="fi-FI"/>
              </w:rPr>
            </w:pPr>
            <w:r w:rsidRPr="00045BD4">
              <w:rPr>
                <w:lang w:eastAsia="fi-FI"/>
              </w:rPr>
              <w:t>CA_n260(A-H)</w:t>
            </w:r>
          </w:p>
        </w:tc>
        <w:tc>
          <w:tcPr>
            <w:tcW w:w="1701" w:type="dxa"/>
            <w:tcBorders>
              <w:top w:val="nil"/>
              <w:left w:val="nil"/>
              <w:bottom w:val="single" w:sz="4" w:space="0" w:color="auto"/>
              <w:right w:val="single" w:sz="4" w:space="0" w:color="auto"/>
            </w:tcBorders>
            <w:shd w:val="clear" w:color="auto" w:fill="auto"/>
            <w:hideMark/>
          </w:tcPr>
          <w:p w14:paraId="3C2EC6BE" w14:textId="77777777" w:rsidR="00BE61A8" w:rsidRPr="00045BD4" w:rsidRDefault="00BE61A8" w:rsidP="005A3AC3">
            <w:pPr>
              <w:pStyle w:val="TAC"/>
            </w:pPr>
            <w:r w:rsidRPr="00045BD4">
              <w:t>CA_n260G</w:t>
            </w:r>
          </w:p>
          <w:p w14:paraId="698B3C11" w14:textId="77777777" w:rsidR="00BE61A8" w:rsidRPr="00045BD4" w:rsidRDefault="00BE61A8" w:rsidP="005A3AC3">
            <w:pPr>
              <w:pStyle w:val="TAC"/>
              <w:rPr>
                <w:lang w:val="fi-FI" w:eastAsia="fi-FI"/>
              </w:rPr>
            </w:pPr>
            <w:r w:rsidRPr="00045BD4">
              <w:t>CA_n260H</w:t>
            </w:r>
          </w:p>
        </w:tc>
        <w:tc>
          <w:tcPr>
            <w:tcW w:w="2268" w:type="dxa"/>
            <w:tcBorders>
              <w:top w:val="nil"/>
              <w:left w:val="nil"/>
              <w:bottom w:val="single" w:sz="4" w:space="0" w:color="auto"/>
              <w:right w:val="single" w:sz="4" w:space="0" w:color="auto"/>
            </w:tcBorders>
            <w:shd w:val="clear" w:color="auto" w:fill="auto"/>
            <w:hideMark/>
          </w:tcPr>
          <w:p w14:paraId="1D8C383C"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7562A65" w14:textId="77777777" w:rsidR="00BE61A8" w:rsidRPr="00045BD4" w:rsidRDefault="00BE61A8" w:rsidP="005A3AC3">
            <w:pPr>
              <w:pStyle w:val="TAC"/>
              <w:rPr>
                <w:lang w:val="fi-FI" w:eastAsia="fi-FI"/>
              </w:rPr>
            </w:pPr>
            <w:r w:rsidRPr="00045BD4">
              <w:rPr>
                <w:lang w:val="en-US" w:eastAsia="fi-FI"/>
              </w:rPr>
              <w:t>0</w:t>
            </w:r>
          </w:p>
        </w:tc>
      </w:tr>
      <w:tr w:rsidR="00BE61A8" w:rsidRPr="00045BD4" w14:paraId="6284480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C075681" w14:textId="77777777" w:rsidR="00BE61A8" w:rsidRPr="00045BD4" w:rsidRDefault="00BE61A8" w:rsidP="005A3AC3">
            <w:pPr>
              <w:pStyle w:val="TAC"/>
              <w:rPr>
                <w:lang w:val="fi-FI" w:eastAsia="fi-FI"/>
              </w:rPr>
            </w:pPr>
            <w:r w:rsidRPr="00045BD4">
              <w:rPr>
                <w:lang w:eastAsia="fi-FI"/>
              </w:rPr>
              <w:t>CA_n260(A-O)</w:t>
            </w:r>
          </w:p>
        </w:tc>
        <w:tc>
          <w:tcPr>
            <w:tcW w:w="1701" w:type="dxa"/>
            <w:tcBorders>
              <w:top w:val="nil"/>
              <w:left w:val="nil"/>
              <w:bottom w:val="single" w:sz="4" w:space="0" w:color="auto"/>
              <w:right w:val="single" w:sz="4" w:space="0" w:color="auto"/>
            </w:tcBorders>
            <w:shd w:val="clear" w:color="auto" w:fill="auto"/>
            <w:hideMark/>
          </w:tcPr>
          <w:p w14:paraId="708E939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0E418"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AFB3747" w14:textId="77777777" w:rsidR="00BE61A8" w:rsidRPr="00045BD4" w:rsidRDefault="00BE61A8" w:rsidP="005A3AC3">
            <w:pPr>
              <w:pStyle w:val="TAC"/>
              <w:rPr>
                <w:lang w:val="fi-FI" w:eastAsia="fi-FI"/>
              </w:rPr>
            </w:pPr>
            <w:r w:rsidRPr="00045BD4">
              <w:rPr>
                <w:lang w:val="en-US" w:eastAsia="fi-FI"/>
              </w:rPr>
              <w:t>0</w:t>
            </w:r>
          </w:p>
        </w:tc>
      </w:tr>
      <w:tr w:rsidR="00BE61A8" w:rsidRPr="00045BD4" w14:paraId="6F72FCB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CB2476" w14:textId="77777777" w:rsidR="00BE61A8" w:rsidRPr="00045BD4" w:rsidRDefault="00BE61A8" w:rsidP="005A3AC3">
            <w:pPr>
              <w:pStyle w:val="TAC"/>
              <w:rPr>
                <w:lang w:val="fi-FI" w:eastAsia="fi-FI"/>
              </w:rPr>
            </w:pPr>
            <w:r w:rsidRPr="00045BD4">
              <w:rPr>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17426B0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A10D32B" w14:textId="77777777" w:rsidR="00BE61A8" w:rsidRPr="00045BD4" w:rsidRDefault="00BE61A8" w:rsidP="005A3AC3">
            <w:pPr>
              <w:pStyle w:val="TAC"/>
              <w:rPr>
                <w:lang w:val="fi-FI" w:eastAsia="fi-FI"/>
              </w:rPr>
            </w:pPr>
            <w:r w:rsidRPr="00045BD4">
              <w:rPr>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2281FA7B" w14:textId="77777777" w:rsidR="00BE61A8" w:rsidRPr="00045BD4" w:rsidRDefault="00BE61A8" w:rsidP="005A3AC3">
            <w:pPr>
              <w:pStyle w:val="TAC"/>
              <w:rPr>
                <w:lang w:val="fi-FI" w:eastAsia="fi-FI"/>
              </w:rPr>
            </w:pPr>
            <w:r w:rsidRPr="00045BD4">
              <w:rPr>
                <w:lang w:val="en-US" w:eastAsia="fi-FI"/>
              </w:rPr>
              <w:t>0</w:t>
            </w:r>
          </w:p>
        </w:tc>
      </w:tr>
      <w:tr w:rsidR="00BE61A8" w:rsidRPr="00045BD4" w14:paraId="107DE66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554BD3" w14:textId="77777777" w:rsidR="00BE61A8" w:rsidRPr="00045BD4" w:rsidRDefault="00BE61A8" w:rsidP="005A3AC3">
            <w:pPr>
              <w:pStyle w:val="TAC"/>
              <w:rPr>
                <w:lang w:val="fi-FI" w:eastAsia="fi-FI"/>
              </w:rPr>
            </w:pPr>
            <w:r w:rsidRPr="00045BD4">
              <w:rPr>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4AAD9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2BF83"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2AA0B3C" w14:textId="77777777" w:rsidR="00BE61A8" w:rsidRPr="00045BD4" w:rsidRDefault="00BE61A8" w:rsidP="005A3AC3">
            <w:pPr>
              <w:pStyle w:val="TAC"/>
              <w:rPr>
                <w:lang w:val="fi-FI" w:eastAsia="fi-FI"/>
              </w:rPr>
            </w:pPr>
            <w:r w:rsidRPr="00045BD4">
              <w:rPr>
                <w:lang w:val="en-US" w:eastAsia="fi-FI"/>
              </w:rPr>
              <w:t>0</w:t>
            </w:r>
          </w:p>
        </w:tc>
      </w:tr>
      <w:tr w:rsidR="00BE61A8" w:rsidRPr="00045BD4" w14:paraId="352E000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FBA1BA" w14:textId="77777777" w:rsidR="00BE61A8" w:rsidRPr="00045BD4" w:rsidRDefault="00BE61A8" w:rsidP="005A3AC3">
            <w:pPr>
              <w:pStyle w:val="TAC"/>
              <w:rPr>
                <w:lang w:val="fi-FI" w:eastAsia="fi-FI"/>
              </w:rPr>
            </w:pPr>
            <w:r w:rsidRPr="00045BD4">
              <w:rPr>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787846E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448F5E" w14:textId="77777777" w:rsidR="00BE61A8" w:rsidRPr="00045BD4" w:rsidRDefault="00BE61A8" w:rsidP="005A3AC3">
            <w:pPr>
              <w:pStyle w:val="TAC"/>
              <w:rPr>
                <w:lang w:val="fi-FI" w:eastAsia="fi-FI"/>
              </w:rPr>
            </w:pPr>
            <w:r w:rsidRPr="00045BD4">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163CCA6A" w14:textId="77777777" w:rsidR="00BE61A8" w:rsidRPr="00045BD4" w:rsidRDefault="00BE61A8" w:rsidP="005A3AC3">
            <w:pPr>
              <w:pStyle w:val="TAC"/>
              <w:rPr>
                <w:lang w:val="fi-FI" w:eastAsia="fi-FI"/>
              </w:rPr>
            </w:pPr>
            <w:r w:rsidRPr="00045BD4">
              <w:rPr>
                <w:lang w:val="en-US" w:eastAsia="fi-FI"/>
              </w:rPr>
              <w:t>0</w:t>
            </w:r>
          </w:p>
        </w:tc>
      </w:tr>
      <w:tr w:rsidR="00BE61A8" w:rsidRPr="00045BD4" w14:paraId="270D904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C2E262" w14:textId="77777777" w:rsidR="00BE61A8" w:rsidRPr="00045BD4" w:rsidRDefault="00BE61A8" w:rsidP="005A3AC3">
            <w:pPr>
              <w:pStyle w:val="TAC"/>
              <w:rPr>
                <w:lang w:val="fi-FI" w:eastAsia="fi-FI"/>
              </w:rPr>
            </w:pPr>
            <w:r w:rsidRPr="00045BD4">
              <w:rPr>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0F73900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697937"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C5C2BEA" w14:textId="77777777" w:rsidR="00BE61A8" w:rsidRPr="00045BD4" w:rsidRDefault="00BE61A8" w:rsidP="005A3AC3">
            <w:pPr>
              <w:pStyle w:val="TAC"/>
              <w:rPr>
                <w:lang w:val="fi-FI" w:eastAsia="fi-FI"/>
              </w:rPr>
            </w:pPr>
            <w:r w:rsidRPr="00045BD4">
              <w:rPr>
                <w:lang w:val="en-US" w:eastAsia="fi-FI"/>
              </w:rPr>
              <w:t>0</w:t>
            </w:r>
          </w:p>
        </w:tc>
      </w:tr>
      <w:tr w:rsidR="00BE61A8" w:rsidRPr="00045BD4" w14:paraId="1999403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655075" w14:textId="77777777" w:rsidR="00BE61A8" w:rsidRPr="00045BD4" w:rsidRDefault="00BE61A8" w:rsidP="005A3AC3">
            <w:pPr>
              <w:pStyle w:val="TAC"/>
              <w:rPr>
                <w:lang w:val="fi-FI" w:eastAsia="fi-FI"/>
              </w:rPr>
            </w:pPr>
            <w:r w:rsidRPr="00045BD4">
              <w:rPr>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1FCC6FB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6D02C" w14:textId="77777777" w:rsidR="00BE61A8" w:rsidRPr="00045BD4" w:rsidRDefault="00BE61A8" w:rsidP="005A3AC3">
            <w:pPr>
              <w:pStyle w:val="TAC"/>
              <w:rPr>
                <w:lang w:val="fi-FI" w:eastAsia="fi-FI"/>
              </w:rPr>
            </w:pPr>
            <w:r w:rsidRPr="00045BD4">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31CCD1CC" w14:textId="77777777" w:rsidR="00BE61A8" w:rsidRPr="00045BD4" w:rsidRDefault="00BE61A8" w:rsidP="005A3AC3">
            <w:pPr>
              <w:pStyle w:val="TAC"/>
              <w:rPr>
                <w:lang w:val="fi-FI" w:eastAsia="fi-FI"/>
              </w:rPr>
            </w:pPr>
            <w:r w:rsidRPr="00045BD4">
              <w:rPr>
                <w:lang w:val="en-US" w:eastAsia="fi-FI"/>
              </w:rPr>
              <w:t>0</w:t>
            </w:r>
          </w:p>
        </w:tc>
      </w:tr>
      <w:tr w:rsidR="00BE61A8" w:rsidRPr="00045BD4" w14:paraId="7B6EA60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41AA21" w14:textId="77777777" w:rsidR="00BE61A8" w:rsidRPr="00045BD4" w:rsidRDefault="00BE61A8" w:rsidP="005A3AC3">
            <w:pPr>
              <w:pStyle w:val="TAC"/>
              <w:rPr>
                <w:lang w:val="fi-FI" w:eastAsia="fi-FI"/>
              </w:rPr>
            </w:pPr>
            <w:r w:rsidRPr="00045BD4">
              <w:rPr>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1D2886E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CBEBA7"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81C2971" w14:textId="77777777" w:rsidR="00BE61A8" w:rsidRPr="00045BD4" w:rsidRDefault="00BE61A8" w:rsidP="005A3AC3">
            <w:pPr>
              <w:pStyle w:val="TAC"/>
              <w:rPr>
                <w:lang w:val="fi-FI" w:eastAsia="fi-FI"/>
              </w:rPr>
            </w:pPr>
            <w:r w:rsidRPr="00045BD4">
              <w:rPr>
                <w:lang w:val="en-US" w:eastAsia="fi-FI"/>
              </w:rPr>
              <w:t>0</w:t>
            </w:r>
          </w:p>
        </w:tc>
      </w:tr>
      <w:tr w:rsidR="00BE61A8" w:rsidRPr="00045BD4" w14:paraId="50D9401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E40314" w14:textId="77777777" w:rsidR="00BE61A8" w:rsidRPr="00045BD4" w:rsidRDefault="00BE61A8" w:rsidP="005A3AC3">
            <w:pPr>
              <w:pStyle w:val="TAC"/>
              <w:rPr>
                <w:lang w:val="fi-FI" w:eastAsia="fi-FI"/>
              </w:rPr>
            </w:pPr>
            <w:r w:rsidRPr="00045BD4">
              <w:rPr>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6C56FA7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2BBA2"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27515FC" w14:textId="77777777" w:rsidR="00BE61A8" w:rsidRPr="00045BD4" w:rsidRDefault="00BE61A8" w:rsidP="005A3AC3">
            <w:pPr>
              <w:pStyle w:val="TAC"/>
              <w:rPr>
                <w:lang w:val="fi-FI" w:eastAsia="fi-FI"/>
              </w:rPr>
            </w:pPr>
            <w:r w:rsidRPr="00045BD4">
              <w:rPr>
                <w:lang w:val="en-US" w:eastAsia="fi-FI"/>
              </w:rPr>
              <w:t>0</w:t>
            </w:r>
          </w:p>
        </w:tc>
      </w:tr>
      <w:tr w:rsidR="00BE61A8" w:rsidRPr="00045BD4" w14:paraId="4BC56DA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7D4AAA" w14:textId="77777777" w:rsidR="00BE61A8" w:rsidRPr="00045BD4" w:rsidRDefault="00BE61A8" w:rsidP="005A3AC3">
            <w:pPr>
              <w:pStyle w:val="TAC"/>
              <w:rPr>
                <w:lang w:val="fi-FI" w:eastAsia="fi-FI"/>
              </w:rPr>
            </w:pPr>
            <w:r w:rsidRPr="00045BD4">
              <w:rPr>
                <w:lang w:val="sv-SE" w:eastAsia="fi-FI"/>
              </w:rPr>
              <w:t>CA_n260(2A-O-Q)</w:t>
            </w:r>
          </w:p>
        </w:tc>
        <w:tc>
          <w:tcPr>
            <w:tcW w:w="1701" w:type="dxa"/>
            <w:tcBorders>
              <w:top w:val="nil"/>
              <w:left w:val="nil"/>
              <w:bottom w:val="single" w:sz="4" w:space="0" w:color="auto"/>
              <w:right w:val="single" w:sz="4" w:space="0" w:color="auto"/>
            </w:tcBorders>
            <w:shd w:val="clear" w:color="auto" w:fill="auto"/>
            <w:hideMark/>
          </w:tcPr>
          <w:p w14:paraId="16A6231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9D0032"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81D6C02" w14:textId="77777777" w:rsidR="00BE61A8" w:rsidRPr="00045BD4" w:rsidRDefault="00BE61A8" w:rsidP="005A3AC3">
            <w:pPr>
              <w:pStyle w:val="TAC"/>
              <w:rPr>
                <w:lang w:val="fi-FI" w:eastAsia="fi-FI"/>
              </w:rPr>
            </w:pPr>
            <w:r w:rsidRPr="00045BD4">
              <w:rPr>
                <w:lang w:val="en-US" w:eastAsia="fi-FI"/>
              </w:rPr>
              <w:t>0</w:t>
            </w:r>
          </w:p>
        </w:tc>
      </w:tr>
      <w:tr w:rsidR="00BE61A8" w:rsidRPr="00045BD4" w14:paraId="106DC94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00C9334" w14:textId="77777777" w:rsidR="00BE61A8" w:rsidRPr="00045BD4" w:rsidRDefault="00BE61A8" w:rsidP="005A3AC3">
            <w:pPr>
              <w:pStyle w:val="TAC"/>
              <w:rPr>
                <w:lang w:val="fi-FI" w:eastAsia="fi-FI"/>
              </w:rPr>
            </w:pPr>
            <w:r w:rsidRPr="00045BD4">
              <w:rPr>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D78358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AACE83"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EC1808E" w14:textId="77777777" w:rsidR="00BE61A8" w:rsidRPr="00045BD4" w:rsidRDefault="00BE61A8" w:rsidP="005A3AC3">
            <w:pPr>
              <w:pStyle w:val="TAC"/>
              <w:rPr>
                <w:lang w:val="fi-FI" w:eastAsia="fi-FI"/>
              </w:rPr>
            </w:pPr>
            <w:r w:rsidRPr="00045BD4">
              <w:rPr>
                <w:lang w:val="en-US" w:eastAsia="fi-FI"/>
              </w:rPr>
              <w:t>0</w:t>
            </w:r>
          </w:p>
        </w:tc>
      </w:tr>
      <w:tr w:rsidR="00BE61A8" w:rsidRPr="00045BD4" w14:paraId="75A0548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CFDF8B" w14:textId="77777777" w:rsidR="00BE61A8" w:rsidRPr="00045BD4" w:rsidRDefault="00BE61A8" w:rsidP="005A3AC3">
            <w:pPr>
              <w:pStyle w:val="TAC"/>
              <w:rPr>
                <w:lang w:val="fi-FI" w:eastAsia="fi-FI"/>
              </w:rPr>
            </w:pPr>
            <w:r w:rsidRPr="00045BD4">
              <w:rPr>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67BFB22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22A07E"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B73D433" w14:textId="77777777" w:rsidR="00BE61A8" w:rsidRPr="00045BD4" w:rsidRDefault="00BE61A8" w:rsidP="005A3AC3">
            <w:pPr>
              <w:pStyle w:val="TAC"/>
              <w:rPr>
                <w:lang w:val="fi-FI" w:eastAsia="fi-FI"/>
              </w:rPr>
            </w:pPr>
            <w:r w:rsidRPr="00045BD4">
              <w:rPr>
                <w:lang w:val="en-US" w:eastAsia="fi-FI"/>
              </w:rPr>
              <w:t>0</w:t>
            </w:r>
          </w:p>
        </w:tc>
      </w:tr>
      <w:tr w:rsidR="00BE61A8" w:rsidRPr="00045BD4" w14:paraId="0EB65BB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D6F0F8" w14:textId="77777777" w:rsidR="00BE61A8" w:rsidRPr="00045BD4" w:rsidRDefault="00BE61A8" w:rsidP="005A3AC3">
            <w:pPr>
              <w:pStyle w:val="TAC"/>
              <w:rPr>
                <w:lang w:val="fi-FI" w:eastAsia="fi-FI"/>
              </w:rPr>
            </w:pPr>
            <w:r w:rsidRPr="00045BD4">
              <w:rPr>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AE729B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393B17"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B9C8566" w14:textId="77777777" w:rsidR="00BE61A8" w:rsidRPr="00045BD4" w:rsidRDefault="00BE61A8" w:rsidP="005A3AC3">
            <w:pPr>
              <w:pStyle w:val="TAC"/>
              <w:rPr>
                <w:lang w:val="fi-FI" w:eastAsia="fi-FI"/>
              </w:rPr>
            </w:pPr>
            <w:r w:rsidRPr="00045BD4">
              <w:rPr>
                <w:lang w:val="en-US" w:eastAsia="fi-FI"/>
              </w:rPr>
              <w:t>0</w:t>
            </w:r>
          </w:p>
        </w:tc>
      </w:tr>
      <w:tr w:rsidR="00BE61A8" w:rsidRPr="00045BD4" w14:paraId="0473944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87F24" w14:textId="77777777" w:rsidR="00BE61A8" w:rsidRPr="00045BD4" w:rsidRDefault="00BE61A8" w:rsidP="005A3AC3">
            <w:pPr>
              <w:pStyle w:val="TAC"/>
              <w:rPr>
                <w:lang w:val="fi-FI" w:eastAsia="fi-FI"/>
              </w:rPr>
            </w:pPr>
            <w:r w:rsidRPr="00045BD4">
              <w:rPr>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66623E2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1F6B3CB"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05C6AA1" w14:textId="77777777" w:rsidR="00BE61A8" w:rsidRPr="00045BD4" w:rsidRDefault="00BE61A8" w:rsidP="005A3AC3">
            <w:pPr>
              <w:pStyle w:val="TAC"/>
              <w:rPr>
                <w:lang w:val="fi-FI" w:eastAsia="fi-FI"/>
              </w:rPr>
            </w:pPr>
            <w:r w:rsidRPr="00045BD4">
              <w:rPr>
                <w:lang w:val="en-US" w:eastAsia="fi-FI"/>
              </w:rPr>
              <w:t>0</w:t>
            </w:r>
          </w:p>
        </w:tc>
      </w:tr>
      <w:tr w:rsidR="00BE61A8" w:rsidRPr="00045BD4" w14:paraId="207F60D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0D4ACD" w14:textId="77777777" w:rsidR="00BE61A8" w:rsidRPr="00045BD4" w:rsidRDefault="00BE61A8" w:rsidP="005A3AC3">
            <w:pPr>
              <w:pStyle w:val="TAC"/>
              <w:rPr>
                <w:lang w:val="fi-FI" w:eastAsia="fi-FI"/>
              </w:rPr>
            </w:pPr>
            <w:r w:rsidRPr="00045BD4">
              <w:rPr>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55FB8BD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E308A21"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172FD15B" w14:textId="77777777" w:rsidR="00BE61A8" w:rsidRPr="00045BD4" w:rsidRDefault="00BE61A8" w:rsidP="005A3AC3">
            <w:pPr>
              <w:pStyle w:val="TAC"/>
              <w:rPr>
                <w:lang w:val="fi-FI" w:eastAsia="fi-FI"/>
              </w:rPr>
            </w:pPr>
            <w:r w:rsidRPr="00045BD4">
              <w:rPr>
                <w:lang w:val="en-US" w:eastAsia="fi-FI"/>
              </w:rPr>
              <w:t>0</w:t>
            </w:r>
          </w:p>
        </w:tc>
      </w:tr>
      <w:tr w:rsidR="00BE61A8" w:rsidRPr="00045BD4" w14:paraId="2D14474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B29DE0" w14:textId="77777777" w:rsidR="00BE61A8" w:rsidRPr="00045BD4" w:rsidRDefault="00BE61A8" w:rsidP="005A3AC3">
            <w:pPr>
              <w:pStyle w:val="TAC"/>
              <w:rPr>
                <w:lang w:val="fi-FI" w:eastAsia="fi-FI"/>
              </w:rPr>
            </w:pPr>
            <w:r w:rsidRPr="00045BD4">
              <w:rPr>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4C5F73B0"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4E61490"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9AF81D4" w14:textId="77777777" w:rsidR="00BE61A8" w:rsidRPr="00045BD4" w:rsidRDefault="00BE61A8" w:rsidP="005A3AC3">
            <w:pPr>
              <w:pStyle w:val="TAC"/>
              <w:rPr>
                <w:lang w:val="fi-FI" w:eastAsia="fi-FI"/>
              </w:rPr>
            </w:pPr>
            <w:r w:rsidRPr="00045BD4">
              <w:rPr>
                <w:lang w:val="en-US" w:eastAsia="fi-FI"/>
              </w:rPr>
              <w:t>0</w:t>
            </w:r>
          </w:p>
        </w:tc>
      </w:tr>
      <w:tr w:rsidR="00BE61A8" w:rsidRPr="00045BD4" w14:paraId="53FC645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E6D04" w14:textId="77777777" w:rsidR="00BE61A8" w:rsidRPr="00045BD4" w:rsidRDefault="00BE61A8" w:rsidP="005A3AC3">
            <w:pPr>
              <w:pStyle w:val="TAC"/>
              <w:rPr>
                <w:lang w:val="fi-FI" w:eastAsia="fi-FI"/>
              </w:rPr>
            </w:pPr>
            <w:r w:rsidRPr="00045BD4">
              <w:rPr>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24A91B9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693D09D"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B6D453" w14:textId="77777777" w:rsidR="00BE61A8" w:rsidRPr="00045BD4" w:rsidRDefault="00BE61A8" w:rsidP="005A3AC3">
            <w:pPr>
              <w:pStyle w:val="TAC"/>
              <w:rPr>
                <w:lang w:val="fi-FI" w:eastAsia="fi-FI"/>
              </w:rPr>
            </w:pPr>
            <w:r w:rsidRPr="00045BD4">
              <w:rPr>
                <w:lang w:val="en-US" w:eastAsia="fi-FI"/>
              </w:rPr>
              <w:t>0</w:t>
            </w:r>
          </w:p>
        </w:tc>
      </w:tr>
      <w:tr w:rsidR="00BE61A8" w:rsidRPr="00045BD4" w14:paraId="35856AA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A1747C" w14:textId="77777777" w:rsidR="00BE61A8" w:rsidRPr="00045BD4" w:rsidRDefault="00BE61A8" w:rsidP="005A3AC3">
            <w:pPr>
              <w:pStyle w:val="TAC"/>
              <w:rPr>
                <w:lang w:val="fi-FI" w:eastAsia="fi-FI"/>
              </w:rPr>
            </w:pPr>
            <w:r w:rsidRPr="00045BD4">
              <w:rPr>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10FE729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C7EF7E1"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DF8313A" w14:textId="77777777" w:rsidR="00BE61A8" w:rsidRPr="00045BD4" w:rsidRDefault="00BE61A8" w:rsidP="005A3AC3">
            <w:pPr>
              <w:pStyle w:val="TAC"/>
              <w:rPr>
                <w:lang w:val="fi-FI" w:eastAsia="fi-FI"/>
              </w:rPr>
            </w:pPr>
            <w:r w:rsidRPr="00045BD4">
              <w:rPr>
                <w:lang w:val="en-US" w:eastAsia="fi-FI"/>
              </w:rPr>
              <w:t>0</w:t>
            </w:r>
          </w:p>
        </w:tc>
      </w:tr>
      <w:tr w:rsidR="00BE61A8" w:rsidRPr="00045BD4" w14:paraId="7A39A1B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58F70F" w14:textId="77777777" w:rsidR="00BE61A8" w:rsidRPr="00045BD4" w:rsidRDefault="00BE61A8" w:rsidP="005A3AC3">
            <w:pPr>
              <w:pStyle w:val="TAC"/>
              <w:rPr>
                <w:lang w:val="fi-FI" w:eastAsia="fi-FI"/>
              </w:rPr>
            </w:pPr>
            <w:r w:rsidRPr="00045BD4">
              <w:rPr>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220AE05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4DB7BC"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8E755F" w14:textId="77777777" w:rsidR="00BE61A8" w:rsidRPr="00045BD4" w:rsidRDefault="00BE61A8" w:rsidP="005A3AC3">
            <w:pPr>
              <w:pStyle w:val="TAC"/>
              <w:rPr>
                <w:lang w:val="fi-FI" w:eastAsia="fi-FI"/>
              </w:rPr>
            </w:pPr>
            <w:r w:rsidRPr="00045BD4">
              <w:rPr>
                <w:lang w:val="en-US" w:eastAsia="fi-FI"/>
              </w:rPr>
              <w:t>0</w:t>
            </w:r>
          </w:p>
        </w:tc>
      </w:tr>
      <w:tr w:rsidR="00BE61A8" w:rsidRPr="00045BD4" w14:paraId="1024FC3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FFCD786" w14:textId="77777777" w:rsidR="00BE61A8" w:rsidRPr="00045BD4" w:rsidRDefault="00BE61A8" w:rsidP="005A3AC3">
            <w:pPr>
              <w:pStyle w:val="TAC"/>
              <w:rPr>
                <w:lang w:val="fi-FI" w:eastAsia="fi-FI"/>
              </w:rPr>
            </w:pPr>
            <w:r w:rsidRPr="00045BD4">
              <w:rPr>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71E4E97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DCBC56"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0322E3F" w14:textId="77777777" w:rsidR="00BE61A8" w:rsidRPr="00045BD4" w:rsidRDefault="00BE61A8" w:rsidP="005A3AC3">
            <w:pPr>
              <w:pStyle w:val="TAC"/>
              <w:rPr>
                <w:lang w:val="fi-FI" w:eastAsia="fi-FI"/>
              </w:rPr>
            </w:pPr>
            <w:r w:rsidRPr="00045BD4">
              <w:rPr>
                <w:lang w:val="en-US" w:eastAsia="fi-FI"/>
              </w:rPr>
              <w:t>0</w:t>
            </w:r>
          </w:p>
        </w:tc>
      </w:tr>
      <w:tr w:rsidR="00BE61A8" w:rsidRPr="00045BD4" w14:paraId="2AE0F4B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5ED3900" w14:textId="77777777" w:rsidR="00BE61A8" w:rsidRPr="00045BD4" w:rsidRDefault="00BE61A8" w:rsidP="005A3AC3">
            <w:pPr>
              <w:pStyle w:val="TAC"/>
              <w:rPr>
                <w:lang w:val="fi-FI" w:eastAsia="fi-FI"/>
              </w:rPr>
            </w:pPr>
            <w:r w:rsidRPr="00045BD4">
              <w:rPr>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28B09F7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E2C325"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8652249" w14:textId="77777777" w:rsidR="00BE61A8" w:rsidRPr="00045BD4" w:rsidRDefault="00BE61A8" w:rsidP="005A3AC3">
            <w:pPr>
              <w:pStyle w:val="TAC"/>
              <w:rPr>
                <w:lang w:val="fi-FI" w:eastAsia="fi-FI"/>
              </w:rPr>
            </w:pPr>
            <w:r w:rsidRPr="00045BD4">
              <w:rPr>
                <w:lang w:val="en-US" w:eastAsia="fi-FI"/>
              </w:rPr>
              <w:t>0</w:t>
            </w:r>
          </w:p>
        </w:tc>
      </w:tr>
      <w:tr w:rsidR="00BE61A8" w:rsidRPr="00045BD4" w14:paraId="1AF7F5A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3188159" w14:textId="77777777" w:rsidR="00BE61A8" w:rsidRPr="00045BD4" w:rsidRDefault="00BE61A8" w:rsidP="005A3AC3">
            <w:pPr>
              <w:pStyle w:val="TAC"/>
              <w:rPr>
                <w:lang w:val="fi-FI" w:eastAsia="fi-FI"/>
              </w:rPr>
            </w:pPr>
            <w:r w:rsidRPr="00045BD4">
              <w:rPr>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2E26F2A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379070"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9ACF321" w14:textId="77777777" w:rsidR="00BE61A8" w:rsidRPr="00045BD4" w:rsidRDefault="00BE61A8" w:rsidP="005A3AC3">
            <w:pPr>
              <w:pStyle w:val="TAC"/>
              <w:rPr>
                <w:lang w:val="fi-FI" w:eastAsia="fi-FI"/>
              </w:rPr>
            </w:pPr>
            <w:r w:rsidRPr="00045BD4">
              <w:rPr>
                <w:lang w:val="en-US" w:eastAsia="fi-FI"/>
              </w:rPr>
              <w:t>0</w:t>
            </w:r>
          </w:p>
        </w:tc>
      </w:tr>
      <w:tr w:rsidR="00BE61A8" w:rsidRPr="00045BD4" w14:paraId="1F8D68A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98F2FF" w14:textId="77777777" w:rsidR="00BE61A8" w:rsidRPr="00045BD4" w:rsidRDefault="00BE61A8" w:rsidP="005A3AC3">
            <w:pPr>
              <w:pStyle w:val="TAC"/>
              <w:rPr>
                <w:lang w:val="fi-FI" w:eastAsia="fi-FI"/>
              </w:rPr>
            </w:pPr>
            <w:r w:rsidRPr="00045BD4">
              <w:rPr>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47AEF1D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D815ADE"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687B73E" w14:textId="77777777" w:rsidR="00BE61A8" w:rsidRPr="00045BD4" w:rsidRDefault="00BE61A8" w:rsidP="005A3AC3">
            <w:pPr>
              <w:pStyle w:val="TAC"/>
              <w:rPr>
                <w:lang w:val="fi-FI" w:eastAsia="fi-FI"/>
              </w:rPr>
            </w:pPr>
            <w:r w:rsidRPr="00045BD4">
              <w:rPr>
                <w:lang w:val="en-US" w:eastAsia="fi-FI"/>
              </w:rPr>
              <w:t>0</w:t>
            </w:r>
          </w:p>
        </w:tc>
      </w:tr>
      <w:tr w:rsidR="00BE61A8" w:rsidRPr="00045BD4" w14:paraId="0F21C02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F522DE" w14:textId="77777777" w:rsidR="00BE61A8" w:rsidRPr="00045BD4" w:rsidRDefault="00BE61A8" w:rsidP="005A3AC3">
            <w:pPr>
              <w:pStyle w:val="TAC"/>
              <w:rPr>
                <w:lang w:val="fi-FI" w:eastAsia="fi-FI"/>
              </w:rPr>
            </w:pPr>
            <w:r w:rsidRPr="00045BD4">
              <w:rPr>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6D4761B5"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7C4C65"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498BB168" w14:textId="77777777" w:rsidR="00BE61A8" w:rsidRPr="00045BD4" w:rsidRDefault="00BE61A8" w:rsidP="005A3AC3">
            <w:pPr>
              <w:pStyle w:val="TAC"/>
              <w:rPr>
                <w:lang w:val="fi-FI" w:eastAsia="fi-FI"/>
              </w:rPr>
            </w:pPr>
            <w:r w:rsidRPr="00045BD4">
              <w:rPr>
                <w:lang w:val="en-US" w:eastAsia="fi-FI"/>
              </w:rPr>
              <w:t>0</w:t>
            </w:r>
          </w:p>
        </w:tc>
      </w:tr>
      <w:tr w:rsidR="00B44295" w:rsidRPr="00045BD4" w14:paraId="03F4A0D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D50B5C" w14:textId="77777777" w:rsidR="00B44295" w:rsidRPr="00045BD4" w:rsidRDefault="00B44295" w:rsidP="00B44295">
            <w:pPr>
              <w:pStyle w:val="TAC"/>
              <w:rPr>
                <w:lang w:val="fi-FI" w:eastAsia="fi-FI"/>
              </w:rPr>
            </w:pPr>
            <w:r w:rsidRPr="00045BD4">
              <w:rPr>
                <w:lang w:val="sv-SE" w:eastAsia="fi-FI"/>
              </w:rPr>
              <w:t>CA_n260(4A-3O)</w:t>
            </w:r>
          </w:p>
        </w:tc>
        <w:tc>
          <w:tcPr>
            <w:tcW w:w="1701" w:type="dxa"/>
            <w:tcBorders>
              <w:top w:val="nil"/>
              <w:left w:val="nil"/>
              <w:bottom w:val="single" w:sz="4" w:space="0" w:color="auto"/>
              <w:right w:val="single" w:sz="4" w:space="0" w:color="auto"/>
            </w:tcBorders>
            <w:hideMark/>
          </w:tcPr>
          <w:p w14:paraId="34217993" w14:textId="77777777" w:rsidR="00B44295" w:rsidRPr="00045BD4" w:rsidRDefault="00B44295" w:rsidP="00B44295">
            <w:pPr>
              <w:pStyle w:val="TAC"/>
              <w:rPr>
                <w:lang w:val="fi-FI" w:eastAsia="fi-FI"/>
              </w:rPr>
            </w:pPr>
            <w:r>
              <w:rPr>
                <w:lang w:val="en-US" w:eastAsia="fi-FI"/>
              </w:rPr>
              <w:t>-</w:t>
            </w:r>
          </w:p>
        </w:tc>
        <w:tc>
          <w:tcPr>
            <w:tcW w:w="2268" w:type="dxa"/>
            <w:tcBorders>
              <w:top w:val="nil"/>
              <w:left w:val="nil"/>
              <w:bottom w:val="single" w:sz="4" w:space="0" w:color="auto"/>
              <w:right w:val="single" w:sz="4" w:space="0" w:color="auto"/>
            </w:tcBorders>
            <w:hideMark/>
          </w:tcPr>
          <w:p w14:paraId="0341DC3D" w14:textId="64F7DAF6" w:rsidR="00B44295" w:rsidRPr="00045BD4" w:rsidRDefault="00B44295" w:rsidP="00B44295">
            <w:pPr>
              <w:pStyle w:val="TAC"/>
              <w:rPr>
                <w:lang w:val="fi-FI" w:eastAsia="fi-FI"/>
              </w:rPr>
            </w:pPr>
            <w:r>
              <w:rPr>
                <w:lang w:val="en-US" w:eastAsia="fi-FI"/>
              </w:rPr>
              <w:t>2200</w:t>
            </w:r>
          </w:p>
        </w:tc>
        <w:tc>
          <w:tcPr>
            <w:tcW w:w="2335" w:type="dxa"/>
            <w:tcBorders>
              <w:top w:val="single" w:sz="4" w:space="0" w:color="auto"/>
              <w:left w:val="nil"/>
              <w:bottom w:val="single" w:sz="4" w:space="0" w:color="auto"/>
              <w:right w:val="single" w:sz="4" w:space="0" w:color="auto"/>
            </w:tcBorders>
            <w:hideMark/>
          </w:tcPr>
          <w:p w14:paraId="10AACFDA" w14:textId="13980396" w:rsidR="00B44295" w:rsidRPr="00045BD4" w:rsidRDefault="00B44295" w:rsidP="00B44295">
            <w:pPr>
              <w:pStyle w:val="TAC"/>
              <w:rPr>
                <w:lang w:val="fi-FI" w:eastAsia="fi-FI"/>
              </w:rPr>
            </w:pPr>
            <w:r>
              <w:rPr>
                <w:lang w:eastAsia="fi-FI"/>
              </w:rPr>
              <w:t>0</w:t>
            </w:r>
          </w:p>
        </w:tc>
      </w:tr>
      <w:tr w:rsidR="00BE61A8" w:rsidRPr="00045BD4" w14:paraId="643C329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CA0209" w14:textId="77777777" w:rsidR="00BE61A8" w:rsidRPr="00045BD4" w:rsidRDefault="00BE61A8" w:rsidP="005A3AC3">
            <w:pPr>
              <w:pStyle w:val="TAC"/>
              <w:rPr>
                <w:lang w:val="fi-FI" w:eastAsia="fi-FI"/>
              </w:rPr>
            </w:pPr>
            <w:r w:rsidRPr="00045BD4">
              <w:rPr>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12BCEF2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2EB959" w14:textId="77777777" w:rsidR="00BE61A8" w:rsidRPr="00045BD4" w:rsidRDefault="00BE61A8" w:rsidP="005A3AC3">
            <w:pPr>
              <w:pStyle w:val="TAC"/>
              <w:rPr>
                <w:lang w:val="fi-FI" w:eastAsia="fi-FI"/>
              </w:rPr>
            </w:pPr>
            <w:r w:rsidRPr="00045BD4">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1C898EE9" w14:textId="77777777" w:rsidR="00BE61A8" w:rsidRPr="00045BD4" w:rsidRDefault="00BE61A8" w:rsidP="005A3AC3">
            <w:pPr>
              <w:pStyle w:val="TAC"/>
              <w:rPr>
                <w:lang w:val="fi-FI" w:eastAsia="fi-FI"/>
              </w:rPr>
            </w:pPr>
            <w:r w:rsidRPr="00045BD4">
              <w:rPr>
                <w:lang w:val="en-US" w:eastAsia="fi-FI"/>
              </w:rPr>
              <w:t>0</w:t>
            </w:r>
          </w:p>
        </w:tc>
      </w:tr>
      <w:tr w:rsidR="00BE61A8" w:rsidRPr="00045BD4" w14:paraId="71BA297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6EDD84" w14:textId="77777777" w:rsidR="00BE61A8" w:rsidRPr="00045BD4" w:rsidRDefault="00BE61A8" w:rsidP="005A3AC3">
            <w:pPr>
              <w:pStyle w:val="TAC"/>
              <w:rPr>
                <w:lang w:val="fi-FI" w:eastAsia="fi-FI"/>
              </w:rPr>
            </w:pPr>
            <w:r w:rsidRPr="00045BD4">
              <w:rPr>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5C35166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BA93439" w14:textId="77777777" w:rsidR="00BE61A8" w:rsidRPr="00045BD4" w:rsidRDefault="00BE61A8" w:rsidP="005A3AC3">
            <w:pPr>
              <w:pStyle w:val="TAC"/>
              <w:rPr>
                <w:lang w:val="fi-FI" w:eastAsia="fi-FI"/>
              </w:rPr>
            </w:pPr>
            <w:r w:rsidRPr="00045BD4">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5456180" w14:textId="77777777" w:rsidR="00BE61A8" w:rsidRPr="00045BD4" w:rsidRDefault="00BE61A8" w:rsidP="005A3AC3">
            <w:pPr>
              <w:pStyle w:val="TAC"/>
              <w:rPr>
                <w:lang w:val="fi-FI" w:eastAsia="fi-FI"/>
              </w:rPr>
            </w:pPr>
            <w:r w:rsidRPr="00045BD4">
              <w:rPr>
                <w:lang w:val="en-US" w:eastAsia="fi-FI"/>
              </w:rPr>
              <w:t>0</w:t>
            </w:r>
          </w:p>
        </w:tc>
      </w:tr>
      <w:tr w:rsidR="00BE61A8" w:rsidRPr="00045BD4" w14:paraId="7BDB71C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D59C64" w14:textId="77777777" w:rsidR="00BE61A8" w:rsidRPr="00045BD4" w:rsidRDefault="00BE61A8" w:rsidP="005A3AC3">
            <w:pPr>
              <w:pStyle w:val="TAC"/>
              <w:rPr>
                <w:lang w:val="fi-FI" w:eastAsia="fi-FI"/>
              </w:rPr>
            </w:pPr>
            <w:r w:rsidRPr="00045BD4">
              <w:rPr>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56DD5A0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4D2C29E" w14:textId="77777777" w:rsidR="00BE61A8" w:rsidRPr="00045BD4" w:rsidRDefault="00BE61A8" w:rsidP="005A3AC3">
            <w:pPr>
              <w:pStyle w:val="TAC"/>
              <w:rPr>
                <w:lang w:val="fi-FI" w:eastAsia="fi-FI"/>
              </w:rPr>
            </w:pPr>
            <w:r w:rsidRPr="00045BD4">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480CA3E" w14:textId="77777777" w:rsidR="00BE61A8" w:rsidRPr="00045BD4" w:rsidRDefault="00BE61A8" w:rsidP="005A3AC3">
            <w:pPr>
              <w:pStyle w:val="TAC"/>
              <w:rPr>
                <w:lang w:val="fi-FI" w:eastAsia="fi-FI"/>
              </w:rPr>
            </w:pPr>
            <w:r w:rsidRPr="00045BD4">
              <w:rPr>
                <w:lang w:val="en-US" w:eastAsia="fi-FI"/>
              </w:rPr>
              <w:t>0</w:t>
            </w:r>
          </w:p>
        </w:tc>
      </w:tr>
      <w:tr w:rsidR="00BE61A8" w:rsidRPr="00045BD4" w14:paraId="6BEC160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A7F306" w14:textId="77777777" w:rsidR="00BE61A8" w:rsidRPr="00045BD4" w:rsidRDefault="00BE61A8" w:rsidP="005A3AC3">
            <w:pPr>
              <w:pStyle w:val="TAC"/>
              <w:rPr>
                <w:lang w:val="fi-FI" w:eastAsia="fi-FI"/>
              </w:rPr>
            </w:pPr>
            <w:r w:rsidRPr="00045BD4">
              <w:rPr>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4222F50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21F3B87" w14:textId="77777777" w:rsidR="00BE61A8" w:rsidRPr="00045BD4" w:rsidRDefault="00BE61A8" w:rsidP="005A3AC3">
            <w:pPr>
              <w:pStyle w:val="TAC"/>
              <w:rPr>
                <w:lang w:val="fi-FI" w:eastAsia="fi-FI"/>
              </w:rPr>
            </w:pPr>
            <w:r w:rsidRPr="00045BD4">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133B7B0B" w14:textId="77777777" w:rsidR="00BE61A8" w:rsidRPr="00045BD4" w:rsidRDefault="00BE61A8" w:rsidP="005A3AC3">
            <w:pPr>
              <w:pStyle w:val="TAC"/>
              <w:rPr>
                <w:lang w:val="fi-FI" w:eastAsia="fi-FI"/>
              </w:rPr>
            </w:pPr>
            <w:r w:rsidRPr="00045BD4">
              <w:rPr>
                <w:lang w:val="en-US" w:eastAsia="fi-FI"/>
              </w:rPr>
              <w:t>0</w:t>
            </w:r>
          </w:p>
        </w:tc>
      </w:tr>
      <w:tr w:rsidR="00BE61A8" w:rsidRPr="00045BD4" w14:paraId="4BF6070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162438" w14:textId="77777777" w:rsidR="00BE61A8" w:rsidRPr="00045BD4" w:rsidRDefault="00BE61A8" w:rsidP="005A3AC3">
            <w:pPr>
              <w:pStyle w:val="TAC"/>
              <w:rPr>
                <w:lang w:val="fi-FI" w:eastAsia="fi-FI"/>
              </w:rPr>
            </w:pPr>
            <w:r w:rsidRPr="00045BD4">
              <w:rPr>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7B78672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51A8289"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0E984F" w14:textId="77777777" w:rsidR="00BE61A8" w:rsidRPr="00045BD4" w:rsidRDefault="00BE61A8" w:rsidP="005A3AC3">
            <w:pPr>
              <w:pStyle w:val="TAC"/>
              <w:rPr>
                <w:lang w:val="fi-FI" w:eastAsia="fi-FI"/>
              </w:rPr>
            </w:pPr>
            <w:r w:rsidRPr="00045BD4">
              <w:rPr>
                <w:lang w:val="en-US" w:eastAsia="fi-FI"/>
              </w:rPr>
              <w:t>0</w:t>
            </w:r>
          </w:p>
        </w:tc>
      </w:tr>
      <w:tr w:rsidR="00BE61A8" w:rsidRPr="00045BD4" w14:paraId="066BA26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8B352" w14:textId="77777777" w:rsidR="00BE61A8" w:rsidRPr="00045BD4" w:rsidRDefault="00BE61A8" w:rsidP="005A3AC3">
            <w:pPr>
              <w:pStyle w:val="TAC"/>
              <w:rPr>
                <w:lang w:val="fi-FI" w:eastAsia="fi-FI"/>
              </w:rPr>
            </w:pPr>
            <w:r w:rsidRPr="00045BD4">
              <w:rPr>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09841C7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44EC9B" w14:textId="77777777" w:rsidR="00BE61A8" w:rsidRPr="00045BD4" w:rsidRDefault="00BE61A8" w:rsidP="005A3AC3">
            <w:pPr>
              <w:pStyle w:val="TAC"/>
              <w:rPr>
                <w:lang w:val="fi-FI" w:eastAsia="fi-FI"/>
              </w:rPr>
            </w:pPr>
            <w:r w:rsidRPr="00045BD4">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6B35B4F2" w14:textId="77777777" w:rsidR="00BE61A8" w:rsidRPr="00045BD4" w:rsidRDefault="00BE61A8" w:rsidP="005A3AC3">
            <w:pPr>
              <w:pStyle w:val="TAC"/>
              <w:rPr>
                <w:lang w:val="fi-FI" w:eastAsia="fi-FI"/>
              </w:rPr>
            </w:pPr>
            <w:r w:rsidRPr="00045BD4">
              <w:rPr>
                <w:lang w:val="en-US" w:eastAsia="fi-FI"/>
              </w:rPr>
              <w:t>0</w:t>
            </w:r>
          </w:p>
        </w:tc>
      </w:tr>
      <w:tr w:rsidR="00BE61A8" w:rsidRPr="00045BD4" w14:paraId="49259B4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42E279" w14:textId="77777777" w:rsidR="00BE61A8" w:rsidRPr="00045BD4" w:rsidRDefault="00BE61A8" w:rsidP="005A3AC3">
            <w:pPr>
              <w:pStyle w:val="TAC"/>
              <w:rPr>
                <w:lang w:val="fi-FI" w:eastAsia="fi-FI"/>
              </w:rPr>
            </w:pPr>
            <w:r w:rsidRPr="00045BD4">
              <w:rPr>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22F7229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DF78EAA"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D29015A" w14:textId="77777777" w:rsidR="00BE61A8" w:rsidRPr="00045BD4" w:rsidRDefault="00BE61A8" w:rsidP="005A3AC3">
            <w:pPr>
              <w:pStyle w:val="TAC"/>
              <w:rPr>
                <w:lang w:val="fi-FI" w:eastAsia="fi-FI"/>
              </w:rPr>
            </w:pPr>
            <w:r w:rsidRPr="00045BD4">
              <w:rPr>
                <w:lang w:val="en-US" w:eastAsia="fi-FI"/>
              </w:rPr>
              <w:t>0</w:t>
            </w:r>
          </w:p>
        </w:tc>
      </w:tr>
      <w:tr w:rsidR="00BE61A8" w:rsidRPr="00045BD4" w14:paraId="73CD193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C20A58" w14:textId="77777777" w:rsidR="00BE61A8" w:rsidRPr="00045BD4" w:rsidRDefault="00BE61A8" w:rsidP="005A3AC3">
            <w:pPr>
              <w:pStyle w:val="TAC"/>
              <w:rPr>
                <w:lang w:val="fi-FI" w:eastAsia="fi-FI"/>
              </w:rPr>
            </w:pPr>
            <w:r w:rsidRPr="00045BD4">
              <w:rPr>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2913A3D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824394"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676CFE" w14:textId="77777777" w:rsidR="00BE61A8" w:rsidRPr="00045BD4" w:rsidRDefault="00BE61A8" w:rsidP="005A3AC3">
            <w:pPr>
              <w:pStyle w:val="TAC"/>
              <w:rPr>
                <w:lang w:val="fi-FI" w:eastAsia="fi-FI"/>
              </w:rPr>
            </w:pPr>
            <w:r w:rsidRPr="00045BD4">
              <w:rPr>
                <w:lang w:val="en-US" w:eastAsia="fi-FI"/>
              </w:rPr>
              <w:t>0</w:t>
            </w:r>
          </w:p>
        </w:tc>
      </w:tr>
      <w:tr w:rsidR="00BE61A8" w:rsidRPr="00045BD4" w14:paraId="60DF366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E4D8E74" w14:textId="77777777" w:rsidR="00BE61A8" w:rsidRPr="00045BD4" w:rsidRDefault="00BE61A8" w:rsidP="005A3AC3">
            <w:pPr>
              <w:pStyle w:val="TAC"/>
              <w:rPr>
                <w:lang w:val="fi-FI" w:eastAsia="fi-FI"/>
              </w:rPr>
            </w:pPr>
            <w:r w:rsidRPr="00045BD4">
              <w:rPr>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205EBD9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9C7F08"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7C237B1" w14:textId="77777777" w:rsidR="00BE61A8" w:rsidRPr="00045BD4" w:rsidRDefault="00BE61A8" w:rsidP="005A3AC3">
            <w:pPr>
              <w:pStyle w:val="TAC"/>
              <w:rPr>
                <w:lang w:val="fi-FI" w:eastAsia="fi-FI"/>
              </w:rPr>
            </w:pPr>
            <w:r w:rsidRPr="00045BD4">
              <w:rPr>
                <w:lang w:val="en-US" w:eastAsia="fi-FI"/>
              </w:rPr>
              <w:t>0</w:t>
            </w:r>
          </w:p>
        </w:tc>
      </w:tr>
      <w:tr w:rsidR="00BE61A8" w:rsidRPr="00045BD4" w14:paraId="0416FEF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E37C51E" w14:textId="77777777" w:rsidR="00BE61A8" w:rsidRPr="00045BD4" w:rsidRDefault="00BE61A8" w:rsidP="005A3AC3">
            <w:pPr>
              <w:pStyle w:val="TAC"/>
              <w:rPr>
                <w:lang w:val="fi-FI" w:eastAsia="fi-FI"/>
              </w:rPr>
            </w:pPr>
            <w:r w:rsidRPr="00045BD4">
              <w:rPr>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6C9201B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58A006"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AFFD83A" w14:textId="77777777" w:rsidR="00BE61A8" w:rsidRPr="00045BD4" w:rsidRDefault="00BE61A8" w:rsidP="005A3AC3">
            <w:pPr>
              <w:pStyle w:val="TAC"/>
              <w:rPr>
                <w:lang w:val="fi-FI" w:eastAsia="fi-FI"/>
              </w:rPr>
            </w:pPr>
            <w:r w:rsidRPr="00045BD4">
              <w:rPr>
                <w:lang w:val="en-US" w:eastAsia="fi-FI"/>
              </w:rPr>
              <w:t>0</w:t>
            </w:r>
          </w:p>
        </w:tc>
      </w:tr>
      <w:tr w:rsidR="00BE61A8" w:rsidRPr="00045BD4" w14:paraId="34BC74A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3F1D2D" w14:textId="77777777" w:rsidR="00BE61A8" w:rsidRPr="00045BD4" w:rsidRDefault="00BE61A8" w:rsidP="005A3AC3">
            <w:pPr>
              <w:pStyle w:val="TAC"/>
              <w:rPr>
                <w:lang w:val="fi-FI" w:eastAsia="fi-FI"/>
              </w:rPr>
            </w:pPr>
            <w:r w:rsidRPr="00045BD4">
              <w:rPr>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6D4EEE9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24B769"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39CE2FB" w14:textId="77777777" w:rsidR="00BE61A8" w:rsidRPr="00045BD4" w:rsidRDefault="00BE61A8" w:rsidP="005A3AC3">
            <w:pPr>
              <w:pStyle w:val="TAC"/>
              <w:rPr>
                <w:lang w:val="fi-FI" w:eastAsia="fi-FI"/>
              </w:rPr>
            </w:pPr>
            <w:r w:rsidRPr="00045BD4">
              <w:rPr>
                <w:lang w:val="en-US" w:eastAsia="fi-FI"/>
              </w:rPr>
              <w:t>0</w:t>
            </w:r>
          </w:p>
        </w:tc>
      </w:tr>
      <w:tr w:rsidR="00BE61A8" w:rsidRPr="00045BD4" w14:paraId="131D920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D2F5DE" w14:textId="77777777" w:rsidR="00BE61A8" w:rsidRPr="00045BD4" w:rsidRDefault="00BE61A8" w:rsidP="005A3AC3">
            <w:pPr>
              <w:pStyle w:val="TAC"/>
              <w:rPr>
                <w:lang w:val="fi-FI" w:eastAsia="fi-FI"/>
              </w:rPr>
            </w:pPr>
            <w:r w:rsidRPr="00045BD4">
              <w:rPr>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042F140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D2003DF"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04145BF" w14:textId="77777777" w:rsidR="00BE61A8" w:rsidRPr="00045BD4" w:rsidRDefault="00BE61A8" w:rsidP="005A3AC3">
            <w:pPr>
              <w:pStyle w:val="TAC"/>
              <w:rPr>
                <w:lang w:val="fi-FI" w:eastAsia="fi-FI"/>
              </w:rPr>
            </w:pPr>
            <w:r w:rsidRPr="00045BD4">
              <w:rPr>
                <w:lang w:val="en-US" w:eastAsia="fi-FI"/>
              </w:rPr>
              <w:t>0</w:t>
            </w:r>
          </w:p>
        </w:tc>
      </w:tr>
      <w:tr w:rsidR="00BE61A8" w:rsidRPr="00045BD4" w14:paraId="3B5C5E1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077975D" w14:textId="77777777" w:rsidR="00BE61A8" w:rsidRPr="00045BD4" w:rsidRDefault="00BE61A8" w:rsidP="005A3AC3">
            <w:pPr>
              <w:pStyle w:val="TAC"/>
              <w:rPr>
                <w:lang w:val="fi-FI" w:eastAsia="fi-FI"/>
              </w:rPr>
            </w:pPr>
            <w:r w:rsidRPr="00045BD4">
              <w:rPr>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36F6CAE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4D33DDD"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6F90C5F" w14:textId="77777777" w:rsidR="00BE61A8" w:rsidRPr="00045BD4" w:rsidRDefault="00BE61A8" w:rsidP="005A3AC3">
            <w:pPr>
              <w:pStyle w:val="TAC"/>
              <w:rPr>
                <w:lang w:val="fi-FI" w:eastAsia="fi-FI"/>
              </w:rPr>
            </w:pPr>
            <w:r w:rsidRPr="00045BD4">
              <w:rPr>
                <w:lang w:val="en-US" w:eastAsia="fi-FI"/>
              </w:rPr>
              <w:t>0</w:t>
            </w:r>
          </w:p>
        </w:tc>
      </w:tr>
      <w:tr w:rsidR="00BE61A8" w:rsidRPr="00045BD4" w14:paraId="6D43195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939B49" w14:textId="77777777" w:rsidR="00BE61A8" w:rsidRPr="00045BD4" w:rsidRDefault="00BE61A8" w:rsidP="005A3AC3">
            <w:pPr>
              <w:pStyle w:val="TAC"/>
              <w:rPr>
                <w:lang w:val="fi-FI" w:eastAsia="fi-FI"/>
              </w:rPr>
            </w:pPr>
            <w:r w:rsidRPr="00045BD4">
              <w:rPr>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76B9190E" w14:textId="77777777" w:rsidR="00BE61A8" w:rsidRPr="00045BD4" w:rsidRDefault="00BE61A8" w:rsidP="005A3AC3">
            <w:pPr>
              <w:pStyle w:val="TAC"/>
              <w:rPr>
                <w:lang w:val="fi-FI" w:eastAsia="fi-FI"/>
              </w:rPr>
            </w:pPr>
            <w:r w:rsidRPr="00045BD4">
              <w:rPr>
                <w:lang w:val="en-US" w:eastAsia="fi-FI"/>
              </w:rPr>
              <w:t>CA_n260O CA_n260P</w:t>
            </w:r>
          </w:p>
        </w:tc>
        <w:tc>
          <w:tcPr>
            <w:tcW w:w="2268" w:type="dxa"/>
            <w:tcBorders>
              <w:top w:val="nil"/>
              <w:left w:val="nil"/>
              <w:bottom w:val="single" w:sz="4" w:space="0" w:color="auto"/>
              <w:right w:val="single" w:sz="4" w:space="0" w:color="auto"/>
            </w:tcBorders>
            <w:shd w:val="clear" w:color="auto" w:fill="auto"/>
            <w:hideMark/>
          </w:tcPr>
          <w:p w14:paraId="3603309D" w14:textId="77777777" w:rsidR="00BE61A8" w:rsidRPr="00045BD4" w:rsidRDefault="00BE61A8" w:rsidP="005A3AC3">
            <w:pPr>
              <w:pStyle w:val="TAC"/>
              <w:rPr>
                <w:lang w:val="fi-FI" w:eastAsia="fi-FI"/>
              </w:rPr>
            </w:pPr>
            <w:r w:rsidRPr="00045BD4">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336CBAB2" w14:textId="77777777" w:rsidR="00BE61A8" w:rsidRPr="00045BD4" w:rsidRDefault="00BE61A8" w:rsidP="005A3AC3">
            <w:pPr>
              <w:pStyle w:val="TAC"/>
              <w:rPr>
                <w:lang w:val="fi-FI" w:eastAsia="fi-FI"/>
              </w:rPr>
            </w:pPr>
            <w:r w:rsidRPr="00045BD4">
              <w:rPr>
                <w:lang w:val="en-US" w:eastAsia="fi-FI"/>
              </w:rPr>
              <w:t>0</w:t>
            </w:r>
          </w:p>
        </w:tc>
      </w:tr>
      <w:tr w:rsidR="00BE61A8" w:rsidRPr="00045BD4" w14:paraId="52D7909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2F7D1D" w14:textId="77777777" w:rsidR="00BE61A8" w:rsidRPr="00045BD4" w:rsidRDefault="00BE61A8" w:rsidP="005A3AC3">
            <w:pPr>
              <w:pStyle w:val="TAC"/>
              <w:rPr>
                <w:lang w:val="fi-FI" w:eastAsia="fi-FI"/>
              </w:rPr>
            </w:pPr>
            <w:r w:rsidRPr="00045BD4">
              <w:rPr>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32DF940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63ED039"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2C6E1F6" w14:textId="77777777" w:rsidR="00BE61A8" w:rsidRPr="00045BD4" w:rsidRDefault="00BE61A8" w:rsidP="005A3AC3">
            <w:pPr>
              <w:pStyle w:val="TAC"/>
              <w:rPr>
                <w:lang w:val="fi-FI" w:eastAsia="fi-FI"/>
              </w:rPr>
            </w:pPr>
            <w:r w:rsidRPr="00045BD4">
              <w:rPr>
                <w:lang w:val="en-US" w:eastAsia="fi-FI"/>
              </w:rPr>
              <w:t>0</w:t>
            </w:r>
          </w:p>
        </w:tc>
      </w:tr>
      <w:tr w:rsidR="00BE61A8" w:rsidRPr="00045BD4" w14:paraId="75D9123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D35610" w14:textId="77777777" w:rsidR="00BE61A8" w:rsidRPr="00045BD4" w:rsidRDefault="00BE61A8" w:rsidP="005A3AC3">
            <w:pPr>
              <w:pStyle w:val="TAC"/>
              <w:rPr>
                <w:lang w:val="fi-FI" w:eastAsia="fi-FI"/>
              </w:rPr>
            </w:pPr>
            <w:r w:rsidRPr="00045BD4">
              <w:rPr>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70996FCA"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627944"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1D2FA4C" w14:textId="77777777" w:rsidR="00BE61A8" w:rsidRPr="00045BD4" w:rsidRDefault="00BE61A8" w:rsidP="005A3AC3">
            <w:pPr>
              <w:pStyle w:val="TAC"/>
              <w:rPr>
                <w:lang w:val="fi-FI" w:eastAsia="fi-FI"/>
              </w:rPr>
            </w:pPr>
            <w:r w:rsidRPr="00045BD4">
              <w:rPr>
                <w:lang w:val="en-US" w:eastAsia="fi-FI"/>
              </w:rPr>
              <w:t>0</w:t>
            </w:r>
          </w:p>
        </w:tc>
      </w:tr>
      <w:tr w:rsidR="00BE61A8" w:rsidRPr="00045BD4" w14:paraId="0BE5B23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9CDBAB" w14:textId="77777777" w:rsidR="00BE61A8" w:rsidRPr="00045BD4" w:rsidRDefault="00BE61A8" w:rsidP="005A3AC3">
            <w:pPr>
              <w:pStyle w:val="TAC"/>
              <w:rPr>
                <w:lang w:val="fi-FI" w:eastAsia="fi-FI"/>
              </w:rPr>
            </w:pPr>
            <w:r w:rsidRPr="00045BD4">
              <w:rPr>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53A3E33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4FD838"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F26BB20" w14:textId="77777777" w:rsidR="00BE61A8" w:rsidRPr="00045BD4" w:rsidRDefault="00BE61A8" w:rsidP="005A3AC3">
            <w:pPr>
              <w:pStyle w:val="TAC"/>
              <w:rPr>
                <w:lang w:val="fi-FI" w:eastAsia="fi-FI"/>
              </w:rPr>
            </w:pPr>
            <w:r w:rsidRPr="00045BD4">
              <w:rPr>
                <w:lang w:val="en-US" w:eastAsia="fi-FI"/>
              </w:rPr>
              <w:t>0</w:t>
            </w:r>
          </w:p>
        </w:tc>
      </w:tr>
      <w:tr w:rsidR="00BE61A8" w:rsidRPr="00045BD4" w14:paraId="60658D0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F29790" w14:textId="77777777" w:rsidR="00BE61A8" w:rsidRPr="00045BD4" w:rsidRDefault="00BE61A8" w:rsidP="005A3AC3">
            <w:pPr>
              <w:pStyle w:val="TAC"/>
              <w:rPr>
                <w:lang w:val="fi-FI" w:eastAsia="fi-FI"/>
              </w:rPr>
            </w:pPr>
            <w:r w:rsidRPr="00045BD4">
              <w:rPr>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46AD2FE7"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D137A6B" w14:textId="77777777" w:rsidR="00BE61A8" w:rsidRPr="00045BD4" w:rsidRDefault="00BE61A8" w:rsidP="005A3AC3">
            <w:pPr>
              <w:pStyle w:val="TAC"/>
              <w:rPr>
                <w:lang w:val="fi-FI" w:eastAsia="fi-FI"/>
              </w:rPr>
            </w:pPr>
            <w:r w:rsidRPr="00045BD4">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6F4C6257" w14:textId="77777777" w:rsidR="00BE61A8" w:rsidRPr="00045BD4" w:rsidRDefault="00BE61A8" w:rsidP="005A3AC3">
            <w:pPr>
              <w:pStyle w:val="TAC"/>
              <w:rPr>
                <w:lang w:val="fi-FI" w:eastAsia="fi-FI"/>
              </w:rPr>
            </w:pPr>
            <w:r w:rsidRPr="00045BD4">
              <w:rPr>
                <w:lang w:val="en-US" w:eastAsia="fi-FI"/>
              </w:rPr>
              <w:t>0</w:t>
            </w:r>
          </w:p>
        </w:tc>
      </w:tr>
      <w:tr w:rsidR="00BE61A8" w:rsidRPr="00045BD4" w14:paraId="32A4037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E03543" w14:textId="77777777" w:rsidR="00BE61A8" w:rsidRPr="00045BD4" w:rsidRDefault="00BE61A8" w:rsidP="005A3AC3">
            <w:pPr>
              <w:pStyle w:val="TAC"/>
              <w:rPr>
                <w:lang w:val="fi-FI" w:eastAsia="fi-FI"/>
              </w:rPr>
            </w:pPr>
            <w:r w:rsidRPr="00045BD4">
              <w:rPr>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5E681E8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B6752E4" w14:textId="77777777" w:rsidR="00BE61A8" w:rsidRPr="00045BD4" w:rsidRDefault="00BE61A8" w:rsidP="005A3AC3">
            <w:pPr>
              <w:pStyle w:val="TAC"/>
              <w:rPr>
                <w:lang w:val="fi-FI" w:eastAsia="fi-FI"/>
              </w:rPr>
            </w:pPr>
            <w:r w:rsidRPr="00045BD4">
              <w:rPr>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25E3E3B9" w14:textId="77777777" w:rsidR="00BE61A8" w:rsidRPr="00045BD4" w:rsidRDefault="00BE61A8" w:rsidP="005A3AC3">
            <w:pPr>
              <w:pStyle w:val="TAC"/>
              <w:rPr>
                <w:lang w:val="fi-FI" w:eastAsia="fi-FI"/>
              </w:rPr>
            </w:pPr>
            <w:r w:rsidRPr="00045BD4">
              <w:rPr>
                <w:lang w:val="en-US" w:eastAsia="fi-FI"/>
              </w:rPr>
              <w:t>0</w:t>
            </w:r>
          </w:p>
        </w:tc>
      </w:tr>
      <w:tr w:rsidR="00BE61A8" w:rsidRPr="00045BD4" w14:paraId="339B125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9254B69" w14:textId="77777777" w:rsidR="00BE61A8" w:rsidRPr="00045BD4" w:rsidRDefault="00BE61A8" w:rsidP="005A3AC3">
            <w:pPr>
              <w:pStyle w:val="TAC"/>
              <w:rPr>
                <w:lang w:val="fi-FI" w:eastAsia="fi-FI"/>
              </w:rPr>
            </w:pPr>
            <w:r w:rsidRPr="00045BD4">
              <w:rPr>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06CAE5EC"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0E33BFE"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8814E07" w14:textId="77777777" w:rsidR="00BE61A8" w:rsidRPr="00045BD4" w:rsidRDefault="00BE61A8" w:rsidP="005A3AC3">
            <w:pPr>
              <w:pStyle w:val="TAC"/>
              <w:rPr>
                <w:lang w:val="fi-FI" w:eastAsia="fi-FI"/>
              </w:rPr>
            </w:pPr>
            <w:r w:rsidRPr="00045BD4">
              <w:rPr>
                <w:lang w:val="en-US" w:eastAsia="fi-FI"/>
              </w:rPr>
              <w:t>0</w:t>
            </w:r>
          </w:p>
        </w:tc>
      </w:tr>
      <w:tr w:rsidR="00BE61A8" w:rsidRPr="00045BD4" w14:paraId="68EE353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1BB5D3" w14:textId="77777777" w:rsidR="00BE61A8" w:rsidRPr="00045BD4" w:rsidRDefault="00BE61A8" w:rsidP="005A3AC3">
            <w:pPr>
              <w:pStyle w:val="TAC"/>
              <w:rPr>
                <w:lang w:val="fi-FI" w:eastAsia="fi-FI"/>
              </w:rPr>
            </w:pPr>
            <w:r w:rsidRPr="00045BD4">
              <w:rPr>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451B432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EC37C3" w14:textId="77777777" w:rsidR="00BE61A8" w:rsidRPr="00045BD4" w:rsidRDefault="00BE61A8" w:rsidP="005A3AC3">
            <w:pPr>
              <w:pStyle w:val="TAC"/>
              <w:rPr>
                <w:lang w:val="fi-FI" w:eastAsia="fi-FI"/>
              </w:rPr>
            </w:pPr>
            <w:r w:rsidRPr="00045BD4">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1E2412B4" w14:textId="77777777" w:rsidR="00BE61A8" w:rsidRPr="00045BD4" w:rsidRDefault="00BE61A8" w:rsidP="005A3AC3">
            <w:pPr>
              <w:pStyle w:val="TAC"/>
              <w:rPr>
                <w:lang w:val="fi-FI" w:eastAsia="fi-FI"/>
              </w:rPr>
            </w:pPr>
            <w:r w:rsidRPr="00045BD4">
              <w:rPr>
                <w:lang w:val="en-US" w:eastAsia="fi-FI"/>
              </w:rPr>
              <w:t>0</w:t>
            </w:r>
          </w:p>
        </w:tc>
      </w:tr>
      <w:tr w:rsidR="00BE61A8" w:rsidRPr="00045BD4" w14:paraId="624A089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57C772B" w14:textId="77777777" w:rsidR="00BE61A8" w:rsidRPr="00045BD4" w:rsidRDefault="00BE61A8" w:rsidP="005A3AC3">
            <w:pPr>
              <w:pStyle w:val="TAC"/>
              <w:rPr>
                <w:lang w:val="fi-FI" w:eastAsia="fi-FI"/>
              </w:rPr>
            </w:pPr>
            <w:r w:rsidRPr="00045BD4">
              <w:rPr>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62F46D9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1CD979"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BCFE9D3" w14:textId="77777777" w:rsidR="00BE61A8" w:rsidRPr="00045BD4" w:rsidRDefault="00BE61A8" w:rsidP="005A3AC3">
            <w:pPr>
              <w:pStyle w:val="TAC"/>
              <w:rPr>
                <w:lang w:val="fi-FI" w:eastAsia="fi-FI"/>
              </w:rPr>
            </w:pPr>
            <w:r w:rsidRPr="00045BD4">
              <w:rPr>
                <w:lang w:val="en-US" w:eastAsia="fi-FI"/>
              </w:rPr>
              <w:t>0</w:t>
            </w:r>
          </w:p>
        </w:tc>
      </w:tr>
      <w:tr w:rsidR="00BE61A8" w:rsidRPr="00045BD4" w14:paraId="6BD2F6C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384087" w14:textId="77777777" w:rsidR="00BE61A8" w:rsidRPr="00045BD4" w:rsidRDefault="00BE61A8" w:rsidP="005A3AC3">
            <w:pPr>
              <w:pStyle w:val="TAC"/>
              <w:rPr>
                <w:lang w:val="fi-FI" w:eastAsia="fi-FI"/>
              </w:rPr>
            </w:pPr>
            <w:r w:rsidRPr="00045BD4">
              <w:rPr>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02105350" w14:textId="77777777" w:rsidR="00BE61A8" w:rsidRPr="00045BD4" w:rsidRDefault="00BE61A8" w:rsidP="005A3AC3">
            <w:pPr>
              <w:pStyle w:val="TAC"/>
              <w:rPr>
                <w:lang w:val="fi-FI" w:eastAsia="fi-FI"/>
              </w:rPr>
            </w:pPr>
            <w:r w:rsidRPr="00045BD4">
              <w:rPr>
                <w:lang w:val="en-US" w:eastAsia="fi-FI"/>
              </w:rPr>
              <w:t>CA_n260P CA_n260Q</w:t>
            </w:r>
          </w:p>
        </w:tc>
        <w:tc>
          <w:tcPr>
            <w:tcW w:w="2268" w:type="dxa"/>
            <w:tcBorders>
              <w:top w:val="nil"/>
              <w:left w:val="nil"/>
              <w:bottom w:val="single" w:sz="4" w:space="0" w:color="auto"/>
              <w:right w:val="single" w:sz="4" w:space="0" w:color="auto"/>
            </w:tcBorders>
            <w:shd w:val="clear" w:color="auto" w:fill="auto"/>
            <w:hideMark/>
          </w:tcPr>
          <w:p w14:paraId="4758D67D"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36295C9E" w14:textId="77777777" w:rsidR="00BE61A8" w:rsidRPr="00045BD4" w:rsidRDefault="00BE61A8" w:rsidP="005A3AC3">
            <w:pPr>
              <w:pStyle w:val="TAC"/>
              <w:rPr>
                <w:lang w:val="fi-FI" w:eastAsia="fi-FI"/>
              </w:rPr>
            </w:pPr>
            <w:r w:rsidRPr="00045BD4">
              <w:rPr>
                <w:lang w:val="en-US" w:eastAsia="fi-FI"/>
              </w:rPr>
              <w:t>0</w:t>
            </w:r>
          </w:p>
        </w:tc>
      </w:tr>
      <w:tr w:rsidR="00BE61A8" w:rsidRPr="00045BD4" w14:paraId="38D0894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5156C2" w14:textId="77777777" w:rsidR="00BE61A8" w:rsidRPr="00045BD4" w:rsidRDefault="00BE61A8" w:rsidP="005A3AC3">
            <w:pPr>
              <w:pStyle w:val="TAC"/>
              <w:rPr>
                <w:lang w:val="fi-FI" w:eastAsia="fi-FI"/>
              </w:rPr>
            </w:pPr>
            <w:r w:rsidRPr="00045BD4">
              <w:rPr>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267A01B5" w14:textId="77777777" w:rsidR="00BE61A8" w:rsidRPr="00045BD4" w:rsidRDefault="00BE61A8" w:rsidP="005A3AC3">
            <w:pPr>
              <w:pStyle w:val="TAC"/>
              <w:rPr>
                <w:lang w:val="fi-FI" w:eastAsia="fi-FI"/>
              </w:rPr>
            </w:pPr>
            <w:r w:rsidRPr="00045BD4">
              <w:rPr>
                <w:lang w:eastAsia="fi-FI"/>
              </w:rPr>
              <w:t>-</w:t>
            </w:r>
          </w:p>
        </w:tc>
        <w:tc>
          <w:tcPr>
            <w:tcW w:w="2268" w:type="dxa"/>
            <w:tcBorders>
              <w:top w:val="nil"/>
              <w:left w:val="nil"/>
              <w:bottom w:val="single" w:sz="4" w:space="0" w:color="auto"/>
              <w:right w:val="single" w:sz="4" w:space="0" w:color="auto"/>
            </w:tcBorders>
            <w:shd w:val="clear" w:color="auto" w:fill="auto"/>
            <w:hideMark/>
          </w:tcPr>
          <w:p w14:paraId="31A03D32"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B5862BB" w14:textId="77777777" w:rsidR="00BE61A8" w:rsidRPr="00045BD4" w:rsidRDefault="00BE61A8" w:rsidP="005A3AC3">
            <w:pPr>
              <w:pStyle w:val="TAC"/>
              <w:rPr>
                <w:lang w:val="fi-FI" w:eastAsia="fi-FI"/>
              </w:rPr>
            </w:pPr>
            <w:r w:rsidRPr="00045BD4">
              <w:rPr>
                <w:lang w:val="en-US" w:eastAsia="fi-FI"/>
              </w:rPr>
              <w:t>0</w:t>
            </w:r>
          </w:p>
        </w:tc>
      </w:tr>
      <w:tr w:rsidR="00BE61A8" w:rsidRPr="00045BD4" w14:paraId="324FE1A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32F77FB" w14:textId="77777777" w:rsidR="00BE61A8" w:rsidRPr="00045BD4" w:rsidRDefault="00BE61A8" w:rsidP="005A3AC3">
            <w:pPr>
              <w:pStyle w:val="TAC"/>
              <w:rPr>
                <w:lang w:val="fi-FI" w:eastAsia="fi-FI"/>
              </w:rPr>
            </w:pPr>
            <w:r w:rsidRPr="00045BD4">
              <w:rPr>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F1AB67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ED5FA38" w14:textId="77777777" w:rsidR="00BE61A8" w:rsidRPr="00045BD4" w:rsidRDefault="00BE61A8" w:rsidP="005A3AC3">
            <w:pPr>
              <w:pStyle w:val="TAC"/>
              <w:rPr>
                <w:lang w:val="fi-FI" w:eastAsia="fi-FI"/>
              </w:rPr>
            </w:pPr>
            <w:r w:rsidRPr="00045BD4">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1ED2922" w14:textId="77777777" w:rsidR="00BE61A8" w:rsidRPr="00045BD4" w:rsidRDefault="00BE61A8" w:rsidP="005A3AC3">
            <w:pPr>
              <w:pStyle w:val="TAC"/>
              <w:rPr>
                <w:lang w:val="fi-FI" w:eastAsia="fi-FI"/>
              </w:rPr>
            </w:pPr>
            <w:r w:rsidRPr="00045BD4">
              <w:rPr>
                <w:lang w:val="en-US" w:eastAsia="fi-FI"/>
              </w:rPr>
              <w:t>0</w:t>
            </w:r>
          </w:p>
        </w:tc>
      </w:tr>
      <w:tr w:rsidR="00BE61A8" w:rsidRPr="00045BD4" w14:paraId="662997A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91B271" w14:textId="77777777" w:rsidR="00BE61A8" w:rsidRPr="00045BD4" w:rsidRDefault="00BE61A8" w:rsidP="005A3AC3">
            <w:pPr>
              <w:pStyle w:val="TAC"/>
              <w:rPr>
                <w:lang w:val="fi-FI" w:eastAsia="fi-FI"/>
              </w:rPr>
            </w:pPr>
            <w:r w:rsidRPr="00045BD4">
              <w:rPr>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197777EA"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73FFDD7" w14:textId="77777777" w:rsidR="00BE61A8" w:rsidRPr="00045BD4" w:rsidRDefault="00BE61A8" w:rsidP="005A3AC3">
            <w:pPr>
              <w:pStyle w:val="TAC"/>
              <w:rPr>
                <w:lang w:val="fi-FI" w:eastAsia="fi-FI"/>
              </w:rPr>
            </w:pPr>
            <w:r w:rsidRPr="00045BD4">
              <w:rPr>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CF9CC91" w14:textId="77777777" w:rsidR="00BE61A8" w:rsidRPr="00045BD4" w:rsidRDefault="00BE61A8" w:rsidP="005A3AC3">
            <w:pPr>
              <w:pStyle w:val="TAC"/>
              <w:rPr>
                <w:lang w:val="fi-FI" w:eastAsia="fi-FI"/>
              </w:rPr>
            </w:pPr>
            <w:r w:rsidRPr="00045BD4">
              <w:rPr>
                <w:lang w:val="en-US" w:eastAsia="fi-FI"/>
              </w:rPr>
              <w:t>0</w:t>
            </w:r>
          </w:p>
        </w:tc>
      </w:tr>
      <w:tr w:rsidR="00BE61A8" w:rsidRPr="00045BD4" w14:paraId="28AE8A4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B348F" w14:textId="77777777" w:rsidR="00BE61A8" w:rsidRPr="00045BD4" w:rsidRDefault="00BE61A8" w:rsidP="005A3AC3">
            <w:pPr>
              <w:pStyle w:val="TAC"/>
              <w:rPr>
                <w:lang w:val="fi-FI" w:eastAsia="fi-FI"/>
              </w:rPr>
            </w:pPr>
            <w:r w:rsidRPr="00045BD4">
              <w:rPr>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170C44D1"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CB8CADC" w14:textId="77777777" w:rsidR="00BE61A8" w:rsidRPr="00045BD4" w:rsidRDefault="00BE61A8" w:rsidP="005A3AC3">
            <w:pPr>
              <w:pStyle w:val="TAC"/>
              <w:rPr>
                <w:lang w:val="fi-FI" w:eastAsia="fi-FI"/>
              </w:rPr>
            </w:pPr>
            <w:r w:rsidRPr="00045BD4">
              <w:rPr>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684B37F4" w14:textId="77777777" w:rsidR="00BE61A8" w:rsidRPr="00045BD4" w:rsidRDefault="00BE61A8" w:rsidP="005A3AC3">
            <w:pPr>
              <w:pStyle w:val="TAC"/>
              <w:rPr>
                <w:lang w:val="fi-FI" w:eastAsia="fi-FI"/>
              </w:rPr>
            </w:pPr>
            <w:r w:rsidRPr="00045BD4">
              <w:rPr>
                <w:lang w:val="en-US" w:eastAsia="fi-FI"/>
              </w:rPr>
              <w:t>0</w:t>
            </w:r>
          </w:p>
        </w:tc>
      </w:tr>
      <w:tr w:rsidR="00BE61A8" w:rsidRPr="00045BD4" w14:paraId="2A128EF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FB51DB" w14:textId="77777777" w:rsidR="00BE61A8" w:rsidRPr="00045BD4" w:rsidRDefault="00BE61A8" w:rsidP="005A3AC3">
            <w:pPr>
              <w:pStyle w:val="TAC"/>
              <w:rPr>
                <w:lang w:val="fi-FI" w:eastAsia="fi-FI"/>
              </w:rPr>
            </w:pPr>
            <w:r w:rsidRPr="00045BD4">
              <w:rPr>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268021C4"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9C2290" w14:textId="77777777" w:rsidR="00BE61A8" w:rsidRPr="00045BD4" w:rsidRDefault="00BE61A8" w:rsidP="005A3AC3">
            <w:pPr>
              <w:pStyle w:val="TAC"/>
              <w:rPr>
                <w:lang w:val="fi-FI" w:eastAsia="fi-FI"/>
              </w:rPr>
            </w:pPr>
            <w:r w:rsidRPr="00045BD4">
              <w:rPr>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2CE6B74B" w14:textId="77777777" w:rsidR="00BE61A8" w:rsidRPr="00045BD4" w:rsidRDefault="00BE61A8" w:rsidP="005A3AC3">
            <w:pPr>
              <w:pStyle w:val="TAC"/>
              <w:rPr>
                <w:lang w:val="fi-FI" w:eastAsia="fi-FI"/>
              </w:rPr>
            </w:pPr>
            <w:r w:rsidRPr="00045BD4">
              <w:rPr>
                <w:lang w:val="en-US" w:eastAsia="fi-FI"/>
              </w:rPr>
              <w:t>0</w:t>
            </w:r>
          </w:p>
        </w:tc>
      </w:tr>
      <w:tr w:rsidR="00BE61A8" w:rsidRPr="00045BD4" w14:paraId="7402614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5026D19" w14:textId="77777777" w:rsidR="00BE61A8" w:rsidRPr="00045BD4" w:rsidRDefault="00BE61A8" w:rsidP="005A3AC3">
            <w:pPr>
              <w:pStyle w:val="TAC"/>
              <w:rPr>
                <w:lang w:val="fi-FI" w:eastAsia="fi-FI"/>
              </w:rPr>
            </w:pPr>
            <w:r w:rsidRPr="00045BD4">
              <w:rPr>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69201EBD"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0481D84"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9A11729" w14:textId="77777777" w:rsidR="00BE61A8" w:rsidRPr="00045BD4" w:rsidRDefault="00BE61A8" w:rsidP="005A3AC3">
            <w:pPr>
              <w:pStyle w:val="TAC"/>
              <w:rPr>
                <w:lang w:val="fi-FI" w:eastAsia="fi-FI"/>
              </w:rPr>
            </w:pPr>
            <w:r w:rsidRPr="00045BD4">
              <w:rPr>
                <w:lang w:val="en-US" w:eastAsia="fi-FI"/>
              </w:rPr>
              <w:t>0</w:t>
            </w:r>
          </w:p>
        </w:tc>
      </w:tr>
      <w:tr w:rsidR="00BE61A8" w:rsidRPr="00045BD4" w14:paraId="4ADBCDC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5BA5E9" w14:textId="77777777" w:rsidR="00BE61A8" w:rsidRPr="00045BD4" w:rsidRDefault="00BE61A8" w:rsidP="005A3AC3">
            <w:pPr>
              <w:pStyle w:val="TAC"/>
              <w:rPr>
                <w:lang w:val="fi-FI" w:eastAsia="fi-FI"/>
              </w:rPr>
            </w:pPr>
            <w:r w:rsidRPr="00045BD4">
              <w:rPr>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48F89484"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36660A0"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9959758" w14:textId="77777777" w:rsidR="00BE61A8" w:rsidRPr="00045BD4" w:rsidRDefault="00BE61A8" w:rsidP="005A3AC3">
            <w:pPr>
              <w:pStyle w:val="TAC"/>
              <w:rPr>
                <w:lang w:val="fi-FI" w:eastAsia="fi-FI"/>
              </w:rPr>
            </w:pPr>
            <w:r w:rsidRPr="00045BD4">
              <w:rPr>
                <w:lang w:val="en-US" w:eastAsia="fi-FI"/>
              </w:rPr>
              <w:t>0</w:t>
            </w:r>
          </w:p>
        </w:tc>
      </w:tr>
      <w:tr w:rsidR="00BE61A8" w:rsidRPr="00045BD4" w14:paraId="4496441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733292" w14:textId="77777777" w:rsidR="00BE61A8" w:rsidRPr="00045BD4" w:rsidRDefault="00BE61A8" w:rsidP="005A3AC3">
            <w:pPr>
              <w:pStyle w:val="TAC"/>
              <w:rPr>
                <w:lang w:val="fi-FI" w:eastAsia="fi-FI"/>
              </w:rPr>
            </w:pPr>
            <w:r w:rsidRPr="00045BD4">
              <w:rPr>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776809F7"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D533D8B" w14:textId="77777777" w:rsidR="00BE61A8" w:rsidRPr="00045BD4" w:rsidRDefault="00BE61A8" w:rsidP="005A3AC3">
            <w:pPr>
              <w:pStyle w:val="TAC"/>
              <w:rPr>
                <w:lang w:val="fi-FI" w:eastAsia="fi-FI"/>
              </w:rPr>
            </w:pPr>
            <w:r w:rsidRPr="00045BD4">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2D6CDE3B" w14:textId="77777777" w:rsidR="00BE61A8" w:rsidRPr="00045BD4" w:rsidRDefault="00BE61A8" w:rsidP="005A3AC3">
            <w:pPr>
              <w:pStyle w:val="TAC"/>
              <w:rPr>
                <w:lang w:val="fi-FI" w:eastAsia="fi-FI"/>
              </w:rPr>
            </w:pPr>
            <w:r w:rsidRPr="00045BD4">
              <w:rPr>
                <w:lang w:val="en-US" w:eastAsia="fi-FI"/>
              </w:rPr>
              <w:t>0</w:t>
            </w:r>
          </w:p>
        </w:tc>
      </w:tr>
      <w:tr w:rsidR="00BE61A8" w:rsidRPr="00045BD4" w14:paraId="75F340C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BF0B35" w14:textId="77777777" w:rsidR="00BE61A8" w:rsidRPr="00045BD4" w:rsidRDefault="00BE61A8" w:rsidP="005A3AC3">
            <w:pPr>
              <w:pStyle w:val="TAC"/>
              <w:rPr>
                <w:lang w:val="fi-FI" w:eastAsia="fi-FI"/>
              </w:rPr>
            </w:pPr>
            <w:r w:rsidRPr="00045BD4">
              <w:rPr>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631DDCD3"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BAD6C10"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7175A63" w14:textId="77777777" w:rsidR="00BE61A8" w:rsidRPr="00045BD4" w:rsidRDefault="00BE61A8" w:rsidP="005A3AC3">
            <w:pPr>
              <w:pStyle w:val="TAC"/>
              <w:rPr>
                <w:lang w:val="fi-FI" w:eastAsia="fi-FI"/>
              </w:rPr>
            </w:pPr>
            <w:r w:rsidRPr="00045BD4">
              <w:rPr>
                <w:lang w:val="en-US" w:eastAsia="fi-FI"/>
              </w:rPr>
              <w:t>0</w:t>
            </w:r>
          </w:p>
        </w:tc>
      </w:tr>
      <w:tr w:rsidR="00BE61A8" w:rsidRPr="00045BD4" w14:paraId="5EA7D72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008468B" w14:textId="77777777" w:rsidR="00BE61A8" w:rsidRPr="00045BD4" w:rsidRDefault="00BE61A8" w:rsidP="005A3AC3">
            <w:pPr>
              <w:pStyle w:val="TAC"/>
              <w:rPr>
                <w:lang w:val="fi-FI" w:eastAsia="fi-FI"/>
              </w:rPr>
            </w:pPr>
            <w:r w:rsidRPr="00045BD4">
              <w:rPr>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288703E9"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EADCB13"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4C54720A" w14:textId="77777777" w:rsidR="00BE61A8" w:rsidRPr="00045BD4" w:rsidRDefault="00BE61A8" w:rsidP="005A3AC3">
            <w:pPr>
              <w:pStyle w:val="TAC"/>
              <w:rPr>
                <w:lang w:val="fi-FI" w:eastAsia="fi-FI"/>
              </w:rPr>
            </w:pPr>
            <w:r w:rsidRPr="00045BD4">
              <w:rPr>
                <w:lang w:val="en-US" w:eastAsia="fi-FI"/>
              </w:rPr>
              <w:t>0</w:t>
            </w:r>
          </w:p>
        </w:tc>
      </w:tr>
      <w:tr w:rsidR="00BE61A8" w:rsidRPr="00045BD4" w14:paraId="28858FF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F6C89D" w14:textId="77777777" w:rsidR="00BE61A8" w:rsidRPr="00045BD4" w:rsidRDefault="00BE61A8" w:rsidP="005A3AC3">
            <w:pPr>
              <w:pStyle w:val="TAC"/>
              <w:rPr>
                <w:lang w:val="fi-FI" w:eastAsia="fi-FI"/>
              </w:rPr>
            </w:pPr>
            <w:r w:rsidRPr="00045BD4">
              <w:rPr>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17B2520"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C4BFA4A" w14:textId="77777777" w:rsidR="00BE61A8" w:rsidRPr="00045BD4" w:rsidRDefault="00BE61A8" w:rsidP="005A3AC3">
            <w:pPr>
              <w:pStyle w:val="TAC"/>
              <w:rPr>
                <w:lang w:val="fi-FI" w:eastAsia="fi-FI"/>
              </w:rPr>
            </w:pPr>
            <w:r w:rsidRPr="00045BD4">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9CDD588" w14:textId="77777777" w:rsidR="00BE61A8" w:rsidRPr="00045BD4" w:rsidRDefault="00BE61A8" w:rsidP="005A3AC3">
            <w:pPr>
              <w:pStyle w:val="TAC"/>
              <w:rPr>
                <w:lang w:val="fi-FI" w:eastAsia="fi-FI"/>
              </w:rPr>
            </w:pPr>
            <w:r w:rsidRPr="00045BD4">
              <w:rPr>
                <w:lang w:val="en-US" w:eastAsia="fi-FI"/>
              </w:rPr>
              <w:t>0</w:t>
            </w:r>
          </w:p>
        </w:tc>
      </w:tr>
      <w:tr w:rsidR="00BE61A8" w:rsidRPr="00045BD4" w14:paraId="501B02A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083C5" w14:textId="77777777" w:rsidR="00BE61A8" w:rsidRPr="00045BD4" w:rsidRDefault="00BE61A8" w:rsidP="005A3AC3">
            <w:pPr>
              <w:pStyle w:val="TAC"/>
              <w:rPr>
                <w:lang w:val="fi-FI" w:eastAsia="fi-FI"/>
              </w:rPr>
            </w:pPr>
            <w:r w:rsidRPr="00045BD4">
              <w:rPr>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73FBE744"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1E41F94" w14:textId="77777777" w:rsidR="00BE61A8" w:rsidRPr="00045BD4" w:rsidRDefault="00BE61A8" w:rsidP="005A3AC3">
            <w:pPr>
              <w:pStyle w:val="TAC"/>
              <w:rPr>
                <w:lang w:val="fi-FI" w:eastAsia="fi-FI"/>
              </w:rPr>
            </w:pPr>
            <w:r w:rsidRPr="00045BD4">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479C3E9E" w14:textId="77777777" w:rsidR="00BE61A8" w:rsidRPr="00045BD4" w:rsidRDefault="00BE61A8" w:rsidP="005A3AC3">
            <w:pPr>
              <w:pStyle w:val="TAC"/>
              <w:rPr>
                <w:lang w:val="fi-FI" w:eastAsia="fi-FI"/>
              </w:rPr>
            </w:pPr>
            <w:r w:rsidRPr="00045BD4">
              <w:rPr>
                <w:lang w:val="en-US" w:eastAsia="fi-FI"/>
              </w:rPr>
              <w:t>0</w:t>
            </w:r>
          </w:p>
        </w:tc>
      </w:tr>
      <w:tr w:rsidR="00BE61A8" w:rsidRPr="00045BD4" w14:paraId="004328D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426111" w14:textId="77777777" w:rsidR="00BE61A8" w:rsidRPr="00045BD4" w:rsidRDefault="00BE61A8" w:rsidP="005A3AC3">
            <w:pPr>
              <w:pStyle w:val="TAC"/>
              <w:rPr>
                <w:lang w:val="fi-FI" w:eastAsia="fi-FI"/>
              </w:rPr>
            </w:pPr>
            <w:r w:rsidRPr="00045BD4">
              <w:rPr>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0892A830"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D4AF933" w14:textId="77777777" w:rsidR="00BE61A8" w:rsidRPr="00045BD4" w:rsidRDefault="00BE61A8" w:rsidP="005A3AC3">
            <w:pPr>
              <w:pStyle w:val="TAC"/>
              <w:rPr>
                <w:lang w:val="fi-FI" w:eastAsia="fi-FI"/>
              </w:rPr>
            </w:pPr>
            <w:r w:rsidRPr="00045BD4">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0470978" w14:textId="77777777" w:rsidR="00BE61A8" w:rsidRPr="00045BD4" w:rsidRDefault="00BE61A8" w:rsidP="005A3AC3">
            <w:pPr>
              <w:pStyle w:val="TAC"/>
              <w:rPr>
                <w:lang w:val="fi-FI" w:eastAsia="fi-FI"/>
              </w:rPr>
            </w:pPr>
            <w:r w:rsidRPr="00045BD4">
              <w:rPr>
                <w:lang w:val="en-US" w:eastAsia="fi-FI"/>
              </w:rPr>
              <w:t>0</w:t>
            </w:r>
          </w:p>
        </w:tc>
      </w:tr>
      <w:tr w:rsidR="00BE61A8" w:rsidRPr="00045BD4" w14:paraId="0AD88AD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81CD2B" w14:textId="77777777" w:rsidR="00BE61A8" w:rsidRPr="00045BD4" w:rsidRDefault="00BE61A8" w:rsidP="005A3AC3">
            <w:pPr>
              <w:pStyle w:val="TAC"/>
              <w:rPr>
                <w:lang w:val="fi-FI" w:eastAsia="fi-FI"/>
              </w:rPr>
            </w:pPr>
            <w:r w:rsidRPr="00045BD4">
              <w:rPr>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2DA8AC09"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ADCAD16" w14:textId="77777777" w:rsidR="00BE61A8" w:rsidRPr="00045BD4" w:rsidRDefault="00BE61A8" w:rsidP="005A3AC3">
            <w:pPr>
              <w:pStyle w:val="TAC"/>
              <w:rPr>
                <w:lang w:val="fi-FI" w:eastAsia="fi-FI"/>
              </w:rPr>
            </w:pPr>
            <w:r w:rsidRPr="00045BD4">
              <w:rPr>
                <w:lang w:eastAsia="fi-FI"/>
              </w:rPr>
              <w:t>2800</w:t>
            </w:r>
          </w:p>
        </w:tc>
        <w:tc>
          <w:tcPr>
            <w:tcW w:w="2335" w:type="dxa"/>
            <w:tcBorders>
              <w:top w:val="nil"/>
              <w:left w:val="nil"/>
              <w:bottom w:val="single" w:sz="4" w:space="0" w:color="auto"/>
              <w:right w:val="single" w:sz="4" w:space="0" w:color="auto"/>
            </w:tcBorders>
            <w:shd w:val="clear" w:color="auto" w:fill="auto"/>
            <w:hideMark/>
          </w:tcPr>
          <w:p w14:paraId="3EE8FA56" w14:textId="77777777" w:rsidR="00BE61A8" w:rsidRPr="00045BD4" w:rsidRDefault="00BE61A8" w:rsidP="005A3AC3">
            <w:pPr>
              <w:pStyle w:val="TAC"/>
              <w:rPr>
                <w:lang w:val="fi-FI" w:eastAsia="fi-FI"/>
              </w:rPr>
            </w:pPr>
            <w:r w:rsidRPr="00045BD4">
              <w:rPr>
                <w:lang w:val="en-US" w:eastAsia="fi-FI"/>
              </w:rPr>
              <w:t>0</w:t>
            </w:r>
          </w:p>
        </w:tc>
      </w:tr>
      <w:tr w:rsidR="00BE61A8" w:rsidRPr="00045BD4" w14:paraId="676CF1C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5211AC" w14:textId="77777777" w:rsidR="00BE61A8" w:rsidRPr="00045BD4" w:rsidRDefault="00BE61A8" w:rsidP="005A3AC3">
            <w:pPr>
              <w:pStyle w:val="TAC"/>
              <w:rPr>
                <w:lang w:val="fi-FI" w:eastAsia="fi-FI"/>
              </w:rPr>
            </w:pPr>
            <w:r w:rsidRPr="00045BD4">
              <w:rPr>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577CD19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A819373" w14:textId="77777777" w:rsidR="00BE61A8" w:rsidRPr="00045BD4" w:rsidRDefault="00BE61A8" w:rsidP="005A3AC3">
            <w:pPr>
              <w:pStyle w:val="TAC"/>
              <w:rPr>
                <w:lang w:val="fi-FI" w:eastAsia="fi-FI"/>
              </w:rPr>
            </w:pPr>
            <w:r w:rsidRPr="00045BD4">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08029DD0" w14:textId="77777777" w:rsidR="00BE61A8" w:rsidRPr="00045BD4" w:rsidRDefault="00BE61A8" w:rsidP="005A3AC3">
            <w:pPr>
              <w:pStyle w:val="TAC"/>
              <w:rPr>
                <w:lang w:val="fi-FI" w:eastAsia="fi-FI"/>
              </w:rPr>
            </w:pPr>
            <w:r w:rsidRPr="00045BD4">
              <w:rPr>
                <w:lang w:val="en-US" w:eastAsia="fi-FI"/>
              </w:rPr>
              <w:t>0</w:t>
            </w:r>
          </w:p>
        </w:tc>
      </w:tr>
      <w:tr w:rsidR="00BE61A8" w:rsidRPr="00045BD4" w14:paraId="1C50181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984487E" w14:textId="77777777" w:rsidR="00BE61A8" w:rsidRPr="00045BD4" w:rsidRDefault="00BE61A8" w:rsidP="005A3AC3">
            <w:pPr>
              <w:pStyle w:val="TAC"/>
              <w:rPr>
                <w:lang w:val="fi-FI" w:eastAsia="fi-FI"/>
              </w:rPr>
            </w:pPr>
            <w:r w:rsidRPr="00045BD4">
              <w:rPr>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42DDE483"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5944E27"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358722D5" w14:textId="77777777" w:rsidR="00BE61A8" w:rsidRPr="00045BD4" w:rsidRDefault="00BE61A8" w:rsidP="005A3AC3">
            <w:pPr>
              <w:pStyle w:val="TAC"/>
              <w:rPr>
                <w:lang w:val="fi-FI" w:eastAsia="fi-FI"/>
              </w:rPr>
            </w:pPr>
            <w:r w:rsidRPr="00045BD4">
              <w:rPr>
                <w:lang w:val="en-US" w:eastAsia="fi-FI"/>
              </w:rPr>
              <w:t>0</w:t>
            </w:r>
          </w:p>
        </w:tc>
      </w:tr>
      <w:tr w:rsidR="00BE61A8" w:rsidRPr="00045BD4" w14:paraId="7C9327B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B9654D" w14:textId="77777777" w:rsidR="00BE61A8" w:rsidRPr="00045BD4" w:rsidRDefault="00BE61A8" w:rsidP="005A3AC3">
            <w:pPr>
              <w:pStyle w:val="TAC"/>
              <w:rPr>
                <w:lang w:val="fi-FI" w:eastAsia="fi-FI"/>
              </w:rPr>
            </w:pPr>
            <w:r w:rsidRPr="00045BD4">
              <w:rPr>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2E701C3B"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DF7D46F"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479D675D" w14:textId="77777777" w:rsidR="00BE61A8" w:rsidRPr="00045BD4" w:rsidRDefault="00BE61A8" w:rsidP="005A3AC3">
            <w:pPr>
              <w:pStyle w:val="TAC"/>
              <w:rPr>
                <w:lang w:val="fi-FI" w:eastAsia="fi-FI"/>
              </w:rPr>
            </w:pPr>
            <w:r w:rsidRPr="00045BD4">
              <w:rPr>
                <w:lang w:val="en-US" w:eastAsia="fi-FI"/>
              </w:rPr>
              <w:t>0</w:t>
            </w:r>
          </w:p>
        </w:tc>
      </w:tr>
      <w:tr w:rsidR="00BE61A8" w:rsidRPr="00045BD4" w14:paraId="12ECD9B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68460B" w14:textId="77777777" w:rsidR="00BE61A8" w:rsidRPr="00045BD4" w:rsidRDefault="00BE61A8" w:rsidP="005A3AC3">
            <w:pPr>
              <w:pStyle w:val="TAC"/>
              <w:rPr>
                <w:lang w:val="fi-FI" w:eastAsia="fi-FI"/>
              </w:rPr>
            </w:pPr>
            <w:r w:rsidRPr="00045BD4">
              <w:rPr>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1F53D97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ECA1F97"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5B2AC5A3" w14:textId="77777777" w:rsidR="00BE61A8" w:rsidRPr="00045BD4" w:rsidRDefault="00BE61A8" w:rsidP="005A3AC3">
            <w:pPr>
              <w:pStyle w:val="TAC"/>
              <w:rPr>
                <w:lang w:val="fi-FI" w:eastAsia="fi-FI"/>
              </w:rPr>
            </w:pPr>
            <w:r w:rsidRPr="00045BD4">
              <w:rPr>
                <w:lang w:val="en-US" w:eastAsia="fi-FI"/>
              </w:rPr>
              <w:t>0</w:t>
            </w:r>
          </w:p>
        </w:tc>
      </w:tr>
      <w:tr w:rsidR="00BE61A8" w:rsidRPr="00045BD4" w14:paraId="719DC1A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689FEA" w14:textId="77777777" w:rsidR="00BE61A8" w:rsidRPr="00045BD4" w:rsidRDefault="00BE61A8" w:rsidP="005A3AC3">
            <w:pPr>
              <w:pStyle w:val="TAC"/>
              <w:rPr>
                <w:lang w:val="fi-FI" w:eastAsia="fi-FI"/>
              </w:rPr>
            </w:pPr>
            <w:r w:rsidRPr="00045BD4">
              <w:rPr>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7FCB9F7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B14856"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4930D665" w14:textId="77777777" w:rsidR="00BE61A8" w:rsidRPr="00045BD4" w:rsidRDefault="00BE61A8" w:rsidP="005A3AC3">
            <w:pPr>
              <w:pStyle w:val="TAC"/>
              <w:rPr>
                <w:lang w:val="fi-FI" w:eastAsia="fi-FI"/>
              </w:rPr>
            </w:pPr>
            <w:r w:rsidRPr="00045BD4">
              <w:rPr>
                <w:lang w:val="en-US" w:eastAsia="fi-FI"/>
              </w:rPr>
              <w:t>0</w:t>
            </w:r>
          </w:p>
        </w:tc>
      </w:tr>
      <w:tr w:rsidR="00BE61A8" w:rsidRPr="00045BD4" w14:paraId="130CA93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C1AD8CB" w14:textId="77777777" w:rsidR="00BE61A8" w:rsidRPr="00045BD4" w:rsidRDefault="00BE61A8" w:rsidP="005A3AC3">
            <w:pPr>
              <w:pStyle w:val="TAC"/>
              <w:rPr>
                <w:lang w:val="fi-FI" w:eastAsia="fi-FI"/>
              </w:rPr>
            </w:pPr>
            <w:r w:rsidRPr="00045BD4">
              <w:rPr>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3CFBB55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F68C364" w14:textId="77777777" w:rsidR="00BE61A8" w:rsidRPr="00045BD4" w:rsidRDefault="00BE61A8" w:rsidP="005A3AC3">
            <w:pPr>
              <w:pStyle w:val="TAC"/>
              <w:rPr>
                <w:lang w:val="fi-FI" w:eastAsia="fi-FI"/>
              </w:rPr>
            </w:pPr>
            <w:r w:rsidRPr="00045BD4">
              <w:rPr>
                <w:lang w:eastAsia="fi-FI"/>
              </w:rPr>
              <w:t>2550</w:t>
            </w:r>
          </w:p>
        </w:tc>
        <w:tc>
          <w:tcPr>
            <w:tcW w:w="2335" w:type="dxa"/>
            <w:tcBorders>
              <w:top w:val="nil"/>
              <w:left w:val="nil"/>
              <w:bottom w:val="single" w:sz="4" w:space="0" w:color="auto"/>
              <w:right w:val="single" w:sz="4" w:space="0" w:color="auto"/>
            </w:tcBorders>
            <w:shd w:val="clear" w:color="auto" w:fill="auto"/>
            <w:hideMark/>
          </w:tcPr>
          <w:p w14:paraId="111CA5AD" w14:textId="77777777" w:rsidR="00BE61A8" w:rsidRPr="00045BD4" w:rsidRDefault="00BE61A8" w:rsidP="005A3AC3">
            <w:pPr>
              <w:pStyle w:val="TAC"/>
              <w:rPr>
                <w:lang w:val="fi-FI" w:eastAsia="fi-FI"/>
              </w:rPr>
            </w:pPr>
            <w:r w:rsidRPr="00045BD4">
              <w:rPr>
                <w:lang w:val="en-US" w:eastAsia="fi-FI"/>
              </w:rPr>
              <w:t>0</w:t>
            </w:r>
          </w:p>
        </w:tc>
      </w:tr>
      <w:tr w:rsidR="00BE61A8" w:rsidRPr="00045BD4" w14:paraId="4B8ED20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C4E591" w14:textId="77777777" w:rsidR="00BE61A8" w:rsidRPr="00045BD4" w:rsidRDefault="00BE61A8" w:rsidP="005A3AC3">
            <w:pPr>
              <w:pStyle w:val="TAC"/>
              <w:rPr>
                <w:lang w:val="fi-FI" w:eastAsia="fi-FI"/>
              </w:rPr>
            </w:pPr>
            <w:r w:rsidRPr="00045BD4">
              <w:rPr>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7A7E12B"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E75DAE7"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A5BB72C" w14:textId="77777777" w:rsidR="00BE61A8" w:rsidRPr="00045BD4" w:rsidRDefault="00BE61A8" w:rsidP="005A3AC3">
            <w:pPr>
              <w:pStyle w:val="TAC"/>
              <w:rPr>
                <w:lang w:val="fi-FI" w:eastAsia="fi-FI"/>
              </w:rPr>
            </w:pPr>
            <w:r w:rsidRPr="00045BD4">
              <w:rPr>
                <w:lang w:val="en-US" w:eastAsia="fi-FI"/>
              </w:rPr>
              <w:t>0</w:t>
            </w:r>
          </w:p>
        </w:tc>
      </w:tr>
      <w:tr w:rsidR="00BE61A8" w:rsidRPr="00045BD4" w14:paraId="120097E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1B1AA0" w14:textId="77777777" w:rsidR="00BE61A8" w:rsidRPr="00045BD4" w:rsidRDefault="00BE61A8" w:rsidP="005A3AC3">
            <w:pPr>
              <w:pStyle w:val="TAC"/>
              <w:rPr>
                <w:lang w:val="fi-FI" w:eastAsia="fi-FI"/>
              </w:rPr>
            </w:pPr>
            <w:r w:rsidRPr="00045BD4">
              <w:rPr>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47D930AF"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22D8B21"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583F5DDC" w14:textId="77777777" w:rsidR="00BE61A8" w:rsidRPr="00045BD4" w:rsidRDefault="00BE61A8" w:rsidP="005A3AC3">
            <w:pPr>
              <w:pStyle w:val="TAC"/>
              <w:rPr>
                <w:lang w:val="fi-FI" w:eastAsia="fi-FI"/>
              </w:rPr>
            </w:pPr>
            <w:r w:rsidRPr="00045BD4">
              <w:rPr>
                <w:lang w:val="en-US" w:eastAsia="fi-FI"/>
              </w:rPr>
              <w:t>0</w:t>
            </w:r>
          </w:p>
        </w:tc>
      </w:tr>
      <w:tr w:rsidR="00BE61A8" w:rsidRPr="00045BD4" w14:paraId="6DEE811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BD0C16D" w14:textId="77777777" w:rsidR="00BE61A8" w:rsidRPr="00045BD4" w:rsidRDefault="00BE61A8" w:rsidP="005A3AC3">
            <w:pPr>
              <w:pStyle w:val="TAC"/>
              <w:rPr>
                <w:lang w:val="fi-FI" w:eastAsia="fi-FI"/>
              </w:rPr>
            </w:pPr>
            <w:r w:rsidRPr="00045BD4">
              <w:rPr>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52994F2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E7DB1B4"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71724E1" w14:textId="77777777" w:rsidR="00BE61A8" w:rsidRPr="00045BD4" w:rsidRDefault="00BE61A8" w:rsidP="005A3AC3">
            <w:pPr>
              <w:pStyle w:val="TAC"/>
              <w:rPr>
                <w:lang w:val="fi-FI" w:eastAsia="fi-FI"/>
              </w:rPr>
            </w:pPr>
            <w:r w:rsidRPr="00045BD4">
              <w:rPr>
                <w:lang w:val="en-US" w:eastAsia="fi-FI"/>
              </w:rPr>
              <w:t>0</w:t>
            </w:r>
          </w:p>
        </w:tc>
      </w:tr>
      <w:tr w:rsidR="00BE61A8" w:rsidRPr="00045BD4" w14:paraId="3A88418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B0F6B" w14:textId="77777777" w:rsidR="00BE61A8" w:rsidRPr="00045BD4" w:rsidRDefault="00BE61A8" w:rsidP="005A3AC3">
            <w:pPr>
              <w:pStyle w:val="TAC"/>
              <w:rPr>
                <w:lang w:val="fi-FI" w:eastAsia="fi-FI"/>
              </w:rPr>
            </w:pPr>
            <w:r w:rsidRPr="00045BD4">
              <w:rPr>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7BEB616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00464B1"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979DAA" w14:textId="77777777" w:rsidR="00BE61A8" w:rsidRPr="00045BD4" w:rsidRDefault="00BE61A8" w:rsidP="005A3AC3">
            <w:pPr>
              <w:pStyle w:val="TAC"/>
              <w:rPr>
                <w:lang w:val="fi-FI" w:eastAsia="fi-FI"/>
              </w:rPr>
            </w:pPr>
            <w:r w:rsidRPr="00045BD4">
              <w:rPr>
                <w:lang w:val="en-US" w:eastAsia="fi-FI"/>
              </w:rPr>
              <w:t>0</w:t>
            </w:r>
          </w:p>
        </w:tc>
      </w:tr>
      <w:tr w:rsidR="00BE61A8" w:rsidRPr="00045BD4" w14:paraId="6263B16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4779F1" w14:textId="77777777" w:rsidR="00BE61A8" w:rsidRPr="00045BD4" w:rsidRDefault="00BE61A8" w:rsidP="005A3AC3">
            <w:pPr>
              <w:pStyle w:val="TAC"/>
              <w:rPr>
                <w:lang w:val="fi-FI" w:eastAsia="fi-FI"/>
              </w:rPr>
            </w:pPr>
            <w:r w:rsidRPr="00045BD4">
              <w:rPr>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091DE37A"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AAC7963"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5B9C267" w14:textId="77777777" w:rsidR="00BE61A8" w:rsidRPr="00045BD4" w:rsidRDefault="00BE61A8" w:rsidP="005A3AC3">
            <w:pPr>
              <w:pStyle w:val="TAC"/>
              <w:rPr>
                <w:lang w:val="fi-FI" w:eastAsia="fi-FI"/>
              </w:rPr>
            </w:pPr>
            <w:r w:rsidRPr="00045BD4">
              <w:rPr>
                <w:lang w:val="en-US" w:eastAsia="fi-FI"/>
              </w:rPr>
              <w:t>0</w:t>
            </w:r>
          </w:p>
        </w:tc>
      </w:tr>
      <w:tr w:rsidR="00BE61A8" w:rsidRPr="00045BD4" w14:paraId="60E5FD5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59A6B6E" w14:textId="77777777" w:rsidR="00BE61A8" w:rsidRPr="00045BD4" w:rsidRDefault="00BE61A8" w:rsidP="005A3AC3">
            <w:pPr>
              <w:pStyle w:val="TAC"/>
              <w:rPr>
                <w:lang w:val="fi-FI" w:eastAsia="fi-FI"/>
              </w:rPr>
            </w:pPr>
            <w:r w:rsidRPr="00045BD4">
              <w:rPr>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301823B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91F0BA2"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270E0BC3" w14:textId="77777777" w:rsidR="00BE61A8" w:rsidRPr="00045BD4" w:rsidRDefault="00BE61A8" w:rsidP="005A3AC3">
            <w:pPr>
              <w:pStyle w:val="TAC"/>
              <w:rPr>
                <w:lang w:val="fi-FI" w:eastAsia="fi-FI"/>
              </w:rPr>
            </w:pPr>
            <w:r w:rsidRPr="00045BD4">
              <w:rPr>
                <w:lang w:val="en-US" w:eastAsia="fi-FI"/>
              </w:rPr>
              <w:t>0</w:t>
            </w:r>
          </w:p>
        </w:tc>
      </w:tr>
      <w:tr w:rsidR="00BE61A8" w:rsidRPr="00045BD4" w14:paraId="71E61B3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3614ED" w14:textId="77777777" w:rsidR="00BE61A8" w:rsidRPr="00045BD4" w:rsidRDefault="00BE61A8" w:rsidP="005A3AC3">
            <w:pPr>
              <w:pStyle w:val="TAC"/>
              <w:rPr>
                <w:lang w:val="fi-FI" w:eastAsia="fi-FI"/>
              </w:rPr>
            </w:pPr>
            <w:r w:rsidRPr="00045BD4">
              <w:rPr>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1FCDCC20"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1C9D33"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25C7827F" w14:textId="77777777" w:rsidR="00BE61A8" w:rsidRPr="00045BD4" w:rsidRDefault="00BE61A8" w:rsidP="005A3AC3">
            <w:pPr>
              <w:pStyle w:val="TAC"/>
              <w:rPr>
                <w:lang w:val="fi-FI" w:eastAsia="fi-FI"/>
              </w:rPr>
            </w:pPr>
            <w:r w:rsidRPr="00045BD4">
              <w:rPr>
                <w:lang w:val="en-US" w:eastAsia="fi-FI"/>
              </w:rPr>
              <w:t>0</w:t>
            </w:r>
          </w:p>
        </w:tc>
      </w:tr>
      <w:tr w:rsidR="00BE61A8" w:rsidRPr="00045BD4" w14:paraId="75DCD67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23AF58CA" w14:textId="77777777" w:rsidR="00BE61A8" w:rsidRPr="00045BD4" w:rsidRDefault="00BE61A8" w:rsidP="005A3AC3">
            <w:pPr>
              <w:pStyle w:val="TAC"/>
              <w:rPr>
                <w:lang w:eastAsia="fi-FI"/>
              </w:rPr>
            </w:pPr>
            <w:r w:rsidRPr="00045BD4">
              <w:rPr>
                <w:lang w:val="sv-SE" w:eastAsia="fi-FI"/>
              </w:rPr>
              <w:t>CA_n260(D-2G)</w:t>
            </w:r>
          </w:p>
        </w:tc>
        <w:tc>
          <w:tcPr>
            <w:tcW w:w="1701" w:type="dxa"/>
            <w:tcBorders>
              <w:top w:val="nil"/>
              <w:left w:val="nil"/>
              <w:bottom w:val="single" w:sz="4" w:space="0" w:color="auto"/>
              <w:right w:val="single" w:sz="4" w:space="0" w:color="auto"/>
            </w:tcBorders>
            <w:shd w:val="clear" w:color="auto" w:fill="auto"/>
          </w:tcPr>
          <w:p w14:paraId="18EDF342" w14:textId="77777777" w:rsidR="00BE61A8" w:rsidRPr="00045BD4" w:rsidRDefault="00BE61A8" w:rsidP="005A3AC3">
            <w:pPr>
              <w:pStyle w:val="TAC"/>
              <w:rPr>
                <w:lang w:val="en-US"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tcPr>
          <w:p w14:paraId="7B99F574" w14:textId="77777777" w:rsidR="00BE61A8" w:rsidRPr="00045BD4" w:rsidRDefault="00BE61A8" w:rsidP="005A3AC3">
            <w:pPr>
              <w:pStyle w:val="TAC"/>
              <w:rPr>
                <w:lang w:val="en-US"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tcPr>
          <w:p w14:paraId="5C6A521C" w14:textId="77777777" w:rsidR="00BE61A8" w:rsidRPr="00045BD4" w:rsidRDefault="00BE61A8" w:rsidP="005A3AC3">
            <w:pPr>
              <w:pStyle w:val="TAC"/>
              <w:rPr>
                <w:lang w:val="en-US" w:eastAsia="fi-FI"/>
              </w:rPr>
            </w:pPr>
            <w:r w:rsidRPr="00045BD4">
              <w:rPr>
                <w:lang w:val="en-US" w:eastAsia="fi-FI"/>
              </w:rPr>
              <w:t>0</w:t>
            </w:r>
          </w:p>
        </w:tc>
      </w:tr>
      <w:tr w:rsidR="00BE61A8" w:rsidRPr="00045BD4" w14:paraId="1367DB3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1C41FD" w14:textId="77777777" w:rsidR="00BE61A8" w:rsidRPr="00045BD4" w:rsidRDefault="00BE61A8" w:rsidP="005A3AC3">
            <w:pPr>
              <w:pStyle w:val="TAC"/>
              <w:rPr>
                <w:lang w:val="fi-FI" w:eastAsia="fi-FI"/>
              </w:rPr>
            </w:pPr>
            <w:r w:rsidRPr="00045BD4">
              <w:rPr>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3B1C479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6F2A2E0"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55F485C" w14:textId="77777777" w:rsidR="00BE61A8" w:rsidRPr="00045BD4" w:rsidRDefault="00BE61A8" w:rsidP="005A3AC3">
            <w:pPr>
              <w:pStyle w:val="TAC"/>
              <w:rPr>
                <w:lang w:val="fi-FI" w:eastAsia="fi-FI"/>
              </w:rPr>
            </w:pPr>
            <w:r w:rsidRPr="00045BD4">
              <w:rPr>
                <w:lang w:val="en-US" w:eastAsia="fi-FI"/>
              </w:rPr>
              <w:t>0</w:t>
            </w:r>
          </w:p>
        </w:tc>
      </w:tr>
      <w:tr w:rsidR="00BE61A8" w:rsidRPr="00045BD4" w14:paraId="7558011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1251DF78" w14:textId="77777777" w:rsidR="00BE61A8" w:rsidRPr="00045BD4" w:rsidRDefault="00BE61A8" w:rsidP="005A3AC3">
            <w:pPr>
              <w:pStyle w:val="TAC"/>
              <w:rPr>
                <w:lang w:eastAsia="fi-FI"/>
              </w:rPr>
            </w:pPr>
            <w:r w:rsidRPr="00045BD4">
              <w:rPr>
                <w:lang w:eastAsia="fi-FI"/>
              </w:rPr>
              <w:t>CA_n260(D-2O)</w:t>
            </w:r>
          </w:p>
        </w:tc>
        <w:tc>
          <w:tcPr>
            <w:tcW w:w="1701" w:type="dxa"/>
            <w:tcBorders>
              <w:top w:val="nil"/>
              <w:left w:val="nil"/>
              <w:bottom w:val="single" w:sz="4" w:space="0" w:color="auto"/>
              <w:right w:val="single" w:sz="4" w:space="0" w:color="auto"/>
            </w:tcBorders>
            <w:shd w:val="clear" w:color="auto" w:fill="auto"/>
          </w:tcPr>
          <w:p w14:paraId="69F6B630" w14:textId="77777777" w:rsidR="00BE61A8" w:rsidRPr="00045BD4" w:rsidRDefault="00BE61A8" w:rsidP="005A3AC3">
            <w:pPr>
              <w:pStyle w:val="TAC"/>
              <w:rPr>
                <w:lang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noWrap/>
          </w:tcPr>
          <w:p w14:paraId="38B84719" w14:textId="77777777" w:rsidR="00BE61A8" w:rsidRPr="00045BD4" w:rsidRDefault="00BE61A8" w:rsidP="005A3AC3">
            <w:pPr>
              <w:pStyle w:val="TAC"/>
              <w:rPr>
                <w:lang w:val="en-US"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tcPr>
          <w:p w14:paraId="108C66FF" w14:textId="77777777" w:rsidR="00BE61A8" w:rsidRPr="00045BD4" w:rsidRDefault="00BE61A8" w:rsidP="005A3AC3">
            <w:pPr>
              <w:pStyle w:val="TAC"/>
              <w:rPr>
                <w:lang w:val="en-US" w:eastAsia="fi-FI"/>
              </w:rPr>
            </w:pPr>
            <w:r w:rsidRPr="00045BD4">
              <w:rPr>
                <w:lang w:val="en-US" w:eastAsia="fi-FI"/>
              </w:rPr>
              <w:t>0</w:t>
            </w:r>
          </w:p>
        </w:tc>
      </w:tr>
      <w:tr w:rsidR="00BE61A8" w:rsidRPr="00045BD4" w14:paraId="113FF10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C2F32B0" w14:textId="77777777" w:rsidR="00BE61A8" w:rsidRPr="00045BD4" w:rsidRDefault="00BE61A8" w:rsidP="005A3AC3">
            <w:pPr>
              <w:pStyle w:val="TAC"/>
              <w:rPr>
                <w:lang w:eastAsia="fi-FI"/>
              </w:rPr>
            </w:pPr>
            <w:r w:rsidRPr="00045BD4">
              <w:rPr>
                <w:lang w:eastAsia="fi-FI"/>
              </w:rPr>
              <w:t>CA_n260(A-I)</w:t>
            </w:r>
          </w:p>
        </w:tc>
        <w:tc>
          <w:tcPr>
            <w:tcW w:w="1701" w:type="dxa"/>
            <w:tcBorders>
              <w:top w:val="nil"/>
              <w:left w:val="nil"/>
              <w:bottom w:val="single" w:sz="4" w:space="0" w:color="auto"/>
              <w:right w:val="single" w:sz="4" w:space="0" w:color="auto"/>
            </w:tcBorders>
            <w:shd w:val="clear" w:color="auto" w:fill="auto"/>
            <w:hideMark/>
          </w:tcPr>
          <w:p w14:paraId="49B867AC" w14:textId="77777777" w:rsidR="00BE61A8" w:rsidRPr="00045BD4" w:rsidRDefault="00BE61A8" w:rsidP="005A3AC3">
            <w:pPr>
              <w:pStyle w:val="TAC"/>
              <w:rPr>
                <w:lang w:eastAsia="fi-FI"/>
              </w:rPr>
            </w:pPr>
            <w:r w:rsidRPr="00045BD4">
              <w:rPr>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426E143D" w14:textId="77777777" w:rsidR="00BE61A8" w:rsidRPr="00045BD4" w:rsidRDefault="00BE61A8" w:rsidP="005A3AC3">
            <w:pPr>
              <w:pStyle w:val="TAC"/>
              <w:rPr>
                <w:lang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40B5170" w14:textId="77777777" w:rsidR="00BE61A8" w:rsidRPr="00045BD4" w:rsidRDefault="00BE61A8" w:rsidP="005A3AC3">
            <w:pPr>
              <w:pStyle w:val="TAC"/>
              <w:rPr>
                <w:lang w:eastAsia="fi-FI"/>
              </w:rPr>
            </w:pPr>
            <w:r w:rsidRPr="00045BD4">
              <w:rPr>
                <w:lang w:eastAsia="fi-FI"/>
              </w:rPr>
              <w:t>0</w:t>
            </w:r>
          </w:p>
        </w:tc>
      </w:tr>
      <w:tr w:rsidR="00BE61A8" w:rsidRPr="00045BD4" w14:paraId="1B3F1A11"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D0E9459" w14:textId="77777777" w:rsidR="00BE61A8" w:rsidRPr="00045BD4" w:rsidRDefault="00BE61A8" w:rsidP="005A3AC3">
            <w:pPr>
              <w:pStyle w:val="TAC"/>
              <w:rPr>
                <w:lang w:eastAsia="fi-FI"/>
              </w:rPr>
            </w:pPr>
            <w:r w:rsidRPr="00045BD4">
              <w:rPr>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5E0F60" w14:textId="77777777" w:rsidR="00BE61A8" w:rsidRPr="00045BD4" w:rsidRDefault="00BE61A8" w:rsidP="005A3AC3">
            <w:pPr>
              <w:pStyle w:val="TAC"/>
              <w:rPr>
                <w:lang w:eastAsia="fi-FI"/>
              </w:rPr>
            </w:pPr>
            <w:r w:rsidRPr="00045BD4">
              <w:rPr>
                <w:lang w:eastAsia="fi-FI"/>
              </w:rPr>
              <w:t>CA_n260D 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A807EB7" w14:textId="77777777" w:rsidR="00BE61A8" w:rsidRPr="00045BD4" w:rsidRDefault="00BE61A8" w:rsidP="005A3AC3">
            <w:pPr>
              <w:pStyle w:val="TAC"/>
              <w:rPr>
                <w:lang w:eastAsia="fi-FI"/>
              </w:rPr>
            </w:pPr>
            <w:r w:rsidRPr="00045BD4">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89E5BB" w14:textId="77777777" w:rsidR="00BE61A8" w:rsidRPr="00045BD4" w:rsidRDefault="00BE61A8" w:rsidP="005A3AC3">
            <w:pPr>
              <w:pStyle w:val="TAC"/>
              <w:rPr>
                <w:lang w:eastAsia="fi-FI"/>
              </w:rPr>
            </w:pPr>
            <w:r w:rsidRPr="00045BD4">
              <w:rPr>
                <w:lang w:eastAsia="fi-FI"/>
              </w:rPr>
              <w:t>0</w:t>
            </w:r>
          </w:p>
        </w:tc>
      </w:tr>
      <w:tr w:rsidR="00BE61A8" w:rsidRPr="00045BD4" w14:paraId="252C4CB6"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5ED7BD90"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59030C8"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57AC189C"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038FC1B" w14:textId="77777777" w:rsidR="00BE61A8" w:rsidRPr="00045BD4" w:rsidRDefault="00BE61A8" w:rsidP="005A3AC3">
            <w:pPr>
              <w:pStyle w:val="TAC"/>
              <w:rPr>
                <w:lang w:eastAsia="fi-FI"/>
              </w:rPr>
            </w:pPr>
          </w:p>
        </w:tc>
      </w:tr>
      <w:tr w:rsidR="00BE61A8" w:rsidRPr="00045BD4" w14:paraId="5C186D3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F879EBD" w14:textId="77777777" w:rsidR="00BE61A8" w:rsidRPr="00045BD4" w:rsidRDefault="00BE61A8" w:rsidP="005A3AC3">
            <w:pPr>
              <w:pStyle w:val="TAC"/>
              <w:rPr>
                <w:lang w:eastAsia="fi-FI"/>
              </w:rPr>
            </w:pPr>
            <w:r w:rsidRPr="00045BD4">
              <w:rPr>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0E17881" w14:textId="77777777" w:rsidR="00BE61A8" w:rsidRPr="00045BD4" w:rsidRDefault="00BE61A8" w:rsidP="005A3AC3">
            <w:pPr>
              <w:pStyle w:val="TAC"/>
              <w:rPr>
                <w:lang w:eastAsia="fi-FI"/>
              </w:rPr>
            </w:pPr>
            <w:r w:rsidRPr="00045BD4">
              <w:rPr>
                <w:lang w:eastAsia="fi-FI"/>
              </w:rPr>
              <w:t>CA_n260D 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4D8970C" w14:textId="77777777" w:rsidR="00BE61A8" w:rsidRPr="00045BD4" w:rsidRDefault="00BE61A8" w:rsidP="005A3AC3">
            <w:pPr>
              <w:pStyle w:val="TAC"/>
              <w:rPr>
                <w:lang w:eastAsia="fi-FI"/>
              </w:rPr>
            </w:pPr>
            <w:r w:rsidRPr="00045BD4">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4278B50" w14:textId="77777777" w:rsidR="00BE61A8" w:rsidRPr="00045BD4" w:rsidRDefault="00BE61A8" w:rsidP="005A3AC3">
            <w:pPr>
              <w:pStyle w:val="TAC"/>
              <w:rPr>
                <w:lang w:eastAsia="fi-FI"/>
              </w:rPr>
            </w:pPr>
            <w:r w:rsidRPr="00045BD4">
              <w:rPr>
                <w:lang w:eastAsia="fi-FI"/>
              </w:rPr>
              <w:t>0</w:t>
            </w:r>
          </w:p>
        </w:tc>
      </w:tr>
      <w:tr w:rsidR="00BE61A8" w:rsidRPr="00045BD4" w14:paraId="7D3667C2"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022485F"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2E3F2E3E"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8DDD02C"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088050D" w14:textId="77777777" w:rsidR="00BE61A8" w:rsidRPr="00045BD4" w:rsidRDefault="00BE61A8" w:rsidP="005A3AC3">
            <w:pPr>
              <w:pStyle w:val="TAC"/>
              <w:rPr>
                <w:lang w:eastAsia="fi-FI"/>
              </w:rPr>
            </w:pPr>
          </w:p>
        </w:tc>
      </w:tr>
      <w:tr w:rsidR="00BE61A8" w:rsidRPr="00045BD4" w14:paraId="799A2BB7"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B378BD8" w14:textId="77777777" w:rsidR="00BE61A8" w:rsidRPr="00045BD4" w:rsidRDefault="00BE61A8" w:rsidP="005A3AC3">
            <w:pPr>
              <w:pStyle w:val="TAC"/>
              <w:rPr>
                <w:lang w:eastAsia="fi-FI"/>
              </w:rPr>
            </w:pPr>
            <w:r w:rsidRPr="00045BD4">
              <w:rPr>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CFCA0FC" w14:textId="77777777" w:rsidR="00BE61A8" w:rsidRPr="00045BD4" w:rsidRDefault="00BE61A8" w:rsidP="005A3AC3">
            <w:pPr>
              <w:pStyle w:val="TAC"/>
              <w:rPr>
                <w:lang w:eastAsia="fi-FI"/>
              </w:rPr>
            </w:pPr>
            <w:r w:rsidRPr="00045BD4">
              <w:rPr>
                <w:lang w:eastAsia="fi-FI"/>
              </w:rPr>
              <w:t>CA_n260D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2B889E9"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C8F897D" w14:textId="77777777" w:rsidR="00BE61A8" w:rsidRPr="00045BD4" w:rsidRDefault="00BE61A8" w:rsidP="005A3AC3">
            <w:pPr>
              <w:pStyle w:val="TAC"/>
              <w:rPr>
                <w:lang w:eastAsia="fi-FI"/>
              </w:rPr>
            </w:pPr>
            <w:r w:rsidRPr="00045BD4">
              <w:rPr>
                <w:lang w:eastAsia="fi-FI"/>
              </w:rPr>
              <w:t>0</w:t>
            </w:r>
          </w:p>
        </w:tc>
      </w:tr>
      <w:tr w:rsidR="00BE61A8" w:rsidRPr="00045BD4" w14:paraId="4644858F"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2A8C0B3C"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5997CB19"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F5750CE"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3C3B6B1" w14:textId="77777777" w:rsidR="00BE61A8" w:rsidRPr="00045BD4" w:rsidRDefault="00BE61A8" w:rsidP="005A3AC3">
            <w:pPr>
              <w:pStyle w:val="TAC"/>
              <w:rPr>
                <w:lang w:eastAsia="fi-FI"/>
              </w:rPr>
            </w:pPr>
          </w:p>
        </w:tc>
      </w:tr>
      <w:tr w:rsidR="00BE61A8" w:rsidRPr="00045BD4" w14:paraId="176B0C13"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DC48FF2" w14:textId="77777777" w:rsidR="00BE61A8" w:rsidRPr="00045BD4" w:rsidRDefault="00BE61A8" w:rsidP="005A3AC3">
            <w:pPr>
              <w:pStyle w:val="TAC"/>
              <w:rPr>
                <w:lang w:eastAsia="fi-FI"/>
              </w:rPr>
            </w:pPr>
            <w:r w:rsidRPr="00045BD4">
              <w:rPr>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8D31E52" w14:textId="77777777" w:rsidR="00BE61A8" w:rsidRPr="00045BD4" w:rsidRDefault="00BE61A8" w:rsidP="005A3AC3">
            <w:pPr>
              <w:pStyle w:val="TAC"/>
              <w:rPr>
                <w:lang w:eastAsia="fi-FI"/>
              </w:rPr>
            </w:pPr>
            <w:r w:rsidRPr="00045BD4">
              <w:rPr>
                <w:lang w:eastAsia="fi-FI"/>
              </w:rPr>
              <w:t>CA_n260D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63ED661" w14:textId="77777777" w:rsidR="00BE61A8" w:rsidRPr="00045BD4" w:rsidRDefault="00BE61A8" w:rsidP="005A3AC3">
            <w:pPr>
              <w:pStyle w:val="TAC"/>
              <w:rPr>
                <w:lang w:eastAsia="fi-FI"/>
              </w:rPr>
            </w:pPr>
            <w:r w:rsidRPr="00045BD4">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3B30F9E" w14:textId="77777777" w:rsidR="00BE61A8" w:rsidRPr="00045BD4" w:rsidRDefault="00BE61A8" w:rsidP="005A3AC3">
            <w:pPr>
              <w:pStyle w:val="TAC"/>
              <w:rPr>
                <w:lang w:eastAsia="fi-FI"/>
              </w:rPr>
            </w:pPr>
            <w:r w:rsidRPr="00045BD4">
              <w:rPr>
                <w:lang w:eastAsia="fi-FI"/>
              </w:rPr>
              <w:t>0</w:t>
            </w:r>
          </w:p>
        </w:tc>
      </w:tr>
      <w:tr w:rsidR="00BE61A8" w:rsidRPr="00045BD4" w14:paraId="7E6BDB5B"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00BAE90E"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D8B81C0"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BFD570E"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11016AD3" w14:textId="77777777" w:rsidR="00BE61A8" w:rsidRPr="00045BD4" w:rsidRDefault="00BE61A8" w:rsidP="005A3AC3">
            <w:pPr>
              <w:pStyle w:val="TAC"/>
              <w:rPr>
                <w:lang w:eastAsia="fi-FI"/>
              </w:rPr>
            </w:pPr>
          </w:p>
        </w:tc>
      </w:tr>
      <w:tr w:rsidR="00BE61A8" w:rsidRPr="00045BD4" w14:paraId="35E44468"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ACB2B2F" w14:textId="77777777" w:rsidR="00BE61A8" w:rsidRPr="00045BD4" w:rsidRDefault="00BE61A8" w:rsidP="005A3AC3">
            <w:pPr>
              <w:pStyle w:val="TAC"/>
              <w:rPr>
                <w:lang w:eastAsia="fi-FI"/>
              </w:rPr>
            </w:pPr>
            <w:r w:rsidRPr="00045BD4">
              <w:rPr>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446259" w14:textId="77777777" w:rsidR="00BE61A8" w:rsidRPr="00045BD4" w:rsidRDefault="00BE61A8" w:rsidP="005A3AC3">
            <w:pPr>
              <w:pStyle w:val="TAC"/>
              <w:rPr>
                <w:lang w:eastAsia="fi-FI"/>
              </w:rPr>
            </w:pPr>
            <w:r w:rsidRPr="00045BD4">
              <w:rPr>
                <w:lang w:eastAsia="fi-FI"/>
              </w:rPr>
              <w:t>CA_n260D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D7DB39D" w14:textId="77777777" w:rsidR="00BE61A8" w:rsidRPr="00045BD4" w:rsidRDefault="00BE61A8" w:rsidP="005A3AC3">
            <w:pPr>
              <w:pStyle w:val="TAC"/>
              <w:rPr>
                <w:lang w:eastAsia="fi-FI"/>
              </w:rPr>
            </w:pPr>
            <w:r w:rsidRPr="00045BD4">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A609296" w14:textId="77777777" w:rsidR="00BE61A8" w:rsidRPr="00045BD4" w:rsidRDefault="00BE61A8" w:rsidP="005A3AC3">
            <w:pPr>
              <w:pStyle w:val="TAC"/>
              <w:rPr>
                <w:lang w:eastAsia="fi-FI"/>
              </w:rPr>
            </w:pPr>
            <w:r w:rsidRPr="00045BD4">
              <w:rPr>
                <w:lang w:eastAsia="fi-FI"/>
              </w:rPr>
              <w:t>0</w:t>
            </w:r>
          </w:p>
        </w:tc>
      </w:tr>
      <w:tr w:rsidR="00BE61A8" w:rsidRPr="00045BD4" w14:paraId="4F9D481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1121214D"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F074071"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1440151B"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79766F6B" w14:textId="77777777" w:rsidR="00BE61A8" w:rsidRPr="00045BD4" w:rsidRDefault="00BE61A8" w:rsidP="005A3AC3">
            <w:pPr>
              <w:pStyle w:val="TAC"/>
              <w:rPr>
                <w:lang w:eastAsia="fi-FI"/>
              </w:rPr>
            </w:pPr>
          </w:p>
        </w:tc>
      </w:tr>
      <w:tr w:rsidR="00BE61A8" w:rsidRPr="00045BD4" w14:paraId="06EA5E9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FE2991A" w14:textId="77777777" w:rsidR="00BE61A8" w:rsidRPr="00045BD4" w:rsidRDefault="00BE61A8" w:rsidP="005A3AC3">
            <w:pPr>
              <w:pStyle w:val="TAC"/>
              <w:rPr>
                <w:lang w:eastAsia="fi-FI"/>
              </w:rPr>
            </w:pPr>
            <w:r w:rsidRPr="00045BD4">
              <w:rPr>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186DFD" w14:textId="77777777" w:rsidR="00BE61A8" w:rsidRPr="00045BD4" w:rsidRDefault="00BE61A8" w:rsidP="005A3AC3">
            <w:pPr>
              <w:pStyle w:val="TAC"/>
              <w:rPr>
                <w:lang w:eastAsia="fi-FI"/>
              </w:rPr>
            </w:pPr>
            <w:r w:rsidRPr="00045BD4">
              <w:rPr>
                <w:lang w:eastAsia="fi-FI"/>
              </w:rPr>
              <w:t>CA_n260D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4039D6"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9F77FB0" w14:textId="77777777" w:rsidR="00BE61A8" w:rsidRPr="00045BD4" w:rsidRDefault="00BE61A8" w:rsidP="005A3AC3">
            <w:pPr>
              <w:pStyle w:val="TAC"/>
              <w:rPr>
                <w:lang w:eastAsia="fi-FI"/>
              </w:rPr>
            </w:pPr>
            <w:r w:rsidRPr="00045BD4">
              <w:rPr>
                <w:lang w:eastAsia="fi-FI"/>
              </w:rPr>
              <w:t>0</w:t>
            </w:r>
          </w:p>
        </w:tc>
      </w:tr>
      <w:tr w:rsidR="00BE61A8" w:rsidRPr="00045BD4" w14:paraId="404E42FD"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683B0CDC"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C693D7F"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C69085B"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4724F05" w14:textId="77777777" w:rsidR="00BE61A8" w:rsidRPr="00045BD4" w:rsidRDefault="00BE61A8" w:rsidP="005A3AC3">
            <w:pPr>
              <w:pStyle w:val="TAC"/>
              <w:rPr>
                <w:lang w:eastAsia="fi-FI"/>
              </w:rPr>
            </w:pPr>
          </w:p>
        </w:tc>
      </w:tr>
      <w:tr w:rsidR="00BE61A8" w:rsidRPr="00045BD4" w14:paraId="2CCC959B"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56CCB64" w14:textId="77777777" w:rsidR="00BE61A8" w:rsidRPr="00045BD4" w:rsidRDefault="00BE61A8" w:rsidP="005A3AC3">
            <w:pPr>
              <w:pStyle w:val="TAC"/>
              <w:rPr>
                <w:lang w:eastAsia="fi-FI"/>
              </w:rPr>
            </w:pPr>
            <w:r w:rsidRPr="00045BD4">
              <w:rPr>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9C368E3" w14:textId="77777777" w:rsidR="00BE61A8" w:rsidRPr="00045BD4" w:rsidRDefault="00BE61A8" w:rsidP="005A3AC3">
            <w:pPr>
              <w:pStyle w:val="TAC"/>
              <w:rPr>
                <w:lang w:eastAsia="fi-FI"/>
              </w:rPr>
            </w:pPr>
            <w:r w:rsidRPr="00045BD4">
              <w:rPr>
                <w:lang w:eastAsia="fi-FI"/>
              </w:rPr>
              <w:t>CA_n260E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89B90BA"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0BF540" w14:textId="77777777" w:rsidR="00BE61A8" w:rsidRPr="00045BD4" w:rsidRDefault="00BE61A8" w:rsidP="005A3AC3">
            <w:pPr>
              <w:pStyle w:val="TAC"/>
              <w:rPr>
                <w:lang w:eastAsia="fi-FI"/>
              </w:rPr>
            </w:pPr>
            <w:r w:rsidRPr="00045BD4">
              <w:rPr>
                <w:lang w:eastAsia="fi-FI"/>
              </w:rPr>
              <w:t>0</w:t>
            </w:r>
          </w:p>
        </w:tc>
      </w:tr>
      <w:tr w:rsidR="00BE61A8" w:rsidRPr="00045BD4" w14:paraId="7105315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F9430CD"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3210BFB"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15D5580E"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49FC995" w14:textId="77777777" w:rsidR="00BE61A8" w:rsidRPr="00045BD4" w:rsidRDefault="00BE61A8" w:rsidP="005A3AC3">
            <w:pPr>
              <w:pStyle w:val="TAC"/>
              <w:rPr>
                <w:lang w:eastAsia="fi-FI"/>
              </w:rPr>
            </w:pPr>
          </w:p>
        </w:tc>
      </w:tr>
      <w:tr w:rsidR="00BE61A8" w:rsidRPr="00045BD4" w14:paraId="22A6EEB3"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F41E89C" w14:textId="77777777" w:rsidR="00BE61A8" w:rsidRPr="00045BD4" w:rsidRDefault="00BE61A8" w:rsidP="005A3AC3">
            <w:pPr>
              <w:pStyle w:val="TAC"/>
              <w:rPr>
                <w:lang w:eastAsia="fi-FI"/>
              </w:rPr>
            </w:pPr>
            <w:r w:rsidRPr="00045BD4">
              <w:rPr>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E858FFF" w14:textId="77777777" w:rsidR="00BE61A8" w:rsidRPr="00045BD4" w:rsidRDefault="00BE61A8" w:rsidP="005A3AC3">
            <w:pPr>
              <w:pStyle w:val="TAC"/>
              <w:rPr>
                <w:lang w:eastAsia="fi-FI"/>
              </w:rPr>
            </w:pPr>
            <w:r w:rsidRPr="00045BD4">
              <w:rPr>
                <w:lang w:eastAsia="fi-FI"/>
              </w:rPr>
              <w:t>CA_n260E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4F2160E"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64510EC" w14:textId="77777777" w:rsidR="00BE61A8" w:rsidRPr="00045BD4" w:rsidRDefault="00BE61A8" w:rsidP="005A3AC3">
            <w:pPr>
              <w:pStyle w:val="TAC"/>
              <w:rPr>
                <w:lang w:eastAsia="fi-FI"/>
              </w:rPr>
            </w:pPr>
            <w:r w:rsidRPr="00045BD4">
              <w:rPr>
                <w:lang w:eastAsia="fi-FI"/>
              </w:rPr>
              <w:t>0</w:t>
            </w:r>
          </w:p>
        </w:tc>
      </w:tr>
      <w:tr w:rsidR="00BE61A8" w:rsidRPr="00045BD4" w14:paraId="1E1F910D"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79200F02"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5DECB297"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5C8C363A"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A093414" w14:textId="77777777" w:rsidR="00BE61A8" w:rsidRPr="00045BD4" w:rsidRDefault="00BE61A8" w:rsidP="005A3AC3">
            <w:pPr>
              <w:pStyle w:val="TAC"/>
              <w:rPr>
                <w:lang w:eastAsia="fi-FI"/>
              </w:rPr>
            </w:pPr>
          </w:p>
        </w:tc>
      </w:tr>
      <w:tr w:rsidR="00BE61A8" w:rsidRPr="00045BD4" w14:paraId="28162E0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C0C5286" w14:textId="77777777" w:rsidR="00BE61A8" w:rsidRPr="00045BD4" w:rsidRDefault="00BE61A8" w:rsidP="005A3AC3">
            <w:pPr>
              <w:pStyle w:val="TAC"/>
              <w:rPr>
                <w:lang w:eastAsia="fi-FI"/>
              </w:rPr>
            </w:pPr>
            <w:r w:rsidRPr="00045BD4">
              <w:rPr>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C6BE5D" w14:textId="77777777" w:rsidR="00BE61A8" w:rsidRPr="00045BD4" w:rsidRDefault="00BE61A8" w:rsidP="005A3AC3">
            <w:pPr>
              <w:pStyle w:val="TAC"/>
              <w:rPr>
                <w:lang w:eastAsia="fi-FI"/>
              </w:rPr>
            </w:pPr>
            <w:r w:rsidRPr="00045BD4">
              <w:rPr>
                <w:lang w:eastAsia="fi-FI"/>
              </w:rPr>
              <w:t>CA_n260E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681CDE7" w14:textId="77777777" w:rsidR="00BE61A8" w:rsidRPr="00045BD4" w:rsidRDefault="00BE61A8" w:rsidP="005A3AC3">
            <w:pPr>
              <w:pStyle w:val="TAC"/>
              <w:rPr>
                <w:lang w:eastAsia="fi-FI"/>
              </w:rPr>
            </w:pPr>
            <w:r w:rsidRPr="00045BD4">
              <w:rPr>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CC4E1C5" w14:textId="77777777" w:rsidR="00BE61A8" w:rsidRPr="00045BD4" w:rsidRDefault="00BE61A8" w:rsidP="005A3AC3">
            <w:pPr>
              <w:pStyle w:val="TAC"/>
              <w:rPr>
                <w:lang w:eastAsia="fi-FI"/>
              </w:rPr>
            </w:pPr>
            <w:r w:rsidRPr="00045BD4">
              <w:rPr>
                <w:lang w:eastAsia="fi-FI"/>
              </w:rPr>
              <w:t>0</w:t>
            </w:r>
          </w:p>
        </w:tc>
      </w:tr>
      <w:tr w:rsidR="00BE61A8" w:rsidRPr="00045BD4" w14:paraId="4D0E8ED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75F01535"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66A9695"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121F7D37"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D136B77" w14:textId="77777777" w:rsidR="00BE61A8" w:rsidRPr="00045BD4" w:rsidRDefault="00BE61A8" w:rsidP="005A3AC3">
            <w:pPr>
              <w:pStyle w:val="TAC"/>
              <w:rPr>
                <w:lang w:eastAsia="fi-FI"/>
              </w:rPr>
            </w:pPr>
          </w:p>
        </w:tc>
      </w:tr>
      <w:tr w:rsidR="00BE61A8" w:rsidRPr="00045BD4" w14:paraId="7BD7098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89D8EB" w14:textId="77777777" w:rsidR="00BE61A8" w:rsidRPr="00045BD4" w:rsidRDefault="00BE61A8" w:rsidP="005A3AC3">
            <w:pPr>
              <w:pStyle w:val="TAC"/>
              <w:rPr>
                <w:lang w:eastAsia="fi-FI"/>
              </w:rPr>
            </w:pPr>
            <w:r w:rsidRPr="00045BD4">
              <w:rPr>
                <w:lang w:eastAsia="fi-FI"/>
              </w:rPr>
              <w:t>CA_n260(G-H)</w:t>
            </w:r>
          </w:p>
        </w:tc>
        <w:tc>
          <w:tcPr>
            <w:tcW w:w="1701" w:type="dxa"/>
            <w:tcBorders>
              <w:top w:val="nil"/>
              <w:left w:val="nil"/>
              <w:bottom w:val="single" w:sz="4" w:space="0" w:color="auto"/>
              <w:right w:val="single" w:sz="4" w:space="0" w:color="auto"/>
            </w:tcBorders>
            <w:shd w:val="clear" w:color="auto" w:fill="auto"/>
            <w:hideMark/>
          </w:tcPr>
          <w:p w14:paraId="3D5385EA" w14:textId="77777777" w:rsidR="00BE61A8" w:rsidRPr="00045BD4" w:rsidRDefault="00BE61A8" w:rsidP="005A3AC3">
            <w:pPr>
              <w:pStyle w:val="TAC"/>
            </w:pPr>
            <w:r w:rsidRPr="00045BD4">
              <w:t>CA_n260G</w:t>
            </w:r>
          </w:p>
          <w:p w14:paraId="484533FB" w14:textId="77777777" w:rsidR="00BE61A8" w:rsidRPr="00045BD4" w:rsidRDefault="00BE61A8" w:rsidP="005A3AC3">
            <w:pPr>
              <w:pStyle w:val="TAC"/>
              <w:rPr>
                <w:lang w:eastAsia="fi-FI"/>
              </w:rPr>
            </w:pPr>
            <w:r w:rsidRPr="00045BD4">
              <w:t>CA_n260H</w:t>
            </w:r>
          </w:p>
        </w:tc>
        <w:tc>
          <w:tcPr>
            <w:tcW w:w="2268" w:type="dxa"/>
            <w:tcBorders>
              <w:top w:val="nil"/>
              <w:left w:val="nil"/>
              <w:bottom w:val="single" w:sz="4" w:space="0" w:color="auto"/>
              <w:right w:val="single" w:sz="4" w:space="0" w:color="auto"/>
            </w:tcBorders>
            <w:shd w:val="clear" w:color="auto" w:fill="auto"/>
            <w:hideMark/>
          </w:tcPr>
          <w:p w14:paraId="21E7F316" w14:textId="77777777" w:rsidR="00BE61A8" w:rsidRPr="00045BD4" w:rsidRDefault="00BE61A8" w:rsidP="005A3AC3">
            <w:pPr>
              <w:pStyle w:val="TAC"/>
              <w:rPr>
                <w:lang w:eastAsia="fi-FI"/>
              </w:rPr>
            </w:pPr>
            <w:r w:rsidRPr="00045BD4">
              <w:rPr>
                <w:lang w:eastAsia="fi-FI"/>
              </w:rPr>
              <w:t>500</w:t>
            </w:r>
          </w:p>
        </w:tc>
        <w:tc>
          <w:tcPr>
            <w:tcW w:w="2335" w:type="dxa"/>
            <w:tcBorders>
              <w:top w:val="nil"/>
              <w:left w:val="nil"/>
              <w:bottom w:val="single" w:sz="4" w:space="0" w:color="auto"/>
              <w:right w:val="single" w:sz="4" w:space="0" w:color="auto"/>
            </w:tcBorders>
            <w:shd w:val="clear" w:color="auto" w:fill="auto"/>
            <w:hideMark/>
          </w:tcPr>
          <w:p w14:paraId="5A6550BB" w14:textId="77777777" w:rsidR="00BE61A8" w:rsidRPr="00045BD4" w:rsidRDefault="00BE61A8" w:rsidP="005A3AC3">
            <w:pPr>
              <w:pStyle w:val="TAC"/>
              <w:rPr>
                <w:lang w:eastAsia="fi-FI"/>
              </w:rPr>
            </w:pPr>
            <w:r w:rsidRPr="00045BD4">
              <w:rPr>
                <w:lang w:eastAsia="fi-FI"/>
              </w:rPr>
              <w:t>0</w:t>
            </w:r>
          </w:p>
        </w:tc>
      </w:tr>
      <w:tr w:rsidR="00BE61A8" w:rsidRPr="00045BD4" w14:paraId="6A03DF87"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396241E" w14:textId="77777777" w:rsidR="00BE61A8" w:rsidRPr="00045BD4" w:rsidRDefault="00BE61A8" w:rsidP="005A3AC3">
            <w:pPr>
              <w:pStyle w:val="TAC"/>
              <w:rPr>
                <w:lang w:eastAsia="fi-FI"/>
              </w:rPr>
            </w:pPr>
            <w:r w:rsidRPr="00045BD4">
              <w:rPr>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1F447E0" w14:textId="77777777" w:rsidR="00BE61A8" w:rsidRPr="00045BD4" w:rsidRDefault="00BE61A8" w:rsidP="005A3AC3">
            <w:pPr>
              <w:pStyle w:val="TAC"/>
              <w:rPr>
                <w:lang w:eastAsia="fi-FI"/>
              </w:rPr>
            </w:pPr>
            <w:r w:rsidRPr="00045BD4">
              <w:rPr>
                <w:lang w:eastAsia="fi-FI"/>
              </w:rPr>
              <w:t>CA_n260G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3761FF7" w14:textId="77777777" w:rsidR="00BE61A8" w:rsidRPr="00045BD4" w:rsidRDefault="00BE61A8" w:rsidP="005A3AC3">
            <w:pPr>
              <w:pStyle w:val="TAC"/>
              <w:rPr>
                <w:lang w:eastAsia="fi-FI"/>
              </w:rPr>
            </w:pPr>
            <w:r w:rsidRPr="00045BD4">
              <w:rPr>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5B4F40F" w14:textId="77777777" w:rsidR="00BE61A8" w:rsidRPr="00045BD4" w:rsidRDefault="00BE61A8" w:rsidP="005A3AC3">
            <w:pPr>
              <w:pStyle w:val="TAC"/>
              <w:rPr>
                <w:lang w:eastAsia="fi-FI"/>
              </w:rPr>
            </w:pPr>
            <w:r w:rsidRPr="00045BD4">
              <w:rPr>
                <w:lang w:eastAsia="zh-CN"/>
              </w:rPr>
              <w:t>0</w:t>
            </w:r>
          </w:p>
        </w:tc>
      </w:tr>
      <w:tr w:rsidR="00BE61A8" w:rsidRPr="00045BD4" w14:paraId="72ADFAC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1A33674"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5D6CD602"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335AEAB6"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1EB15BE" w14:textId="77777777" w:rsidR="00BE61A8" w:rsidRPr="00045BD4" w:rsidRDefault="00BE61A8" w:rsidP="005A3AC3">
            <w:pPr>
              <w:pStyle w:val="TAC"/>
              <w:rPr>
                <w:lang w:val="fi-FI" w:eastAsia="fi-FI"/>
              </w:rPr>
            </w:pPr>
          </w:p>
        </w:tc>
      </w:tr>
      <w:tr w:rsidR="00BE61A8" w:rsidRPr="00045BD4" w14:paraId="300BB06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79AB10" w14:textId="77777777" w:rsidR="00BE61A8" w:rsidRPr="00045BD4" w:rsidRDefault="00BE61A8" w:rsidP="005A3AC3">
            <w:pPr>
              <w:pStyle w:val="TAC"/>
              <w:rPr>
                <w:lang w:val="fi-FI" w:eastAsia="fi-FI"/>
              </w:rPr>
            </w:pPr>
            <w:r w:rsidRPr="00045BD4">
              <w:rPr>
                <w:lang w:eastAsia="fi-FI"/>
              </w:rPr>
              <w:t>CA_n260(G-O)</w:t>
            </w:r>
          </w:p>
        </w:tc>
        <w:tc>
          <w:tcPr>
            <w:tcW w:w="1701" w:type="dxa"/>
            <w:tcBorders>
              <w:top w:val="nil"/>
              <w:left w:val="nil"/>
              <w:bottom w:val="single" w:sz="4" w:space="0" w:color="auto"/>
              <w:right w:val="single" w:sz="4" w:space="0" w:color="auto"/>
            </w:tcBorders>
            <w:shd w:val="clear" w:color="auto" w:fill="auto"/>
            <w:hideMark/>
          </w:tcPr>
          <w:p w14:paraId="31A43C7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4B13951" w14:textId="77777777" w:rsidR="00BE61A8" w:rsidRPr="00045BD4" w:rsidRDefault="00BE61A8" w:rsidP="005A3AC3">
            <w:pPr>
              <w:pStyle w:val="TAC"/>
              <w:rPr>
                <w:lang w:val="fi-FI" w:eastAsia="fi-FI"/>
              </w:rPr>
            </w:pPr>
            <w:r w:rsidRPr="00045BD4">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1DF08ADB" w14:textId="77777777" w:rsidR="00BE61A8" w:rsidRPr="00045BD4" w:rsidRDefault="00BE61A8" w:rsidP="005A3AC3">
            <w:pPr>
              <w:pStyle w:val="TAC"/>
              <w:rPr>
                <w:lang w:val="fi-FI" w:eastAsia="fi-FI"/>
              </w:rPr>
            </w:pPr>
            <w:r w:rsidRPr="00045BD4">
              <w:rPr>
                <w:lang w:val="en-US" w:eastAsia="fi-FI"/>
              </w:rPr>
              <w:t>0</w:t>
            </w:r>
          </w:p>
        </w:tc>
      </w:tr>
      <w:tr w:rsidR="00BE61A8" w:rsidRPr="00045BD4" w14:paraId="11DCDFA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7B25C6" w14:textId="77777777" w:rsidR="00BE61A8" w:rsidRPr="00045BD4" w:rsidRDefault="00BE61A8" w:rsidP="005A3AC3">
            <w:pPr>
              <w:pStyle w:val="TAC"/>
              <w:rPr>
                <w:lang w:val="fi-FI" w:eastAsia="fi-FI"/>
              </w:rPr>
            </w:pPr>
            <w:r w:rsidRPr="00045BD4">
              <w:rPr>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4E650C4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594B020"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435752D" w14:textId="77777777" w:rsidR="00BE61A8" w:rsidRPr="00045BD4" w:rsidRDefault="00BE61A8" w:rsidP="005A3AC3">
            <w:pPr>
              <w:pStyle w:val="TAC"/>
              <w:rPr>
                <w:lang w:val="fi-FI" w:eastAsia="fi-FI"/>
              </w:rPr>
            </w:pPr>
            <w:r w:rsidRPr="00045BD4">
              <w:rPr>
                <w:lang w:val="en-US" w:eastAsia="fi-FI"/>
              </w:rPr>
              <w:t>0</w:t>
            </w:r>
          </w:p>
        </w:tc>
      </w:tr>
      <w:tr w:rsidR="00BE61A8" w:rsidRPr="00045BD4" w14:paraId="6162CE4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7C7B6E" w14:textId="77777777" w:rsidR="00BE61A8" w:rsidRPr="00045BD4" w:rsidRDefault="00BE61A8" w:rsidP="005A3AC3">
            <w:pPr>
              <w:pStyle w:val="TAC"/>
              <w:rPr>
                <w:lang w:val="fi-FI" w:eastAsia="fi-FI"/>
              </w:rPr>
            </w:pPr>
            <w:r w:rsidRPr="00045BD4">
              <w:rPr>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7F98178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CB9DD1"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6721380" w14:textId="77777777" w:rsidR="00BE61A8" w:rsidRPr="00045BD4" w:rsidRDefault="00BE61A8" w:rsidP="005A3AC3">
            <w:pPr>
              <w:pStyle w:val="TAC"/>
              <w:rPr>
                <w:lang w:val="fi-FI" w:eastAsia="fi-FI"/>
              </w:rPr>
            </w:pPr>
            <w:r w:rsidRPr="00045BD4">
              <w:rPr>
                <w:lang w:val="en-US" w:eastAsia="fi-FI"/>
              </w:rPr>
              <w:t>0</w:t>
            </w:r>
          </w:p>
        </w:tc>
      </w:tr>
      <w:tr w:rsidR="00BE61A8" w:rsidRPr="00045BD4" w14:paraId="39B02AC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910750" w14:textId="77777777" w:rsidR="00BE61A8" w:rsidRPr="00045BD4" w:rsidRDefault="00BE61A8" w:rsidP="005A3AC3">
            <w:pPr>
              <w:pStyle w:val="TAC"/>
              <w:rPr>
                <w:lang w:val="fi-FI" w:eastAsia="fi-FI"/>
              </w:rPr>
            </w:pPr>
            <w:r w:rsidRPr="00045BD4">
              <w:rPr>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24D2496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256B6E1"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3B2B400" w14:textId="77777777" w:rsidR="00BE61A8" w:rsidRPr="00045BD4" w:rsidRDefault="00BE61A8" w:rsidP="005A3AC3">
            <w:pPr>
              <w:pStyle w:val="TAC"/>
              <w:rPr>
                <w:lang w:val="fi-FI" w:eastAsia="fi-FI"/>
              </w:rPr>
            </w:pPr>
            <w:r w:rsidRPr="00045BD4">
              <w:rPr>
                <w:lang w:val="en-US" w:eastAsia="fi-FI"/>
              </w:rPr>
              <w:t>0</w:t>
            </w:r>
          </w:p>
        </w:tc>
      </w:tr>
      <w:tr w:rsidR="00BE61A8" w:rsidRPr="00045BD4" w14:paraId="7C9AB6E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6713A1" w14:textId="77777777" w:rsidR="00BE61A8" w:rsidRPr="00045BD4" w:rsidRDefault="00BE61A8" w:rsidP="005A3AC3">
            <w:pPr>
              <w:pStyle w:val="TAC"/>
              <w:rPr>
                <w:lang w:val="fi-FI" w:eastAsia="fi-FI"/>
              </w:rPr>
            </w:pPr>
            <w:r w:rsidRPr="00045BD4">
              <w:rPr>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2B68C575"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6BD54B"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CE29C80" w14:textId="77777777" w:rsidR="00BE61A8" w:rsidRPr="00045BD4" w:rsidRDefault="00BE61A8" w:rsidP="005A3AC3">
            <w:pPr>
              <w:pStyle w:val="TAC"/>
              <w:rPr>
                <w:lang w:val="fi-FI" w:eastAsia="fi-FI"/>
              </w:rPr>
            </w:pPr>
            <w:r w:rsidRPr="00045BD4">
              <w:rPr>
                <w:lang w:val="en-US" w:eastAsia="fi-FI"/>
              </w:rPr>
              <w:t>0</w:t>
            </w:r>
          </w:p>
        </w:tc>
      </w:tr>
      <w:tr w:rsidR="00BE61A8" w:rsidRPr="00045BD4" w14:paraId="1CBBB05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66FAE1" w14:textId="77777777" w:rsidR="00BE61A8" w:rsidRPr="00045BD4" w:rsidRDefault="00BE61A8" w:rsidP="005A3AC3">
            <w:pPr>
              <w:pStyle w:val="TAC"/>
              <w:rPr>
                <w:lang w:val="fi-FI" w:eastAsia="fi-FI"/>
              </w:rPr>
            </w:pPr>
            <w:r w:rsidRPr="00045BD4">
              <w:rPr>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47B3707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9EE6031"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8ED2545" w14:textId="77777777" w:rsidR="00BE61A8" w:rsidRPr="00045BD4" w:rsidRDefault="00BE61A8" w:rsidP="005A3AC3">
            <w:pPr>
              <w:pStyle w:val="TAC"/>
              <w:rPr>
                <w:lang w:val="fi-FI" w:eastAsia="fi-FI"/>
              </w:rPr>
            </w:pPr>
            <w:r w:rsidRPr="00045BD4">
              <w:rPr>
                <w:lang w:val="en-US" w:eastAsia="fi-FI"/>
              </w:rPr>
              <w:t>0</w:t>
            </w:r>
          </w:p>
        </w:tc>
      </w:tr>
      <w:tr w:rsidR="00BE61A8" w:rsidRPr="00045BD4" w14:paraId="4ABFA9B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69D9FE" w14:textId="77777777" w:rsidR="00BE61A8" w:rsidRPr="00045BD4" w:rsidRDefault="00BE61A8" w:rsidP="005A3AC3">
            <w:pPr>
              <w:pStyle w:val="TAC"/>
              <w:rPr>
                <w:lang w:val="fi-FI" w:eastAsia="fi-FI"/>
              </w:rPr>
            </w:pPr>
            <w:r w:rsidRPr="00045BD4">
              <w:rPr>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62DCC8ED"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B151C44"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3EA3353" w14:textId="77777777" w:rsidR="00BE61A8" w:rsidRPr="00045BD4" w:rsidRDefault="00BE61A8" w:rsidP="005A3AC3">
            <w:pPr>
              <w:pStyle w:val="TAC"/>
              <w:rPr>
                <w:lang w:val="fi-FI" w:eastAsia="fi-FI"/>
              </w:rPr>
            </w:pPr>
            <w:r w:rsidRPr="00045BD4">
              <w:rPr>
                <w:lang w:val="en-US" w:eastAsia="fi-FI"/>
              </w:rPr>
              <w:t>0</w:t>
            </w:r>
          </w:p>
        </w:tc>
      </w:tr>
      <w:tr w:rsidR="00BE61A8" w:rsidRPr="00045BD4" w14:paraId="47BE052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DF35B7" w14:textId="77777777" w:rsidR="00BE61A8" w:rsidRPr="00045BD4" w:rsidRDefault="00BE61A8" w:rsidP="005A3AC3">
            <w:pPr>
              <w:pStyle w:val="TAC"/>
              <w:rPr>
                <w:lang w:val="fi-FI" w:eastAsia="fi-FI"/>
              </w:rPr>
            </w:pPr>
            <w:r w:rsidRPr="00045BD4">
              <w:rPr>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4F1C6B9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589651"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18B4AB6" w14:textId="77777777" w:rsidR="00BE61A8" w:rsidRPr="00045BD4" w:rsidRDefault="00BE61A8" w:rsidP="005A3AC3">
            <w:pPr>
              <w:pStyle w:val="TAC"/>
              <w:rPr>
                <w:lang w:val="fi-FI" w:eastAsia="fi-FI"/>
              </w:rPr>
            </w:pPr>
            <w:r w:rsidRPr="00045BD4">
              <w:rPr>
                <w:lang w:val="en-US" w:eastAsia="fi-FI"/>
              </w:rPr>
              <w:t>0</w:t>
            </w:r>
          </w:p>
        </w:tc>
      </w:tr>
      <w:tr w:rsidR="00BE61A8" w:rsidRPr="00045BD4" w14:paraId="0466EDC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D9801D" w14:textId="77777777" w:rsidR="00BE61A8" w:rsidRPr="00045BD4" w:rsidRDefault="00BE61A8" w:rsidP="005A3AC3">
            <w:pPr>
              <w:pStyle w:val="TAC"/>
              <w:rPr>
                <w:lang w:val="fi-FI" w:eastAsia="fi-FI"/>
              </w:rPr>
            </w:pPr>
            <w:r w:rsidRPr="00045BD4">
              <w:rPr>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3614C08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52B261A"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361A795" w14:textId="77777777" w:rsidR="00BE61A8" w:rsidRPr="00045BD4" w:rsidRDefault="00BE61A8" w:rsidP="005A3AC3">
            <w:pPr>
              <w:pStyle w:val="TAC"/>
              <w:rPr>
                <w:lang w:val="fi-FI" w:eastAsia="fi-FI"/>
              </w:rPr>
            </w:pPr>
            <w:r w:rsidRPr="00045BD4">
              <w:rPr>
                <w:lang w:val="en-US" w:eastAsia="fi-FI"/>
              </w:rPr>
              <w:t>0</w:t>
            </w:r>
          </w:p>
        </w:tc>
      </w:tr>
      <w:tr w:rsidR="00BE61A8" w:rsidRPr="00045BD4" w14:paraId="0E2671F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BD8FE2" w14:textId="77777777" w:rsidR="00BE61A8" w:rsidRPr="00045BD4" w:rsidRDefault="00BE61A8" w:rsidP="005A3AC3">
            <w:pPr>
              <w:pStyle w:val="TAC"/>
              <w:rPr>
                <w:lang w:val="fi-FI" w:eastAsia="fi-FI"/>
              </w:rPr>
            </w:pPr>
            <w:r w:rsidRPr="00045BD4">
              <w:rPr>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3245DD1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3EBAB4"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A8D69F4" w14:textId="77777777" w:rsidR="00BE61A8" w:rsidRPr="00045BD4" w:rsidRDefault="00BE61A8" w:rsidP="005A3AC3">
            <w:pPr>
              <w:pStyle w:val="TAC"/>
              <w:rPr>
                <w:lang w:val="fi-FI" w:eastAsia="fi-FI"/>
              </w:rPr>
            </w:pPr>
            <w:r w:rsidRPr="00045BD4">
              <w:rPr>
                <w:lang w:val="en-US" w:eastAsia="fi-FI"/>
              </w:rPr>
              <w:t>0</w:t>
            </w:r>
          </w:p>
        </w:tc>
      </w:tr>
      <w:tr w:rsidR="00BE61A8" w:rsidRPr="00045BD4" w14:paraId="09EA8EA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EEA64F" w14:textId="77777777" w:rsidR="00BE61A8" w:rsidRPr="00045BD4" w:rsidRDefault="00BE61A8" w:rsidP="005A3AC3">
            <w:pPr>
              <w:pStyle w:val="TAC"/>
              <w:rPr>
                <w:lang w:val="fi-FI" w:eastAsia="fi-FI"/>
              </w:rPr>
            </w:pPr>
            <w:r w:rsidRPr="00045BD4">
              <w:rPr>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256F0A8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F3B130" w14:textId="77777777" w:rsidR="00BE61A8" w:rsidRPr="00045BD4" w:rsidRDefault="00BE61A8" w:rsidP="005A3AC3">
            <w:pPr>
              <w:pStyle w:val="TAC"/>
              <w:rPr>
                <w:lang w:val="fi-FI" w:eastAsia="fi-FI"/>
              </w:rPr>
            </w:pPr>
            <w:r w:rsidRPr="00045BD4">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32E1579A" w14:textId="77777777" w:rsidR="00BE61A8" w:rsidRPr="00045BD4" w:rsidRDefault="00BE61A8" w:rsidP="005A3AC3">
            <w:pPr>
              <w:pStyle w:val="TAC"/>
              <w:rPr>
                <w:lang w:val="fi-FI" w:eastAsia="fi-FI"/>
              </w:rPr>
            </w:pPr>
            <w:r w:rsidRPr="00045BD4">
              <w:rPr>
                <w:lang w:val="en-US" w:eastAsia="fi-FI"/>
              </w:rPr>
              <w:t>0</w:t>
            </w:r>
          </w:p>
        </w:tc>
      </w:tr>
      <w:tr w:rsidR="00BE61A8" w:rsidRPr="00045BD4" w14:paraId="58B695D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6E8E9C" w14:textId="77777777" w:rsidR="00BE61A8" w:rsidRPr="00045BD4" w:rsidRDefault="00BE61A8" w:rsidP="005A3AC3">
            <w:pPr>
              <w:pStyle w:val="TAC"/>
              <w:rPr>
                <w:lang w:val="fi-FI" w:eastAsia="fi-FI"/>
              </w:rPr>
            </w:pPr>
            <w:r w:rsidRPr="00045BD4">
              <w:rPr>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5A619B2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8A5F57"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787893" w14:textId="77777777" w:rsidR="00BE61A8" w:rsidRPr="00045BD4" w:rsidRDefault="00BE61A8" w:rsidP="005A3AC3">
            <w:pPr>
              <w:pStyle w:val="TAC"/>
              <w:rPr>
                <w:lang w:val="fi-FI" w:eastAsia="fi-FI"/>
              </w:rPr>
            </w:pPr>
            <w:r w:rsidRPr="00045BD4">
              <w:rPr>
                <w:lang w:val="en-US" w:eastAsia="fi-FI"/>
              </w:rPr>
              <w:t>0</w:t>
            </w:r>
          </w:p>
        </w:tc>
      </w:tr>
      <w:tr w:rsidR="00BE61A8" w:rsidRPr="00045BD4" w14:paraId="34B348E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01FDD" w14:textId="77777777" w:rsidR="00BE61A8" w:rsidRPr="00045BD4" w:rsidRDefault="00BE61A8" w:rsidP="005A3AC3">
            <w:pPr>
              <w:pStyle w:val="TAC"/>
              <w:rPr>
                <w:lang w:val="fi-FI" w:eastAsia="fi-FI"/>
              </w:rPr>
            </w:pPr>
            <w:r w:rsidRPr="00045BD4">
              <w:rPr>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6CF366A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B62128"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622EB8C" w14:textId="77777777" w:rsidR="00BE61A8" w:rsidRPr="00045BD4" w:rsidRDefault="00BE61A8" w:rsidP="005A3AC3">
            <w:pPr>
              <w:pStyle w:val="TAC"/>
              <w:rPr>
                <w:lang w:val="fi-FI" w:eastAsia="fi-FI"/>
              </w:rPr>
            </w:pPr>
            <w:r w:rsidRPr="00045BD4">
              <w:rPr>
                <w:lang w:val="en-US" w:eastAsia="fi-FI"/>
              </w:rPr>
              <w:t>0</w:t>
            </w:r>
          </w:p>
        </w:tc>
      </w:tr>
      <w:tr w:rsidR="00BE61A8" w:rsidRPr="00045BD4" w14:paraId="6E34CAD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00A740" w14:textId="77777777" w:rsidR="00BE61A8" w:rsidRPr="00045BD4" w:rsidRDefault="00BE61A8" w:rsidP="005A3AC3">
            <w:pPr>
              <w:pStyle w:val="TAC"/>
              <w:rPr>
                <w:lang w:val="fi-FI" w:eastAsia="fi-FI"/>
              </w:rPr>
            </w:pPr>
            <w:r w:rsidRPr="00045BD4">
              <w:rPr>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7D1D1A3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0839342"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B53EBE" w14:textId="77777777" w:rsidR="00BE61A8" w:rsidRPr="00045BD4" w:rsidRDefault="00BE61A8" w:rsidP="005A3AC3">
            <w:pPr>
              <w:pStyle w:val="TAC"/>
              <w:rPr>
                <w:lang w:val="fi-FI" w:eastAsia="fi-FI"/>
              </w:rPr>
            </w:pPr>
            <w:r w:rsidRPr="00045BD4">
              <w:rPr>
                <w:lang w:val="en-US" w:eastAsia="fi-FI"/>
              </w:rPr>
              <w:t>0</w:t>
            </w:r>
          </w:p>
        </w:tc>
      </w:tr>
      <w:tr w:rsidR="00BE61A8" w:rsidRPr="00045BD4" w14:paraId="45A3C02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56E023" w14:textId="77777777" w:rsidR="00BE61A8" w:rsidRPr="00045BD4" w:rsidRDefault="00BE61A8" w:rsidP="005A3AC3">
            <w:pPr>
              <w:pStyle w:val="TAC"/>
              <w:rPr>
                <w:lang w:val="fi-FI" w:eastAsia="fi-FI"/>
              </w:rPr>
            </w:pPr>
            <w:r w:rsidRPr="00045BD4">
              <w:rPr>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71E1A1E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0D69F1" w14:textId="77777777" w:rsidR="00BE61A8" w:rsidRPr="00045BD4" w:rsidRDefault="00BE61A8" w:rsidP="005A3AC3">
            <w:pPr>
              <w:pStyle w:val="TAC"/>
              <w:rPr>
                <w:lang w:val="fi-FI" w:eastAsia="fi-FI"/>
              </w:rPr>
            </w:pPr>
            <w:r w:rsidRPr="00045BD4">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35A63DF5" w14:textId="77777777" w:rsidR="00BE61A8" w:rsidRPr="00045BD4" w:rsidRDefault="00BE61A8" w:rsidP="005A3AC3">
            <w:pPr>
              <w:pStyle w:val="TAC"/>
              <w:rPr>
                <w:lang w:val="fi-FI" w:eastAsia="fi-FI"/>
              </w:rPr>
            </w:pPr>
            <w:r w:rsidRPr="00045BD4">
              <w:rPr>
                <w:lang w:val="en-US" w:eastAsia="fi-FI"/>
              </w:rPr>
              <w:t>0</w:t>
            </w:r>
          </w:p>
        </w:tc>
      </w:tr>
      <w:tr w:rsidR="00BE61A8" w:rsidRPr="00045BD4" w14:paraId="7CC7963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0EDA47" w14:textId="77777777" w:rsidR="00BE61A8" w:rsidRPr="00045BD4" w:rsidRDefault="00BE61A8" w:rsidP="005A3AC3">
            <w:pPr>
              <w:pStyle w:val="TAC"/>
              <w:rPr>
                <w:lang w:val="fi-FI" w:eastAsia="fi-FI"/>
              </w:rPr>
            </w:pPr>
            <w:r w:rsidRPr="00045BD4">
              <w:rPr>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72D8AE4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DA2EDD9"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E8B9B09" w14:textId="77777777" w:rsidR="00BE61A8" w:rsidRPr="00045BD4" w:rsidRDefault="00BE61A8" w:rsidP="005A3AC3">
            <w:pPr>
              <w:pStyle w:val="TAC"/>
              <w:rPr>
                <w:lang w:val="fi-FI" w:eastAsia="fi-FI"/>
              </w:rPr>
            </w:pPr>
            <w:r w:rsidRPr="00045BD4">
              <w:rPr>
                <w:lang w:val="en-US" w:eastAsia="fi-FI"/>
              </w:rPr>
              <w:t>0</w:t>
            </w:r>
          </w:p>
        </w:tc>
      </w:tr>
      <w:tr w:rsidR="00BE61A8" w:rsidRPr="00045BD4" w14:paraId="459F2B6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FD99B43" w14:textId="77777777" w:rsidR="00BE61A8" w:rsidRPr="00045BD4" w:rsidRDefault="00BE61A8" w:rsidP="005A3AC3">
            <w:pPr>
              <w:pStyle w:val="TAC"/>
              <w:rPr>
                <w:lang w:val="fi-FI" w:eastAsia="fi-FI"/>
              </w:rPr>
            </w:pPr>
            <w:r w:rsidRPr="00045BD4">
              <w:rPr>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2A261B81"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2F9E641" w14:textId="77777777" w:rsidR="00BE61A8" w:rsidRPr="00045BD4" w:rsidRDefault="00BE61A8" w:rsidP="005A3AC3">
            <w:pPr>
              <w:pStyle w:val="TAC"/>
              <w:rPr>
                <w:lang w:val="fi-FI" w:eastAsia="fi-FI"/>
              </w:rPr>
            </w:pPr>
            <w:r w:rsidRPr="00045BD4">
              <w:rPr>
                <w:lang w:eastAsia="fi-FI"/>
              </w:rPr>
              <w:t>1000</w:t>
            </w:r>
          </w:p>
        </w:tc>
        <w:tc>
          <w:tcPr>
            <w:tcW w:w="2335" w:type="dxa"/>
            <w:tcBorders>
              <w:top w:val="nil"/>
              <w:left w:val="nil"/>
              <w:bottom w:val="single" w:sz="4" w:space="0" w:color="auto"/>
              <w:right w:val="single" w:sz="4" w:space="0" w:color="auto"/>
            </w:tcBorders>
            <w:shd w:val="clear" w:color="auto" w:fill="auto"/>
            <w:hideMark/>
          </w:tcPr>
          <w:p w14:paraId="1802FC8B" w14:textId="77777777" w:rsidR="00BE61A8" w:rsidRPr="00045BD4" w:rsidRDefault="00BE61A8" w:rsidP="005A3AC3">
            <w:pPr>
              <w:pStyle w:val="TAC"/>
              <w:rPr>
                <w:lang w:val="fi-FI" w:eastAsia="fi-FI"/>
              </w:rPr>
            </w:pPr>
            <w:r w:rsidRPr="00045BD4">
              <w:rPr>
                <w:lang w:val="en-US" w:eastAsia="fi-FI"/>
              </w:rPr>
              <w:t>0</w:t>
            </w:r>
          </w:p>
        </w:tc>
      </w:tr>
      <w:tr w:rsidR="00BE61A8" w:rsidRPr="00045BD4" w14:paraId="75921C3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51C0A7" w14:textId="77777777" w:rsidR="00BE61A8" w:rsidRPr="00045BD4" w:rsidRDefault="00BE61A8" w:rsidP="005A3AC3">
            <w:pPr>
              <w:pStyle w:val="TAC"/>
              <w:rPr>
                <w:lang w:val="fi-FI" w:eastAsia="fi-FI"/>
              </w:rPr>
            </w:pPr>
            <w:r w:rsidRPr="00045BD4">
              <w:rPr>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0958882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6C36EE"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6841E7A" w14:textId="77777777" w:rsidR="00BE61A8" w:rsidRPr="00045BD4" w:rsidRDefault="00BE61A8" w:rsidP="005A3AC3">
            <w:pPr>
              <w:pStyle w:val="TAC"/>
              <w:rPr>
                <w:lang w:val="fi-FI" w:eastAsia="fi-FI"/>
              </w:rPr>
            </w:pPr>
            <w:r w:rsidRPr="00045BD4">
              <w:rPr>
                <w:lang w:val="en-US" w:eastAsia="fi-FI"/>
              </w:rPr>
              <w:t>0</w:t>
            </w:r>
          </w:p>
        </w:tc>
      </w:tr>
      <w:tr w:rsidR="00BE61A8" w:rsidRPr="00045BD4" w14:paraId="3BC8168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523BE9" w14:textId="77777777" w:rsidR="00BE61A8" w:rsidRPr="00045BD4" w:rsidRDefault="00BE61A8" w:rsidP="005A3AC3">
            <w:pPr>
              <w:pStyle w:val="TAC"/>
              <w:rPr>
                <w:lang w:val="fi-FI" w:eastAsia="fi-FI"/>
              </w:rPr>
            </w:pPr>
            <w:r w:rsidRPr="00045BD4">
              <w:rPr>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4AD114E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21C227C"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C63CD4F" w14:textId="77777777" w:rsidR="00BE61A8" w:rsidRPr="00045BD4" w:rsidRDefault="00BE61A8" w:rsidP="005A3AC3">
            <w:pPr>
              <w:pStyle w:val="TAC"/>
              <w:rPr>
                <w:lang w:val="fi-FI" w:eastAsia="fi-FI"/>
              </w:rPr>
            </w:pPr>
            <w:r w:rsidRPr="00045BD4">
              <w:rPr>
                <w:lang w:val="en-US" w:eastAsia="fi-FI"/>
              </w:rPr>
              <w:t>0</w:t>
            </w:r>
          </w:p>
        </w:tc>
      </w:tr>
      <w:tr w:rsidR="00BE61A8" w:rsidRPr="00045BD4" w14:paraId="24815F8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1445A8" w14:textId="77777777" w:rsidR="00BE61A8" w:rsidRPr="00045BD4" w:rsidRDefault="00BE61A8" w:rsidP="005A3AC3">
            <w:pPr>
              <w:pStyle w:val="TAC"/>
              <w:rPr>
                <w:lang w:val="fi-FI" w:eastAsia="fi-FI"/>
              </w:rPr>
            </w:pPr>
            <w:r w:rsidRPr="00045BD4">
              <w:rPr>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52C0FBF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9047CB"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A1F0EA3" w14:textId="77777777" w:rsidR="00BE61A8" w:rsidRPr="00045BD4" w:rsidRDefault="00BE61A8" w:rsidP="005A3AC3">
            <w:pPr>
              <w:pStyle w:val="TAC"/>
              <w:rPr>
                <w:lang w:val="fi-FI" w:eastAsia="fi-FI"/>
              </w:rPr>
            </w:pPr>
            <w:r w:rsidRPr="00045BD4">
              <w:rPr>
                <w:lang w:val="en-US" w:eastAsia="fi-FI"/>
              </w:rPr>
              <w:t>0</w:t>
            </w:r>
          </w:p>
        </w:tc>
      </w:tr>
      <w:tr w:rsidR="00BE61A8" w:rsidRPr="00045BD4" w14:paraId="4C2AE2C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3A8F7E" w14:textId="77777777" w:rsidR="00BE61A8" w:rsidRPr="00045BD4" w:rsidRDefault="00BE61A8" w:rsidP="005A3AC3">
            <w:pPr>
              <w:pStyle w:val="TAC"/>
              <w:rPr>
                <w:lang w:val="fi-FI" w:eastAsia="fi-FI"/>
              </w:rPr>
            </w:pPr>
            <w:r w:rsidRPr="00045BD4">
              <w:rPr>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B9F994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4C75390"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DDDAC61" w14:textId="77777777" w:rsidR="00BE61A8" w:rsidRPr="00045BD4" w:rsidRDefault="00BE61A8" w:rsidP="005A3AC3">
            <w:pPr>
              <w:pStyle w:val="TAC"/>
              <w:rPr>
                <w:lang w:val="fi-FI" w:eastAsia="fi-FI"/>
              </w:rPr>
            </w:pPr>
            <w:r w:rsidRPr="00045BD4">
              <w:rPr>
                <w:lang w:val="en-US" w:eastAsia="fi-FI"/>
              </w:rPr>
              <w:t>0</w:t>
            </w:r>
          </w:p>
        </w:tc>
      </w:tr>
      <w:tr w:rsidR="00BE61A8" w:rsidRPr="00045BD4" w14:paraId="6C09F8E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49AD9A" w14:textId="77777777" w:rsidR="00BE61A8" w:rsidRPr="00045BD4" w:rsidRDefault="00BE61A8" w:rsidP="005A3AC3">
            <w:pPr>
              <w:pStyle w:val="TAC"/>
              <w:rPr>
                <w:lang w:val="fi-FI" w:eastAsia="fi-FI"/>
              </w:rPr>
            </w:pPr>
            <w:r w:rsidRPr="00045BD4">
              <w:rPr>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3995BC3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6290ED"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05EB31C" w14:textId="77777777" w:rsidR="00BE61A8" w:rsidRPr="00045BD4" w:rsidRDefault="00BE61A8" w:rsidP="005A3AC3">
            <w:pPr>
              <w:pStyle w:val="TAC"/>
              <w:rPr>
                <w:lang w:val="fi-FI" w:eastAsia="fi-FI"/>
              </w:rPr>
            </w:pPr>
            <w:r w:rsidRPr="00045BD4">
              <w:rPr>
                <w:lang w:val="en-US" w:eastAsia="fi-FI"/>
              </w:rPr>
              <w:t>0</w:t>
            </w:r>
          </w:p>
        </w:tc>
      </w:tr>
      <w:tr w:rsidR="00BE61A8" w:rsidRPr="00045BD4" w14:paraId="134B2F7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9FD8C4" w14:textId="77777777" w:rsidR="00BE61A8" w:rsidRPr="00045BD4" w:rsidRDefault="00BE61A8" w:rsidP="005A3AC3">
            <w:pPr>
              <w:pStyle w:val="TAC"/>
              <w:rPr>
                <w:lang w:val="fi-FI" w:eastAsia="fi-FI"/>
              </w:rPr>
            </w:pPr>
            <w:r w:rsidRPr="00045BD4">
              <w:rPr>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04BBF6D"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FBABD7"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65FC18AA" w14:textId="77777777" w:rsidR="00BE61A8" w:rsidRPr="00045BD4" w:rsidRDefault="00BE61A8" w:rsidP="005A3AC3">
            <w:pPr>
              <w:pStyle w:val="TAC"/>
              <w:rPr>
                <w:lang w:val="fi-FI" w:eastAsia="fi-FI"/>
              </w:rPr>
            </w:pPr>
            <w:r w:rsidRPr="00045BD4">
              <w:rPr>
                <w:lang w:val="en-US" w:eastAsia="fi-FI"/>
              </w:rPr>
              <w:t>0</w:t>
            </w:r>
          </w:p>
        </w:tc>
      </w:tr>
      <w:tr w:rsidR="00BE61A8" w:rsidRPr="00045BD4" w14:paraId="08AF3DD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669A04F" w14:textId="77777777" w:rsidR="00BE61A8" w:rsidRPr="00045BD4" w:rsidRDefault="00BE61A8" w:rsidP="005A3AC3">
            <w:pPr>
              <w:pStyle w:val="TAC"/>
              <w:rPr>
                <w:lang w:val="fi-FI" w:eastAsia="fi-FI"/>
              </w:rPr>
            </w:pPr>
            <w:r w:rsidRPr="00045BD4">
              <w:rPr>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37BEA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990EB7"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0D64F5C" w14:textId="77777777" w:rsidR="00BE61A8" w:rsidRPr="00045BD4" w:rsidRDefault="00BE61A8" w:rsidP="005A3AC3">
            <w:pPr>
              <w:pStyle w:val="TAC"/>
              <w:rPr>
                <w:lang w:val="fi-FI" w:eastAsia="fi-FI"/>
              </w:rPr>
            </w:pPr>
            <w:r w:rsidRPr="00045BD4">
              <w:rPr>
                <w:lang w:val="en-US" w:eastAsia="fi-FI"/>
              </w:rPr>
              <w:t>0</w:t>
            </w:r>
          </w:p>
        </w:tc>
      </w:tr>
      <w:tr w:rsidR="00BE61A8" w:rsidRPr="00045BD4" w14:paraId="1D58D18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E4042C" w14:textId="77777777" w:rsidR="00BE61A8" w:rsidRPr="00045BD4" w:rsidRDefault="00BE61A8" w:rsidP="005A3AC3">
            <w:pPr>
              <w:pStyle w:val="TAC"/>
              <w:rPr>
                <w:lang w:val="fi-FI" w:eastAsia="fi-FI"/>
              </w:rPr>
            </w:pPr>
            <w:r w:rsidRPr="00045BD4">
              <w:rPr>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780E61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70920D0"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043C6E1C" w14:textId="77777777" w:rsidR="00BE61A8" w:rsidRPr="00045BD4" w:rsidRDefault="00BE61A8" w:rsidP="005A3AC3">
            <w:pPr>
              <w:pStyle w:val="TAC"/>
              <w:rPr>
                <w:lang w:val="fi-FI" w:eastAsia="fi-FI"/>
              </w:rPr>
            </w:pPr>
            <w:r w:rsidRPr="00045BD4">
              <w:rPr>
                <w:lang w:val="en-US" w:eastAsia="fi-FI"/>
              </w:rPr>
              <w:t>0</w:t>
            </w:r>
          </w:p>
        </w:tc>
      </w:tr>
      <w:tr w:rsidR="00BE61A8" w:rsidRPr="00045BD4" w14:paraId="6963A0F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6B326F" w14:textId="77777777" w:rsidR="00BE61A8" w:rsidRPr="00045BD4" w:rsidRDefault="00BE61A8" w:rsidP="005A3AC3">
            <w:pPr>
              <w:pStyle w:val="TAC"/>
              <w:rPr>
                <w:lang w:val="fi-FI" w:eastAsia="fi-FI"/>
              </w:rPr>
            </w:pPr>
            <w:r w:rsidRPr="00045BD4">
              <w:rPr>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727AB8F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16EA9E"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F339839" w14:textId="77777777" w:rsidR="00BE61A8" w:rsidRPr="00045BD4" w:rsidRDefault="00BE61A8" w:rsidP="005A3AC3">
            <w:pPr>
              <w:pStyle w:val="TAC"/>
              <w:rPr>
                <w:lang w:val="fi-FI" w:eastAsia="fi-FI"/>
              </w:rPr>
            </w:pPr>
            <w:r w:rsidRPr="00045BD4">
              <w:rPr>
                <w:lang w:val="en-US" w:eastAsia="fi-FI"/>
              </w:rPr>
              <w:t>0</w:t>
            </w:r>
          </w:p>
        </w:tc>
      </w:tr>
      <w:tr w:rsidR="00BE61A8" w:rsidRPr="00045BD4" w14:paraId="38441E1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E2310E7" w14:textId="77777777" w:rsidR="00BE61A8" w:rsidRPr="00045BD4" w:rsidRDefault="00BE61A8" w:rsidP="005A3AC3">
            <w:pPr>
              <w:pStyle w:val="TAC"/>
              <w:rPr>
                <w:lang w:val="fi-FI" w:eastAsia="fi-FI"/>
              </w:rPr>
            </w:pPr>
            <w:r w:rsidRPr="00045BD4">
              <w:rPr>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124C3A59"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1167264D"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3D3513C4" w14:textId="77777777" w:rsidR="00BE61A8" w:rsidRPr="00045BD4" w:rsidRDefault="00BE61A8" w:rsidP="005A3AC3">
            <w:pPr>
              <w:pStyle w:val="TAC"/>
              <w:rPr>
                <w:lang w:val="fi-FI" w:eastAsia="fi-FI"/>
              </w:rPr>
            </w:pPr>
            <w:r w:rsidRPr="00045BD4">
              <w:rPr>
                <w:lang w:val="en-US" w:eastAsia="fi-FI"/>
              </w:rPr>
              <w:t>0</w:t>
            </w:r>
          </w:p>
        </w:tc>
      </w:tr>
      <w:tr w:rsidR="00BE61A8" w:rsidRPr="00045BD4" w14:paraId="6E1E954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35B08" w14:textId="77777777" w:rsidR="00BE61A8" w:rsidRPr="00045BD4" w:rsidRDefault="00BE61A8" w:rsidP="005A3AC3">
            <w:pPr>
              <w:pStyle w:val="TAC"/>
              <w:rPr>
                <w:lang w:val="fi-FI" w:eastAsia="fi-FI"/>
              </w:rPr>
            </w:pPr>
            <w:r w:rsidRPr="00045BD4">
              <w:rPr>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3B08135B" w14:textId="77777777" w:rsidR="00BE61A8" w:rsidRPr="00045BD4" w:rsidRDefault="00BE61A8" w:rsidP="005A3AC3">
            <w:pPr>
              <w:pStyle w:val="TAC"/>
            </w:pPr>
            <w:r w:rsidRPr="00045BD4">
              <w:t>CA_n261G</w:t>
            </w:r>
          </w:p>
          <w:p w14:paraId="3FDB4E8B"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5B610515"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340CE79F" w14:textId="77777777" w:rsidR="00BE61A8" w:rsidRPr="00045BD4" w:rsidRDefault="00BE61A8" w:rsidP="005A3AC3">
            <w:pPr>
              <w:pStyle w:val="TAC"/>
              <w:rPr>
                <w:lang w:val="fi-FI" w:eastAsia="fi-FI"/>
              </w:rPr>
            </w:pPr>
            <w:r w:rsidRPr="00045BD4">
              <w:rPr>
                <w:lang w:val="en-US" w:eastAsia="fi-FI"/>
              </w:rPr>
              <w:t>0</w:t>
            </w:r>
          </w:p>
        </w:tc>
      </w:tr>
      <w:tr w:rsidR="00BE61A8" w:rsidRPr="00045BD4" w14:paraId="74A5053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52A34F" w14:textId="77777777" w:rsidR="00BE61A8" w:rsidRPr="00045BD4" w:rsidRDefault="00BE61A8" w:rsidP="005A3AC3">
            <w:pPr>
              <w:pStyle w:val="TAC"/>
              <w:rPr>
                <w:lang w:val="fi-FI" w:eastAsia="fi-FI"/>
              </w:rPr>
            </w:pPr>
            <w:r w:rsidRPr="00045BD4">
              <w:rPr>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4B4FDCC0" w14:textId="77777777" w:rsidR="00BE61A8" w:rsidRPr="00045BD4" w:rsidRDefault="00BE61A8" w:rsidP="005A3AC3">
            <w:pPr>
              <w:pStyle w:val="TAC"/>
            </w:pPr>
            <w:r w:rsidRPr="00045BD4">
              <w:t>CA_n261G</w:t>
            </w:r>
          </w:p>
          <w:p w14:paraId="51D47D6D" w14:textId="77777777" w:rsidR="00BE61A8" w:rsidRPr="00045BD4" w:rsidRDefault="00BE61A8" w:rsidP="005A3AC3">
            <w:pPr>
              <w:pStyle w:val="TAC"/>
            </w:pPr>
            <w:r w:rsidRPr="00045BD4">
              <w:t>CA_n261H</w:t>
            </w:r>
          </w:p>
          <w:p w14:paraId="5FDCA9F8"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2F717419"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E7FB73A" w14:textId="77777777" w:rsidR="00BE61A8" w:rsidRPr="00045BD4" w:rsidRDefault="00BE61A8" w:rsidP="005A3AC3">
            <w:pPr>
              <w:pStyle w:val="TAC"/>
              <w:rPr>
                <w:lang w:val="fi-FI" w:eastAsia="fi-FI"/>
              </w:rPr>
            </w:pPr>
            <w:r w:rsidRPr="00045BD4">
              <w:rPr>
                <w:lang w:val="en-US" w:eastAsia="fi-FI"/>
              </w:rPr>
              <w:t>0</w:t>
            </w:r>
          </w:p>
        </w:tc>
      </w:tr>
      <w:tr w:rsidR="00BE61A8" w:rsidRPr="00045BD4" w14:paraId="1DD1E9A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C6AE7A" w14:textId="77777777" w:rsidR="00BE61A8" w:rsidRPr="00045BD4" w:rsidRDefault="00BE61A8" w:rsidP="005A3AC3">
            <w:pPr>
              <w:pStyle w:val="TAC"/>
              <w:rPr>
                <w:lang w:val="fi-FI" w:eastAsia="fi-FI"/>
              </w:rPr>
            </w:pPr>
            <w:r w:rsidRPr="00045BD4">
              <w:rPr>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56207CE0"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636F46"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7CB0985C" w14:textId="77777777" w:rsidR="00BE61A8" w:rsidRPr="00045BD4" w:rsidRDefault="00BE61A8" w:rsidP="005A3AC3">
            <w:pPr>
              <w:pStyle w:val="TAC"/>
              <w:rPr>
                <w:lang w:val="fi-FI" w:eastAsia="fi-FI"/>
              </w:rPr>
            </w:pPr>
            <w:r w:rsidRPr="00045BD4">
              <w:rPr>
                <w:lang w:val="en-US" w:eastAsia="fi-FI"/>
              </w:rPr>
              <w:t>0</w:t>
            </w:r>
          </w:p>
        </w:tc>
      </w:tr>
      <w:tr w:rsidR="00BE61A8" w:rsidRPr="00045BD4" w14:paraId="73862B6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FD5242" w14:textId="77777777" w:rsidR="00BE61A8" w:rsidRPr="00045BD4" w:rsidRDefault="00BE61A8" w:rsidP="005A3AC3">
            <w:pPr>
              <w:pStyle w:val="TAC"/>
              <w:rPr>
                <w:lang w:val="fi-FI" w:eastAsia="fi-FI"/>
              </w:rPr>
            </w:pPr>
            <w:r w:rsidRPr="00045BD4">
              <w:rPr>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949765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24E6CB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35AE1C73" w14:textId="77777777" w:rsidR="00BE61A8" w:rsidRPr="00045BD4" w:rsidRDefault="00BE61A8" w:rsidP="005A3AC3">
            <w:pPr>
              <w:pStyle w:val="TAC"/>
              <w:rPr>
                <w:lang w:val="fi-FI" w:eastAsia="fi-FI"/>
              </w:rPr>
            </w:pPr>
            <w:r w:rsidRPr="00045BD4">
              <w:rPr>
                <w:lang w:val="en-US" w:eastAsia="fi-FI"/>
              </w:rPr>
              <w:t>0</w:t>
            </w:r>
          </w:p>
        </w:tc>
      </w:tr>
      <w:tr w:rsidR="00BE61A8" w:rsidRPr="00045BD4" w14:paraId="5EDC6A4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3D4259" w14:textId="77777777" w:rsidR="00BE61A8" w:rsidRPr="00045BD4" w:rsidRDefault="00BE61A8" w:rsidP="005A3AC3">
            <w:pPr>
              <w:pStyle w:val="TAC"/>
              <w:rPr>
                <w:lang w:val="fi-FI" w:eastAsia="fi-FI"/>
              </w:rPr>
            </w:pPr>
            <w:r w:rsidRPr="00045BD4">
              <w:rPr>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3227487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12F77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7AAD211E" w14:textId="77777777" w:rsidR="00BE61A8" w:rsidRPr="00045BD4" w:rsidRDefault="00BE61A8" w:rsidP="005A3AC3">
            <w:pPr>
              <w:pStyle w:val="TAC"/>
              <w:rPr>
                <w:lang w:val="fi-FI" w:eastAsia="fi-FI"/>
              </w:rPr>
            </w:pPr>
            <w:r w:rsidRPr="00045BD4">
              <w:rPr>
                <w:lang w:val="en-US" w:eastAsia="fi-FI"/>
              </w:rPr>
              <w:t>0</w:t>
            </w:r>
          </w:p>
        </w:tc>
      </w:tr>
      <w:tr w:rsidR="00BE61A8" w:rsidRPr="00045BD4" w14:paraId="45D894B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E5A1F9" w14:textId="77777777" w:rsidR="00BE61A8" w:rsidRPr="00045BD4" w:rsidRDefault="00BE61A8" w:rsidP="005A3AC3">
            <w:pPr>
              <w:pStyle w:val="TAC"/>
              <w:rPr>
                <w:lang w:val="fi-FI" w:eastAsia="fi-FI"/>
              </w:rPr>
            </w:pPr>
            <w:r w:rsidRPr="00045BD4">
              <w:rPr>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2C839D2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1D1BD"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2482C4F" w14:textId="77777777" w:rsidR="00BE61A8" w:rsidRPr="00045BD4" w:rsidRDefault="00BE61A8" w:rsidP="005A3AC3">
            <w:pPr>
              <w:pStyle w:val="TAC"/>
              <w:rPr>
                <w:lang w:val="fi-FI" w:eastAsia="fi-FI"/>
              </w:rPr>
            </w:pPr>
            <w:r w:rsidRPr="00045BD4">
              <w:rPr>
                <w:lang w:val="en-US" w:eastAsia="fi-FI"/>
              </w:rPr>
              <w:t>0</w:t>
            </w:r>
          </w:p>
        </w:tc>
      </w:tr>
      <w:tr w:rsidR="00BE61A8" w:rsidRPr="00045BD4" w14:paraId="066DEC8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CDE4EF" w14:textId="77777777" w:rsidR="00BE61A8" w:rsidRPr="00045BD4" w:rsidRDefault="00BE61A8" w:rsidP="005A3AC3">
            <w:pPr>
              <w:pStyle w:val="TAC"/>
              <w:rPr>
                <w:lang w:val="fi-FI" w:eastAsia="fi-FI"/>
              </w:rPr>
            </w:pPr>
            <w:r w:rsidRPr="00045BD4">
              <w:rPr>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15D45DF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26C9D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5E192A05" w14:textId="77777777" w:rsidR="00BE61A8" w:rsidRPr="00045BD4" w:rsidRDefault="00BE61A8" w:rsidP="005A3AC3">
            <w:pPr>
              <w:pStyle w:val="TAC"/>
              <w:rPr>
                <w:lang w:val="fi-FI" w:eastAsia="fi-FI"/>
              </w:rPr>
            </w:pPr>
            <w:r w:rsidRPr="00045BD4">
              <w:rPr>
                <w:lang w:val="en-US" w:eastAsia="fi-FI"/>
              </w:rPr>
              <w:t>0</w:t>
            </w:r>
          </w:p>
        </w:tc>
      </w:tr>
      <w:tr w:rsidR="00BE61A8" w:rsidRPr="00045BD4" w14:paraId="14707D7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17509B" w14:textId="77777777" w:rsidR="00BE61A8" w:rsidRPr="00045BD4" w:rsidRDefault="00BE61A8" w:rsidP="005A3AC3">
            <w:pPr>
              <w:pStyle w:val="TAC"/>
              <w:rPr>
                <w:lang w:val="fi-FI" w:eastAsia="fi-FI"/>
              </w:rPr>
            </w:pPr>
            <w:r w:rsidRPr="00045BD4">
              <w:rPr>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137C1D2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78438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6FC284E0" w14:textId="77777777" w:rsidR="00BE61A8" w:rsidRPr="00045BD4" w:rsidRDefault="00BE61A8" w:rsidP="005A3AC3">
            <w:pPr>
              <w:pStyle w:val="TAC"/>
              <w:rPr>
                <w:lang w:val="fi-FI" w:eastAsia="fi-FI"/>
              </w:rPr>
            </w:pPr>
            <w:r w:rsidRPr="00045BD4">
              <w:rPr>
                <w:lang w:val="en-US" w:eastAsia="fi-FI"/>
              </w:rPr>
              <w:t>0</w:t>
            </w:r>
          </w:p>
        </w:tc>
      </w:tr>
      <w:tr w:rsidR="00BE61A8" w:rsidRPr="00045BD4" w14:paraId="45B7CC5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8ADE7B" w14:textId="77777777" w:rsidR="00BE61A8" w:rsidRPr="00045BD4" w:rsidRDefault="00BE61A8" w:rsidP="005A3AC3">
            <w:pPr>
              <w:pStyle w:val="TAC"/>
              <w:rPr>
                <w:lang w:val="fi-FI" w:eastAsia="fi-FI"/>
              </w:rPr>
            </w:pPr>
            <w:r w:rsidRPr="00045BD4">
              <w:rPr>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7C85E5C1"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37CC0B7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9E15CF4" w14:textId="77777777" w:rsidR="00BE61A8" w:rsidRPr="00045BD4" w:rsidRDefault="00BE61A8" w:rsidP="005A3AC3">
            <w:pPr>
              <w:pStyle w:val="TAC"/>
              <w:rPr>
                <w:lang w:val="fi-FI" w:eastAsia="fi-FI"/>
              </w:rPr>
            </w:pPr>
            <w:r>
              <w:rPr>
                <w:lang w:val="fi-FI" w:eastAsia="fi-FI"/>
              </w:rPr>
              <w:t>0</w:t>
            </w:r>
          </w:p>
        </w:tc>
      </w:tr>
      <w:tr w:rsidR="00BE61A8" w:rsidRPr="00045BD4" w14:paraId="3EBC908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27EFD1" w14:textId="77777777" w:rsidR="00BE61A8" w:rsidRPr="00045BD4" w:rsidRDefault="00BE61A8" w:rsidP="005A3AC3">
            <w:pPr>
              <w:pStyle w:val="TAC"/>
              <w:rPr>
                <w:lang w:val="fi-FI" w:eastAsia="fi-FI"/>
              </w:rPr>
            </w:pPr>
            <w:r w:rsidRPr="00045BD4">
              <w:rPr>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1227EB36"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207738A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8C4534E" w14:textId="77777777" w:rsidR="00BE61A8" w:rsidRPr="00045BD4" w:rsidRDefault="00BE61A8" w:rsidP="005A3AC3">
            <w:pPr>
              <w:pStyle w:val="TAC"/>
              <w:rPr>
                <w:lang w:val="fi-FI" w:eastAsia="fi-FI"/>
              </w:rPr>
            </w:pPr>
            <w:r w:rsidRPr="00045BD4">
              <w:rPr>
                <w:lang w:val="en-US" w:eastAsia="fi-FI"/>
              </w:rPr>
              <w:t>0</w:t>
            </w:r>
          </w:p>
        </w:tc>
      </w:tr>
      <w:tr w:rsidR="00BE61A8" w:rsidRPr="00045BD4" w14:paraId="653EB0A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009567" w14:textId="77777777" w:rsidR="00BE61A8" w:rsidRPr="00045BD4" w:rsidRDefault="00BE61A8" w:rsidP="005A3AC3">
            <w:pPr>
              <w:pStyle w:val="TAC"/>
              <w:rPr>
                <w:lang w:val="fi-FI" w:eastAsia="fi-FI"/>
              </w:rPr>
            </w:pPr>
            <w:r w:rsidRPr="00045BD4">
              <w:rPr>
                <w:lang w:eastAsia="fi-FI"/>
              </w:rPr>
              <w:t>CA_n261(A-H)</w:t>
            </w:r>
          </w:p>
        </w:tc>
        <w:tc>
          <w:tcPr>
            <w:tcW w:w="1701" w:type="dxa"/>
            <w:tcBorders>
              <w:top w:val="nil"/>
              <w:left w:val="nil"/>
              <w:bottom w:val="single" w:sz="4" w:space="0" w:color="auto"/>
              <w:right w:val="single" w:sz="4" w:space="0" w:color="auto"/>
            </w:tcBorders>
            <w:shd w:val="clear" w:color="auto" w:fill="auto"/>
            <w:hideMark/>
          </w:tcPr>
          <w:p w14:paraId="287089E1" w14:textId="77777777" w:rsidR="00BE61A8" w:rsidRPr="00045BD4" w:rsidRDefault="00BE61A8" w:rsidP="005A3AC3">
            <w:pPr>
              <w:pStyle w:val="TAC"/>
            </w:pPr>
            <w:r w:rsidRPr="00045BD4">
              <w:t>CA_n261G</w:t>
            </w:r>
          </w:p>
          <w:p w14:paraId="00664114"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6DDB428D"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F951476" w14:textId="77777777" w:rsidR="00BE61A8" w:rsidRPr="00045BD4" w:rsidRDefault="00BE61A8" w:rsidP="005A3AC3">
            <w:pPr>
              <w:pStyle w:val="TAC"/>
              <w:rPr>
                <w:lang w:val="fi-FI" w:eastAsia="fi-FI"/>
              </w:rPr>
            </w:pPr>
            <w:r w:rsidRPr="00045BD4">
              <w:rPr>
                <w:lang w:val="en-US" w:eastAsia="fi-FI"/>
              </w:rPr>
              <w:t>0</w:t>
            </w:r>
          </w:p>
        </w:tc>
      </w:tr>
      <w:tr w:rsidR="00BE61A8" w:rsidRPr="00045BD4" w14:paraId="0974A59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10CFDCB" w14:textId="77777777" w:rsidR="00BE61A8" w:rsidRPr="00045BD4" w:rsidRDefault="00BE61A8" w:rsidP="005A3AC3">
            <w:pPr>
              <w:pStyle w:val="TAC"/>
              <w:rPr>
                <w:lang w:val="fi-FI" w:eastAsia="fi-FI"/>
              </w:rPr>
            </w:pPr>
            <w:r w:rsidRPr="00045BD4">
              <w:rPr>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5A7134E1"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4406774D"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471B9D76" w14:textId="77777777" w:rsidR="00BE61A8" w:rsidRPr="00045BD4" w:rsidRDefault="00BE61A8" w:rsidP="005A3AC3">
            <w:pPr>
              <w:pStyle w:val="TAC"/>
              <w:rPr>
                <w:lang w:val="fi-FI" w:eastAsia="fi-FI"/>
              </w:rPr>
            </w:pPr>
            <w:r w:rsidRPr="00045BD4">
              <w:rPr>
                <w:lang w:val="en-US" w:eastAsia="fi-FI"/>
              </w:rPr>
              <w:t>0</w:t>
            </w:r>
          </w:p>
        </w:tc>
      </w:tr>
      <w:tr w:rsidR="00BE61A8" w:rsidRPr="00045BD4" w14:paraId="292907C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005C27" w14:textId="77777777" w:rsidR="00BE61A8" w:rsidRPr="00045BD4" w:rsidRDefault="00BE61A8" w:rsidP="005A3AC3">
            <w:pPr>
              <w:pStyle w:val="TAC"/>
              <w:rPr>
                <w:lang w:val="fi-FI" w:eastAsia="fi-FI"/>
              </w:rPr>
            </w:pPr>
            <w:r w:rsidRPr="00045BD4">
              <w:rPr>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37DC3203"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157781DF"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4BE0741" w14:textId="77777777" w:rsidR="00BE61A8" w:rsidRPr="00045BD4" w:rsidRDefault="00BE61A8" w:rsidP="005A3AC3">
            <w:pPr>
              <w:pStyle w:val="TAC"/>
              <w:rPr>
                <w:lang w:val="fi-FI" w:eastAsia="fi-FI"/>
              </w:rPr>
            </w:pPr>
            <w:r w:rsidRPr="00045BD4">
              <w:rPr>
                <w:lang w:val="en-US" w:eastAsia="fi-FI"/>
              </w:rPr>
              <w:t>0</w:t>
            </w:r>
          </w:p>
        </w:tc>
      </w:tr>
      <w:tr w:rsidR="00BE61A8" w:rsidRPr="00045BD4" w14:paraId="582B140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1C3BDB" w14:textId="77777777" w:rsidR="00BE61A8" w:rsidRPr="00045BD4" w:rsidRDefault="00BE61A8" w:rsidP="005A3AC3">
            <w:pPr>
              <w:pStyle w:val="TAC"/>
              <w:rPr>
                <w:lang w:val="fi-FI" w:eastAsia="fi-FI"/>
              </w:rPr>
            </w:pPr>
            <w:r w:rsidRPr="00045BD4">
              <w:rPr>
                <w:lang w:eastAsia="fi-FI"/>
              </w:rPr>
              <w:t>CA_n261(A-I)</w:t>
            </w:r>
          </w:p>
        </w:tc>
        <w:tc>
          <w:tcPr>
            <w:tcW w:w="1701" w:type="dxa"/>
            <w:tcBorders>
              <w:top w:val="nil"/>
              <w:left w:val="nil"/>
              <w:bottom w:val="single" w:sz="4" w:space="0" w:color="auto"/>
              <w:right w:val="single" w:sz="4" w:space="0" w:color="auto"/>
            </w:tcBorders>
            <w:shd w:val="clear" w:color="auto" w:fill="auto"/>
            <w:hideMark/>
          </w:tcPr>
          <w:p w14:paraId="2430FCE1" w14:textId="77777777" w:rsidR="00BE61A8" w:rsidRPr="00045BD4" w:rsidRDefault="00BE61A8" w:rsidP="005A3AC3">
            <w:pPr>
              <w:pStyle w:val="TAC"/>
            </w:pPr>
            <w:r w:rsidRPr="00045BD4">
              <w:t>CA_n261G</w:t>
            </w:r>
          </w:p>
          <w:p w14:paraId="0661FFAF" w14:textId="77777777" w:rsidR="00BE61A8" w:rsidRPr="00045BD4" w:rsidRDefault="00BE61A8" w:rsidP="005A3AC3">
            <w:pPr>
              <w:pStyle w:val="TAC"/>
            </w:pPr>
            <w:r w:rsidRPr="00045BD4">
              <w:t>CA_n261H</w:t>
            </w:r>
          </w:p>
          <w:p w14:paraId="789A9C09"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5E60FFB3"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3E6EBD" w14:textId="77777777" w:rsidR="00BE61A8" w:rsidRPr="00045BD4" w:rsidRDefault="00BE61A8" w:rsidP="005A3AC3">
            <w:pPr>
              <w:pStyle w:val="TAC"/>
              <w:rPr>
                <w:lang w:val="fi-FI" w:eastAsia="fi-FI"/>
              </w:rPr>
            </w:pPr>
            <w:r w:rsidRPr="00045BD4">
              <w:rPr>
                <w:lang w:val="en-US" w:eastAsia="fi-FI"/>
              </w:rPr>
              <w:t>0</w:t>
            </w:r>
          </w:p>
        </w:tc>
      </w:tr>
      <w:tr w:rsidR="00BE61A8" w:rsidRPr="00045BD4" w14:paraId="08888B9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AC9323" w14:textId="77777777" w:rsidR="00BE61A8" w:rsidRPr="00045BD4" w:rsidRDefault="00BE61A8" w:rsidP="005A3AC3">
            <w:pPr>
              <w:pStyle w:val="TAC"/>
              <w:rPr>
                <w:lang w:val="fi-FI" w:eastAsia="fi-FI"/>
              </w:rPr>
            </w:pPr>
            <w:r w:rsidRPr="00045BD4">
              <w:rPr>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02954E7B"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34F070F8"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072A9AFD" w14:textId="77777777" w:rsidR="00BE61A8" w:rsidRPr="00045BD4" w:rsidRDefault="00BE61A8" w:rsidP="005A3AC3">
            <w:pPr>
              <w:pStyle w:val="TAC"/>
              <w:rPr>
                <w:lang w:val="fi-FI" w:eastAsia="fi-FI"/>
              </w:rPr>
            </w:pPr>
            <w:r w:rsidRPr="00045BD4">
              <w:rPr>
                <w:lang w:val="en-US" w:eastAsia="fi-FI"/>
              </w:rPr>
              <w:t>0</w:t>
            </w:r>
          </w:p>
        </w:tc>
      </w:tr>
      <w:tr w:rsidR="00BE61A8" w:rsidRPr="00045BD4" w14:paraId="5705B93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5F013B" w14:textId="77777777" w:rsidR="00BE61A8" w:rsidRPr="00045BD4" w:rsidRDefault="00BE61A8" w:rsidP="005A3AC3">
            <w:pPr>
              <w:pStyle w:val="TAC"/>
              <w:rPr>
                <w:lang w:val="fi-FI" w:eastAsia="fi-FI"/>
              </w:rPr>
            </w:pPr>
            <w:r w:rsidRPr="00045BD4">
              <w:rPr>
                <w:lang w:eastAsia="fi-FI"/>
              </w:rPr>
              <w:t>CA_n261(A-J)</w:t>
            </w:r>
          </w:p>
        </w:tc>
        <w:tc>
          <w:tcPr>
            <w:tcW w:w="1701" w:type="dxa"/>
            <w:tcBorders>
              <w:top w:val="nil"/>
              <w:left w:val="nil"/>
              <w:bottom w:val="single" w:sz="4" w:space="0" w:color="auto"/>
              <w:right w:val="single" w:sz="4" w:space="0" w:color="auto"/>
            </w:tcBorders>
            <w:shd w:val="clear" w:color="auto" w:fill="auto"/>
            <w:hideMark/>
          </w:tcPr>
          <w:p w14:paraId="4CBF202E" w14:textId="77777777" w:rsidR="00BE61A8" w:rsidRPr="00045BD4" w:rsidRDefault="00BE61A8" w:rsidP="005A3AC3">
            <w:pPr>
              <w:pStyle w:val="TAC"/>
            </w:pPr>
            <w:r w:rsidRPr="00045BD4">
              <w:t>CA_n261G</w:t>
            </w:r>
          </w:p>
          <w:p w14:paraId="5B426657" w14:textId="77777777" w:rsidR="00BE61A8" w:rsidRPr="00045BD4" w:rsidRDefault="00BE61A8" w:rsidP="005A3AC3">
            <w:pPr>
              <w:pStyle w:val="TAC"/>
            </w:pPr>
            <w:r w:rsidRPr="00045BD4">
              <w:t>CA_n261H</w:t>
            </w:r>
          </w:p>
          <w:p w14:paraId="1D5D0B72"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158CE736"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598ED171" w14:textId="77777777" w:rsidR="00BE61A8" w:rsidRPr="00045BD4" w:rsidRDefault="00BE61A8" w:rsidP="005A3AC3">
            <w:pPr>
              <w:pStyle w:val="TAC"/>
              <w:rPr>
                <w:lang w:val="fi-FI" w:eastAsia="fi-FI"/>
              </w:rPr>
            </w:pPr>
            <w:r w:rsidRPr="00045BD4">
              <w:rPr>
                <w:lang w:val="en-US" w:eastAsia="fi-FI"/>
              </w:rPr>
              <w:t>0</w:t>
            </w:r>
          </w:p>
        </w:tc>
      </w:tr>
      <w:tr w:rsidR="00BE61A8" w:rsidRPr="00045BD4" w14:paraId="1D3B2DB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9E37D0" w14:textId="77777777" w:rsidR="00BE61A8" w:rsidRPr="00045BD4" w:rsidRDefault="00BE61A8" w:rsidP="005A3AC3">
            <w:pPr>
              <w:pStyle w:val="TAC"/>
              <w:rPr>
                <w:lang w:val="fi-FI" w:eastAsia="fi-FI"/>
              </w:rPr>
            </w:pPr>
            <w:r w:rsidRPr="00045BD4">
              <w:rPr>
                <w:lang w:eastAsia="fi-FI"/>
              </w:rPr>
              <w:t>CA_n261(A-K)</w:t>
            </w:r>
          </w:p>
        </w:tc>
        <w:tc>
          <w:tcPr>
            <w:tcW w:w="1701" w:type="dxa"/>
            <w:tcBorders>
              <w:top w:val="nil"/>
              <w:left w:val="nil"/>
              <w:bottom w:val="single" w:sz="4" w:space="0" w:color="auto"/>
              <w:right w:val="single" w:sz="4" w:space="0" w:color="auto"/>
            </w:tcBorders>
            <w:shd w:val="clear" w:color="auto" w:fill="auto"/>
            <w:hideMark/>
          </w:tcPr>
          <w:p w14:paraId="7DCFE413" w14:textId="77777777" w:rsidR="00BE61A8" w:rsidRPr="00045BD4" w:rsidRDefault="00BE61A8" w:rsidP="005A3AC3">
            <w:pPr>
              <w:pStyle w:val="TAC"/>
            </w:pPr>
            <w:r w:rsidRPr="00045BD4">
              <w:t>CA_n261G</w:t>
            </w:r>
          </w:p>
          <w:p w14:paraId="2B6DB1FA" w14:textId="77777777" w:rsidR="00BE61A8" w:rsidRPr="00045BD4" w:rsidRDefault="00BE61A8" w:rsidP="005A3AC3">
            <w:pPr>
              <w:pStyle w:val="TAC"/>
            </w:pPr>
            <w:r w:rsidRPr="00045BD4">
              <w:t>CA_n261H</w:t>
            </w:r>
          </w:p>
          <w:p w14:paraId="2A518E13"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15C448F8"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630124F" w14:textId="77777777" w:rsidR="00BE61A8" w:rsidRPr="00045BD4" w:rsidRDefault="00BE61A8" w:rsidP="005A3AC3">
            <w:pPr>
              <w:pStyle w:val="TAC"/>
              <w:rPr>
                <w:lang w:val="fi-FI" w:eastAsia="fi-FI"/>
              </w:rPr>
            </w:pPr>
            <w:r w:rsidRPr="00045BD4">
              <w:rPr>
                <w:lang w:val="en-US" w:eastAsia="fi-FI"/>
              </w:rPr>
              <w:t>0</w:t>
            </w:r>
          </w:p>
        </w:tc>
      </w:tr>
      <w:tr w:rsidR="00BE61A8" w:rsidRPr="00045BD4" w14:paraId="630A9FD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025607EC" w14:textId="77777777" w:rsidR="00BE61A8" w:rsidRPr="00045BD4" w:rsidRDefault="00BE61A8" w:rsidP="005A3AC3">
            <w:pPr>
              <w:pStyle w:val="TAC"/>
              <w:rPr>
                <w:lang w:eastAsia="fi-FI"/>
              </w:rPr>
            </w:pPr>
            <w:r w:rsidRPr="00045BD4">
              <w:t>CA_n261(A-L)</w:t>
            </w:r>
          </w:p>
        </w:tc>
        <w:tc>
          <w:tcPr>
            <w:tcW w:w="1701" w:type="dxa"/>
            <w:tcBorders>
              <w:top w:val="nil"/>
              <w:left w:val="nil"/>
              <w:bottom w:val="single" w:sz="4" w:space="0" w:color="auto"/>
              <w:right w:val="single" w:sz="4" w:space="0" w:color="auto"/>
            </w:tcBorders>
            <w:shd w:val="clear" w:color="auto" w:fill="auto"/>
          </w:tcPr>
          <w:p w14:paraId="397AA9EC" w14:textId="77777777" w:rsidR="00BE61A8" w:rsidRPr="00045BD4" w:rsidRDefault="00BE61A8" w:rsidP="005A3AC3">
            <w:pPr>
              <w:pStyle w:val="TAC"/>
            </w:pPr>
            <w:r w:rsidRPr="00045BD4">
              <w:t>CA_n261A</w:t>
            </w:r>
          </w:p>
          <w:p w14:paraId="31D59DA0" w14:textId="77777777" w:rsidR="00BE61A8" w:rsidRPr="00045BD4" w:rsidRDefault="00BE61A8" w:rsidP="005A3AC3">
            <w:pPr>
              <w:pStyle w:val="TAC"/>
            </w:pPr>
            <w:r w:rsidRPr="00045BD4">
              <w:t>CA_n261G</w:t>
            </w:r>
          </w:p>
          <w:p w14:paraId="6B0CDA44" w14:textId="77777777" w:rsidR="00BE61A8" w:rsidRPr="00045BD4" w:rsidRDefault="00BE61A8" w:rsidP="005A3AC3">
            <w:pPr>
              <w:pStyle w:val="TAC"/>
            </w:pPr>
            <w:r w:rsidRPr="00045BD4">
              <w:t>CA_n261H</w:t>
            </w:r>
          </w:p>
          <w:p w14:paraId="671E460E" w14:textId="77777777" w:rsidR="00BE61A8" w:rsidRPr="00045BD4" w:rsidRDefault="00BE61A8" w:rsidP="005A3AC3">
            <w:pPr>
              <w:pStyle w:val="TAC"/>
            </w:pPr>
            <w:r w:rsidRPr="00045BD4">
              <w:t>CA_n261I</w:t>
            </w:r>
          </w:p>
        </w:tc>
        <w:tc>
          <w:tcPr>
            <w:tcW w:w="2268" w:type="dxa"/>
            <w:tcBorders>
              <w:top w:val="nil"/>
              <w:left w:val="nil"/>
              <w:bottom w:val="single" w:sz="4" w:space="0" w:color="auto"/>
              <w:right w:val="single" w:sz="4" w:space="0" w:color="auto"/>
            </w:tcBorders>
            <w:shd w:val="clear" w:color="auto" w:fill="auto"/>
          </w:tcPr>
          <w:p w14:paraId="0F7281E6" w14:textId="77777777" w:rsidR="00BE61A8" w:rsidRPr="00045BD4" w:rsidRDefault="00BE61A8" w:rsidP="005A3AC3">
            <w:pPr>
              <w:pStyle w:val="TAC"/>
              <w:rPr>
                <w:lang w:val="en-US"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tcPr>
          <w:p w14:paraId="36EDFCDE" w14:textId="77777777" w:rsidR="00BE61A8" w:rsidRPr="00045BD4" w:rsidRDefault="00BE61A8" w:rsidP="005A3AC3">
            <w:pPr>
              <w:pStyle w:val="TAC"/>
              <w:rPr>
                <w:lang w:val="en-US" w:eastAsia="fi-FI"/>
              </w:rPr>
            </w:pPr>
            <w:r w:rsidRPr="00045BD4">
              <w:rPr>
                <w:lang w:val="en-US" w:eastAsia="fi-FI"/>
              </w:rPr>
              <w:t>0</w:t>
            </w:r>
          </w:p>
        </w:tc>
      </w:tr>
      <w:tr w:rsidR="00BE61A8" w:rsidRPr="00045BD4" w14:paraId="58B239C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A32173" w14:textId="77777777" w:rsidR="00BE61A8" w:rsidRPr="00045BD4" w:rsidRDefault="00BE61A8" w:rsidP="005A3AC3">
            <w:pPr>
              <w:pStyle w:val="TAC"/>
              <w:rPr>
                <w:lang w:val="fi-FI" w:eastAsia="fi-FI"/>
              </w:rPr>
            </w:pPr>
            <w:r w:rsidRPr="00045BD4">
              <w:rPr>
                <w:lang w:eastAsia="fi-FI"/>
              </w:rPr>
              <w:t>CA_n261(A-O)</w:t>
            </w:r>
          </w:p>
        </w:tc>
        <w:tc>
          <w:tcPr>
            <w:tcW w:w="1701" w:type="dxa"/>
            <w:tcBorders>
              <w:top w:val="nil"/>
              <w:left w:val="nil"/>
              <w:bottom w:val="single" w:sz="4" w:space="0" w:color="auto"/>
              <w:right w:val="single" w:sz="4" w:space="0" w:color="auto"/>
            </w:tcBorders>
            <w:shd w:val="clear" w:color="auto" w:fill="auto"/>
            <w:hideMark/>
          </w:tcPr>
          <w:p w14:paraId="7246F58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46BB40"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F8A5380" w14:textId="77777777" w:rsidR="00BE61A8" w:rsidRPr="00045BD4" w:rsidRDefault="00BE61A8" w:rsidP="005A3AC3">
            <w:pPr>
              <w:pStyle w:val="TAC"/>
              <w:rPr>
                <w:lang w:val="fi-FI" w:eastAsia="fi-FI"/>
              </w:rPr>
            </w:pPr>
            <w:r w:rsidRPr="00045BD4">
              <w:rPr>
                <w:lang w:val="en-US" w:eastAsia="fi-FI"/>
              </w:rPr>
              <w:t>0</w:t>
            </w:r>
          </w:p>
        </w:tc>
      </w:tr>
      <w:tr w:rsidR="00BE61A8" w:rsidRPr="00045BD4" w14:paraId="68C0E06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5E7C4D" w14:textId="77777777" w:rsidR="00BE61A8" w:rsidRPr="00045BD4" w:rsidRDefault="00BE61A8" w:rsidP="005A3AC3">
            <w:pPr>
              <w:pStyle w:val="TAC"/>
              <w:rPr>
                <w:lang w:val="fi-FI" w:eastAsia="fi-FI"/>
              </w:rPr>
            </w:pPr>
            <w:r w:rsidRPr="00045BD4">
              <w:rPr>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6BD371F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C8AC7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28DE618" w14:textId="77777777" w:rsidR="00BE61A8" w:rsidRPr="00045BD4" w:rsidRDefault="00BE61A8" w:rsidP="005A3AC3">
            <w:pPr>
              <w:pStyle w:val="TAC"/>
              <w:rPr>
                <w:lang w:val="fi-FI" w:eastAsia="fi-FI"/>
              </w:rPr>
            </w:pPr>
            <w:r w:rsidRPr="00045BD4">
              <w:rPr>
                <w:lang w:val="en-US" w:eastAsia="fi-FI"/>
              </w:rPr>
              <w:t>0</w:t>
            </w:r>
          </w:p>
        </w:tc>
      </w:tr>
      <w:tr w:rsidR="00BE61A8" w:rsidRPr="00045BD4" w14:paraId="71493E6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E171A" w14:textId="77777777" w:rsidR="00BE61A8" w:rsidRPr="00045BD4" w:rsidRDefault="00BE61A8" w:rsidP="005A3AC3">
            <w:pPr>
              <w:pStyle w:val="TAC"/>
              <w:rPr>
                <w:lang w:val="fi-FI" w:eastAsia="fi-FI"/>
              </w:rPr>
            </w:pPr>
            <w:r w:rsidRPr="00045BD4">
              <w:rPr>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7C791D0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D5C8F68"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72F66338" w14:textId="77777777" w:rsidR="00BE61A8" w:rsidRPr="00045BD4" w:rsidRDefault="00BE61A8" w:rsidP="005A3AC3">
            <w:pPr>
              <w:pStyle w:val="TAC"/>
              <w:rPr>
                <w:lang w:val="fi-FI" w:eastAsia="fi-FI"/>
              </w:rPr>
            </w:pPr>
            <w:r w:rsidRPr="00045BD4">
              <w:rPr>
                <w:lang w:val="en-US" w:eastAsia="fi-FI"/>
              </w:rPr>
              <w:t>0</w:t>
            </w:r>
          </w:p>
        </w:tc>
      </w:tr>
      <w:tr w:rsidR="00BE61A8" w:rsidRPr="00045BD4" w14:paraId="6FD2D9F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EBADFE" w14:textId="77777777" w:rsidR="00BE61A8" w:rsidRPr="00045BD4" w:rsidRDefault="00BE61A8" w:rsidP="005A3AC3">
            <w:pPr>
              <w:pStyle w:val="TAC"/>
              <w:rPr>
                <w:lang w:val="fi-FI" w:eastAsia="fi-FI"/>
              </w:rPr>
            </w:pPr>
            <w:r w:rsidRPr="00045BD4">
              <w:rPr>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697EA22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A1F3A1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5B0527C0" w14:textId="77777777" w:rsidR="00BE61A8" w:rsidRPr="00045BD4" w:rsidRDefault="00BE61A8" w:rsidP="005A3AC3">
            <w:pPr>
              <w:pStyle w:val="TAC"/>
              <w:rPr>
                <w:lang w:val="fi-FI" w:eastAsia="fi-FI"/>
              </w:rPr>
            </w:pPr>
            <w:r w:rsidRPr="00045BD4">
              <w:rPr>
                <w:lang w:val="en-US" w:eastAsia="fi-FI"/>
              </w:rPr>
              <w:t>0</w:t>
            </w:r>
          </w:p>
        </w:tc>
      </w:tr>
      <w:tr w:rsidR="00BE61A8" w:rsidRPr="00045BD4" w14:paraId="371A4AD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01A05" w14:textId="77777777" w:rsidR="00BE61A8" w:rsidRPr="00045BD4" w:rsidRDefault="00BE61A8" w:rsidP="005A3AC3">
            <w:pPr>
              <w:pStyle w:val="TAC"/>
              <w:rPr>
                <w:lang w:val="fi-FI" w:eastAsia="fi-FI"/>
              </w:rPr>
            </w:pPr>
            <w:r w:rsidRPr="00045BD4">
              <w:rPr>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29F2E41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2541FC"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E615583" w14:textId="77777777" w:rsidR="00BE61A8" w:rsidRPr="00045BD4" w:rsidRDefault="00BE61A8" w:rsidP="005A3AC3">
            <w:pPr>
              <w:pStyle w:val="TAC"/>
              <w:rPr>
                <w:lang w:val="fi-FI" w:eastAsia="fi-FI"/>
              </w:rPr>
            </w:pPr>
            <w:r w:rsidRPr="00045BD4">
              <w:rPr>
                <w:lang w:val="en-US" w:eastAsia="fi-FI"/>
              </w:rPr>
              <w:t>0</w:t>
            </w:r>
          </w:p>
        </w:tc>
      </w:tr>
      <w:tr w:rsidR="00BE61A8" w:rsidRPr="00045BD4" w14:paraId="078BC3B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B53807" w14:textId="77777777" w:rsidR="00BE61A8" w:rsidRPr="00045BD4" w:rsidRDefault="00BE61A8" w:rsidP="005A3AC3">
            <w:pPr>
              <w:pStyle w:val="TAC"/>
              <w:rPr>
                <w:lang w:val="fi-FI" w:eastAsia="fi-FI"/>
              </w:rPr>
            </w:pPr>
            <w:r w:rsidRPr="00045BD4">
              <w:rPr>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713320E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1835A19"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372452DD" w14:textId="77777777" w:rsidR="00BE61A8" w:rsidRPr="00045BD4" w:rsidRDefault="00BE61A8" w:rsidP="005A3AC3">
            <w:pPr>
              <w:pStyle w:val="TAC"/>
              <w:rPr>
                <w:lang w:val="fi-FI" w:eastAsia="fi-FI"/>
              </w:rPr>
            </w:pPr>
            <w:r w:rsidRPr="00045BD4">
              <w:rPr>
                <w:lang w:val="en-US" w:eastAsia="fi-FI"/>
              </w:rPr>
              <w:t>0</w:t>
            </w:r>
          </w:p>
        </w:tc>
      </w:tr>
      <w:tr w:rsidR="00BE61A8" w:rsidRPr="00045BD4" w14:paraId="7E74899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DF7495" w14:textId="77777777" w:rsidR="00BE61A8" w:rsidRPr="00045BD4" w:rsidRDefault="00BE61A8" w:rsidP="005A3AC3">
            <w:pPr>
              <w:pStyle w:val="TAC"/>
              <w:rPr>
                <w:lang w:val="fi-FI" w:eastAsia="fi-FI"/>
              </w:rPr>
            </w:pPr>
            <w:r w:rsidRPr="00045BD4">
              <w:rPr>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728847B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339A7B"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63BA55A5" w14:textId="77777777" w:rsidR="00BE61A8" w:rsidRPr="00045BD4" w:rsidRDefault="00BE61A8" w:rsidP="005A3AC3">
            <w:pPr>
              <w:pStyle w:val="TAC"/>
              <w:rPr>
                <w:lang w:val="fi-FI" w:eastAsia="fi-FI"/>
              </w:rPr>
            </w:pPr>
            <w:r w:rsidRPr="00045BD4">
              <w:rPr>
                <w:lang w:val="en-US" w:eastAsia="fi-FI"/>
              </w:rPr>
              <w:t>0</w:t>
            </w:r>
          </w:p>
        </w:tc>
      </w:tr>
      <w:tr w:rsidR="00BE61A8" w:rsidRPr="00045BD4" w14:paraId="3BEB9A3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7D00A60" w14:textId="77777777" w:rsidR="00BE61A8" w:rsidRPr="00045BD4" w:rsidRDefault="00BE61A8" w:rsidP="005A3AC3">
            <w:pPr>
              <w:pStyle w:val="TAC"/>
              <w:rPr>
                <w:lang w:val="fi-FI" w:eastAsia="fi-FI"/>
              </w:rPr>
            </w:pPr>
            <w:r w:rsidRPr="00045BD4">
              <w:rPr>
                <w:lang w:eastAsia="fi-FI"/>
              </w:rPr>
              <w:t>CA_n261(A-P)</w:t>
            </w:r>
          </w:p>
        </w:tc>
        <w:tc>
          <w:tcPr>
            <w:tcW w:w="1701" w:type="dxa"/>
            <w:tcBorders>
              <w:top w:val="nil"/>
              <w:left w:val="nil"/>
              <w:bottom w:val="single" w:sz="4" w:space="0" w:color="auto"/>
              <w:right w:val="single" w:sz="4" w:space="0" w:color="auto"/>
            </w:tcBorders>
            <w:shd w:val="clear" w:color="auto" w:fill="auto"/>
            <w:hideMark/>
          </w:tcPr>
          <w:p w14:paraId="632AE38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66DBDF"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80DFE90" w14:textId="77777777" w:rsidR="00BE61A8" w:rsidRPr="00045BD4" w:rsidRDefault="00BE61A8" w:rsidP="005A3AC3">
            <w:pPr>
              <w:pStyle w:val="TAC"/>
              <w:rPr>
                <w:lang w:val="fi-FI" w:eastAsia="fi-FI"/>
              </w:rPr>
            </w:pPr>
            <w:r w:rsidRPr="00045BD4">
              <w:rPr>
                <w:lang w:val="en-US" w:eastAsia="fi-FI"/>
              </w:rPr>
              <w:t>0</w:t>
            </w:r>
          </w:p>
        </w:tc>
      </w:tr>
      <w:tr w:rsidR="00BE61A8" w:rsidRPr="00045BD4" w14:paraId="6E29F37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887A96" w14:textId="77777777" w:rsidR="00BE61A8" w:rsidRPr="00045BD4" w:rsidRDefault="00BE61A8" w:rsidP="005A3AC3">
            <w:pPr>
              <w:pStyle w:val="TAC"/>
              <w:rPr>
                <w:lang w:val="fi-FI" w:eastAsia="fi-FI"/>
              </w:rPr>
            </w:pPr>
            <w:r w:rsidRPr="00045BD4">
              <w:rPr>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06D3AC5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86D235"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C3AFDDE" w14:textId="77777777" w:rsidR="00BE61A8" w:rsidRPr="00045BD4" w:rsidRDefault="00BE61A8" w:rsidP="005A3AC3">
            <w:pPr>
              <w:pStyle w:val="TAC"/>
              <w:rPr>
                <w:lang w:val="fi-FI" w:eastAsia="fi-FI"/>
              </w:rPr>
            </w:pPr>
            <w:r w:rsidRPr="00045BD4">
              <w:rPr>
                <w:lang w:val="en-US" w:eastAsia="fi-FI"/>
              </w:rPr>
              <w:t>0</w:t>
            </w:r>
          </w:p>
        </w:tc>
      </w:tr>
      <w:tr w:rsidR="00BE61A8" w:rsidRPr="00045BD4" w14:paraId="4776832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6EA61D" w14:textId="77777777" w:rsidR="00BE61A8" w:rsidRPr="00045BD4" w:rsidRDefault="00BE61A8" w:rsidP="005A3AC3">
            <w:pPr>
              <w:pStyle w:val="TAC"/>
              <w:rPr>
                <w:lang w:val="fi-FI" w:eastAsia="fi-FI"/>
              </w:rPr>
            </w:pPr>
            <w:r w:rsidRPr="00045BD4">
              <w:rPr>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1E7827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8530EE"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5B2CD30" w14:textId="77777777" w:rsidR="00BE61A8" w:rsidRPr="00045BD4" w:rsidRDefault="00BE61A8" w:rsidP="005A3AC3">
            <w:pPr>
              <w:pStyle w:val="TAC"/>
              <w:rPr>
                <w:lang w:val="fi-FI" w:eastAsia="fi-FI"/>
              </w:rPr>
            </w:pPr>
            <w:r w:rsidRPr="00045BD4">
              <w:rPr>
                <w:lang w:val="en-US" w:eastAsia="fi-FI"/>
              </w:rPr>
              <w:t>0</w:t>
            </w:r>
          </w:p>
        </w:tc>
      </w:tr>
      <w:tr w:rsidR="00BE61A8" w:rsidRPr="00045BD4" w14:paraId="407CA32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924B68" w14:textId="77777777" w:rsidR="00BE61A8" w:rsidRPr="00045BD4" w:rsidRDefault="00BE61A8" w:rsidP="005A3AC3">
            <w:pPr>
              <w:pStyle w:val="TAC"/>
              <w:rPr>
                <w:lang w:val="fi-FI" w:eastAsia="fi-FI"/>
              </w:rPr>
            </w:pPr>
            <w:r w:rsidRPr="00045BD4">
              <w:rPr>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0F639F4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BE195F1"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8423F21" w14:textId="77777777" w:rsidR="00BE61A8" w:rsidRPr="00045BD4" w:rsidRDefault="00BE61A8" w:rsidP="005A3AC3">
            <w:pPr>
              <w:pStyle w:val="TAC"/>
              <w:rPr>
                <w:lang w:val="fi-FI" w:eastAsia="fi-FI"/>
              </w:rPr>
            </w:pPr>
            <w:r w:rsidRPr="00045BD4">
              <w:rPr>
                <w:lang w:val="en-US" w:eastAsia="fi-FI"/>
              </w:rPr>
              <w:t>0</w:t>
            </w:r>
          </w:p>
        </w:tc>
      </w:tr>
      <w:tr w:rsidR="00BE61A8" w:rsidRPr="00045BD4" w14:paraId="2AF4B9D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8B60DE" w14:textId="77777777" w:rsidR="00BE61A8" w:rsidRPr="00045BD4" w:rsidRDefault="00BE61A8" w:rsidP="005A3AC3">
            <w:pPr>
              <w:pStyle w:val="TAC"/>
              <w:rPr>
                <w:lang w:val="fi-FI" w:eastAsia="fi-FI"/>
              </w:rPr>
            </w:pPr>
            <w:r w:rsidRPr="00045BD4">
              <w:rPr>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60FCE62"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076D661D"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AF31837" w14:textId="77777777" w:rsidR="00BE61A8" w:rsidRPr="00045BD4" w:rsidRDefault="00BE61A8" w:rsidP="005A3AC3">
            <w:pPr>
              <w:pStyle w:val="TAC"/>
              <w:rPr>
                <w:lang w:val="fi-FI" w:eastAsia="fi-FI"/>
              </w:rPr>
            </w:pPr>
            <w:r w:rsidRPr="00045BD4">
              <w:rPr>
                <w:lang w:val="en-US" w:eastAsia="fi-FI"/>
              </w:rPr>
              <w:t>0</w:t>
            </w:r>
          </w:p>
        </w:tc>
      </w:tr>
      <w:tr w:rsidR="00BE61A8" w:rsidRPr="00045BD4" w14:paraId="37F0068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8B42DB" w14:textId="77777777" w:rsidR="00BE61A8" w:rsidRPr="00045BD4" w:rsidRDefault="00BE61A8" w:rsidP="005A3AC3">
            <w:pPr>
              <w:pStyle w:val="TAC"/>
              <w:rPr>
                <w:lang w:val="fi-FI" w:eastAsia="fi-FI"/>
              </w:rPr>
            </w:pPr>
            <w:r w:rsidRPr="00045BD4">
              <w:rPr>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3E9090CB" w14:textId="77777777" w:rsidR="00BE61A8" w:rsidRPr="00045BD4" w:rsidRDefault="00BE61A8" w:rsidP="005A3AC3">
            <w:pPr>
              <w:pStyle w:val="TAC"/>
            </w:pPr>
            <w:r w:rsidRPr="00045BD4">
              <w:t>CA_n261G</w:t>
            </w:r>
          </w:p>
          <w:p w14:paraId="4B0F8F4A"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2EF8F807"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04FFED5" w14:textId="77777777" w:rsidR="00BE61A8" w:rsidRPr="00045BD4" w:rsidRDefault="00BE61A8" w:rsidP="005A3AC3">
            <w:pPr>
              <w:pStyle w:val="TAC"/>
              <w:rPr>
                <w:lang w:val="fi-FI" w:eastAsia="fi-FI"/>
              </w:rPr>
            </w:pPr>
            <w:r w:rsidRPr="00045BD4">
              <w:rPr>
                <w:lang w:val="en-US" w:eastAsia="fi-FI"/>
              </w:rPr>
              <w:t>0</w:t>
            </w:r>
          </w:p>
        </w:tc>
      </w:tr>
      <w:tr w:rsidR="00BE61A8" w:rsidRPr="00045BD4" w14:paraId="1F3BDE6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361D2B" w14:textId="77777777" w:rsidR="00BE61A8" w:rsidRPr="00045BD4" w:rsidRDefault="00BE61A8" w:rsidP="005A3AC3">
            <w:pPr>
              <w:pStyle w:val="TAC"/>
              <w:rPr>
                <w:lang w:val="fi-FI" w:eastAsia="fi-FI"/>
              </w:rPr>
            </w:pPr>
            <w:r w:rsidRPr="00045BD4">
              <w:rPr>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D09A4BB" w14:textId="77777777" w:rsidR="00BE61A8" w:rsidRPr="00045BD4" w:rsidRDefault="00BE61A8" w:rsidP="005A3AC3">
            <w:pPr>
              <w:pStyle w:val="TAC"/>
            </w:pPr>
            <w:r w:rsidRPr="00045BD4">
              <w:t>CA_n261G</w:t>
            </w:r>
          </w:p>
          <w:p w14:paraId="060176EC" w14:textId="77777777" w:rsidR="00BE61A8" w:rsidRPr="00045BD4" w:rsidRDefault="00BE61A8" w:rsidP="005A3AC3">
            <w:pPr>
              <w:pStyle w:val="TAC"/>
            </w:pPr>
            <w:r w:rsidRPr="00045BD4">
              <w:t>CA_n261H</w:t>
            </w:r>
          </w:p>
          <w:p w14:paraId="013BFF2D"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75B900BD"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555E56FC" w14:textId="77777777" w:rsidR="00BE61A8" w:rsidRPr="00045BD4" w:rsidRDefault="00BE61A8" w:rsidP="005A3AC3">
            <w:pPr>
              <w:pStyle w:val="TAC"/>
              <w:rPr>
                <w:lang w:val="fi-FI" w:eastAsia="fi-FI"/>
              </w:rPr>
            </w:pPr>
            <w:r w:rsidRPr="00045BD4">
              <w:rPr>
                <w:lang w:val="en-US" w:eastAsia="fi-FI"/>
              </w:rPr>
              <w:t>0</w:t>
            </w:r>
          </w:p>
        </w:tc>
      </w:tr>
      <w:tr w:rsidR="00BE61A8" w:rsidRPr="00045BD4" w14:paraId="4D2737E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CF3176" w14:textId="77777777" w:rsidR="00BE61A8" w:rsidRPr="00045BD4" w:rsidRDefault="00BE61A8" w:rsidP="005A3AC3">
            <w:pPr>
              <w:pStyle w:val="TAC"/>
              <w:rPr>
                <w:lang w:val="fi-FI" w:eastAsia="fi-FI"/>
              </w:rPr>
            </w:pPr>
            <w:r w:rsidRPr="00045BD4">
              <w:rPr>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65A9703B"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304364A5"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478E649" w14:textId="77777777" w:rsidR="00BE61A8" w:rsidRPr="00045BD4" w:rsidRDefault="00BE61A8" w:rsidP="005A3AC3">
            <w:pPr>
              <w:pStyle w:val="TAC"/>
              <w:rPr>
                <w:lang w:val="fi-FI" w:eastAsia="fi-FI"/>
              </w:rPr>
            </w:pPr>
            <w:r w:rsidRPr="00045BD4">
              <w:rPr>
                <w:lang w:val="en-US" w:eastAsia="fi-FI"/>
              </w:rPr>
              <w:t>0</w:t>
            </w:r>
          </w:p>
        </w:tc>
      </w:tr>
      <w:tr w:rsidR="00BE61A8" w:rsidRPr="00045BD4" w14:paraId="253D27B1"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498EB17" w14:textId="77777777" w:rsidR="00BE61A8" w:rsidRPr="00045BD4" w:rsidRDefault="00BE61A8" w:rsidP="005A3AC3">
            <w:pPr>
              <w:pStyle w:val="TAC"/>
              <w:rPr>
                <w:lang w:val="fi-FI" w:eastAsia="fi-FI"/>
              </w:rPr>
            </w:pPr>
            <w:r w:rsidRPr="00045BD4">
              <w:rPr>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97FBE74" w14:textId="77777777" w:rsidR="00BE61A8" w:rsidRPr="00045BD4" w:rsidRDefault="00BE61A8" w:rsidP="005A3AC3">
            <w:pPr>
              <w:pStyle w:val="TAC"/>
              <w:rPr>
                <w:lang w:val="fi-FI" w:eastAsia="fi-FI"/>
              </w:rPr>
            </w:pPr>
            <w:r w:rsidRPr="00045BD4">
              <w:rPr>
                <w:lang w:eastAsia="fi-FI"/>
              </w:rPr>
              <w:t>CA_n261D 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BA2D9A" w14:textId="77777777" w:rsidR="00BE61A8" w:rsidRPr="00045BD4" w:rsidRDefault="00BE61A8" w:rsidP="005A3AC3">
            <w:pPr>
              <w:pStyle w:val="TAC"/>
              <w:rPr>
                <w:lang w:val="fi-FI" w:eastAsia="fi-FI"/>
              </w:rPr>
            </w:pPr>
            <w:r w:rsidRPr="00045BD4">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5742F09" w14:textId="77777777" w:rsidR="00BE61A8" w:rsidRPr="00045BD4" w:rsidRDefault="00BE61A8" w:rsidP="005A3AC3">
            <w:pPr>
              <w:pStyle w:val="TAC"/>
              <w:rPr>
                <w:lang w:val="fi-FI" w:eastAsia="fi-FI"/>
              </w:rPr>
            </w:pPr>
            <w:r w:rsidRPr="00045BD4">
              <w:rPr>
                <w:lang w:val="en-US" w:eastAsia="fi-FI"/>
              </w:rPr>
              <w:t>0</w:t>
            </w:r>
          </w:p>
        </w:tc>
      </w:tr>
      <w:tr w:rsidR="00BE61A8" w:rsidRPr="00045BD4" w14:paraId="476C50E9"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628665A"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6EB5540"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D3247D3"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CFA3FBF" w14:textId="77777777" w:rsidR="00BE61A8" w:rsidRPr="00045BD4" w:rsidRDefault="00BE61A8" w:rsidP="005A3AC3">
            <w:pPr>
              <w:pStyle w:val="TAC"/>
              <w:rPr>
                <w:lang w:val="fi-FI" w:eastAsia="fi-FI"/>
              </w:rPr>
            </w:pPr>
          </w:p>
        </w:tc>
      </w:tr>
      <w:tr w:rsidR="00BE61A8" w:rsidRPr="00045BD4" w14:paraId="458277D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168E246" w14:textId="77777777" w:rsidR="00BE61A8" w:rsidRPr="00045BD4" w:rsidRDefault="00BE61A8" w:rsidP="005A3AC3">
            <w:pPr>
              <w:pStyle w:val="TAC"/>
              <w:rPr>
                <w:lang w:val="fi-FI" w:eastAsia="fi-FI"/>
              </w:rPr>
            </w:pPr>
            <w:r w:rsidRPr="00045BD4">
              <w:rPr>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FBD52EC" w14:textId="77777777" w:rsidR="00BE61A8" w:rsidRPr="00045BD4" w:rsidRDefault="00BE61A8" w:rsidP="005A3AC3">
            <w:pPr>
              <w:pStyle w:val="TAC"/>
              <w:rPr>
                <w:lang w:val="fi-FI" w:eastAsia="fi-FI"/>
              </w:rPr>
            </w:pPr>
            <w:r w:rsidRPr="00045BD4">
              <w:rPr>
                <w:lang w:eastAsia="fi-FI"/>
              </w:rPr>
              <w:t>CA_n261D 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D230A1E" w14:textId="77777777" w:rsidR="00BE61A8" w:rsidRPr="00045BD4" w:rsidRDefault="00BE61A8" w:rsidP="005A3AC3">
            <w:pPr>
              <w:pStyle w:val="TAC"/>
              <w:rPr>
                <w:lang w:val="fi-FI" w:eastAsia="fi-FI"/>
              </w:rPr>
            </w:pPr>
            <w:r w:rsidRPr="00045BD4">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447E755" w14:textId="77777777" w:rsidR="00BE61A8" w:rsidRPr="00045BD4" w:rsidRDefault="00BE61A8" w:rsidP="005A3AC3">
            <w:pPr>
              <w:pStyle w:val="TAC"/>
              <w:rPr>
                <w:lang w:val="fi-FI" w:eastAsia="fi-FI"/>
              </w:rPr>
            </w:pPr>
            <w:r w:rsidRPr="00045BD4">
              <w:rPr>
                <w:lang w:val="en-US" w:eastAsia="fi-FI"/>
              </w:rPr>
              <w:t>0</w:t>
            </w:r>
          </w:p>
        </w:tc>
      </w:tr>
      <w:tr w:rsidR="00BE61A8" w:rsidRPr="00045BD4" w14:paraId="1CC6ACC7"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93BD296"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70AA4C6"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7E60296D"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A223135" w14:textId="77777777" w:rsidR="00BE61A8" w:rsidRPr="00045BD4" w:rsidRDefault="00BE61A8" w:rsidP="005A3AC3">
            <w:pPr>
              <w:pStyle w:val="TAC"/>
              <w:rPr>
                <w:lang w:val="fi-FI" w:eastAsia="fi-FI"/>
              </w:rPr>
            </w:pPr>
          </w:p>
        </w:tc>
      </w:tr>
      <w:tr w:rsidR="00BE61A8" w:rsidRPr="00045BD4" w14:paraId="5F788566"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CDEFEB3" w14:textId="77777777" w:rsidR="00BE61A8" w:rsidRPr="00045BD4" w:rsidRDefault="00BE61A8" w:rsidP="005A3AC3">
            <w:pPr>
              <w:pStyle w:val="TAC"/>
              <w:rPr>
                <w:lang w:val="fi-FI" w:eastAsia="fi-FI"/>
              </w:rPr>
            </w:pPr>
            <w:r w:rsidRPr="00045BD4">
              <w:rPr>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1DDD98A" w14:textId="77777777" w:rsidR="00BE61A8" w:rsidRPr="00045BD4" w:rsidRDefault="00BE61A8" w:rsidP="005A3AC3">
            <w:pPr>
              <w:pStyle w:val="TAC"/>
              <w:rPr>
                <w:lang w:val="fi-FI" w:eastAsia="fi-FI"/>
              </w:rPr>
            </w:pPr>
            <w:r w:rsidRPr="00045BD4">
              <w:rPr>
                <w:lang w:eastAsia="fi-FI"/>
              </w:rPr>
              <w:t>CA_n261D 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6EF6C09"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A105422" w14:textId="77777777" w:rsidR="00BE61A8" w:rsidRPr="00045BD4" w:rsidRDefault="00BE61A8" w:rsidP="005A3AC3">
            <w:pPr>
              <w:pStyle w:val="TAC"/>
              <w:rPr>
                <w:lang w:val="fi-FI" w:eastAsia="fi-FI"/>
              </w:rPr>
            </w:pPr>
            <w:r w:rsidRPr="00045BD4">
              <w:rPr>
                <w:lang w:val="en-US" w:eastAsia="fi-FI"/>
              </w:rPr>
              <w:t>0</w:t>
            </w:r>
          </w:p>
        </w:tc>
      </w:tr>
      <w:tr w:rsidR="00BE61A8" w:rsidRPr="00045BD4" w14:paraId="7354191D"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2DA28D5F"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50163DE4"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0513F81"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7FDEC03" w14:textId="77777777" w:rsidR="00BE61A8" w:rsidRPr="00045BD4" w:rsidRDefault="00BE61A8" w:rsidP="005A3AC3">
            <w:pPr>
              <w:pStyle w:val="TAC"/>
              <w:rPr>
                <w:lang w:val="fi-FI" w:eastAsia="fi-FI"/>
              </w:rPr>
            </w:pPr>
          </w:p>
        </w:tc>
      </w:tr>
      <w:tr w:rsidR="00BE61A8" w:rsidRPr="00045BD4" w14:paraId="5C440646"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C545695" w14:textId="77777777" w:rsidR="00BE61A8" w:rsidRPr="00045BD4" w:rsidRDefault="00BE61A8" w:rsidP="005A3AC3">
            <w:pPr>
              <w:pStyle w:val="TAC"/>
              <w:rPr>
                <w:lang w:val="fi-FI" w:eastAsia="fi-FI"/>
              </w:rPr>
            </w:pPr>
            <w:r w:rsidRPr="00045BD4">
              <w:rPr>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A8A8571" w14:textId="77777777" w:rsidR="00BE61A8" w:rsidRPr="00045BD4" w:rsidRDefault="00BE61A8" w:rsidP="005A3AC3">
            <w:pPr>
              <w:pStyle w:val="TAC"/>
              <w:rPr>
                <w:lang w:val="fi-FI" w:eastAsia="fi-FI"/>
              </w:rPr>
            </w:pPr>
            <w:r w:rsidRPr="00045BD4">
              <w:rPr>
                <w:lang w:eastAsia="fi-FI"/>
              </w:rPr>
              <w:t>CA_n261D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F2E2EDF" w14:textId="77777777" w:rsidR="00BE61A8" w:rsidRPr="00045BD4" w:rsidRDefault="00BE61A8" w:rsidP="005A3AC3">
            <w:pPr>
              <w:pStyle w:val="TAC"/>
              <w:rPr>
                <w:lang w:val="fi-FI" w:eastAsia="fi-FI"/>
              </w:rPr>
            </w:pPr>
            <w:r w:rsidRPr="00045BD4">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9C8ED49" w14:textId="77777777" w:rsidR="00BE61A8" w:rsidRPr="00045BD4" w:rsidRDefault="00BE61A8" w:rsidP="005A3AC3">
            <w:pPr>
              <w:pStyle w:val="TAC"/>
              <w:rPr>
                <w:lang w:val="fi-FI" w:eastAsia="fi-FI"/>
              </w:rPr>
            </w:pPr>
            <w:r w:rsidRPr="00045BD4">
              <w:rPr>
                <w:lang w:val="en-US" w:eastAsia="fi-FI"/>
              </w:rPr>
              <w:t>0</w:t>
            </w:r>
          </w:p>
        </w:tc>
      </w:tr>
      <w:tr w:rsidR="00BE61A8" w:rsidRPr="00045BD4" w14:paraId="51DACB94"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8B195D4"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FCDBD29"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2DE8AE2"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E82FAC3" w14:textId="77777777" w:rsidR="00BE61A8" w:rsidRPr="00045BD4" w:rsidRDefault="00BE61A8" w:rsidP="005A3AC3">
            <w:pPr>
              <w:pStyle w:val="TAC"/>
              <w:rPr>
                <w:lang w:val="fi-FI" w:eastAsia="fi-FI"/>
              </w:rPr>
            </w:pPr>
          </w:p>
        </w:tc>
      </w:tr>
      <w:tr w:rsidR="00BE61A8" w:rsidRPr="00045BD4" w14:paraId="4366C44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C0C435" w14:textId="77777777" w:rsidR="00BE61A8" w:rsidRPr="00045BD4" w:rsidRDefault="00BE61A8" w:rsidP="005A3AC3">
            <w:pPr>
              <w:pStyle w:val="TAC"/>
              <w:rPr>
                <w:lang w:val="fi-FI" w:eastAsia="fi-FI"/>
              </w:rPr>
            </w:pPr>
            <w:r w:rsidRPr="00045BD4">
              <w:rPr>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6B33FE1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4A8AF1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512E37" w14:textId="77777777" w:rsidR="00BE61A8" w:rsidRPr="00045BD4" w:rsidRDefault="00BE61A8" w:rsidP="005A3AC3">
            <w:pPr>
              <w:pStyle w:val="TAC"/>
              <w:rPr>
                <w:lang w:val="fi-FI" w:eastAsia="fi-FI"/>
              </w:rPr>
            </w:pPr>
            <w:r w:rsidRPr="00045BD4">
              <w:rPr>
                <w:lang w:val="en-US" w:eastAsia="fi-FI"/>
              </w:rPr>
              <w:t>0</w:t>
            </w:r>
          </w:p>
        </w:tc>
      </w:tr>
      <w:tr w:rsidR="00BE61A8" w:rsidRPr="00045BD4" w14:paraId="0EAF874E"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885B362" w14:textId="77777777" w:rsidR="00BE61A8" w:rsidRPr="00045BD4" w:rsidRDefault="00BE61A8" w:rsidP="005A3AC3">
            <w:pPr>
              <w:pStyle w:val="TAC"/>
              <w:rPr>
                <w:lang w:val="fi-FI" w:eastAsia="fi-FI"/>
              </w:rPr>
            </w:pPr>
            <w:r w:rsidRPr="00045BD4">
              <w:rPr>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C3FA8A5" w14:textId="77777777" w:rsidR="00BE61A8" w:rsidRPr="00045BD4" w:rsidRDefault="00BE61A8" w:rsidP="005A3AC3">
            <w:pPr>
              <w:pStyle w:val="TAC"/>
              <w:rPr>
                <w:lang w:val="fi-FI" w:eastAsia="fi-FI"/>
              </w:rPr>
            </w:pPr>
            <w:r w:rsidRPr="00045BD4">
              <w:rPr>
                <w:lang w:eastAsia="fi-FI"/>
              </w:rPr>
              <w:t>CA_n261D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13586F3" w14:textId="77777777" w:rsidR="00BE61A8" w:rsidRPr="00045BD4" w:rsidRDefault="00BE61A8" w:rsidP="005A3AC3">
            <w:pPr>
              <w:pStyle w:val="TAC"/>
              <w:rPr>
                <w:lang w:val="fi-FI" w:eastAsia="fi-FI"/>
              </w:rPr>
            </w:pPr>
            <w:r w:rsidRPr="00045BD4">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86FD49" w14:textId="77777777" w:rsidR="00BE61A8" w:rsidRPr="00045BD4" w:rsidRDefault="00BE61A8" w:rsidP="005A3AC3">
            <w:pPr>
              <w:pStyle w:val="TAC"/>
              <w:rPr>
                <w:lang w:val="fi-FI" w:eastAsia="fi-FI"/>
              </w:rPr>
            </w:pPr>
            <w:r w:rsidRPr="00045BD4">
              <w:rPr>
                <w:lang w:val="en-US" w:eastAsia="fi-FI"/>
              </w:rPr>
              <w:t>0</w:t>
            </w:r>
          </w:p>
        </w:tc>
      </w:tr>
      <w:tr w:rsidR="00BE61A8" w:rsidRPr="00045BD4" w14:paraId="65A94E14"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7EE66E22"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91C1465"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7547653E"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F03F3B5" w14:textId="77777777" w:rsidR="00BE61A8" w:rsidRPr="00045BD4" w:rsidRDefault="00BE61A8" w:rsidP="005A3AC3">
            <w:pPr>
              <w:pStyle w:val="TAC"/>
              <w:rPr>
                <w:lang w:val="fi-FI" w:eastAsia="fi-FI"/>
              </w:rPr>
            </w:pPr>
          </w:p>
        </w:tc>
      </w:tr>
      <w:tr w:rsidR="00BE61A8" w:rsidRPr="00045BD4" w14:paraId="2DB36CE2"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B25419D" w14:textId="77777777" w:rsidR="00BE61A8" w:rsidRPr="00045BD4" w:rsidRDefault="00BE61A8" w:rsidP="005A3AC3">
            <w:pPr>
              <w:pStyle w:val="TAC"/>
              <w:rPr>
                <w:lang w:val="fi-FI" w:eastAsia="fi-FI"/>
              </w:rPr>
            </w:pPr>
            <w:r w:rsidRPr="00045BD4">
              <w:rPr>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F52F089" w14:textId="77777777" w:rsidR="00BE61A8" w:rsidRPr="00045BD4" w:rsidRDefault="00BE61A8" w:rsidP="005A3AC3">
            <w:pPr>
              <w:pStyle w:val="TAC"/>
              <w:rPr>
                <w:lang w:val="fi-FI" w:eastAsia="fi-FI"/>
              </w:rPr>
            </w:pPr>
            <w:r w:rsidRPr="00045BD4">
              <w:rPr>
                <w:lang w:eastAsia="fi-FI"/>
              </w:rPr>
              <w:t>CA_n261D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BE2A311"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096A137" w14:textId="77777777" w:rsidR="00BE61A8" w:rsidRPr="00045BD4" w:rsidRDefault="00BE61A8" w:rsidP="005A3AC3">
            <w:pPr>
              <w:pStyle w:val="TAC"/>
              <w:rPr>
                <w:lang w:val="fi-FI" w:eastAsia="fi-FI"/>
              </w:rPr>
            </w:pPr>
            <w:r w:rsidRPr="00045BD4">
              <w:rPr>
                <w:lang w:val="en-US" w:eastAsia="fi-FI"/>
              </w:rPr>
              <w:t>0</w:t>
            </w:r>
          </w:p>
        </w:tc>
      </w:tr>
      <w:tr w:rsidR="00BE61A8" w:rsidRPr="00045BD4" w14:paraId="4CD88877"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5764F2E4"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56C70389"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BDF73BD"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667F2C0" w14:textId="77777777" w:rsidR="00BE61A8" w:rsidRPr="00045BD4" w:rsidRDefault="00BE61A8" w:rsidP="005A3AC3">
            <w:pPr>
              <w:pStyle w:val="TAC"/>
              <w:rPr>
                <w:lang w:val="fi-FI" w:eastAsia="fi-FI"/>
              </w:rPr>
            </w:pPr>
          </w:p>
        </w:tc>
      </w:tr>
      <w:tr w:rsidR="00BE61A8" w:rsidRPr="00045BD4" w14:paraId="24824E3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9F81978" w14:textId="77777777" w:rsidR="00BE61A8" w:rsidRPr="00045BD4" w:rsidRDefault="00BE61A8" w:rsidP="005A3AC3">
            <w:pPr>
              <w:pStyle w:val="TAC"/>
              <w:rPr>
                <w:lang w:val="fi-FI" w:eastAsia="fi-FI"/>
              </w:rPr>
            </w:pPr>
            <w:r w:rsidRPr="00045BD4">
              <w:rPr>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DF5DB13" w14:textId="77777777" w:rsidR="00BE61A8" w:rsidRPr="00045BD4" w:rsidRDefault="00BE61A8" w:rsidP="005A3AC3">
            <w:pPr>
              <w:pStyle w:val="TAC"/>
              <w:rPr>
                <w:lang w:val="fi-FI" w:eastAsia="fi-FI"/>
              </w:rPr>
            </w:pPr>
            <w:r w:rsidRPr="00045BD4">
              <w:rPr>
                <w:lang w:eastAsia="fi-FI"/>
              </w:rPr>
              <w:t>CA_n261E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BE23082"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F6BC571" w14:textId="77777777" w:rsidR="00BE61A8" w:rsidRPr="00045BD4" w:rsidRDefault="00BE61A8" w:rsidP="005A3AC3">
            <w:pPr>
              <w:pStyle w:val="TAC"/>
              <w:rPr>
                <w:lang w:val="fi-FI" w:eastAsia="fi-FI"/>
              </w:rPr>
            </w:pPr>
            <w:r w:rsidRPr="00045BD4">
              <w:rPr>
                <w:lang w:val="en-US" w:eastAsia="fi-FI"/>
              </w:rPr>
              <w:t>0</w:t>
            </w:r>
          </w:p>
        </w:tc>
      </w:tr>
      <w:tr w:rsidR="00BE61A8" w:rsidRPr="00045BD4" w14:paraId="42B3D7AE"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5FEE5AD"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EBDEDF3"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75E3D6C"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65673046" w14:textId="77777777" w:rsidR="00BE61A8" w:rsidRPr="00045BD4" w:rsidRDefault="00BE61A8" w:rsidP="005A3AC3">
            <w:pPr>
              <w:pStyle w:val="TAC"/>
              <w:rPr>
                <w:lang w:val="fi-FI" w:eastAsia="fi-FI"/>
              </w:rPr>
            </w:pPr>
          </w:p>
        </w:tc>
      </w:tr>
      <w:tr w:rsidR="00BE61A8" w:rsidRPr="00045BD4" w14:paraId="09835866"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865F76B" w14:textId="77777777" w:rsidR="00BE61A8" w:rsidRPr="00045BD4" w:rsidRDefault="00BE61A8" w:rsidP="005A3AC3">
            <w:pPr>
              <w:pStyle w:val="TAC"/>
              <w:rPr>
                <w:lang w:val="fi-FI" w:eastAsia="fi-FI"/>
              </w:rPr>
            </w:pPr>
            <w:r w:rsidRPr="00045BD4">
              <w:rPr>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AD1891B" w14:textId="77777777" w:rsidR="00BE61A8" w:rsidRPr="00045BD4" w:rsidRDefault="00BE61A8" w:rsidP="005A3AC3">
            <w:pPr>
              <w:pStyle w:val="TAC"/>
              <w:rPr>
                <w:lang w:val="fi-FI" w:eastAsia="fi-FI"/>
              </w:rPr>
            </w:pPr>
            <w:r w:rsidRPr="00045BD4">
              <w:rPr>
                <w:lang w:eastAsia="fi-FI"/>
              </w:rPr>
              <w:t>CA_n261E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385A45A"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8FEFED8" w14:textId="77777777" w:rsidR="00BE61A8" w:rsidRPr="00045BD4" w:rsidRDefault="00BE61A8" w:rsidP="005A3AC3">
            <w:pPr>
              <w:pStyle w:val="TAC"/>
              <w:rPr>
                <w:lang w:val="fi-FI" w:eastAsia="fi-FI"/>
              </w:rPr>
            </w:pPr>
            <w:r w:rsidRPr="00045BD4">
              <w:rPr>
                <w:lang w:val="en-US" w:eastAsia="fi-FI"/>
              </w:rPr>
              <w:t>0</w:t>
            </w:r>
          </w:p>
        </w:tc>
      </w:tr>
      <w:tr w:rsidR="00BE61A8" w:rsidRPr="00045BD4" w14:paraId="0B6BA97C"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0EE2EFD0"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3316BF3A"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AB2E48C"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BF6857C" w14:textId="77777777" w:rsidR="00BE61A8" w:rsidRPr="00045BD4" w:rsidRDefault="00BE61A8" w:rsidP="005A3AC3">
            <w:pPr>
              <w:pStyle w:val="TAC"/>
              <w:rPr>
                <w:lang w:val="fi-FI" w:eastAsia="fi-FI"/>
              </w:rPr>
            </w:pPr>
          </w:p>
        </w:tc>
      </w:tr>
      <w:tr w:rsidR="00BE61A8" w:rsidRPr="00045BD4" w14:paraId="10E12922"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C51BFCE" w14:textId="77777777" w:rsidR="00BE61A8" w:rsidRPr="00045BD4" w:rsidRDefault="00BE61A8" w:rsidP="005A3AC3">
            <w:pPr>
              <w:pStyle w:val="TAC"/>
              <w:rPr>
                <w:lang w:val="fi-FI" w:eastAsia="fi-FI"/>
              </w:rPr>
            </w:pPr>
            <w:r w:rsidRPr="00045BD4">
              <w:rPr>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7381FCC" w14:textId="77777777" w:rsidR="00BE61A8" w:rsidRPr="00045BD4" w:rsidRDefault="00BE61A8" w:rsidP="005A3AC3">
            <w:pPr>
              <w:pStyle w:val="TAC"/>
              <w:rPr>
                <w:lang w:val="fi-FI" w:eastAsia="fi-FI"/>
              </w:rPr>
            </w:pPr>
            <w:r w:rsidRPr="00045BD4">
              <w:rPr>
                <w:lang w:eastAsia="fi-FI"/>
              </w:rPr>
              <w:t>CA_n261E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28A668"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584C0B1" w14:textId="77777777" w:rsidR="00BE61A8" w:rsidRPr="00045BD4" w:rsidRDefault="00BE61A8" w:rsidP="005A3AC3">
            <w:pPr>
              <w:pStyle w:val="TAC"/>
              <w:rPr>
                <w:lang w:val="fi-FI" w:eastAsia="fi-FI"/>
              </w:rPr>
            </w:pPr>
            <w:r w:rsidRPr="00045BD4">
              <w:rPr>
                <w:lang w:val="en-US" w:eastAsia="fi-FI"/>
              </w:rPr>
              <w:t>0</w:t>
            </w:r>
          </w:p>
        </w:tc>
      </w:tr>
      <w:tr w:rsidR="00BE61A8" w:rsidRPr="00045BD4" w14:paraId="3DC8831B"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28F3C73C"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B2F0005"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52094A3"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DF2FC5F" w14:textId="77777777" w:rsidR="00BE61A8" w:rsidRPr="00045BD4" w:rsidRDefault="00BE61A8" w:rsidP="005A3AC3">
            <w:pPr>
              <w:pStyle w:val="TAC"/>
              <w:rPr>
                <w:lang w:val="fi-FI" w:eastAsia="fi-FI"/>
              </w:rPr>
            </w:pPr>
          </w:p>
        </w:tc>
      </w:tr>
      <w:tr w:rsidR="00BE61A8" w:rsidRPr="00045BD4" w14:paraId="04836BA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5A7E4C" w14:textId="77777777" w:rsidR="00BE61A8" w:rsidRPr="00045BD4" w:rsidRDefault="00BE61A8" w:rsidP="005A3AC3">
            <w:pPr>
              <w:pStyle w:val="TAC"/>
              <w:rPr>
                <w:lang w:val="fi-FI" w:eastAsia="fi-FI"/>
              </w:rPr>
            </w:pPr>
            <w:r w:rsidRPr="00045BD4">
              <w:rPr>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AABFB22" w14:textId="77777777" w:rsidR="00BE61A8" w:rsidRPr="00045BD4" w:rsidRDefault="00BE61A8" w:rsidP="005A3AC3">
            <w:pPr>
              <w:pStyle w:val="TAC"/>
            </w:pPr>
            <w:r w:rsidRPr="00045BD4">
              <w:t>CA_n261G</w:t>
            </w:r>
          </w:p>
          <w:p w14:paraId="72CE12CD" w14:textId="77777777" w:rsidR="00BE61A8" w:rsidRPr="00045BD4" w:rsidRDefault="00BE61A8" w:rsidP="005A3AC3">
            <w:pPr>
              <w:pStyle w:val="TAC"/>
            </w:pPr>
            <w:r w:rsidRPr="00045BD4">
              <w:t>CA_n261H</w:t>
            </w:r>
          </w:p>
          <w:p w14:paraId="66B43F4D"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2BED5E7E"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C4EC25E" w14:textId="77777777" w:rsidR="00BE61A8" w:rsidRPr="00045BD4" w:rsidRDefault="00BE61A8" w:rsidP="005A3AC3">
            <w:pPr>
              <w:pStyle w:val="TAC"/>
              <w:rPr>
                <w:lang w:val="fi-FI" w:eastAsia="fi-FI"/>
              </w:rPr>
            </w:pPr>
            <w:r w:rsidRPr="00045BD4">
              <w:rPr>
                <w:lang w:val="en-US" w:eastAsia="fi-FI"/>
              </w:rPr>
              <w:t>0</w:t>
            </w:r>
          </w:p>
        </w:tc>
      </w:tr>
      <w:tr w:rsidR="00BE61A8" w:rsidRPr="00045BD4" w14:paraId="22FF755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C51DBD" w14:textId="77777777" w:rsidR="00BE61A8" w:rsidRPr="00045BD4" w:rsidRDefault="00BE61A8" w:rsidP="005A3AC3">
            <w:pPr>
              <w:pStyle w:val="TAC"/>
              <w:rPr>
                <w:lang w:val="fi-FI" w:eastAsia="fi-FI"/>
              </w:rPr>
            </w:pPr>
            <w:r w:rsidRPr="00045BD4">
              <w:rPr>
                <w:lang w:eastAsia="fi-FI"/>
              </w:rPr>
              <w:t>CA_n261(G-H)</w:t>
            </w:r>
          </w:p>
        </w:tc>
        <w:tc>
          <w:tcPr>
            <w:tcW w:w="1701" w:type="dxa"/>
            <w:tcBorders>
              <w:top w:val="nil"/>
              <w:left w:val="nil"/>
              <w:bottom w:val="single" w:sz="4" w:space="0" w:color="auto"/>
              <w:right w:val="single" w:sz="4" w:space="0" w:color="auto"/>
            </w:tcBorders>
            <w:shd w:val="clear" w:color="auto" w:fill="auto"/>
            <w:hideMark/>
          </w:tcPr>
          <w:p w14:paraId="6512A71C" w14:textId="77777777" w:rsidR="00BE61A8" w:rsidRPr="00045BD4" w:rsidRDefault="00BE61A8" w:rsidP="005A3AC3">
            <w:pPr>
              <w:pStyle w:val="TAC"/>
            </w:pPr>
            <w:r w:rsidRPr="00045BD4">
              <w:t>CA_n261G</w:t>
            </w:r>
          </w:p>
          <w:p w14:paraId="17A1DA01"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3735235E" w14:textId="77777777" w:rsidR="00BE61A8" w:rsidRPr="00045BD4" w:rsidRDefault="00BE61A8" w:rsidP="005A3AC3">
            <w:pPr>
              <w:pStyle w:val="TAC"/>
              <w:rPr>
                <w:lang w:val="fi-FI" w:eastAsia="fi-FI"/>
              </w:rPr>
            </w:pPr>
            <w:r w:rsidRPr="00045BD4">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0C9AA02C" w14:textId="77777777" w:rsidR="00BE61A8" w:rsidRPr="00045BD4" w:rsidRDefault="00BE61A8" w:rsidP="005A3AC3">
            <w:pPr>
              <w:pStyle w:val="TAC"/>
              <w:rPr>
                <w:lang w:val="fi-FI" w:eastAsia="fi-FI"/>
              </w:rPr>
            </w:pPr>
            <w:r w:rsidRPr="00045BD4">
              <w:rPr>
                <w:lang w:val="en-US" w:eastAsia="fi-FI"/>
              </w:rPr>
              <w:t>0</w:t>
            </w:r>
          </w:p>
        </w:tc>
      </w:tr>
      <w:tr w:rsidR="00BE61A8" w:rsidRPr="00045BD4" w14:paraId="294566F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3D45CE78" w14:textId="77777777" w:rsidR="00BE61A8" w:rsidRPr="00045BD4" w:rsidRDefault="00BE61A8" w:rsidP="005A3AC3">
            <w:pPr>
              <w:pStyle w:val="TAC"/>
              <w:rPr>
                <w:lang w:eastAsia="fi-FI"/>
              </w:rPr>
            </w:pPr>
            <w:r w:rsidRPr="00045BD4">
              <w:t>CA_n261(G-J)</w:t>
            </w:r>
          </w:p>
        </w:tc>
        <w:tc>
          <w:tcPr>
            <w:tcW w:w="1701" w:type="dxa"/>
            <w:tcBorders>
              <w:top w:val="nil"/>
              <w:left w:val="nil"/>
              <w:bottom w:val="single" w:sz="4" w:space="0" w:color="auto"/>
              <w:right w:val="single" w:sz="4" w:space="0" w:color="auto"/>
            </w:tcBorders>
            <w:shd w:val="clear" w:color="auto" w:fill="auto"/>
          </w:tcPr>
          <w:p w14:paraId="3A0EA417" w14:textId="77777777" w:rsidR="00BE61A8" w:rsidRPr="00045BD4" w:rsidRDefault="00BE61A8" w:rsidP="005A3AC3">
            <w:pPr>
              <w:pStyle w:val="TAC"/>
            </w:pPr>
            <w:r w:rsidRPr="00045BD4">
              <w:t>CA_n261A</w:t>
            </w:r>
          </w:p>
          <w:p w14:paraId="5EB9DFAB" w14:textId="77777777" w:rsidR="00BE61A8" w:rsidRPr="00045BD4" w:rsidRDefault="00BE61A8" w:rsidP="005A3AC3">
            <w:pPr>
              <w:pStyle w:val="TAC"/>
            </w:pPr>
            <w:r w:rsidRPr="00045BD4">
              <w:t>CA_n261G</w:t>
            </w:r>
          </w:p>
          <w:p w14:paraId="1BC690BE" w14:textId="77777777" w:rsidR="00BE61A8" w:rsidRPr="00045BD4" w:rsidRDefault="00BE61A8" w:rsidP="005A3AC3">
            <w:pPr>
              <w:pStyle w:val="TAC"/>
            </w:pPr>
            <w:r w:rsidRPr="00045BD4">
              <w:t>CA_n261H</w:t>
            </w:r>
          </w:p>
          <w:p w14:paraId="2BAB98E6" w14:textId="77777777" w:rsidR="00BE61A8" w:rsidRPr="00045BD4" w:rsidRDefault="00BE61A8" w:rsidP="005A3AC3">
            <w:pPr>
              <w:pStyle w:val="TAC"/>
            </w:pPr>
            <w:r w:rsidRPr="00045BD4">
              <w:t>CA_n261I</w:t>
            </w:r>
          </w:p>
        </w:tc>
        <w:tc>
          <w:tcPr>
            <w:tcW w:w="2268" w:type="dxa"/>
            <w:tcBorders>
              <w:top w:val="nil"/>
              <w:left w:val="nil"/>
              <w:bottom w:val="single" w:sz="4" w:space="0" w:color="auto"/>
              <w:right w:val="single" w:sz="4" w:space="0" w:color="auto"/>
            </w:tcBorders>
            <w:shd w:val="clear" w:color="auto" w:fill="auto"/>
          </w:tcPr>
          <w:p w14:paraId="71157B28" w14:textId="77777777" w:rsidR="00BE61A8" w:rsidRPr="00045BD4" w:rsidRDefault="00BE61A8" w:rsidP="005A3AC3">
            <w:pPr>
              <w:pStyle w:val="TAC"/>
              <w:rPr>
                <w:lang w:val="en-US" w:eastAsia="fi-FI"/>
              </w:rPr>
            </w:pPr>
            <w:r>
              <w:rPr>
                <w:lang w:val="en-US" w:eastAsia="fi-FI"/>
              </w:rPr>
              <w:t>700</w:t>
            </w:r>
          </w:p>
        </w:tc>
        <w:tc>
          <w:tcPr>
            <w:tcW w:w="2335" w:type="dxa"/>
            <w:tcBorders>
              <w:top w:val="nil"/>
              <w:left w:val="nil"/>
              <w:bottom w:val="single" w:sz="4" w:space="0" w:color="auto"/>
              <w:right w:val="single" w:sz="4" w:space="0" w:color="auto"/>
            </w:tcBorders>
            <w:shd w:val="clear" w:color="auto" w:fill="auto"/>
          </w:tcPr>
          <w:p w14:paraId="602291EF" w14:textId="77777777" w:rsidR="00BE61A8" w:rsidRPr="00045BD4" w:rsidRDefault="00BE61A8" w:rsidP="005A3AC3">
            <w:pPr>
              <w:pStyle w:val="TAC"/>
              <w:rPr>
                <w:lang w:val="en-US" w:eastAsia="fi-FI"/>
              </w:rPr>
            </w:pPr>
            <w:r>
              <w:rPr>
                <w:lang w:val="en-US" w:eastAsia="fi-FI"/>
              </w:rPr>
              <w:t>0</w:t>
            </w:r>
          </w:p>
        </w:tc>
      </w:tr>
      <w:tr w:rsidR="00BE61A8" w:rsidRPr="00045BD4" w14:paraId="6FF8464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68B4C0C" w14:textId="77777777" w:rsidR="00BE61A8" w:rsidRPr="00045BD4" w:rsidRDefault="00BE61A8" w:rsidP="005A3AC3">
            <w:pPr>
              <w:pStyle w:val="TAC"/>
              <w:rPr>
                <w:lang w:val="fi-FI" w:eastAsia="fi-FI"/>
              </w:rPr>
            </w:pPr>
            <w:r w:rsidRPr="00045BD4">
              <w:rPr>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08F1450D"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2AF2AB49"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A1E5C3" w14:textId="77777777" w:rsidR="00BE61A8" w:rsidRPr="00045BD4" w:rsidRDefault="00BE61A8" w:rsidP="005A3AC3">
            <w:pPr>
              <w:pStyle w:val="TAC"/>
              <w:rPr>
                <w:lang w:val="fi-FI" w:eastAsia="fi-FI"/>
              </w:rPr>
            </w:pPr>
            <w:r w:rsidRPr="00045BD4">
              <w:rPr>
                <w:lang w:val="en-US" w:eastAsia="fi-FI"/>
              </w:rPr>
              <w:t>0</w:t>
            </w:r>
          </w:p>
        </w:tc>
      </w:tr>
      <w:tr w:rsidR="00BE61A8" w:rsidRPr="00045BD4" w14:paraId="6F71F20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ADD75C" w14:textId="77777777" w:rsidR="00BE61A8" w:rsidRPr="00045BD4" w:rsidRDefault="00BE61A8" w:rsidP="005A3AC3">
            <w:pPr>
              <w:pStyle w:val="TAC"/>
              <w:rPr>
                <w:lang w:val="fi-FI" w:eastAsia="fi-FI"/>
              </w:rPr>
            </w:pPr>
            <w:r w:rsidRPr="00045BD4">
              <w:rPr>
                <w:lang w:eastAsia="fi-FI"/>
              </w:rPr>
              <w:t>CA_n261(G-O)</w:t>
            </w:r>
          </w:p>
        </w:tc>
        <w:tc>
          <w:tcPr>
            <w:tcW w:w="1701" w:type="dxa"/>
            <w:tcBorders>
              <w:top w:val="nil"/>
              <w:left w:val="nil"/>
              <w:bottom w:val="single" w:sz="4" w:space="0" w:color="auto"/>
              <w:right w:val="single" w:sz="4" w:space="0" w:color="auto"/>
            </w:tcBorders>
            <w:shd w:val="clear" w:color="auto" w:fill="auto"/>
            <w:hideMark/>
          </w:tcPr>
          <w:p w14:paraId="022BA0BE"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EC254F7" w14:textId="77777777" w:rsidR="00BE61A8" w:rsidRPr="00045BD4" w:rsidRDefault="00BE61A8" w:rsidP="005A3AC3">
            <w:pPr>
              <w:pStyle w:val="TAC"/>
              <w:rPr>
                <w:lang w:val="fi-FI" w:eastAsia="fi-FI"/>
              </w:rPr>
            </w:pPr>
            <w:r w:rsidRPr="00045BD4">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60426D8F" w14:textId="77777777" w:rsidR="00BE61A8" w:rsidRPr="00045BD4" w:rsidRDefault="00BE61A8" w:rsidP="005A3AC3">
            <w:pPr>
              <w:pStyle w:val="TAC"/>
              <w:rPr>
                <w:lang w:val="fi-FI" w:eastAsia="fi-FI"/>
              </w:rPr>
            </w:pPr>
            <w:r w:rsidRPr="00045BD4">
              <w:rPr>
                <w:lang w:val="en-US" w:eastAsia="fi-FI"/>
              </w:rPr>
              <w:t>0</w:t>
            </w:r>
          </w:p>
        </w:tc>
      </w:tr>
      <w:tr w:rsidR="00BE61A8" w:rsidRPr="00045BD4" w14:paraId="4BC2C0A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5E9950" w14:textId="77777777" w:rsidR="00BE61A8" w:rsidRPr="00045BD4" w:rsidRDefault="00BE61A8" w:rsidP="005A3AC3">
            <w:pPr>
              <w:pStyle w:val="TAC"/>
              <w:rPr>
                <w:lang w:val="fi-FI" w:eastAsia="fi-FI"/>
              </w:rPr>
            </w:pPr>
            <w:r w:rsidRPr="00045BD4">
              <w:rPr>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252C5054"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30127E2F"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07FA3FB" w14:textId="77777777" w:rsidR="00BE61A8" w:rsidRPr="00045BD4" w:rsidRDefault="00BE61A8" w:rsidP="005A3AC3">
            <w:pPr>
              <w:pStyle w:val="TAC"/>
              <w:rPr>
                <w:lang w:val="fi-FI" w:eastAsia="fi-FI"/>
              </w:rPr>
            </w:pPr>
            <w:r w:rsidRPr="00045BD4">
              <w:rPr>
                <w:lang w:val="en-US" w:eastAsia="fi-FI"/>
              </w:rPr>
              <w:t>0</w:t>
            </w:r>
          </w:p>
        </w:tc>
      </w:tr>
      <w:tr w:rsidR="00BE61A8" w:rsidRPr="00045BD4" w14:paraId="0A6AFF2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653DAE" w14:textId="77777777" w:rsidR="00BE61A8" w:rsidRPr="00045BD4" w:rsidRDefault="00BE61A8" w:rsidP="005A3AC3">
            <w:pPr>
              <w:pStyle w:val="TAC"/>
              <w:rPr>
                <w:lang w:val="fi-FI" w:eastAsia="fi-FI"/>
              </w:rPr>
            </w:pPr>
            <w:r w:rsidRPr="00045BD4">
              <w:rPr>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0BFBF77C"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C51F728"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F83B2B1" w14:textId="77777777" w:rsidR="00BE61A8" w:rsidRPr="00045BD4" w:rsidRDefault="00BE61A8" w:rsidP="005A3AC3">
            <w:pPr>
              <w:pStyle w:val="TAC"/>
              <w:rPr>
                <w:lang w:val="fi-FI" w:eastAsia="fi-FI"/>
              </w:rPr>
            </w:pPr>
            <w:r w:rsidRPr="00045BD4">
              <w:rPr>
                <w:lang w:val="en-US" w:eastAsia="fi-FI"/>
              </w:rPr>
              <w:t>0</w:t>
            </w:r>
          </w:p>
        </w:tc>
      </w:tr>
      <w:tr w:rsidR="00BE61A8" w:rsidRPr="00045BD4" w14:paraId="13A93CF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CA4BC3" w14:textId="77777777" w:rsidR="00BE61A8" w:rsidRPr="00045BD4" w:rsidRDefault="00BE61A8" w:rsidP="005A3AC3">
            <w:pPr>
              <w:pStyle w:val="TAC"/>
              <w:rPr>
                <w:lang w:val="fi-FI" w:eastAsia="fi-FI"/>
              </w:rPr>
            </w:pPr>
            <w:r w:rsidRPr="00045BD4">
              <w:rPr>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7CC94935"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10A807F"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AF066EC" w14:textId="77777777" w:rsidR="00BE61A8" w:rsidRPr="00045BD4" w:rsidRDefault="00BE61A8" w:rsidP="005A3AC3">
            <w:pPr>
              <w:pStyle w:val="TAC"/>
              <w:rPr>
                <w:lang w:val="fi-FI" w:eastAsia="fi-FI"/>
              </w:rPr>
            </w:pPr>
            <w:r w:rsidRPr="00045BD4">
              <w:rPr>
                <w:lang w:val="en-US" w:eastAsia="fi-FI"/>
              </w:rPr>
              <w:t>0</w:t>
            </w:r>
          </w:p>
        </w:tc>
      </w:tr>
      <w:tr w:rsidR="00BE61A8" w:rsidRPr="00045BD4" w14:paraId="530CE19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9458F2" w14:textId="77777777" w:rsidR="00BE61A8" w:rsidRPr="00045BD4" w:rsidRDefault="00BE61A8" w:rsidP="005A3AC3">
            <w:pPr>
              <w:pStyle w:val="TAC"/>
              <w:rPr>
                <w:lang w:val="fi-FI" w:eastAsia="fi-FI"/>
              </w:rPr>
            </w:pPr>
            <w:r w:rsidRPr="00045BD4">
              <w:rPr>
                <w:lang w:eastAsia="fi-FI"/>
              </w:rPr>
              <w:t>CA_n261(H-I)</w:t>
            </w:r>
          </w:p>
        </w:tc>
        <w:tc>
          <w:tcPr>
            <w:tcW w:w="1701" w:type="dxa"/>
            <w:tcBorders>
              <w:top w:val="nil"/>
              <w:left w:val="nil"/>
              <w:bottom w:val="single" w:sz="4" w:space="0" w:color="auto"/>
              <w:right w:val="single" w:sz="4" w:space="0" w:color="auto"/>
            </w:tcBorders>
            <w:shd w:val="clear" w:color="auto" w:fill="auto"/>
            <w:hideMark/>
          </w:tcPr>
          <w:p w14:paraId="7C2522DD" w14:textId="77777777" w:rsidR="00BE61A8" w:rsidRPr="00045BD4" w:rsidRDefault="00BE61A8" w:rsidP="005A3AC3">
            <w:pPr>
              <w:pStyle w:val="TAC"/>
            </w:pPr>
            <w:r w:rsidRPr="00045BD4">
              <w:t>CA_n261G</w:t>
            </w:r>
          </w:p>
          <w:p w14:paraId="37B76827" w14:textId="77777777" w:rsidR="00BE61A8" w:rsidRPr="00045BD4" w:rsidRDefault="00BE61A8" w:rsidP="005A3AC3">
            <w:pPr>
              <w:pStyle w:val="TAC"/>
            </w:pPr>
            <w:r w:rsidRPr="00045BD4">
              <w:t>CA_n261H</w:t>
            </w:r>
          </w:p>
          <w:p w14:paraId="1223815A"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772623B9"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D355BBC" w14:textId="77777777" w:rsidR="00BE61A8" w:rsidRPr="00045BD4" w:rsidRDefault="00BE61A8" w:rsidP="005A3AC3">
            <w:pPr>
              <w:pStyle w:val="TAC"/>
              <w:rPr>
                <w:lang w:val="fi-FI" w:eastAsia="fi-FI"/>
              </w:rPr>
            </w:pPr>
            <w:r w:rsidRPr="00045BD4">
              <w:rPr>
                <w:lang w:val="en-US" w:eastAsia="fi-FI"/>
              </w:rPr>
              <w:t>0</w:t>
            </w:r>
          </w:p>
        </w:tc>
      </w:tr>
      <w:tr w:rsidR="00BE61A8" w:rsidRPr="00C04A08" w14:paraId="2F19F330" w14:textId="77777777" w:rsidTr="005A3AC3">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0370A5D" w14:textId="77777777" w:rsidR="00BE61A8" w:rsidRPr="00C04A08" w:rsidRDefault="00BE61A8" w:rsidP="005A3AC3">
            <w:pPr>
              <w:pStyle w:val="TAN"/>
              <w:rPr>
                <w:rFonts w:eastAsia="Yu Mincho"/>
                <w:lang w:val="en-US" w:eastAsia="zh-CN"/>
              </w:rPr>
            </w:pPr>
            <w:r w:rsidRPr="00C04A08">
              <w:rPr>
                <w:lang w:val="en-US"/>
              </w:rPr>
              <w:t>NOTE 1:</w:t>
            </w:r>
            <w:r w:rsidRPr="00C04A08">
              <w:tab/>
            </w:r>
            <w:r w:rsidRPr="00C04A08">
              <w:rPr>
                <w:lang w:val="en-US"/>
              </w:rPr>
              <w:t>Void</w:t>
            </w:r>
          </w:p>
          <w:p w14:paraId="4A956794" w14:textId="77777777" w:rsidR="00BE61A8" w:rsidRPr="00C04A08" w:rsidRDefault="00BE61A8" w:rsidP="005A3AC3">
            <w:pPr>
              <w:pStyle w:val="TAN"/>
            </w:pPr>
            <w:r w:rsidRPr="00C04A08">
              <w:t>NOTE 2:</w:t>
            </w:r>
            <w:r w:rsidRPr="00C04A08">
              <w:tab/>
              <w:t>Void</w:t>
            </w:r>
          </w:p>
          <w:p w14:paraId="60B371C7" w14:textId="77777777" w:rsidR="00BE61A8" w:rsidRPr="00C04A08" w:rsidRDefault="00BE61A8" w:rsidP="005A3AC3">
            <w:pPr>
              <w:pStyle w:val="TAN"/>
            </w:pPr>
            <w:r w:rsidRPr="00C04A08">
              <w:t>NOTE 3:</w:t>
            </w:r>
            <w:r w:rsidRPr="00C04A08">
              <w:tab/>
              <w:t>Channel bandwidth per operating band defined in Table 5.3.5-1</w:t>
            </w:r>
          </w:p>
          <w:p w14:paraId="5F20D767" w14:textId="77777777" w:rsidR="00BE61A8" w:rsidRPr="00C04A08" w:rsidRDefault="00BE61A8" w:rsidP="005A3AC3">
            <w:pPr>
              <w:pStyle w:val="TAN"/>
            </w:pPr>
            <w:r w:rsidRPr="00C04A08">
              <w:t>NOTE 4:</w:t>
            </w:r>
            <w:r w:rsidRPr="00C04A08">
              <w:tab/>
              <w:t xml:space="preserve">Configurations for intra-band contiguous CA defined in Table 5.5A.1-1 </w:t>
            </w:r>
          </w:p>
          <w:p w14:paraId="09F46AC8" w14:textId="77777777" w:rsidR="00BE61A8" w:rsidRPr="00C04A08" w:rsidRDefault="00BE61A8" w:rsidP="005A3AC3">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00B11E67" w14:textId="77777777" w:rsidR="00BE61A8" w:rsidRPr="00C04A08" w:rsidRDefault="00BE61A8" w:rsidP="005A3AC3">
            <w:pPr>
              <w:pStyle w:val="TAN"/>
            </w:pPr>
            <w:r w:rsidRPr="00C04A08">
              <w:t>NOTE 6:</w:t>
            </w:r>
            <w:r w:rsidRPr="00C04A08">
              <w:tab/>
              <w:t>Void</w:t>
            </w:r>
          </w:p>
          <w:p w14:paraId="25E7FB2F" w14:textId="77777777" w:rsidR="00BE61A8" w:rsidRPr="00C04A08" w:rsidRDefault="00BE61A8" w:rsidP="005A3AC3">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p>
          <w:p w14:paraId="4F9C0288" w14:textId="77777777" w:rsidR="00BE61A8" w:rsidRPr="00C04A08" w:rsidRDefault="00BE61A8" w:rsidP="005A3AC3">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855" w:name="_Toc52196357"/>
      <w:bookmarkStart w:id="856" w:name="_Toc52197337"/>
      <w:bookmarkStart w:id="857" w:name="_Toc53173060"/>
      <w:bookmarkStart w:id="858" w:name="_Toc53173429"/>
      <w:bookmarkStart w:id="859" w:name="_Toc61119418"/>
      <w:bookmarkStart w:id="860" w:name="_Toc61119800"/>
      <w:bookmarkStart w:id="861" w:name="_Toc67925846"/>
      <w:bookmarkStart w:id="862" w:name="_Toc75273484"/>
      <w:bookmarkStart w:id="863" w:name="_Toc76510384"/>
      <w:bookmarkStart w:id="864" w:name="_Toc83129537"/>
      <w:bookmarkStart w:id="865" w:name="_Toc21340754"/>
      <w:bookmarkStart w:id="866" w:name="_Toc29805201"/>
      <w:bookmarkStart w:id="867" w:name="_Toc36456410"/>
      <w:bookmarkStart w:id="868" w:name="_Toc36469508"/>
      <w:bookmarkStart w:id="869" w:name="_Toc37253917"/>
      <w:bookmarkStart w:id="870" w:name="_Toc37322774"/>
      <w:bookmarkStart w:id="871" w:name="_Toc37324180"/>
      <w:bookmarkStart w:id="872" w:name="_Toc45889703"/>
      <w:r w:rsidRPr="00C04A08">
        <w:t>5.5A.3</w:t>
      </w:r>
      <w:r w:rsidRPr="00C04A08">
        <w:tab/>
        <w:t>Configurations for inter-band CA</w:t>
      </w:r>
      <w:bookmarkEnd w:id="855"/>
      <w:bookmarkEnd w:id="856"/>
      <w:bookmarkEnd w:id="857"/>
      <w:bookmarkEnd w:id="858"/>
      <w:bookmarkEnd w:id="859"/>
      <w:bookmarkEnd w:id="860"/>
      <w:bookmarkEnd w:id="861"/>
      <w:bookmarkEnd w:id="862"/>
      <w:bookmarkEnd w:id="863"/>
      <w:bookmarkEnd w:id="864"/>
    </w:p>
    <w:p w14:paraId="507F9282" w14:textId="77777777" w:rsidR="004963EA" w:rsidRPr="00C04A08" w:rsidRDefault="004963EA" w:rsidP="004963EA">
      <w:pPr>
        <w:pStyle w:val="TH"/>
      </w:pPr>
      <w:r w:rsidRPr="00C04A08">
        <w:t>Table 5.5A.3-1: NR CA configurations for inter-band CA</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851"/>
        <w:gridCol w:w="567"/>
        <w:gridCol w:w="708"/>
        <w:gridCol w:w="709"/>
        <w:gridCol w:w="567"/>
        <w:gridCol w:w="1583"/>
        <w:gridCol w:w="6"/>
      </w:tblGrid>
      <w:tr w:rsidR="00EB29A2" w:rsidRPr="00C04A08" w14:paraId="0559C846"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tcPr>
          <w:p w14:paraId="4B224195" w14:textId="77777777" w:rsidR="00EB29A2" w:rsidRPr="00C04A08" w:rsidRDefault="00EB29A2" w:rsidP="000036E4">
            <w:pPr>
              <w:pStyle w:val="TAH"/>
            </w:pPr>
            <w:bookmarkStart w:id="873" w:name="_Toc52196358"/>
            <w:bookmarkStart w:id="874" w:name="_Toc52197338"/>
            <w:bookmarkStart w:id="875" w:name="_Toc53173061"/>
            <w:bookmarkStart w:id="876" w:name="_Toc53173430"/>
            <w:bookmarkStart w:id="877" w:name="_Toc61119419"/>
            <w:bookmarkStart w:id="878" w:name="_Toc61119801"/>
            <w:bookmarkStart w:id="879" w:name="_Toc67925847"/>
            <w:r w:rsidRPr="00C04A08">
              <w:t>NR CA configuration</w:t>
            </w:r>
          </w:p>
        </w:tc>
        <w:tc>
          <w:tcPr>
            <w:tcW w:w="1134" w:type="dxa"/>
            <w:tcBorders>
              <w:top w:val="single" w:sz="4" w:space="0" w:color="auto"/>
              <w:left w:val="single" w:sz="4" w:space="0" w:color="auto"/>
              <w:bottom w:val="nil"/>
              <w:right w:val="single" w:sz="4" w:space="0" w:color="auto"/>
            </w:tcBorders>
          </w:tcPr>
          <w:p w14:paraId="7C3AD89A" w14:textId="77777777" w:rsidR="00EB29A2" w:rsidRPr="00C04A08" w:rsidRDefault="00EB29A2" w:rsidP="000036E4">
            <w:pPr>
              <w:pStyle w:val="TAH"/>
            </w:pPr>
            <w:r w:rsidRPr="00C04A08">
              <w:t>Uplink CA configuration</w:t>
            </w:r>
          </w:p>
        </w:tc>
        <w:tc>
          <w:tcPr>
            <w:tcW w:w="851" w:type="dxa"/>
            <w:tcBorders>
              <w:top w:val="single" w:sz="4" w:space="0" w:color="auto"/>
              <w:left w:val="single" w:sz="4" w:space="0" w:color="auto"/>
              <w:bottom w:val="nil"/>
              <w:right w:val="single" w:sz="4" w:space="0" w:color="auto"/>
            </w:tcBorders>
          </w:tcPr>
          <w:p w14:paraId="7894863A" w14:textId="77777777" w:rsidR="00EB29A2" w:rsidRPr="00C04A08" w:rsidRDefault="00EB29A2" w:rsidP="000036E4">
            <w:pPr>
              <w:pStyle w:val="TAH"/>
            </w:pPr>
            <w:r w:rsidRPr="00C04A08">
              <w:t>NR Band</w:t>
            </w:r>
          </w:p>
        </w:tc>
        <w:tc>
          <w:tcPr>
            <w:tcW w:w="2551" w:type="dxa"/>
            <w:gridSpan w:val="4"/>
            <w:tcBorders>
              <w:top w:val="single" w:sz="4" w:space="0" w:color="auto"/>
              <w:left w:val="single" w:sz="4" w:space="0" w:color="auto"/>
              <w:bottom w:val="single" w:sz="4" w:space="0" w:color="auto"/>
              <w:right w:val="single" w:sz="4" w:space="0" w:color="auto"/>
            </w:tcBorders>
          </w:tcPr>
          <w:p w14:paraId="74EE49B1" w14:textId="77777777" w:rsidR="00EB29A2" w:rsidRPr="00C04A08" w:rsidRDefault="00EB29A2" w:rsidP="000036E4">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583" w:type="dxa"/>
            <w:tcBorders>
              <w:top w:val="single" w:sz="4" w:space="0" w:color="auto"/>
              <w:left w:val="single" w:sz="4" w:space="0" w:color="auto"/>
              <w:bottom w:val="nil"/>
              <w:right w:val="single" w:sz="4" w:space="0" w:color="auto"/>
            </w:tcBorders>
          </w:tcPr>
          <w:p w14:paraId="748DF76B" w14:textId="77777777" w:rsidR="00EB29A2" w:rsidRPr="00C04A08" w:rsidRDefault="00EB29A2" w:rsidP="000036E4">
            <w:pPr>
              <w:pStyle w:val="TAH"/>
            </w:pPr>
            <w:r w:rsidRPr="00C04A08">
              <w:t>Bandwidth combination set</w:t>
            </w:r>
          </w:p>
        </w:tc>
      </w:tr>
      <w:tr w:rsidR="00EB29A2" w:rsidRPr="00C04A08" w14:paraId="3DE0FA60"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tcPr>
          <w:p w14:paraId="6064D768" w14:textId="77777777" w:rsidR="00EB29A2" w:rsidRPr="00C04A08" w:rsidRDefault="00EB29A2" w:rsidP="000036E4">
            <w:pPr>
              <w:pStyle w:val="TAH"/>
            </w:pPr>
          </w:p>
        </w:tc>
        <w:tc>
          <w:tcPr>
            <w:tcW w:w="1134" w:type="dxa"/>
            <w:tcBorders>
              <w:top w:val="nil"/>
              <w:left w:val="single" w:sz="4" w:space="0" w:color="auto"/>
              <w:bottom w:val="single" w:sz="4" w:space="0" w:color="auto"/>
              <w:right w:val="single" w:sz="4" w:space="0" w:color="auto"/>
            </w:tcBorders>
          </w:tcPr>
          <w:p w14:paraId="17A8908B" w14:textId="77777777" w:rsidR="00EB29A2" w:rsidRPr="00C04A08" w:rsidRDefault="00EB29A2" w:rsidP="000036E4">
            <w:pPr>
              <w:pStyle w:val="TAH"/>
            </w:pPr>
          </w:p>
        </w:tc>
        <w:tc>
          <w:tcPr>
            <w:tcW w:w="851" w:type="dxa"/>
            <w:tcBorders>
              <w:top w:val="nil"/>
              <w:left w:val="single" w:sz="4" w:space="0" w:color="auto"/>
              <w:bottom w:val="single" w:sz="4" w:space="0" w:color="auto"/>
              <w:right w:val="single" w:sz="4" w:space="0" w:color="auto"/>
            </w:tcBorders>
          </w:tcPr>
          <w:p w14:paraId="38BDDD38" w14:textId="77777777" w:rsidR="00EB29A2" w:rsidRPr="00C04A08" w:rsidRDefault="00EB29A2" w:rsidP="000036E4">
            <w:pPr>
              <w:pStyle w:val="TAH"/>
            </w:pPr>
          </w:p>
        </w:tc>
        <w:tc>
          <w:tcPr>
            <w:tcW w:w="567" w:type="dxa"/>
            <w:tcBorders>
              <w:top w:val="single" w:sz="4" w:space="0" w:color="auto"/>
              <w:left w:val="single" w:sz="4" w:space="0" w:color="auto"/>
              <w:bottom w:val="single" w:sz="4" w:space="0" w:color="auto"/>
              <w:right w:val="single" w:sz="4" w:space="0" w:color="auto"/>
            </w:tcBorders>
          </w:tcPr>
          <w:p w14:paraId="66DC7413" w14:textId="77777777" w:rsidR="00EB29A2" w:rsidRPr="00C04A08" w:rsidRDefault="00EB29A2" w:rsidP="000036E4">
            <w:pPr>
              <w:pStyle w:val="TAH"/>
            </w:pPr>
            <w:r w:rsidRPr="00C04A08">
              <w:t>50</w:t>
            </w:r>
          </w:p>
        </w:tc>
        <w:tc>
          <w:tcPr>
            <w:tcW w:w="708" w:type="dxa"/>
            <w:tcBorders>
              <w:top w:val="single" w:sz="4" w:space="0" w:color="auto"/>
              <w:left w:val="single" w:sz="4" w:space="0" w:color="auto"/>
              <w:bottom w:val="single" w:sz="4" w:space="0" w:color="auto"/>
              <w:right w:val="single" w:sz="4" w:space="0" w:color="auto"/>
            </w:tcBorders>
          </w:tcPr>
          <w:p w14:paraId="325DE8BA" w14:textId="77777777" w:rsidR="00EB29A2" w:rsidRPr="00C04A08" w:rsidRDefault="00EB29A2" w:rsidP="000036E4">
            <w:pPr>
              <w:pStyle w:val="TAH"/>
            </w:pPr>
            <w:r w:rsidRPr="00C04A08">
              <w:t>100</w:t>
            </w:r>
          </w:p>
        </w:tc>
        <w:tc>
          <w:tcPr>
            <w:tcW w:w="709" w:type="dxa"/>
            <w:tcBorders>
              <w:top w:val="single" w:sz="4" w:space="0" w:color="auto"/>
              <w:left w:val="single" w:sz="4" w:space="0" w:color="auto"/>
              <w:bottom w:val="single" w:sz="4" w:space="0" w:color="auto"/>
              <w:right w:val="single" w:sz="4" w:space="0" w:color="auto"/>
            </w:tcBorders>
          </w:tcPr>
          <w:p w14:paraId="57B5E9A8" w14:textId="77777777" w:rsidR="00EB29A2" w:rsidRPr="00C04A08" w:rsidRDefault="00EB29A2" w:rsidP="000036E4">
            <w:pPr>
              <w:pStyle w:val="TAH"/>
            </w:pPr>
            <w:r w:rsidRPr="00C04A08">
              <w:t>200</w:t>
            </w:r>
          </w:p>
        </w:tc>
        <w:tc>
          <w:tcPr>
            <w:tcW w:w="567" w:type="dxa"/>
            <w:tcBorders>
              <w:top w:val="single" w:sz="4" w:space="0" w:color="auto"/>
              <w:left w:val="single" w:sz="4" w:space="0" w:color="auto"/>
              <w:bottom w:val="single" w:sz="4" w:space="0" w:color="auto"/>
              <w:right w:val="single" w:sz="4" w:space="0" w:color="auto"/>
            </w:tcBorders>
          </w:tcPr>
          <w:p w14:paraId="78D1B3CF" w14:textId="77777777" w:rsidR="00EB29A2" w:rsidRPr="00C04A08" w:rsidRDefault="00EB29A2" w:rsidP="000036E4">
            <w:pPr>
              <w:pStyle w:val="TAH"/>
            </w:pPr>
            <w:r w:rsidRPr="00C04A08">
              <w:t>400</w:t>
            </w:r>
          </w:p>
        </w:tc>
        <w:tc>
          <w:tcPr>
            <w:tcW w:w="1583" w:type="dxa"/>
            <w:tcBorders>
              <w:top w:val="nil"/>
              <w:left w:val="single" w:sz="4" w:space="0" w:color="auto"/>
              <w:bottom w:val="single" w:sz="4" w:space="0" w:color="auto"/>
              <w:right w:val="single" w:sz="4" w:space="0" w:color="auto"/>
            </w:tcBorders>
          </w:tcPr>
          <w:p w14:paraId="1FEC0DFA" w14:textId="77777777" w:rsidR="00EB29A2" w:rsidRPr="00C04A08" w:rsidRDefault="00EB29A2" w:rsidP="000036E4">
            <w:pPr>
              <w:pStyle w:val="TAH"/>
            </w:pPr>
          </w:p>
        </w:tc>
      </w:tr>
      <w:tr w:rsidR="00EB29A2" w14:paraId="34AD335E"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AF20472"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1A185DF"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C998A9D" w14:textId="77777777" w:rsidR="00EB29A2" w:rsidRPr="00C04A08" w:rsidRDefault="00EB29A2" w:rsidP="000036E4">
            <w:pPr>
              <w:pStyle w:val="TAC"/>
              <w:rPr>
                <w:lang w:val="en-US" w:eastAsia="zh-CN"/>
              </w:rPr>
            </w:pPr>
            <w:r w:rsidRPr="00FF2AD8">
              <w:rPr>
                <w:rFonts w:hint="eastAsia"/>
                <w:lang w:val="en-US" w:eastAsia="zh-CN"/>
              </w:rPr>
              <w:t>n</w:t>
            </w:r>
            <w:r w:rsidRPr="00FF2AD8">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49677144"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20711B71"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2E367A72"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B042A52"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69D893DB" w14:textId="77777777" w:rsidR="00EB29A2" w:rsidRDefault="00EB29A2" w:rsidP="000036E4">
            <w:pPr>
              <w:pStyle w:val="TAC"/>
              <w:rPr>
                <w:lang w:val="en-US" w:eastAsia="zh-CN"/>
              </w:rPr>
            </w:pPr>
            <w:r>
              <w:rPr>
                <w:rFonts w:hint="eastAsia"/>
                <w:lang w:val="en-US" w:eastAsia="zh-CN"/>
              </w:rPr>
              <w:t>0</w:t>
            </w:r>
          </w:p>
        </w:tc>
      </w:tr>
      <w:tr w:rsidR="00EB29A2" w14:paraId="1502DE08"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3986BD2"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96D4CDA"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312A20E3" w14:textId="77777777" w:rsidR="00EB29A2" w:rsidRPr="00C04A08" w:rsidRDefault="00EB29A2" w:rsidP="000036E4">
            <w:pPr>
              <w:pStyle w:val="TAC"/>
              <w:rPr>
                <w:lang w:val="en-US" w:eastAsia="zh-CN"/>
              </w:rPr>
            </w:pPr>
            <w:r w:rsidRPr="00FF2AD8">
              <w:rPr>
                <w:rFonts w:hint="eastAsia"/>
                <w:lang w:val="en-US" w:eastAsia="zh-CN"/>
              </w:rPr>
              <w:t>n</w:t>
            </w:r>
            <w:r w:rsidRPr="00FF2AD8">
              <w:rPr>
                <w:lang w:val="en-US" w:eastAsia="zh-CN"/>
              </w:rPr>
              <w:t>259</w:t>
            </w:r>
          </w:p>
        </w:tc>
        <w:tc>
          <w:tcPr>
            <w:tcW w:w="567" w:type="dxa"/>
            <w:tcBorders>
              <w:top w:val="single" w:sz="4" w:space="0" w:color="auto"/>
              <w:left w:val="single" w:sz="4" w:space="0" w:color="auto"/>
              <w:bottom w:val="single" w:sz="4" w:space="0" w:color="auto"/>
              <w:right w:val="single" w:sz="4" w:space="0" w:color="auto"/>
            </w:tcBorders>
          </w:tcPr>
          <w:p w14:paraId="383C6833"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0764E2A"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55A1485F"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2762374F" w14:textId="77777777" w:rsidR="00EB29A2" w:rsidRDefault="00EB29A2" w:rsidP="000036E4">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7DF0ABFC" w14:textId="77777777" w:rsidR="00EB29A2" w:rsidRDefault="00EB29A2" w:rsidP="000036E4">
            <w:pPr>
              <w:pStyle w:val="TAC"/>
              <w:rPr>
                <w:lang w:val="en-US" w:eastAsia="zh-CN"/>
              </w:rPr>
            </w:pPr>
          </w:p>
        </w:tc>
      </w:tr>
      <w:tr w:rsidR="00EB29A2" w14:paraId="3EDE8E42"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A0C9992"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406C4683"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4D9EC94"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0755AD34"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7CE269A5"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14FBE345"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1E4A7927"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2A1691A7" w14:textId="77777777" w:rsidR="00EB29A2" w:rsidRDefault="00EB29A2" w:rsidP="000036E4">
            <w:pPr>
              <w:pStyle w:val="TAC"/>
              <w:rPr>
                <w:lang w:val="en-US" w:eastAsia="zh-CN"/>
              </w:rPr>
            </w:pPr>
            <w:r>
              <w:rPr>
                <w:rFonts w:hint="eastAsia"/>
                <w:lang w:val="en-US" w:eastAsia="zh-CN"/>
              </w:rPr>
              <w:t>0</w:t>
            </w:r>
          </w:p>
        </w:tc>
      </w:tr>
      <w:tr w:rsidR="00EB29A2" w14:paraId="7F74B593"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B04449A"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DC8C4D9"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A34B13E"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62806D77" w14:textId="77777777" w:rsidR="00EB29A2" w:rsidRDefault="00EB29A2" w:rsidP="000036E4">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73F4552E" w14:textId="77777777" w:rsidR="00EB29A2" w:rsidRDefault="00EB29A2" w:rsidP="000036E4">
            <w:pPr>
              <w:pStyle w:val="TAC"/>
              <w:rPr>
                <w:lang w:val="en-US" w:eastAsia="zh-CN"/>
              </w:rPr>
            </w:pPr>
          </w:p>
        </w:tc>
      </w:tr>
      <w:tr w:rsidR="00EB29A2" w14:paraId="12BAC4E9"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B66CFF3"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
          <w:p w14:paraId="72446761"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453EE6BB"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19265C64"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6FB3349A"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48F5F4B3"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1EB96181"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48DE499C" w14:textId="77777777" w:rsidR="00EB29A2" w:rsidRDefault="00EB29A2" w:rsidP="000036E4">
            <w:pPr>
              <w:pStyle w:val="TAC"/>
              <w:rPr>
                <w:lang w:val="en-US" w:eastAsia="zh-CN"/>
              </w:rPr>
            </w:pPr>
            <w:r>
              <w:rPr>
                <w:rFonts w:hint="eastAsia"/>
                <w:lang w:val="en-US" w:eastAsia="zh-CN"/>
              </w:rPr>
              <w:t>0</w:t>
            </w:r>
          </w:p>
        </w:tc>
      </w:tr>
      <w:tr w:rsidR="00EB29A2" w14:paraId="3C8F3729"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220CCF4"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5F6369DB"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03E0DFC3"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64F4F036" w14:textId="77777777" w:rsidR="00EB29A2" w:rsidRDefault="00EB29A2" w:rsidP="000036E4">
            <w:pPr>
              <w:pStyle w:val="TAC"/>
              <w:rPr>
                <w:lang w:eastAsia="zh-CN"/>
              </w:rPr>
            </w:pPr>
            <w:r>
              <w:rPr>
                <w:rFonts w:eastAsia="Yu Mincho" w:hint="eastAsia"/>
                <w:lang w:eastAsia="ja-JP"/>
              </w:rPr>
              <w:t>C</w:t>
            </w:r>
            <w:r>
              <w:rPr>
                <w:rFonts w:eastAsia="Yu Mincho"/>
                <w:lang w:eastAsia="ja-JP"/>
              </w:rPr>
              <w:t>A_n259H</w:t>
            </w:r>
          </w:p>
        </w:tc>
        <w:tc>
          <w:tcPr>
            <w:tcW w:w="1583" w:type="dxa"/>
            <w:tcBorders>
              <w:top w:val="nil"/>
              <w:left w:val="single" w:sz="4" w:space="0" w:color="auto"/>
              <w:bottom w:val="single" w:sz="4" w:space="0" w:color="auto"/>
              <w:right w:val="single" w:sz="4" w:space="0" w:color="auto"/>
            </w:tcBorders>
            <w:shd w:val="clear" w:color="auto" w:fill="auto"/>
          </w:tcPr>
          <w:p w14:paraId="23B0468C" w14:textId="77777777" w:rsidR="00EB29A2" w:rsidRDefault="00EB29A2" w:rsidP="000036E4">
            <w:pPr>
              <w:pStyle w:val="TAC"/>
              <w:rPr>
                <w:lang w:val="en-US" w:eastAsia="zh-CN"/>
              </w:rPr>
            </w:pPr>
          </w:p>
        </w:tc>
      </w:tr>
      <w:tr w:rsidR="00EB29A2" w14:paraId="7C642CDD"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D43F29D"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
          <w:p w14:paraId="12BF5F42"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52B621DF"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303E3903"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E1DE920"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3C8563F1"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6457DCEE"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19C38223" w14:textId="77777777" w:rsidR="00EB29A2" w:rsidRDefault="00EB29A2" w:rsidP="000036E4">
            <w:pPr>
              <w:pStyle w:val="TAC"/>
              <w:rPr>
                <w:lang w:val="en-US" w:eastAsia="zh-CN"/>
              </w:rPr>
            </w:pPr>
            <w:r>
              <w:rPr>
                <w:rFonts w:hint="eastAsia"/>
                <w:lang w:val="en-US" w:eastAsia="zh-CN"/>
              </w:rPr>
              <w:t>0</w:t>
            </w:r>
          </w:p>
        </w:tc>
      </w:tr>
      <w:tr w:rsidR="00EB29A2" w14:paraId="1153C1CB"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A1A044F"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43242570"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CBD1240"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5C7215E9" w14:textId="77777777" w:rsidR="00EB29A2" w:rsidRDefault="00EB29A2" w:rsidP="000036E4">
            <w:pPr>
              <w:pStyle w:val="TAC"/>
              <w:rPr>
                <w:lang w:eastAsia="zh-CN"/>
              </w:rPr>
            </w:pPr>
            <w:r>
              <w:rPr>
                <w:rFonts w:eastAsia="Yu Mincho" w:hint="eastAsia"/>
                <w:lang w:eastAsia="ja-JP"/>
              </w:rPr>
              <w:t>C</w:t>
            </w:r>
            <w:r>
              <w:rPr>
                <w:rFonts w:eastAsia="Yu Mincho"/>
                <w:lang w:eastAsia="ja-JP"/>
              </w:rPr>
              <w:t>A_n259I</w:t>
            </w:r>
          </w:p>
        </w:tc>
        <w:tc>
          <w:tcPr>
            <w:tcW w:w="1583" w:type="dxa"/>
            <w:tcBorders>
              <w:top w:val="nil"/>
              <w:left w:val="single" w:sz="4" w:space="0" w:color="auto"/>
              <w:bottom w:val="single" w:sz="4" w:space="0" w:color="auto"/>
              <w:right w:val="single" w:sz="4" w:space="0" w:color="auto"/>
            </w:tcBorders>
            <w:shd w:val="clear" w:color="auto" w:fill="auto"/>
          </w:tcPr>
          <w:p w14:paraId="1FBF84BB" w14:textId="77777777" w:rsidR="00EB29A2" w:rsidRDefault="00EB29A2" w:rsidP="000036E4">
            <w:pPr>
              <w:pStyle w:val="TAC"/>
              <w:rPr>
                <w:lang w:val="en-US" w:eastAsia="zh-CN"/>
              </w:rPr>
            </w:pPr>
          </w:p>
        </w:tc>
      </w:tr>
      <w:tr w:rsidR="00EB29A2" w14:paraId="4FBC9A42"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53E43A4"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
          <w:p w14:paraId="50B5BB93"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66E9DDCD"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34EEF4CA"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4E31B1C3"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637D7183"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5E78891A"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1309478" w14:textId="77777777" w:rsidR="00EB29A2" w:rsidRDefault="00EB29A2" w:rsidP="000036E4">
            <w:pPr>
              <w:pStyle w:val="TAC"/>
              <w:rPr>
                <w:lang w:val="en-US" w:eastAsia="zh-CN"/>
              </w:rPr>
            </w:pPr>
            <w:r>
              <w:rPr>
                <w:rFonts w:hint="eastAsia"/>
                <w:lang w:val="en-US" w:eastAsia="zh-CN"/>
              </w:rPr>
              <w:t>0</w:t>
            </w:r>
          </w:p>
        </w:tc>
      </w:tr>
      <w:tr w:rsidR="00EB29A2" w14:paraId="267775C9"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176A794"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00784D4"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0B7F6501"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31527C61" w14:textId="77777777" w:rsidR="00EB29A2" w:rsidRDefault="00EB29A2" w:rsidP="000036E4">
            <w:pPr>
              <w:pStyle w:val="TAC"/>
              <w:rPr>
                <w:lang w:eastAsia="zh-CN"/>
              </w:rPr>
            </w:pPr>
            <w:r>
              <w:rPr>
                <w:rFonts w:eastAsia="Yu Mincho" w:hint="eastAsia"/>
                <w:lang w:eastAsia="ja-JP"/>
              </w:rPr>
              <w:t>C</w:t>
            </w:r>
            <w:r>
              <w:rPr>
                <w:rFonts w:eastAsia="Yu Mincho"/>
                <w:lang w:eastAsia="ja-JP"/>
              </w:rPr>
              <w:t>A_n259J</w:t>
            </w:r>
          </w:p>
        </w:tc>
        <w:tc>
          <w:tcPr>
            <w:tcW w:w="1583" w:type="dxa"/>
            <w:tcBorders>
              <w:top w:val="nil"/>
              <w:left w:val="single" w:sz="4" w:space="0" w:color="auto"/>
              <w:bottom w:val="single" w:sz="4" w:space="0" w:color="auto"/>
              <w:right w:val="single" w:sz="4" w:space="0" w:color="auto"/>
            </w:tcBorders>
            <w:shd w:val="clear" w:color="auto" w:fill="auto"/>
          </w:tcPr>
          <w:p w14:paraId="447A64BD" w14:textId="77777777" w:rsidR="00EB29A2" w:rsidRDefault="00EB29A2" w:rsidP="000036E4">
            <w:pPr>
              <w:pStyle w:val="TAC"/>
              <w:rPr>
                <w:lang w:val="en-US" w:eastAsia="zh-CN"/>
              </w:rPr>
            </w:pPr>
          </w:p>
        </w:tc>
      </w:tr>
      <w:tr w:rsidR="00EB29A2" w14:paraId="487CDB31"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4FEE72AA"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
          <w:p w14:paraId="09B1CB03"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04C5F11C"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38BF696F"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223C8BE3"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07CF3EA9"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34A39FE7"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043A37D7" w14:textId="77777777" w:rsidR="00EB29A2" w:rsidRDefault="00EB29A2" w:rsidP="000036E4">
            <w:pPr>
              <w:pStyle w:val="TAC"/>
              <w:rPr>
                <w:lang w:val="en-US" w:eastAsia="zh-CN"/>
              </w:rPr>
            </w:pPr>
            <w:r>
              <w:rPr>
                <w:rFonts w:hint="eastAsia"/>
                <w:lang w:val="en-US" w:eastAsia="zh-CN"/>
              </w:rPr>
              <w:t>0</w:t>
            </w:r>
          </w:p>
        </w:tc>
      </w:tr>
      <w:tr w:rsidR="00EB29A2" w14:paraId="20083F6A"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8F1C775"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E7DB97B"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84185C3"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34B58134" w14:textId="77777777" w:rsidR="00EB29A2" w:rsidRDefault="00EB29A2" w:rsidP="000036E4">
            <w:pPr>
              <w:pStyle w:val="TAC"/>
              <w:rPr>
                <w:lang w:eastAsia="zh-CN"/>
              </w:rPr>
            </w:pPr>
            <w:r>
              <w:rPr>
                <w:rFonts w:eastAsia="Yu Mincho" w:hint="eastAsia"/>
                <w:lang w:eastAsia="ja-JP"/>
              </w:rPr>
              <w:t>C</w:t>
            </w:r>
            <w:r>
              <w:rPr>
                <w:rFonts w:eastAsia="Yu Mincho"/>
                <w:lang w:eastAsia="ja-JP"/>
              </w:rPr>
              <w:t>A_n259K</w:t>
            </w:r>
          </w:p>
        </w:tc>
        <w:tc>
          <w:tcPr>
            <w:tcW w:w="1583" w:type="dxa"/>
            <w:tcBorders>
              <w:top w:val="nil"/>
              <w:left w:val="single" w:sz="4" w:space="0" w:color="auto"/>
              <w:bottom w:val="single" w:sz="4" w:space="0" w:color="auto"/>
              <w:right w:val="single" w:sz="4" w:space="0" w:color="auto"/>
            </w:tcBorders>
            <w:shd w:val="clear" w:color="auto" w:fill="auto"/>
          </w:tcPr>
          <w:p w14:paraId="322A68EE" w14:textId="77777777" w:rsidR="00EB29A2" w:rsidRDefault="00EB29A2" w:rsidP="000036E4">
            <w:pPr>
              <w:pStyle w:val="TAC"/>
              <w:rPr>
                <w:lang w:val="en-US" w:eastAsia="zh-CN"/>
              </w:rPr>
            </w:pPr>
          </w:p>
        </w:tc>
      </w:tr>
      <w:tr w:rsidR="00EB29A2" w14:paraId="1155EF91"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7758DE3"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
          <w:p w14:paraId="73D12922"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3A23FE4E"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11DFC10B"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4FFD7A25"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4A43AB4B"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210F2B86"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E056DE6" w14:textId="77777777" w:rsidR="00EB29A2" w:rsidRDefault="00EB29A2" w:rsidP="000036E4">
            <w:pPr>
              <w:pStyle w:val="TAC"/>
              <w:rPr>
                <w:lang w:val="en-US" w:eastAsia="zh-CN"/>
              </w:rPr>
            </w:pPr>
            <w:r>
              <w:rPr>
                <w:rFonts w:hint="eastAsia"/>
                <w:lang w:val="en-US" w:eastAsia="zh-CN"/>
              </w:rPr>
              <w:t>0</w:t>
            </w:r>
          </w:p>
        </w:tc>
      </w:tr>
      <w:tr w:rsidR="00EB29A2" w14:paraId="090030A9"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8D44D71"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3ABB1A1"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CCA5591"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19415AB1" w14:textId="77777777" w:rsidR="00EB29A2" w:rsidRDefault="00EB29A2" w:rsidP="000036E4">
            <w:pPr>
              <w:pStyle w:val="TAC"/>
              <w:rPr>
                <w:lang w:eastAsia="zh-CN"/>
              </w:rPr>
            </w:pPr>
            <w:r>
              <w:rPr>
                <w:rFonts w:eastAsia="Yu Mincho" w:hint="eastAsia"/>
                <w:lang w:eastAsia="ja-JP"/>
              </w:rPr>
              <w:t>C</w:t>
            </w:r>
            <w:r>
              <w:rPr>
                <w:rFonts w:eastAsia="Yu Mincho"/>
                <w:lang w:eastAsia="ja-JP"/>
              </w:rPr>
              <w:t>A_n259L</w:t>
            </w:r>
          </w:p>
        </w:tc>
        <w:tc>
          <w:tcPr>
            <w:tcW w:w="1583" w:type="dxa"/>
            <w:tcBorders>
              <w:top w:val="nil"/>
              <w:left w:val="single" w:sz="4" w:space="0" w:color="auto"/>
              <w:bottom w:val="single" w:sz="4" w:space="0" w:color="auto"/>
              <w:right w:val="single" w:sz="4" w:space="0" w:color="auto"/>
            </w:tcBorders>
            <w:shd w:val="clear" w:color="auto" w:fill="auto"/>
          </w:tcPr>
          <w:p w14:paraId="7B4108EC" w14:textId="77777777" w:rsidR="00EB29A2" w:rsidRDefault="00EB29A2" w:rsidP="000036E4">
            <w:pPr>
              <w:pStyle w:val="TAC"/>
              <w:rPr>
                <w:lang w:val="en-US" w:eastAsia="zh-CN"/>
              </w:rPr>
            </w:pPr>
          </w:p>
        </w:tc>
      </w:tr>
      <w:tr w:rsidR="00EB29A2" w14:paraId="75E959D8"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67577EA9"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
          <w:p w14:paraId="22A30D3C"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643F8997"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748E5B0A"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14479223"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18BDF3CD"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4A3EC3F5"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64F06897" w14:textId="77777777" w:rsidR="00EB29A2" w:rsidRDefault="00EB29A2" w:rsidP="000036E4">
            <w:pPr>
              <w:pStyle w:val="TAC"/>
              <w:rPr>
                <w:lang w:val="en-US" w:eastAsia="zh-CN"/>
              </w:rPr>
            </w:pPr>
            <w:r>
              <w:rPr>
                <w:rFonts w:hint="eastAsia"/>
                <w:lang w:val="en-US" w:eastAsia="zh-CN"/>
              </w:rPr>
              <w:t>0</w:t>
            </w:r>
          </w:p>
        </w:tc>
      </w:tr>
      <w:tr w:rsidR="00EB29A2" w14:paraId="277EC682"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428B061"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80324EB"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2BAC479B"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0B43BF15" w14:textId="77777777" w:rsidR="00EB29A2" w:rsidRDefault="00EB29A2" w:rsidP="000036E4">
            <w:pPr>
              <w:pStyle w:val="TAC"/>
              <w:rPr>
                <w:lang w:eastAsia="zh-CN"/>
              </w:rPr>
            </w:pPr>
            <w:r>
              <w:rPr>
                <w:rFonts w:eastAsia="Yu Mincho" w:hint="eastAsia"/>
                <w:lang w:eastAsia="ja-JP"/>
              </w:rPr>
              <w:t>C</w:t>
            </w:r>
            <w:r>
              <w:rPr>
                <w:rFonts w:eastAsia="Yu Mincho"/>
                <w:lang w:eastAsia="ja-JP"/>
              </w:rPr>
              <w:t>A_n259M</w:t>
            </w:r>
          </w:p>
        </w:tc>
        <w:tc>
          <w:tcPr>
            <w:tcW w:w="1583" w:type="dxa"/>
            <w:tcBorders>
              <w:top w:val="nil"/>
              <w:left w:val="single" w:sz="4" w:space="0" w:color="auto"/>
              <w:bottom w:val="single" w:sz="4" w:space="0" w:color="auto"/>
              <w:right w:val="single" w:sz="4" w:space="0" w:color="auto"/>
            </w:tcBorders>
            <w:shd w:val="clear" w:color="auto" w:fill="auto"/>
          </w:tcPr>
          <w:p w14:paraId="41063DD4" w14:textId="77777777" w:rsidR="00EB29A2" w:rsidRDefault="00EB29A2" w:rsidP="000036E4">
            <w:pPr>
              <w:pStyle w:val="TAC"/>
              <w:rPr>
                <w:lang w:val="en-US" w:eastAsia="zh-CN"/>
              </w:rPr>
            </w:pPr>
          </w:p>
        </w:tc>
      </w:tr>
      <w:tr w:rsidR="00EB29A2" w14:paraId="3AE7F9DA"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4592308F"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145DB4CB"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69ED973A" w14:textId="77777777" w:rsidR="00EB29A2" w:rsidRPr="00C04A08" w:rsidRDefault="00EB29A2" w:rsidP="000036E4">
            <w:pPr>
              <w:pStyle w:val="TAC"/>
              <w:rPr>
                <w:lang w:val="en-US" w:eastAsia="zh-CN"/>
              </w:rPr>
            </w:pPr>
            <w:r w:rsidRPr="00DD717E">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5ACF70D9"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63291A6F" w14:textId="77777777" w:rsidR="00EB29A2" w:rsidRDefault="00EB29A2" w:rsidP="000036E4">
            <w:pPr>
              <w:pStyle w:val="TAC"/>
              <w:rPr>
                <w:lang w:val="en-US" w:eastAsia="zh-CN"/>
              </w:rPr>
            </w:pPr>
            <w:r w:rsidRPr="006C32FB">
              <w:rPr>
                <w:rFonts w:eastAsia="Yu Mincho" w:hint="eastAsia"/>
                <w:lang w:val="en-US" w:eastAsia="ja-JP"/>
              </w:rPr>
              <w:t>0</w:t>
            </w:r>
          </w:p>
        </w:tc>
      </w:tr>
      <w:tr w:rsidR="00EB29A2" w14:paraId="3119E981"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068FEC1"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70214CC"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5E49220" w14:textId="77777777" w:rsidR="00EB29A2" w:rsidRPr="00C04A08" w:rsidRDefault="00EB29A2" w:rsidP="000036E4">
            <w:pPr>
              <w:pStyle w:val="TAC"/>
              <w:rPr>
                <w:lang w:val="en-US" w:eastAsia="zh-CN"/>
              </w:rPr>
            </w:pPr>
            <w:r w:rsidRPr="00DD717E">
              <w:rPr>
                <w:rFonts w:eastAsia="Yu Mincho"/>
                <w:lang w:val="en-US" w:eastAsia="ja-JP"/>
              </w:rPr>
              <w:t>n</w:t>
            </w:r>
            <w:r w:rsidRPr="00DD717E">
              <w:rPr>
                <w:rFonts w:eastAsia="Yu Mincho" w:hint="eastAsia"/>
                <w:lang w:val="en-US" w:eastAsia="ja-JP"/>
              </w:rPr>
              <w:t>2</w:t>
            </w:r>
            <w:r w:rsidRPr="00DD717E">
              <w:rPr>
                <w:rFonts w:eastAsia="Yu Mincho"/>
                <w:lang w:val="en-US" w:eastAsia="ja-JP"/>
              </w:rPr>
              <w:t>59</w:t>
            </w:r>
          </w:p>
        </w:tc>
        <w:tc>
          <w:tcPr>
            <w:tcW w:w="567" w:type="dxa"/>
            <w:tcBorders>
              <w:top w:val="single" w:sz="4" w:space="0" w:color="auto"/>
              <w:left w:val="single" w:sz="4" w:space="0" w:color="auto"/>
              <w:bottom w:val="single" w:sz="4" w:space="0" w:color="auto"/>
              <w:right w:val="single" w:sz="4" w:space="0" w:color="auto"/>
            </w:tcBorders>
          </w:tcPr>
          <w:p w14:paraId="5CC6C26B"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01D792F"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15BED2A6"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54A3E439" w14:textId="77777777" w:rsidR="00EB29A2" w:rsidRDefault="00EB29A2" w:rsidP="000036E4">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2E774835" w14:textId="77777777" w:rsidR="00EB29A2" w:rsidRDefault="00EB29A2" w:rsidP="000036E4">
            <w:pPr>
              <w:pStyle w:val="TAC"/>
              <w:rPr>
                <w:lang w:val="en-US" w:eastAsia="zh-CN"/>
              </w:rPr>
            </w:pPr>
          </w:p>
        </w:tc>
      </w:tr>
      <w:tr w:rsidR="00EB29A2" w14:paraId="6DF731D1"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4A1FC1F2"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3F6030B7"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6839A11D" w14:textId="77777777" w:rsidR="00EB29A2" w:rsidRPr="00C04A08" w:rsidRDefault="00EB29A2" w:rsidP="000036E4">
            <w:pPr>
              <w:pStyle w:val="TAC"/>
              <w:rPr>
                <w:lang w:val="en-US" w:eastAsia="zh-CN"/>
              </w:rPr>
            </w:pPr>
            <w:r w:rsidRPr="00DD717E">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5E6BE10"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00162E34"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27BF9FDA"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F3F1038"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15E0E2E"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052F2BF" w14:textId="77777777" w:rsidR="00EB29A2" w:rsidRPr="00C04A08" w:rsidRDefault="00EB29A2" w:rsidP="000036E4">
            <w:pPr>
              <w:pStyle w:val="TAC"/>
              <w:rPr>
                <w:lang w:val="en-US" w:eastAsia="zh-CN"/>
              </w:rPr>
            </w:pPr>
            <w:r w:rsidRPr="00DD717E">
              <w:rPr>
                <w:rFonts w:eastAsia="Yu Mincho"/>
                <w:lang w:val="en-US" w:eastAsia="ja-JP"/>
              </w:rPr>
              <w:t>n259</w:t>
            </w:r>
          </w:p>
        </w:tc>
        <w:tc>
          <w:tcPr>
            <w:tcW w:w="2551" w:type="dxa"/>
            <w:gridSpan w:val="4"/>
            <w:tcBorders>
              <w:top w:val="single" w:sz="4" w:space="0" w:color="auto"/>
              <w:left w:val="single" w:sz="4" w:space="0" w:color="auto"/>
              <w:bottom w:val="single" w:sz="4" w:space="0" w:color="auto"/>
              <w:right w:val="single" w:sz="4" w:space="0" w:color="auto"/>
            </w:tcBorders>
          </w:tcPr>
          <w:p w14:paraId="493762ED" w14:textId="77777777" w:rsidR="00EB29A2" w:rsidRDefault="00EB29A2" w:rsidP="000036E4">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CDAFA42" w14:textId="77777777" w:rsidR="00EB29A2" w:rsidRDefault="00EB29A2" w:rsidP="000036E4">
            <w:pPr>
              <w:pStyle w:val="TAC"/>
              <w:rPr>
                <w:lang w:val="en-US" w:eastAsia="zh-CN"/>
              </w:rPr>
            </w:pPr>
          </w:p>
        </w:tc>
      </w:tr>
      <w:tr w:rsidR="00EB29A2" w14:paraId="21B5C79E"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D643AFE"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
          <w:p w14:paraId="09382973"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4A9AC7F7"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2EF6287F"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347C5AD7"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597A9272"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55B7C63F"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63D5487"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9E07942"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3398DE5A" w14:textId="77777777" w:rsidR="00EB29A2" w:rsidRDefault="00EB29A2" w:rsidP="000036E4">
            <w:pPr>
              <w:pStyle w:val="TAC"/>
              <w:rPr>
                <w:lang w:eastAsia="zh-CN"/>
              </w:rPr>
            </w:pPr>
            <w:r>
              <w:rPr>
                <w:rFonts w:eastAsia="Yu Mincho"/>
                <w:lang w:eastAsia="ja-JP"/>
              </w:rPr>
              <w:t>CA_n259H</w:t>
            </w:r>
          </w:p>
        </w:tc>
        <w:tc>
          <w:tcPr>
            <w:tcW w:w="1583" w:type="dxa"/>
            <w:tcBorders>
              <w:top w:val="nil"/>
              <w:left w:val="single" w:sz="4" w:space="0" w:color="auto"/>
              <w:bottom w:val="single" w:sz="4" w:space="0" w:color="auto"/>
              <w:right w:val="single" w:sz="4" w:space="0" w:color="auto"/>
            </w:tcBorders>
            <w:shd w:val="clear" w:color="auto" w:fill="auto"/>
          </w:tcPr>
          <w:p w14:paraId="0A96E276" w14:textId="77777777" w:rsidR="00EB29A2" w:rsidRDefault="00EB29A2" w:rsidP="000036E4">
            <w:pPr>
              <w:pStyle w:val="TAC"/>
              <w:rPr>
                <w:lang w:val="en-US" w:eastAsia="zh-CN"/>
              </w:rPr>
            </w:pPr>
          </w:p>
        </w:tc>
      </w:tr>
      <w:tr w:rsidR="00EB29A2" w14:paraId="7C721A67"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4E51077D"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
          <w:p w14:paraId="15992BB7"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302ED523"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FB36866"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70B8CBDF"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6FD1C6B1"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406BCCF1"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2A20635"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CD4CBC4"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2A99CDA3" w14:textId="77777777" w:rsidR="00EB29A2" w:rsidRDefault="00EB29A2" w:rsidP="000036E4">
            <w:pPr>
              <w:pStyle w:val="TAC"/>
              <w:rPr>
                <w:lang w:eastAsia="zh-CN"/>
              </w:rPr>
            </w:pPr>
            <w:r>
              <w:rPr>
                <w:rFonts w:eastAsia="Yu Mincho"/>
                <w:lang w:eastAsia="ja-JP"/>
              </w:rPr>
              <w:t>CA_n259I</w:t>
            </w:r>
          </w:p>
        </w:tc>
        <w:tc>
          <w:tcPr>
            <w:tcW w:w="1583" w:type="dxa"/>
            <w:tcBorders>
              <w:top w:val="nil"/>
              <w:left w:val="single" w:sz="4" w:space="0" w:color="auto"/>
              <w:bottom w:val="single" w:sz="4" w:space="0" w:color="auto"/>
              <w:right w:val="single" w:sz="4" w:space="0" w:color="auto"/>
            </w:tcBorders>
            <w:shd w:val="clear" w:color="auto" w:fill="auto"/>
          </w:tcPr>
          <w:p w14:paraId="6972AFDE" w14:textId="77777777" w:rsidR="00EB29A2" w:rsidRDefault="00EB29A2" w:rsidP="000036E4">
            <w:pPr>
              <w:pStyle w:val="TAC"/>
              <w:rPr>
                <w:lang w:val="en-US" w:eastAsia="zh-CN"/>
              </w:rPr>
            </w:pPr>
          </w:p>
        </w:tc>
      </w:tr>
      <w:tr w:rsidR="00EB29A2" w14:paraId="60053088"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DC0557B"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
          <w:p w14:paraId="369C4027"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355E44C"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31240011"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4D235874"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0ACA5896"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4223BBCE"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FE8A4FA"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B0DEE2D"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707708CA" w14:textId="77777777" w:rsidR="00EB29A2" w:rsidRDefault="00EB29A2" w:rsidP="000036E4">
            <w:pPr>
              <w:pStyle w:val="TAC"/>
              <w:rPr>
                <w:lang w:eastAsia="zh-CN"/>
              </w:rPr>
            </w:pPr>
            <w:r>
              <w:rPr>
                <w:rFonts w:eastAsia="Yu Mincho"/>
                <w:lang w:eastAsia="ja-JP"/>
              </w:rPr>
              <w:t>CA_n259J</w:t>
            </w:r>
          </w:p>
        </w:tc>
        <w:tc>
          <w:tcPr>
            <w:tcW w:w="1583" w:type="dxa"/>
            <w:tcBorders>
              <w:top w:val="nil"/>
              <w:left w:val="single" w:sz="4" w:space="0" w:color="auto"/>
              <w:bottom w:val="single" w:sz="4" w:space="0" w:color="auto"/>
              <w:right w:val="single" w:sz="4" w:space="0" w:color="auto"/>
            </w:tcBorders>
            <w:shd w:val="clear" w:color="auto" w:fill="auto"/>
          </w:tcPr>
          <w:p w14:paraId="2199226C" w14:textId="77777777" w:rsidR="00EB29A2" w:rsidRDefault="00EB29A2" w:rsidP="000036E4">
            <w:pPr>
              <w:pStyle w:val="TAC"/>
              <w:rPr>
                <w:lang w:val="en-US" w:eastAsia="zh-CN"/>
              </w:rPr>
            </w:pPr>
          </w:p>
        </w:tc>
      </w:tr>
      <w:tr w:rsidR="00EB29A2" w14:paraId="779C0FA0"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0FB533AF"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
          <w:p w14:paraId="358C751A"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68752695"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71560E8C"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0D790AB2"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0059484E"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9105979"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4345439C"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33F8A8B"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47B2CC4A" w14:textId="77777777" w:rsidR="00EB29A2" w:rsidRDefault="00EB29A2" w:rsidP="000036E4">
            <w:pPr>
              <w:pStyle w:val="TAC"/>
              <w:rPr>
                <w:lang w:eastAsia="zh-CN"/>
              </w:rPr>
            </w:pPr>
            <w:r>
              <w:rPr>
                <w:rFonts w:eastAsia="Yu Mincho"/>
                <w:lang w:eastAsia="ja-JP"/>
              </w:rPr>
              <w:t>CA_n259K</w:t>
            </w:r>
          </w:p>
        </w:tc>
        <w:tc>
          <w:tcPr>
            <w:tcW w:w="1583" w:type="dxa"/>
            <w:tcBorders>
              <w:top w:val="nil"/>
              <w:left w:val="single" w:sz="4" w:space="0" w:color="auto"/>
              <w:bottom w:val="single" w:sz="4" w:space="0" w:color="auto"/>
              <w:right w:val="single" w:sz="4" w:space="0" w:color="auto"/>
            </w:tcBorders>
            <w:shd w:val="clear" w:color="auto" w:fill="auto"/>
          </w:tcPr>
          <w:p w14:paraId="31540BE6" w14:textId="77777777" w:rsidR="00EB29A2" w:rsidRDefault="00EB29A2" w:rsidP="000036E4">
            <w:pPr>
              <w:pStyle w:val="TAC"/>
              <w:rPr>
                <w:lang w:val="en-US" w:eastAsia="zh-CN"/>
              </w:rPr>
            </w:pPr>
          </w:p>
        </w:tc>
      </w:tr>
      <w:tr w:rsidR="00EB29A2" w14:paraId="0464C275"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C379254"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
          <w:p w14:paraId="7AF590FB"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39C7EE23"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46077F6B"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28B00962"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6123E891"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884AB6B"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4B0E218"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0DE6B5E"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3FC9B4EA" w14:textId="77777777" w:rsidR="00EB29A2" w:rsidRDefault="00EB29A2" w:rsidP="000036E4">
            <w:pPr>
              <w:pStyle w:val="TAC"/>
              <w:rPr>
                <w:lang w:eastAsia="zh-CN"/>
              </w:rPr>
            </w:pPr>
            <w:r>
              <w:rPr>
                <w:rFonts w:eastAsia="Yu Mincho"/>
                <w:lang w:eastAsia="ja-JP"/>
              </w:rPr>
              <w:t>CA_n259L</w:t>
            </w:r>
          </w:p>
        </w:tc>
        <w:tc>
          <w:tcPr>
            <w:tcW w:w="1583" w:type="dxa"/>
            <w:tcBorders>
              <w:top w:val="nil"/>
              <w:left w:val="single" w:sz="4" w:space="0" w:color="auto"/>
              <w:bottom w:val="single" w:sz="4" w:space="0" w:color="auto"/>
              <w:right w:val="single" w:sz="4" w:space="0" w:color="auto"/>
            </w:tcBorders>
            <w:shd w:val="clear" w:color="auto" w:fill="auto"/>
          </w:tcPr>
          <w:p w14:paraId="382E3E97" w14:textId="77777777" w:rsidR="00EB29A2" w:rsidRDefault="00EB29A2" w:rsidP="000036E4">
            <w:pPr>
              <w:pStyle w:val="TAC"/>
              <w:rPr>
                <w:lang w:val="en-US" w:eastAsia="zh-CN"/>
              </w:rPr>
            </w:pPr>
          </w:p>
        </w:tc>
      </w:tr>
      <w:tr w:rsidR="00EB29A2" w14:paraId="29D4DBAD"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99DE7FB"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
          <w:p w14:paraId="79D951D6"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1256DCA"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33F1995A"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5694E9A9"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49CEE391"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65FC492C"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A900836"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2297B053"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3054162D" w14:textId="77777777" w:rsidR="00EB29A2" w:rsidRDefault="00EB29A2" w:rsidP="000036E4">
            <w:pPr>
              <w:pStyle w:val="TAC"/>
              <w:rPr>
                <w:lang w:eastAsia="zh-CN"/>
              </w:rPr>
            </w:pPr>
            <w:r>
              <w:rPr>
                <w:rFonts w:eastAsia="Yu Mincho"/>
                <w:lang w:eastAsia="ja-JP"/>
              </w:rPr>
              <w:t>CA_n259M</w:t>
            </w:r>
          </w:p>
        </w:tc>
        <w:tc>
          <w:tcPr>
            <w:tcW w:w="1583" w:type="dxa"/>
            <w:tcBorders>
              <w:top w:val="nil"/>
              <w:left w:val="single" w:sz="4" w:space="0" w:color="auto"/>
              <w:bottom w:val="single" w:sz="4" w:space="0" w:color="auto"/>
              <w:right w:val="single" w:sz="4" w:space="0" w:color="auto"/>
            </w:tcBorders>
            <w:shd w:val="clear" w:color="auto" w:fill="auto"/>
          </w:tcPr>
          <w:p w14:paraId="24E394C4" w14:textId="77777777" w:rsidR="00EB29A2" w:rsidRDefault="00EB29A2" w:rsidP="000036E4">
            <w:pPr>
              <w:pStyle w:val="TAC"/>
              <w:rPr>
                <w:lang w:val="en-US" w:eastAsia="zh-CN"/>
              </w:rPr>
            </w:pPr>
          </w:p>
        </w:tc>
      </w:tr>
      <w:tr w:rsidR="00EB29A2" w14:paraId="51CA79CE"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0FD0CA4"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26DAB6B0"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F9F3FE0" w14:textId="77777777" w:rsidR="00EB29A2" w:rsidRPr="00C04A08" w:rsidRDefault="00EB29A2" w:rsidP="000036E4">
            <w:pPr>
              <w:pStyle w:val="TAC"/>
              <w:rPr>
                <w:lang w:val="en-US" w:eastAsia="zh-CN"/>
              </w:rPr>
            </w:pPr>
            <w:r w:rsidRPr="00DD717E">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B624839"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54796FFF" w14:textId="77777777" w:rsidR="00EB29A2" w:rsidRDefault="00EB29A2" w:rsidP="000036E4">
            <w:pPr>
              <w:pStyle w:val="TAC"/>
              <w:rPr>
                <w:lang w:val="en-US" w:eastAsia="zh-CN"/>
              </w:rPr>
            </w:pPr>
            <w:r w:rsidRPr="006C32FB">
              <w:rPr>
                <w:rFonts w:eastAsia="Yu Mincho" w:hint="eastAsia"/>
                <w:lang w:val="en-US" w:eastAsia="ja-JP"/>
              </w:rPr>
              <w:t>0</w:t>
            </w:r>
          </w:p>
        </w:tc>
      </w:tr>
      <w:tr w:rsidR="00EB29A2" w14:paraId="2367E2BC"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5FAFAA74"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12AFD14"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93BD969" w14:textId="77777777" w:rsidR="00EB29A2" w:rsidRPr="00C04A08" w:rsidRDefault="00EB29A2" w:rsidP="000036E4">
            <w:pPr>
              <w:pStyle w:val="TAC"/>
              <w:rPr>
                <w:lang w:val="en-US" w:eastAsia="zh-CN"/>
              </w:rPr>
            </w:pPr>
            <w:r w:rsidRPr="001D64E1">
              <w:rPr>
                <w:rFonts w:eastAsia="Yu Mincho"/>
                <w:lang w:val="en-US" w:eastAsia="ja-JP"/>
              </w:rPr>
              <w:t>n</w:t>
            </w:r>
            <w:r w:rsidRPr="001D64E1">
              <w:rPr>
                <w:rFonts w:eastAsia="Yu Mincho" w:hint="eastAsia"/>
                <w:lang w:val="en-US" w:eastAsia="ja-JP"/>
              </w:rPr>
              <w:t>2</w:t>
            </w:r>
            <w:r w:rsidRPr="001D64E1">
              <w:rPr>
                <w:rFonts w:eastAsia="Yu Mincho"/>
                <w:lang w:val="en-US" w:eastAsia="ja-JP"/>
              </w:rPr>
              <w:t>59</w:t>
            </w:r>
          </w:p>
        </w:tc>
        <w:tc>
          <w:tcPr>
            <w:tcW w:w="567" w:type="dxa"/>
            <w:tcBorders>
              <w:top w:val="single" w:sz="4" w:space="0" w:color="auto"/>
              <w:left w:val="single" w:sz="4" w:space="0" w:color="auto"/>
              <w:bottom w:val="single" w:sz="4" w:space="0" w:color="auto"/>
              <w:right w:val="single" w:sz="4" w:space="0" w:color="auto"/>
            </w:tcBorders>
          </w:tcPr>
          <w:p w14:paraId="28104F69"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14C346D0"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228060F9"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3214E7E8" w14:textId="77777777" w:rsidR="00EB29A2" w:rsidRDefault="00EB29A2" w:rsidP="000036E4">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671172A4" w14:textId="77777777" w:rsidR="00EB29A2" w:rsidRDefault="00EB29A2" w:rsidP="000036E4">
            <w:pPr>
              <w:pStyle w:val="TAC"/>
              <w:rPr>
                <w:lang w:val="en-US" w:eastAsia="zh-CN"/>
              </w:rPr>
            </w:pPr>
          </w:p>
        </w:tc>
      </w:tr>
      <w:tr w:rsidR="00EB29A2" w14:paraId="47D25905"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63720203"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27C42461"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AB4574F"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638642C5"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30BC6DF0"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32601017"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6BADDD92"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81A1231"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B38A7DB"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778C7664" w14:textId="77777777" w:rsidR="00EB29A2" w:rsidRDefault="00EB29A2" w:rsidP="000036E4">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2A6C1A7" w14:textId="77777777" w:rsidR="00EB29A2" w:rsidRDefault="00EB29A2" w:rsidP="000036E4">
            <w:pPr>
              <w:pStyle w:val="TAC"/>
              <w:rPr>
                <w:lang w:val="en-US" w:eastAsia="zh-CN"/>
              </w:rPr>
            </w:pPr>
          </w:p>
        </w:tc>
      </w:tr>
      <w:tr w:rsidR="00EB29A2" w14:paraId="1DD09066"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A5615D4"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
          <w:p w14:paraId="439026D4"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0C2E716E"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6CC23757"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71D1EF27"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7E4D4995"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65405BD0"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10F34B1"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F656D59"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2120E3B3" w14:textId="77777777" w:rsidR="00EB29A2" w:rsidRDefault="00EB29A2" w:rsidP="000036E4">
            <w:pPr>
              <w:pStyle w:val="TAC"/>
              <w:rPr>
                <w:lang w:eastAsia="zh-CN"/>
              </w:rPr>
            </w:pPr>
            <w:r>
              <w:rPr>
                <w:rFonts w:eastAsia="Yu Mincho"/>
                <w:lang w:eastAsia="ja-JP"/>
              </w:rPr>
              <w:t>CA_n259H</w:t>
            </w:r>
          </w:p>
        </w:tc>
        <w:tc>
          <w:tcPr>
            <w:tcW w:w="1583" w:type="dxa"/>
            <w:tcBorders>
              <w:top w:val="nil"/>
              <w:left w:val="single" w:sz="4" w:space="0" w:color="auto"/>
              <w:bottom w:val="single" w:sz="4" w:space="0" w:color="auto"/>
              <w:right w:val="single" w:sz="4" w:space="0" w:color="auto"/>
            </w:tcBorders>
            <w:shd w:val="clear" w:color="auto" w:fill="auto"/>
          </w:tcPr>
          <w:p w14:paraId="05CC00F4" w14:textId="77777777" w:rsidR="00EB29A2" w:rsidRDefault="00EB29A2" w:rsidP="000036E4">
            <w:pPr>
              <w:pStyle w:val="TAC"/>
              <w:rPr>
                <w:lang w:val="en-US" w:eastAsia="zh-CN"/>
              </w:rPr>
            </w:pPr>
          </w:p>
        </w:tc>
      </w:tr>
      <w:tr w:rsidR="00EB29A2" w14:paraId="37250206"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60CDB20"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
          <w:p w14:paraId="663F6085"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866BEEF"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8B7B0E4"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0A09DB0C"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30D100CF"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1CB6F88"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4827599"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BE6231B"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76DDA94F" w14:textId="77777777" w:rsidR="00EB29A2" w:rsidRDefault="00EB29A2" w:rsidP="000036E4">
            <w:pPr>
              <w:pStyle w:val="TAC"/>
              <w:rPr>
                <w:lang w:eastAsia="zh-CN"/>
              </w:rPr>
            </w:pPr>
            <w:r>
              <w:rPr>
                <w:rFonts w:eastAsia="Yu Mincho"/>
                <w:lang w:eastAsia="ja-JP"/>
              </w:rPr>
              <w:t>CA_n259I</w:t>
            </w:r>
          </w:p>
        </w:tc>
        <w:tc>
          <w:tcPr>
            <w:tcW w:w="1583" w:type="dxa"/>
            <w:tcBorders>
              <w:top w:val="nil"/>
              <w:left w:val="single" w:sz="4" w:space="0" w:color="auto"/>
              <w:bottom w:val="single" w:sz="4" w:space="0" w:color="auto"/>
              <w:right w:val="single" w:sz="4" w:space="0" w:color="auto"/>
            </w:tcBorders>
            <w:shd w:val="clear" w:color="auto" w:fill="auto"/>
          </w:tcPr>
          <w:p w14:paraId="30B5281F" w14:textId="77777777" w:rsidR="00EB29A2" w:rsidRDefault="00EB29A2" w:rsidP="000036E4">
            <w:pPr>
              <w:pStyle w:val="TAC"/>
              <w:rPr>
                <w:lang w:val="en-US" w:eastAsia="zh-CN"/>
              </w:rPr>
            </w:pPr>
          </w:p>
        </w:tc>
      </w:tr>
      <w:tr w:rsidR="00EB29A2" w14:paraId="4BB4CCCF"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D18CCFB"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
          <w:p w14:paraId="1B7C937A"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5325E14"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484FE5EE"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3C34ABEF"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665AB089"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2220AFF"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F0CC4C3"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7E52483"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3CB68DDB" w14:textId="77777777" w:rsidR="00EB29A2" w:rsidRDefault="00EB29A2" w:rsidP="000036E4">
            <w:pPr>
              <w:pStyle w:val="TAC"/>
              <w:rPr>
                <w:lang w:eastAsia="zh-CN"/>
              </w:rPr>
            </w:pPr>
            <w:r>
              <w:rPr>
                <w:rFonts w:eastAsia="Yu Mincho"/>
                <w:lang w:eastAsia="ja-JP"/>
              </w:rPr>
              <w:t>CA_n259J</w:t>
            </w:r>
          </w:p>
        </w:tc>
        <w:tc>
          <w:tcPr>
            <w:tcW w:w="1583" w:type="dxa"/>
            <w:tcBorders>
              <w:top w:val="nil"/>
              <w:left w:val="single" w:sz="4" w:space="0" w:color="auto"/>
              <w:bottom w:val="single" w:sz="4" w:space="0" w:color="auto"/>
              <w:right w:val="single" w:sz="4" w:space="0" w:color="auto"/>
            </w:tcBorders>
            <w:shd w:val="clear" w:color="auto" w:fill="auto"/>
          </w:tcPr>
          <w:p w14:paraId="426CE359" w14:textId="77777777" w:rsidR="00EB29A2" w:rsidRDefault="00EB29A2" w:rsidP="000036E4">
            <w:pPr>
              <w:pStyle w:val="TAC"/>
              <w:rPr>
                <w:lang w:val="en-US" w:eastAsia="zh-CN"/>
              </w:rPr>
            </w:pPr>
          </w:p>
        </w:tc>
      </w:tr>
      <w:tr w:rsidR="00EB29A2" w14:paraId="557EEEDA"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4033647E"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
          <w:p w14:paraId="0EA2FEC2"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E1408CF"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1A2A6C0"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57E3B40B"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15C569B1"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019DF2DF"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37B080A"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1F035DC"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374F102D" w14:textId="77777777" w:rsidR="00EB29A2" w:rsidRDefault="00EB29A2" w:rsidP="000036E4">
            <w:pPr>
              <w:pStyle w:val="TAC"/>
              <w:rPr>
                <w:lang w:eastAsia="zh-CN"/>
              </w:rPr>
            </w:pPr>
            <w:r>
              <w:rPr>
                <w:rFonts w:eastAsia="Yu Mincho"/>
                <w:lang w:eastAsia="ja-JP"/>
              </w:rPr>
              <w:t>CA_n259K</w:t>
            </w:r>
          </w:p>
        </w:tc>
        <w:tc>
          <w:tcPr>
            <w:tcW w:w="1583" w:type="dxa"/>
            <w:tcBorders>
              <w:top w:val="nil"/>
              <w:left w:val="single" w:sz="4" w:space="0" w:color="auto"/>
              <w:bottom w:val="single" w:sz="4" w:space="0" w:color="auto"/>
              <w:right w:val="single" w:sz="4" w:space="0" w:color="auto"/>
            </w:tcBorders>
            <w:shd w:val="clear" w:color="auto" w:fill="auto"/>
          </w:tcPr>
          <w:p w14:paraId="6F2C6902" w14:textId="77777777" w:rsidR="00EB29A2" w:rsidRDefault="00EB29A2" w:rsidP="000036E4">
            <w:pPr>
              <w:pStyle w:val="TAC"/>
              <w:rPr>
                <w:lang w:val="en-US" w:eastAsia="zh-CN"/>
              </w:rPr>
            </w:pPr>
          </w:p>
        </w:tc>
      </w:tr>
      <w:tr w:rsidR="00EB29A2" w14:paraId="6514A44B"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174576F"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
          <w:p w14:paraId="774B16A3"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6B058D6"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64CD9B2"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4D482DDF"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3ADEF39A"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63EFBABE"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EDC01A2"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937924B"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43F43D8F" w14:textId="77777777" w:rsidR="00EB29A2" w:rsidRDefault="00EB29A2" w:rsidP="000036E4">
            <w:pPr>
              <w:pStyle w:val="TAC"/>
              <w:rPr>
                <w:lang w:eastAsia="zh-CN"/>
              </w:rPr>
            </w:pPr>
            <w:r>
              <w:rPr>
                <w:rFonts w:eastAsia="Yu Mincho"/>
                <w:lang w:eastAsia="ja-JP"/>
              </w:rPr>
              <w:t>CA_n259L</w:t>
            </w:r>
          </w:p>
        </w:tc>
        <w:tc>
          <w:tcPr>
            <w:tcW w:w="1583" w:type="dxa"/>
            <w:tcBorders>
              <w:top w:val="nil"/>
              <w:left w:val="single" w:sz="4" w:space="0" w:color="auto"/>
              <w:bottom w:val="single" w:sz="4" w:space="0" w:color="auto"/>
              <w:right w:val="single" w:sz="4" w:space="0" w:color="auto"/>
            </w:tcBorders>
            <w:shd w:val="clear" w:color="auto" w:fill="auto"/>
          </w:tcPr>
          <w:p w14:paraId="0BEA6986" w14:textId="77777777" w:rsidR="00EB29A2" w:rsidRDefault="00EB29A2" w:rsidP="000036E4">
            <w:pPr>
              <w:pStyle w:val="TAC"/>
              <w:rPr>
                <w:lang w:val="en-US" w:eastAsia="zh-CN"/>
              </w:rPr>
            </w:pPr>
          </w:p>
        </w:tc>
      </w:tr>
      <w:tr w:rsidR="00EB29A2" w14:paraId="7B093E6F"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16341E15"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
          <w:p w14:paraId="6872DBE0"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96A0ED2"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14C75E17"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3F715CFD" w14:textId="77777777" w:rsidR="00EB29A2" w:rsidRDefault="00EB29A2" w:rsidP="000036E4">
            <w:pPr>
              <w:pStyle w:val="TAC"/>
              <w:rPr>
                <w:lang w:val="en-US" w:eastAsia="zh-CN"/>
              </w:rPr>
            </w:pPr>
            <w:r w:rsidRPr="006C32FB">
              <w:rPr>
                <w:rFonts w:eastAsia="Yu Mincho" w:hint="eastAsia"/>
                <w:lang w:val="en-US" w:eastAsia="ja-JP"/>
              </w:rPr>
              <w:t>0</w:t>
            </w:r>
          </w:p>
        </w:tc>
      </w:tr>
      <w:tr w:rsidR="00EB29A2" w14:paraId="3E697F02"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CAD1113"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674DD59"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C5C51D5"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0CBC428E" w14:textId="77777777" w:rsidR="00EB29A2" w:rsidRDefault="00EB29A2" w:rsidP="000036E4">
            <w:pPr>
              <w:pStyle w:val="TAC"/>
              <w:rPr>
                <w:lang w:eastAsia="zh-CN"/>
              </w:rPr>
            </w:pPr>
            <w:r>
              <w:rPr>
                <w:rFonts w:eastAsia="Yu Mincho"/>
                <w:lang w:eastAsia="ja-JP"/>
              </w:rPr>
              <w:t>CA_n259M</w:t>
            </w:r>
          </w:p>
        </w:tc>
        <w:tc>
          <w:tcPr>
            <w:tcW w:w="1583" w:type="dxa"/>
            <w:tcBorders>
              <w:top w:val="nil"/>
              <w:left w:val="single" w:sz="4" w:space="0" w:color="auto"/>
              <w:bottom w:val="single" w:sz="4" w:space="0" w:color="auto"/>
              <w:right w:val="single" w:sz="4" w:space="0" w:color="auto"/>
            </w:tcBorders>
            <w:shd w:val="clear" w:color="auto" w:fill="auto"/>
          </w:tcPr>
          <w:p w14:paraId="2D5203D3" w14:textId="77777777" w:rsidR="00EB29A2" w:rsidRDefault="00EB29A2" w:rsidP="000036E4">
            <w:pPr>
              <w:pStyle w:val="TAC"/>
              <w:rPr>
                <w:lang w:val="en-US" w:eastAsia="zh-CN"/>
              </w:rPr>
            </w:pPr>
          </w:p>
        </w:tc>
      </w:tr>
      <w:tr w:rsidR="00EB29A2" w14:paraId="3AA599C6"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03A42E5"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06253CDD" w14:textId="77777777" w:rsidR="00EB29A2" w:rsidRPr="00C04A08" w:rsidRDefault="00EB29A2" w:rsidP="000036E4">
            <w:pPr>
              <w:pStyle w:val="TAC"/>
              <w:rPr>
                <w:lang w:eastAsia="zh-CN"/>
              </w:rPr>
            </w:pPr>
            <w:r w:rsidRPr="006C32FB">
              <w:rPr>
                <w:rFonts w:eastAsia="Yu Mincho" w:hint="eastAsia"/>
                <w:lang w:val="en-US" w:eastAsia="ja-JP"/>
              </w:rPr>
              <w:t>-</w:t>
            </w:r>
          </w:p>
        </w:tc>
        <w:tc>
          <w:tcPr>
            <w:tcW w:w="851" w:type="dxa"/>
            <w:tcBorders>
              <w:top w:val="single" w:sz="4" w:space="0" w:color="auto"/>
              <w:left w:val="single" w:sz="4" w:space="0" w:color="auto"/>
              <w:bottom w:val="nil"/>
              <w:right w:val="single" w:sz="4" w:space="0" w:color="auto"/>
            </w:tcBorders>
            <w:shd w:val="clear" w:color="auto" w:fill="auto"/>
          </w:tcPr>
          <w:p w14:paraId="5D9C8C87" w14:textId="77777777" w:rsidR="00EB29A2" w:rsidRPr="00C04A08" w:rsidRDefault="00EB29A2" w:rsidP="000036E4">
            <w:pPr>
              <w:pStyle w:val="TAC"/>
              <w:rPr>
                <w:lang w:val="en-US" w:eastAsia="zh-CN"/>
              </w:rPr>
            </w:pPr>
            <w:r>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59C7F141" w14:textId="77777777" w:rsidR="00EB29A2" w:rsidRDefault="00EB29A2" w:rsidP="000036E4">
            <w:pPr>
              <w:pStyle w:val="TAC"/>
              <w:rPr>
                <w:lang w:eastAsia="zh-CN"/>
              </w:rPr>
            </w:pPr>
            <w:r>
              <w:rPr>
                <w:rFonts w:eastAsia="Yu Mincho" w:hint="eastAsia"/>
                <w:lang w:eastAsia="ja-JP"/>
              </w:rPr>
              <w:t>C</w:t>
            </w:r>
            <w:r>
              <w:rPr>
                <w:rFonts w:eastAsia="Yu Mincho"/>
                <w:lang w:eastAsia="ja-JP"/>
              </w:rPr>
              <w:t>A_n257I</w:t>
            </w:r>
          </w:p>
        </w:tc>
        <w:tc>
          <w:tcPr>
            <w:tcW w:w="1583" w:type="dxa"/>
            <w:tcBorders>
              <w:top w:val="single" w:sz="4" w:space="0" w:color="auto"/>
              <w:left w:val="single" w:sz="4" w:space="0" w:color="auto"/>
              <w:bottom w:val="nil"/>
              <w:right w:val="single" w:sz="4" w:space="0" w:color="auto"/>
            </w:tcBorders>
            <w:shd w:val="clear" w:color="auto" w:fill="auto"/>
          </w:tcPr>
          <w:p w14:paraId="667F3F20" w14:textId="77777777" w:rsidR="00EB29A2" w:rsidRDefault="00EB29A2" w:rsidP="000036E4">
            <w:pPr>
              <w:pStyle w:val="TAC"/>
              <w:rPr>
                <w:lang w:val="en-US" w:eastAsia="zh-CN"/>
              </w:rPr>
            </w:pPr>
            <w:r w:rsidRPr="006C32FB">
              <w:rPr>
                <w:rFonts w:eastAsia="Yu Mincho" w:hint="eastAsia"/>
                <w:lang w:val="en-US" w:eastAsia="ja-JP"/>
              </w:rPr>
              <w:t>0</w:t>
            </w:r>
          </w:p>
        </w:tc>
      </w:tr>
      <w:tr w:rsidR="00EB29A2" w14:paraId="2AAB209A"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E091106"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CDF1A0D"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5F73CC3" w14:textId="77777777" w:rsidR="00EB29A2" w:rsidRPr="00C04A08" w:rsidRDefault="00EB29A2" w:rsidP="000036E4">
            <w:pPr>
              <w:pStyle w:val="TAC"/>
              <w:rPr>
                <w:lang w:val="en-US" w:eastAsia="zh-CN"/>
              </w:rPr>
            </w:pPr>
            <w:r>
              <w:rPr>
                <w:rFonts w:eastAsia="Yu Mincho"/>
                <w:lang w:val="en-US" w:eastAsia="ja-JP"/>
              </w:rPr>
              <w:t>n259</w:t>
            </w:r>
          </w:p>
        </w:tc>
        <w:tc>
          <w:tcPr>
            <w:tcW w:w="567" w:type="dxa"/>
            <w:tcBorders>
              <w:top w:val="single" w:sz="4" w:space="0" w:color="auto"/>
              <w:left w:val="single" w:sz="4" w:space="0" w:color="auto"/>
              <w:bottom w:val="single" w:sz="4" w:space="0" w:color="auto"/>
              <w:right w:val="single" w:sz="4" w:space="0" w:color="auto"/>
            </w:tcBorders>
          </w:tcPr>
          <w:p w14:paraId="08E2EF18"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4FB0E90"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2E6A6F8C"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44462168" w14:textId="77777777" w:rsidR="00EB29A2" w:rsidRDefault="00EB29A2" w:rsidP="000036E4">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17C5A90" w14:textId="77777777" w:rsidR="00EB29A2" w:rsidRDefault="00EB29A2" w:rsidP="000036E4">
            <w:pPr>
              <w:pStyle w:val="TAC"/>
              <w:rPr>
                <w:lang w:val="en-US" w:eastAsia="zh-CN"/>
              </w:rPr>
            </w:pPr>
          </w:p>
        </w:tc>
      </w:tr>
      <w:tr w:rsidR="00EB29A2" w14:paraId="42F468D2"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020E8911"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02AD11D8"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44923595"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381E62C0"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00BF38D8"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6E697604"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5661C87"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9613CFD"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26D7680"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0C67D602" w14:textId="77777777" w:rsidR="00EB29A2" w:rsidRDefault="00EB29A2" w:rsidP="000036E4">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0689C579" w14:textId="77777777" w:rsidR="00EB29A2" w:rsidRDefault="00EB29A2" w:rsidP="000036E4">
            <w:pPr>
              <w:pStyle w:val="TAC"/>
              <w:rPr>
                <w:lang w:val="en-US" w:eastAsia="zh-CN"/>
              </w:rPr>
            </w:pPr>
          </w:p>
        </w:tc>
      </w:tr>
      <w:tr w:rsidR="00EB29A2" w14:paraId="512107F3"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EE16718"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
          <w:p w14:paraId="083CF670"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5C6DDB0"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593368DA"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244A4AB7"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23B4A5BC"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B3ADB54"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BFD0E7E"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621BDAE"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6776A81B" w14:textId="77777777" w:rsidR="00EB29A2" w:rsidRDefault="00EB29A2" w:rsidP="000036E4">
            <w:pPr>
              <w:pStyle w:val="TAC"/>
              <w:rPr>
                <w:lang w:eastAsia="zh-CN"/>
              </w:rPr>
            </w:pPr>
            <w:r>
              <w:rPr>
                <w:rFonts w:eastAsia="Yu Mincho"/>
                <w:lang w:eastAsia="ja-JP"/>
              </w:rPr>
              <w:t>CA_n259H</w:t>
            </w:r>
          </w:p>
        </w:tc>
        <w:tc>
          <w:tcPr>
            <w:tcW w:w="1583" w:type="dxa"/>
            <w:tcBorders>
              <w:top w:val="nil"/>
              <w:left w:val="single" w:sz="4" w:space="0" w:color="auto"/>
              <w:bottom w:val="single" w:sz="4" w:space="0" w:color="auto"/>
              <w:right w:val="single" w:sz="4" w:space="0" w:color="auto"/>
            </w:tcBorders>
            <w:shd w:val="clear" w:color="auto" w:fill="auto"/>
          </w:tcPr>
          <w:p w14:paraId="4E1C033A" w14:textId="77777777" w:rsidR="00EB29A2" w:rsidRDefault="00EB29A2" w:rsidP="000036E4">
            <w:pPr>
              <w:pStyle w:val="TAC"/>
              <w:rPr>
                <w:lang w:val="en-US" w:eastAsia="zh-CN"/>
              </w:rPr>
            </w:pPr>
          </w:p>
        </w:tc>
      </w:tr>
      <w:tr w:rsidR="00EB29A2" w14:paraId="3B336FE1"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6446D2B8"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
          <w:p w14:paraId="0C0ECA3E"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E71677E"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4F9C24BD"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343A49F1"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4E56144B"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F57CF99"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6C3F7A7"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70077B1"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77FC99B7" w14:textId="77777777" w:rsidR="00EB29A2" w:rsidRDefault="00EB29A2" w:rsidP="000036E4">
            <w:pPr>
              <w:pStyle w:val="TAC"/>
              <w:rPr>
                <w:lang w:eastAsia="zh-CN"/>
              </w:rPr>
            </w:pPr>
            <w:r>
              <w:rPr>
                <w:rFonts w:eastAsia="Yu Mincho"/>
                <w:lang w:eastAsia="ja-JP"/>
              </w:rPr>
              <w:t>CA_n259I</w:t>
            </w:r>
          </w:p>
        </w:tc>
        <w:tc>
          <w:tcPr>
            <w:tcW w:w="1583" w:type="dxa"/>
            <w:tcBorders>
              <w:top w:val="nil"/>
              <w:left w:val="single" w:sz="4" w:space="0" w:color="auto"/>
              <w:bottom w:val="single" w:sz="4" w:space="0" w:color="auto"/>
              <w:right w:val="single" w:sz="4" w:space="0" w:color="auto"/>
            </w:tcBorders>
            <w:shd w:val="clear" w:color="auto" w:fill="auto"/>
          </w:tcPr>
          <w:p w14:paraId="30A1E835" w14:textId="77777777" w:rsidR="00EB29A2" w:rsidRDefault="00EB29A2" w:rsidP="000036E4">
            <w:pPr>
              <w:pStyle w:val="TAC"/>
              <w:rPr>
                <w:lang w:val="en-US" w:eastAsia="zh-CN"/>
              </w:rPr>
            </w:pPr>
          </w:p>
        </w:tc>
      </w:tr>
      <w:tr w:rsidR="00EB29A2" w14:paraId="7E82680F"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7554F52"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
          <w:p w14:paraId="7ED0E0F7"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E535E51"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4F560332"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31C570BA"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479870EC"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6BDEF524"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36F6348"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340AF14"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238957A7" w14:textId="77777777" w:rsidR="00EB29A2" w:rsidRDefault="00EB29A2" w:rsidP="000036E4">
            <w:pPr>
              <w:pStyle w:val="TAC"/>
              <w:rPr>
                <w:lang w:eastAsia="zh-CN"/>
              </w:rPr>
            </w:pPr>
            <w:r>
              <w:rPr>
                <w:rFonts w:eastAsia="Yu Mincho"/>
                <w:lang w:eastAsia="ja-JP"/>
              </w:rPr>
              <w:t>CA_n259J</w:t>
            </w:r>
          </w:p>
        </w:tc>
        <w:tc>
          <w:tcPr>
            <w:tcW w:w="1583" w:type="dxa"/>
            <w:tcBorders>
              <w:top w:val="nil"/>
              <w:left w:val="single" w:sz="4" w:space="0" w:color="auto"/>
              <w:bottom w:val="single" w:sz="4" w:space="0" w:color="auto"/>
              <w:right w:val="single" w:sz="4" w:space="0" w:color="auto"/>
            </w:tcBorders>
            <w:shd w:val="clear" w:color="auto" w:fill="auto"/>
          </w:tcPr>
          <w:p w14:paraId="66F45CC9" w14:textId="77777777" w:rsidR="00EB29A2" w:rsidRDefault="00EB29A2" w:rsidP="000036E4">
            <w:pPr>
              <w:pStyle w:val="TAC"/>
              <w:rPr>
                <w:lang w:val="en-US" w:eastAsia="zh-CN"/>
              </w:rPr>
            </w:pPr>
          </w:p>
        </w:tc>
      </w:tr>
      <w:tr w:rsidR="00EB29A2" w14:paraId="0846E47E"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E30E8C6"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
          <w:p w14:paraId="755EC201"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4F45848B"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38FA9CCB"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015DD87D"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0524726C"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2B86847"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7853B1B"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D394BB1"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4A19B56E" w14:textId="77777777" w:rsidR="00EB29A2" w:rsidRDefault="00EB29A2" w:rsidP="000036E4">
            <w:pPr>
              <w:pStyle w:val="TAC"/>
              <w:rPr>
                <w:lang w:eastAsia="zh-CN"/>
              </w:rPr>
            </w:pPr>
            <w:r>
              <w:rPr>
                <w:rFonts w:eastAsia="Yu Mincho"/>
                <w:lang w:eastAsia="ja-JP"/>
              </w:rPr>
              <w:t>CA_n259K</w:t>
            </w:r>
          </w:p>
        </w:tc>
        <w:tc>
          <w:tcPr>
            <w:tcW w:w="1583" w:type="dxa"/>
            <w:tcBorders>
              <w:top w:val="nil"/>
              <w:left w:val="single" w:sz="4" w:space="0" w:color="auto"/>
              <w:bottom w:val="single" w:sz="4" w:space="0" w:color="auto"/>
              <w:right w:val="single" w:sz="4" w:space="0" w:color="auto"/>
            </w:tcBorders>
            <w:shd w:val="clear" w:color="auto" w:fill="auto"/>
          </w:tcPr>
          <w:p w14:paraId="57522363" w14:textId="77777777" w:rsidR="00EB29A2" w:rsidRDefault="00EB29A2" w:rsidP="000036E4">
            <w:pPr>
              <w:pStyle w:val="TAC"/>
              <w:rPr>
                <w:lang w:val="en-US" w:eastAsia="zh-CN"/>
              </w:rPr>
            </w:pPr>
          </w:p>
        </w:tc>
      </w:tr>
      <w:tr w:rsidR="00EB29A2" w14:paraId="567ECA4D"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62464A76"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
          <w:p w14:paraId="3DA377AB"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4332BD0D"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C8B8513"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5F7CEC36"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7F1F0422"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5923E162"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508A5EA4"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75DA4F3"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0E8DE349" w14:textId="77777777" w:rsidR="00EB29A2" w:rsidRDefault="00EB29A2" w:rsidP="000036E4">
            <w:pPr>
              <w:pStyle w:val="TAC"/>
              <w:rPr>
                <w:lang w:eastAsia="zh-CN"/>
              </w:rPr>
            </w:pPr>
            <w:r>
              <w:rPr>
                <w:rFonts w:eastAsia="Yu Mincho"/>
                <w:lang w:eastAsia="ja-JP"/>
              </w:rPr>
              <w:t>CA_n259L</w:t>
            </w:r>
          </w:p>
        </w:tc>
        <w:tc>
          <w:tcPr>
            <w:tcW w:w="1583" w:type="dxa"/>
            <w:tcBorders>
              <w:top w:val="nil"/>
              <w:left w:val="single" w:sz="4" w:space="0" w:color="auto"/>
              <w:bottom w:val="single" w:sz="4" w:space="0" w:color="auto"/>
              <w:right w:val="single" w:sz="4" w:space="0" w:color="auto"/>
            </w:tcBorders>
            <w:shd w:val="clear" w:color="auto" w:fill="auto"/>
          </w:tcPr>
          <w:p w14:paraId="7455154C" w14:textId="77777777" w:rsidR="00EB29A2" w:rsidRDefault="00EB29A2" w:rsidP="000036E4">
            <w:pPr>
              <w:pStyle w:val="TAC"/>
              <w:rPr>
                <w:lang w:val="en-US" w:eastAsia="zh-CN"/>
              </w:rPr>
            </w:pPr>
          </w:p>
        </w:tc>
      </w:tr>
      <w:tr w:rsidR="00EB29A2" w14:paraId="4D861C59"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63EE928C"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
          <w:p w14:paraId="5278EAFC"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03DBB57E"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1ECE647D"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6EF1CE59"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002DD32C"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CFA7174"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EDF30EE"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364E05E"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0000620D" w14:textId="77777777" w:rsidR="00EB29A2" w:rsidRDefault="00EB29A2" w:rsidP="000036E4">
            <w:pPr>
              <w:pStyle w:val="TAC"/>
              <w:rPr>
                <w:lang w:eastAsia="zh-CN"/>
              </w:rPr>
            </w:pPr>
            <w:r>
              <w:rPr>
                <w:rFonts w:eastAsia="Yu Mincho"/>
                <w:lang w:eastAsia="ja-JP"/>
              </w:rPr>
              <w:t>CA_n259M</w:t>
            </w:r>
          </w:p>
        </w:tc>
        <w:tc>
          <w:tcPr>
            <w:tcW w:w="1583" w:type="dxa"/>
            <w:tcBorders>
              <w:top w:val="nil"/>
              <w:left w:val="single" w:sz="4" w:space="0" w:color="auto"/>
              <w:bottom w:val="single" w:sz="4" w:space="0" w:color="auto"/>
              <w:right w:val="single" w:sz="4" w:space="0" w:color="auto"/>
            </w:tcBorders>
            <w:shd w:val="clear" w:color="auto" w:fill="auto"/>
          </w:tcPr>
          <w:p w14:paraId="29BE2F6B" w14:textId="77777777" w:rsidR="00EB29A2" w:rsidRDefault="00EB29A2" w:rsidP="000036E4">
            <w:pPr>
              <w:pStyle w:val="TAC"/>
              <w:rPr>
                <w:lang w:val="en-US" w:eastAsia="zh-CN"/>
              </w:rPr>
            </w:pPr>
          </w:p>
        </w:tc>
      </w:tr>
      <w:tr w:rsidR="00EB29A2" w14:paraId="2B4B6FD6"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90B0231"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58</w:t>
            </w:r>
            <w:r w:rsidRPr="00C04A08">
              <w:rPr>
                <w:lang w:val="sv-SE" w:eastAsia="ja-JP"/>
              </w:rPr>
              <w:t>A-</w:t>
            </w:r>
            <w:r w:rsidRPr="00C04A08">
              <w:rPr>
                <w:rFonts w:hint="eastAsia"/>
                <w:lang w:val="en-US" w:eastAsia="zh-CN"/>
              </w:rPr>
              <w:t>n</w:t>
            </w:r>
            <w:r w:rsidRPr="00C04A08">
              <w:rPr>
                <w:lang w:val="en-US" w:eastAsia="zh-CN"/>
              </w:rPr>
              <w:t>2</w:t>
            </w:r>
            <w:r>
              <w:rPr>
                <w:lang w:val="en-US" w:eastAsia="zh-CN"/>
              </w:rPr>
              <w:t>60</w:t>
            </w:r>
            <w:r w:rsidRPr="00C04A08">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6600F62"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E3AF4F3" w14:textId="77777777" w:rsidR="00EB29A2" w:rsidRPr="00C04A08" w:rsidRDefault="00EB29A2" w:rsidP="000036E4">
            <w:pPr>
              <w:pStyle w:val="TAC"/>
              <w:rPr>
                <w:lang w:val="en-US" w:eastAsia="zh-CN"/>
              </w:rPr>
            </w:pPr>
            <w:r>
              <w:rPr>
                <w:rFonts w:eastAsia="Yu Mincho"/>
                <w:lang w:val="en-US" w:eastAsia="ja-JP"/>
              </w:rPr>
              <w:t>n258</w:t>
            </w:r>
          </w:p>
        </w:tc>
        <w:tc>
          <w:tcPr>
            <w:tcW w:w="567" w:type="dxa"/>
            <w:tcBorders>
              <w:top w:val="single" w:sz="4" w:space="0" w:color="auto"/>
              <w:left w:val="single" w:sz="4" w:space="0" w:color="auto"/>
              <w:bottom w:val="single" w:sz="4" w:space="0" w:color="auto"/>
              <w:right w:val="single" w:sz="4" w:space="0" w:color="auto"/>
            </w:tcBorders>
          </w:tcPr>
          <w:p w14:paraId="56D3D9A7"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1851D188"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15E01D89"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51D9BD0D"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293682FA" w14:textId="77777777" w:rsidR="00EB29A2" w:rsidRDefault="00EB29A2" w:rsidP="000036E4">
            <w:pPr>
              <w:pStyle w:val="TAC"/>
              <w:rPr>
                <w:lang w:val="en-US" w:eastAsia="zh-CN"/>
              </w:rPr>
            </w:pPr>
            <w:r>
              <w:rPr>
                <w:rFonts w:hint="eastAsia"/>
                <w:lang w:val="en-US" w:eastAsia="zh-CN"/>
              </w:rPr>
              <w:t>0</w:t>
            </w:r>
          </w:p>
        </w:tc>
      </w:tr>
      <w:tr w:rsidR="00EB29A2" w14:paraId="1BF86F00"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080E355E"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4221BB6"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B8DD04F" w14:textId="77777777" w:rsidR="00EB29A2" w:rsidRPr="00C04A08" w:rsidRDefault="00EB29A2" w:rsidP="000036E4">
            <w:pPr>
              <w:pStyle w:val="TAC"/>
              <w:rPr>
                <w:lang w:val="en-US" w:eastAsia="zh-CN"/>
              </w:rPr>
            </w:pPr>
            <w:r>
              <w:rPr>
                <w:rFonts w:eastAsia="Yu Mincho"/>
                <w:lang w:val="en-US" w:eastAsia="ja-JP"/>
              </w:rPr>
              <w:t>n260</w:t>
            </w:r>
          </w:p>
        </w:tc>
        <w:tc>
          <w:tcPr>
            <w:tcW w:w="567" w:type="dxa"/>
            <w:tcBorders>
              <w:top w:val="single" w:sz="4" w:space="0" w:color="auto"/>
              <w:left w:val="single" w:sz="4" w:space="0" w:color="auto"/>
              <w:bottom w:val="single" w:sz="4" w:space="0" w:color="auto"/>
              <w:right w:val="single" w:sz="4" w:space="0" w:color="auto"/>
            </w:tcBorders>
          </w:tcPr>
          <w:p w14:paraId="1A7D5393"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4FBDEF4"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5DA52B74"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2480E1CD" w14:textId="77777777" w:rsidR="00EB29A2" w:rsidRDefault="00EB29A2" w:rsidP="000036E4">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7F633515" w14:textId="77777777" w:rsidR="00EB29A2" w:rsidRDefault="00EB29A2" w:rsidP="000036E4">
            <w:pPr>
              <w:pStyle w:val="TAC"/>
              <w:rPr>
                <w:lang w:val="en-US" w:eastAsia="zh-CN"/>
              </w:rPr>
            </w:pPr>
          </w:p>
        </w:tc>
      </w:tr>
      <w:tr w:rsidR="009C676B" w:rsidRPr="00C04A08" w14:paraId="0186CC99"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4C71CF5" w14:textId="77777777" w:rsidR="009C676B" w:rsidRPr="00C04A08" w:rsidRDefault="009C676B" w:rsidP="009C676B">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05AEA133" w14:textId="77777777" w:rsidR="009C676B" w:rsidRPr="00C04A08" w:rsidRDefault="009C676B" w:rsidP="009C676B">
            <w:pPr>
              <w:pStyle w:val="TAC"/>
              <w:rPr>
                <w:lang w:val="en-US"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76ACBDD" w14:textId="77777777" w:rsidR="009C676B" w:rsidRPr="00C04A08" w:rsidRDefault="009C676B" w:rsidP="009C676B">
            <w:pPr>
              <w:pStyle w:val="TAC"/>
              <w:rPr>
                <w:szCs w:val="18"/>
                <w:lang w:val="en-US" w:eastAsia="zh-CN"/>
              </w:rPr>
            </w:pPr>
            <w:r w:rsidRPr="00C04A08">
              <w:rPr>
                <w:rFonts w:hint="eastAsia"/>
                <w:lang w:val="en-US" w:eastAsia="zh-CN"/>
              </w:rPr>
              <w:t>n</w:t>
            </w:r>
            <w:r w:rsidRPr="00C04A08">
              <w:rPr>
                <w:lang w:val="en-US" w:eastAsia="zh-CN"/>
              </w:rPr>
              <w:t>260</w:t>
            </w:r>
          </w:p>
        </w:tc>
        <w:tc>
          <w:tcPr>
            <w:tcW w:w="567" w:type="dxa"/>
            <w:tcBorders>
              <w:top w:val="single" w:sz="4" w:space="0" w:color="auto"/>
              <w:left w:val="single" w:sz="4" w:space="0" w:color="auto"/>
              <w:bottom w:val="single" w:sz="4" w:space="0" w:color="auto"/>
              <w:right w:val="single" w:sz="4" w:space="0" w:color="auto"/>
            </w:tcBorders>
          </w:tcPr>
          <w:p w14:paraId="771BA8CF" w14:textId="128FF56E" w:rsidR="009C676B" w:rsidRPr="00C04A08" w:rsidRDefault="009C676B" w:rsidP="009C676B">
            <w:pPr>
              <w:pStyle w:val="TAC"/>
            </w:pPr>
            <w:r>
              <w:rPr>
                <w:rFonts w:eastAsia="SimSun" w:hint="eastAsia"/>
                <w:lang w:val="en-US" w:eastAsia="zh-CN"/>
              </w:rPr>
              <w:t>50</w:t>
            </w:r>
          </w:p>
        </w:tc>
        <w:tc>
          <w:tcPr>
            <w:tcW w:w="708" w:type="dxa"/>
            <w:tcBorders>
              <w:top w:val="single" w:sz="4" w:space="0" w:color="auto"/>
              <w:left w:val="single" w:sz="4" w:space="0" w:color="auto"/>
              <w:bottom w:val="single" w:sz="4" w:space="0" w:color="auto"/>
              <w:right w:val="single" w:sz="4" w:space="0" w:color="auto"/>
            </w:tcBorders>
          </w:tcPr>
          <w:p w14:paraId="7B2810FF" w14:textId="1561E06F" w:rsidR="009C676B" w:rsidRPr="00C04A08" w:rsidRDefault="009C676B" w:rsidP="009C676B">
            <w:pPr>
              <w:pStyle w:val="TAC"/>
            </w:pPr>
            <w:r>
              <w:rPr>
                <w:rFonts w:hint="eastAsia"/>
                <w:lang w:val="en-US" w:eastAsia="zh-CN"/>
              </w:rPr>
              <w:t>100</w:t>
            </w:r>
          </w:p>
        </w:tc>
        <w:tc>
          <w:tcPr>
            <w:tcW w:w="709" w:type="dxa"/>
            <w:tcBorders>
              <w:top w:val="single" w:sz="4" w:space="0" w:color="auto"/>
              <w:left w:val="single" w:sz="4" w:space="0" w:color="auto"/>
              <w:bottom w:val="single" w:sz="4" w:space="0" w:color="auto"/>
              <w:right w:val="single" w:sz="4" w:space="0" w:color="auto"/>
            </w:tcBorders>
          </w:tcPr>
          <w:p w14:paraId="4B20F3F5" w14:textId="66EBB832" w:rsidR="009C676B" w:rsidRPr="00C04A08" w:rsidRDefault="009C676B" w:rsidP="009C676B">
            <w:pPr>
              <w:pStyle w:val="TAC"/>
            </w:pPr>
            <w:r>
              <w:rPr>
                <w:rFonts w:hint="eastAsia"/>
                <w:lang w:val="en-US" w:eastAsia="zh-CN"/>
              </w:rPr>
              <w:t>200</w:t>
            </w:r>
          </w:p>
        </w:tc>
        <w:tc>
          <w:tcPr>
            <w:tcW w:w="567" w:type="dxa"/>
            <w:tcBorders>
              <w:top w:val="single" w:sz="4" w:space="0" w:color="auto"/>
              <w:left w:val="single" w:sz="4" w:space="0" w:color="auto"/>
              <w:bottom w:val="single" w:sz="4" w:space="0" w:color="auto"/>
              <w:right w:val="single" w:sz="4" w:space="0" w:color="auto"/>
            </w:tcBorders>
          </w:tcPr>
          <w:p w14:paraId="4A3BD871" w14:textId="7C064701" w:rsidR="009C676B" w:rsidRPr="00C04A08" w:rsidRDefault="009C676B" w:rsidP="009C676B">
            <w:pPr>
              <w:pStyle w:val="TAC"/>
            </w:pPr>
            <w:r>
              <w:rPr>
                <w:rFonts w:hint="eastAsia"/>
                <w:lang w:val="en-US"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74EB4A1A" w14:textId="77777777" w:rsidR="009C676B" w:rsidRPr="00C04A08" w:rsidRDefault="009C676B" w:rsidP="009C676B">
            <w:pPr>
              <w:pStyle w:val="TAC"/>
              <w:rPr>
                <w:lang w:val="en-US" w:eastAsia="zh-CN"/>
              </w:rPr>
            </w:pPr>
            <w:r>
              <w:rPr>
                <w:rFonts w:hint="eastAsia"/>
                <w:lang w:val="en-US" w:eastAsia="zh-CN"/>
              </w:rPr>
              <w:t>0</w:t>
            </w:r>
          </w:p>
        </w:tc>
      </w:tr>
      <w:tr w:rsidR="009C676B" w:rsidRPr="00C04A08" w14:paraId="490933D2"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B63B484" w14:textId="77777777" w:rsidR="009C676B" w:rsidRPr="00C04A08" w:rsidRDefault="009C676B" w:rsidP="009C676B">
            <w:pPr>
              <w:pStyle w:val="TAC"/>
              <w:rPr>
                <w:lang w:val="en-US" w:eastAsia="zh-CN"/>
              </w:rPr>
            </w:pPr>
          </w:p>
        </w:tc>
        <w:tc>
          <w:tcPr>
            <w:tcW w:w="1134" w:type="dxa"/>
            <w:tcBorders>
              <w:top w:val="nil"/>
              <w:left w:val="single" w:sz="4" w:space="0" w:color="auto"/>
              <w:bottom w:val="single" w:sz="4" w:space="0" w:color="auto"/>
              <w:right w:val="single" w:sz="4" w:space="0" w:color="auto"/>
            </w:tcBorders>
            <w:shd w:val="clear" w:color="auto" w:fill="auto"/>
          </w:tcPr>
          <w:p w14:paraId="2B1108DE" w14:textId="77777777" w:rsidR="009C676B" w:rsidRPr="00C04A08" w:rsidRDefault="009C676B" w:rsidP="009C676B">
            <w:pPr>
              <w:pStyle w:val="TAC"/>
              <w:rPr>
                <w:lang w:val="en-US" w:eastAsia="zh-CN"/>
              </w:rPr>
            </w:pPr>
          </w:p>
        </w:tc>
        <w:tc>
          <w:tcPr>
            <w:tcW w:w="851" w:type="dxa"/>
            <w:tcBorders>
              <w:top w:val="nil"/>
              <w:left w:val="single" w:sz="4" w:space="0" w:color="auto"/>
              <w:bottom w:val="single" w:sz="4" w:space="0" w:color="auto"/>
              <w:right w:val="single" w:sz="4" w:space="0" w:color="auto"/>
            </w:tcBorders>
            <w:shd w:val="clear" w:color="auto" w:fill="auto"/>
          </w:tcPr>
          <w:p w14:paraId="478DF49E" w14:textId="77777777" w:rsidR="009C676B" w:rsidRPr="00C04A08" w:rsidRDefault="009C676B" w:rsidP="009C676B">
            <w:pPr>
              <w:pStyle w:val="TAC"/>
              <w:rPr>
                <w:szCs w:val="18"/>
                <w:lang w:val="en-US" w:eastAsia="zh-CN"/>
              </w:rPr>
            </w:pPr>
            <w:r w:rsidRPr="00C04A08">
              <w:rPr>
                <w:rFonts w:hint="eastAsia"/>
                <w:lang w:val="en-US" w:eastAsia="zh-CN"/>
              </w:rPr>
              <w:t>n</w:t>
            </w:r>
            <w:r w:rsidRPr="00C04A08">
              <w:rPr>
                <w:lang w:val="en-US" w:eastAsia="zh-CN"/>
              </w:rPr>
              <w:t>261</w:t>
            </w:r>
          </w:p>
        </w:tc>
        <w:tc>
          <w:tcPr>
            <w:tcW w:w="567" w:type="dxa"/>
            <w:tcBorders>
              <w:top w:val="single" w:sz="4" w:space="0" w:color="auto"/>
              <w:left w:val="single" w:sz="4" w:space="0" w:color="auto"/>
              <w:bottom w:val="single" w:sz="4" w:space="0" w:color="auto"/>
              <w:right w:val="single" w:sz="4" w:space="0" w:color="auto"/>
            </w:tcBorders>
          </w:tcPr>
          <w:p w14:paraId="2BEE29EE" w14:textId="32772903" w:rsidR="009C676B" w:rsidRPr="00C04A08" w:rsidRDefault="009C676B" w:rsidP="009C676B">
            <w:pPr>
              <w:pStyle w:val="TAC"/>
            </w:pPr>
            <w:r>
              <w:rPr>
                <w:rFonts w:eastAsia="SimSun" w:hint="eastAsia"/>
                <w:lang w:val="en-US" w:eastAsia="zh-CN"/>
              </w:rPr>
              <w:t>50</w:t>
            </w:r>
          </w:p>
        </w:tc>
        <w:tc>
          <w:tcPr>
            <w:tcW w:w="708" w:type="dxa"/>
            <w:tcBorders>
              <w:top w:val="single" w:sz="4" w:space="0" w:color="auto"/>
              <w:left w:val="single" w:sz="4" w:space="0" w:color="auto"/>
              <w:bottom w:val="single" w:sz="4" w:space="0" w:color="auto"/>
              <w:right w:val="single" w:sz="4" w:space="0" w:color="auto"/>
            </w:tcBorders>
          </w:tcPr>
          <w:p w14:paraId="6ACB470E" w14:textId="17DEE056" w:rsidR="009C676B" w:rsidRPr="00C04A08" w:rsidRDefault="009C676B" w:rsidP="009C676B">
            <w:pPr>
              <w:pStyle w:val="TAC"/>
            </w:pPr>
            <w:r>
              <w:rPr>
                <w:rFonts w:hint="eastAsia"/>
                <w:lang w:val="en-US" w:eastAsia="zh-CN"/>
              </w:rPr>
              <w:t>100</w:t>
            </w:r>
          </w:p>
        </w:tc>
        <w:tc>
          <w:tcPr>
            <w:tcW w:w="709" w:type="dxa"/>
            <w:tcBorders>
              <w:top w:val="single" w:sz="4" w:space="0" w:color="auto"/>
              <w:left w:val="single" w:sz="4" w:space="0" w:color="auto"/>
              <w:bottom w:val="single" w:sz="4" w:space="0" w:color="auto"/>
              <w:right w:val="single" w:sz="4" w:space="0" w:color="auto"/>
            </w:tcBorders>
          </w:tcPr>
          <w:p w14:paraId="1371DBC0" w14:textId="5C50F72B" w:rsidR="009C676B" w:rsidRPr="00C04A08" w:rsidRDefault="009C676B" w:rsidP="009C676B">
            <w:pPr>
              <w:pStyle w:val="TAC"/>
            </w:pPr>
            <w:r>
              <w:rPr>
                <w:rFonts w:hint="eastAsia"/>
                <w:lang w:val="en-US" w:eastAsia="zh-CN"/>
              </w:rPr>
              <w:t>200</w:t>
            </w:r>
          </w:p>
        </w:tc>
        <w:tc>
          <w:tcPr>
            <w:tcW w:w="567" w:type="dxa"/>
            <w:tcBorders>
              <w:top w:val="single" w:sz="4" w:space="0" w:color="auto"/>
              <w:left w:val="single" w:sz="4" w:space="0" w:color="auto"/>
              <w:bottom w:val="single" w:sz="4" w:space="0" w:color="auto"/>
              <w:right w:val="single" w:sz="4" w:space="0" w:color="auto"/>
            </w:tcBorders>
          </w:tcPr>
          <w:p w14:paraId="12080B60" w14:textId="292701BE" w:rsidR="009C676B" w:rsidRPr="00C04A08" w:rsidRDefault="009C676B" w:rsidP="009C676B">
            <w:pPr>
              <w:pStyle w:val="TAC"/>
            </w:pPr>
            <w:r>
              <w:rPr>
                <w:rFonts w:hint="eastAsia"/>
                <w:lang w:val="en-US"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9A9254F" w14:textId="77777777" w:rsidR="009C676B" w:rsidRPr="00C04A08" w:rsidRDefault="009C676B" w:rsidP="009C676B">
            <w:pPr>
              <w:pStyle w:val="TAC"/>
              <w:rPr>
                <w:lang w:val="en-US" w:eastAsia="zh-CN"/>
              </w:rPr>
            </w:pPr>
          </w:p>
        </w:tc>
      </w:tr>
      <w:tr w:rsidR="00A43890" w14:paraId="3D68A56A"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7832F732" w14:textId="77777777" w:rsidR="00A43890" w:rsidRDefault="00A43890" w:rsidP="00A3696F">
            <w:pPr>
              <w:pStyle w:val="TAC"/>
              <w:rPr>
                <w:lang w:val="en-US" w:eastAsia="zh-CN"/>
              </w:rPr>
            </w:pPr>
            <w:r>
              <w:rPr>
                <w:rFonts w:cs="Arial"/>
                <w:szCs w:val="18"/>
              </w:rPr>
              <w:t>CA_n260A-n261G</w:t>
            </w:r>
          </w:p>
        </w:tc>
        <w:tc>
          <w:tcPr>
            <w:tcW w:w="1134" w:type="dxa"/>
            <w:vMerge w:val="restart"/>
            <w:tcBorders>
              <w:left w:val="single" w:sz="4" w:space="0" w:color="auto"/>
              <w:right w:val="single" w:sz="4" w:space="0" w:color="auto"/>
            </w:tcBorders>
            <w:shd w:val="clear" w:color="auto" w:fill="auto"/>
            <w:vAlign w:val="center"/>
          </w:tcPr>
          <w:p w14:paraId="56423CD9" w14:textId="77777777" w:rsidR="00A43890" w:rsidRDefault="00A43890" w:rsidP="00A3696F">
            <w:pPr>
              <w:pStyle w:val="TAC"/>
              <w:rPr>
                <w:lang w:val="en-US" w:eastAsia="zh-CN"/>
              </w:rPr>
            </w:pPr>
            <w:r>
              <w:rPr>
                <w:rFonts w:cs="Arial"/>
                <w:szCs w:val="18"/>
              </w:rP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2546D8"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1F1BA988"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034390D0"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52173D33"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6093ABDD" w14:textId="77777777" w:rsidR="00A43890" w:rsidRDefault="00A43890" w:rsidP="00A3696F">
            <w:pPr>
              <w:pStyle w:val="TAC"/>
            </w:pPr>
            <w:r>
              <w:rPr>
                <w:lang w:eastAsia="zh-CN"/>
              </w:rPr>
              <w:t>400</w:t>
            </w:r>
          </w:p>
        </w:tc>
        <w:tc>
          <w:tcPr>
            <w:tcW w:w="1589" w:type="dxa"/>
            <w:gridSpan w:val="2"/>
            <w:tcBorders>
              <w:top w:val="single" w:sz="4" w:space="0" w:color="auto"/>
              <w:left w:val="single" w:sz="4" w:space="0" w:color="auto"/>
              <w:right w:val="single" w:sz="4" w:space="0" w:color="auto"/>
            </w:tcBorders>
            <w:shd w:val="clear" w:color="auto" w:fill="auto"/>
            <w:vAlign w:val="center"/>
          </w:tcPr>
          <w:p w14:paraId="1C352211" w14:textId="77777777" w:rsidR="00A43890" w:rsidRDefault="00A43890" w:rsidP="00A3696F">
            <w:pPr>
              <w:pStyle w:val="TAC"/>
              <w:rPr>
                <w:lang w:val="en-US" w:eastAsia="zh-CN"/>
              </w:rPr>
            </w:pPr>
            <w:r>
              <w:rPr>
                <w:rFonts w:hint="eastAsia"/>
                <w:lang w:val="en-US" w:eastAsia="zh-CN"/>
              </w:rPr>
              <w:t>0</w:t>
            </w:r>
          </w:p>
        </w:tc>
      </w:tr>
      <w:tr w:rsidR="00A43890" w14:paraId="11F73236"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729EB908"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E2D6CD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FB4E3D9"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995C5B7" w14:textId="77777777" w:rsidR="00A43890" w:rsidRDefault="00A43890" w:rsidP="00A3696F">
            <w:pPr>
              <w:pStyle w:val="TAC"/>
            </w:pPr>
            <w:r>
              <w:rPr>
                <w:rFonts w:cs="Arial"/>
                <w:szCs w:val="18"/>
              </w:rPr>
              <w:t>CA_n261G</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21CEB4B4" w14:textId="77777777" w:rsidR="00A43890" w:rsidRDefault="00A43890" w:rsidP="00A3696F">
            <w:pPr>
              <w:pStyle w:val="TAC"/>
              <w:rPr>
                <w:lang w:val="en-US" w:eastAsia="zh-CN"/>
              </w:rPr>
            </w:pPr>
          </w:p>
        </w:tc>
      </w:tr>
      <w:tr w:rsidR="00A43890" w14:paraId="1148138B"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534E0CC5" w14:textId="77777777" w:rsidR="00A43890" w:rsidRDefault="00A43890" w:rsidP="00A3696F">
            <w:pPr>
              <w:pStyle w:val="TAC"/>
              <w:rPr>
                <w:lang w:val="en-US" w:eastAsia="zh-CN"/>
              </w:rPr>
            </w:pPr>
            <w:r>
              <w:rPr>
                <w:rFonts w:cs="Arial"/>
                <w:szCs w:val="18"/>
              </w:rPr>
              <w:t>CA_n260A-n261H</w:t>
            </w:r>
          </w:p>
        </w:tc>
        <w:tc>
          <w:tcPr>
            <w:tcW w:w="1134" w:type="dxa"/>
            <w:vMerge/>
            <w:tcBorders>
              <w:left w:val="single" w:sz="4" w:space="0" w:color="auto"/>
              <w:right w:val="single" w:sz="4" w:space="0" w:color="auto"/>
            </w:tcBorders>
            <w:shd w:val="clear" w:color="auto" w:fill="auto"/>
            <w:vAlign w:val="center"/>
          </w:tcPr>
          <w:p w14:paraId="744CC285"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FCF6A2B"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1328C539"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1E22C7C4"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37567C8D"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0BF4F89B" w14:textId="77777777" w:rsidR="00A43890" w:rsidRDefault="00A43890" w:rsidP="00A3696F">
            <w:pPr>
              <w:pStyle w:val="TAC"/>
            </w:pPr>
            <w:r>
              <w:rPr>
                <w:lang w:eastAsia="zh-CN"/>
              </w:rPr>
              <w:t>400</w:t>
            </w:r>
          </w:p>
        </w:tc>
        <w:tc>
          <w:tcPr>
            <w:tcW w:w="1589" w:type="dxa"/>
            <w:gridSpan w:val="2"/>
            <w:tcBorders>
              <w:top w:val="single" w:sz="4" w:space="0" w:color="auto"/>
              <w:left w:val="single" w:sz="4" w:space="0" w:color="auto"/>
              <w:right w:val="single" w:sz="4" w:space="0" w:color="auto"/>
            </w:tcBorders>
            <w:shd w:val="clear" w:color="auto" w:fill="auto"/>
            <w:vAlign w:val="center"/>
          </w:tcPr>
          <w:p w14:paraId="4FF1FB72" w14:textId="77777777" w:rsidR="00A43890" w:rsidRDefault="00A43890" w:rsidP="00A3696F">
            <w:pPr>
              <w:pStyle w:val="TAC"/>
              <w:rPr>
                <w:lang w:val="en-US" w:eastAsia="zh-CN"/>
              </w:rPr>
            </w:pPr>
            <w:r>
              <w:rPr>
                <w:rFonts w:hint="eastAsia"/>
                <w:lang w:val="en-US" w:eastAsia="zh-CN"/>
              </w:rPr>
              <w:t>0</w:t>
            </w:r>
          </w:p>
        </w:tc>
      </w:tr>
      <w:tr w:rsidR="00A43890" w14:paraId="37A07682"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152267C8"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3F4248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82ACDE0"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D28DB00" w14:textId="77777777" w:rsidR="00A43890" w:rsidRDefault="00A43890" w:rsidP="00A3696F">
            <w:pPr>
              <w:pStyle w:val="TAC"/>
            </w:pPr>
            <w:r>
              <w:rPr>
                <w:rFonts w:cs="Arial"/>
                <w:szCs w:val="18"/>
              </w:rPr>
              <w:t>CA_n261H</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7366538E" w14:textId="77777777" w:rsidR="00A43890" w:rsidRDefault="00A43890" w:rsidP="00A3696F">
            <w:pPr>
              <w:pStyle w:val="TAC"/>
              <w:rPr>
                <w:lang w:val="en-US" w:eastAsia="zh-CN"/>
              </w:rPr>
            </w:pPr>
          </w:p>
        </w:tc>
      </w:tr>
      <w:tr w:rsidR="00A43890" w14:paraId="4242FA8A"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21EF1FE3" w14:textId="77777777" w:rsidR="00A43890" w:rsidRDefault="00A43890" w:rsidP="00A3696F">
            <w:pPr>
              <w:pStyle w:val="TAC"/>
              <w:rPr>
                <w:lang w:val="en-US" w:eastAsia="zh-CN"/>
              </w:rPr>
            </w:pPr>
            <w:r>
              <w:rPr>
                <w:rFonts w:cs="Arial"/>
                <w:szCs w:val="18"/>
              </w:rPr>
              <w:t>CA_n260A-n261I</w:t>
            </w:r>
          </w:p>
        </w:tc>
        <w:tc>
          <w:tcPr>
            <w:tcW w:w="1134" w:type="dxa"/>
            <w:vMerge/>
            <w:tcBorders>
              <w:left w:val="single" w:sz="4" w:space="0" w:color="auto"/>
              <w:right w:val="single" w:sz="4" w:space="0" w:color="auto"/>
            </w:tcBorders>
            <w:shd w:val="clear" w:color="auto" w:fill="auto"/>
            <w:vAlign w:val="center"/>
          </w:tcPr>
          <w:p w14:paraId="6DA705F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B9C4E3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76714F19"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73F457FB"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7FE03995"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580DFDA4" w14:textId="77777777" w:rsidR="00A43890" w:rsidRDefault="00A43890" w:rsidP="00A3696F">
            <w:pPr>
              <w:pStyle w:val="TAC"/>
            </w:pPr>
            <w:r>
              <w:rPr>
                <w:lang w:eastAsia="zh-CN"/>
              </w:rPr>
              <w:t>400</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2BC867CD" w14:textId="77777777" w:rsidR="00A43890" w:rsidRDefault="00A43890" w:rsidP="00A3696F">
            <w:pPr>
              <w:pStyle w:val="TAC"/>
              <w:rPr>
                <w:lang w:val="en-US" w:eastAsia="zh-CN"/>
              </w:rPr>
            </w:pPr>
            <w:r>
              <w:rPr>
                <w:rFonts w:hint="eastAsia"/>
                <w:lang w:val="en-US" w:eastAsia="zh-CN"/>
              </w:rPr>
              <w:t>0</w:t>
            </w:r>
          </w:p>
        </w:tc>
      </w:tr>
      <w:tr w:rsidR="00A43890" w14:paraId="1105693D"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1E925C86"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FF432B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4B16AA"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9B12C70"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D026C66" w14:textId="77777777" w:rsidR="00A43890" w:rsidRDefault="00A43890" w:rsidP="00A3696F">
            <w:pPr>
              <w:pStyle w:val="TAC"/>
              <w:rPr>
                <w:lang w:val="en-US" w:eastAsia="zh-CN"/>
              </w:rPr>
            </w:pPr>
          </w:p>
        </w:tc>
      </w:tr>
      <w:tr w:rsidR="00A43890" w14:paraId="5785C20C"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7A2F718" w14:textId="77777777" w:rsidR="00A43890" w:rsidRDefault="00A43890" w:rsidP="00A3696F">
            <w:pPr>
              <w:pStyle w:val="TAC"/>
              <w:rPr>
                <w:lang w:val="en-US" w:eastAsia="zh-CN"/>
              </w:rPr>
            </w:pPr>
            <w:r>
              <w:rPr>
                <w:rFonts w:cs="Arial"/>
                <w:szCs w:val="18"/>
              </w:rPr>
              <w:t>CA_n260A-n261J</w:t>
            </w:r>
          </w:p>
        </w:tc>
        <w:tc>
          <w:tcPr>
            <w:tcW w:w="1134" w:type="dxa"/>
            <w:vMerge/>
            <w:tcBorders>
              <w:left w:val="single" w:sz="4" w:space="0" w:color="auto"/>
              <w:right w:val="single" w:sz="4" w:space="0" w:color="auto"/>
            </w:tcBorders>
            <w:shd w:val="clear" w:color="auto" w:fill="auto"/>
            <w:vAlign w:val="center"/>
          </w:tcPr>
          <w:p w14:paraId="61EE147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593A3F3"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0C0553C8"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436BE377"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1D0234D5"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78B198BB" w14:textId="77777777" w:rsidR="00A43890" w:rsidRDefault="00A43890" w:rsidP="00A3696F">
            <w:pPr>
              <w:pStyle w:val="TAC"/>
            </w:pPr>
            <w:r>
              <w:rPr>
                <w:lang w:eastAsia="zh-CN"/>
              </w:rPr>
              <w:t>400</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03D3777" w14:textId="77777777" w:rsidR="00A43890" w:rsidRDefault="00A43890" w:rsidP="00A3696F">
            <w:pPr>
              <w:pStyle w:val="TAC"/>
              <w:rPr>
                <w:lang w:val="en-US" w:eastAsia="zh-CN"/>
              </w:rPr>
            </w:pPr>
            <w:r>
              <w:rPr>
                <w:rFonts w:hint="eastAsia"/>
                <w:lang w:val="en-US" w:eastAsia="zh-CN"/>
              </w:rPr>
              <w:t>0</w:t>
            </w:r>
          </w:p>
        </w:tc>
      </w:tr>
      <w:tr w:rsidR="00A43890" w14:paraId="5F59756E"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41721CD4"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1C8BC05"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CE1DED7"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02E9B79"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70F41BB" w14:textId="77777777" w:rsidR="00A43890" w:rsidRDefault="00A43890" w:rsidP="00A3696F">
            <w:pPr>
              <w:pStyle w:val="TAC"/>
              <w:rPr>
                <w:lang w:val="en-US" w:eastAsia="zh-CN"/>
              </w:rPr>
            </w:pPr>
          </w:p>
        </w:tc>
      </w:tr>
      <w:tr w:rsidR="00A43890" w14:paraId="21F22140"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05FAD648" w14:textId="77777777" w:rsidR="00A43890" w:rsidRDefault="00A43890" w:rsidP="00A3696F">
            <w:pPr>
              <w:pStyle w:val="TAC"/>
              <w:rPr>
                <w:lang w:val="en-US" w:eastAsia="zh-CN"/>
              </w:rPr>
            </w:pPr>
            <w:r>
              <w:rPr>
                <w:rFonts w:cs="Arial"/>
                <w:szCs w:val="18"/>
              </w:rPr>
              <w:t>CA_n260A-n261K</w:t>
            </w:r>
          </w:p>
        </w:tc>
        <w:tc>
          <w:tcPr>
            <w:tcW w:w="1134" w:type="dxa"/>
            <w:vMerge/>
            <w:tcBorders>
              <w:left w:val="single" w:sz="4" w:space="0" w:color="auto"/>
              <w:right w:val="single" w:sz="4" w:space="0" w:color="auto"/>
            </w:tcBorders>
            <w:shd w:val="clear" w:color="auto" w:fill="auto"/>
            <w:vAlign w:val="center"/>
          </w:tcPr>
          <w:p w14:paraId="02FB290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862A798"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7BC4642F"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38445A7B"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315000D1"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653C2D7C" w14:textId="77777777" w:rsidR="00A43890" w:rsidRDefault="00A43890" w:rsidP="00A3696F">
            <w:pPr>
              <w:pStyle w:val="TAC"/>
            </w:pPr>
            <w:r>
              <w:rPr>
                <w:lang w:eastAsia="zh-CN"/>
              </w:rPr>
              <w:t>400</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0A9ECE6" w14:textId="77777777" w:rsidR="00A43890" w:rsidRDefault="00A43890" w:rsidP="00A3696F">
            <w:pPr>
              <w:pStyle w:val="TAC"/>
              <w:rPr>
                <w:lang w:val="en-US" w:eastAsia="zh-CN"/>
              </w:rPr>
            </w:pPr>
            <w:r>
              <w:rPr>
                <w:rFonts w:hint="eastAsia"/>
                <w:lang w:val="en-US" w:eastAsia="zh-CN"/>
              </w:rPr>
              <w:t>0</w:t>
            </w:r>
          </w:p>
        </w:tc>
      </w:tr>
      <w:tr w:rsidR="00A43890" w14:paraId="014C501E"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0F26B17"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F033F33"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A9C6C4E"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DF3D1F0"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DC9C9B7" w14:textId="77777777" w:rsidR="00A43890" w:rsidRDefault="00A43890" w:rsidP="00A3696F">
            <w:pPr>
              <w:pStyle w:val="TAC"/>
              <w:rPr>
                <w:lang w:val="en-US" w:eastAsia="zh-CN"/>
              </w:rPr>
            </w:pPr>
          </w:p>
        </w:tc>
      </w:tr>
      <w:tr w:rsidR="00A43890" w14:paraId="1F77CD46"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67AA522F" w14:textId="77777777" w:rsidR="00A43890" w:rsidRDefault="00A43890" w:rsidP="00A3696F">
            <w:pPr>
              <w:pStyle w:val="TAC"/>
              <w:rPr>
                <w:lang w:val="en-US" w:eastAsia="zh-CN"/>
              </w:rPr>
            </w:pPr>
            <w:r>
              <w:rPr>
                <w:rFonts w:cs="Arial"/>
                <w:szCs w:val="18"/>
              </w:rPr>
              <w:t>CA_n260A-n261L</w:t>
            </w:r>
          </w:p>
        </w:tc>
        <w:tc>
          <w:tcPr>
            <w:tcW w:w="1134" w:type="dxa"/>
            <w:vMerge/>
            <w:tcBorders>
              <w:left w:val="single" w:sz="4" w:space="0" w:color="auto"/>
              <w:right w:val="single" w:sz="4" w:space="0" w:color="auto"/>
            </w:tcBorders>
            <w:shd w:val="clear" w:color="auto" w:fill="auto"/>
            <w:vAlign w:val="center"/>
          </w:tcPr>
          <w:p w14:paraId="0C1FB34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72CDCA5"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4F196E79"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1DAFEB34"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00DEFC2B"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057C9BAC" w14:textId="77777777" w:rsidR="00A43890" w:rsidRDefault="00A43890" w:rsidP="00A3696F">
            <w:pPr>
              <w:pStyle w:val="TAC"/>
            </w:pPr>
            <w:r>
              <w:rPr>
                <w:lang w:eastAsia="zh-CN"/>
              </w:rPr>
              <w:t>400</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86CC2BF" w14:textId="77777777" w:rsidR="00A43890" w:rsidRDefault="00A43890" w:rsidP="00A3696F">
            <w:pPr>
              <w:pStyle w:val="TAC"/>
              <w:rPr>
                <w:lang w:val="en-US" w:eastAsia="zh-CN"/>
              </w:rPr>
            </w:pPr>
            <w:r>
              <w:rPr>
                <w:rFonts w:hint="eastAsia"/>
                <w:lang w:val="en-US" w:eastAsia="zh-CN"/>
              </w:rPr>
              <w:t>0</w:t>
            </w:r>
          </w:p>
        </w:tc>
      </w:tr>
      <w:tr w:rsidR="00A43890" w14:paraId="21807296"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520AAD42"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7EA59D2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28BF69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E806CC1"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FD8F6C9" w14:textId="77777777" w:rsidR="00A43890" w:rsidRDefault="00A43890" w:rsidP="00A3696F">
            <w:pPr>
              <w:pStyle w:val="TAC"/>
              <w:rPr>
                <w:lang w:val="en-US" w:eastAsia="zh-CN"/>
              </w:rPr>
            </w:pPr>
          </w:p>
        </w:tc>
      </w:tr>
      <w:tr w:rsidR="00A43890" w14:paraId="741DBD5E"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7B897BE" w14:textId="77777777" w:rsidR="00A43890" w:rsidRDefault="00A43890" w:rsidP="00A3696F">
            <w:pPr>
              <w:pStyle w:val="TAC"/>
              <w:rPr>
                <w:lang w:val="en-US" w:eastAsia="zh-CN"/>
              </w:rPr>
            </w:pPr>
            <w:r>
              <w:rPr>
                <w:rFonts w:cs="Arial"/>
                <w:szCs w:val="18"/>
              </w:rPr>
              <w:t>CA_n260A-n261M</w:t>
            </w:r>
          </w:p>
        </w:tc>
        <w:tc>
          <w:tcPr>
            <w:tcW w:w="1134" w:type="dxa"/>
            <w:vMerge/>
            <w:tcBorders>
              <w:left w:val="single" w:sz="4" w:space="0" w:color="auto"/>
              <w:right w:val="single" w:sz="4" w:space="0" w:color="auto"/>
            </w:tcBorders>
            <w:shd w:val="clear" w:color="auto" w:fill="auto"/>
            <w:vAlign w:val="center"/>
          </w:tcPr>
          <w:p w14:paraId="5FA23727"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D2AB8EB"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1B0502D7"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2A4AA223"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0C3ADCC1"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493388E4" w14:textId="77777777" w:rsidR="00A43890" w:rsidRDefault="00A43890" w:rsidP="00A3696F">
            <w:pPr>
              <w:pStyle w:val="TAC"/>
            </w:pPr>
            <w:r>
              <w:rPr>
                <w:lang w:eastAsia="zh-CN"/>
              </w:rPr>
              <w:t>400</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917762F" w14:textId="77777777" w:rsidR="00A43890" w:rsidRDefault="00A43890" w:rsidP="00A3696F">
            <w:pPr>
              <w:pStyle w:val="TAC"/>
              <w:rPr>
                <w:lang w:val="en-US" w:eastAsia="zh-CN"/>
              </w:rPr>
            </w:pPr>
            <w:r>
              <w:rPr>
                <w:rFonts w:hint="eastAsia"/>
                <w:lang w:val="en-US" w:eastAsia="zh-CN"/>
              </w:rPr>
              <w:t>0</w:t>
            </w:r>
          </w:p>
        </w:tc>
      </w:tr>
      <w:tr w:rsidR="00A43890" w14:paraId="58ABA5AB"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33F6A640" w14:textId="77777777" w:rsidR="00A43890" w:rsidRDefault="00A43890" w:rsidP="00A3696F">
            <w:pPr>
              <w:pStyle w:val="TAC"/>
              <w:rPr>
                <w:lang w:val="en-US" w:eastAsia="zh-CN"/>
              </w:rPr>
            </w:pPr>
          </w:p>
        </w:tc>
        <w:tc>
          <w:tcPr>
            <w:tcW w:w="1134" w:type="dxa"/>
            <w:vMerge/>
            <w:tcBorders>
              <w:left w:val="single" w:sz="4" w:space="0" w:color="auto"/>
              <w:bottom w:val="single" w:sz="4" w:space="0" w:color="auto"/>
              <w:right w:val="single" w:sz="4" w:space="0" w:color="auto"/>
            </w:tcBorders>
            <w:shd w:val="clear" w:color="auto" w:fill="auto"/>
            <w:vAlign w:val="center"/>
          </w:tcPr>
          <w:p w14:paraId="1854BCB2"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5D7AB2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DCE546F" w14:textId="77777777" w:rsidR="00A43890" w:rsidRDefault="00A43890" w:rsidP="00A3696F">
            <w:pPr>
              <w:pStyle w:val="TAC"/>
            </w:pPr>
            <w:r>
              <w:rPr>
                <w:rFonts w:cs="Arial"/>
                <w:szCs w:val="18"/>
              </w:rPr>
              <w:t>CA_n261M</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F89E890" w14:textId="77777777" w:rsidR="00A43890" w:rsidRDefault="00A43890" w:rsidP="00A3696F">
            <w:pPr>
              <w:pStyle w:val="TAC"/>
              <w:rPr>
                <w:lang w:val="en-US" w:eastAsia="zh-CN"/>
              </w:rPr>
            </w:pPr>
          </w:p>
        </w:tc>
      </w:tr>
      <w:tr w:rsidR="00A43890" w14:paraId="49056013"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4BFF644B" w14:textId="77777777" w:rsidR="00A43890" w:rsidRDefault="00A43890" w:rsidP="00A3696F">
            <w:pPr>
              <w:pStyle w:val="TAC"/>
              <w:rPr>
                <w:lang w:val="en-US" w:eastAsia="zh-CN"/>
              </w:rPr>
            </w:pPr>
            <w:r>
              <w:rPr>
                <w:rFonts w:cs="Arial"/>
                <w:szCs w:val="18"/>
              </w:rPr>
              <w:t>CA_n260G-n261A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FB75C8D" w14:textId="77777777" w:rsidR="00A43890" w:rsidRDefault="00A43890" w:rsidP="00A3696F">
            <w:pPr>
              <w:pStyle w:val="TAC"/>
              <w:rPr>
                <w:lang w:val="en-US" w:eastAsia="zh-CN"/>
              </w:rPr>
            </w:pPr>
            <w:r>
              <w:rPr>
                <w:rFonts w:cs="Arial"/>
                <w:szCs w:val="18"/>
              </w:rPr>
              <w:t>CA_n260G</w:t>
            </w:r>
            <w:r>
              <w:rPr>
                <w:rFonts w:cs="Arial"/>
                <w:szCs w:val="18"/>
              </w:rPr>
              <w:b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86655C1"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8F4A05B" w14:textId="77777777" w:rsidR="00A43890" w:rsidRDefault="00A43890" w:rsidP="00A3696F">
            <w:pPr>
              <w:pStyle w:val="TAC"/>
            </w:pPr>
            <w:r>
              <w:rPr>
                <w:rFonts w:cs="Arial"/>
                <w:szCs w:val="18"/>
              </w:rPr>
              <w:t>CA_n260G</w:t>
            </w:r>
          </w:p>
        </w:tc>
        <w:tc>
          <w:tcPr>
            <w:tcW w:w="1589" w:type="dxa"/>
            <w:gridSpan w:val="2"/>
            <w:tcBorders>
              <w:top w:val="single" w:sz="4" w:space="0" w:color="auto"/>
              <w:left w:val="single" w:sz="4" w:space="0" w:color="auto"/>
              <w:right w:val="single" w:sz="4" w:space="0" w:color="auto"/>
            </w:tcBorders>
            <w:shd w:val="clear" w:color="auto" w:fill="auto"/>
            <w:vAlign w:val="center"/>
          </w:tcPr>
          <w:p w14:paraId="0BB8BBB2" w14:textId="77777777" w:rsidR="00A43890" w:rsidRDefault="00A43890" w:rsidP="00A3696F">
            <w:pPr>
              <w:pStyle w:val="TAC"/>
              <w:rPr>
                <w:lang w:val="en-US" w:eastAsia="zh-CN"/>
              </w:rPr>
            </w:pPr>
            <w:r>
              <w:rPr>
                <w:rFonts w:hint="eastAsia"/>
                <w:lang w:val="en-US" w:eastAsia="zh-CN"/>
              </w:rPr>
              <w:t>0</w:t>
            </w:r>
          </w:p>
        </w:tc>
      </w:tr>
      <w:tr w:rsidR="00A43890" w14:paraId="655E9CD9"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6E438C85"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3072BF6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D26B534"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1102685B"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246A2415"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16F6F5E0"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1B43475A"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7F150B47" w14:textId="77777777" w:rsidR="00A43890" w:rsidRDefault="00A43890" w:rsidP="00A3696F">
            <w:pPr>
              <w:pStyle w:val="TAC"/>
              <w:rPr>
                <w:lang w:val="en-US" w:eastAsia="zh-CN"/>
              </w:rPr>
            </w:pPr>
          </w:p>
        </w:tc>
      </w:tr>
      <w:tr w:rsidR="00A43890" w14:paraId="34C19922"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79B42CFC" w14:textId="77777777" w:rsidR="00A43890" w:rsidRDefault="00A43890" w:rsidP="00A3696F">
            <w:pPr>
              <w:pStyle w:val="TAC"/>
              <w:rPr>
                <w:lang w:val="en-US" w:eastAsia="zh-CN"/>
              </w:rPr>
            </w:pPr>
            <w:r>
              <w:rPr>
                <w:rFonts w:cs="Arial"/>
                <w:szCs w:val="18"/>
              </w:rPr>
              <w:t>CA_n260G-n261G</w:t>
            </w:r>
          </w:p>
        </w:tc>
        <w:tc>
          <w:tcPr>
            <w:tcW w:w="1134" w:type="dxa"/>
            <w:vMerge/>
            <w:tcBorders>
              <w:left w:val="single" w:sz="4" w:space="0" w:color="auto"/>
              <w:right w:val="single" w:sz="4" w:space="0" w:color="auto"/>
            </w:tcBorders>
            <w:shd w:val="clear" w:color="auto" w:fill="auto"/>
            <w:vAlign w:val="center"/>
          </w:tcPr>
          <w:p w14:paraId="102EBEE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C5F5BD8"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1534DD4" w14:textId="12C498E4"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3DD8846" w14:textId="77777777" w:rsidR="00A43890" w:rsidRDefault="00A43890" w:rsidP="00A3696F">
            <w:pPr>
              <w:pStyle w:val="TAC"/>
              <w:rPr>
                <w:lang w:val="en-US" w:eastAsia="zh-CN"/>
              </w:rPr>
            </w:pPr>
            <w:r>
              <w:rPr>
                <w:rFonts w:hint="eastAsia"/>
                <w:lang w:val="en-US" w:eastAsia="zh-CN"/>
              </w:rPr>
              <w:t>0</w:t>
            </w:r>
          </w:p>
        </w:tc>
      </w:tr>
      <w:tr w:rsidR="00A43890" w14:paraId="1F2EB3CD"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021C6D92"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7A420B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E8768BF"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BCA1936"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33624CE" w14:textId="77777777" w:rsidR="00A43890" w:rsidRDefault="00A43890" w:rsidP="00A3696F">
            <w:pPr>
              <w:pStyle w:val="TAC"/>
              <w:rPr>
                <w:lang w:val="en-US" w:eastAsia="zh-CN"/>
              </w:rPr>
            </w:pPr>
          </w:p>
        </w:tc>
      </w:tr>
      <w:tr w:rsidR="00A43890" w14:paraId="50A96202"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DB48574" w14:textId="77777777" w:rsidR="00A43890" w:rsidRDefault="00A43890" w:rsidP="00A3696F">
            <w:pPr>
              <w:pStyle w:val="TAC"/>
              <w:rPr>
                <w:lang w:val="en-US" w:eastAsia="zh-CN"/>
              </w:rPr>
            </w:pPr>
            <w:r>
              <w:rPr>
                <w:rFonts w:cs="Arial"/>
                <w:szCs w:val="18"/>
              </w:rPr>
              <w:t>CA_n260G-n261H</w:t>
            </w:r>
          </w:p>
        </w:tc>
        <w:tc>
          <w:tcPr>
            <w:tcW w:w="1134" w:type="dxa"/>
            <w:vMerge/>
            <w:tcBorders>
              <w:left w:val="single" w:sz="4" w:space="0" w:color="auto"/>
              <w:right w:val="single" w:sz="4" w:space="0" w:color="auto"/>
            </w:tcBorders>
            <w:shd w:val="clear" w:color="auto" w:fill="auto"/>
            <w:vAlign w:val="center"/>
          </w:tcPr>
          <w:p w14:paraId="7170A60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9D5FAA"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56BB46D" w14:textId="5B246D8D"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FF5B83A" w14:textId="77777777" w:rsidR="00A43890" w:rsidRDefault="00A43890" w:rsidP="00A3696F">
            <w:pPr>
              <w:pStyle w:val="TAC"/>
              <w:rPr>
                <w:lang w:val="en-US" w:eastAsia="zh-CN"/>
              </w:rPr>
            </w:pPr>
            <w:r>
              <w:rPr>
                <w:rFonts w:hint="eastAsia"/>
                <w:lang w:val="en-US" w:eastAsia="zh-CN"/>
              </w:rPr>
              <w:t>0</w:t>
            </w:r>
          </w:p>
        </w:tc>
      </w:tr>
      <w:tr w:rsidR="00A43890" w14:paraId="76CEFF4B"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0D21D7DF"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663442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396FB9"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B7FB57D"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D627FD5" w14:textId="77777777" w:rsidR="00A43890" w:rsidRDefault="00A43890" w:rsidP="00A3696F">
            <w:pPr>
              <w:pStyle w:val="TAC"/>
              <w:rPr>
                <w:lang w:val="en-US" w:eastAsia="zh-CN"/>
              </w:rPr>
            </w:pPr>
          </w:p>
        </w:tc>
      </w:tr>
      <w:tr w:rsidR="00A43890" w14:paraId="0F17CFC5"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7E24D641" w14:textId="77777777" w:rsidR="00A43890" w:rsidRDefault="00A43890" w:rsidP="00A3696F">
            <w:pPr>
              <w:pStyle w:val="TAC"/>
              <w:rPr>
                <w:lang w:val="en-US" w:eastAsia="zh-CN"/>
              </w:rPr>
            </w:pPr>
            <w:r>
              <w:rPr>
                <w:rFonts w:cs="Arial"/>
                <w:szCs w:val="18"/>
              </w:rPr>
              <w:t>CA_n260G-n261I</w:t>
            </w:r>
          </w:p>
        </w:tc>
        <w:tc>
          <w:tcPr>
            <w:tcW w:w="1134" w:type="dxa"/>
            <w:vMerge/>
            <w:tcBorders>
              <w:left w:val="single" w:sz="4" w:space="0" w:color="auto"/>
              <w:right w:val="single" w:sz="4" w:space="0" w:color="auto"/>
            </w:tcBorders>
            <w:shd w:val="clear" w:color="auto" w:fill="auto"/>
            <w:vAlign w:val="center"/>
          </w:tcPr>
          <w:p w14:paraId="663C7F1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9E54CFC"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CC72408" w14:textId="6B4FBF33"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EBE217E" w14:textId="77777777" w:rsidR="00A43890" w:rsidRDefault="00A43890" w:rsidP="00A3696F">
            <w:pPr>
              <w:pStyle w:val="TAC"/>
              <w:rPr>
                <w:lang w:val="en-US" w:eastAsia="zh-CN"/>
              </w:rPr>
            </w:pPr>
            <w:r>
              <w:rPr>
                <w:rFonts w:hint="eastAsia"/>
                <w:lang w:val="en-US" w:eastAsia="zh-CN"/>
              </w:rPr>
              <w:t>0</w:t>
            </w:r>
          </w:p>
        </w:tc>
      </w:tr>
      <w:tr w:rsidR="00A43890" w14:paraId="00C08F4F"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1F8A68BF"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BE1395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A624D53"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83D26E5"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D09EC70" w14:textId="77777777" w:rsidR="00A43890" w:rsidRDefault="00A43890" w:rsidP="00A3696F">
            <w:pPr>
              <w:pStyle w:val="TAC"/>
              <w:rPr>
                <w:lang w:val="en-US" w:eastAsia="zh-CN"/>
              </w:rPr>
            </w:pPr>
          </w:p>
        </w:tc>
      </w:tr>
      <w:tr w:rsidR="00A43890" w14:paraId="46065D05"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76467EAC" w14:textId="77777777" w:rsidR="00A43890" w:rsidRDefault="00A43890" w:rsidP="00A3696F">
            <w:pPr>
              <w:pStyle w:val="TAC"/>
              <w:rPr>
                <w:lang w:val="en-US" w:eastAsia="zh-CN"/>
              </w:rPr>
            </w:pPr>
            <w:r>
              <w:rPr>
                <w:rFonts w:cs="Arial"/>
                <w:szCs w:val="18"/>
              </w:rPr>
              <w:t>CA_n260G-n261J</w:t>
            </w:r>
          </w:p>
        </w:tc>
        <w:tc>
          <w:tcPr>
            <w:tcW w:w="1134" w:type="dxa"/>
            <w:vMerge/>
            <w:tcBorders>
              <w:left w:val="single" w:sz="4" w:space="0" w:color="auto"/>
              <w:right w:val="single" w:sz="4" w:space="0" w:color="auto"/>
            </w:tcBorders>
            <w:shd w:val="clear" w:color="auto" w:fill="auto"/>
            <w:vAlign w:val="center"/>
          </w:tcPr>
          <w:p w14:paraId="0976767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0AA5F8F"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320C59E" w14:textId="533281D5"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B4A21FA" w14:textId="77777777" w:rsidR="00A43890" w:rsidRDefault="00A43890" w:rsidP="00A3696F">
            <w:pPr>
              <w:pStyle w:val="TAC"/>
              <w:rPr>
                <w:lang w:val="en-US" w:eastAsia="zh-CN"/>
              </w:rPr>
            </w:pPr>
            <w:r>
              <w:rPr>
                <w:rFonts w:hint="eastAsia"/>
                <w:lang w:val="en-US" w:eastAsia="zh-CN"/>
              </w:rPr>
              <w:t>0</w:t>
            </w:r>
          </w:p>
        </w:tc>
      </w:tr>
      <w:tr w:rsidR="00A43890" w14:paraId="3C8D6DD2"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7D2B638D"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497172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60019E"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52AEB0F"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A885E10" w14:textId="77777777" w:rsidR="00A43890" w:rsidRDefault="00A43890" w:rsidP="00A3696F">
            <w:pPr>
              <w:pStyle w:val="TAC"/>
              <w:rPr>
                <w:lang w:val="en-US" w:eastAsia="zh-CN"/>
              </w:rPr>
            </w:pPr>
          </w:p>
        </w:tc>
      </w:tr>
      <w:tr w:rsidR="00A43890" w14:paraId="43D2820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8BADB3F" w14:textId="77777777" w:rsidR="00A43890" w:rsidRDefault="00A43890" w:rsidP="00A3696F">
            <w:pPr>
              <w:pStyle w:val="TAC"/>
              <w:rPr>
                <w:lang w:val="en-US" w:eastAsia="zh-CN"/>
              </w:rPr>
            </w:pPr>
            <w:r>
              <w:rPr>
                <w:rFonts w:cs="Arial"/>
                <w:szCs w:val="18"/>
              </w:rPr>
              <w:t>CA_n260G-n261K</w:t>
            </w:r>
          </w:p>
        </w:tc>
        <w:tc>
          <w:tcPr>
            <w:tcW w:w="1134" w:type="dxa"/>
            <w:vMerge/>
            <w:tcBorders>
              <w:left w:val="single" w:sz="4" w:space="0" w:color="auto"/>
              <w:right w:val="single" w:sz="4" w:space="0" w:color="auto"/>
            </w:tcBorders>
            <w:shd w:val="clear" w:color="auto" w:fill="auto"/>
            <w:vAlign w:val="center"/>
          </w:tcPr>
          <w:p w14:paraId="5379BE1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07DD5F8"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6863041" w14:textId="651CDB0E"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4F6316B" w14:textId="77777777" w:rsidR="00A43890" w:rsidRDefault="00A43890" w:rsidP="00A3696F">
            <w:pPr>
              <w:pStyle w:val="TAC"/>
              <w:rPr>
                <w:lang w:val="en-US" w:eastAsia="zh-CN"/>
              </w:rPr>
            </w:pPr>
            <w:r>
              <w:rPr>
                <w:rFonts w:hint="eastAsia"/>
                <w:lang w:val="en-US" w:eastAsia="zh-CN"/>
              </w:rPr>
              <w:t>0</w:t>
            </w:r>
          </w:p>
        </w:tc>
      </w:tr>
      <w:tr w:rsidR="00A43890" w14:paraId="07928302"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7DD239AD"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4FB8F7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1BBBE8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A89AD11"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EC14575" w14:textId="77777777" w:rsidR="00A43890" w:rsidRDefault="00A43890" w:rsidP="00A3696F">
            <w:pPr>
              <w:pStyle w:val="TAC"/>
              <w:rPr>
                <w:lang w:val="en-US" w:eastAsia="zh-CN"/>
              </w:rPr>
            </w:pPr>
          </w:p>
        </w:tc>
      </w:tr>
      <w:tr w:rsidR="00A43890" w14:paraId="6F80AC3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AB88D9D" w14:textId="77777777" w:rsidR="00A43890" w:rsidRDefault="00A43890" w:rsidP="00A3696F">
            <w:pPr>
              <w:pStyle w:val="TAC"/>
              <w:rPr>
                <w:lang w:val="en-US" w:eastAsia="zh-CN"/>
              </w:rPr>
            </w:pPr>
            <w:r>
              <w:rPr>
                <w:rFonts w:cs="Arial"/>
                <w:szCs w:val="18"/>
              </w:rPr>
              <w:t>CA_n260G-n261L</w:t>
            </w:r>
          </w:p>
        </w:tc>
        <w:tc>
          <w:tcPr>
            <w:tcW w:w="1134" w:type="dxa"/>
            <w:vMerge/>
            <w:tcBorders>
              <w:left w:val="single" w:sz="4" w:space="0" w:color="auto"/>
              <w:right w:val="single" w:sz="4" w:space="0" w:color="auto"/>
            </w:tcBorders>
            <w:shd w:val="clear" w:color="auto" w:fill="auto"/>
            <w:vAlign w:val="center"/>
          </w:tcPr>
          <w:p w14:paraId="351D881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8FBB6B2"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B9CB5A9" w14:textId="6620C8FA"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5F1FCEB" w14:textId="77777777" w:rsidR="00A43890" w:rsidRDefault="00A43890" w:rsidP="00A3696F">
            <w:pPr>
              <w:pStyle w:val="TAC"/>
              <w:rPr>
                <w:lang w:val="en-US" w:eastAsia="zh-CN"/>
              </w:rPr>
            </w:pPr>
            <w:r>
              <w:rPr>
                <w:rFonts w:hint="eastAsia"/>
                <w:lang w:val="en-US" w:eastAsia="zh-CN"/>
              </w:rPr>
              <w:t>0</w:t>
            </w:r>
          </w:p>
        </w:tc>
      </w:tr>
      <w:tr w:rsidR="00A43890" w14:paraId="79A41025"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365AD86D"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62D948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DA8E5F3"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38A775D"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2120DB1" w14:textId="77777777" w:rsidR="00A43890" w:rsidRDefault="00A43890" w:rsidP="00A3696F">
            <w:pPr>
              <w:pStyle w:val="TAC"/>
              <w:rPr>
                <w:lang w:val="en-US" w:eastAsia="zh-CN"/>
              </w:rPr>
            </w:pPr>
          </w:p>
        </w:tc>
      </w:tr>
      <w:tr w:rsidR="00A43890" w14:paraId="7C8258F6"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260C5B45" w14:textId="77777777" w:rsidR="00A43890" w:rsidRDefault="00A43890" w:rsidP="00A3696F">
            <w:pPr>
              <w:pStyle w:val="TAC"/>
              <w:rPr>
                <w:lang w:val="en-US" w:eastAsia="zh-CN"/>
              </w:rPr>
            </w:pPr>
            <w:r>
              <w:rPr>
                <w:rFonts w:cs="Arial"/>
                <w:szCs w:val="18"/>
              </w:rPr>
              <w:t>CA_n260G-n261M</w:t>
            </w:r>
          </w:p>
        </w:tc>
        <w:tc>
          <w:tcPr>
            <w:tcW w:w="1134" w:type="dxa"/>
            <w:vMerge/>
            <w:tcBorders>
              <w:left w:val="single" w:sz="4" w:space="0" w:color="auto"/>
              <w:right w:val="single" w:sz="4" w:space="0" w:color="auto"/>
            </w:tcBorders>
            <w:shd w:val="clear" w:color="auto" w:fill="auto"/>
            <w:vAlign w:val="center"/>
          </w:tcPr>
          <w:p w14:paraId="43163B6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F200B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D123097" w14:textId="6DCAB5D6"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DDEEEF7" w14:textId="77777777" w:rsidR="00A43890" w:rsidRDefault="00A43890" w:rsidP="00A3696F">
            <w:pPr>
              <w:pStyle w:val="TAC"/>
              <w:rPr>
                <w:lang w:val="en-US" w:eastAsia="zh-CN"/>
              </w:rPr>
            </w:pPr>
            <w:r>
              <w:rPr>
                <w:rFonts w:hint="eastAsia"/>
                <w:lang w:val="en-US" w:eastAsia="zh-CN"/>
              </w:rPr>
              <w:t>0</w:t>
            </w:r>
          </w:p>
        </w:tc>
      </w:tr>
      <w:tr w:rsidR="00A43890" w14:paraId="26658B5D"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F9BD067"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796BCC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CD53BC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B63AD3E" w14:textId="77777777" w:rsidR="00A43890" w:rsidRDefault="00A43890" w:rsidP="00A3696F">
            <w:pPr>
              <w:pStyle w:val="TAC"/>
            </w:pPr>
            <w:r>
              <w:rPr>
                <w:rFonts w:cs="Arial"/>
                <w:szCs w:val="18"/>
              </w:rPr>
              <w:t>CA_n261M</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9F9FCD7" w14:textId="77777777" w:rsidR="00A43890" w:rsidRDefault="00A43890" w:rsidP="00A3696F">
            <w:pPr>
              <w:pStyle w:val="TAC"/>
              <w:rPr>
                <w:lang w:val="en-US" w:eastAsia="zh-CN"/>
              </w:rPr>
            </w:pPr>
          </w:p>
        </w:tc>
      </w:tr>
      <w:tr w:rsidR="00A43890" w14:paraId="26B3EE93"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20A03EA9" w14:textId="77777777" w:rsidR="00A43890" w:rsidRDefault="00A43890" w:rsidP="00A3696F">
            <w:pPr>
              <w:pStyle w:val="TAC"/>
              <w:rPr>
                <w:lang w:val="en-US" w:eastAsia="zh-CN"/>
              </w:rPr>
            </w:pPr>
            <w:r>
              <w:rPr>
                <w:rFonts w:cs="Arial"/>
                <w:szCs w:val="18"/>
              </w:rPr>
              <w:t>CA_n260H-n261A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3E90A4FF" w14:textId="77777777" w:rsidR="00A43890" w:rsidRDefault="00A43890" w:rsidP="00A3696F">
            <w:pPr>
              <w:pStyle w:val="TAC"/>
              <w:rPr>
                <w:lang w:val="en-US" w:eastAsia="zh-CN"/>
              </w:rPr>
            </w:pPr>
            <w:r>
              <w:rPr>
                <w:rFonts w:cs="Arial"/>
                <w:szCs w:val="18"/>
              </w:rPr>
              <w:t>CA_n260G CA_n260H</w:t>
            </w:r>
            <w:r>
              <w:rPr>
                <w:rFonts w:cs="Arial"/>
                <w:szCs w:val="18"/>
              </w:rPr>
              <w:b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E16AF0A"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745FBC2" w14:textId="77777777" w:rsidR="00A43890" w:rsidRDefault="00A43890" w:rsidP="00A3696F">
            <w:pPr>
              <w:pStyle w:val="TAC"/>
            </w:pPr>
            <w:r>
              <w:rPr>
                <w:rFonts w:cs="Arial"/>
                <w:szCs w:val="18"/>
              </w:rPr>
              <w:t>CA_n260H</w:t>
            </w:r>
          </w:p>
        </w:tc>
        <w:tc>
          <w:tcPr>
            <w:tcW w:w="1589" w:type="dxa"/>
            <w:gridSpan w:val="2"/>
            <w:tcBorders>
              <w:top w:val="single" w:sz="4" w:space="0" w:color="auto"/>
              <w:left w:val="single" w:sz="4" w:space="0" w:color="auto"/>
              <w:right w:val="single" w:sz="4" w:space="0" w:color="auto"/>
            </w:tcBorders>
            <w:shd w:val="clear" w:color="auto" w:fill="auto"/>
            <w:vAlign w:val="center"/>
          </w:tcPr>
          <w:p w14:paraId="32D8153F" w14:textId="77777777" w:rsidR="00A43890" w:rsidRDefault="00A43890" w:rsidP="00A3696F">
            <w:pPr>
              <w:pStyle w:val="TAC"/>
              <w:rPr>
                <w:lang w:val="en-US" w:eastAsia="zh-CN"/>
              </w:rPr>
            </w:pPr>
            <w:r>
              <w:rPr>
                <w:rFonts w:hint="eastAsia"/>
                <w:lang w:val="en-US" w:eastAsia="zh-CN"/>
              </w:rPr>
              <w:t>0</w:t>
            </w:r>
          </w:p>
        </w:tc>
      </w:tr>
      <w:tr w:rsidR="00A43890" w14:paraId="21D9BE60"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5FD44B53"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E5AABC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77C0DF1"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5D2F8FB8"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04A97664"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742F870F"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5E5D3525"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38CCBF75" w14:textId="77777777" w:rsidR="00A43890" w:rsidRDefault="00A43890" w:rsidP="00A3696F">
            <w:pPr>
              <w:pStyle w:val="TAC"/>
              <w:rPr>
                <w:lang w:val="en-US" w:eastAsia="zh-CN"/>
              </w:rPr>
            </w:pPr>
          </w:p>
        </w:tc>
      </w:tr>
      <w:tr w:rsidR="00A43890" w14:paraId="5A9CFF79"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39693EAB" w14:textId="77777777" w:rsidR="00A43890" w:rsidRDefault="00A43890" w:rsidP="00A3696F">
            <w:pPr>
              <w:pStyle w:val="TAC"/>
              <w:rPr>
                <w:lang w:val="en-US" w:eastAsia="zh-CN"/>
              </w:rPr>
            </w:pPr>
            <w:r>
              <w:rPr>
                <w:rFonts w:cs="Arial"/>
                <w:szCs w:val="18"/>
              </w:rPr>
              <w:t>CA_n260H-n261G</w:t>
            </w:r>
          </w:p>
        </w:tc>
        <w:tc>
          <w:tcPr>
            <w:tcW w:w="1134" w:type="dxa"/>
            <w:vMerge/>
            <w:tcBorders>
              <w:left w:val="single" w:sz="4" w:space="0" w:color="auto"/>
              <w:right w:val="single" w:sz="4" w:space="0" w:color="auto"/>
            </w:tcBorders>
            <w:shd w:val="clear" w:color="auto" w:fill="auto"/>
            <w:vAlign w:val="center"/>
          </w:tcPr>
          <w:p w14:paraId="1595FF2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669B37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016963A"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D8DF92D" w14:textId="77777777" w:rsidR="00A43890" w:rsidRDefault="00A43890" w:rsidP="00A3696F">
            <w:pPr>
              <w:pStyle w:val="TAC"/>
              <w:rPr>
                <w:lang w:val="en-US" w:eastAsia="zh-CN"/>
              </w:rPr>
            </w:pPr>
            <w:r>
              <w:rPr>
                <w:rFonts w:hint="eastAsia"/>
                <w:lang w:val="en-US" w:eastAsia="zh-CN"/>
              </w:rPr>
              <w:t>0</w:t>
            </w:r>
          </w:p>
        </w:tc>
      </w:tr>
      <w:tr w:rsidR="00A43890" w14:paraId="3DFAF5AB"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5401B3C6"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05AA59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08EA86F"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BE06E5C"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BF6968F" w14:textId="77777777" w:rsidR="00A43890" w:rsidRDefault="00A43890" w:rsidP="00A3696F">
            <w:pPr>
              <w:pStyle w:val="TAC"/>
              <w:rPr>
                <w:lang w:val="en-US" w:eastAsia="zh-CN"/>
              </w:rPr>
            </w:pPr>
          </w:p>
        </w:tc>
      </w:tr>
      <w:tr w:rsidR="00A43890" w14:paraId="7D8EA17B"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FAF7590" w14:textId="77777777" w:rsidR="00A43890" w:rsidRDefault="00A43890" w:rsidP="00A3696F">
            <w:pPr>
              <w:pStyle w:val="TAC"/>
              <w:rPr>
                <w:lang w:val="en-US" w:eastAsia="zh-CN"/>
              </w:rPr>
            </w:pPr>
            <w:r>
              <w:rPr>
                <w:rFonts w:cs="Arial"/>
                <w:szCs w:val="18"/>
              </w:rPr>
              <w:t>CA_n260H-n261H</w:t>
            </w:r>
          </w:p>
        </w:tc>
        <w:tc>
          <w:tcPr>
            <w:tcW w:w="1134" w:type="dxa"/>
            <w:vMerge/>
            <w:tcBorders>
              <w:left w:val="single" w:sz="4" w:space="0" w:color="auto"/>
              <w:right w:val="single" w:sz="4" w:space="0" w:color="auto"/>
            </w:tcBorders>
            <w:shd w:val="clear" w:color="auto" w:fill="auto"/>
            <w:vAlign w:val="center"/>
          </w:tcPr>
          <w:p w14:paraId="693E0A5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C1FEDE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FF643CE"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59418F7" w14:textId="77777777" w:rsidR="00A43890" w:rsidRDefault="00A43890" w:rsidP="00A3696F">
            <w:pPr>
              <w:pStyle w:val="TAC"/>
              <w:rPr>
                <w:lang w:val="en-US" w:eastAsia="zh-CN"/>
              </w:rPr>
            </w:pPr>
            <w:r>
              <w:rPr>
                <w:rFonts w:hint="eastAsia"/>
                <w:lang w:val="en-US" w:eastAsia="zh-CN"/>
              </w:rPr>
              <w:t>0</w:t>
            </w:r>
          </w:p>
        </w:tc>
      </w:tr>
      <w:tr w:rsidR="00A43890" w14:paraId="4DA4736E"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3D5DF25"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EDE8B33"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A8EE790"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7565674"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63F8380" w14:textId="77777777" w:rsidR="00A43890" w:rsidRDefault="00A43890" w:rsidP="00A3696F">
            <w:pPr>
              <w:pStyle w:val="TAC"/>
              <w:rPr>
                <w:lang w:val="en-US" w:eastAsia="zh-CN"/>
              </w:rPr>
            </w:pPr>
          </w:p>
        </w:tc>
      </w:tr>
      <w:tr w:rsidR="00A43890" w14:paraId="3D9D4103"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38ED2A10" w14:textId="77777777" w:rsidR="00A43890" w:rsidRDefault="00A43890" w:rsidP="00A3696F">
            <w:pPr>
              <w:pStyle w:val="TAC"/>
              <w:rPr>
                <w:lang w:val="en-US" w:eastAsia="zh-CN"/>
              </w:rPr>
            </w:pPr>
            <w:r>
              <w:rPr>
                <w:rFonts w:cs="Arial"/>
                <w:szCs w:val="18"/>
              </w:rPr>
              <w:t>CA_n260H-n261I</w:t>
            </w:r>
          </w:p>
        </w:tc>
        <w:tc>
          <w:tcPr>
            <w:tcW w:w="1134" w:type="dxa"/>
            <w:vMerge/>
            <w:tcBorders>
              <w:left w:val="single" w:sz="4" w:space="0" w:color="auto"/>
              <w:right w:val="single" w:sz="4" w:space="0" w:color="auto"/>
            </w:tcBorders>
            <w:shd w:val="clear" w:color="auto" w:fill="auto"/>
            <w:vAlign w:val="center"/>
          </w:tcPr>
          <w:p w14:paraId="7D737F4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2E5B97A"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20967A5"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DD9F51D" w14:textId="77777777" w:rsidR="00A43890" w:rsidRDefault="00A43890" w:rsidP="00A3696F">
            <w:pPr>
              <w:pStyle w:val="TAC"/>
              <w:rPr>
                <w:lang w:val="en-US" w:eastAsia="zh-CN"/>
              </w:rPr>
            </w:pPr>
            <w:r>
              <w:rPr>
                <w:rFonts w:hint="eastAsia"/>
                <w:lang w:val="en-US" w:eastAsia="zh-CN"/>
              </w:rPr>
              <w:t>0</w:t>
            </w:r>
          </w:p>
        </w:tc>
      </w:tr>
      <w:tr w:rsidR="00A43890" w14:paraId="1B8BA8BC"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54D3E402"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FDF0B5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AC34162"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FAFFD3A"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D9295DB" w14:textId="77777777" w:rsidR="00A43890" w:rsidRDefault="00A43890" w:rsidP="00A3696F">
            <w:pPr>
              <w:pStyle w:val="TAC"/>
              <w:rPr>
                <w:lang w:val="en-US" w:eastAsia="zh-CN"/>
              </w:rPr>
            </w:pPr>
          </w:p>
        </w:tc>
      </w:tr>
      <w:tr w:rsidR="00A43890" w14:paraId="10F594B0"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7D4F449" w14:textId="77777777" w:rsidR="00A43890" w:rsidRDefault="00A43890" w:rsidP="00A3696F">
            <w:pPr>
              <w:pStyle w:val="TAC"/>
              <w:rPr>
                <w:lang w:val="en-US" w:eastAsia="zh-CN"/>
              </w:rPr>
            </w:pPr>
            <w:r>
              <w:rPr>
                <w:rFonts w:cs="Arial"/>
                <w:szCs w:val="18"/>
              </w:rPr>
              <w:t>CA_n260H-n261J</w:t>
            </w:r>
          </w:p>
        </w:tc>
        <w:tc>
          <w:tcPr>
            <w:tcW w:w="1134" w:type="dxa"/>
            <w:vMerge/>
            <w:tcBorders>
              <w:left w:val="single" w:sz="4" w:space="0" w:color="auto"/>
              <w:right w:val="single" w:sz="4" w:space="0" w:color="auto"/>
            </w:tcBorders>
            <w:shd w:val="clear" w:color="auto" w:fill="auto"/>
            <w:vAlign w:val="center"/>
          </w:tcPr>
          <w:p w14:paraId="1FAC7302"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C4C914"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962C454"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D12AFF8" w14:textId="77777777" w:rsidR="00A43890" w:rsidRDefault="00A43890" w:rsidP="00A3696F">
            <w:pPr>
              <w:pStyle w:val="TAC"/>
              <w:rPr>
                <w:lang w:val="en-US" w:eastAsia="zh-CN"/>
              </w:rPr>
            </w:pPr>
            <w:r>
              <w:rPr>
                <w:rFonts w:hint="eastAsia"/>
                <w:lang w:val="en-US" w:eastAsia="zh-CN"/>
              </w:rPr>
              <w:t>0</w:t>
            </w:r>
          </w:p>
        </w:tc>
      </w:tr>
      <w:tr w:rsidR="00A43890" w14:paraId="502D70F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3855E46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22718C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EF802F"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F1573C0"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5065D13" w14:textId="77777777" w:rsidR="00A43890" w:rsidRDefault="00A43890" w:rsidP="00A3696F">
            <w:pPr>
              <w:pStyle w:val="TAC"/>
              <w:rPr>
                <w:lang w:val="en-US" w:eastAsia="zh-CN"/>
              </w:rPr>
            </w:pPr>
          </w:p>
        </w:tc>
      </w:tr>
      <w:tr w:rsidR="00A43890" w14:paraId="6E24B7C2"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7A530C51" w14:textId="77777777" w:rsidR="00A43890" w:rsidRDefault="00A43890" w:rsidP="00A3696F">
            <w:pPr>
              <w:pStyle w:val="TAC"/>
              <w:rPr>
                <w:lang w:val="en-US" w:eastAsia="zh-CN"/>
              </w:rPr>
            </w:pPr>
            <w:r>
              <w:rPr>
                <w:rFonts w:cs="Arial"/>
                <w:szCs w:val="18"/>
              </w:rPr>
              <w:t>CA_n260H-n261K</w:t>
            </w:r>
          </w:p>
        </w:tc>
        <w:tc>
          <w:tcPr>
            <w:tcW w:w="1134" w:type="dxa"/>
            <w:vMerge/>
            <w:tcBorders>
              <w:left w:val="single" w:sz="4" w:space="0" w:color="auto"/>
              <w:right w:val="single" w:sz="4" w:space="0" w:color="auto"/>
            </w:tcBorders>
            <w:shd w:val="clear" w:color="auto" w:fill="auto"/>
            <w:vAlign w:val="center"/>
          </w:tcPr>
          <w:p w14:paraId="5F0C6AC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A69F92F"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E89818D"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C3BD345" w14:textId="77777777" w:rsidR="00A43890" w:rsidRDefault="00A43890" w:rsidP="00A3696F">
            <w:pPr>
              <w:pStyle w:val="TAC"/>
              <w:rPr>
                <w:lang w:val="en-US" w:eastAsia="zh-CN"/>
              </w:rPr>
            </w:pPr>
            <w:r>
              <w:rPr>
                <w:rFonts w:hint="eastAsia"/>
                <w:lang w:val="en-US" w:eastAsia="zh-CN"/>
              </w:rPr>
              <w:t>0</w:t>
            </w:r>
          </w:p>
        </w:tc>
      </w:tr>
      <w:tr w:rsidR="00A43890" w14:paraId="2D3B730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11AA887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640E702"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2EB2C05"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3046BB2"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BA46820" w14:textId="77777777" w:rsidR="00A43890" w:rsidRDefault="00A43890" w:rsidP="00A3696F">
            <w:pPr>
              <w:pStyle w:val="TAC"/>
              <w:rPr>
                <w:lang w:val="en-US" w:eastAsia="zh-CN"/>
              </w:rPr>
            </w:pPr>
          </w:p>
        </w:tc>
      </w:tr>
      <w:tr w:rsidR="00A43890" w14:paraId="2663F44C"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CB7F655" w14:textId="77777777" w:rsidR="00A43890" w:rsidRDefault="00A43890" w:rsidP="00A3696F">
            <w:pPr>
              <w:pStyle w:val="TAC"/>
              <w:rPr>
                <w:lang w:val="en-US" w:eastAsia="zh-CN"/>
              </w:rPr>
            </w:pPr>
            <w:r>
              <w:rPr>
                <w:rFonts w:cs="Arial"/>
                <w:szCs w:val="18"/>
              </w:rPr>
              <w:t>CA_n260H-n261L</w:t>
            </w:r>
          </w:p>
        </w:tc>
        <w:tc>
          <w:tcPr>
            <w:tcW w:w="1134" w:type="dxa"/>
            <w:vMerge/>
            <w:tcBorders>
              <w:left w:val="single" w:sz="4" w:space="0" w:color="auto"/>
              <w:right w:val="single" w:sz="4" w:space="0" w:color="auto"/>
            </w:tcBorders>
            <w:shd w:val="clear" w:color="auto" w:fill="auto"/>
            <w:vAlign w:val="center"/>
          </w:tcPr>
          <w:p w14:paraId="1871F63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6FF85ED"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3C1CF27"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D35073F" w14:textId="77777777" w:rsidR="00A43890" w:rsidRDefault="00A43890" w:rsidP="00A3696F">
            <w:pPr>
              <w:pStyle w:val="TAC"/>
              <w:rPr>
                <w:lang w:val="en-US" w:eastAsia="zh-CN"/>
              </w:rPr>
            </w:pPr>
            <w:r>
              <w:rPr>
                <w:rFonts w:hint="eastAsia"/>
                <w:lang w:val="en-US" w:eastAsia="zh-CN"/>
              </w:rPr>
              <w:t>0</w:t>
            </w:r>
          </w:p>
        </w:tc>
      </w:tr>
      <w:tr w:rsidR="00A43890" w14:paraId="3C548956"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39FDD8D"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703512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54DF4D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AB7304E"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0C4E366" w14:textId="77777777" w:rsidR="00A43890" w:rsidRDefault="00A43890" w:rsidP="00A3696F">
            <w:pPr>
              <w:pStyle w:val="TAC"/>
              <w:rPr>
                <w:lang w:val="en-US" w:eastAsia="zh-CN"/>
              </w:rPr>
            </w:pPr>
          </w:p>
        </w:tc>
      </w:tr>
      <w:tr w:rsidR="00A43890" w14:paraId="7C2F3D78"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2257473" w14:textId="77777777" w:rsidR="00A43890" w:rsidRDefault="00A43890" w:rsidP="00A3696F">
            <w:pPr>
              <w:pStyle w:val="TAC"/>
              <w:rPr>
                <w:lang w:val="en-US" w:eastAsia="zh-CN"/>
              </w:rPr>
            </w:pPr>
            <w:r>
              <w:rPr>
                <w:rFonts w:cs="Arial"/>
                <w:szCs w:val="18"/>
              </w:rPr>
              <w:t>CA_n260H-n261M</w:t>
            </w:r>
          </w:p>
        </w:tc>
        <w:tc>
          <w:tcPr>
            <w:tcW w:w="1134" w:type="dxa"/>
            <w:vMerge/>
            <w:tcBorders>
              <w:left w:val="single" w:sz="4" w:space="0" w:color="auto"/>
              <w:right w:val="single" w:sz="4" w:space="0" w:color="auto"/>
            </w:tcBorders>
            <w:shd w:val="clear" w:color="auto" w:fill="auto"/>
            <w:vAlign w:val="center"/>
          </w:tcPr>
          <w:p w14:paraId="41F108D7"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ECE843"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997291B"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710D7B0" w14:textId="77777777" w:rsidR="00A43890" w:rsidRDefault="00A43890" w:rsidP="00A3696F">
            <w:pPr>
              <w:pStyle w:val="TAC"/>
              <w:rPr>
                <w:lang w:val="en-US" w:eastAsia="zh-CN"/>
              </w:rPr>
            </w:pPr>
            <w:r>
              <w:rPr>
                <w:rFonts w:hint="eastAsia"/>
                <w:lang w:val="en-US" w:eastAsia="zh-CN"/>
              </w:rPr>
              <w:t>0</w:t>
            </w:r>
          </w:p>
        </w:tc>
      </w:tr>
      <w:tr w:rsidR="00A43890" w14:paraId="3DB21AAA"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3B56303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74836432"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A7CC4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3555C73" w14:textId="77777777" w:rsidR="00A43890" w:rsidRDefault="00A43890" w:rsidP="00A3696F">
            <w:pPr>
              <w:pStyle w:val="TAC"/>
            </w:pPr>
            <w:r>
              <w:rPr>
                <w:rFonts w:cs="Arial"/>
                <w:szCs w:val="18"/>
              </w:rPr>
              <w:t>CA_n261M</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4CC85D5A" w14:textId="77777777" w:rsidR="00A43890" w:rsidRDefault="00A43890" w:rsidP="00A3696F">
            <w:pPr>
              <w:pStyle w:val="TAC"/>
              <w:rPr>
                <w:lang w:val="en-US" w:eastAsia="zh-CN"/>
              </w:rPr>
            </w:pPr>
          </w:p>
        </w:tc>
      </w:tr>
      <w:tr w:rsidR="00A43890" w14:paraId="28060C7A"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74B5C4D8" w14:textId="77777777" w:rsidR="00A43890" w:rsidRDefault="00A43890" w:rsidP="00A3696F">
            <w:pPr>
              <w:pStyle w:val="TAC"/>
              <w:rPr>
                <w:lang w:val="en-US" w:eastAsia="zh-CN"/>
              </w:rPr>
            </w:pPr>
            <w:r>
              <w:rPr>
                <w:rFonts w:cs="Arial"/>
                <w:szCs w:val="18"/>
              </w:rPr>
              <w:t>CA_n260I-n261A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7C4D918B" w14:textId="77777777" w:rsidR="00A43890" w:rsidRDefault="00A43890" w:rsidP="00A3696F">
            <w:pPr>
              <w:pStyle w:val="TAC"/>
              <w:rPr>
                <w:lang w:val="en-US" w:eastAsia="zh-CN"/>
              </w:rPr>
            </w:pPr>
            <w:r>
              <w:rPr>
                <w:rFonts w:cs="Arial"/>
                <w:szCs w:val="18"/>
              </w:rPr>
              <w:t>CA_n260G CA_n260H</w:t>
            </w:r>
            <w:r>
              <w:rPr>
                <w:rFonts w:cs="Arial"/>
                <w:szCs w:val="18"/>
              </w:rPr>
              <w:br/>
              <w:t>CA_n260I 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D58419"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8397DA4" w14:textId="77777777" w:rsidR="00A43890" w:rsidRDefault="00A43890" w:rsidP="00A3696F">
            <w:pPr>
              <w:pStyle w:val="TAC"/>
            </w:pPr>
            <w:r>
              <w:rPr>
                <w:rFonts w:cs="Arial"/>
                <w:szCs w:val="18"/>
              </w:rPr>
              <w:t>CA_n260I</w:t>
            </w:r>
          </w:p>
        </w:tc>
        <w:tc>
          <w:tcPr>
            <w:tcW w:w="1589" w:type="dxa"/>
            <w:gridSpan w:val="2"/>
            <w:tcBorders>
              <w:top w:val="single" w:sz="4" w:space="0" w:color="auto"/>
              <w:left w:val="single" w:sz="4" w:space="0" w:color="auto"/>
              <w:right w:val="single" w:sz="4" w:space="0" w:color="auto"/>
            </w:tcBorders>
            <w:shd w:val="clear" w:color="auto" w:fill="auto"/>
            <w:vAlign w:val="center"/>
          </w:tcPr>
          <w:p w14:paraId="2095A5CA" w14:textId="77777777" w:rsidR="00A43890" w:rsidRDefault="00A43890" w:rsidP="00A3696F">
            <w:pPr>
              <w:pStyle w:val="TAC"/>
              <w:rPr>
                <w:lang w:val="en-US" w:eastAsia="zh-CN"/>
              </w:rPr>
            </w:pPr>
            <w:r>
              <w:rPr>
                <w:rFonts w:hint="eastAsia"/>
                <w:lang w:val="en-US" w:eastAsia="zh-CN"/>
              </w:rPr>
              <w:t>0</w:t>
            </w:r>
          </w:p>
        </w:tc>
      </w:tr>
      <w:tr w:rsidR="00A43890" w14:paraId="5FFB28BC"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0B1972D9"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A57B01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10B6A93"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6E046BC8"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3AA7C474"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51286617"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15E152EE"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00372E62" w14:textId="77777777" w:rsidR="00A43890" w:rsidRDefault="00A43890" w:rsidP="00A3696F">
            <w:pPr>
              <w:pStyle w:val="TAC"/>
              <w:rPr>
                <w:lang w:val="en-US" w:eastAsia="zh-CN"/>
              </w:rPr>
            </w:pPr>
          </w:p>
        </w:tc>
      </w:tr>
      <w:tr w:rsidR="00A43890" w14:paraId="7BAF2253"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4156AAE9" w14:textId="77777777" w:rsidR="00A43890" w:rsidRDefault="00A43890" w:rsidP="00A3696F">
            <w:pPr>
              <w:pStyle w:val="TAC"/>
              <w:rPr>
                <w:lang w:val="en-US" w:eastAsia="zh-CN"/>
              </w:rPr>
            </w:pPr>
            <w:r>
              <w:rPr>
                <w:rFonts w:cs="Arial"/>
                <w:szCs w:val="18"/>
              </w:rPr>
              <w:t>CA_n260I-n261G</w:t>
            </w:r>
          </w:p>
        </w:tc>
        <w:tc>
          <w:tcPr>
            <w:tcW w:w="1134" w:type="dxa"/>
            <w:vMerge/>
            <w:tcBorders>
              <w:left w:val="single" w:sz="4" w:space="0" w:color="auto"/>
              <w:right w:val="single" w:sz="4" w:space="0" w:color="auto"/>
            </w:tcBorders>
            <w:shd w:val="clear" w:color="auto" w:fill="auto"/>
            <w:vAlign w:val="center"/>
          </w:tcPr>
          <w:p w14:paraId="34E7831D"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09DBA8A"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E0A1328"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38DA2E6" w14:textId="77777777" w:rsidR="00A43890" w:rsidRDefault="00A43890" w:rsidP="00A3696F">
            <w:pPr>
              <w:pStyle w:val="TAC"/>
              <w:rPr>
                <w:lang w:val="en-US" w:eastAsia="zh-CN"/>
              </w:rPr>
            </w:pPr>
            <w:r>
              <w:rPr>
                <w:rFonts w:hint="eastAsia"/>
                <w:lang w:val="en-US" w:eastAsia="zh-CN"/>
              </w:rPr>
              <w:t>0</w:t>
            </w:r>
          </w:p>
        </w:tc>
      </w:tr>
      <w:tr w:rsidR="00A43890" w14:paraId="747B59EF"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08C4C304"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7F7A237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BAFF3EA"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82CFD65"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101FE08" w14:textId="77777777" w:rsidR="00A43890" w:rsidRDefault="00A43890" w:rsidP="00A3696F">
            <w:pPr>
              <w:pStyle w:val="TAC"/>
              <w:rPr>
                <w:lang w:val="en-US" w:eastAsia="zh-CN"/>
              </w:rPr>
            </w:pPr>
          </w:p>
        </w:tc>
      </w:tr>
      <w:tr w:rsidR="00A43890" w14:paraId="67237600"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3B362EB8" w14:textId="77777777" w:rsidR="00A43890" w:rsidRDefault="00A43890" w:rsidP="00A3696F">
            <w:pPr>
              <w:pStyle w:val="TAC"/>
              <w:rPr>
                <w:lang w:val="en-US" w:eastAsia="zh-CN"/>
              </w:rPr>
            </w:pPr>
            <w:r>
              <w:rPr>
                <w:rFonts w:cs="Arial"/>
                <w:szCs w:val="18"/>
              </w:rPr>
              <w:t>CA_n260I-n261H</w:t>
            </w:r>
          </w:p>
        </w:tc>
        <w:tc>
          <w:tcPr>
            <w:tcW w:w="1134" w:type="dxa"/>
            <w:vMerge/>
            <w:tcBorders>
              <w:left w:val="single" w:sz="4" w:space="0" w:color="auto"/>
              <w:right w:val="single" w:sz="4" w:space="0" w:color="auto"/>
            </w:tcBorders>
            <w:shd w:val="clear" w:color="auto" w:fill="auto"/>
            <w:vAlign w:val="center"/>
          </w:tcPr>
          <w:p w14:paraId="28AB1D4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78F6E8F"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4913326"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164126C" w14:textId="77777777" w:rsidR="00A43890" w:rsidRDefault="00A43890" w:rsidP="00A3696F">
            <w:pPr>
              <w:pStyle w:val="TAC"/>
              <w:rPr>
                <w:lang w:val="en-US" w:eastAsia="zh-CN"/>
              </w:rPr>
            </w:pPr>
            <w:r>
              <w:rPr>
                <w:rFonts w:hint="eastAsia"/>
                <w:lang w:val="en-US" w:eastAsia="zh-CN"/>
              </w:rPr>
              <w:t>0</w:t>
            </w:r>
          </w:p>
        </w:tc>
      </w:tr>
      <w:tr w:rsidR="00A43890" w14:paraId="2737992C"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5672C3C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BCC903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1C5644C"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CA59B0A"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839A9E6" w14:textId="77777777" w:rsidR="00A43890" w:rsidRDefault="00A43890" w:rsidP="00A3696F">
            <w:pPr>
              <w:pStyle w:val="TAC"/>
              <w:rPr>
                <w:lang w:val="en-US" w:eastAsia="zh-CN"/>
              </w:rPr>
            </w:pPr>
          </w:p>
        </w:tc>
      </w:tr>
      <w:tr w:rsidR="00A43890" w14:paraId="01522BE0"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AFC04CE" w14:textId="77777777" w:rsidR="00A43890" w:rsidRDefault="00A43890" w:rsidP="00A3696F">
            <w:pPr>
              <w:pStyle w:val="TAC"/>
              <w:rPr>
                <w:lang w:val="en-US" w:eastAsia="zh-CN"/>
              </w:rPr>
            </w:pPr>
            <w:r>
              <w:rPr>
                <w:rFonts w:cs="Arial"/>
                <w:szCs w:val="18"/>
              </w:rPr>
              <w:t>CA_n260I-n261I</w:t>
            </w:r>
          </w:p>
        </w:tc>
        <w:tc>
          <w:tcPr>
            <w:tcW w:w="1134" w:type="dxa"/>
            <w:vMerge/>
            <w:tcBorders>
              <w:left w:val="single" w:sz="4" w:space="0" w:color="auto"/>
              <w:right w:val="single" w:sz="4" w:space="0" w:color="auto"/>
            </w:tcBorders>
            <w:shd w:val="clear" w:color="auto" w:fill="auto"/>
            <w:vAlign w:val="center"/>
          </w:tcPr>
          <w:p w14:paraId="515101D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BBF847F"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D4AC03E"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7BE0EFF" w14:textId="77777777" w:rsidR="00A43890" w:rsidRDefault="00A43890" w:rsidP="00A3696F">
            <w:pPr>
              <w:pStyle w:val="TAC"/>
              <w:rPr>
                <w:lang w:val="en-US" w:eastAsia="zh-CN"/>
              </w:rPr>
            </w:pPr>
            <w:r>
              <w:rPr>
                <w:rFonts w:hint="eastAsia"/>
                <w:lang w:val="en-US" w:eastAsia="zh-CN"/>
              </w:rPr>
              <w:t>0</w:t>
            </w:r>
          </w:p>
        </w:tc>
      </w:tr>
      <w:tr w:rsidR="00A43890" w14:paraId="57EFE44D"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4869DEAE"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0909CC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6DBE60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D152D15"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06F467C" w14:textId="77777777" w:rsidR="00A43890" w:rsidRDefault="00A43890" w:rsidP="00A3696F">
            <w:pPr>
              <w:pStyle w:val="TAC"/>
              <w:rPr>
                <w:lang w:val="en-US" w:eastAsia="zh-CN"/>
              </w:rPr>
            </w:pPr>
          </w:p>
        </w:tc>
      </w:tr>
      <w:tr w:rsidR="00A43890" w14:paraId="64B31972"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29165556" w14:textId="77777777" w:rsidR="00A43890" w:rsidRDefault="00A43890" w:rsidP="00A3696F">
            <w:pPr>
              <w:pStyle w:val="TAC"/>
              <w:rPr>
                <w:lang w:val="en-US" w:eastAsia="zh-CN"/>
              </w:rPr>
            </w:pPr>
            <w:r>
              <w:rPr>
                <w:rFonts w:cs="Arial"/>
                <w:szCs w:val="18"/>
              </w:rPr>
              <w:t>CA_n260I-n261J</w:t>
            </w:r>
          </w:p>
        </w:tc>
        <w:tc>
          <w:tcPr>
            <w:tcW w:w="1134" w:type="dxa"/>
            <w:vMerge/>
            <w:tcBorders>
              <w:left w:val="single" w:sz="4" w:space="0" w:color="auto"/>
              <w:right w:val="single" w:sz="4" w:space="0" w:color="auto"/>
            </w:tcBorders>
            <w:shd w:val="clear" w:color="auto" w:fill="auto"/>
            <w:vAlign w:val="center"/>
          </w:tcPr>
          <w:p w14:paraId="58D48547"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C09E81B"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31A428D"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178070C" w14:textId="77777777" w:rsidR="00A43890" w:rsidRDefault="00A43890" w:rsidP="00A3696F">
            <w:pPr>
              <w:pStyle w:val="TAC"/>
              <w:rPr>
                <w:lang w:val="en-US" w:eastAsia="zh-CN"/>
              </w:rPr>
            </w:pPr>
            <w:r>
              <w:rPr>
                <w:rFonts w:hint="eastAsia"/>
                <w:lang w:val="en-US" w:eastAsia="zh-CN"/>
              </w:rPr>
              <w:t>0</w:t>
            </w:r>
          </w:p>
        </w:tc>
      </w:tr>
      <w:tr w:rsidR="00A43890" w14:paraId="6419554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45E40C32"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8B4B593"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7A6B952"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2204E5D"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C6B1BE0" w14:textId="77777777" w:rsidR="00A43890" w:rsidRDefault="00A43890" w:rsidP="00A3696F">
            <w:pPr>
              <w:pStyle w:val="TAC"/>
              <w:rPr>
                <w:lang w:val="en-US" w:eastAsia="zh-CN"/>
              </w:rPr>
            </w:pPr>
          </w:p>
        </w:tc>
      </w:tr>
      <w:tr w:rsidR="00A43890" w14:paraId="146C5F6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3AE8D2F7" w14:textId="77777777" w:rsidR="00A43890" w:rsidRDefault="00A43890" w:rsidP="00A3696F">
            <w:pPr>
              <w:pStyle w:val="TAC"/>
              <w:rPr>
                <w:lang w:val="en-US" w:eastAsia="zh-CN"/>
              </w:rPr>
            </w:pPr>
            <w:r>
              <w:rPr>
                <w:rFonts w:cs="Arial"/>
                <w:szCs w:val="18"/>
              </w:rPr>
              <w:t>CA_n260I-n261K</w:t>
            </w:r>
          </w:p>
        </w:tc>
        <w:tc>
          <w:tcPr>
            <w:tcW w:w="1134" w:type="dxa"/>
            <w:vMerge/>
            <w:tcBorders>
              <w:left w:val="single" w:sz="4" w:space="0" w:color="auto"/>
              <w:right w:val="single" w:sz="4" w:space="0" w:color="auto"/>
            </w:tcBorders>
            <w:shd w:val="clear" w:color="auto" w:fill="auto"/>
            <w:vAlign w:val="center"/>
          </w:tcPr>
          <w:p w14:paraId="10F22F97"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6186FE0"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288AACE"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00D9726" w14:textId="77777777" w:rsidR="00A43890" w:rsidRDefault="00A43890" w:rsidP="00A3696F">
            <w:pPr>
              <w:pStyle w:val="TAC"/>
              <w:rPr>
                <w:lang w:val="en-US" w:eastAsia="zh-CN"/>
              </w:rPr>
            </w:pPr>
            <w:r>
              <w:rPr>
                <w:rFonts w:hint="eastAsia"/>
                <w:lang w:val="en-US" w:eastAsia="zh-CN"/>
              </w:rPr>
              <w:t>0</w:t>
            </w:r>
          </w:p>
        </w:tc>
      </w:tr>
      <w:tr w:rsidR="00A43890" w14:paraId="58F1D042"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1C93C629"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C25D607"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290C129"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64EE3B1"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B81ADB6" w14:textId="77777777" w:rsidR="00A43890" w:rsidRDefault="00A43890" w:rsidP="00A3696F">
            <w:pPr>
              <w:pStyle w:val="TAC"/>
              <w:rPr>
                <w:lang w:val="en-US" w:eastAsia="zh-CN"/>
              </w:rPr>
            </w:pPr>
          </w:p>
        </w:tc>
      </w:tr>
      <w:tr w:rsidR="00A43890" w14:paraId="4E5A98F6"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4FCF6AED" w14:textId="77777777" w:rsidR="00A43890" w:rsidRDefault="00A43890" w:rsidP="00A3696F">
            <w:pPr>
              <w:pStyle w:val="TAC"/>
              <w:rPr>
                <w:lang w:val="en-US" w:eastAsia="zh-CN"/>
              </w:rPr>
            </w:pPr>
            <w:r>
              <w:rPr>
                <w:rFonts w:cs="Arial"/>
                <w:szCs w:val="18"/>
              </w:rPr>
              <w:t>CA_n260I-n261L</w:t>
            </w:r>
          </w:p>
        </w:tc>
        <w:tc>
          <w:tcPr>
            <w:tcW w:w="1134" w:type="dxa"/>
            <w:vMerge/>
            <w:tcBorders>
              <w:left w:val="single" w:sz="4" w:space="0" w:color="auto"/>
              <w:right w:val="single" w:sz="4" w:space="0" w:color="auto"/>
            </w:tcBorders>
            <w:shd w:val="clear" w:color="auto" w:fill="auto"/>
            <w:vAlign w:val="center"/>
          </w:tcPr>
          <w:p w14:paraId="6345DA5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D53590"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3748A83"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8F29C15" w14:textId="77777777" w:rsidR="00A43890" w:rsidRDefault="00A43890" w:rsidP="00A3696F">
            <w:pPr>
              <w:pStyle w:val="TAC"/>
              <w:rPr>
                <w:lang w:val="en-US" w:eastAsia="zh-CN"/>
              </w:rPr>
            </w:pPr>
            <w:r>
              <w:rPr>
                <w:rFonts w:hint="eastAsia"/>
                <w:lang w:val="en-US" w:eastAsia="zh-CN"/>
              </w:rPr>
              <w:t>0</w:t>
            </w:r>
          </w:p>
        </w:tc>
      </w:tr>
      <w:tr w:rsidR="00A43890" w14:paraId="7251E0D0"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04AAEC37"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C349B1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92EF2D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927C787"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61E4536" w14:textId="77777777" w:rsidR="00A43890" w:rsidRDefault="00A43890" w:rsidP="00A3696F">
            <w:pPr>
              <w:pStyle w:val="TAC"/>
              <w:rPr>
                <w:lang w:val="en-US" w:eastAsia="zh-CN"/>
              </w:rPr>
            </w:pPr>
          </w:p>
        </w:tc>
      </w:tr>
      <w:tr w:rsidR="00A43890" w14:paraId="21D927B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4A2A6E3E" w14:textId="77777777" w:rsidR="00A43890" w:rsidRDefault="00A43890" w:rsidP="00A3696F">
            <w:pPr>
              <w:pStyle w:val="TAC"/>
              <w:rPr>
                <w:lang w:val="en-US" w:eastAsia="zh-CN"/>
              </w:rPr>
            </w:pPr>
            <w:r>
              <w:rPr>
                <w:rFonts w:cs="Arial"/>
                <w:szCs w:val="18"/>
              </w:rPr>
              <w:t>CA_n260I-n261M</w:t>
            </w:r>
          </w:p>
        </w:tc>
        <w:tc>
          <w:tcPr>
            <w:tcW w:w="1134" w:type="dxa"/>
            <w:vMerge/>
            <w:tcBorders>
              <w:left w:val="single" w:sz="4" w:space="0" w:color="auto"/>
              <w:right w:val="single" w:sz="4" w:space="0" w:color="auto"/>
            </w:tcBorders>
            <w:shd w:val="clear" w:color="auto" w:fill="auto"/>
            <w:vAlign w:val="center"/>
          </w:tcPr>
          <w:p w14:paraId="58D422E7"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D4BE4B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392106E"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58D1E88" w14:textId="77777777" w:rsidR="00A43890" w:rsidRDefault="00A43890" w:rsidP="00A3696F">
            <w:pPr>
              <w:pStyle w:val="TAC"/>
              <w:rPr>
                <w:lang w:val="en-US" w:eastAsia="zh-CN"/>
              </w:rPr>
            </w:pPr>
            <w:r>
              <w:rPr>
                <w:rFonts w:hint="eastAsia"/>
                <w:lang w:val="en-US" w:eastAsia="zh-CN"/>
              </w:rPr>
              <w:t>0</w:t>
            </w:r>
          </w:p>
        </w:tc>
      </w:tr>
      <w:tr w:rsidR="00A43890" w14:paraId="37BE04AF"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2D4747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B83BCEF"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7F40B45"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86125DE" w14:textId="77777777" w:rsidR="00A43890" w:rsidRDefault="00A43890" w:rsidP="00A3696F">
            <w:pPr>
              <w:pStyle w:val="TAC"/>
            </w:pPr>
            <w:r>
              <w:rPr>
                <w:rFonts w:cs="Arial"/>
                <w:szCs w:val="18"/>
              </w:rPr>
              <w:t>CA_n261M</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1F67A49" w14:textId="77777777" w:rsidR="00A43890" w:rsidRDefault="00A43890" w:rsidP="00A3696F">
            <w:pPr>
              <w:pStyle w:val="TAC"/>
              <w:rPr>
                <w:lang w:val="en-US" w:eastAsia="zh-CN"/>
              </w:rPr>
            </w:pPr>
          </w:p>
        </w:tc>
      </w:tr>
      <w:tr w:rsidR="00A43890" w14:paraId="329D5C6C"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0FC66FF7" w14:textId="77777777" w:rsidR="00A43890" w:rsidRDefault="00A43890" w:rsidP="00A3696F">
            <w:pPr>
              <w:pStyle w:val="TAC"/>
              <w:rPr>
                <w:lang w:val="en-US" w:eastAsia="zh-CN"/>
              </w:rPr>
            </w:pPr>
            <w:r>
              <w:rPr>
                <w:rFonts w:cs="Arial"/>
                <w:szCs w:val="18"/>
              </w:rPr>
              <w:t>CA_n260J-n261A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4AC207A9" w14:textId="77777777" w:rsidR="00A43890" w:rsidRDefault="00A43890" w:rsidP="00A3696F">
            <w:pPr>
              <w:pStyle w:val="TAC"/>
              <w:rPr>
                <w:lang w:val="en-US" w:eastAsia="zh-CN"/>
              </w:rPr>
            </w:pPr>
            <w:r>
              <w:rPr>
                <w:rFonts w:cs="Arial"/>
                <w:szCs w:val="18"/>
              </w:rPr>
              <w:t>CA_n260G CA_n260H</w:t>
            </w:r>
            <w:r>
              <w:rPr>
                <w:rFonts w:cs="Arial"/>
                <w:szCs w:val="18"/>
              </w:rPr>
              <w:br/>
              <w:t>CA_n260I CA_n260J 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0ACA953"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AE8A134" w14:textId="77777777" w:rsidR="00A43890" w:rsidRDefault="00A43890" w:rsidP="00A3696F">
            <w:pPr>
              <w:pStyle w:val="TAC"/>
            </w:pPr>
            <w:r>
              <w:rPr>
                <w:rFonts w:cs="Arial"/>
                <w:szCs w:val="18"/>
              </w:rPr>
              <w:t>CA_n260J</w:t>
            </w:r>
          </w:p>
        </w:tc>
        <w:tc>
          <w:tcPr>
            <w:tcW w:w="1589" w:type="dxa"/>
            <w:gridSpan w:val="2"/>
            <w:tcBorders>
              <w:top w:val="single" w:sz="4" w:space="0" w:color="auto"/>
              <w:left w:val="single" w:sz="4" w:space="0" w:color="auto"/>
              <w:right w:val="single" w:sz="4" w:space="0" w:color="auto"/>
            </w:tcBorders>
            <w:shd w:val="clear" w:color="auto" w:fill="auto"/>
            <w:vAlign w:val="center"/>
          </w:tcPr>
          <w:p w14:paraId="597D2FBD" w14:textId="77777777" w:rsidR="00A43890" w:rsidRDefault="00A43890" w:rsidP="00A3696F">
            <w:pPr>
              <w:pStyle w:val="TAC"/>
              <w:rPr>
                <w:lang w:val="en-US" w:eastAsia="zh-CN"/>
              </w:rPr>
            </w:pPr>
            <w:r>
              <w:rPr>
                <w:rFonts w:hint="eastAsia"/>
                <w:lang w:val="en-US" w:eastAsia="zh-CN"/>
              </w:rPr>
              <w:t>0</w:t>
            </w:r>
          </w:p>
        </w:tc>
      </w:tr>
      <w:tr w:rsidR="00A43890" w14:paraId="35285CED"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59EF714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1D8922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C6C675D"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65C662A1"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06C2A078"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7392D73C"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6358091D"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4362822A" w14:textId="77777777" w:rsidR="00A43890" w:rsidRDefault="00A43890" w:rsidP="00A3696F">
            <w:pPr>
              <w:pStyle w:val="TAC"/>
              <w:rPr>
                <w:lang w:val="en-US" w:eastAsia="zh-CN"/>
              </w:rPr>
            </w:pPr>
          </w:p>
        </w:tc>
      </w:tr>
      <w:tr w:rsidR="00A43890" w14:paraId="0CABDD36"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6881B781" w14:textId="77777777" w:rsidR="00A43890" w:rsidRDefault="00A43890" w:rsidP="00A3696F">
            <w:pPr>
              <w:pStyle w:val="TAC"/>
              <w:rPr>
                <w:lang w:val="en-US" w:eastAsia="zh-CN"/>
              </w:rPr>
            </w:pPr>
            <w:r>
              <w:rPr>
                <w:rFonts w:cs="Arial"/>
                <w:szCs w:val="18"/>
              </w:rPr>
              <w:t>CA_n260J-n261G</w:t>
            </w:r>
          </w:p>
        </w:tc>
        <w:tc>
          <w:tcPr>
            <w:tcW w:w="1134" w:type="dxa"/>
            <w:vMerge/>
            <w:tcBorders>
              <w:left w:val="single" w:sz="4" w:space="0" w:color="auto"/>
              <w:right w:val="single" w:sz="4" w:space="0" w:color="auto"/>
            </w:tcBorders>
            <w:shd w:val="clear" w:color="auto" w:fill="auto"/>
            <w:vAlign w:val="center"/>
          </w:tcPr>
          <w:p w14:paraId="5369ADA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838893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BF49B68"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1FAC6DE" w14:textId="77777777" w:rsidR="00A43890" w:rsidRDefault="00A43890" w:rsidP="00A3696F">
            <w:pPr>
              <w:pStyle w:val="TAC"/>
              <w:rPr>
                <w:lang w:val="en-US" w:eastAsia="zh-CN"/>
              </w:rPr>
            </w:pPr>
            <w:r>
              <w:rPr>
                <w:rFonts w:hint="eastAsia"/>
                <w:lang w:val="en-US" w:eastAsia="zh-CN"/>
              </w:rPr>
              <w:t>0</w:t>
            </w:r>
          </w:p>
        </w:tc>
      </w:tr>
      <w:tr w:rsidR="00A43890" w14:paraId="0C62BC47"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38521AB1"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0D6BA0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8AA8E62"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2250D29"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276A347" w14:textId="77777777" w:rsidR="00A43890" w:rsidRDefault="00A43890" w:rsidP="00A3696F">
            <w:pPr>
              <w:pStyle w:val="TAC"/>
              <w:rPr>
                <w:lang w:val="en-US" w:eastAsia="zh-CN"/>
              </w:rPr>
            </w:pPr>
          </w:p>
        </w:tc>
      </w:tr>
      <w:tr w:rsidR="00A43890" w14:paraId="0EABBBB2"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42DDAF55" w14:textId="77777777" w:rsidR="00A43890" w:rsidRDefault="00A43890" w:rsidP="00A3696F">
            <w:pPr>
              <w:pStyle w:val="TAC"/>
              <w:rPr>
                <w:lang w:val="en-US" w:eastAsia="zh-CN"/>
              </w:rPr>
            </w:pPr>
            <w:r>
              <w:rPr>
                <w:rFonts w:cs="Arial"/>
                <w:szCs w:val="18"/>
              </w:rPr>
              <w:t>CA_n260J-n261H</w:t>
            </w:r>
          </w:p>
        </w:tc>
        <w:tc>
          <w:tcPr>
            <w:tcW w:w="1134" w:type="dxa"/>
            <w:vMerge/>
            <w:tcBorders>
              <w:left w:val="single" w:sz="4" w:space="0" w:color="auto"/>
              <w:right w:val="single" w:sz="4" w:space="0" w:color="auto"/>
            </w:tcBorders>
            <w:shd w:val="clear" w:color="auto" w:fill="auto"/>
            <w:vAlign w:val="center"/>
          </w:tcPr>
          <w:p w14:paraId="4D9C2AE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B274771"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CECC498"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23ECF84" w14:textId="77777777" w:rsidR="00A43890" w:rsidRDefault="00A43890" w:rsidP="00A3696F">
            <w:pPr>
              <w:pStyle w:val="TAC"/>
              <w:rPr>
                <w:lang w:val="en-US" w:eastAsia="zh-CN"/>
              </w:rPr>
            </w:pPr>
            <w:r>
              <w:rPr>
                <w:rFonts w:hint="eastAsia"/>
                <w:lang w:val="en-US" w:eastAsia="zh-CN"/>
              </w:rPr>
              <w:t>0</w:t>
            </w:r>
          </w:p>
        </w:tc>
      </w:tr>
      <w:tr w:rsidR="00A43890" w14:paraId="7F6DAC78"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D4C4CBD"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328EDE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43B07C9"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7A6A08F"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E6A4F36" w14:textId="77777777" w:rsidR="00A43890" w:rsidRDefault="00A43890" w:rsidP="00A3696F">
            <w:pPr>
              <w:pStyle w:val="TAC"/>
              <w:rPr>
                <w:lang w:val="en-US" w:eastAsia="zh-CN"/>
              </w:rPr>
            </w:pPr>
          </w:p>
        </w:tc>
      </w:tr>
      <w:tr w:rsidR="00A43890" w14:paraId="6909D56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2D7E807D" w14:textId="77777777" w:rsidR="00A43890" w:rsidRDefault="00A43890" w:rsidP="00A3696F">
            <w:pPr>
              <w:pStyle w:val="TAC"/>
              <w:rPr>
                <w:lang w:val="en-US" w:eastAsia="zh-CN"/>
              </w:rPr>
            </w:pPr>
            <w:r>
              <w:rPr>
                <w:rFonts w:cs="Arial"/>
                <w:szCs w:val="18"/>
              </w:rPr>
              <w:t>CA_n260J-n261I</w:t>
            </w:r>
          </w:p>
        </w:tc>
        <w:tc>
          <w:tcPr>
            <w:tcW w:w="1134" w:type="dxa"/>
            <w:vMerge/>
            <w:tcBorders>
              <w:left w:val="single" w:sz="4" w:space="0" w:color="auto"/>
              <w:right w:val="single" w:sz="4" w:space="0" w:color="auto"/>
            </w:tcBorders>
            <w:shd w:val="clear" w:color="auto" w:fill="auto"/>
            <w:vAlign w:val="center"/>
          </w:tcPr>
          <w:p w14:paraId="69140FD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1B1133C"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13BB3FF"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2A751741" w14:textId="77777777" w:rsidR="00A43890" w:rsidRDefault="00A43890" w:rsidP="00A3696F">
            <w:pPr>
              <w:pStyle w:val="TAC"/>
              <w:rPr>
                <w:lang w:val="en-US" w:eastAsia="zh-CN"/>
              </w:rPr>
            </w:pPr>
            <w:r>
              <w:rPr>
                <w:rFonts w:hint="eastAsia"/>
                <w:lang w:val="en-US" w:eastAsia="zh-CN"/>
              </w:rPr>
              <w:t>0</w:t>
            </w:r>
          </w:p>
        </w:tc>
      </w:tr>
      <w:tr w:rsidR="00A43890" w14:paraId="5D9D998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394BCFFE"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C77106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EBC0931"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EB9803B"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D7932C5" w14:textId="77777777" w:rsidR="00A43890" w:rsidRDefault="00A43890" w:rsidP="00A3696F">
            <w:pPr>
              <w:pStyle w:val="TAC"/>
              <w:rPr>
                <w:lang w:val="en-US" w:eastAsia="zh-CN"/>
              </w:rPr>
            </w:pPr>
          </w:p>
        </w:tc>
      </w:tr>
      <w:tr w:rsidR="00A43890" w14:paraId="408FB6BA"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021730CD" w14:textId="77777777" w:rsidR="00A43890" w:rsidRDefault="00A43890" w:rsidP="00A3696F">
            <w:pPr>
              <w:pStyle w:val="TAC"/>
              <w:rPr>
                <w:lang w:val="en-US" w:eastAsia="zh-CN"/>
              </w:rPr>
            </w:pPr>
            <w:r>
              <w:rPr>
                <w:rFonts w:cs="Arial"/>
                <w:szCs w:val="18"/>
              </w:rPr>
              <w:t>CA_n260J-n261J</w:t>
            </w:r>
          </w:p>
        </w:tc>
        <w:tc>
          <w:tcPr>
            <w:tcW w:w="1134" w:type="dxa"/>
            <w:vMerge/>
            <w:tcBorders>
              <w:left w:val="single" w:sz="4" w:space="0" w:color="auto"/>
              <w:right w:val="single" w:sz="4" w:space="0" w:color="auto"/>
            </w:tcBorders>
            <w:shd w:val="clear" w:color="auto" w:fill="auto"/>
            <w:vAlign w:val="center"/>
          </w:tcPr>
          <w:p w14:paraId="4EB7E5C3"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FF65A02"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8E7EC59"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462E247" w14:textId="77777777" w:rsidR="00A43890" w:rsidRDefault="00A43890" w:rsidP="00A3696F">
            <w:pPr>
              <w:pStyle w:val="TAC"/>
              <w:rPr>
                <w:lang w:val="en-US" w:eastAsia="zh-CN"/>
              </w:rPr>
            </w:pPr>
            <w:r>
              <w:rPr>
                <w:rFonts w:hint="eastAsia"/>
                <w:lang w:val="en-US" w:eastAsia="zh-CN"/>
              </w:rPr>
              <w:t>0</w:t>
            </w:r>
          </w:p>
        </w:tc>
      </w:tr>
      <w:tr w:rsidR="00A43890" w14:paraId="0AD9F72B"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461DDDA"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988DDB2"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2ADC5EA"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F8E6A17"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588C428" w14:textId="77777777" w:rsidR="00A43890" w:rsidRDefault="00A43890" w:rsidP="00A3696F">
            <w:pPr>
              <w:pStyle w:val="TAC"/>
              <w:rPr>
                <w:lang w:val="en-US" w:eastAsia="zh-CN"/>
              </w:rPr>
            </w:pPr>
          </w:p>
        </w:tc>
      </w:tr>
      <w:tr w:rsidR="00A43890" w14:paraId="769601CF"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66EBEEC8" w14:textId="77777777" w:rsidR="00A43890" w:rsidRDefault="00A43890" w:rsidP="00A3696F">
            <w:pPr>
              <w:pStyle w:val="TAC"/>
              <w:rPr>
                <w:lang w:val="en-US" w:eastAsia="zh-CN"/>
              </w:rPr>
            </w:pPr>
            <w:r>
              <w:rPr>
                <w:rFonts w:cs="Arial"/>
                <w:szCs w:val="18"/>
              </w:rPr>
              <w:t>CA_n260J-n261K</w:t>
            </w:r>
          </w:p>
        </w:tc>
        <w:tc>
          <w:tcPr>
            <w:tcW w:w="1134" w:type="dxa"/>
            <w:vMerge/>
            <w:tcBorders>
              <w:left w:val="single" w:sz="4" w:space="0" w:color="auto"/>
              <w:right w:val="single" w:sz="4" w:space="0" w:color="auto"/>
            </w:tcBorders>
            <w:shd w:val="clear" w:color="auto" w:fill="auto"/>
            <w:vAlign w:val="center"/>
          </w:tcPr>
          <w:p w14:paraId="0434576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70A0812"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6E48BD6"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8D5366F" w14:textId="77777777" w:rsidR="00A43890" w:rsidRDefault="00A43890" w:rsidP="00A3696F">
            <w:pPr>
              <w:pStyle w:val="TAC"/>
              <w:rPr>
                <w:lang w:val="en-US" w:eastAsia="zh-CN"/>
              </w:rPr>
            </w:pPr>
            <w:r>
              <w:rPr>
                <w:rFonts w:hint="eastAsia"/>
                <w:lang w:val="en-US" w:eastAsia="zh-CN"/>
              </w:rPr>
              <w:t>0</w:t>
            </w:r>
          </w:p>
        </w:tc>
      </w:tr>
      <w:tr w:rsidR="00A43890" w14:paraId="0E24EBB9"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73D058F5"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AF1AB76"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44B9C78"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3BE6FD4"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BD4CF63" w14:textId="77777777" w:rsidR="00A43890" w:rsidRDefault="00A43890" w:rsidP="00A3696F">
            <w:pPr>
              <w:pStyle w:val="TAC"/>
              <w:rPr>
                <w:lang w:val="en-US" w:eastAsia="zh-CN"/>
              </w:rPr>
            </w:pPr>
          </w:p>
        </w:tc>
      </w:tr>
      <w:tr w:rsidR="00A43890" w14:paraId="395FE0BE"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3973DB1E" w14:textId="77777777" w:rsidR="00A43890" w:rsidRDefault="00A43890" w:rsidP="00A3696F">
            <w:pPr>
              <w:pStyle w:val="TAC"/>
              <w:rPr>
                <w:lang w:val="en-US" w:eastAsia="zh-CN"/>
              </w:rPr>
            </w:pPr>
            <w:r>
              <w:rPr>
                <w:rFonts w:cs="Arial"/>
                <w:szCs w:val="18"/>
              </w:rPr>
              <w:t>CA_n260J-n261L</w:t>
            </w:r>
          </w:p>
        </w:tc>
        <w:tc>
          <w:tcPr>
            <w:tcW w:w="1134" w:type="dxa"/>
            <w:vMerge/>
            <w:tcBorders>
              <w:left w:val="single" w:sz="4" w:space="0" w:color="auto"/>
              <w:right w:val="single" w:sz="4" w:space="0" w:color="auto"/>
            </w:tcBorders>
            <w:shd w:val="clear" w:color="auto" w:fill="auto"/>
            <w:vAlign w:val="center"/>
          </w:tcPr>
          <w:p w14:paraId="2CA9EF9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E59E1C2"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93677CA"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299E4F95" w14:textId="77777777" w:rsidR="00A43890" w:rsidRDefault="00A43890" w:rsidP="00A3696F">
            <w:pPr>
              <w:pStyle w:val="TAC"/>
              <w:rPr>
                <w:lang w:val="en-US" w:eastAsia="zh-CN"/>
              </w:rPr>
            </w:pPr>
            <w:r>
              <w:rPr>
                <w:rFonts w:hint="eastAsia"/>
                <w:lang w:val="en-US" w:eastAsia="zh-CN"/>
              </w:rPr>
              <w:t>0</w:t>
            </w:r>
          </w:p>
        </w:tc>
      </w:tr>
      <w:tr w:rsidR="00A43890" w14:paraId="3C934000"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E3DBC28"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16809E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F516FD6"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23C3B0F"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BB291E0" w14:textId="77777777" w:rsidR="00A43890" w:rsidRDefault="00A43890" w:rsidP="00A3696F">
            <w:pPr>
              <w:pStyle w:val="TAC"/>
              <w:rPr>
                <w:lang w:val="en-US" w:eastAsia="zh-CN"/>
              </w:rPr>
            </w:pPr>
          </w:p>
        </w:tc>
      </w:tr>
      <w:tr w:rsidR="00A43890" w14:paraId="65DFCDDA"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780B2321" w14:textId="77777777" w:rsidR="00A43890" w:rsidRDefault="00A43890" w:rsidP="00A3696F">
            <w:pPr>
              <w:pStyle w:val="TAC"/>
              <w:rPr>
                <w:lang w:val="en-US" w:eastAsia="zh-CN"/>
              </w:rPr>
            </w:pPr>
            <w:r>
              <w:rPr>
                <w:rFonts w:cs="Arial"/>
                <w:szCs w:val="18"/>
              </w:rPr>
              <w:t>CA_n260J-n261M</w:t>
            </w:r>
          </w:p>
        </w:tc>
        <w:tc>
          <w:tcPr>
            <w:tcW w:w="1134" w:type="dxa"/>
            <w:vMerge/>
            <w:tcBorders>
              <w:left w:val="single" w:sz="4" w:space="0" w:color="auto"/>
              <w:right w:val="single" w:sz="4" w:space="0" w:color="auto"/>
            </w:tcBorders>
            <w:shd w:val="clear" w:color="auto" w:fill="auto"/>
            <w:vAlign w:val="center"/>
          </w:tcPr>
          <w:p w14:paraId="5E4F8EBD"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D23DC47"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3C64DAF"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99F0DC2" w14:textId="77777777" w:rsidR="00A43890" w:rsidRDefault="00A43890" w:rsidP="00A3696F">
            <w:pPr>
              <w:pStyle w:val="TAC"/>
              <w:rPr>
                <w:lang w:val="en-US" w:eastAsia="zh-CN"/>
              </w:rPr>
            </w:pPr>
            <w:r>
              <w:rPr>
                <w:rFonts w:hint="eastAsia"/>
                <w:lang w:val="en-US" w:eastAsia="zh-CN"/>
              </w:rPr>
              <w:t>0</w:t>
            </w:r>
          </w:p>
        </w:tc>
      </w:tr>
      <w:tr w:rsidR="00A43890" w14:paraId="5EEB10B7" w14:textId="77777777" w:rsidTr="00B83E2E">
        <w:tblPrEx>
          <w:tblLook w:val="04A0" w:firstRow="1" w:lastRow="0" w:firstColumn="1" w:lastColumn="0" w:noHBand="0" w:noVBand="1"/>
        </w:tblPrEx>
        <w:trPr>
          <w:trHeight w:val="187"/>
          <w:jc w:val="center"/>
        </w:trPr>
        <w:tc>
          <w:tcPr>
            <w:tcW w:w="2835" w:type="dxa"/>
            <w:vMerge/>
            <w:tcBorders>
              <w:left w:val="single" w:sz="4" w:space="0" w:color="auto"/>
              <w:right w:val="single" w:sz="4" w:space="0" w:color="auto"/>
            </w:tcBorders>
            <w:shd w:val="clear" w:color="auto" w:fill="auto"/>
            <w:vAlign w:val="center"/>
          </w:tcPr>
          <w:p w14:paraId="55E90022"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6B6ED5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2BB3BE2"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3F4FF74" w14:textId="77777777" w:rsidR="00A43890" w:rsidRDefault="00A43890" w:rsidP="00A3696F">
            <w:pPr>
              <w:pStyle w:val="TAC"/>
            </w:pPr>
            <w:r>
              <w:rPr>
                <w:rFonts w:cs="Arial"/>
                <w:szCs w:val="18"/>
              </w:rPr>
              <w:t>CA_n261M</w:t>
            </w:r>
          </w:p>
        </w:tc>
        <w:tc>
          <w:tcPr>
            <w:tcW w:w="1589" w:type="dxa"/>
            <w:gridSpan w:val="2"/>
            <w:vMerge/>
            <w:tcBorders>
              <w:left w:val="single" w:sz="4" w:space="0" w:color="auto"/>
              <w:right w:val="single" w:sz="4" w:space="0" w:color="auto"/>
            </w:tcBorders>
            <w:shd w:val="clear" w:color="auto" w:fill="auto"/>
            <w:vAlign w:val="center"/>
          </w:tcPr>
          <w:p w14:paraId="58F8E160" w14:textId="77777777" w:rsidR="00A43890" w:rsidRDefault="00A43890" w:rsidP="00A3696F">
            <w:pPr>
              <w:pStyle w:val="TAC"/>
              <w:rPr>
                <w:lang w:val="en-US" w:eastAsia="zh-CN"/>
              </w:rPr>
            </w:pPr>
          </w:p>
        </w:tc>
      </w:tr>
      <w:tr w:rsidR="00A43890" w14:paraId="73E5F46C"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7AED2B72" w14:textId="77777777" w:rsidR="00A43890" w:rsidRDefault="00A43890" w:rsidP="00A3696F">
            <w:pPr>
              <w:pStyle w:val="TAC"/>
              <w:rPr>
                <w:lang w:val="en-US" w:eastAsia="zh-CN"/>
              </w:rPr>
            </w:pPr>
            <w:r>
              <w:rPr>
                <w:rFonts w:cs="Arial"/>
                <w:szCs w:val="18"/>
              </w:rPr>
              <w:t>CA_n260K-n261A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77A8B4FD" w14:textId="77777777" w:rsidR="00A43890" w:rsidRDefault="00A43890" w:rsidP="00A3696F">
            <w:pPr>
              <w:pStyle w:val="TAC"/>
              <w:rPr>
                <w:lang w:val="en-US" w:eastAsia="zh-CN"/>
              </w:rPr>
            </w:pPr>
            <w:r>
              <w:rPr>
                <w:rFonts w:cs="Arial"/>
                <w:szCs w:val="18"/>
              </w:rPr>
              <w:t>CA_n260G CA_n260H</w:t>
            </w:r>
            <w:r>
              <w:rPr>
                <w:rFonts w:cs="Arial"/>
                <w:szCs w:val="18"/>
              </w:rPr>
              <w:br/>
              <w:t>CA_n260I CA_n260J CA_n260K 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E34426D"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5E51475" w14:textId="77777777" w:rsidR="00A43890" w:rsidRDefault="00A43890" w:rsidP="00A3696F">
            <w:pPr>
              <w:pStyle w:val="TAC"/>
            </w:pPr>
            <w:r>
              <w:rPr>
                <w:rFonts w:cs="Arial"/>
                <w:szCs w:val="18"/>
              </w:rPr>
              <w:t>CA_n260K</w:t>
            </w:r>
          </w:p>
        </w:tc>
        <w:tc>
          <w:tcPr>
            <w:tcW w:w="1589" w:type="dxa"/>
            <w:gridSpan w:val="2"/>
            <w:tcBorders>
              <w:top w:val="single" w:sz="4" w:space="0" w:color="auto"/>
              <w:left w:val="single" w:sz="4" w:space="0" w:color="auto"/>
              <w:right w:val="single" w:sz="4" w:space="0" w:color="auto"/>
            </w:tcBorders>
            <w:shd w:val="clear" w:color="auto" w:fill="auto"/>
            <w:vAlign w:val="center"/>
          </w:tcPr>
          <w:p w14:paraId="504EA392" w14:textId="77777777" w:rsidR="00A43890" w:rsidRDefault="00A43890" w:rsidP="00A3696F">
            <w:pPr>
              <w:pStyle w:val="TAC"/>
              <w:rPr>
                <w:lang w:val="en-US" w:eastAsia="zh-CN"/>
              </w:rPr>
            </w:pPr>
            <w:r>
              <w:rPr>
                <w:rFonts w:hint="eastAsia"/>
                <w:lang w:val="en-US" w:eastAsia="zh-CN"/>
              </w:rPr>
              <w:t>0</w:t>
            </w:r>
          </w:p>
        </w:tc>
      </w:tr>
      <w:tr w:rsidR="00A43890" w14:paraId="769F2FB3"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57DED203"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A2BA3D2"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73863E4"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695CE8EF"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2C610120"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2074FC79"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43066B40"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684D400D" w14:textId="77777777" w:rsidR="00A43890" w:rsidRDefault="00A43890" w:rsidP="00A3696F">
            <w:pPr>
              <w:pStyle w:val="TAC"/>
              <w:rPr>
                <w:lang w:val="en-US" w:eastAsia="zh-CN"/>
              </w:rPr>
            </w:pPr>
          </w:p>
        </w:tc>
      </w:tr>
      <w:tr w:rsidR="00A43890" w14:paraId="4605221E"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53F5E554" w14:textId="77777777" w:rsidR="00A43890" w:rsidRDefault="00A43890" w:rsidP="00A3696F">
            <w:pPr>
              <w:pStyle w:val="TAC"/>
              <w:rPr>
                <w:lang w:val="en-US" w:eastAsia="zh-CN"/>
              </w:rPr>
            </w:pPr>
            <w:r>
              <w:rPr>
                <w:rFonts w:cs="Arial"/>
                <w:szCs w:val="18"/>
              </w:rPr>
              <w:t>CA_n260K-n261G</w:t>
            </w:r>
          </w:p>
        </w:tc>
        <w:tc>
          <w:tcPr>
            <w:tcW w:w="1134" w:type="dxa"/>
            <w:vMerge/>
            <w:tcBorders>
              <w:left w:val="single" w:sz="4" w:space="0" w:color="auto"/>
              <w:right w:val="single" w:sz="4" w:space="0" w:color="auto"/>
            </w:tcBorders>
            <w:shd w:val="clear" w:color="auto" w:fill="auto"/>
            <w:vAlign w:val="center"/>
          </w:tcPr>
          <w:p w14:paraId="1B6BB8B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E9AC962"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32C7A35"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C5939A4" w14:textId="77777777" w:rsidR="00A43890" w:rsidRDefault="00A43890" w:rsidP="00A3696F">
            <w:pPr>
              <w:pStyle w:val="TAC"/>
              <w:rPr>
                <w:lang w:val="en-US" w:eastAsia="zh-CN"/>
              </w:rPr>
            </w:pPr>
            <w:r>
              <w:rPr>
                <w:rFonts w:hint="eastAsia"/>
                <w:lang w:val="en-US" w:eastAsia="zh-CN"/>
              </w:rPr>
              <w:t>0</w:t>
            </w:r>
          </w:p>
        </w:tc>
      </w:tr>
      <w:tr w:rsidR="00A43890" w14:paraId="678E5413"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4DFAB50F"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600EA53"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C2A3EE2"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BBB1794"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3845A70" w14:textId="77777777" w:rsidR="00A43890" w:rsidRDefault="00A43890" w:rsidP="00A3696F">
            <w:pPr>
              <w:pStyle w:val="TAC"/>
              <w:rPr>
                <w:lang w:val="en-US" w:eastAsia="zh-CN"/>
              </w:rPr>
            </w:pPr>
          </w:p>
        </w:tc>
      </w:tr>
      <w:tr w:rsidR="00A43890" w14:paraId="09105860"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A3C517D" w14:textId="77777777" w:rsidR="00A43890" w:rsidRDefault="00A43890" w:rsidP="00A3696F">
            <w:pPr>
              <w:pStyle w:val="TAC"/>
              <w:rPr>
                <w:lang w:val="en-US" w:eastAsia="zh-CN"/>
              </w:rPr>
            </w:pPr>
            <w:r>
              <w:rPr>
                <w:rFonts w:cs="Arial"/>
                <w:szCs w:val="18"/>
              </w:rPr>
              <w:t>CA_n260K-n261H</w:t>
            </w:r>
          </w:p>
        </w:tc>
        <w:tc>
          <w:tcPr>
            <w:tcW w:w="1134" w:type="dxa"/>
            <w:vMerge/>
            <w:tcBorders>
              <w:left w:val="single" w:sz="4" w:space="0" w:color="auto"/>
              <w:right w:val="single" w:sz="4" w:space="0" w:color="auto"/>
            </w:tcBorders>
            <w:shd w:val="clear" w:color="auto" w:fill="auto"/>
            <w:vAlign w:val="center"/>
          </w:tcPr>
          <w:p w14:paraId="570F1A86"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9797904"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42495B3"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A8FC89F" w14:textId="77777777" w:rsidR="00A43890" w:rsidRDefault="00A43890" w:rsidP="00A3696F">
            <w:pPr>
              <w:pStyle w:val="TAC"/>
              <w:rPr>
                <w:lang w:val="en-US" w:eastAsia="zh-CN"/>
              </w:rPr>
            </w:pPr>
            <w:r>
              <w:rPr>
                <w:rFonts w:hint="eastAsia"/>
                <w:lang w:val="en-US" w:eastAsia="zh-CN"/>
              </w:rPr>
              <w:t>0</w:t>
            </w:r>
          </w:p>
        </w:tc>
      </w:tr>
      <w:tr w:rsidR="00A43890" w14:paraId="4EFA4A1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531B21D5"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2EDC2B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54CF1D"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E9A4813"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FCBF81C" w14:textId="77777777" w:rsidR="00A43890" w:rsidRDefault="00A43890" w:rsidP="00A3696F">
            <w:pPr>
              <w:pStyle w:val="TAC"/>
              <w:rPr>
                <w:lang w:val="en-US" w:eastAsia="zh-CN"/>
              </w:rPr>
            </w:pPr>
          </w:p>
        </w:tc>
      </w:tr>
      <w:tr w:rsidR="00A43890" w14:paraId="453E2E5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72F89723" w14:textId="77777777" w:rsidR="00A43890" w:rsidRDefault="00A43890" w:rsidP="00A3696F">
            <w:pPr>
              <w:pStyle w:val="TAC"/>
              <w:rPr>
                <w:lang w:val="en-US" w:eastAsia="zh-CN"/>
              </w:rPr>
            </w:pPr>
            <w:r>
              <w:rPr>
                <w:rFonts w:cs="Arial"/>
                <w:szCs w:val="18"/>
              </w:rPr>
              <w:t>CA_n260K-n261I</w:t>
            </w:r>
          </w:p>
        </w:tc>
        <w:tc>
          <w:tcPr>
            <w:tcW w:w="1134" w:type="dxa"/>
            <w:vMerge/>
            <w:tcBorders>
              <w:left w:val="single" w:sz="4" w:space="0" w:color="auto"/>
              <w:right w:val="single" w:sz="4" w:space="0" w:color="auto"/>
            </w:tcBorders>
            <w:shd w:val="clear" w:color="auto" w:fill="auto"/>
            <w:vAlign w:val="center"/>
          </w:tcPr>
          <w:p w14:paraId="45CB0A8F"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960D8B5"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366598B"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885EF67" w14:textId="77777777" w:rsidR="00A43890" w:rsidRDefault="00A43890" w:rsidP="00A3696F">
            <w:pPr>
              <w:pStyle w:val="TAC"/>
              <w:rPr>
                <w:lang w:val="en-US" w:eastAsia="zh-CN"/>
              </w:rPr>
            </w:pPr>
            <w:r>
              <w:rPr>
                <w:rFonts w:hint="eastAsia"/>
                <w:lang w:val="en-US" w:eastAsia="zh-CN"/>
              </w:rPr>
              <w:t>0</w:t>
            </w:r>
          </w:p>
        </w:tc>
      </w:tr>
      <w:tr w:rsidR="00A43890" w14:paraId="1144F05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7D83A27A"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3DFD265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B4D9E8"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C186E40"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04A6658" w14:textId="77777777" w:rsidR="00A43890" w:rsidRDefault="00A43890" w:rsidP="00A3696F">
            <w:pPr>
              <w:pStyle w:val="TAC"/>
              <w:rPr>
                <w:lang w:val="en-US" w:eastAsia="zh-CN"/>
              </w:rPr>
            </w:pPr>
          </w:p>
        </w:tc>
      </w:tr>
      <w:tr w:rsidR="00A43890" w14:paraId="71BDFA0F"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CC45607" w14:textId="77777777" w:rsidR="00A43890" w:rsidRDefault="00A43890" w:rsidP="00A3696F">
            <w:pPr>
              <w:pStyle w:val="TAC"/>
              <w:rPr>
                <w:lang w:val="en-US" w:eastAsia="zh-CN"/>
              </w:rPr>
            </w:pPr>
            <w:r>
              <w:rPr>
                <w:rFonts w:cs="Arial"/>
                <w:szCs w:val="18"/>
              </w:rPr>
              <w:t>CA_n260K-n261J</w:t>
            </w:r>
          </w:p>
        </w:tc>
        <w:tc>
          <w:tcPr>
            <w:tcW w:w="1134" w:type="dxa"/>
            <w:vMerge/>
            <w:tcBorders>
              <w:left w:val="single" w:sz="4" w:space="0" w:color="auto"/>
              <w:right w:val="single" w:sz="4" w:space="0" w:color="auto"/>
            </w:tcBorders>
            <w:shd w:val="clear" w:color="auto" w:fill="auto"/>
            <w:vAlign w:val="center"/>
          </w:tcPr>
          <w:p w14:paraId="33251506"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0A44FC9"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A95AC3C"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AFD47F2" w14:textId="77777777" w:rsidR="00A43890" w:rsidRDefault="00A43890" w:rsidP="00A3696F">
            <w:pPr>
              <w:pStyle w:val="TAC"/>
              <w:rPr>
                <w:lang w:val="en-US" w:eastAsia="zh-CN"/>
              </w:rPr>
            </w:pPr>
            <w:r>
              <w:rPr>
                <w:rFonts w:hint="eastAsia"/>
                <w:lang w:val="en-US" w:eastAsia="zh-CN"/>
              </w:rPr>
              <w:t>0</w:t>
            </w:r>
          </w:p>
        </w:tc>
      </w:tr>
      <w:tr w:rsidR="00A43890" w14:paraId="631ACE24"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02F07EA"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74F563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9ABCE14"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F0DBB64"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CDADB46" w14:textId="77777777" w:rsidR="00A43890" w:rsidRDefault="00A43890" w:rsidP="00A3696F">
            <w:pPr>
              <w:pStyle w:val="TAC"/>
              <w:rPr>
                <w:lang w:val="en-US" w:eastAsia="zh-CN"/>
              </w:rPr>
            </w:pPr>
          </w:p>
        </w:tc>
      </w:tr>
      <w:tr w:rsidR="00A43890" w14:paraId="5ED7B707"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6632062" w14:textId="77777777" w:rsidR="00A43890" w:rsidRDefault="00A43890" w:rsidP="00A3696F">
            <w:pPr>
              <w:pStyle w:val="TAC"/>
              <w:rPr>
                <w:lang w:val="en-US" w:eastAsia="zh-CN"/>
              </w:rPr>
            </w:pPr>
            <w:r>
              <w:rPr>
                <w:rFonts w:cs="Arial"/>
                <w:szCs w:val="18"/>
              </w:rPr>
              <w:t>CA_n260K-n261K</w:t>
            </w:r>
          </w:p>
        </w:tc>
        <w:tc>
          <w:tcPr>
            <w:tcW w:w="1134" w:type="dxa"/>
            <w:vMerge/>
            <w:tcBorders>
              <w:left w:val="single" w:sz="4" w:space="0" w:color="auto"/>
              <w:right w:val="single" w:sz="4" w:space="0" w:color="auto"/>
            </w:tcBorders>
            <w:shd w:val="clear" w:color="auto" w:fill="auto"/>
            <w:vAlign w:val="center"/>
          </w:tcPr>
          <w:p w14:paraId="73DE194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A7BC1A9"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8C12B5C"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5A966C0" w14:textId="77777777" w:rsidR="00A43890" w:rsidRDefault="00A43890" w:rsidP="00A3696F">
            <w:pPr>
              <w:pStyle w:val="TAC"/>
              <w:rPr>
                <w:lang w:val="en-US" w:eastAsia="zh-CN"/>
              </w:rPr>
            </w:pPr>
            <w:r>
              <w:rPr>
                <w:rFonts w:hint="eastAsia"/>
                <w:lang w:val="en-US" w:eastAsia="zh-CN"/>
              </w:rPr>
              <w:t>0</w:t>
            </w:r>
          </w:p>
        </w:tc>
      </w:tr>
      <w:tr w:rsidR="00A43890" w14:paraId="439A1F5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14957B3C"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5A571A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7061118"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ECAC878"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4797C17" w14:textId="77777777" w:rsidR="00A43890" w:rsidRDefault="00A43890" w:rsidP="00A3696F">
            <w:pPr>
              <w:pStyle w:val="TAC"/>
              <w:rPr>
                <w:lang w:val="en-US" w:eastAsia="zh-CN"/>
              </w:rPr>
            </w:pPr>
          </w:p>
        </w:tc>
      </w:tr>
      <w:tr w:rsidR="00A43890" w14:paraId="6D028FE5"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0AB089FF" w14:textId="77777777" w:rsidR="00A43890" w:rsidRDefault="00A43890" w:rsidP="00A3696F">
            <w:pPr>
              <w:pStyle w:val="TAC"/>
              <w:rPr>
                <w:lang w:val="en-US" w:eastAsia="zh-CN"/>
              </w:rPr>
            </w:pPr>
            <w:r>
              <w:rPr>
                <w:rFonts w:cs="Arial"/>
                <w:szCs w:val="18"/>
              </w:rPr>
              <w:t>CA_n260K-n261L</w:t>
            </w:r>
          </w:p>
        </w:tc>
        <w:tc>
          <w:tcPr>
            <w:tcW w:w="1134" w:type="dxa"/>
            <w:vMerge/>
            <w:tcBorders>
              <w:left w:val="single" w:sz="4" w:space="0" w:color="auto"/>
              <w:right w:val="single" w:sz="4" w:space="0" w:color="auto"/>
            </w:tcBorders>
            <w:shd w:val="clear" w:color="auto" w:fill="auto"/>
            <w:vAlign w:val="center"/>
          </w:tcPr>
          <w:p w14:paraId="31AAC31F"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F0C3AAC"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333E474"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8CFF54E" w14:textId="77777777" w:rsidR="00A43890" w:rsidRDefault="00A43890" w:rsidP="00A3696F">
            <w:pPr>
              <w:pStyle w:val="TAC"/>
              <w:rPr>
                <w:lang w:val="en-US" w:eastAsia="zh-CN"/>
              </w:rPr>
            </w:pPr>
            <w:r>
              <w:rPr>
                <w:rFonts w:hint="eastAsia"/>
                <w:lang w:val="en-US" w:eastAsia="zh-CN"/>
              </w:rPr>
              <w:t>0</w:t>
            </w:r>
          </w:p>
        </w:tc>
      </w:tr>
      <w:tr w:rsidR="00A43890" w14:paraId="5D4450BD"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165726E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87B1B65"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5D6B820"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9627392"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0F8A0FA" w14:textId="77777777" w:rsidR="00A43890" w:rsidRDefault="00A43890" w:rsidP="00A3696F">
            <w:pPr>
              <w:pStyle w:val="TAC"/>
              <w:rPr>
                <w:lang w:val="en-US" w:eastAsia="zh-CN"/>
              </w:rPr>
            </w:pPr>
          </w:p>
        </w:tc>
      </w:tr>
      <w:tr w:rsidR="00A43890" w14:paraId="2ABA983F"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20DA4C2A" w14:textId="77777777" w:rsidR="00A43890" w:rsidRDefault="00A43890" w:rsidP="00A3696F">
            <w:pPr>
              <w:pStyle w:val="TAC"/>
              <w:rPr>
                <w:lang w:val="en-US" w:eastAsia="zh-CN"/>
              </w:rPr>
            </w:pPr>
            <w:r>
              <w:rPr>
                <w:rFonts w:cs="Arial"/>
                <w:szCs w:val="18"/>
              </w:rPr>
              <w:t>CA_n260K-n261M</w:t>
            </w:r>
          </w:p>
        </w:tc>
        <w:tc>
          <w:tcPr>
            <w:tcW w:w="1134" w:type="dxa"/>
            <w:vMerge/>
            <w:tcBorders>
              <w:left w:val="single" w:sz="4" w:space="0" w:color="auto"/>
              <w:right w:val="single" w:sz="4" w:space="0" w:color="auto"/>
            </w:tcBorders>
            <w:shd w:val="clear" w:color="auto" w:fill="auto"/>
            <w:vAlign w:val="center"/>
          </w:tcPr>
          <w:p w14:paraId="71A89C9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C8CCCBC"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0972DD2"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2C5D649" w14:textId="77777777" w:rsidR="00A43890" w:rsidRDefault="00A43890" w:rsidP="00A3696F">
            <w:pPr>
              <w:pStyle w:val="TAC"/>
              <w:rPr>
                <w:lang w:val="en-US" w:eastAsia="zh-CN"/>
              </w:rPr>
            </w:pPr>
            <w:r>
              <w:rPr>
                <w:rFonts w:hint="eastAsia"/>
                <w:lang w:val="en-US" w:eastAsia="zh-CN"/>
              </w:rPr>
              <w:t>0</w:t>
            </w:r>
          </w:p>
        </w:tc>
      </w:tr>
      <w:tr w:rsidR="00A43890" w14:paraId="327CE6C6" w14:textId="77777777" w:rsidTr="00B83E2E">
        <w:tblPrEx>
          <w:tblLook w:val="04A0" w:firstRow="1" w:lastRow="0" w:firstColumn="1" w:lastColumn="0" w:noHBand="0" w:noVBand="1"/>
        </w:tblPrEx>
        <w:trPr>
          <w:trHeight w:val="187"/>
          <w:jc w:val="center"/>
        </w:trPr>
        <w:tc>
          <w:tcPr>
            <w:tcW w:w="2835" w:type="dxa"/>
            <w:vMerge/>
            <w:tcBorders>
              <w:left w:val="single" w:sz="4" w:space="0" w:color="auto"/>
              <w:right w:val="single" w:sz="4" w:space="0" w:color="auto"/>
            </w:tcBorders>
            <w:shd w:val="clear" w:color="auto" w:fill="auto"/>
            <w:vAlign w:val="center"/>
          </w:tcPr>
          <w:p w14:paraId="536F67C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73EC19C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3A69A46"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979504F" w14:textId="77777777" w:rsidR="00A43890" w:rsidRDefault="00A43890" w:rsidP="00A3696F">
            <w:pPr>
              <w:pStyle w:val="TAC"/>
            </w:pPr>
            <w:r>
              <w:rPr>
                <w:rFonts w:cs="Arial"/>
                <w:szCs w:val="18"/>
              </w:rPr>
              <w:t>CA_n261M</w:t>
            </w:r>
          </w:p>
        </w:tc>
        <w:tc>
          <w:tcPr>
            <w:tcW w:w="1589" w:type="dxa"/>
            <w:gridSpan w:val="2"/>
            <w:vMerge/>
            <w:tcBorders>
              <w:left w:val="single" w:sz="4" w:space="0" w:color="auto"/>
              <w:right w:val="single" w:sz="4" w:space="0" w:color="auto"/>
            </w:tcBorders>
            <w:shd w:val="clear" w:color="auto" w:fill="auto"/>
            <w:vAlign w:val="center"/>
          </w:tcPr>
          <w:p w14:paraId="6E0AE194" w14:textId="77777777" w:rsidR="00A43890" w:rsidRDefault="00A43890" w:rsidP="00A3696F">
            <w:pPr>
              <w:pStyle w:val="TAC"/>
              <w:rPr>
                <w:lang w:val="en-US" w:eastAsia="zh-CN"/>
              </w:rPr>
            </w:pPr>
          </w:p>
        </w:tc>
      </w:tr>
      <w:tr w:rsidR="00A43890" w14:paraId="549DB873"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7CAE0514" w14:textId="77777777" w:rsidR="00A43890" w:rsidRDefault="00A43890" w:rsidP="00A3696F">
            <w:pPr>
              <w:pStyle w:val="TAC"/>
              <w:rPr>
                <w:lang w:val="en-US" w:eastAsia="zh-CN"/>
              </w:rPr>
            </w:pPr>
            <w:r>
              <w:rPr>
                <w:rFonts w:cs="Arial"/>
                <w:szCs w:val="18"/>
              </w:rPr>
              <w:t>CA_n260L-n261A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3B05D796" w14:textId="77777777" w:rsidR="00A43890" w:rsidRDefault="00A43890" w:rsidP="00A3696F">
            <w:pPr>
              <w:pStyle w:val="TAC"/>
              <w:rPr>
                <w:rFonts w:cs="Arial"/>
                <w:szCs w:val="18"/>
              </w:rPr>
            </w:pPr>
            <w:r>
              <w:rPr>
                <w:rFonts w:cs="Arial"/>
                <w:szCs w:val="18"/>
              </w:rPr>
              <w:t>CA_n260G CA_n260H</w:t>
            </w:r>
            <w:r>
              <w:rPr>
                <w:rFonts w:cs="Arial"/>
                <w:szCs w:val="18"/>
              </w:rPr>
              <w:br/>
              <w:t xml:space="preserve">CA_n260I CA_n260J CA_n260K </w:t>
            </w:r>
          </w:p>
          <w:p w14:paraId="6A2C7121" w14:textId="77777777" w:rsidR="00A43890" w:rsidRDefault="00A43890" w:rsidP="00A3696F">
            <w:pPr>
              <w:pStyle w:val="TAC"/>
              <w:rPr>
                <w:rFonts w:cs="Arial"/>
                <w:szCs w:val="18"/>
              </w:rPr>
            </w:pPr>
            <w:r>
              <w:rPr>
                <w:rFonts w:cs="Arial"/>
                <w:szCs w:val="18"/>
              </w:rPr>
              <w:t>CA_n260L</w:t>
            </w:r>
          </w:p>
          <w:p w14:paraId="45FCDE72" w14:textId="77777777" w:rsidR="00A43890" w:rsidRDefault="00A43890" w:rsidP="00A3696F">
            <w:pPr>
              <w:pStyle w:val="TAC"/>
              <w:rPr>
                <w:lang w:val="en-US" w:eastAsia="zh-CN"/>
              </w:rPr>
            </w:pPr>
            <w:r>
              <w:rPr>
                <w:rFonts w:cs="Arial"/>
                <w:szCs w:val="18"/>
              </w:rP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0EEA4FE"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E3C5521" w14:textId="77777777" w:rsidR="00A43890" w:rsidRDefault="00A43890" w:rsidP="00A3696F">
            <w:pPr>
              <w:pStyle w:val="TAC"/>
            </w:pPr>
            <w:r>
              <w:rPr>
                <w:rFonts w:cs="Arial"/>
                <w:szCs w:val="18"/>
              </w:rPr>
              <w:t>CA_n260L</w:t>
            </w:r>
          </w:p>
        </w:tc>
        <w:tc>
          <w:tcPr>
            <w:tcW w:w="1589" w:type="dxa"/>
            <w:gridSpan w:val="2"/>
            <w:tcBorders>
              <w:top w:val="single" w:sz="4" w:space="0" w:color="auto"/>
              <w:left w:val="single" w:sz="4" w:space="0" w:color="auto"/>
              <w:right w:val="single" w:sz="4" w:space="0" w:color="auto"/>
            </w:tcBorders>
            <w:shd w:val="clear" w:color="auto" w:fill="auto"/>
            <w:vAlign w:val="center"/>
          </w:tcPr>
          <w:p w14:paraId="5B9A96F2" w14:textId="77777777" w:rsidR="00A43890" w:rsidRDefault="00A43890" w:rsidP="00A3696F">
            <w:pPr>
              <w:pStyle w:val="TAC"/>
              <w:rPr>
                <w:lang w:val="en-US" w:eastAsia="zh-CN"/>
              </w:rPr>
            </w:pPr>
            <w:r>
              <w:rPr>
                <w:rFonts w:hint="eastAsia"/>
                <w:lang w:val="en-US" w:eastAsia="zh-CN"/>
              </w:rPr>
              <w:t>0</w:t>
            </w:r>
          </w:p>
        </w:tc>
      </w:tr>
      <w:tr w:rsidR="00A43890" w14:paraId="44FDE2F0"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41B9FB41"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6E8C08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A2F0C07"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79ED5496"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20D2FC00"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591A4911"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6071EC70"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0D8867AC" w14:textId="77777777" w:rsidR="00A43890" w:rsidRDefault="00A43890" w:rsidP="00A3696F">
            <w:pPr>
              <w:pStyle w:val="TAC"/>
              <w:rPr>
                <w:lang w:val="en-US" w:eastAsia="zh-CN"/>
              </w:rPr>
            </w:pPr>
          </w:p>
        </w:tc>
      </w:tr>
      <w:tr w:rsidR="00A43890" w14:paraId="218D49DD"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5AF7E688" w14:textId="77777777" w:rsidR="00A43890" w:rsidRDefault="00A43890" w:rsidP="00A3696F">
            <w:pPr>
              <w:pStyle w:val="TAC"/>
              <w:rPr>
                <w:lang w:val="en-US" w:eastAsia="zh-CN"/>
              </w:rPr>
            </w:pPr>
            <w:r>
              <w:rPr>
                <w:rFonts w:cs="Arial"/>
                <w:szCs w:val="18"/>
              </w:rPr>
              <w:t>CA_n260L-n261G</w:t>
            </w:r>
          </w:p>
        </w:tc>
        <w:tc>
          <w:tcPr>
            <w:tcW w:w="1134" w:type="dxa"/>
            <w:vMerge/>
            <w:tcBorders>
              <w:left w:val="single" w:sz="4" w:space="0" w:color="auto"/>
              <w:right w:val="single" w:sz="4" w:space="0" w:color="auto"/>
            </w:tcBorders>
            <w:shd w:val="clear" w:color="auto" w:fill="auto"/>
            <w:vAlign w:val="center"/>
          </w:tcPr>
          <w:p w14:paraId="7353C4F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B86EED"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1847EA6"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22FB6638" w14:textId="77777777" w:rsidR="00A43890" w:rsidRDefault="00A43890" w:rsidP="00A3696F">
            <w:pPr>
              <w:pStyle w:val="TAC"/>
              <w:rPr>
                <w:lang w:val="en-US" w:eastAsia="zh-CN"/>
              </w:rPr>
            </w:pPr>
            <w:r>
              <w:rPr>
                <w:rFonts w:hint="eastAsia"/>
                <w:lang w:val="en-US" w:eastAsia="zh-CN"/>
              </w:rPr>
              <w:t>0</w:t>
            </w:r>
          </w:p>
        </w:tc>
      </w:tr>
      <w:tr w:rsidR="00A43890" w14:paraId="616D640C"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44575CC1"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68E3E2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9F3BA3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63C55A2"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3ADE66B" w14:textId="77777777" w:rsidR="00A43890" w:rsidRDefault="00A43890" w:rsidP="00A3696F">
            <w:pPr>
              <w:pStyle w:val="TAC"/>
              <w:rPr>
                <w:lang w:val="en-US" w:eastAsia="zh-CN"/>
              </w:rPr>
            </w:pPr>
          </w:p>
        </w:tc>
      </w:tr>
      <w:tr w:rsidR="00A43890" w14:paraId="5F3B59AD"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3CA3FDA5" w14:textId="77777777" w:rsidR="00A43890" w:rsidRDefault="00A43890" w:rsidP="00A3696F">
            <w:pPr>
              <w:pStyle w:val="TAC"/>
              <w:rPr>
                <w:lang w:val="en-US" w:eastAsia="zh-CN"/>
              </w:rPr>
            </w:pPr>
            <w:r>
              <w:rPr>
                <w:rFonts w:cs="Arial"/>
                <w:szCs w:val="18"/>
              </w:rPr>
              <w:t>CA_n260L-n261H</w:t>
            </w:r>
          </w:p>
        </w:tc>
        <w:tc>
          <w:tcPr>
            <w:tcW w:w="1134" w:type="dxa"/>
            <w:vMerge/>
            <w:tcBorders>
              <w:left w:val="single" w:sz="4" w:space="0" w:color="auto"/>
              <w:right w:val="single" w:sz="4" w:space="0" w:color="auto"/>
            </w:tcBorders>
            <w:shd w:val="clear" w:color="auto" w:fill="auto"/>
            <w:vAlign w:val="center"/>
          </w:tcPr>
          <w:p w14:paraId="7A46823F"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DFFACE2"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4985FFF"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4A7AA40" w14:textId="77777777" w:rsidR="00A43890" w:rsidRDefault="00A43890" w:rsidP="00A3696F">
            <w:pPr>
              <w:pStyle w:val="TAC"/>
              <w:rPr>
                <w:lang w:val="en-US" w:eastAsia="zh-CN"/>
              </w:rPr>
            </w:pPr>
            <w:r>
              <w:rPr>
                <w:rFonts w:hint="eastAsia"/>
                <w:lang w:val="en-US" w:eastAsia="zh-CN"/>
              </w:rPr>
              <w:t>0</w:t>
            </w:r>
          </w:p>
        </w:tc>
      </w:tr>
      <w:tr w:rsidR="00A43890" w14:paraId="5B0CC748"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02EC2894"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38DD6A5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1465F43"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3C13FEB"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47BDE526" w14:textId="77777777" w:rsidR="00A43890" w:rsidRDefault="00A43890" w:rsidP="00A3696F">
            <w:pPr>
              <w:pStyle w:val="TAC"/>
              <w:rPr>
                <w:lang w:val="en-US" w:eastAsia="zh-CN"/>
              </w:rPr>
            </w:pPr>
          </w:p>
        </w:tc>
      </w:tr>
      <w:tr w:rsidR="00A43890" w14:paraId="2C931A4B"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4460541" w14:textId="77777777" w:rsidR="00A43890" w:rsidRDefault="00A43890" w:rsidP="00A3696F">
            <w:pPr>
              <w:pStyle w:val="TAC"/>
              <w:rPr>
                <w:lang w:val="en-US" w:eastAsia="zh-CN"/>
              </w:rPr>
            </w:pPr>
            <w:r>
              <w:rPr>
                <w:rFonts w:cs="Arial"/>
                <w:szCs w:val="18"/>
              </w:rPr>
              <w:t>CA_n260L-n261I</w:t>
            </w:r>
          </w:p>
        </w:tc>
        <w:tc>
          <w:tcPr>
            <w:tcW w:w="1134" w:type="dxa"/>
            <w:vMerge/>
            <w:tcBorders>
              <w:left w:val="single" w:sz="4" w:space="0" w:color="auto"/>
              <w:right w:val="single" w:sz="4" w:space="0" w:color="auto"/>
            </w:tcBorders>
            <w:shd w:val="clear" w:color="auto" w:fill="auto"/>
            <w:vAlign w:val="center"/>
          </w:tcPr>
          <w:p w14:paraId="5D4437E6"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D214F9E"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1F82ACE"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88EE279" w14:textId="77777777" w:rsidR="00A43890" w:rsidRDefault="00A43890" w:rsidP="00A3696F">
            <w:pPr>
              <w:pStyle w:val="TAC"/>
              <w:rPr>
                <w:lang w:val="en-US" w:eastAsia="zh-CN"/>
              </w:rPr>
            </w:pPr>
            <w:r>
              <w:rPr>
                <w:rFonts w:hint="eastAsia"/>
                <w:lang w:val="en-US" w:eastAsia="zh-CN"/>
              </w:rPr>
              <w:t>0</w:t>
            </w:r>
          </w:p>
        </w:tc>
      </w:tr>
      <w:tr w:rsidR="00A43890" w14:paraId="43C1D261"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2647D06"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41D177D"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B1AD4C0"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F60A862"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A28A153" w14:textId="77777777" w:rsidR="00A43890" w:rsidRDefault="00A43890" w:rsidP="00A3696F">
            <w:pPr>
              <w:pStyle w:val="TAC"/>
              <w:rPr>
                <w:lang w:val="en-US" w:eastAsia="zh-CN"/>
              </w:rPr>
            </w:pPr>
          </w:p>
        </w:tc>
      </w:tr>
      <w:tr w:rsidR="00A43890" w14:paraId="1F2A25E7"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7DB0BC49" w14:textId="77777777" w:rsidR="00A43890" w:rsidRDefault="00A43890" w:rsidP="00A3696F">
            <w:pPr>
              <w:pStyle w:val="TAC"/>
              <w:rPr>
                <w:lang w:val="en-US" w:eastAsia="zh-CN"/>
              </w:rPr>
            </w:pPr>
            <w:r>
              <w:rPr>
                <w:rFonts w:cs="Arial"/>
                <w:szCs w:val="18"/>
              </w:rPr>
              <w:t>CA_n260L-n261J</w:t>
            </w:r>
          </w:p>
        </w:tc>
        <w:tc>
          <w:tcPr>
            <w:tcW w:w="1134" w:type="dxa"/>
            <w:vMerge/>
            <w:tcBorders>
              <w:left w:val="single" w:sz="4" w:space="0" w:color="auto"/>
              <w:right w:val="single" w:sz="4" w:space="0" w:color="auto"/>
            </w:tcBorders>
            <w:shd w:val="clear" w:color="auto" w:fill="auto"/>
            <w:vAlign w:val="center"/>
          </w:tcPr>
          <w:p w14:paraId="00342FB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D162D74"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6DAB607"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F85E836" w14:textId="77777777" w:rsidR="00A43890" w:rsidRDefault="00A43890" w:rsidP="00A3696F">
            <w:pPr>
              <w:pStyle w:val="TAC"/>
              <w:rPr>
                <w:lang w:val="en-US" w:eastAsia="zh-CN"/>
              </w:rPr>
            </w:pPr>
            <w:r>
              <w:rPr>
                <w:rFonts w:hint="eastAsia"/>
                <w:lang w:val="en-US" w:eastAsia="zh-CN"/>
              </w:rPr>
              <w:t>0</w:t>
            </w:r>
          </w:p>
        </w:tc>
      </w:tr>
      <w:tr w:rsidR="00A43890" w14:paraId="1F42CC5C"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EFCD0EE"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33E81546"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984FDF6"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E0FB6E9"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BE8DBBE" w14:textId="77777777" w:rsidR="00A43890" w:rsidRDefault="00A43890" w:rsidP="00A3696F">
            <w:pPr>
              <w:pStyle w:val="TAC"/>
              <w:rPr>
                <w:lang w:val="en-US" w:eastAsia="zh-CN"/>
              </w:rPr>
            </w:pPr>
          </w:p>
        </w:tc>
      </w:tr>
      <w:tr w:rsidR="00A43890" w14:paraId="76B2A463"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60A6B212" w14:textId="77777777" w:rsidR="00A43890" w:rsidRDefault="00A43890" w:rsidP="00A3696F">
            <w:pPr>
              <w:pStyle w:val="TAC"/>
              <w:rPr>
                <w:lang w:val="en-US" w:eastAsia="zh-CN"/>
              </w:rPr>
            </w:pPr>
            <w:r>
              <w:rPr>
                <w:rFonts w:cs="Arial"/>
                <w:szCs w:val="18"/>
              </w:rPr>
              <w:t>CA_n260L-n261K</w:t>
            </w:r>
          </w:p>
        </w:tc>
        <w:tc>
          <w:tcPr>
            <w:tcW w:w="1134" w:type="dxa"/>
            <w:vMerge/>
            <w:tcBorders>
              <w:left w:val="single" w:sz="4" w:space="0" w:color="auto"/>
              <w:right w:val="single" w:sz="4" w:space="0" w:color="auto"/>
            </w:tcBorders>
            <w:shd w:val="clear" w:color="auto" w:fill="auto"/>
            <w:vAlign w:val="center"/>
          </w:tcPr>
          <w:p w14:paraId="760A55C5"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58962BA"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29D2C4D"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2B93853" w14:textId="77777777" w:rsidR="00A43890" w:rsidRDefault="00A43890" w:rsidP="00A3696F">
            <w:pPr>
              <w:pStyle w:val="TAC"/>
              <w:rPr>
                <w:lang w:val="en-US" w:eastAsia="zh-CN"/>
              </w:rPr>
            </w:pPr>
            <w:r>
              <w:rPr>
                <w:rFonts w:hint="eastAsia"/>
                <w:lang w:val="en-US" w:eastAsia="zh-CN"/>
              </w:rPr>
              <w:t>0</w:t>
            </w:r>
          </w:p>
        </w:tc>
      </w:tr>
      <w:tr w:rsidR="00A43890" w14:paraId="33B452A4"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3E5971CF"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86FF82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A90B85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CFD4504"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B4D68A6" w14:textId="77777777" w:rsidR="00A43890" w:rsidRDefault="00A43890" w:rsidP="00A3696F">
            <w:pPr>
              <w:pStyle w:val="TAC"/>
              <w:rPr>
                <w:lang w:val="en-US" w:eastAsia="zh-CN"/>
              </w:rPr>
            </w:pPr>
          </w:p>
        </w:tc>
      </w:tr>
      <w:tr w:rsidR="00A43890" w14:paraId="0693BFB8"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27D3291C" w14:textId="77777777" w:rsidR="00A43890" w:rsidRDefault="00A43890" w:rsidP="00A3696F">
            <w:pPr>
              <w:pStyle w:val="TAC"/>
              <w:rPr>
                <w:lang w:val="en-US" w:eastAsia="zh-CN"/>
              </w:rPr>
            </w:pPr>
            <w:r>
              <w:rPr>
                <w:rFonts w:cs="Arial"/>
                <w:szCs w:val="18"/>
              </w:rPr>
              <w:t>CA_n260L-n261L</w:t>
            </w:r>
          </w:p>
        </w:tc>
        <w:tc>
          <w:tcPr>
            <w:tcW w:w="1134" w:type="dxa"/>
            <w:vMerge/>
            <w:tcBorders>
              <w:left w:val="single" w:sz="4" w:space="0" w:color="auto"/>
              <w:right w:val="single" w:sz="4" w:space="0" w:color="auto"/>
            </w:tcBorders>
            <w:shd w:val="clear" w:color="auto" w:fill="auto"/>
            <w:vAlign w:val="center"/>
          </w:tcPr>
          <w:p w14:paraId="6ADCCE3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E10DC5"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BDA121C"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7F5AA51" w14:textId="77777777" w:rsidR="00A43890" w:rsidRDefault="00A43890" w:rsidP="00A3696F">
            <w:pPr>
              <w:pStyle w:val="TAC"/>
              <w:rPr>
                <w:lang w:val="en-US" w:eastAsia="zh-CN"/>
              </w:rPr>
            </w:pPr>
            <w:r>
              <w:rPr>
                <w:rFonts w:hint="eastAsia"/>
                <w:lang w:val="en-US" w:eastAsia="zh-CN"/>
              </w:rPr>
              <w:t>0</w:t>
            </w:r>
          </w:p>
        </w:tc>
      </w:tr>
      <w:tr w:rsidR="00A43890" w14:paraId="4FC4C704"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D2EA499"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316D689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D52F938"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32FBD4D"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97DF249" w14:textId="77777777" w:rsidR="00A43890" w:rsidRDefault="00A43890" w:rsidP="00A3696F">
            <w:pPr>
              <w:pStyle w:val="TAC"/>
              <w:rPr>
                <w:lang w:val="en-US" w:eastAsia="zh-CN"/>
              </w:rPr>
            </w:pPr>
          </w:p>
        </w:tc>
      </w:tr>
      <w:tr w:rsidR="00A43890" w14:paraId="563367D6"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4B13D5E5" w14:textId="77777777" w:rsidR="00A43890" w:rsidRDefault="00A43890" w:rsidP="00A3696F">
            <w:pPr>
              <w:pStyle w:val="TAC"/>
              <w:rPr>
                <w:lang w:val="en-US" w:eastAsia="zh-CN"/>
              </w:rPr>
            </w:pPr>
            <w:r>
              <w:rPr>
                <w:rFonts w:cs="Arial"/>
                <w:szCs w:val="18"/>
              </w:rPr>
              <w:t>CA_n260L-n261M</w:t>
            </w:r>
          </w:p>
        </w:tc>
        <w:tc>
          <w:tcPr>
            <w:tcW w:w="1134" w:type="dxa"/>
            <w:vMerge/>
            <w:tcBorders>
              <w:left w:val="single" w:sz="4" w:space="0" w:color="auto"/>
              <w:right w:val="single" w:sz="4" w:space="0" w:color="auto"/>
            </w:tcBorders>
            <w:shd w:val="clear" w:color="auto" w:fill="auto"/>
            <w:vAlign w:val="center"/>
          </w:tcPr>
          <w:p w14:paraId="53018C2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D6BA051"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4F23AF0"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BCBD83C" w14:textId="77777777" w:rsidR="00A43890" w:rsidRDefault="00A43890" w:rsidP="00A3696F">
            <w:pPr>
              <w:pStyle w:val="TAC"/>
              <w:rPr>
                <w:lang w:val="en-US" w:eastAsia="zh-CN"/>
              </w:rPr>
            </w:pPr>
            <w:r>
              <w:rPr>
                <w:rFonts w:hint="eastAsia"/>
                <w:lang w:val="en-US" w:eastAsia="zh-CN"/>
              </w:rPr>
              <w:t>0</w:t>
            </w:r>
          </w:p>
        </w:tc>
      </w:tr>
      <w:tr w:rsidR="00A43890" w14:paraId="673436DD" w14:textId="77777777" w:rsidTr="00B83E2E">
        <w:tblPrEx>
          <w:tblLook w:val="04A0" w:firstRow="1" w:lastRow="0" w:firstColumn="1" w:lastColumn="0" w:noHBand="0" w:noVBand="1"/>
        </w:tblPrEx>
        <w:trPr>
          <w:trHeight w:val="187"/>
          <w:jc w:val="center"/>
        </w:trPr>
        <w:tc>
          <w:tcPr>
            <w:tcW w:w="2835" w:type="dxa"/>
            <w:vMerge/>
            <w:tcBorders>
              <w:left w:val="single" w:sz="4" w:space="0" w:color="auto"/>
              <w:right w:val="single" w:sz="4" w:space="0" w:color="auto"/>
            </w:tcBorders>
            <w:shd w:val="clear" w:color="auto" w:fill="auto"/>
            <w:vAlign w:val="center"/>
          </w:tcPr>
          <w:p w14:paraId="0D236845"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263C54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894270E"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6AB445E" w14:textId="77777777" w:rsidR="00A43890" w:rsidRDefault="00A43890" w:rsidP="00A3696F">
            <w:pPr>
              <w:pStyle w:val="TAC"/>
            </w:pPr>
            <w:r>
              <w:rPr>
                <w:rFonts w:cs="Arial"/>
                <w:szCs w:val="18"/>
              </w:rPr>
              <w:t>CA_n261M</w:t>
            </w:r>
          </w:p>
        </w:tc>
        <w:tc>
          <w:tcPr>
            <w:tcW w:w="1589" w:type="dxa"/>
            <w:gridSpan w:val="2"/>
            <w:vMerge/>
            <w:tcBorders>
              <w:left w:val="single" w:sz="4" w:space="0" w:color="auto"/>
              <w:right w:val="single" w:sz="4" w:space="0" w:color="auto"/>
            </w:tcBorders>
            <w:shd w:val="clear" w:color="auto" w:fill="auto"/>
            <w:vAlign w:val="center"/>
          </w:tcPr>
          <w:p w14:paraId="436A7C6D" w14:textId="77777777" w:rsidR="00A43890" w:rsidRDefault="00A43890" w:rsidP="00A3696F">
            <w:pPr>
              <w:pStyle w:val="TAC"/>
              <w:rPr>
                <w:lang w:val="en-US" w:eastAsia="zh-CN"/>
              </w:rPr>
            </w:pPr>
          </w:p>
        </w:tc>
      </w:tr>
      <w:tr w:rsidR="00A43890" w14:paraId="1FA67191"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5929B13F" w14:textId="77777777" w:rsidR="00A43890" w:rsidRDefault="00A43890" w:rsidP="00A3696F">
            <w:pPr>
              <w:pStyle w:val="TAC"/>
              <w:rPr>
                <w:lang w:val="en-US" w:eastAsia="zh-CN"/>
              </w:rPr>
            </w:pPr>
            <w:r>
              <w:rPr>
                <w:rFonts w:cs="Arial"/>
                <w:szCs w:val="18"/>
              </w:rPr>
              <w:t>CA_n260M-n261A</w:t>
            </w:r>
          </w:p>
        </w:tc>
        <w:tc>
          <w:tcPr>
            <w:tcW w:w="1134" w:type="dxa"/>
            <w:vMerge w:val="restart"/>
            <w:tcBorders>
              <w:top w:val="nil"/>
              <w:left w:val="single" w:sz="4" w:space="0" w:color="auto"/>
              <w:bottom w:val="nil"/>
              <w:right w:val="single" w:sz="4" w:space="0" w:color="auto"/>
            </w:tcBorders>
            <w:shd w:val="clear" w:color="auto" w:fill="auto"/>
            <w:vAlign w:val="center"/>
          </w:tcPr>
          <w:p w14:paraId="2F81AC7B" w14:textId="77777777" w:rsidR="00A43890" w:rsidRDefault="00A43890" w:rsidP="00A3696F">
            <w:pPr>
              <w:pStyle w:val="TAC"/>
              <w:rPr>
                <w:rFonts w:cs="Arial"/>
                <w:szCs w:val="18"/>
              </w:rPr>
            </w:pPr>
            <w:r>
              <w:rPr>
                <w:rFonts w:cs="Arial"/>
                <w:szCs w:val="18"/>
              </w:rPr>
              <w:t>CA_n260G CA_n260H</w:t>
            </w:r>
            <w:r>
              <w:rPr>
                <w:rFonts w:cs="Arial"/>
                <w:szCs w:val="18"/>
              </w:rPr>
              <w:br/>
              <w:t xml:space="preserve">CA_n260I CA_n260J CA_n260K </w:t>
            </w:r>
          </w:p>
          <w:p w14:paraId="1CC2C86C" w14:textId="77777777" w:rsidR="00A43890" w:rsidRDefault="00A43890" w:rsidP="00A3696F">
            <w:pPr>
              <w:pStyle w:val="TAC"/>
              <w:rPr>
                <w:rFonts w:cs="Arial"/>
                <w:szCs w:val="18"/>
              </w:rPr>
            </w:pPr>
            <w:r>
              <w:rPr>
                <w:rFonts w:cs="Arial"/>
                <w:szCs w:val="18"/>
              </w:rPr>
              <w:t>CA_n260L</w:t>
            </w:r>
          </w:p>
          <w:p w14:paraId="778F93A0" w14:textId="77777777" w:rsidR="00A43890" w:rsidRDefault="00A43890" w:rsidP="00A3696F">
            <w:pPr>
              <w:pStyle w:val="TAC"/>
              <w:rPr>
                <w:rFonts w:cs="Arial"/>
                <w:szCs w:val="18"/>
              </w:rPr>
            </w:pPr>
            <w:r>
              <w:rPr>
                <w:rFonts w:cs="Arial"/>
                <w:szCs w:val="18"/>
              </w:rPr>
              <w:t>CA_n260M</w:t>
            </w:r>
          </w:p>
          <w:p w14:paraId="5A1F4A66" w14:textId="77777777" w:rsidR="00A43890" w:rsidRDefault="00A43890" w:rsidP="00A3696F">
            <w:pPr>
              <w:pStyle w:val="TAC"/>
              <w:rPr>
                <w:lang w:val="en-US" w:eastAsia="zh-CN"/>
              </w:rPr>
            </w:pPr>
            <w:r>
              <w:rPr>
                <w:rFonts w:cs="Arial"/>
                <w:szCs w:val="18"/>
              </w:rP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D760CD5"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4D74928" w14:textId="77777777" w:rsidR="00A43890" w:rsidRDefault="00A43890" w:rsidP="00A3696F">
            <w:pPr>
              <w:pStyle w:val="TAC"/>
            </w:pPr>
            <w:r>
              <w:rPr>
                <w:rFonts w:cs="Arial"/>
                <w:szCs w:val="18"/>
              </w:rPr>
              <w:t>CA_n260M</w:t>
            </w:r>
          </w:p>
        </w:tc>
        <w:tc>
          <w:tcPr>
            <w:tcW w:w="1589" w:type="dxa"/>
            <w:gridSpan w:val="2"/>
            <w:tcBorders>
              <w:top w:val="single" w:sz="4" w:space="0" w:color="auto"/>
              <w:left w:val="single" w:sz="4" w:space="0" w:color="auto"/>
              <w:right w:val="single" w:sz="4" w:space="0" w:color="auto"/>
            </w:tcBorders>
            <w:shd w:val="clear" w:color="auto" w:fill="auto"/>
            <w:vAlign w:val="center"/>
          </w:tcPr>
          <w:p w14:paraId="421E4E16" w14:textId="77777777" w:rsidR="00A43890" w:rsidRDefault="00A43890" w:rsidP="00A3696F">
            <w:pPr>
              <w:pStyle w:val="TAC"/>
              <w:rPr>
                <w:lang w:val="en-US" w:eastAsia="zh-CN"/>
              </w:rPr>
            </w:pPr>
            <w:r>
              <w:rPr>
                <w:rFonts w:hint="eastAsia"/>
                <w:lang w:val="en-US" w:eastAsia="zh-CN"/>
              </w:rPr>
              <w:t>0</w:t>
            </w:r>
          </w:p>
        </w:tc>
      </w:tr>
      <w:tr w:rsidR="00A43890" w14:paraId="6A35D68C"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4F5F9DC5"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2345D1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DE422F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441ED90A"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6E793703"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3B405AE3"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2EEB866A"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1C906315" w14:textId="77777777" w:rsidR="00A43890" w:rsidRDefault="00A43890" w:rsidP="00A3696F">
            <w:pPr>
              <w:pStyle w:val="TAC"/>
              <w:rPr>
                <w:lang w:val="en-US" w:eastAsia="zh-CN"/>
              </w:rPr>
            </w:pPr>
          </w:p>
        </w:tc>
      </w:tr>
      <w:tr w:rsidR="00A43890" w14:paraId="3F29D82A"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2E74A25C" w14:textId="77777777" w:rsidR="00A43890" w:rsidRDefault="00A43890" w:rsidP="00A3696F">
            <w:pPr>
              <w:pStyle w:val="TAC"/>
              <w:rPr>
                <w:lang w:val="en-US" w:eastAsia="zh-CN"/>
              </w:rPr>
            </w:pPr>
            <w:r>
              <w:rPr>
                <w:rFonts w:cs="Arial"/>
                <w:szCs w:val="18"/>
              </w:rPr>
              <w:t>CA_n260M-n261G</w:t>
            </w:r>
          </w:p>
        </w:tc>
        <w:tc>
          <w:tcPr>
            <w:tcW w:w="1134" w:type="dxa"/>
            <w:vMerge/>
            <w:tcBorders>
              <w:left w:val="single" w:sz="4" w:space="0" w:color="auto"/>
              <w:bottom w:val="nil"/>
              <w:right w:val="single" w:sz="4" w:space="0" w:color="auto"/>
            </w:tcBorders>
            <w:shd w:val="clear" w:color="auto" w:fill="auto"/>
            <w:vAlign w:val="center"/>
          </w:tcPr>
          <w:p w14:paraId="4B8573A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9B35590"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FE66B79" w14:textId="77777777" w:rsidR="00A43890" w:rsidRDefault="00A43890" w:rsidP="00A3696F">
            <w:pPr>
              <w:pStyle w:val="TAC"/>
            </w:pPr>
            <w:r>
              <w:rPr>
                <w:rFonts w:cs="Arial"/>
                <w:szCs w:val="18"/>
              </w:rPr>
              <w:t>CA_n260M</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5B5EBF4" w14:textId="77777777" w:rsidR="00A43890" w:rsidRDefault="00A43890" w:rsidP="00A3696F">
            <w:pPr>
              <w:pStyle w:val="TAC"/>
              <w:rPr>
                <w:lang w:val="en-US" w:eastAsia="zh-CN"/>
              </w:rPr>
            </w:pPr>
            <w:r>
              <w:rPr>
                <w:rFonts w:hint="eastAsia"/>
                <w:lang w:val="en-US" w:eastAsia="zh-CN"/>
              </w:rPr>
              <w:t>0</w:t>
            </w:r>
          </w:p>
        </w:tc>
      </w:tr>
      <w:tr w:rsidR="00A43890" w14:paraId="3765C388"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4356AC02"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6F11A00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234AABF"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9872D71"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1E7098A" w14:textId="77777777" w:rsidR="00A43890" w:rsidRDefault="00A43890" w:rsidP="00A3696F">
            <w:pPr>
              <w:pStyle w:val="TAC"/>
              <w:rPr>
                <w:lang w:val="en-US" w:eastAsia="zh-CN"/>
              </w:rPr>
            </w:pPr>
          </w:p>
        </w:tc>
      </w:tr>
      <w:tr w:rsidR="00A43890" w14:paraId="2232550F"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60B0E6C" w14:textId="77777777" w:rsidR="00A43890" w:rsidRDefault="00A43890" w:rsidP="00A3696F">
            <w:pPr>
              <w:pStyle w:val="TAC"/>
              <w:rPr>
                <w:lang w:val="en-US" w:eastAsia="zh-CN"/>
              </w:rPr>
            </w:pPr>
            <w:r>
              <w:rPr>
                <w:rFonts w:cs="Arial"/>
                <w:szCs w:val="18"/>
              </w:rPr>
              <w:t>CA_n260M-n261H</w:t>
            </w:r>
          </w:p>
        </w:tc>
        <w:tc>
          <w:tcPr>
            <w:tcW w:w="1134" w:type="dxa"/>
            <w:vMerge/>
            <w:tcBorders>
              <w:left w:val="single" w:sz="4" w:space="0" w:color="auto"/>
              <w:bottom w:val="nil"/>
              <w:right w:val="single" w:sz="4" w:space="0" w:color="auto"/>
            </w:tcBorders>
            <w:shd w:val="clear" w:color="auto" w:fill="auto"/>
            <w:vAlign w:val="center"/>
          </w:tcPr>
          <w:p w14:paraId="0135332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0F84AEA"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05ED47F" w14:textId="77777777" w:rsidR="00A43890" w:rsidRDefault="00A43890" w:rsidP="00A3696F">
            <w:pPr>
              <w:pStyle w:val="TAC"/>
            </w:pPr>
            <w:r>
              <w:rPr>
                <w:rFonts w:cs="Arial"/>
                <w:szCs w:val="18"/>
              </w:rPr>
              <w:t>CA_n260M</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10AB0ED" w14:textId="77777777" w:rsidR="00A43890" w:rsidRDefault="00A43890" w:rsidP="00A3696F">
            <w:pPr>
              <w:pStyle w:val="TAC"/>
              <w:rPr>
                <w:lang w:val="en-US" w:eastAsia="zh-CN"/>
              </w:rPr>
            </w:pPr>
            <w:r>
              <w:rPr>
                <w:rFonts w:hint="eastAsia"/>
                <w:lang w:val="en-US" w:eastAsia="zh-CN"/>
              </w:rPr>
              <w:t>0</w:t>
            </w:r>
          </w:p>
        </w:tc>
      </w:tr>
      <w:tr w:rsidR="00A43890" w14:paraId="19252179"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7FF5E3F5"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1737211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8FD6F8F"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DAD929E"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6DEB727" w14:textId="77777777" w:rsidR="00A43890" w:rsidRDefault="00A43890" w:rsidP="00A3696F">
            <w:pPr>
              <w:pStyle w:val="TAC"/>
              <w:rPr>
                <w:lang w:val="en-US" w:eastAsia="zh-CN"/>
              </w:rPr>
            </w:pPr>
          </w:p>
        </w:tc>
      </w:tr>
      <w:tr w:rsidR="00A43890" w14:paraId="449475A8"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4081CB51" w14:textId="77777777" w:rsidR="00A43890" w:rsidRDefault="00A43890" w:rsidP="00A3696F">
            <w:pPr>
              <w:pStyle w:val="TAC"/>
              <w:rPr>
                <w:lang w:val="en-US" w:eastAsia="zh-CN"/>
              </w:rPr>
            </w:pPr>
            <w:r>
              <w:rPr>
                <w:rFonts w:cs="Arial"/>
                <w:szCs w:val="18"/>
              </w:rPr>
              <w:t>CA_n260M-n261I</w:t>
            </w:r>
          </w:p>
        </w:tc>
        <w:tc>
          <w:tcPr>
            <w:tcW w:w="1134" w:type="dxa"/>
            <w:vMerge/>
            <w:tcBorders>
              <w:left w:val="single" w:sz="4" w:space="0" w:color="auto"/>
              <w:bottom w:val="nil"/>
              <w:right w:val="single" w:sz="4" w:space="0" w:color="auto"/>
            </w:tcBorders>
            <w:shd w:val="clear" w:color="auto" w:fill="auto"/>
            <w:vAlign w:val="center"/>
          </w:tcPr>
          <w:p w14:paraId="4E61AA4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3CE6D6B"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1484C81" w14:textId="77777777" w:rsidR="00A43890" w:rsidRDefault="00A43890" w:rsidP="00A3696F">
            <w:pPr>
              <w:pStyle w:val="TAC"/>
            </w:pPr>
            <w:r>
              <w:rPr>
                <w:rFonts w:cs="Arial"/>
                <w:szCs w:val="18"/>
              </w:rPr>
              <w:t>CA_n260M</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DABD843" w14:textId="77777777" w:rsidR="00A43890" w:rsidRDefault="00A43890" w:rsidP="00A3696F">
            <w:pPr>
              <w:pStyle w:val="TAC"/>
              <w:rPr>
                <w:lang w:val="en-US" w:eastAsia="zh-CN"/>
              </w:rPr>
            </w:pPr>
            <w:r>
              <w:rPr>
                <w:rFonts w:hint="eastAsia"/>
                <w:lang w:val="en-US" w:eastAsia="zh-CN"/>
              </w:rPr>
              <w:t>0</w:t>
            </w:r>
          </w:p>
        </w:tc>
      </w:tr>
      <w:tr w:rsidR="00A43890" w14:paraId="3510E029"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0E72767E"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583865B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A1E755"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C346BEB"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21CC726" w14:textId="77777777" w:rsidR="00A43890" w:rsidRDefault="00A43890" w:rsidP="00A3696F">
            <w:pPr>
              <w:pStyle w:val="TAC"/>
              <w:rPr>
                <w:lang w:val="en-US" w:eastAsia="zh-CN"/>
              </w:rPr>
            </w:pPr>
          </w:p>
        </w:tc>
      </w:tr>
      <w:tr w:rsidR="00A43890" w14:paraId="199A2E3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63745930" w14:textId="77777777" w:rsidR="00A43890" w:rsidRDefault="00A43890" w:rsidP="00A3696F">
            <w:pPr>
              <w:pStyle w:val="TAC"/>
              <w:rPr>
                <w:lang w:val="en-US" w:eastAsia="zh-CN"/>
              </w:rPr>
            </w:pPr>
            <w:r>
              <w:rPr>
                <w:rFonts w:cs="Arial"/>
                <w:szCs w:val="18"/>
              </w:rPr>
              <w:t>CA_n260M-n261J</w:t>
            </w:r>
          </w:p>
        </w:tc>
        <w:tc>
          <w:tcPr>
            <w:tcW w:w="1134" w:type="dxa"/>
            <w:vMerge/>
            <w:tcBorders>
              <w:left w:val="single" w:sz="4" w:space="0" w:color="auto"/>
              <w:bottom w:val="nil"/>
              <w:right w:val="single" w:sz="4" w:space="0" w:color="auto"/>
            </w:tcBorders>
            <w:shd w:val="clear" w:color="auto" w:fill="auto"/>
            <w:vAlign w:val="center"/>
          </w:tcPr>
          <w:p w14:paraId="018E6D8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0D1E93"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25AC645" w14:textId="77777777" w:rsidR="00A43890" w:rsidRDefault="00A43890" w:rsidP="00A3696F">
            <w:pPr>
              <w:pStyle w:val="TAC"/>
            </w:pPr>
            <w:r>
              <w:rPr>
                <w:rFonts w:cs="Arial"/>
                <w:szCs w:val="18"/>
              </w:rPr>
              <w:t>CA_n260M</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F751458" w14:textId="77777777" w:rsidR="00A43890" w:rsidRDefault="00A43890" w:rsidP="00A3696F">
            <w:pPr>
              <w:pStyle w:val="TAC"/>
              <w:rPr>
                <w:lang w:val="en-US" w:eastAsia="zh-CN"/>
              </w:rPr>
            </w:pPr>
            <w:r>
              <w:rPr>
                <w:rFonts w:hint="eastAsia"/>
                <w:lang w:val="en-US" w:eastAsia="zh-CN"/>
              </w:rPr>
              <w:t>0</w:t>
            </w:r>
          </w:p>
        </w:tc>
      </w:tr>
      <w:tr w:rsidR="00A43890" w14:paraId="07731049"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4AEAC672"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BCBE98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8CB4313"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8D917FA"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B79B71F" w14:textId="77777777" w:rsidR="00A43890" w:rsidRDefault="00A43890" w:rsidP="00A3696F">
            <w:pPr>
              <w:pStyle w:val="TAC"/>
              <w:rPr>
                <w:lang w:val="en-US" w:eastAsia="zh-CN"/>
              </w:rPr>
            </w:pPr>
          </w:p>
        </w:tc>
      </w:tr>
      <w:tr w:rsidR="00A43890" w14:paraId="1129056A"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644462E9" w14:textId="77777777" w:rsidR="00A43890" w:rsidRDefault="00A43890" w:rsidP="00A3696F">
            <w:pPr>
              <w:pStyle w:val="TAC"/>
              <w:rPr>
                <w:lang w:val="en-US" w:eastAsia="zh-CN"/>
              </w:rPr>
            </w:pPr>
            <w:r>
              <w:rPr>
                <w:rFonts w:cs="Arial"/>
                <w:szCs w:val="18"/>
              </w:rPr>
              <w:t>CA_n260M-n261K</w:t>
            </w:r>
          </w:p>
        </w:tc>
        <w:tc>
          <w:tcPr>
            <w:tcW w:w="1134" w:type="dxa"/>
            <w:vMerge/>
            <w:tcBorders>
              <w:left w:val="single" w:sz="4" w:space="0" w:color="auto"/>
              <w:bottom w:val="nil"/>
              <w:right w:val="single" w:sz="4" w:space="0" w:color="auto"/>
            </w:tcBorders>
            <w:shd w:val="clear" w:color="auto" w:fill="auto"/>
            <w:vAlign w:val="center"/>
          </w:tcPr>
          <w:p w14:paraId="2E936CC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8C19404"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5584959" w14:textId="77777777" w:rsidR="00A43890" w:rsidRDefault="00A43890" w:rsidP="00A3696F">
            <w:pPr>
              <w:pStyle w:val="TAC"/>
            </w:pPr>
            <w:r>
              <w:rPr>
                <w:rFonts w:cs="Arial"/>
                <w:szCs w:val="18"/>
              </w:rPr>
              <w:t>CA_n260M</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702CAC1" w14:textId="77777777" w:rsidR="00A43890" w:rsidRDefault="00A43890" w:rsidP="00A3696F">
            <w:pPr>
              <w:pStyle w:val="TAC"/>
              <w:rPr>
                <w:lang w:val="en-US" w:eastAsia="zh-CN"/>
              </w:rPr>
            </w:pPr>
            <w:r>
              <w:rPr>
                <w:rFonts w:hint="eastAsia"/>
                <w:lang w:val="en-US" w:eastAsia="zh-CN"/>
              </w:rPr>
              <w:t>0</w:t>
            </w:r>
          </w:p>
        </w:tc>
      </w:tr>
      <w:tr w:rsidR="00A43890" w14:paraId="56B427DE"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DC168EE"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FE35FD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E135E4"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ADD43CC"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57EA607" w14:textId="77777777" w:rsidR="00A43890" w:rsidRDefault="00A43890" w:rsidP="00A3696F">
            <w:pPr>
              <w:pStyle w:val="TAC"/>
              <w:rPr>
                <w:lang w:val="en-US" w:eastAsia="zh-CN"/>
              </w:rPr>
            </w:pPr>
          </w:p>
        </w:tc>
      </w:tr>
      <w:tr w:rsidR="00A43890" w14:paraId="15D1C43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86A5ADF" w14:textId="77777777" w:rsidR="00A43890" w:rsidRDefault="00A43890" w:rsidP="00A3696F">
            <w:pPr>
              <w:pStyle w:val="TAC"/>
              <w:rPr>
                <w:lang w:val="en-US" w:eastAsia="zh-CN"/>
              </w:rPr>
            </w:pPr>
            <w:r>
              <w:rPr>
                <w:rFonts w:cs="Arial"/>
                <w:szCs w:val="18"/>
              </w:rPr>
              <w:t>CA_n260M-n261L</w:t>
            </w:r>
          </w:p>
        </w:tc>
        <w:tc>
          <w:tcPr>
            <w:tcW w:w="1134" w:type="dxa"/>
            <w:vMerge/>
            <w:tcBorders>
              <w:left w:val="single" w:sz="4" w:space="0" w:color="auto"/>
              <w:bottom w:val="nil"/>
              <w:right w:val="single" w:sz="4" w:space="0" w:color="auto"/>
            </w:tcBorders>
            <w:shd w:val="clear" w:color="auto" w:fill="auto"/>
            <w:vAlign w:val="center"/>
          </w:tcPr>
          <w:p w14:paraId="032CF415"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E9C7FA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4DA0217" w14:textId="77777777" w:rsidR="00A43890" w:rsidRDefault="00A43890" w:rsidP="00A3696F">
            <w:pPr>
              <w:pStyle w:val="TAC"/>
            </w:pPr>
            <w:r>
              <w:rPr>
                <w:rFonts w:cs="Arial"/>
                <w:szCs w:val="18"/>
              </w:rPr>
              <w:t>CA_n260M</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A8EDD6F" w14:textId="77777777" w:rsidR="00A43890" w:rsidRDefault="00A43890" w:rsidP="00A3696F">
            <w:pPr>
              <w:pStyle w:val="TAC"/>
              <w:rPr>
                <w:lang w:val="en-US" w:eastAsia="zh-CN"/>
              </w:rPr>
            </w:pPr>
            <w:r>
              <w:rPr>
                <w:rFonts w:hint="eastAsia"/>
                <w:lang w:val="en-US" w:eastAsia="zh-CN"/>
              </w:rPr>
              <w:t>0</w:t>
            </w:r>
          </w:p>
        </w:tc>
      </w:tr>
      <w:tr w:rsidR="00A43890" w14:paraId="644B6714"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B604F9D"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8DAFC46"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40CD2C8"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AFF3C31"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CB4EF42" w14:textId="77777777" w:rsidR="00A43890" w:rsidRDefault="00A43890" w:rsidP="00A3696F">
            <w:pPr>
              <w:pStyle w:val="TAC"/>
              <w:rPr>
                <w:lang w:val="en-US" w:eastAsia="zh-CN"/>
              </w:rPr>
            </w:pPr>
          </w:p>
        </w:tc>
      </w:tr>
      <w:tr w:rsidR="00A43890" w14:paraId="594CE69F"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3BBE5BA2" w14:textId="77777777" w:rsidR="00A43890" w:rsidRDefault="00A43890" w:rsidP="00A3696F">
            <w:pPr>
              <w:pStyle w:val="TAC"/>
              <w:rPr>
                <w:lang w:val="en-US" w:eastAsia="zh-CN"/>
              </w:rPr>
            </w:pPr>
            <w:r>
              <w:rPr>
                <w:rFonts w:cs="Arial"/>
                <w:szCs w:val="18"/>
              </w:rPr>
              <w:t>CA_n260M-n261M</w:t>
            </w:r>
          </w:p>
        </w:tc>
        <w:tc>
          <w:tcPr>
            <w:tcW w:w="1134" w:type="dxa"/>
            <w:vMerge/>
            <w:tcBorders>
              <w:left w:val="single" w:sz="4" w:space="0" w:color="auto"/>
              <w:bottom w:val="nil"/>
              <w:right w:val="single" w:sz="4" w:space="0" w:color="auto"/>
            </w:tcBorders>
            <w:shd w:val="clear" w:color="auto" w:fill="auto"/>
            <w:vAlign w:val="center"/>
          </w:tcPr>
          <w:p w14:paraId="10CE28E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02D6BE"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7F507CD" w14:textId="77777777" w:rsidR="00A43890" w:rsidRDefault="00A43890" w:rsidP="00A3696F">
            <w:pPr>
              <w:pStyle w:val="TAC"/>
            </w:pPr>
            <w:r>
              <w:rPr>
                <w:rFonts w:cs="Arial"/>
                <w:szCs w:val="18"/>
              </w:rPr>
              <w:t>CA_n260M</w:t>
            </w:r>
          </w:p>
        </w:tc>
        <w:tc>
          <w:tcPr>
            <w:tcW w:w="1589" w:type="dxa"/>
            <w:gridSpan w:val="2"/>
            <w:tcBorders>
              <w:top w:val="single" w:sz="4" w:space="0" w:color="auto"/>
              <w:left w:val="single" w:sz="4" w:space="0" w:color="auto"/>
              <w:bottom w:val="nil"/>
              <w:right w:val="single" w:sz="4" w:space="0" w:color="auto"/>
            </w:tcBorders>
            <w:shd w:val="clear" w:color="auto" w:fill="auto"/>
            <w:vAlign w:val="center"/>
          </w:tcPr>
          <w:p w14:paraId="2E38EF9B" w14:textId="77777777" w:rsidR="00A43890" w:rsidRDefault="00A43890" w:rsidP="00A3696F">
            <w:pPr>
              <w:pStyle w:val="TAC"/>
              <w:rPr>
                <w:lang w:val="en-US" w:eastAsia="zh-CN"/>
              </w:rPr>
            </w:pPr>
            <w:r>
              <w:rPr>
                <w:rFonts w:hint="eastAsia"/>
                <w:lang w:val="en-US" w:eastAsia="zh-CN"/>
              </w:rPr>
              <w:t>0</w:t>
            </w:r>
          </w:p>
        </w:tc>
      </w:tr>
      <w:tr w:rsidR="00BA00C8" w14:paraId="276B8D07" w14:textId="77777777" w:rsidTr="00B83E2E">
        <w:tblPrEx>
          <w:tblLook w:val="04A0" w:firstRow="1" w:lastRow="0" w:firstColumn="1" w:lastColumn="0" w:noHBand="0" w:noVBand="1"/>
        </w:tblPrEx>
        <w:trPr>
          <w:gridAfter w:val="1"/>
          <w:wAfter w:w="6" w:type="dxa"/>
          <w:trHeight w:val="187"/>
          <w:jc w:val="center"/>
        </w:trPr>
        <w:tc>
          <w:tcPr>
            <w:tcW w:w="2835" w:type="dxa"/>
            <w:tcBorders>
              <w:top w:val="nil"/>
              <w:left w:val="single" w:sz="4" w:space="0" w:color="auto"/>
              <w:right w:val="single" w:sz="4" w:space="0" w:color="auto"/>
            </w:tcBorders>
            <w:shd w:val="clear" w:color="auto" w:fill="auto"/>
            <w:vAlign w:val="center"/>
          </w:tcPr>
          <w:p w14:paraId="6AAA28AC" w14:textId="77777777" w:rsidR="00BA00C8" w:rsidRDefault="00BA00C8" w:rsidP="00A3696F">
            <w:pPr>
              <w:pStyle w:val="TAC"/>
              <w:rPr>
                <w:rFonts w:cs="Arial"/>
                <w:szCs w:val="18"/>
              </w:rPr>
            </w:pPr>
          </w:p>
        </w:tc>
        <w:tc>
          <w:tcPr>
            <w:tcW w:w="1134" w:type="dxa"/>
            <w:tcBorders>
              <w:top w:val="nil"/>
              <w:left w:val="single" w:sz="4" w:space="0" w:color="auto"/>
              <w:bottom w:val="nil"/>
              <w:right w:val="single" w:sz="4" w:space="0" w:color="auto"/>
            </w:tcBorders>
            <w:shd w:val="clear" w:color="auto" w:fill="auto"/>
            <w:vAlign w:val="center"/>
          </w:tcPr>
          <w:p w14:paraId="1CE74519" w14:textId="77777777" w:rsidR="00BA00C8" w:rsidRDefault="00BA00C8"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529829" w14:textId="2AED970A" w:rsidR="00BA00C8" w:rsidRDefault="00BA00C8" w:rsidP="00A3696F">
            <w:pPr>
              <w:pStyle w:val="TAC"/>
              <w:rPr>
                <w:lang w:val="en-US" w:eastAsia="zh-CN"/>
              </w:rPr>
            </w:pPr>
            <w:r>
              <w:rPr>
                <w:lang w:val="en-US" w:eastAsia="zh-CN"/>
              </w:rPr>
              <w:t>n261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EA4530E" w14:textId="069D6384" w:rsidR="00BA00C8" w:rsidRDefault="00BA00C8" w:rsidP="00A3696F">
            <w:pPr>
              <w:pStyle w:val="TAC"/>
              <w:rPr>
                <w:rFonts w:cs="Arial"/>
                <w:szCs w:val="18"/>
              </w:rPr>
            </w:pPr>
            <w:r>
              <w:rPr>
                <w:rFonts w:cs="Arial"/>
                <w:szCs w:val="18"/>
              </w:rPr>
              <w:t>CA_n261M</w:t>
            </w:r>
          </w:p>
        </w:tc>
        <w:tc>
          <w:tcPr>
            <w:tcW w:w="1583" w:type="dxa"/>
            <w:tcBorders>
              <w:top w:val="nil"/>
              <w:left w:val="single" w:sz="4" w:space="0" w:color="auto"/>
              <w:right w:val="single" w:sz="4" w:space="0" w:color="auto"/>
            </w:tcBorders>
            <w:shd w:val="clear" w:color="auto" w:fill="auto"/>
            <w:vAlign w:val="center"/>
          </w:tcPr>
          <w:p w14:paraId="11132B29" w14:textId="77777777" w:rsidR="00BA00C8" w:rsidRDefault="00BA00C8" w:rsidP="00A3696F">
            <w:pPr>
              <w:pStyle w:val="TAC"/>
              <w:rPr>
                <w:lang w:val="en-US" w:eastAsia="zh-CN"/>
              </w:rPr>
            </w:pPr>
          </w:p>
        </w:tc>
      </w:tr>
      <w:tr w:rsidR="00EB29A2" w:rsidRPr="00C04A08" w14:paraId="3ED5B18C" w14:textId="77777777" w:rsidTr="00B83E2E">
        <w:trPr>
          <w:gridAfter w:val="1"/>
          <w:wAfter w:w="6" w:type="dxa"/>
          <w:trHeight w:val="187"/>
          <w:jc w:val="center"/>
        </w:trPr>
        <w:tc>
          <w:tcPr>
            <w:tcW w:w="8954" w:type="dxa"/>
            <w:gridSpan w:val="8"/>
            <w:tcBorders>
              <w:top w:val="single" w:sz="4" w:space="0" w:color="auto"/>
              <w:left w:val="single" w:sz="4" w:space="0" w:color="auto"/>
              <w:right w:val="single" w:sz="4" w:space="0" w:color="auto"/>
            </w:tcBorders>
            <w:shd w:val="clear" w:color="auto" w:fill="auto"/>
            <w:vAlign w:val="center"/>
          </w:tcPr>
          <w:p w14:paraId="0115DD41" w14:textId="77777777" w:rsidR="00EB29A2" w:rsidRPr="00C04A08" w:rsidRDefault="00EB29A2" w:rsidP="000036E4">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18173D0A" w14:textId="1E9A28AB" w:rsidR="00EB29A2" w:rsidRDefault="00EB29A2" w:rsidP="00EB29A2"/>
    <w:p w14:paraId="390D58A7" w14:textId="19B71CE7" w:rsidR="00842EF7" w:rsidRPr="00C04A08" w:rsidRDefault="00842EF7" w:rsidP="00842EF7">
      <w:pPr>
        <w:pStyle w:val="Heading2"/>
      </w:pPr>
      <w:bookmarkStart w:id="880" w:name="_Toc75273485"/>
      <w:bookmarkStart w:id="881" w:name="_Toc76510385"/>
      <w:bookmarkStart w:id="882" w:name="_Toc83129538"/>
      <w:r w:rsidRPr="00C04A08">
        <w:t>5.5D</w:t>
      </w:r>
      <w:r w:rsidRPr="00C04A08">
        <w:tab/>
        <w:t>Configurations for UL MIMO</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500EBE6C"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883" w:name="_Toc21340755"/>
      <w:bookmarkStart w:id="884" w:name="_Toc29805202"/>
      <w:bookmarkStart w:id="885" w:name="_Toc36456411"/>
      <w:bookmarkStart w:id="886" w:name="_Toc36469509"/>
      <w:bookmarkStart w:id="887" w:name="_Toc37253918"/>
      <w:bookmarkStart w:id="888" w:name="_Toc37322775"/>
      <w:bookmarkStart w:id="889" w:name="_Toc37324181"/>
      <w:bookmarkStart w:id="890" w:name="_Toc45889704"/>
      <w:bookmarkStart w:id="891" w:name="_Toc52196359"/>
      <w:bookmarkStart w:id="892" w:name="_Toc52197339"/>
      <w:bookmarkStart w:id="893" w:name="_Toc53173062"/>
      <w:bookmarkStart w:id="894" w:name="_Toc53173431"/>
      <w:bookmarkStart w:id="895" w:name="_Toc61119420"/>
      <w:bookmarkStart w:id="896" w:name="_Toc61119802"/>
      <w:bookmarkStart w:id="897" w:name="_Toc67925848"/>
      <w:bookmarkStart w:id="898" w:name="_Toc75273486"/>
      <w:bookmarkStart w:id="899" w:name="_Toc76510386"/>
      <w:bookmarkStart w:id="900" w:name="_Toc83129539"/>
      <w:r w:rsidRPr="00C04A08">
        <w:t>6</w:t>
      </w:r>
      <w:r w:rsidRPr="00C04A08">
        <w:tab/>
        <w:t>Transmitter characteristics</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44D0B1CE" w14:textId="77777777" w:rsidR="00842EF7" w:rsidRPr="00C04A08" w:rsidRDefault="00842EF7" w:rsidP="00842EF7">
      <w:pPr>
        <w:pStyle w:val="Heading2"/>
      </w:pPr>
      <w:bookmarkStart w:id="901" w:name="_Toc21340756"/>
      <w:bookmarkStart w:id="902" w:name="_Toc29805203"/>
      <w:bookmarkStart w:id="903" w:name="_Toc36456412"/>
      <w:bookmarkStart w:id="904" w:name="_Toc36469510"/>
      <w:bookmarkStart w:id="905" w:name="_Toc37253919"/>
      <w:bookmarkStart w:id="906" w:name="_Toc37322776"/>
      <w:bookmarkStart w:id="907" w:name="_Toc37324182"/>
      <w:bookmarkStart w:id="908" w:name="_Toc45889705"/>
      <w:bookmarkStart w:id="909" w:name="_Toc52196360"/>
      <w:bookmarkStart w:id="910" w:name="_Toc52197340"/>
      <w:bookmarkStart w:id="911" w:name="_Toc53173063"/>
      <w:bookmarkStart w:id="912" w:name="_Toc53173432"/>
      <w:bookmarkStart w:id="913" w:name="_Toc61119421"/>
      <w:bookmarkStart w:id="914" w:name="_Toc61119803"/>
      <w:bookmarkStart w:id="915" w:name="_Toc67925849"/>
      <w:bookmarkStart w:id="916" w:name="_Toc75273487"/>
      <w:bookmarkStart w:id="917" w:name="_Toc76510387"/>
      <w:bookmarkStart w:id="918" w:name="_Toc83129540"/>
      <w:r w:rsidRPr="00C04A08">
        <w:t>6.1</w:t>
      </w:r>
      <w:r w:rsidRPr="00C04A08">
        <w:tab/>
        <w:t>General</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919"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919"/>
    </w:p>
    <w:p w14:paraId="23C6BEF8" w14:textId="77777777" w:rsidR="00842EF7" w:rsidRPr="00C04A08" w:rsidRDefault="00842EF7" w:rsidP="00842EF7">
      <w:pPr>
        <w:pStyle w:val="Heading2"/>
      </w:pPr>
      <w:bookmarkStart w:id="920" w:name="_Toc21340757"/>
      <w:bookmarkStart w:id="921" w:name="_Toc29805204"/>
      <w:bookmarkStart w:id="922" w:name="_Toc36456413"/>
      <w:bookmarkStart w:id="923" w:name="_Toc36469511"/>
      <w:bookmarkStart w:id="924" w:name="_Toc37253920"/>
      <w:bookmarkStart w:id="925" w:name="_Toc37322777"/>
      <w:bookmarkStart w:id="926" w:name="_Toc37324183"/>
      <w:bookmarkStart w:id="927" w:name="_Toc45889706"/>
      <w:bookmarkStart w:id="928" w:name="_Toc52196361"/>
      <w:bookmarkStart w:id="929" w:name="_Toc52197341"/>
      <w:bookmarkStart w:id="930" w:name="_Toc53173064"/>
      <w:bookmarkStart w:id="931" w:name="_Toc53173433"/>
      <w:bookmarkStart w:id="932" w:name="_Toc61119422"/>
      <w:bookmarkStart w:id="933" w:name="_Toc61119804"/>
      <w:bookmarkStart w:id="934" w:name="_Toc67925850"/>
      <w:bookmarkStart w:id="935" w:name="_Toc75273488"/>
      <w:bookmarkStart w:id="936" w:name="_Toc76510388"/>
      <w:bookmarkStart w:id="937" w:name="_Toc83129541"/>
      <w:r w:rsidRPr="00C04A08">
        <w:t>6.2</w:t>
      </w:r>
      <w:r w:rsidRPr="00C04A08">
        <w:tab/>
        <w:t>Transmitter power</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1A98F6FB" w14:textId="77777777" w:rsidR="00842EF7" w:rsidRPr="00C04A08" w:rsidRDefault="00842EF7" w:rsidP="00842EF7">
      <w:pPr>
        <w:pStyle w:val="Heading3"/>
      </w:pPr>
      <w:bookmarkStart w:id="938" w:name="_Toc21340758"/>
      <w:bookmarkStart w:id="939" w:name="_Toc29805205"/>
      <w:bookmarkStart w:id="940" w:name="_Toc36456414"/>
      <w:bookmarkStart w:id="941" w:name="_Toc36469512"/>
      <w:bookmarkStart w:id="942" w:name="_Toc37253921"/>
      <w:bookmarkStart w:id="943" w:name="_Toc37322778"/>
      <w:bookmarkStart w:id="944" w:name="_Toc37324184"/>
      <w:bookmarkStart w:id="945" w:name="_Toc45889707"/>
      <w:bookmarkStart w:id="946" w:name="_Toc52196362"/>
      <w:bookmarkStart w:id="947" w:name="_Toc52197342"/>
      <w:bookmarkStart w:id="948" w:name="_Toc53173065"/>
      <w:bookmarkStart w:id="949" w:name="_Toc53173434"/>
      <w:bookmarkStart w:id="950" w:name="_Toc61119423"/>
      <w:bookmarkStart w:id="951" w:name="_Toc61119805"/>
      <w:bookmarkStart w:id="952" w:name="_Toc67925851"/>
      <w:bookmarkStart w:id="953" w:name="_Toc75273489"/>
      <w:bookmarkStart w:id="954" w:name="_Toc76510389"/>
      <w:bookmarkStart w:id="955" w:name="_Toc83129542"/>
      <w:r w:rsidRPr="00C04A08">
        <w:t>6.2.1</w:t>
      </w:r>
      <w:r w:rsidRPr="00C04A08">
        <w:tab/>
        <w:t>UE maximum output power</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7947A836" w14:textId="77777777" w:rsidR="00842EF7" w:rsidRPr="00C04A08" w:rsidRDefault="00842EF7" w:rsidP="00842EF7">
      <w:pPr>
        <w:pStyle w:val="Heading4"/>
      </w:pPr>
      <w:bookmarkStart w:id="956" w:name="_Toc21340759"/>
      <w:bookmarkStart w:id="957" w:name="_Toc29805206"/>
      <w:bookmarkStart w:id="958" w:name="_Toc36456415"/>
      <w:bookmarkStart w:id="959" w:name="_Toc36469513"/>
      <w:bookmarkStart w:id="960" w:name="_Toc37253922"/>
      <w:bookmarkStart w:id="961" w:name="_Toc37322779"/>
      <w:bookmarkStart w:id="962" w:name="_Toc37324185"/>
      <w:bookmarkStart w:id="963" w:name="_Toc45889708"/>
      <w:bookmarkStart w:id="964" w:name="_Toc52196363"/>
      <w:bookmarkStart w:id="965" w:name="_Toc52197343"/>
      <w:bookmarkStart w:id="966" w:name="_Toc53173066"/>
      <w:bookmarkStart w:id="967" w:name="_Toc53173435"/>
      <w:bookmarkStart w:id="968" w:name="_Toc61119424"/>
      <w:bookmarkStart w:id="969" w:name="_Toc61119806"/>
      <w:bookmarkStart w:id="970" w:name="_Toc67925852"/>
      <w:bookmarkStart w:id="971" w:name="_Toc75273490"/>
      <w:bookmarkStart w:id="972" w:name="_Toc76510390"/>
      <w:bookmarkStart w:id="973" w:name="_Toc83129543"/>
      <w:r w:rsidRPr="00C04A08">
        <w:t>6.2.1.0</w:t>
      </w:r>
      <w:r w:rsidRPr="00C04A08">
        <w:tab/>
        <w:t>General</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4D0D2630"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C7EE1F9"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16804996" w14:textId="77777777" w:rsidTr="009A71CB">
        <w:trPr>
          <w:trHeight w:val="187"/>
          <w:jc w:val="center"/>
        </w:trPr>
        <w:tc>
          <w:tcPr>
            <w:tcW w:w="2094" w:type="dxa"/>
            <w:tcMar>
              <w:top w:w="0" w:type="dxa"/>
              <w:left w:w="108" w:type="dxa"/>
              <w:bottom w:w="0" w:type="dxa"/>
              <w:right w:w="108" w:type="dxa"/>
            </w:tcMar>
            <w:hideMark/>
          </w:tcPr>
          <w:p w14:paraId="7AAFBB76"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42B78BF0" w14:textId="77777777" w:rsidR="00842EF7" w:rsidRPr="00C04A08" w:rsidRDefault="00842EF7" w:rsidP="00F91227">
            <w:pPr>
              <w:pStyle w:val="TAH"/>
            </w:pPr>
            <w:r w:rsidRPr="00C04A08">
              <w:t>UE type</w:t>
            </w:r>
          </w:p>
        </w:tc>
      </w:tr>
      <w:tr w:rsidR="00842EF7" w:rsidRPr="00C04A08" w14:paraId="3356524D" w14:textId="77777777" w:rsidTr="009A71CB">
        <w:trPr>
          <w:trHeight w:val="187"/>
          <w:jc w:val="center"/>
        </w:trPr>
        <w:tc>
          <w:tcPr>
            <w:tcW w:w="2094" w:type="dxa"/>
            <w:tcMar>
              <w:top w:w="0" w:type="dxa"/>
              <w:left w:w="108" w:type="dxa"/>
              <w:bottom w:w="0" w:type="dxa"/>
              <w:right w:w="108" w:type="dxa"/>
            </w:tcMar>
            <w:hideMark/>
          </w:tcPr>
          <w:p w14:paraId="5293B956"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0839FAC7" w14:textId="77777777" w:rsidR="00842EF7" w:rsidRPr="00C04A08" w:rsidRDefault="00842EF7" w:rsidP="0013282A">
            <w:pPr>
              <w:pStyle w:val="TAC"/>
            </w:pPr>
            <w:r w:rsidRPr="00C04A08">
              <w:t>Fixed wireless access (FWA) UE</w:t>
            </w:r>
          </w:p>
        </w:tc>
      </w:tr>
      <w:tr w:rsidR="00842EF7" w:rsidRPr="00C04A08" w14:paraId="6E0AFBA5" w14:textId="77777777" w:rsidTr="009A71CB">
        <w:trPr>
          <w:trHeight w:val="187"/>
          <w:jc w:val="center"/>
        </w:trPr>
        <w:tc>
          <w:tcPr>
            <w:tcW w:w="2094" w:type="dxa"/>
            <w:tcMar>
              <w:top w:w="0" w:type="dxa"/>
              <w:left w:w="108" w:type="dxa"/>
              <w:bottom w:w="0" w:type="dxa"/>
              <w:right w:w="108" w:type="dxa"/>
            </w:tcMar>
            <w:hideMark/>
          </w:tcPr>
          <w:p w14:paraId="11A01BAF"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4652B588" w14:textId="77777777" w:rsidR="00842EF7" w:rsidRPr="00C04A08" w:rsidRDefault="00842EF7" w:rsidP="0013282A">
            <w:pPr>
              <w:pStyle w:val="TAC"/>
            </w:pPr>
            <w:r w:rsidRPr="00C04A08">
              <w:t>Vehicular UE</w:t>
            </w:r>
          </w:p>
        </w:tc>
      </w:tr>
      <w:tr w:rsidR="00842EF7" w:rsidRPr="00C04A08" w14:paraId="53059EF3" w14:textId="77777777" w:rsidTr="009A71CB">
        <w:trPr>
          <w:trHeight w:val="187"/>
          <w:jc w:val="center"/>
        </w:trPr>
        <w:tc>
          <w:tcPr>
            <w:tcW w:w="2094" w:type="dxa"/>
            <w:tcMar>
              <w:top w:w="0" w:type="dxa"/>
              <w:left w:w="108" w:type="dxa"/>
              <w:bottom w:w="0" w:type="dxa"/>
              <w:right w:w="108" w:type="dxa"/>
            </w:tcMar>
            <w:hideMark/>
          </w:tcPr>
          <w:p w14:paraId="3664CF98"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547CCE5D" w14:textId="77777777" w:rsidR="00842EF7" w:rsidRPr="00C04A08" w:rsidRDefault="00842EF7" w:rsidP="0013282A">
            <w:pPr>
              <w:pStyle w:val="TAC"/>
            </w:pPr>
            <w:r w:rsidRPr="00C04A08">
              <w:t>Handheld UE</w:t>
            </w:r>
          </w:p>
        </w:tc>
      </w:tr>
      <w:tr w:rsidR="00842EF7" w:rsidRPr="00C04A08" w14:paraId="4D2F87E6" w14:textId="77777777" w:rsidTr="009A71CB">
        <w:trPr>
          <w:trHeight w:val="187"/>
          <w:jc w:val="center"/>
        </w:trPr>
        <w:tc>
          <w:tcPr>
            <w:tcW w:w="2094" w:type="dxa"/>
            <w:tcMar>
              <w:top w:w="0" w:type="dxa"/>
              <w:left w:w="108" w:type="dxa"/>
              <w:bottom w:w="0" w:type="dxa"/>
              <w:right w:w="108" w:type="dxa"/>
            </w:tcMar>
            <w:hideMark/>
          </w:tcPr>
          <w:p w14:paraId="19AFAFF7"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03FE487D" w14:textId="77777777" w:rsidR="00842EF7" w:rsidRPr="00C04A08" w:rsidRDefault="00842EF7" w:rsidP="0013282A">
            <w:pPr>
              <w:pStyle w:val="TAC"/>
            </w:pPr>
            <w:r w:rsidRPr="00C04A08">
              <w:t>High power non-handheld UE</w:t>
            </w:r>
          </w:p>
        </w:tc>
      </w:tr>
      <w:tr w:rsidR="00520437" w:rsidRPr="00C04A08" w14:paraId="7376DD7A" w14:textId="77777777" w:rsidTr="009A71CB">
        <w:trPr>
          <w:trHeight w:val="187"/>
          <w:jc w:val="center"/>
        </w:trPr>
        <w:tc>
          <w:tcPr>
            <w:tcW w:w="2094" w:type="dxa"/>
            <w:tcMar>
              <w:top w:w="0" w:type="dxa"/>
              <w:left w:w="108" w:type="dxa"/>
              <w:bottom w:w="0" w:type="dxa"/>
              <w:right w:w="108" w:type="dxa"/>
            </w:tcMar>
          </w:tcPr>
          <w:p w14:paraId="337D6E01" w14:textId="77777777" w:rsidR="00520437" w:rsidRPr="00C04A08" w:rsidRDefault="00520437" w:rsidP="00520437">
            <w:pPr>
              <w:pStyle w:val="TAC"/>
            </w:pPr>
            <w:r>
              <w:rPr>
                <w:lang w:eastAsia="zh-CN"/>
              </w:rPr>
              <w:t>5</w:t>
            </w:r>
          </w:p>
        </w:tc>
        <w:tc>
          <w:tcPr>
            <w:tcW w:w="4765" w:type="dxa"/>
            <w:tcMar>
              <w:top w:w="0" w:type="dxa"/>
              <w:left w:w="108" w:type="dxa"/>
              <w:bottom w:w="0" w:type="dxa"/>
              <w:right w:w="108" w:type="dxa"/>
            </w:tcMar>
          </w:tcPr>
          <w:p w14:paraId="6DF1E1F8" w14:textId="77777777" w:rsidR="00520437" w:rsidRPr="00C04A08" w:rsidRDefault="00520437" w:rsidP="00520437">
            <w:pPr>
              <w:pStyle w:val="TAC"/>
            </w:pPr>
            <w:r w:rsidRPr="00FE760F">
              <w:t>Fixed wireless access (FWA) UE</w:t>
            </w:r>
          </w:p>
        </w:tc>
      </w:tr>
    </w:tbl>
    <w:p w14:paraId="321B9139" w14:textId="77777777" w:rsidR="00842EF7" w:rsidRPr="00C04A08" w:rsidRDefault="00842EF7" w:rsidP="00842EF7"/>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974" w:name="_Toc21340760"/>
      <w:bookmarkStart w:id="975" w:name="_Toc29805207"/>
      <w:bookmarkStart w:id="976" w:name="_Toc36456416"/>
      <w:bookmarkStart w:id="977" w:name="_Toc36469514"/>
      <w:bookmarkStart w:id="978" w:name="_Toc37253923"/>
      <w:bookmarkStart w:id="979" w:name="_Toc37322780"/>
      <w:bookmarkStart w:id="980" w:name="_Toc37324186"/>
      <w:bookmarkStart w:id="981" w:name="_Toc45889709"/>
      <w:bookmarkStart w:id="982" w:name="_Toc52196364"/>
      <w:bookmarkStart w:id="983" w:name="_Toc52197344"/>
      <w:bookmarkStart w:id="984" w:name="_Toc53173067"/>
      <w:bookmarkStart w:id="985" w:name="_Toc53173436"/>
      <w:bookmarkStart w:id="986" w:name="_Toc61119425"/>
      <w:bookmarkStart w:id="987" w:name="_Toc61119807"/>
      <w:bookmarkStart w:id="988" w:name="_Toc67925853"/>
      <w:bookmarkStart w:id="989" w:name="_Toc75273491"/>
      <w:bookmarkStart w:id="990" w:name="_Toc76510391"/>
      <w:bookmarkStart w:id="991" w:name="_Toc83129544"/>
      <w:r w:rsidRPr="00C04A08">
        <w:t>6.2.1.1</w:t>
      </w:r>
      <w:r w:rsidRPr="00C04A08">
        <w:tab/>
        <w:t>UE maximum output power for power class 1</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13B76AA9"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310A54EF" w14:textId="77777777" w:rsidTr="009A71CB">
        <w:trPr>
          <w:trHeight w:val="187"/>
          <w:jc w:val="center"/>
        </w:trPr>
        <w:tc>
          <w:tcPr>
            <w:tcW w:w="1663" w:type="dxa"/>
            <w:shd w:val="clear" w:color="auto" w:fill="auto"/>
            <w:vAlign w:val="center"/>
          </w:tcPr>
          <w:p w14:paraId="7E839694" w14:textId="77777777" w:rsidR="00842EF7" w:rsidRPr="00C04A08" w:rsidRDefault="00842EF7" w:rsidP="00F91227">
            <w:pPr>
              <w:pStyle w:val="TAH"/>
            </w:pPr>
            <w:r w:rsidRPr="00C04A08">
              <w:t>Operating band</w:t>
            </w:r>
          </w:p>
        </w:tc>
        <w:tc>
          <w:tcPr>
            <w:tcW w:w="1686" w:type="dxa"/>
            <w:shd w:val="clear" w:color="auto" w:fill="auto"/>
            <w:vAlign w:val="center"/>
          </w:tcPr>
          <w:p w14:paraId="1934AD05" w14:textId="77777777" w:rsidR="00842EF7" w:rsidRPr="00C04A08" w:rsidRDefault="00842EF7" w:rsidP="00F91227">
            <w:pPr>
              <w:pStyle w:val="TAH"/>
            </w:pPr>
            <w:r w:rsidRPr="00C04A08">
              <w:t>Max TRP (dBm)</w:t>
            </w:r>
          </w:p>
        </w:tc>
        <w:tc>
          <w:tcPr>
            <w:tcW w:w="1691" w:type="dxa"/>
            <w:shd w:val="clear" w:color="auto" w:fill="auto"/>
          </w:tcPr>
          <w:p w14:paraId="14DE5908" w14:textId="77777777" w:rsidR="00842EF7" w:rsidRPr="00C04A08" w:rsidRDefault="00842EF7" w:rsidP="00F91227">
            <w:pPr>
              <w:pStyle w:val="TAH"/>
            </w:pPr>
            <w:r w:rsidRPr="00C04A08">
              <w:t>Max EIRP (dBm)</w:t>
            </w:r>
          </w:p>
        </w:tc>
      </w:tr>
      <w:tr w:rsidR="00842EF7" w:rsidRPr="00C04A08" w14:paraId="6917D846" w14:textId="77777777" w:rsidTr="009A71CB">
        <w:trPr>
          <w:trHeight w:val="187"/>
          <w:jc w:val="center"/>
        </w:trPr>
        <w:tc>
          <w:tcPr>
            <w:tcW w:w="1663" w:type="dxa"/>
            <w:shd w:val="clear" w:color="auto" w:fill="auto"/>
          </w:tcPr>
          <w:p w14:paraId="7469242C" w14:textId="77777777" w:rsidR="00842EF7" w:rsidRPr="00C04A08" w:rsidRDefault="00842EF7" w:rsidP="0013282A">
            <w:pPr>
              <w:pStyle w:val="TAC"/>
            </w:pPr>
            <w:r w:rsidRPr="00C04A08">
              <w:t>n257</w:t>
            </w:r>
          </w:p>
        </w:tc>
        <w:tc>
          <w:tcPr>
            <w:tcW w:w="1686" w:type="dxa"/>
            <w:shd w:val="clear" w:color="auto" w:fill="auto"/>
          </w:tcPr>
          <w:p w14:paraId="009D938A" w14:textId="77777777" w:rsidR="00842EF7" w:rsidRPr="00C04A08" w:rsidRDefault="00842EF7" w:rsidP="0013282A">
            <w:pPr>
              <w:pStyle w:val="TAC"/>
            </w:pPr>
            <w:r w:rsidRPr="00C04A08">
              <w:t>35</w:t>
            </w:r>
          </w:p>
        </w:tc>
        <w:tc>
          <w:tcPr>
            <w:tcW w:w="1691" w:type="dxa"/>
            <w:shd w:val="clear" w:color="auto" w:fill="auto"/>
          </w:tcPr>
          <w:p w14:paraId="3831C9CF" w14:textId="77777777" w:rsidR="00842EF7" w:rsidRPr="00C04A08" w:rsidRDefault="00842EF7" w:rsidP="0013282A">
            <w:pPr>
              <w:pStyle w:val="TAC"/>
            </w:pPr>
            <w:r w:rsidRPr="00C04A08">
              <w:t>55</w:t>
            </w:r>
          </w:p>
        </w:tc>
      </w:tr>
      <w:tr w:rsidR="00842EF7" w:rsidRPr="00C04A08" w14:paraId="67CD5AF3" w14:textId="77777777" w:rsidTr="009A71CB">
        <w:trPr>
          <w:trHeight w:val="187"/>
          <w:jc w:val="center"/>
        </w:trPr>
        <w:tc>
          <w:tcPr>
            <w:tcW w:w="1663" w:type="dxa"/>
            <w:shd w:val="clear" w:color="auto" w:fill="auto"/>
          </w:tcPr>
          <w:p w14:paraId="52D0E512" w14:textId="77777777" w:rsidR="00842EF7" w:rsidRPr="00C04A08" w:rsidRDefault="00842EF7" w:rsidP="0013282A">
            <w:pPr>
              <w:pStyle w:val="TAC"/>
            </w:pPr>
            <w:r w:rsidRPr="00C04A08">
              <w:t>n258</w:t>
            </w:r>
          </w:p>
        </w:tc>
        <w:tc>
          <w:tcPr>
            <w:tcW w:w="1686" w:type="dxa"/>
            <w:shd w:val="clear" w:color="auto" w:fill="auto"/>
          </w:tcPr>
          <w:p w14:paraId="32F0D61B" w14:textId="77777777" w:rsidR="00842EF7" w:rsidRPr="00C04A08" w:rsidRDefault="00842EF7" w:rsidP="0013282A">
            <w:pPr>
              <w:pStyle w:val="TAC"/>
            </w:pPr>
            <w:r w:rsidRPr="00C04A08">
              <w:t>35</w:t>
            </w:r>
          </w:p>
        </w:tc>
        <w:tc>
          <w:tcPr>
            <w:tcW w:w="1691" w:type="dxa"/>
            <w:shd w:val="clear" w:color="auto" w:fill="auto"/>
          </w:tcPr>
          <w:p w14:paraId="5C52993B" w14:textId="77777777" w:rsidR="00842EF7" w:rsidRPr="00C04A08" w:rsidRDefault="00842EF7" w:rsidP="0013282A">
            <w:pPr>
              <w:pStyle w:val="TAC"/>
            </w:pPr>
            <w:r w:rsidRPr="00C04A08">
              <w:t>55</w:t>
            </w:r>
          </w:p>
        </w:tc>
      </w:tr>
      <w:tr w:rsidR="00842EF7" w:rsidRPr="00C04A08" w14:paraId="175909B1" w14:textId="77777777" w:rsidTr="009A71CB">
        <w:trPr>
          <w:trHeight w:val="187"/>
          <w:jc w:val="center"/>
        </w:trPr>
        <w:tc>
          <w:tcPr>
            <w:tcW w:w="1663" w:type="dxa"/>
            <w:shd w:val="clear" w:color="auto" w:fill="auto"/>
          </w:tcPr>
          <w:p w14:paraId="4C271968" w14:textId="77777777" w:rsidR="00842EF7" w:rsidRPr="00C04A08" w:rsidRDefault="00842EF7" w:rsidP="0013282A">
            <w:pPr>
              <w:pStyle w:val="TAC"/>
            </w:pPr>
            <w:r w:rsidRPr="00C04A08">
              <w:t>n260</w:t>
            </w:r>
          </w:p>
        </w:tc>
        <w:tc>
          <w:tcPr>
            <w:tcW w:w="1686" w:type="dxa"/>
            <w:shd w:val="clear" w:color="auto" w:fill="auto"/>
          </w:tcPr>
          <w:p w14:paraId="130691A9" w14:textId="77777777" w:rsidR="00842EF7" w:rsidRPr="00C04A08" w:rsidRDefault="00842EF7" w:rsidP="0013282A">
            <w:pPr>
              <w:pStyle w:val="TAC"/>
            </w:pPr>
            <w:r w:rsidRPr="00C04A08">
              <w:t>35</w:t>
            </w:r>
          </w:p>
        </w:tc>
        <w:tc>
          <w:tcPr>
            <w:tcW w:w="1691" w:type="dxa"/>
            <w:shd w:val="clear" w:color="auto" w:fill="auto"/>
          </w:tcPr>
          <w:p w14:paraId="7E0EC2ED" w14:textId="77777777" w:rsidR="00842EF7" w:rsidRPr="00C04A08" w:rsidRDefault="00842EF7" w:rsidP="0013282A">
            <w:pPr>
              <w:pStyle w:val="TAC"/>
            </w:pPr>
            <w:r w:rsidRPr="00C04A08">
              <w:t>55</w:t>
            </w:r>
          </w:p>
        </w:tc>
      </w:tr>
      <w:tr w:rsidR="00842EF7" w:rsidRPr="00C04A08" w14:paraId="193916DB" w14:textId="77777777" w:rsidTr="009A71CB">
        <w:trPr>
          <w:trHeight w:val="187"/>
          <w:jc w:val="center"/>
        </w:trPr>
        <w:tc>
          <w:tcPr>
            <w:tcW w:w="1663" w:type="dxa"/>
            <w:shd w:val="clear" w:color="auto" w:fill="auto"/>
          </w:tcPr>
          <w:p w14:paraId="4DD58E10" w14:textId="77777777" w:rsidR="00842EF7" w:rsidRPr="00C04A08" w:rsidRDefault="00842EF7" w:rsidP="0013282A">
            <w:pPr>
              <w:pStyle w:val="TAC"/>
            </w:pPr>
            <w:r w:rsidRPr="00C04A08">
              <w:t>n261</w:t>
            </w:r>
          </w:p>
        </w:tc>
        <w:tc>
          <w:tcPr>
            <w:tcW w:w="1686" w:type="dxa"/>
            <w:shd w:val="clear" w:color="auto" w:fill="auto"/>
          </w:tcPr>
          <w:p w14:paraId="14B7CF96" w14:textId="77777777" w:rsidR="00842EF7" w:rsidRPr="00C04A08" w:rsidRDefault="00842EF7" w:rsidP="0013282A">
            <w:pPr>
              <w:pStyle w:val="TAC"/>
            </w:pPr>
            <w:r w:rsidRPr="00C04A08">
              <w:t>35</w:t>
            </w:r>
          </w:p>
        </w:tc>
        <w:tc>
          <w:tcPr>
            <w:tcW w:w="1691" w:type="dxa"/>
            <w:shd w:val="clear" w:color="auto" w:fill="auto"/>
          </w:tcPr>
          <w:p w14:paraId="6AA363D0" w14:textId="77777777" w:rsidR="00842EF7" w:rsidRPr="00C04A08" w:rsidRDefault="00842EF7" w:rsidP="0013282A">
            <w:pPr>
              <w:pStyle w:val="TAC"/>
            </w:pPr>
            <w:r w:rsidRPr="00C04A08">
              <w:t>55</w:t>
            </w:r>
          </w:p>
        </w:tc>
      </w:tr>
      <w:tr w:rsidR="000036E4" w:rsidRPr="00C04A08" w14:paraId="2B77173B" w14:textId="77777777" w:rsidTr="000036E4">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5BE7EB5" w14:textId="48A5A59E" w:rsidR="000036E4" w:rsidRPr="00C04A08" w:rsidRDefault="000036E4" w:rsidP="000036E4">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380FD2C6" w14:textId="15CF7073" w:rsidR="000036E4" w:rsidRPr="00C04A08" w:rsidRDefault="000036E4" w:rsidP="000036E4">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5215DAC8" w14:textId="52199B48" w:rsidR="000036E4" w:rsidRPr="00C04A08" w:rsidRDefault="000036E4" w:rsidP="000036E4">
            <w:pPr>
              <w:pStyle w:val="TAC"/>
            </w:pPr>
            <w:r>
              <w:t>55</w:t>
            </w:r>
          </w:p>
        </w:tc>
      </w:tr>
    </w:tbl>
    <w:p w14:paraId="3E2E7F70" w14:textId="77777777" w:rsidR="00842EF7" w:rsidRPr="00C04A08" w:rsidRDefault="00842EF7" w:rsidP="00842EF7"/>
    <w:p w14:paraId="18DBC827" w14:textId="77777777" w:rsidR="00014677" w:rsidRPr="00C04A08" w:rsidRDefault="00014677" w:rsidP="00014677">
      <w:bookmarkStart w:id="992"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992"/>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993" w:name="_Toc21340761"/>
      <w:bookmarkStart w:id="994" w:name="_Toc29805208"/>
      <w:bookmarkStart w:id="995" w:name="_Toc36456417"/>
      <w:bookmarkStart w:id="996" w:name="_Toc36469515"/>
      <w:bookmarkStart w:id="997" w:name="_Toc37253924"/>
      <w:bookmarkStart w:id="998" w:name="_Toc37322781"/>
      <w:bookmarkStart w:id="999" w:name="_Toc37324187"/>
      <w:bookmarkStart w:id="1000" w:name="_Toc45889710"/>
      <w:bookmarkStart w:id="1001" w:name="_Toc52196365"/>
      <w:bookmarkStart w:id="1002" w:name="_Toc52197345"/>
      <w:bookmarkStart w:id="1003" w:name="_Toc53173068"/>
      <w:bookmarkStart w:id="1004" w:name="_Toc53173437"/>
      <w:bookmarkStart w:id="1005" w:name="_Toc61119426"/>
      <w:bookmarkStart w:id="1006" w:name="_Toc61119808"/>
      <w:bookmarkStart w:id="1007" w:name="_Toc67925854"/>
      <w:bookmarkStart w:id="1008" w:name="_Toc75273492"/>
      <w:bookmarkStart w:id="1009" w:name="_Toc76510392"/>
      <w:bookmarkStart w:id="1010" w:name="_Toc83129545"/>
      <w:r w:rsidRPr="00C04A08">
        <w:t>6.2.1.2</w:t>
      </w:r>
      <w:r w:rsidRPr="00C04A08">
        <w:tab/>
        <w:t>UE maximum output power for power class 2</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1011"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bookmarkEnd w:id="1011"/>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1012" w:name="_Toc21340762"/>
      <w:bookmarkStart w:id="1013" w:name="_Toc29805209"/>
      <w:bookmarkStart w:id="1014" w:name="_Toc36456418"/>
      <w:bookmarkStart w:id="1015" w:name="_Toc36469516"/>
      <w:bookmarkStart w:id="1016" w:name="_Toc37253925"/>
      <w:bookmarkStart w:id="1017" w:name="_Toc37322782"/>
      <w:bookmarkStart w:id="1018" w:name="_Toc37324188"/>
      <w:bookmarkStart w:id="1019" w:name="_Toc45889711"/>
      <w:bookmarkStart w:id="1020" w:name="_Toc52196366"/>
      <w:bookmarkStart w:id="1021" w:name="_Toc52197346"/>
      <w:bookmarkStart w:id="1022" w:name="_Toc53173069"/>
      <w:bookmarkStart w:id="1023" w:name="_Toc53173438"/>
      <w:bookmarkStart w:id="1024" w:name="_Toc61119427"/>
      <w:bookmarkStart w:id="1025" w:name="_Toc61119809"/>
      <w:bookmarkStart w:id="1026" w:name="_Toc67925855"/>
      <w:bookmarkStart w:id="1027" w:name="_Toc75273493"/>
      <w:bookmarkStart w:id="1028" w:name="_Toc76510393"/>
      <w:bookmarkStart w:id="1029" w:name="_Toc83129546"/>
      <w:r w:rsidRPr="00C04A08">
        <w:t>6.2.1.3</w:t>
      </w:r>
      <w:r w:rsidRPr="00C04A08">
        <w:tab/>
        <w:t>UE maximum output power for power class 3</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46595383" w14:textId="77777777" w:rsidTr="006373E1">
        <w:tc>
          <w:tcPr>
            <w:tcW w:w="1606" w:type="dxa"/>
            <w:shd w:val="clear" w:color="auto" w:fill="auto"/>
            <w:vAlign w:val="center"/>
          </w:tcPr>
          <w:p w14:paraId="67963EA4" w14:textId="77777777" w:rsidR="006373E1" w:rsidRPr="00C04A08" w:rsidRDefault="006373E1" w:rsidP="006373E1">
            <w:pPr>
              <w:pStyle w:val="TAH"/>
              <w:rPr>
                <w:rFonts w:eastAsia="Calibri"/>
              </w:rPr>
            </w:pPr>
            <w:bookmarkStart w:id="1030" w:name="_Hlk515357814"/>
            <w:r w:rsidRPr="00C04A08">
              <w:rPr>
                <w:rFonts w:eastAsia="Calibri"/>
              </w:rPr>
              <w:t>Operating band</w:t>
            </w:r>
          </w:p>
        </w:tc>
        <w:tc>
          <w:tcPr>
            <w:tcW w:w="1628" w:type="dxa"/>
            <w:shd w:val="clear" w:color="auto" w:fill="auto"/>
            <w:vAlign w:val="center"/>
          </w:tcPr>
          <w:p w14:paraId="09EE1284"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D490BE0"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3B16FD89" w14:textId="77777777" w:rsidTr="006373E1">
        <w:tc>
          <w:tcPr>
            <w:tcW w:w="1606" w:type="dxa"/>
            <w:shd w:val="clear" w:color="auto" w:fill="auto"/>
          </w:tcPr>
          <w:p w14:paraId="6BE598D6"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6225382F"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8E95963" w14:textId="77777777" w:rsidR="006373E1" w:rsidRPr="00C04A08" w:rsidRDefault="006373E1" w:rsidP="006373E1">
            <w:pPr>
              <w:pStyle w:val="TAC"/>
              <w:rPr>
                <w:rFonts w:eastAsia="Calibri"/>
              </w:rPr>
            </w:pPr>
            <w:r w:rsidRPr="00C04A08">
              <w:rPr>
                <w:rFonts w:eastAsia="Calibri"/>
              </w:rPr>
              <w:t>43</w:t>
            </w:r>
          </w:p>
        </w:tc>
      </w:tr>
      <w:tr w:rsidR="006373E1" w:rsidRPr="00C04A08" w14:paraId="6EDC8215" w14:textId="77777777" w:rsidTr="006373E1">
        <w:tc>
          <w:tcPr>
            <w:tcW w:w="1606" w:type="dxa"/>
            <w:shd w:val="clear" w:color="auto" w:fill="auto"/>
          </w:tcPr>
          <w:p w14:paraId="7C09510D"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C77493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740DFF4" w14:textId="77777777" w:rsidR="006373E1" w:rsidRPr="00C04A08" w:rsidRDefault="006373E1" w:rsidP="006373E1">
            <w:pPr>
              <w:pStyle w:val="TAC"/>
              <w:rPr>
                <w:rFonts w:eastAsia="Calibri"/>
              </w:rPr>
            </w:pPr>
            <w:r w:rsidRPr="00C04A08">
              <w:rPr>
                <w:rFonts w:eastAsia="Calibri"/>
              </w:rPr>
              <w:t>43</w:t>
            </w:r>
          </w:p>
        </w:tc>
      </w:tr>
      <w:tr w:rsidR="006373E1" w:rsidRPr="00C04A08" w14:paraId="5443F17B" w14:textId="77777777" w:rsidTr="006373E1">
        <w:tc>
          <w:tcPr>
            <w:tcW w:w="1606" w:type="dxa"/>
            <w:shd w:val="clear" w:color="auto" w:fill="auto"/>
          </w:tcPr>
          <w:p w14:paraId="1C7755CB"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29231175"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1617EA2" w14:textId="77777777" w:rsidR="006373E1" w:rsidRPr="00C04A08" w:rsidRDefault="006373E1" w:rsidP="006373E1">
            <w:pPr>
              <w:pStyle w:val="TAC"/>
              <w:rPr>
                <w:rFonts w:eastAsia="Calibri"/>
              </w:rPr>
            </w:pPr>
            <w:r w:rsidRPr="00C04A08">
              <w:rPr>
                <w:rFonts w:eastAsia="Calibri"/>
              </w:rPr>
              <w:t>43</w:t>
            </w:r>
          </w:p>
        </w:tc>
      </w:tr>
      <w:tr w:rsidR="006373E1" w:rsidRPr="00C04A08" w14:paraId="3EAE0156" w14:textId="77777777" w:rsidTr="006373E1">
        <w:tc>
          <w:tcPr>
            <w:tcW w:w="1606" w:type="dxa"/>
            <w:shd w:val="clear" w:color="auto" w:fill="auto"/>
          </w:tcPr>
          <w:p w14:paraId="4D93D359"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B1FEB1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28B2241" w14:textId="77777777" w:rsidR="006373E1" w:rsidRPr="00C04A08" w:rsidRDefault="006373E1" w:rsidP="006373E1">
            <w:pPr>
              <w:pStyle w:val="TAC"/>
              <w:rPr>
                <w:rFonts w:eastAsia="Calibri"/>
              </w:rPr>
            </w:pPr>
            <w:r w:rsidRPr="00C04A08">
              <w:rPr>
                <w:rFonts w:eastAsia="Calibri"/>
              </w:rPr>
              <w:t>43</w:t>
            </w:r>
          </w:p>
        </w:tc>
      </w:tr>
      <w:tr w:rsidR="006373E1" w:rsidRPr="00C04A08" w14:paraId="0E2E74A2" w14:textId="77777777" w:rsidTr="006373E1">
        <w:tc>
          <w:tcPr>
            <w:tcW w:w="1606" w:type="dxa"/>
            <w:shd w:val="clear" w:color="auto" w:fill="auto"/>
          </w:tcPr>
          <w:p w14:paraId="34762565"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338575C6"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203FDDB" w14:textId="77777777" w:rsidR="006373E1" w:rsidRPr="00C04A08" w:rsidRDefault="006373E1" w:rsidP="006373E1">
            <w:pPr>
              <w:pStyle w:val="TAC"/>
              <w:rPr>
                <w:rFonts w:eastAsia="Calibri"/>
              </w:rPr>
            </w:pPr>
            <w:r w:rsidRPr="00C04A08">
              <w:rPr>
                <w:rFonts w:eastAsia="Calibri"/>
              </w:rPr>
              <w:t>43</w:t>
            </w:r>
          </w:p>
        </w:tc>
      </w:tr>
      <w:tr w:rsidR="00A30EE0" w:rsidRPr="00C04A08" w14:paraId="5D8EAD9B" w14:textId="77777777" w:rsidTr="00A3696F">
        <w:tc>
          <w:tcPr>
            <w:tcW w:w="1606" w:type="dxa"/>
            <w:tcBorders>
              <w:top w:val="single" w:sz="4" w:space="0" w:color="auto"/>
              <w:left w:val="single" w:sz="4" w:space="0" w:color="auto"/>
              <w:bottom w:val="single" w:sz="4" w:space="0" w:color="auto"/>
              <w:right w:val="single" w:sz="4" w:space="0" w:color="auto"/>
            </w:tcBorders>
          </w:tcPr>
          <w:p w14:paraId="190B58D6" w14:textId="029CFC80" w:rsidR="00A30EE0" w:rsidRPr="00C04A08" w:rsidRDefault="00A30EE0" w:rsidP="00A30EE0">
            <w:pPr>
              <w:pStyle w:val="TAC"/>
              <w:rPr>
                <w:rFonts w:eastAsia="Calibri"/>
              </w:rPr>
            </w:pPr>
            <w:r>
              <w:rPr>
                <w:rFonts w:eastAsia="Calibri"/>
              </w:rPr>
              <w:t>n262</w:t>
            </w:r>
          </w:p>
        </w:tc>
        <w:tc>
          <w:tcPr>
            <w:tcW w:w="1628" w:type="dxa"/>
            <w:tcBorders>
              <w:top w:val="single" w:sz="4" w:space="0" w:color="auto"/>
              <w:left w:val="single" w:sz="4" w:space="0" w:color="auto"/>
              <w:bottom w:val="single" w:sz="4" w:space="0" w:color="auto"/>
              <w:right w:val="single" w:sz="4" w:space="0" w:color="auto"/>
            </w:tcBorders>
            <w:vAlign w:val="center"/>
          </w:tcPr>
          <w:p w14:paraId="635BD8CA" w14:textId="5B8F6907" w:rsidR="00A30EE0" w:rsidRPr="00C04A08" w:rsidRDefault="00A30EE0" w:rsidP="00A30EE0">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tcPr>
          <w:p w14:paraId="5598AF6C" w14:textId="27BD2A08" w:rsidR="00A30EE0" w:rsidRPr="00C04A08" w:rsidRDefault="00A30EE0" w:rsidP="00A30EE0">
            <w:pPr>
              <w:pStyle w:val="TAC"/>
              <w:rPr>
                <w:rFonts w:eastAsia="Calibri"/>
              </w:rPr>
            </w:pPr>
            <w:r>
              <w:rPr>
                <w:rFonts w:eastAsia="Calibri"/>
              </w:rPr>
              <w:t>43</w:t>
            </w:r>
          </w:p>
        </w:tc>
      </w:tr>
      <w:bookmarkEnd w:id="1030"/>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22B2FB9F"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031" w:name="_Hlk32225119"/>
            <w:bookmarkStart w:id="1032" w:name="_Hlk32316771"/>
            <w:r w:rsidRPr="00C04A08">
              <w:rPr>
                <w:rFonts w:ascii="Arial" w:eastAsia="SimSun" w:hAnsi="Arial"/>
                <w:b/>
                <w:sz w:val="18"/>
              </w:rPr>
              <w:t>Band</w:t>
            </w:r>
          </w:p>
        </w:tc>
        <w:tc>
          <w:tcPr>
            <w:tcW w:w="2292" w:type="dxa"/>
          </w:tcPr>
          <w:p w14:paraId="611B77CE"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75CFFB17"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A30EE0">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A30EE0">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A30EE0">
            <w:pPr>
              <w:pStyle w:val="TAC"/>
              <w:rPr>
                <w:rFonts w:eastAsia="Malgun Gothic" w:cs="Arial"/>
              </w:rPr>
            </w:pPr>
            <w:r>
              <w:rPr>
                <w:rFonts w:eastAsia="Malgun Gothic" w:cs="Arial"/>
              </w:rPr>
              <w:t>0.7</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11922FE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30452795"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680C577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1031"/>
      <w:bookmarkEnd w:id="1032"/>
    </w:tbl>
    <w:p w14:paraId="40BD39C8" w14:textId="77777777" w:rsidR="00842EF7" w:rsidRPr="00C04A08" w:rsidRDefault="00842EF7" w:rsidP="00842EF7"/>
    <w:p w14:paraId="365E7464" w14:textId="77777777" w:rsidR="00842EF7" w:rsidRPr="00C04A08" w:rsidRDefault="00842EF7" w:rsidP="00842EF7">
      <w:pPr>
        <w:pStyle w:val="Heading4"/>
      </w:pPr>
      <w:bookmarkStart w:id="1033" w:name="_Toc21340763"/>
      <w:bookmarkStart w:id="1034" w:name="_Toc29805210"/>
      <w:bookmarkStart w:id="1035" w:name="_Toc36456419"/>
      <w:bookmarkStart w:id="1036" w:name="_Toc36469517"/>
      <w:bookmarkStart w:id="1037" w:name="_Toc37253926"/>
      <w:bookmarkStart w:id="1038" w:name="_Toc37322783"/>
      <w:bookmarkStart w:id="1039" w:name="_Toc37324189"/>
      <w:bookmarkStart w:id="1040" w:name="_Toc45889712"/>
      <w:bookmarkStart w:id="1041" w:name="_Toc52196367"/>
      <w:bookmarkStart w:id="1042" w:name="_Toc52197347"/>
      <w:bookmarkStart w:id="1043" w:name="_Toc53173070"/>
      <w:bookmarkStart w:id="1044" w:name="_Toc53173439"/>
      <w:bookmarkStart w:id="1045" w:name="_Toc61119428"/>
      <w:bookmarkStart w:id="1046" w:name="_Toc61119810"/>
      <w:bookmarkStart w:id="1047" w:name="_Toc67925856"/>
      <w:bookmarkStart w:id="1048" w:name="_Toc75273494"/>
      <w:bookmarkStart w:id="1049" w:name="_Toc76510394"/>
      <w:bookmarkStart w:id="1050" w:name="_Toc83129547"/>
      <w:r w:rsidRPr="00C04A08">
        <w:t>6.2.1.4</w:t>
      </w:r>
      <w:r w:rsidRPr="00C04A08">
        <w:tab/>
        <w:t>UE maximum output power for power class 4</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1051"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051"/>
    </w:tbl>
    <w:p w14:paraId="31A58E9C" w14:textId="77777777" w:rsidR="00842EF7" w:rsidRDefault="00842EF7" w:rsidP="00842EF7"/>
    <w:p w14:paraId="375CBEFB" w14:textId="77777777" w:rsidR="00520437" w:rsidRPr="00FE760F" w:rsidRDefault="00520437" w:rsidP="00520437">
      <w:pPr>
        <w:pStyle w:val="Heading4"/>
      </w:pPr>
      <w:bookmarkStart w:id="1052" w:name="_Toc67925857"/>
      <w:bookmarkStart w:id="1053" w:name="_Toc75273495"/>
      <w:bookmarkStart w:id="1054" w:name="_Toc76510395"/>
      <w:bookmarkStart w:id="1055" w:name="_Toc83129548"/>
      <w:r>
        <w:t>6.2.1.5</w:t>
      </w:r>
      <w:r w:rsidRPr="00FE760F">
        <w:tab/>
        <w:t>UE maximu</w:t>
      </w:r>
      <w:r>
        <w:t>m output power for power class 5</w:t>
      </w:r>
      <w:bookmarkEnd w:id="1052"/>
      <w:bookmarkEnd w:id="1053"/>
      <w:bookmarkEnd w:id="1054"/>
      <w:bookmarkEnd w:id="1055"/>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1056"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1056"/>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Arial" w:eastAsia="SimSun" w:hAnsi="Arial"/>
                <w:b/>
                <w:sz w:val="18"/>
              </w:rPr>
              <w:t>Band</w:t>
            </w:r>
          </w:p>
        </w:tc>
        <w:tc>
          <w:tcPr>
            <w:tcW w:w="2292" w:type="dxa"/>
          </w:tcPr>
          <w:p w14:paraId="0455D568"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p>
        </w:tc>
        <w:tc>
          <w:tcPr>
            <w:tcW w:w="2379" w:type="dxa"/>
          </w:tcPr>
          <w:p w14:paraId="6BE8BAE4"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F4FABE6"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E82A08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396EE1A4"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6DD31F4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0F2FDA">
            <w:pPr>
              <w:keepNext/>
              <w:keepLines/>
              <w:spacing w:after="0"/>
              <w:jc w:val="center"/>
              <w:rPr>
                <w:rFonts w:ascii="Arial" w:eastAsia="Malgun Gothic" w:hAnsi="Arial"/>
                <w:sz w:val="18"/>
              </w:rPr>
            </w:pPr>
            <w:r>
              <w:rPr>
                <w:rFonts w:ascii="Arial" w:eastAsia="Malgun Gothic" w:hAnsi="Arial"/>
                <w:sz w:val="18"/>
              </w:rPr>
              <w:t>n259</w:t>
            </w:r>
          </w:p>
        </w:tc>
        <w:tc>
          <w:tcPr>
            <w:tcW w:w="2292" w:type="dxa"/>
            <w:vAlign w:val="center"/>
          </w:tcPr>
          <w:p w14:paraId="2260CB02" w14:textId="1D06EBE1"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c>
          <w:tcPr>
            <w:tcW w:w="2379" w:type="dxa"/>
            <w:vAlign w:val="center"/>
          </w:tcPr>
          <w:p w14:paraId="7658C651" w14:textId="2D93D2FB"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r>
    </w:tbl>
    <w:p w14:paraId="04CB3841" w14:textId="77777777" w:rsidR="00520437" w:rsidRPr="00C04A08" w:rsidRDefault="00520437" w:rsidP="00842EF7"/>
    <w:p w14:paraId="0339D95A" w14:textId="77777777" w:rsidR="00842EF7" w:rsidRPr="00C04A08" w:rsidRDefault="00842EF7" w:rsidP="00842EF7">
      <w:pPr>
        <w:pStyle w:val="Heading3"/>
      </w:pPr>
      <w:bookmarkStart w:id="1057" w:name="_Toc21340764"/>
      <w:bookmarkStart w:id="1058" w:name="_Toc29805211"/>
      <w:bookmarkStart w:id="1059" w:name="_Toc36456420"/>
      <w:bookmarkStart w:id="1060" w:name="_Toc36469518"/>
      <w:bookmarkStart w:id="1061" w:name="_Toc37253927"/>
      <w:bookmarkStart w:id="1062" w:name="_Toc37322784"/>
      <w:bookmarkStart w:id="1063" w:name="_Toc37324190"/>
      <w:bookmarkStart w:id="1064" w:name="_Toc45889713"/>
      <w:bookmarkStart w:id="1065" w:name="_Toc52196368"/>
      <w:bookmarkStart w:id="1066" w:name="_Toc52197348"/>
      <w:bookmarkStart w:id="1067" w:name="_Toc53173071"/>
      <w:bookmarkStart w:id="1068" w:name="_Toc53173440"/>
      <w:bookmarkStart w:id="1069" w:name="_Toc61119429"/>
      <w:bookmarkStart w:id="1070" w:name="_Toc61119811"/>
      <w:bookmarkStart w:id="1071" w:name="_Toc67925858"/>
      <w:bookmarkStart w:id="1072" w:name="_Toc75273496"/>
      <w:bookmarkStart w:id="1073" w:name="_Toc76510396"/>
      <w:bookmarkStart w:id="1074" w:name="_Toc83129549"/>
      <w:r w:rsidRPr="00C04A08">
        <w:t>6.2.2</w:t>
      </w:r>
      <w:r w:rsidRPr="00C04A08">
        <w:tab/>
        <w:t>UE maximum output power reduction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D540CF6" w14:textId="77777777" w:rsidR="00842EF7" w:rsidRPr="00C04A08" w:rsidRDefault="00842EF7" w:rsidP="0013282A">
      <w:pPr>
        <w:pStyle w:val="Heading4"/>
        <w:rPr>
          <w:rFonts w:eastAsia="Malgun Gothic"/>
        </w:rPr>
      </w:pPr>
      <w:bookmarkStart w:id="1075" w:name="_Toc61119430"/>
      <w:bookmarkStart w:id="1076" w:name="_Toc61119812"/>
      <w:bookmarkStart w:id="1077" w:name="_Toc67925859"/>
      <w:bookmarkStart w:id="1078" w:name="_Toc75273497"/>
      <w:bookmarkStart w:id="1079" w:name="_Toc76510397"/>
      <w:bookmarkStart w:id="1080" w:name="_Toc83129550"/>
      <w:r w:rsidRPr="00C04A08">
        <w:rPr>
          <w:rFonts w:eastAsia="Malgun Gothic"/>
        </w:rPr>
        <w:t>6.2.2.0</w:t>
      </w:r>
      <w:r w:rsidRPr="00C04A08">
        <w:rPr>
          <w:rFonts w:eastAsia="Malgun Gothic"/>
        </w:rPr>
        <w:tab/>
        <w:t>General</w:t>
      </w:r>
      <w:bookmarkEnd w:id="1075"/>
      <w:bookmarkEnd w:id="1076"/>
      <w:bookmarkEnd w:id="1077"/>
      <w:bookmarkEnd w:id="1078"/>
      <w:bookmarkEnd w:id="1079"/>
      <w:bookmarkEnd w:id="1080"/>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081"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081"/>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1082" w:name="_Toc21340765"/>
      <w:bookmarkStart w:id="1083" w:name="_Toc29805212"/>
      <w:bookmarkStart w:id="1084" w:name="_Toc36456421"/>
      <w:bookmarkStart w:id="1085" w:name="_Toc36469519"/>
      <w:bookmarkStart w:id="1086" w:name="_Toc37253928"/>
      <w:bookmarkStart w:id="1087" w:name="_Toc37322785"/>
      <w:bookmarkStart w:id="1088" w:name="_Toc37324191"/>
      <w:bookmarkStart w:id="1089" w:name="_Toc45889714"/>
      <w:bookmarkStart w:id="1090" w:name="_Toc52196369"/>
      <w:bookmarkStart w:id="1091" w:name="_Toc52197349"/>
      <w:bookmarkStart w:id="1092" w:name="_Toc53173072"/>
      <w:bookmarkStart w:id="1093" w:name="_Toc53173441"/>
      <w:bookmarkStart w:id="1094" w:name="_Toc61119431"/>
      <w:bookmarkStart w:id="1095" w:name="_Toc61119813"/>
      <w:bookmarkStart w:id="1096" w:name="_Toc67925860"/>
      <w:bookmarkStart w:id="1097" w:name="_Toc75273498"/>
      <w:bookmarkStart w:id="1098" w:name="_Toc76510398"/>
      <w:bookmarkStart w:id="1099" w:name="_Toc83129551"/>
      <w:r w:rsidRPr="00C04A08">
        <w:t>6.2.2.1</w:t>
      </w:r>
      <w:r w:rsidRPr="00C04A08">
        <w:tab/>
        <w:t>UE maximum output power reduction for power class 1</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26D347A4"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27018E0"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77777777" w:rsidR="00842EF7" w:rsidRPr="00C04A08" w:rsidRDefault="00842EF7" w:rsidP="00842EF7"/>
    <w:p w14:paraId="33C93AFD"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1100" w:name="_Toc21340766"/>
      <w:bookmarkStart w:id="1101" w:name="_Toc29805213"/>
      <w:bookmarkStart w:id="1102" w:name="_Toc36456422"/>
      <w:bookmarkStart w:id="1103" w:name="_Toc36469520"/>
      <w:bookmarkStart w:id="1104" w:name="_Toc37253929"/>
      <w:bookmarkStart w:id="1105" w:name="_Toc37322786"/>
      <w:bookmarkStart w:id="1106" w:name="_Toc37324192"/>
      <w:bookmarkStart w:id="1107" w:name="_Toc45889715"/>
      <w:bookmarkStart w:id="1108" w:name="_Toc52196370"/>
      <w:bookmarkStart w:id="1109" w:name="_Toc52197350"/>
      <w:bookmarkStart w:id="1110" w:name="_Toc53173073"/>
      <w:bookmarkStart w:id="1111" w:name="_Toc53173442"/>
      <w:bookmarkStart w:id="1112" w:name="_Toc61119432"/>
      <w:bookmarkStart w:id="1113" w:name="_Toc61119814"/>
      <w:bookmarkStart w:id="1114" w:name="_Toc67925861"/>
      <w:bookmarkStart w:id="1115" w:name="_Toc75273499"/>
      <w:bookmarkStart w:id="1116" w:name="_Toc76510399"/>
      <w:bookmarkStart w:id="1117" w:name="_Toc83129552"/>
      <w:r w:rsidRPr="00C04A08">
        <w:t>6.2.2.2</w:t>
      </w:r>
      <w:r w:rsidRPr="00C04A08">
        <w:tab/>
        <w:t>UE maximum output power reduction for power class 2</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9E3A67E"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1118" w:name="_Toc21340767"/>
      <w:bookmarkStart w:id="1119" w:name="_Toc29805214"/>
      <w:bookmarkStart w:id="1120" w:name="_Toc36456423"/>
      <w:bookmarkStart w:id="1121" w:name="_Toc36469521"/>
      <w:bookmarkStart w:id="1122" w:name="_Toc37253930"/>
      <w:bookmarkStart w:id="1123" w:name="_Toc37322787"/>
      <w:bookmarkStart w:id="1124" w:name="_Toc37324193"/>
      <w:bookmarkStart w:id="1125" w:name="_Toc45889716"/>
      <w:bookmarkStart w:id="1126" w:name="_Toc52196371"/>
      <w:bookmarkStart w:id="1127" w:name="_Toc52197351"/>
      <w:bookmarkStart w:id="1128" w:name="_Toc53173074"/>
      <w:bookmarkStart w:id="1129" w:name="_Toc53173443"/>
      <w:bookmarkStart w:id="1130" w:name="_Toc61119433"/>
      <w:bookmarkStart w:id="1131" w:name="_Toc61119815"/>
      <w:bookmarkStart w:id="1132" w:name="_Toc67925862"/>
      <w:bookmarkStart w:id="1133" w:name="_Toc75273500"/>
      <w:bookmarkStart w:id="1134" w:name="_Toc76510400"/>
      <w:bookmarkStart w:id="1135" w:name="_Toc83129553"/>
      <w:r w:rsidRPr="00C04A08">
        <w:t>6.2.2.3</w:t>
      </w:r>
      <w:r w:rsidRPr="00C04A08">
        <w:tab/>
        <w:t>UE maximum output power reduction for power class 3</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0106E730" w14:textId="77777777" w:rsidR="004944B0" w:rsidRPr="00764D42" w:rsidRDefault="004944B0" w:rsidP="004944B0">
      <w:pPr>
        <w:rPr>
          <w:vertAlign w:val="subscript"/>
        </w:rPr>
      </w:pPr>
      <w:r w:rsidRPr="00C04A08">
        <w:t>For transmission bandwidth configuration less than or equal to 200MHz,</w:t>
      </w:r>
      <w:r>
        <w:t xml:space="preserve"> and </w:t>
      </w:r>
      <w:r w:rsidRPr="00C04A08">
        <w:rPr>
          <w:rFonts w:hint="eastAsia"/>
        </w:rPr>
        <w:t>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Pr>
          <w:vertAlign w:val="subscript"/>
        </w:rPr>
        <w:t>:</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61DC337F"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57B0878C"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77777777" w:rsidR="00842EF7" w:rsidRPr="00C04A08" w:rsidRDefault="00842EF7"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09AEE8D8"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16276AF5" w14:textId="77777777" w:rsidR="00842EF7" w:rsidRPr="00C04A08" w:rsidRDefault="00842EF7" w:rsidP="00842EF7"/>
    <w:p w14:paraId="013EED3C"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77777777" w:rsidR="00842EF7" w:rsidRPr="00C04A08" w:rsidRDefault="00842EF7" w:rsidP="00842EF7">
      <w:pPr>
        <w:rPr>
          <w:rFonts w:eastAsia="Malgun Gothic"/>
        </w:rPr>
      </w:pPr>
    </w:p>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FD22701" w14:textId="77777777" w:rsidR="00842EF7" w:rsidRPr="00C04A08" w:rsidRDefault="00842EF7" w:rsidP="00842EF7">
      <w:pPr>
        <w:overflowPunct w:val="0"/>
        <w:autoSpaceDE w:val="0"/>
        <w:autoSpaceDN w:val="0"/>
        <w:adjustRightInd w:val="0"/>
        <w:textAlignment w:val="baseline"/>
        <w:rPr>
          <w:rFonts w:eastAsia="SimSun"/>
        </w:rPr>
      </w:pPr>
      <w:bookmarkStart w:id="1136" w:name="_Toc21340768"/>
      <w:r w:rsidRPr="00C04A08">
        <w:rPr>
          <w:rFonts w:eastAsia="SimSun"/>
        </w:rPr>
        <w:t>For all transmission bandwidth configurations, an RB allocation is an Edge allocation if it is NOT a Region 1 inner allocation.</w:t>
      </w:r>
    </w:p>
    <w:p w14:paraId="0C2F0A89" w14:textId="77777777" w:rsidR="00842EF7" w:rsidRPr="00C04A08" w:rsidRDefault="00842EF7" w:rsidP="00842EF7">
      <w:pPr>
        <w:pStyle w:val="Heading4"/>
      </w:pPr>
      <w:bookmarkStart w:id="1137" w:name="_Toc29805215"/>
      <w:bookmarkStart w:id="1138" w:name="_Toc36456424"/>
      <w:bookmarkStart w:id="1139" w:name="_Toc36469522"/>
      <w:bookmarkStart w:id="1140" w:name="_Toc37253931"/>
      <w:bookmarkStart w:id="1141" w:name="_Toc37322788"/>
      <w:bookmarkStart w:id="1142" w:name="_Toc37324194"/>
      <w:bookmarkStart w:id="1143" w:name="_Toc45889717"/>
      <w:bookmarkStart w:id="1144" w:name="_Toc52196372"/>
      <w:bookmarkStart w:id="1145" w:name="_Toc52197352"/>
      <w:bookmarkStart w:id="1146" w:name="_Toc53173075"/>
      <w:bookmarkStart w:id="1147" w:name="_Toc53173444"/>
      <w:bookmarkStart w:id="1148" w:name="_Toc61119434"/>
      <w:bookmarkStart w:id="1149" w:name="_Toc61119816"/>
      <w:bookmarkStart w:id="1150" w:name="_Toc67925863"/>
      <w:bookmarkStart w:id="1151" w:name="_Toc75273501"/>
      <w:bookmarkStart w:id="1152" w:name="_Toc76510401"/>
      <w:bookmarkStart w:id="1153" w:name="_Toc83129554"/>
      <w:r w:rsidRPr="00C04A08">
        <w:t>6.2.2.4</w:t>
      </w:r>
      <w:r w:rsidRPr="00C04A08">
        <w:tab/>
        <w:t>UE maximum output power reduction for power class 4</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1154" w:name="_Toc67925864"/>
      <w:bookmarkStart w:id="1155" w:name="_Toc75273502"/>
      <w:bookmarkStart w:id="1156" w:name="_Toc76510402"/>
      <w:bookmarkStart w:id="1157" w:name="_Toc83129555"/>
      <w:r w:rsidRPr="00FE760F">
        <w:t>6.2.2.</w:t>
      </w:r>
      <w:r>
        <w:t>5</w:t>
      </w:r>
      <w:r w:rsidRPr="00FE760F">
        <w:tab/>
        <w:t xml:space="preserve">UE maximum output power reduction for power class </w:t>
      </w:r>
      <w:r>
        <w:t>5</w:t>
      </w:r>
      <w:bookmarkEnd w:id="1154"/>
      <w:bookmarkEnd w:id="1155"/>
      <w:bookmarkEnd w:id="1156"/>
      <w:bookmarkEnd w:id="1157"/>
    </w:p>
    <w:p w14:paraId="23C9B345" w14:textId="77777777" w:rsidR="00520437" w:rsidRPr="00FE760F" w:rsidRDefault="00520437" w:rsidP="00520437">
      <w:r>
        <w:t>For power class 5</w:t>
      </w:r>
      <w:r w:rsidRPr="00FE760F">
        <w:t>, MPR specified in sub-clause 6.2.2.3 applies</w:t>
      </w:r>
      <w:r>
        <w:t>.</w:t>
      </w:r>
    </w:p>
    <w:p w14:paraId="0BEF30F1" w14:textId="77777777" w:rsidR="00842EF7" w:rsidRPr="00C04A08" w:rsidRDefault="00842EF7" w:rsidP="00842EF7"/>
    <w:p w14:paraId="72353CFA" w14:textId="77777777" w:rsidR="00842EF7" w:rsidRPr="00C04A08" w:rsidRDefault="00842EF7" w:rsidP="00842EF7">
      <w:pPr>
        <w:pStyle w:val="Heading3"/>
      </w:pPr>
      <w:bookmarkStart w:id="1158" w:name="_Toc21340769"/>
      <w:bookmarkStart w:id="1159" w:name="_Toc29805216"/>
      <w:bookmarkStart w:id="1160" w:name="_Toc36456425"/>
      <w:bookmarkStart w:id="1161" w:name="_Toc36469523"/>
      <w:bookmarkStart w:id="1162" w:name="_Toc37253932"/>
      <w:bookmarkStart w:id="1163" w:name="_Toc37322789"/>
      <w:bookmarkStart w:id="1164" w:name="_Toc37324195"/>
      <w:bookmarkStart w:id="1165" w:name="_Toc45889718"/>
      <w:bookmarkStart w:id="1166" w:name="_Toc52196373"/>
      <w:bookmarkStart w:id="1167" w:name="_Toc52197353"/>
      <w:bookmarkStart w:id="1168" w:name="_Toc53173076"/>
      <w:bookmarkStart w:id="1169" w:name="_Toc53173445"/>
      <w:bookmarkStart w:id="1170" w:name="_Toc61119435"/>
      <w:bookmarkStart w:id="1171" w:name="_Toc61119817"/>
      <w:bookmarkStart w:id="1172" w:name="_Toc67925865"/>
      <w:bookmarkStart w:id="1173" w:name="_Toc75273503"/>
      <w:bookmarkStart w:id="1174" w:name="_Toc76510403"/>
      <w:bookmarkStart w:id="1175" w:name="_Toc83129556"/>
      <w:r w:rsidRPr="00C04A08">
        <w:t>6.2.3</w:t>
      </w:r>
      <w:r w:rsidRPr="00C04A08">
        <w:tab/>
        <w:t>UE maximum output power with additional requirements</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7F714232" w14:textId="77777777" w:rsidR="00842EF7" w:rsidRPr="00C04A08" w:rsidRDefault="00842EF7" w:rsidP="00842EF7">
      <w:pPr>
        <w:pStyle w:val="Heading4"/>
      </w:pPr>
      <w:bookmarkStart w:id="1176" w:name="_Toc21340770"/>
      <w:bookmarkStart w:id="1177" w:name="_Toc29805217"/>
      <w:bookmarkStart w:id="1178" w:name="_Toc36456426"/>
      <w:bookmarkStart w:id="1179" w:name="_Toc36469524"/>
      <w:bookmarkStart w:id="1180" w:name="_Toc37253933"/>
      <w:bookmarkStart w:id="1181" w:name="_Toc37322790"/>
      <w:bookmarkStart w:id="1182" w:name="_Toc37324196"/>
      <w:bookmarkStart w:id="1183" w:name="_Toc45889719"/>
      <w:bookmarkStart w:id="1184" w:name="_Toc52196374"/>
      <w:bookmarkStart w:id="1185" w:name="_Toc52197354"/>
      <w:bookmarkStart w:id="1186" w:name="_Toc53173077"/>
      <w:bookmarkStart w:id="1187" w:name="_Toc53173446"/>
      <w:bookmarkStart w:id="1188" w:name="_Toc61119436"/>
      <w:bookmarkStart w:id="1189" w:name="_Toc61119818"/>
      <w:bookmarkStart w:id="1190" w:name="_Toc67925866"/>
      <w:bookmarkStart w:id="1191" w:name="_Toc75273504"/>
      <w:bookmarkStart w:id="1192" w:name="_Toc76510404"/>
      <w:bookmarkStart w:id="1193" w:name="_Toc83129557"/>
      <w:r w:rsidRPr="00C04A08">
        <w:t>6.2.3.1</w:t>
      </w:r>
      <w:r w:rsidRPr="00C04A08">
        <w:tab/>
        <w:t>General</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37057046"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66B10DDC"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316DA85C"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bookmarkStart w:id="1194" w:name="_Hlk516051685"/>
      <w:r w:rsidRPr="00C04A08">
        <w:t>Table 6.2.3.1-1</w:t>
      </w:r>
      <w:bookmarkEnd w:id="1194"/>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842EF7"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77777777" w:rsidR="00842EF7" w:rsidRPr="00C04A08" w:rsidRDefault="00842EF7" w:rsidP="00F91227">
            <w:pPr>
              <w:pStyle w:val="TAC"/>
              <w:rPr>
                <w:rFonts w:cs="Arial"/>
              </w:rPr>
            </w:pPr>
            <w:r w:rsidRPr="00C04A08">
              <w:rPr>
                <w:rFonts w:cs="Arial"/>
              </w:rPr>
              <w:t>N/A</w:t>
            </w:r>
          </w:p>
        </w:tc>
      </w:tr>
      <w:tr w:rsidR="00842EF7"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3A88B41"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77777777" w:rsidR="00842EF7" w:rsidRPr="00C04A08" w:rsidRDefault="00842EF7" w:rsidP="00F91227">
            <w:pPr>
              <w:pStyle w:val="TAC"/>
              <w:rPr>
                <w:rFonts w:cs="Arial"/>
              </w:rPr>
            </w:pPr>
            <w:r w:rsidRPr="00C04A08">
              <w:rPr>
                <w:rFonts w:cs="Arial"/>
              </w:rPr>
              <w:t>6.2.3.2</w:t>
            </w:r>
          </w:p>
        </w:tc>
      </w:tr>
      <w:tr w:rsidR="00CF7919"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77777777"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77777777" w:rsidR="00CF7919" w:rsidRPr="00C04A08" w:rsidRDefault="00CF7919" w:rsidP="00CF7919">
            <w:pPr>
              <w:pStyle w:val="TAC"/>
              <w:rPr>
                <w:rFonts w:cs="Arial"/>
              </w:rPr>
            </w:pPr>
            <w:r w:rsidRPr="00C04A08">
              <w:t>6.2.3.3</w:t>
            </w:r>
          </w:p>
        </w:tc>
      </w:tr>
      <w:tr w:rsidR="00C71299"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77777777"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77777777"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77777777"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FE4C313"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061CADC9" w14:textId="77777777" w:rsidR="00C71299" w:rsidRPr="00C04A08" w:rsidRDefault="00C71299" w:rsidP="00C71299">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77777777"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77777777" w:rsidR="00842EF7" w:rsidRPr="00C04A08" w:rsidRDefault="00842EF7" w:rsidP="00842EF7">
      <w:pPr>
        <w:pStyle w:val="TH"/>
      </w:pPr>
      <w:r w:rsidRPr="00C04A08">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9A71CB"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2473F34" w14:textId="77777777"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3250A926"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7777777"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C251E9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712E22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A7A58C4" w14:textId="77777777" w:rsidR="009A71CB" w:rsidRPr="00C04A08" w:rsidRDefault="009A71CB" w:rsidP="00C71299">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41EF4ED2" w14:textId="77777777"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14AFB146" w14:textId="77777777"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1195" w:name="_Toc21340771"/>
      <w:bookmarkStart w:id="1196" w:name="_Toc29805218"/>
      <w:bookmarkStart w:id="1197" w:name="_Toc36456427"/>
      <w:bookmarkStart w:id="1198" w:name="_Toc36469525"/>
      <w:bookmarkStart w:id="1199" w:name="_Toc37253934"/>
      <w:bookmarkStart w:id="1200" w:name="_Toc37322791"/>
      <w:bookmarkStart w:id="1201" w:name="_Toc37324197"/>
      <w:bookmarkStart w:id="1202" w:name="_Toc45889720"/>
      <w:bookmarkStart w:id="1203" w:name="_Toc52196375"/>
      <w:bookmarkStart w:id="1204" w:name="_Toc52197355"/>
      <w:bookmarkStart w:id="1205" w:name="_Toc53173078"/>
      <w:bookmarkStart w:id="1206" w:name="_Toc53173447"/>
      <w:bookmarkStart w:id="1207" w:name="_Toc61119437"/>
      <w:bookmarkStart w:id="1208" w:name="_Toc61119819"/>
      <w:bookmarkStart w:id="1209" w:name="_Toc67925867"/>
      <w:bookmarkStart w:id="1210" w:name="_Toc75273505"/>
      <w:bookmarkStart w:id="1211" w:name="_Toc76510405"/>
      <w:bookmarkStart w:id="1212" w:name="_Toc83129558"/>
      <w:r w:rsidRPr="00C04A08">
        <w:t>6.2.3.2</w:t>
      </w:r>
      <w:r w:rsidRPr="00C04A08">
        <w:tab/>
      </w:r>
      <w:bookmarkEnd w:id="1195"/>
      <w:bookmarkEnd w:id="1196"/>
      <w:bookmarkEnd w:id="1197"/>
      <w:bookmarkEnd w:id="1198"/>
      <w:bookmarkEnd w:id="1199"/>
      <w:bookmarkEnd w:id="1200"/>
      <w:bookmarkEnd w:id="1201"/>
      <w:bookmarkEnd w:id="1202"/>
      <w:bookmarkEnd w:id="1203"/>
      <w:bookmarkEnd w:id="1204"/>
      <w:bookmarkEnd w:id="1205"/>
      <w:bookmarkEnd w:id="1206"/>
      <w:r>
        <w:t>Void</w:t>
      </w:r>
      <w:bookmarkEnd w:id="1207"/>
      <w:bookmarkEnd w:id="1208"/>
      <w:bookmarkEnd w:id="1209"/>
      <w:bookmarkEnd w:id="1210"/>
      <w:bookmarkEnd w:id="1211"/>
      <w:bookmarkEnd w:id="1212"/>
    </w:p>
    <w:p w14:paraId="05A87BA9" w14:textId="77777777" w:rsidR="00C71299" w:rsidRPr="00C04A08" w:rsidRDefault="00C71299" w:rsidP="00C71299">
      <w:pPr>
        <w:pStyle w:val="Heading5"/>
        <w:rPr>
          <w:noProof/>
          <w:snapToGrid w:val="0"/>
          <w:lang w:eastAsia="zh-CN"/>
        </w:rPr>
      </w:pPr>
      <w:bookmarkStart w:id="1213" w:name="_Toc21340772"/>
      <w:bookmarkStart w:id="1214" w:name="_Toc29805219"/>
      <w:bookmarkStart w:id="1215" w:name="_Toc36456428"/>
      <w:bookmarkStart w:id="1216" w:name="_Toc36469526"/>
      <w:bookmarkStart w:id="1217" w:name="_Toc37253935"/>
      <w:bookmarkStart w:id="1218" w:name="_Toc37322792"/>
      <w:bookmarkStart w:id="1219" w:name="_Toc37324198"/>
      <w:bookmarkStart w:id="1220" w:name="_Toc45889721"/>
      <w:bookmarkStart w:id="1221" w:name="_Toc52196376"/>
      <w:bookmarkStart w:id="1222" w:name="_Toc52197356"/>
      <w:bookmarkStart w:id="1223" w:name="_Toc53173079"/>
      <w:bookmarkStart w:id="1224" w:name="_Toc53173448"/>
      <w:bookmarkStart w:id="1225" w:name="_Toc61119438"/>
      <w:bookmarkStart w:id="1226" w:name="_Toc61119820"/>
      <w:bookmarkStart w:id="1227" w:name="_Toc67925868"/>
      <w:bookmarkStart w:id="1228" w:name="_Toc75273506"/>
      <w:bookmarkStart w:id="1229" w:name="_Toc76510406"/>
      <w:bookmarkStart w:id="1230" w:name="_Toc83129559"/>
      <w:r w:rsidRPr="00C04A08">
        <w:rPr>
          <w:noProof/>
          <w:snapToGrid w:val="0"/>
          <w:lang w:eastAsia="zh-CN"/>
        </w:rPr>
        <w:t>6.2.3.2.1</w:t>
      </w:r>
      <w:r w:rsidRPr="00C04A08">
        <w:rPr>
          <w:noProof/>
          <w:snapToGrid w:val="0"/>
          <w:lang w:eastAsia="zh-CN"/>
        </w:rPr>
        <w:tab/>
      </w:r>
      <w:bookmarkEnd w:id="1213"/>
      <w:bookmarkEnd w:id="1214"/>
      <w:bookmarkEnd w:id="1215"/>
      <w:bookmarkEnd w:id="1216"/>
      <w:bookmarkEnd w:id="1217"/>
      <w:bookmarkEnd w:id="1218"/>
      <w:bookmarkEnd w:id="1219"/>
      <w:bookmarkEnd w:id="1220"/>
      <w:bookmarkEnd w:id="1221"/>
      <w:bookmarkEnd w:id="1222"/>
      <w:bookmarkEnd w:id="1223"/>
      <w:bookmarkEnd w:id="1224"/>
      <w:r>
        <w:rPr>
          <w:noProof/>
          <w:snapToGrid w:val="0"/>
          <w:lang w:eastAsia="zh-CN"/>
        </w:rPr>
        <w:t>Void</w:t>
      </w:r>
      <w:bookmarkEnd w:id="1225"/>
      <w:bookmarkEnd w:id="1226"/>
      <w:bookmarkEnd w:id="1227"/>
      <w:bookmarkEnd w:id="1228"/>
      <w:bookmarkEnd w:id="1229"/>
      <w:bookmarkEnd w:id="1230"/>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69DD650" w14:textId="77777777" w:rsidR="00842EF7" w:rsidRPr="00C04A08" w:rsidRDefault="00842EF7" w:rsidP="00842EF7">
      <w:pPr>
        <w:rPr>
          <w:noProof/>
          <w:snapToGrid w:val="0"/>
          <w:lang w:eastAsia="zh-CN"/>
        </w:rPr>
      </w:pPr>
    </w:p>
    <w:p w14:paraId="60338FBB" w14:textId="77777777" w:rsidR="00C71299" w:rsidRPr="00C04A08" w:rsidRDefault="00C71299" w:rsidP="00C71299">
      <w:pPr>
        <w:pStyle w:val="Heading5"/>
        <w:rPr>
          <w:noProof/>
          <w:snapToGrid w:val="0"/>
          <w:lang w:eastAsia="zh-CN"/>
        </w:rPr>
      </w:pPr>
      <w:bookmarkStart w:id="1231" w:name="_Toc21340773"/>
      <w:bookmarkStart w:id="1232" w:name="_Toc29805220"/>
      <w:bookmarkStart w:id="1233" w:name="_Toc36456429"/>
      <w:bookmarkStart w:id="1234" w:name="_Toc36469527"/>
      <w:bookmarkStart w:id="1235" w:name="_Toc37253936"/>
      <w:bookmarkStart w:id="1236" w:name="_Toc37322793"/>
      <w:bookmarkStart w:id="1237" w:name="_Toc37324199"/>
      <w:bookmarkStart w:id="1238" w:name="_Toc45889722"/>
      <w:bookmarkStart w:id="1239" w:name="_Toc52196377"/>
      <w:bookmarkStart w:id="1240" w:name="_Toc52197357"/>
      <w:bookmarkStart w:id="1241" w:name="_Toc53173080"/>
      <w:bookmarkStart w:id="1242" w:name="_Toc53173449"/>
      <w:bookmarkStart w:id="1243" w:name="_Toc61119439"/>
      <w:bookmarkStart w:id="1244" w:name="_Toc61119821"/>
      <w:bookmarkStart w:id="1245" w:name="_Toc67925869"/>
      <w:bookmarkStart w:id="1246" w:name="_Toc75273507"/>
      <w:bookmarkStart w:id="1247" w:name="_Toc76510407"/>
      <w:bookmarkStart w:id="1248" w:name="_Toc83129560"/>
      <w:r w:rsidRPr="00C04A08">
        <w:rPr>
          <w:noProof/>
          <w:snapToGrid w:val="0"/>
          <w:lang w:eastAsia="zh-CN"/>
        </w:rPr>
        <w:t>6.2.3.2.2</w:t>
      </w:r>
      <w:r w:rsidRPr="00C04A08">
        <w:rPr>
          <w:noProof/>
          <w:snapToGrid w:val="0"/>
          <w:lang w:eastAsia="zh-CN"/>
        </w:rPr>
        <w:tab/>
      </w:r>
      <w:bookmarkEnd w:id="1231"/>
      <w:bookmarkEnd w:id="1232"/>
      <w:bookmarkEnd w:id="1233"/>
      <w:bookmarkEnd w:id="1234"/>
      <w:bookmarkEnd w:id="1235"/>
      <w:bookmarkEnd w:id="1236"/>
      <w:bookmarkEnd w:id="1237"/>
      <w:bookmarkEnd w:id="1238"/>
      <w:bookmarkEnd w:id="1239"/>
      <w:bookmarkEnd w:id="1240"/>
      <w:bookmarkEnd w:id="1241"/>
      <w:bookmarkEnd w:id="1242"/>
      <w:r>
        <w:rPr>
          <w:noProof/>
          <w:snapToGrid w:val="0"/>
          <w:lang w:eastAsia="zh-CN"/>
        </w:rPr>
        <w:t>Void</w:t>
      </w:r>
      <w:bookmarkEnd w:id="1243"/>
      <w:bookmarkEnd w:id="1244"/>
      <w:bookmarkEnd w:id="1245"/>
      <w:bookmarkEnd w:id="1246"/>
      <w:bookmarkEnd w:id="1247"/>
      <w:bookmarkEnd w:id="1248"/>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55A176CA" w14:textId="77777777" w:rsidR="00842EF7" w:rsidRPr="00C04A08" w:rsidRDefault="00842EF7" w:rsidP="00842EF7">
      <w:pPr>
        <w:rPr>
          <w:lang w:eastAsia="zh-CN"/>
        </w:rPr>
      </w:pPr>
    </w:p>
    <w:p w14:paraId="2E56FE1F" w14:textId="77777777" w:rsidR="00C71299" w:rsidRPr="00C04A08" w:rsidRDefault="00C71299" w:rsidP="00C71299">
      <w:pPr>
        <w:pStyle w:val="Heading5"/>
        <w:rPr>
          <w:noProof/>
          <w:snapToGrid w:val="0"/>
          <w:lang w:eastAsia="zh-CN"/>
        </w:rPr>
      </w:pPr>
      <w:bookmarkStart w:id="1249" w:name="_Toc21340774"/>
      <w:bookmarkStart w:id="1250" w:name="_Toc29805221"/>
      <w:bookmarkStart w:id="1251" w:name="_Toc36456430"/>
      <w:bookmarkStart w:id="1252" w:name="_Toc36469528"/>
      <w:bookmarkStart w:id="1253" w:name="_Toc37253937"/>
      <w:bookmarkStart w:id="1254" w:name="_Toc37322794"/>
      <w:bookmarkStart w:id="1255" w:name="_Toc37324200"/>
      <w:bookmarkStart w:id="1256" w:name="_Toc45889723"/>
      <w:bookmarkStart w:id="1257" w:name="_Toc52196378"/>
      <w:bookmarkStart w:id="1258" w:name="_Toc52197358"/>
      <w:bookmarkStart w:id="1259" w:name="_Toc53173081"/>
      <w:bookmarkStart w:id="1260" w:name="_Toc53173450"/>
      <w:bookmarkStart w:id="1261" w:name="_Toc61119440"/>
      <w:bookmarkStart w:id="1262" w:name="_Toc61119822"/>
      <w:bookmarkStart w:id="1263" w:name="_Toc67925870"/>
      <w:bookmarkStart w:id="1264" w:name="_Toc75273508"/>
      <w:bookmarkStart w:id="1265" w:name="_Toc76510408"/>
      <w:bookmarkStart w:id="1266" w:name="_Toc83129561"/>
      <w:r w:rsidRPr="00C04A08">
        <w:rPr>
          <w:noProof/>
          <w:snapToGrid w:val="0"/>
          <w:lang w:eastAsia="zh-CN"/>
        </w:rPr>
        <w:t>6.2.3.2.3</w:t>
      </w:r>
      <w:r w:rsidRPr="00C04A08">
        <w:rPr>
          <w:noProof/>
          <w:snapToGrid w:val="0"/>
          <w:lang w:eastAsia="zh-CN"/>
        </w:rPr>
        <w:tab/>
      </w:r>
      <w:bookmarkEnd w:id="1249"/>
      <w:bookmarkEnd w:id="1250"/>
      <w:bookmarkEnd w:id="1251"/>
      <w:bookmarkEnd w:id="1252"/>
      <w:bookmarkEnd w:id="1253"/>
      <w:bookmarkEnd w:id="1254"/>
      <w:bookmarkEnd w:id="1255"/>
      <w:bookmarkEnd w:id="1256"/>
      <w:bookmarkEnd w:id="1257"/>
      <w:bookmarkEnd w:id="1258"/>
      <w:bookmarkEnd w:id="1259"/>
      <w:bookmarkEnd w:id="1260"/>
      <w:r>
        <w:rPr>
          <w:noProof/>
          <w:snapToGrid w:val="0"/>
          <w:lang w:eastAsia="zh-CN"/>
        </w:rPr>
        <w:t>Void</w:t>
      </w:r>
      <w:bookmarkEnd w:id="1261"/>
      <w:bookmarkEnd w:id="1262"/>
      <w:bookmarkEnd w:id="1263"/>
      <w:bookmarkEnd w:id="1264"/>
      <w:bookmarkEnd w:id="1265"/>
      <w:bookmarkEnd w:id="1266"/>
    </w:p>
    <w:p w14:paraId="5A5FC3D3" w14:textId="77777777"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26E86A51" w14:textId="77777777" w:rsidR="00C71299" w:rsidRDefault="00C71299" w:rsidP="00C71299">
      <w:pPr>
        <w:pStyle w:val="Heading5"/>
      </w:pPr>
      <w:bookmarkStart w:id="1267" w:name="_Toc21340775"/>
      <w:bookmarkStart w:id="1268" w:name="_Toc29805222"/>
      <w:bookmarkStart w:id="1269" w:name="_Toc36456431"/>
      <w:bookmarkStart w:id="1270" w:name="_Toc36469529"/>
      <w:bookmarkStart w:id="1271" w:name="_Toc37253938"/>
      <w:bookmarkStart w:id="1272" w:name="_Toc37322795"/>
      <w:bookmarkStart w:id="1273" w:name="_Toc37324201"/>
      <w:bookmarkStart w:id="1274" w:name="_Toc45889724"/>
      <w:bookmarkStart w:id="1275" w:name="_Toc52196379"/>
      <w:bookmarkStart w:id="1276" w:name="_Toc52197359"/>
      <w:bookmarkStart w:id="1277" w:name="_Toc53173082"/>
      <w:bookmarkStart w:id="1278" w:name="_Toc53173451"/>
      <w:bookmarkStart w:id="1279" w:name="_Toc61119441"/>
      <w:bookmarkStart w:id="1280" w:name="_Toc61119823"/>
      <w:bookmarkStart w:id="1281" w:name="_Toc67925871"/>
      <w:bookmarkStart w:id="1282" w:name="_Toc75273509"/>
      <w:bookmarkStart w:id="1283" w:name="_Toc76510409"/>
      <w:bookmarkStart w:id="1284" w:name="_Toc83129562"/>
      <w:bookmarkStart w:id="1285" w:name="_Toc21340776"/>
      <w:bookmarkStart w:id="1286" w:name="_Toc29805223"/>
      <w:bookmarkStart w:id="1287" w:name="_Toc36456432"/>
      <w:bookmarkStart w:id="1288" w:name="_Toc36469530"/>
      <w:bookmarkStart w:id="1289" w:name="_Toc37253939"/>
      <w:bookmarkStart w:id="1290" w:name="_Toc37322796"/>
      <w:bookmarkStart w:id="1291" w:name="_Toc37324202"/>
      <w:bookmarkStart w:id="1292" w:name="_Toc45889725"/>
      <w:bookmarkStart w:id="1293" w:name="_Toc52196380"/>
      <w:bookmarkStart w:id="1294" w:name="_Toc52197360"/>
      <w:bookmarkStart w:id="1295" w:name="_Toc53173083"/>
      <w:bookmarkStart w:id="1296" w:name="_Toc53173452"/>
      <w:r w:rsidRPr="00C04A08">
        <w:t>6.2.3.2.4</w:t>
      </w:r>
      <w:r w:rsidRPr="00C04A08">
        <w:tab/>
      </w:r>
      <w:r w:rsidRPr="0019697A">
        <w:t>Void</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360B497C" w14:textId="5ED0EABD" w:rsidR="000F2FDA" w:rsidRPr="00FE760F" w:rsidRDefault="000F2FDA" w:rsidP="00E32434">
      <w:pPr>
        <w:pStyle w:val="Heading5"/>
      </w:pPr>
      <w:bookmarkStart w:id="1297" w:name="_Toc67925872"/>
      <w:bookmarkStart w:id="1298" w:name="_Toc75273510"/>
      <w:bookmarkStart w:id="1299" w:name="_Toc76510410"/>
      <w:bookmarkStart w:id="1300" w:name="_Toc83129563"/>
      <w:bookmarkStart w:id="1301" w:name="_Toc61119442"/>
      <w:bookmarkStart w:id="1302" w:name="_Toc61119824"/>
      <w:bookmarkStart w:id="1303" w:name="_Toc67925873"/>
      <w:bookmarkStart w:id="1304" w:name="_Toc75273511"/>
      <w:bookmarkStart w:id="1305" w:name="_Toc76510411"/>
      <w:r w:rsidRPr="00E32434">
        <w:rPr>
          <w:szCs w:val="22"/>
        </w:rPr>
        <w:t>6.2.3.2.5</w:t>
      </w:r>
      <w:r w:rsidRPr="00E32434">
        <w:rPr>
          <w:szCs w:val="22"/>
        </w:rPr>
        <w:tab/>
      </w:r>
      <w:bookmarkEnd w:id="1297"/>
      <w:bookmarkEnd w:id="1298"/>
      <w:bookmarkEnd w:id="1299"/>
      <w:r w:rsidRPr="00E32434">
        <w:rPr>
          <w:szCs w:val="22"/>
        </w:rPr>
        <w:t>Void</w:t>
      </w:r>
      <w:bookmarkEnd w:id="1300"/>
    </w:p>
    <w:p w14:paraId="206361A7" w14:textId="77777777" w:rsidR="00842EF7" w:rsidRPr="00C04A08" w:rsidRDefault="00842EF7" w:rsidP="00C71299">
      <w:pPr>
        <w:pStyle w:val="Heading4"/>
      </w:pPr>
      <w:bookmarkStart w:id="1306" w:name="_Toc83129564"/>
      <w:r w:rsidRPr="00C04A08">
        <w:t>6.2.3.3</w:t>
      </w:r>
      <w:r w:rsidRPr="00C04A08">
        <w:tab/>
        <w:t>A-MPR for NS_202</w:t>
      </w:r>
      <w:bookmarkEnd w:id="1285"/>
      <w:bookmarkEnd w:id="1286"/>
      <w:bookmarkEnd w:id="1287"/>
      <w:bookmarkEnd w:id="1288"/>
      <w:bookmarkEnd w:id="1289"/>
      <w:bookmarkEnd w:id="1290"/>
      <w:bookmarkEnd w:id="1291"/>
      <w:bookmarkEnd w:id="1292"/>
      <w:bookmarkEnd w:id="1293"/>
      <w:bookmarkEnd w:id="1294"/>
      <w:bookmarkEnd w:id="1295"/>
      <w:bookmarkEnd w:id="1296"/>
      <w:bookmarkEnd w:id="1301"/>
      <w:bookmarkEnd w:id="1302"/>
      <w:bookmarkEnd w:id="1303"/>
      <w:bookmarkEnd w:id="1304"/>
      <w:bookmarkEnd w:id="1305"/>
      <w:bookmarkEnd w:id="1306"/>
    </w:p>
    <w:p w14:paraId="1FA614AB" w14:textId="77777777" w:rsidR="00842EF7" w:rsidRPr="00C04A08" w:rsidRDefault="00842EF7" w:rsidP="0013282A">
      <w:pPr>
        <w:pStyle w:val="Heading5"/>
      </w:pPr>
      <w:bookmarkStart w:id="1307" w:name="_Toc21340777"/>
      <w:bookmarkStart w:id="1308" w:name="_Toc29805224"/>
      <w:bookmarkStart w:id="1309" w:name="_Toc36456433"/>
      <w:bookmarkStart w:id="1310" w:name="_Toc36469531"/>
      <w:bookmarkStart w:id="1311" w:name="_Toc37253940"/>
      <w:bookmarkStart w:id="1312" w:name="_Toc37322797"/>
      <w:bookmarkStart w:id="1313" w:name="_Toc37324203"/>
      <w:bookmarkStart w:id="1314" w:name="_Toc45889726"/>
      <w:bookmarkStart w:id="1315" w:name="_Toc52196381"/>
      <w:bookmarkStart w:id="1316" w:name="_Toc52197361"/>
      <w:bookmarkStart w:id="1317" w:name="_Toc53173084"/>
      <w:bookmarkStart w:id="1318" w:name="_Toc53173453"/>
      <w:bookmarkStart w:id="1319" w:name="_Toc61119443"/>
      <w:bookmarkStart w:id="1320" w:name="_Toc61119825"/>
      <w:bookmarkStart w:id="1321" w:name="_Toc67925874"/>
      <w:bookmarkStart w:id="1322" w:name="_Toc75273512"/>
      <w:bookmarkStart w:id="1323" w:name="_Toc76510412"/>
      <w:bookmarkStart w:id="1324" w:name="_Toc83129565"/>
      <w:r w:rsidRPr="00C04A08">
        <w:t>6.2.3.3.1</w:t>
      </w:r>
      <w:r w:rsidRPr="00C04A08">
        <w:tab/>
        <w:t>A-MPR for NS_202 for power class 1</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1325" w:name="_Toc21340778"/>
      <w:bookmarkStart w:id="1326" w:name="_Toc29805225"/>
      <w:bookmarkStart w:id="1327" w:name="_Toc36456434"/>
      <w:bookmarkStart w:id="1328" w:name="_Toc36469532"/>
      <w:bookmarkStart w:id="1329" w:name="_Toc37253941"/>
      <w:bookmarkStart w:id="1330" w:name="_Toc37322798"/>
      <w:bookmarkStart w:id="1331" w:name="_Toc37324204"/>
      <w:bookmarkStart w:id="1332" w:name="_Toc45889727"/>
      <w:bookmarkStart w:id="1333" w:name="_Toc52196382"/>
      <w:bookmarkStart w:id="1334" w:name="_Toc52197362"/>
      <w:bookmarkStart w:id="1335" w:name="_Toc53173085"/>
      <w:bookmarkStart w:id="1336" w:name="_Toc53173454"/>
      <w:bookmarkStart w:id="1337" w:name="_Toc61119444"/>
      <w:bookmarkStart w:id="1338" w:name="_Toc61119826"/>
      <w:bookmarkStart w:id="1339" w:name="_Toc67925875"/>
      <w:bookmarkStart w:id="1340" w:name="_Toc75273513"/>
      <w:bookmarkStart w:id="1341" w:name="_Toc76510413"/>
      <w:bookmarkStart w:id="1342" w:name="_Toc83129566"/>
      <w:r w:rsidRPr="00C04A08">
        <w:t>6.2.3.3.2</w:t>
      </w:r>
      <w:r w:rsidRPr="00C04A08">
        <w:tab/>
        <w:t>A-MPR for NS_202 for power class 2</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1343" w:name="_Toc21340779"/>
      <w:bookmarkStart w:id="1344" w:name="_Toc29805226"/>
      <w:bookmarkStart w:id="1345" w:name="_Toc36456435"/>
      <w:bookmarkStart w:id="1346" w:name="_Toc36469533"/>
      <w:bookmarkStart w:id="1347" w:name="_Toc37253942"/>
      <w:bookmarkStart w:id="1348" w:name="_Toc37322799"/>
      <w:bookmarkStart w:id="1349" w:name="_Toc37324205"/>
      <w:bookmarkStart w:id="1350" w:name="_Toc45889728"/>
      <w:bookmarkStart w:id="1351" w:name="_Toc52196383"/>
      <w:bookmarkStart w:id="1352" w:name="_Toc52197363"/>
      <w:bookmarkStart w:id="1353" w:name="_Toc53173086"/>
      <w:bookmarkStart w:id="1354" w:name="_Toc53173455"/>
      <w:bookmarkStart w:id="1355" w:name="_Toc61119445"/>
      <w:bookmarkStart w:id="1356" w:name="_Toc61119827"/>
      <w:bookmarkStart w:id="1357" w:name="_Toc67925876"/>
      <w:bookmarkStart w:id="1358" w:name="_Toc75273514"/>
      <w:bookmarkStart w:id="1359" w:name="_Toc76510414"/>
      <w:bookmarkStart w:id="1360" w:name="_Toc83129567"/>
      <w:r w:rsidRPr="00C04A08">
        <w:t>6.2.3.3.3</w:t>
      </w:r>
      <w:r w:rsidRPr="00C04A08">
        <w:tab/>
        <w:t>A-MPR for NS_202 for power class 3</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1361" w:name="_Toc21340780"/>
      <w:bookmarkStart w:id="1362" w:name="_Toc29805227"/>
      <w:bookmarkStart w:id="1363" w:name="_Toc36456436"/>
      <w:bookmarkStart w:id="1364" w:name="_Toc36469534"/>
      <w:bookmarkStart w:id="1365" w:name="_Toc37253943"/>
      <w:bookmarkStart w:id="1366" w:name="_Toc37322800"/>
      <w:bookmarkStart w:id="1367" w:name="_Toc37324206"/>
      <w:bookmarkStart w:id="1368" w:name="_Toc45889729"/>
      <w:bookmarkStart w:id="1369" w:name="_Toc52196384"/>
      <w:bookmarkStart w:id="1370" w:name="_Toc52197364"/>
      <w:bookmarkStart w:id="1371" w:name="_Toc53173087"/>
      <w:bookmarkStart w:id="1372" w:name="_Toc53173456"/>
      <w:bookmarkStart w:id="1373" w:name="_Toc61119446"/>
      <w:bookmarkStart w:id="1374" w:name="_Toc61119828"/>
      <w:bookmarkStart w:id="1375" w:name="_Toc67925877"/>
      <w:bookmarkStart w:id="1376" w:name="_Toc75273515"/>
      <w:bookmarkStart w:id="1377" w:name="_Toc76510415"/>
      <w:bookmarkStart w:id="1378" w:name="_Toc83129568"/>
      <w:r w:rsidRPr="00C04A08">
        <w:t>6.2.3.3.4</w:t>
      </w:r>
      <w:r w:rsidRPr="00C04A08">
        <w:tab/>
        <w:t>A-MPR for NS_202 for power class 4</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1379" w:name="_Toc67925878"/>
      <w:bookmarkStart w:id="1380" w:name="_Toc75273516"/>
      <w:bookmarkStart w:id="1381" w:name="_Toc76510416"/>
      <w:bookmarkStart w:id="1382" w:name="_Toc83129569"/>
      <w:r w:rsidRPr="00E32434">
        <w:rPr>
          <w:szCs w:val="22"/>
        </w:rPr>
        <w:t>6.2.3.3.5</w:t>
      </w:r>
      <w:r w:rsidRPr="00E32434">
        <w:rPr>
          <w:szCs w:val="22"/>
        </w:rPr>
        <w:tab/>
        <w:t>A-MPR for NS_202 for power class 5</w:t>
      </w:r>
      <w:bookmarkEnd w:id="1379"/>
      <w:bookmarkEnd w:id="1380"/>
      <w:bookmarkEnd w:id="1381"/>
      <w:bookmarkEnd w:id="1382"/>
    </w:p>
    <w:p w14:paraId="148B6CCC" w14:textId="14F67CB4" w:rsidR="00393343" w:rsidRPr="00FE760F" w:rsidRDefault="000F2FDA" w:rsidP="000F2FDA">
      <w:r>
        <w:t>For power class 5</w:t>
      </w:r>
      <w:r w:rsidRPr="00FE760F">
        <w:t>, A-MPR for NS_202 specified in clause 6.2.3.3.3 applies</w:t>
      </w:r>
      <w:r w:rsidR="00393343" w:rsidRPr="00FE760F">
        <w:t>.</w:t>
      </w:r>
    </w:p>
    <w:p w14:paraId="43D99837" w14:textId="77777777" w:rsidR="00C71299" w:rsidRPr="000231CE" w:rsidRDefault="00C71299" w:rsidP="00C71299">
      <w:pPr>
        <w:pStyle w:val="Heading4"/>
        <w:rPr>
          <w:rFonts w:eastAsia="Malgun Gothic"/>
          <w:lang w:eastAsia="zh-CN"/>
        </w:rPr>
      </w:pPr>
      <w:bookmarkStart w:id="1383" w:name="_Toc61119447"/>
      <w:bookmarkStart w:id="1384" w:name="_Toc61119829"/>
      <w:bookmarkStart w:id="1385" w:name="_Toc67925879"/>
      <w:bookmarkStart w:id="1386" w:name="_Toc75273517"/>
      <w:bookmarkStart w:id="1387" w:name="_Toc76510417"/>
      <w:bookmarkStart w:id="1388" w:name="_Toc83129570"/>
      <w:r w:rsidRPr="000231CE">
        <w:rPr>
          <w:rFonts w:eastAsia="Malgun Gothic"/>
        </w:rPr>
        <w:t>6.2.3.4</w:t>
      </w:r>
      <w:r w:rsidRPr="000231CE">
        <w:rPr>
          <w:rFonts w:eastAsia="Malgun Gothic"/>
        </w:rPr>
        <w:tab/>
        <w:t>A-MPR for NS_203</w:t>
      </w:r>
      <w:bookmarkEnd w:id="1383"/>
      <w:bookmarkEnd w:id="1384"/>
      <w:bookmarkEnd w:id="1385"/>
      <w:bookmarkEnd w:id="1386"/>
      <w:bookmarkEnd w:id="1387"/>
      <w:bookmarkEnd w:id="1388"/>
    </w:p>
    <w:p w14:paraId="0DB1421C" w14:textId="77777777" w:rsidR="00C71299" w:rsidRPr="000231CE" w:rsidRDefault="00C71299" w:rsidP="00C71299">
      <w:pPr>
        <w:pStyle w:val="Heading5"/>
        <w:rPr>
          <w:rFonts w:eastAsia="Malgun Gothic"/>
          <w:noProof/>
          <w:snapToGrid w:val="0"/>
          <w:lang w:eastAsia="zh-CN"/>
        </w:rPr>
      </w:pPr>
      <w:bookmarkStart w:id="1389" w:name="_Toc61119448"/>
      <w:bookmarkStart w:id="1390" w:name="_Toc61119830"/>
      <w:bookmarkStart w:id="1391" w:name="_Toc67925880"/>
      <w:bookmarkStart w:id="1392" w:name="_Toc75273518"/>
      <w:bookmarkStart w:id="1393" w:name="_Toc76510418"/>
      <w:bookmarkStart w:id="1394" w:name="_Toc83129571"/>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389"/>
      <w:bookmarkEnd w:id="1390"/>
      <w:bookmarkEnd w:id="1391"/>
      <w:bookmarkEnd w:id="1392"/>
      <w:bookmarkEnd w:id="1393"/>
      <w:bookmarkEnd w:id="1394"/>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395"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15290C4" w14:textId="77777777" w:rsidR="00C71299" w:rsidRPr="000231CE" w:rsidRDefault="00C71299" w:rsidP="00C71299">
      <w:pPr>
        <w:pStyle w:val="Heading5"/>
        <w:rPr>
          <w:rFonts w:eastAsia="Malgun Gothic"/>
          <w:noProof/>
          <w:snapToGrid w:val="0"/>
          <w:lang w:eastAsia="zh-CN"/>
        </w:rPr>
      </w:pPr>
      <w:bookmarkStart w:id="1396" w:name="_Toc61119449"/>
      <w:bookmarkStart w:id="1397" w:name="_Toc61119831"/>
      <w:bookmarkStart w:id="1398" w:name="_Toc67925881"/>
      <w:bookmarkStart w:id="1399" w:name="_Toc75273519"/>
      <w:bookmarkStart w:id="1400" w:name="_Toc76510419"/>
      <w:bookmarkStart w:id="1401" w:name="_Toc83129572"/>
      <w:bookmarkEnd w:id="1395"/>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396"/>
      <w:bookmarkEnd w:id="1397"/>
      <w:bookmarkEnd w:id="1398"/>
      <w:bookmarkEnd w:id="1399"/>
      <w:bookmarkEnd w:id="1400"/>
      <w:bookmarkEnd w:id="1401"/>
    </w:p>
    <w:p w14:paraId="67888598"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7B7A029D" w14:textId="77777777" w:rsidR="00C71299" w:rsidRPr="000231CE" w:rsidRDefault="00C71299" w:rsidP="00C71299">
      <w:pPr>
        <w:pStyle w:val="Heading5"/>
        <w:rPr>
          <w:rFonts w:eastAsia="Malgun Gothic"/>
          <w:noProof/>
          <w:snapToGrid w:val="0"/>
          <w:lang w:eastAsia="zh-CN"/>
        </w:rPr>
      </w:pPr>
      <w:bookmarkStart w:id="1402" w:name="_Toc61119450"/>
      <w:bookmarkStart w:id="1403" w:name="_Toc61119832"/>
      <w:bookmarkStart w:id="1404" w:name="_Toc67925882"/>
      <w:bookmarkStart w:id="1405" w:name="_Toc75273520"/>
      <w:bookmarkStart w:id="1406" w:name="_Toc76510420"/>
      <w:bookmarkStart w:id="1407" w:name="_Toc83129573"/>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402"/>
      <w:bookmarkEnd w:id="1403"/>
      <w:bookmarkEnd w:id="1404"/>
      <w:bookmarkEnd w:id="1405"/>
      <w:bookmarkEnd w:id="1406"/>
      <w:bookmarkEnd w:id="1407"/>
    </w:p>
    <w:p w14:paraId="12C33E8B"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67431790" w14:textId="77777777" w:rsidR="00C71299" w:rsidRPr="000231CE" w:rsidRDefault="00C71299" w:rsidP="00C71299">
      <w:pPr>
        <w:pStyle w:val="Heading5"/>
        <w:rPr>
          <w:rFonts w:eastAsia="Malgun Gothic"/>
        </w:rPr>
      </w:pPr>
      <w:bookmarkStart w:id="1408" w:name="_Toc61119451"/>
      <w:bookmarkStart w:id="1409" w:name="_Toc61119833"/>
      <w:bookmarkStart w:id="1410" w:name="_Toc67925883"/>
      <w:bookmarkStart w:id="1411" w:name="_Toc75273521"/>
      <w:bookmarkStart w:id="1412" w:name="_Toc76510421"/>
      <w:bookmarkStart w:id="1413" w:name="_Toc83129574"/>
      <w:r w:rsidRPr="000231CE">
        <w:rPr>
          <w:rFonts w:eastAsia="Malgun Gothic"/>
        </w:rPr>
        <w:t>6.2.3.4.4</w:t>
      </w:r>
      <w:r w:rsidRPr="000231CE">
        <w:rPr>
          <w:rFonts w:eastAsia="Malgun Gothic"/>
        </w:rPr>
        <w:tab/>
        <w:t>A-MPR for NS_203 for power class 4</w:t>
      </w:r>
      <w:bookmarkEnd w:id="1408"/>
      <w:bookmarkEnd w:id="1409"/>
      <w:bookmarkEnd w:id="1410"/>
      <w:bookmarkEnd w:id="1411"/>
      <w:bookmarkEnd w:id="1412"/>
      <w:bookmarkEnd w:id="1413"/>
    </w:p>
    <w:p w14:paraId="13EBCA94" w14:textId="22028090" w:rsidR="00C71299" w:rsidRDefault="00C71299" w:rsidP="00842EF7">
      <w:pPr>
        <w:rPr>
          <w:rFonts w:eastAsia="Malgun Gothic"/>
        </w:rPr>
      </w:pPr>
      <w:r w:rsidRPr="000231CE">
        <w:rPr>
          <w:rFonts w:eastAsia="Malgun Gothic"/>
        </w:rPr>
        <w:t>For power class 4, AMPR for NS_203 specified in subclause 6.2.3.4.3 applies.</w:t>
      </w:r>
    </w:p>
    <w:p w14:paraId="3D76C616" w14:textId="77777777" w:rsidR="000F2FDA" w:rsidRPr="000231CE" w:rsidRDefault="000F2FDA" w:rsidP="000F2FDA">
      <w:pPr>
        <w:pStyle w:val="Heading5"/>
        <w:rPr>
          <w:rFonts w:eastAsia="Malgun Gothic"/>
        </w:rPr>
      </w:pPr>
      <w:bookmarkStart w:id="1414" w:name="_Toc83129575"/>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1414"/>
    </w:p>
    <w:p w14:paraId="109A0227" w14:textId="77777777" w:rsidR="000F2FDA" w:rsidRPr="00C71299" w:rsidRDefault="000F2FDA" w:rsidP="000F2FDA">
      <w:pPr>
        <w:rPr>
          <w:rFonts w:eastAsia="Malgun Gothic"/>
        </w:rPr>
      </w:pPr>
      <w:r w:rsidRPr="000231CE">
        <w:rPr>
          <w:rFonts w:eastAsia="Malgun Gothic"/>
        </w:rPr>
        <w:t xml:space="preserve">For power class </w:t>
      </w:r>
      <w:r>
        <w:rPr>
          <w:rFonts w:eastAsia="Malgun Gothic"/>
        </w:rPr>
        <w:t>5</w:t>
      </w:r>
      <w:r w:rsidRPr="000231CE">
        <w:rPr>
          <w:rFonts w:eastAsia="Malgun Gothic"/>
        </w:rPr>
        <w:t>,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1415" w:name="_Toc21340781"/>
      <w:bookmarkStart w:id="1416" w:name="_Toc29805228"/>
      <w:bookmarkStart w:id="1417" w:name="_Toc36456437"/>
      <w:bookmarkStart w:id="1418" w:name="_Toc36469535"/>
      <w:bookmarkStart w:id="1419" w:name="_Toc37253944"/>
      <w:bookmarkStart w:id="1420" w:name="_Toc37322801"/>
      <w:bookmarkStart w:id="1421" w:name="_Toc37324207"/>
      <w:bookmarkStart w:id="1422" w:name="_Toc45889730"/>
      <w:bookmarkStart w:id="1423" w:name="_Toc52196385"/>
      <w:bookmarkStart w:id="1424" w:name="_Toc52197365"/>
      <w:bookmarkStart w:id="1425" w:name="_Toc53173088"/>
      <w:bookmarkStart w:id="1426" w:name="_Toc53173457"/>
      <w:bookmarkStart w:id="1427" w:name="_Toc61119452"/>
      <w:bookmarkStart w:id="1428" w:name="_Toc61119834"/>
      <w:bookmarkStart w:id="1429" w:name="_Toc67925884"/>
      <w:bookmarkStart w:id="1430" w:name="_Toc75273522"/>
      <w:bookmarkStart w:id="1431" w:name="_Toc76510422"/>
      <w:bookmarkStart w:id="1432" w:name="_Toc83129576"/>
      <w:bookmarkStart w:id="1433" w:name="_Hlk528842194"/>
      <w:r w:rsidRPr="00C04A08">
        <w:t>6.2.4</w:t>
      </w:r>
      <w:r w:rsidRPr="00C04A08">
        <w:tab/>
        <w:t>Configured transmitted power</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434" w:name="_Hlk36570999"/>
      <w:r w:rsidR="00EE21F4" w:rsidRPr="00C04A08">
        <w:rPr>
          <w:rFonts w:ascii="Symbol" w:hAnsi="Symbol"/>
        </w:rPr>
        <w:t>D</w:t>
      </w:r>
      <w:r w:rsidR="00EE21F4" w:rsidRPr="00C04A08">
        <w:t>P</w:t>
      </w:r>
      <w:r w:rsidR="00EE21F4" w:rsidRPr="00C04A08">
        <w:rPr>
          <w:vertAlign w:val="subscript"/>
        </w:rPr>
        <w:t>IBE</w:t>
      </w:r>
      <w:bookmarkEnd w:id="1434"/>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05276DED" w14:textId="399123B9" w:rsidR="00BD0D84" w:rsidRPr="00C04A08" w:rsidRDefault="00BD0D84" w:rsidP="00BD0D84">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1435" w:name="_Hlk36573666"/>
      <w:r w:rsidRPr="00C04A08">
        <w:t xml:space="preserve">UL transmission </w:t>
      </w:r>
      <w:r>
        <w:t xml:space="preserve">is QPSK, </w:t>
      </w:r>
      <w:bookmarkStart w:id="1436" w:name="_Hlk36571523"/>
      <w:r w:rsidRPr="00C04A08">
        <w:t>MPR</w:t>
      </w:r>
      <w:r w:rsidRPr="00C04A08">
        <w:rPr>
          <w:vertAlign w:val="subscript"/>
        </w:rPr>
        <w:t xml:space="preserve">f,c </w:t>
      </w:r>
      <w:bookmarkEnd w:id="1436"/>
      <w:r w:rsidRPr="00C04A08">
        <w:t xml:space="preserve">= 0 </w:t>
      </w:r>
      <w:bookmarkEnd w:id="1435"/>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6F7A2403" w14:textId="77777777"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2B0602E1" w14:textId="77777777"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1732FC0E" w14:textId="77777777" w:rsidR="00842EF7" w:rsidRPr="00C04A08" w:rsidRDefault="00842EF7" w:rsidP="00842EF7">
      <w:r w:rsidRPr="00C04A08">
        <w:t>The tolerance T(∆P) for applicable values of ∆P (values in dB) is specified in Table 6.2.4-1.</w:t>
      </w:r>
    </w:p>
    <w:p w14:paraId="19FC6F1E"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433"/>
    </w:tbl>
    <w:p w14:paraId="2A271B69" w14:textId="77777777" w:rsidR="00842EF7" w:rsidRPr="00C04A08" w:rsidRDefault="00842EF7" w:rsidP="00842EF7"/>
    <w:p w14:paraId="395345D0" w14:textId="77777777" w:rsidR="00842EF7" w:rsidRPr="00C04A08" w:rsidRDefault="00842EF7" w:rsidP="00842EF7">
      <w:pPr>
        <w:pStyle w:val="Heading2"/>
      </w:pPr>
      <w:bookmarkStart w:id="1437" w:name="_Toc21340782"/>
      <w:bookmarkStart w:id="1438" w:name="_Toc29805229"/>
      <w:bookmarkStart w:id="1439" w:name="_Toc36456438"/>
      <w:bookmarkStart w:id="1440" w:name="_Toc36469536"/>
      <w:bookmarkStart w:id="1441" w:name="_Toc37253945"/>
      <w:bookmarkStart w:id="1442" w:name="_Toc37322802"/>
      <w:bookmarkStart w:id="1443" w:name="_Toc37324208"/>
      <w:bookmarkStart w:id="1444" w:name="_Toc45889731"/>
      <w:bookmarkStart w:id="1445" w:name="_Toc52196386"/>
      <w:bookmarkStart w:id="1446" w:name="_Toc52197366"/>
      <w:bookmarkStart w:id="1447" w:name="_Toc53173089"/>
      <w:bookmarkStart w:id="1448" w:name="_Toc53173458"/>
      <w:bookmarkStart w:id="1449" w:name="_Toc61119453"/>
      <w:bookmarkStart w:id="1450" w:name="_Toc61119835"/>
      <w:bookmarkStart w:id="1451" w:name="_Toc67925885"/>
      <w:bookmarkStart w:id="1452" w:name="_Toc75273523"/>
      <w:bookmarkStart w:id="1453" w:name="_Toc76510423"/>
      <w:bookmarkStart w:id="1454" w:name="_Toc83129577"/>
      <w:r w:rsidRPr="00C04A08">
        <w:t>6.2A</w:t>
      </w:r>
      <w:r w:rsidRPr="00C04A08">
        <w:tab/>
        <w:t>Transmitter power for CA</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4AAA1F05" w14:textId="77777777" w:rsidR="00842EF7" w:rsidRPr="00C04A08" w:rsidRDefault="00842EF7" w:rsidP="00842EF7">
      <w:pPr>
        <w:pStyle w:val="Heading3"/>
      </w:pPr>
      <w:bookmarkStart w:id="1455" w:name="_Toc21340783"/>
      <w:bookmarkStart w:id="1456" w:name="_Toc29805230"/>
      <w:bookmarkStart w:id="1457" w:name="_Toc36456439"/>
      <w:bookmarkStart w:id="1458" w:name="_Toc36469537"/>
      <w:bookmarkStart w:id="1459" w:name="_Toc37253946"/>
      <w:bookmarkStart w:id="1460" w:name="_Toc37322803"/>
      <w:bookmarkStart w:id="1461" w:name="_Toc37324209"/>
      <w:bookmarkStart w:id="1462" w:name="_Toc45889732"/>
      <w:bookmarkStart w:id="1463" w:name="_Toc52196387"/>
      <w:bookmarkStart w:id="1464" w:name="_Toc52197367"/>
      <w:bookmarkStart w:id="1465" w:name="_Toc53173090"/>
      <w:bookmarkStart w:id="1466" w:name="_Toc53173459"/>
      <w:bookmarkStart w:id="1467" w:name="_Toc61119454"/>
      <w:bookmarkStart w:id="1468" w:name="_Toc61119836"/>
      <w:bookmarkStart w:id="1469" w:name="_Toc67925886"/>
      <w:bookmarkStart w:id="1470" w:name="_Toc75273524"/>
      <w:bookmarkStart w:id="1471" w:name="_Toc76510424"/>
      <w:bookmarkStart w:id="1472" w:name="_Toc83129578"/>
      <w:r w:rsidRPr="00C04A08">
        <w:t>6.2A.1</w:t>
      </w:r>
      <w:r w:rsidRPr="00C04A08">
        <w:tab/>
        <w:t>UE maximum output power for CA</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7B74D037"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4B64C02C" w14:textId="77777777"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732D2AED" w14:textId="77777777" w:rsidR="00842EF7" w:rsidRPr="00C04A08" w:rsidRDefault="00842EF7" w:rsidP="00842EF7">
      <w:r w:rsidRPr="00C04A08">
        <w:t>Power class 3 is default power class.</w:t>
      </w:r>
    </w:p>
    <w:p w14:paraId="26D4C939" w14:textId="77777777" w:rsidR="00842EF7" w:rsidRPr="00C04A08" w:rsidRDefault="00842EF7" w:rsidP="00842EF7">
      <w:pPr>
        <w:pStyle w:val="Heading3"/>
      </w:pPr>
      <w:bookmarkStart w:id="1473" w:name="_Toc21340784"/>
      <w:bookmarkStart w:id="1474" w:name="_Toc29805231"/>
      <w:bookmarkStart w:id="1475" w:name="_Toc36456440"/>
      <w:bookmarkStart w:id="1476" w:name="_Toc36469538"/>
      <w:bookmarkStart w:id="1477" w:name="_Toc37253947"/>
      <w:bookmarkStart w:id="1478" w:name="_Toc37322804"/>
      <w:bookmarkStart w:id="1479" w:name="_Toc37324210"/>
      <w:bookmarkStart w:id="1480" w:name="_Toc45889733"/>
      <w:bookmarkStart w:id="1481" w:name="_Toc52196388"/>
      <w:bookmarkStart w:id="1482" w:name="_Toc52197368"/>
      <w:bookmarkStart w:id="1483" w:name="_Toc53173091"/>
      <w:bookmarkStart w:id="1484" w:name="_Toc53173460"/>
      <w:bookmarkStart w:id="1485" w:name="_Toc61119455"/>
      <w:bookmarkStart w:id="1486" w:name="_Toc61119837"/>
      <w:bookmarkStart w:id="1487" w:name="_Toc67925887"/>
      <w:bookmarkStart w:id="1488" w:name="_Toc75273525"/>
      <w:bookmarkStart w:id="1489" w:name="_Toc76510425"/>
      <w:bookmarkStart w:id="1490" w:name="_Toc83129579"/>
      <w:bookmarkStart w:id="1491" w:name="_Hlk528843083"/>
      <w:r w:rsidRPr="00C04A08">
        <w:t>6.2A.2</w:t>
      </w:r>
      <w:r w:rsidRPr="00C04A08">
        <w:tab/>
        <w:t>UE maximum output power reduction for CA</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C3864C0" w14:textId="77777777" w:rsidR="00842EF7" w:rsidRPr="00C04A08" w:rsidRDefault="00842EF7" w:rsidP="00842EF7">
      <w:pPr>
        <w:pStyle w:val="Heading4"/>
      </w:pPr>
      <w:bookmarkStart w:id="1492" w:name="_Toc21340785"/>
      <w:bookmarkStart w:id="1493" w:name="_Toc29805232"/>
      <w:bookmarkStart w:id="1494" w:name="_Toc36456441"/>
      <w:bookmarkStart w:id="1495" w:name="_Toc36469539"/>
      <w:bookmarkStart w:id="1496" w:name="_Toc37253948"/>
      <w:bookmarkStart w:id="1497" w:name="_Toc37322805"/>
      <w:bookmarkStart w:id="1498" w:name="_Toc37324211"/>
      <w:bookmarkStart w:id="1499" w:name="_Toc45889734"/>
      <w:bookmarkStart w:id="1500" w:name="_Toc52196389"/>
      <w:bookmarkStart w:id="1501" w:name="_Toc52197369"/>
      <w:bookmarkStart w:id="1502" w:name="_Toc53173092"/>
      <w:bookmarkStart w:id="1503" w:name="_Toc53173461"/>
      <w:bookmarkStart w:id="1504" w:name="_Toc61119456"/>
      <w:bookmarkStart w:id="1505" w:name="_Toc61119838"/>
      <w:bookmarkStart w:id="1506" w:name="_Toc67925888"/>
      <w:bookmarkStart w:id="1507" w:name="_Toc75273526"/>
      <w:bookmarkStart w:id="1508" w:name="_Toc76510426"/>
      <w:bookmarkStart w:id="1509" w:name="_Toc83129580"/>
      <w:r w:rsidRPr="00C04A08">
        <w:t>6.2A.2.1</w:t>
      </w:r>
      <w:r w:rsidRPr="00C04A08">
        <w:tab/>
        <w:t>General</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0AAFC19B" w14:textId="77777777" w:rsidR="00254D08" w:rsidRPr="00C04A08" w:rsidRDefault="00254D08" w:rsidP="00254D08">
      <w:pPr>
        <w:pStyle w:val="B10"/>
        <w:rPr>
          <w:rFonts w:eastAsia="Malgun Gothic"/>
        </w:rPr>
      </w:pPr>
      <w:bookmarkStart w:id="1510" w:name="_Toc21340786"/>
      <w:bookmarkStart w:id="1511" w:name="_Toc29805233"/>
      <w:bookmarkStart w:id="1512" w:name="_Toc36456442"/>
      <w:bookmarkStart w:id="1513" w:name="_Toc36469540"/>
      <w:bookmarkStart w:id="1514" w:name="_Toc37253949"/>
      <w:bookmarkStart w:id="1515" w:name="_Toc37322806"/>
      <w:bookmarkStart w:id="1516" w:name="_Toc37324212"/>
      <w:bookmarkStart w:id="1517"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1518" w:name="_Toc52196390"/>
      <w:bookmarkStart w:id="1519" w:name="_Toc52197370"/>
      <w:bookmarkStart w:id="1520" w:name="_Toc53173093"/>
      <w:bookmarkStart w:id="1521" w:name="_Toc53173462"/>
      <w:bookmarkStart w:id="1522" w:name="_Toc61119457"/>
      <w:bookmarkStart w:id="1523" w:name="_Toc61119839"/>
      <w:bookmarkStart w:id="1524" w:name="_Toc67925889"/>
      <w:bookmarkStart w:id="1525" w:name="_Toc75273527"/>
      <w:bookmarkStart w:id="1526" w:name="_Toc76510427"/>
      <w:bookmarkStart w:id="1527" w:name="_Toc83129581"/>
      <w:r w:rsidRPr="00C04A08">
        <w:t>6.2A.2.2</w:t>
      </w:r>
      <w:r w:rsidRPr="00C04A08">
        <w:tab/>
        <w:t>Maximum output power reduction for power class 1</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r w:rsidRPr="00C04A08">
        <w:t xml:space="preserve"> </w:t>
      </w:r>
    </w:p>
    <w:p w14:paraId="6192A631" w14:textId="77777777" w:rsidR="00254D08" w:rsidRPr="00C04A08" w:rsidRDefault="00254D08" w:rsidP="0013282A">
      <w:pPr>
        <w:pStyle w:val="Heading5"/>
      </w:pPr>
      <w:bookmarkStart w:id="1528" w:name="_Toc52196391"/>
      <w:bookmarkStart w:id="1529" w:name="_Toc52197371"/>
      <w:bookmarkStart w:id="1530" w:name="_Toc53173094"/>
      <w:bookmarkStart w:id="1531" w:name="_Toc53173463"/>
      <w:bookmarkStart w:id="1532" w:name="_Toc61119458"/>
      <w:bookmarkStart w:id="1533" w:name="_Toc61119840"/>
      <w:bookmarkStart w:id="1534" w:name="_Toc67925890"/>
      <w:bookmarkStart w:id="1535" w:name="_Toc75273528"/>
      <w:bookmarkStart w:id="1536" w:name="_Toc76510428"/>
      <w:bookmarkStart w:id="1537" w:name="_Toc83129582"/>
      <w:r w:rsidRPr="00C04A08">
        <w:t>6.2A.2.2.1</w:t>
      </w:r>
      <w:r w:rsidRPr="00C04A08">
        <w:tab/>
        <w:t>Maximum output power reduction for power class 1 intra-band contiguous UL CA</w:t>
      </w:r>
      <w:bookmarkEnd w:id="1528"/>
      <w:bookmarkEnd w:id="1529"/>
      <w:bookmarkEnd w:id="1530"/>
      <w:bookmarkEnd w:id="1531"/>
      <w:bookmarkEnd w:id="1532"/>
      <w:bookmarkEnd w:id="1533"/>
      <w:bookmarkEnd w:id="1534"/>
      <w:bookmarkEnd w:id="1535"/>
      <w:bookmarkEnd w:id="1536"/>
      <w:bookmarkEnd w:id="1537"/>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44BA8BCD" w14:textId="77777777"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43922146"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BD105F"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BD105F" w:rsidRPr="00C04A08" w:rsidRDefault="00BD105F" w:rsidP="00BD105F">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BD105F" w:rsidRPr="00C04A08" w:rsidRDefault="00BD105F" w:rsidP="00BD105F">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BD105F" w:rsidRPr="00C04A08" w:rsidRDefault="00BD105F" w:rsidP="00BD105F">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77777777" w:rsidR="00BD105F" w:rsidRPr="00C04A08" w:rsidRDefault="00BD105F" w:rsidP="00BD105F">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3ECD75B" w14:textId="77777777" w:rsidR="00BD105F" w:rsidRPr="00C04A08" w:rsidRDefault="00BD105F" w:rsidP="00BD105F">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BD105F" w:rsidRPr="00C04A08" w:rsidRDefault="00BD105F" w:rsidP="00BD105F">
            <w:pPr>
              <w:pStyle w:val="TAC"/>
            </w:pPr>
            <w:r w:rsidRPr="00C04A08">
              <w:rPr>
                <w:rFonts w:cs="Arial"/>
                <w:szCs w:val="18"/>
                <w:lang w:val="en-US"/>
              </w:rPr>
              <w:t>≤ 8.7</w:t>
            </w:r>
          </w:p>
        </w:tc>
      </w:tr>
      <w:tr w:rsidR="00BD105F"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BD105F" w:rsidRPr="00C04A08" w:rsidRDefault="00BD105F" w:rsidP="00BD105F">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77777777" w:rsidR="00BD105F" w:rsidRPr="00C04A08" w:rsidRDefault="00BD105F" w:rsidP="00BD105F">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14CACDF3" w14:textId="77777777" w:rsidR="00BD105F" w:rsidRPr="00C04A08" w:rsidRDefault="00BD105F" w:rsidP="00BD105F">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BD105F" w:rsidRPr="00C04A08" w:rsidRDefault="00BD105F" w:rsidP="00BD105F">
            <w:pPr>
              <w:pStyle w:val="TAC"/>
            </w:pPr>
            <w:r w:rsidRPr="00C04A08">
              <w:rPr>
                <w:rFonts w:cs="Arial"/>
                <w:szCs w:val="18"/>
                <w:lang w:val="en-US"/>
              </w:rPr>
              <w:t>≤ 9.7</w:t>
            </w:r>
          </w:p>
        </w:tc>
      </w:tr>
      <w:tr w:rsidR="00BD105F"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77777777" w:rsidR="00BD105F" w:rsidRPr="00C04A08" w:rsidRDefault="00BD105F" w:rsidP="00BD105F">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BD105F" w:rsidRPr="00C04A08" w:rsidRDefault="00BD105F" w:rsidP="00BD105F">
            <w:pPr>
              <w:pStyle w:val="TAC"/>
            </w:pPr>
            <w:r w:rsidRPr="00C04A08">
              <w:rPr>
                <w:rFonts w:cs="Arial"/>
                <w:szCs w:val="18"/>
                <w:lang w:val="en-US"/>
              </w:rPr>
              <w:t>≤ 9.7</w:t>
            </w:r>
          </w:p>
        </w:tc>
      </w:tr>
      <w:tr w:rsidR="00BD105F"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BD105F" w:rsidRPr="00C04A08" w:rsidRDefault="00BD105F" w:rsidP="00BD105F">
            <w:pPr>
              <w:pStyle w:val="TAC"/>
            </w:pPr>
            <w:r w:rsidRPr="00C04A08">
              <w:rPr>
                <w:rFonts w:cs="Arial"/>
                <w:szCs w:val="18"/>
                <w:lang w:val="en-US"/>
              </w:rPr>
              <w:t>≤ 11.7</w:t>
            </w:r>
          </w:p>
        </w:tc>
      </w:tr>
      <w:tr w:rsidR="00BD105F"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BD105F" w:rsidRPr="00C04A08" w:rsidRDefault="00BD105F" w:rsidP="00BD105F">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BD105F" w:rsidRPr="00C04A08" w:rsidRDefault="00BD105F" w:rsidP="00BD105F">
            <w:pPr>
              <w:pStyle w:val="TAC"/>
            </w:pPr>
            <w:r w:rsidRPr="00C04A08">
              <w:rPr>
                <w:rFonts w:cs="Arial"/>
                <w:szCs w:val="18"/>
                <w:lang w:val="en-US"/>
              </w:rPr>
              <w:t>≤ 9.7</w:t>
            </w:r>
          </w:p>
        </w:tc>
      </w:tr>
      <w:tr w:rsidR="00BD105F"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BD105F" w:rsidRPr="00C04A08" w:rsidRDefault="00BD105F" w:rsidP="00BD105F">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BD105F" w:rsidRPr="00C04A08" w:rsidRDefault="00BD105F" w:rsidP="00BD105F">
            <w:pPr>
              <w:pStyle w:val="TAC"/>
            </w:pPr>
            <w:r w:rsidRPr="00C04A08">
              <w:rPr>
                <w:rFonts w:cs="Arial"/>
                <w:szCs w:val="18"/>
                <w:lang w:val="en-US"/>
              </w:rPr>
              <w:t>≤ 9.7</w:t>
            </w:r>
          </w:p>
        </w:tc>
      </w:tr>
      <w:tr w:rsidR="00BD105F"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BD105F" w:rsidRPr="00C04A08" w:rsidRDefault="00BD105F" w:rsidP="00BD105F">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77777777" w:rsidR="00842EF7" w:rsidRPr="00C04A08" w:rsidRDefault="00842EF7"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1538" w:name="_Toc52196392"/>
      <w:bookmarkStart w:id="1539" w:name="_Toc52197372"/>
      <w:bookmarkStart w:id="1540" w:name="_Toc53173095"/>
      <w:bookmarkStart w:id="1541" w:name="_Toc53173464"/>
      <w:bookmarkStart w:id="1542" w:name="_Toc61119459"/>
      <w:bookmarkStart w:id="1543" w:name="_Toc61119841"/>
      <w:bookmarkStart w:id="1544" w:name="_Toc67925891"/>
      <w:bookmarkStart w:id="1545" w:name="_Toc75273529"/>
      <w:bookmarkStart w:id="1546" w:name="_Toc76510429"/>
      <w:bookmarkStart w:id="1547" w:name="_Toc83129583"/>
      <w:bookmarkStart w:id="1548" w:name="_Toc21340787"/>
      <w:bookmarkStart w:id="1549" w:name="_Toc29805234"/>
      <w:bookmarkStart w:id="1550" w:name="_Toc36456443"/>
      <w:bookmarkStart w:id="1551" w:name="_Toc36469541"/>
      <w:bookmarkStart w:id="1552" w:name="_Toc37253950"/>
      <w:bookmarkStart w:id="1553" w:name="_Toc37322807"/>
      <w:bookmarkStart w:id="1554" w:name="_Toc37324213"/>
      <w:bookmarkStart w:id="1555" w:name="_Toc45889736"/>
      <w:r w:rsidRPr="00C04A08">
        <w:t>6.2A.2.2.2</w:t>
      </w:r>
      <w:r w:rsidRPr="00C04A08">
        <w:tab/>
        <w:t>Maximum output power reduction for power class 1 intra-band non-contiguous UL CA</w:t>
      </w:r>
      <w:bookmarkEnd w:id="1538"/>
      <w:bookmarkEnd w:id="1539"/>
      <w:bookmarkEnd w:id="1540"/>
      <w:bookmarkEnd w:id="1541"/>
      <w:bookmarkEnd w:id="1542"/>
      <w:bookmarkEnd w:id="1543"/>
      <w:bookmarkEnd w:id="1544"/>
      <w:bookmarkEnd w:id="1545"/>
      <w:bookmarkEnd w:id="1546"/>
      <w:bookmarkEnd w:id="1547"/>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77777777" w:rsidR="00E4700A" w:rsidRPr="00C04A08" w:rsidRDefault="00E4700A" w:rsidP="00E4700A">
      <w:pPr>
        <w:rPr>
          <w:rFonts w:eastAsia="Malgun Gothic"/>
        </w:rPr>
      </w:pPr>
    </w:p>
    <w:p w14:paraId="0A6D9AEA" w14:textId="77777777" w:rsidR="00842EF7" w:rsidRPr="00C04A08" w:rsidRDefault="00842EF7" w:rsidP="00842EF7">
      <w:pPr>
        <w:pStyle w:val="Heading4"/>
      </w:pPr>
      <w:bookmarkStart w:id="1556" w:name="_Toc52196393"/>
      <w:bookmarkStart w:id="1557" w:name="_Toc52197373"/>
      <w:bookmarkStart w:id="1558" w:name="_Toc53173096"/>
      <w:bookmarkStart w:id="1559" w:name="_Toc53173465"/>
      <w:bookmarkStart w:id="1560" w:name="_Toc61119460"/>
      <w:bookmarkStart w:id="1561" w:name="_Toc61119842"/>
      <w:bookmarkStart w:id="1562" w:name="_Toc67925892"/>
      <w:bookmarkStart w:id="1563" w:name="_Toc75273530"/>
      <w:bookmarkStart w:id="1564" w:name="_Toc76510430"/>
      <w:bookmarkStart w:id="1565" w:name="_Toc83129584"/>
      <w:r w:rsidRPr="00C04A08">
        <w:t>6.2A.2.3</w:t>
      </w:r>
      <w:r w:rsidRPr="00C04A08">
        <w:tab/>
        <w:t>Maximum output power reduction for power class 2</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1566" w:name="_Toc21340788"/>
      <w:bookmarkStart w:id="1567" w:name="_Toc29805235"/>
      <w:bookmarkStart w:id="1568" w:name="_Toc36456444"/>
      <w:bookmarkStart w:id="1569" w:name="_Toc36469542"/>
      <w:bookmarkStart w:id="1570" w:name="_Toc37253951"/>
      <w:bookmarkStart w:id="1571" w:name="_Toc37322808"/>
      <w:bookmarkStart w:id="1572" w:name="_Toc37324214"/>
      <w:bookmarkStart w:id="1573" w:name="_Toc45889737"/>
      <w:bookmarkStart w:id="1574" w:name="_Toc52196394"/>
      <w:bookmarkStart w:id="1575" w:name="_Toc52197374"/>
      <w:bookmarkStart w:id="1576" w:name="_Toc53173097"/>
      <w:bookmarkStart w:id="1577" w:name="_Toc53173466"/>
      <w:bookmarkStart w:id="1578" w:name="_Toc61119461"/>
      <w:bookmarkStart w:id="1579" w:name="_Toc61119843"/>
      <w:bookmarkStart w:id="1580" w:name="_Toc67925893"/>
      <w:bookmarkStart w:id="1581" w:name="_Toc75273531"/>
      <w:bookmarkStart w:id="1582" w:name="_Toc76510431"/>
      <w:bookmarkStart w:id="1583" w:name="_Toc83129585"/>
      <w:r w:rsidRPr="00C04A08">
        <w:t>6.2A.2.4</w:t>
      </w:r>
      <w:r w:rsidRPr="00C04A08">
        <w:tab/>
        <w:t>Maximum output power reduction for power class 3</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2DEDD076" w14:textId="77777777" w:rsidR="00E4700A" w:rsidRPr="00C04A08" w:rsidRDefault="00E4700A" w:rsidP="0013282A">
      <w:pPr>
        <w:pStyle w:val="Heading5"/>
        <w:rPr>
          <w:rFonts w:eastAsia="Malgun Gothic"/>
          <w:sz w:val="24"/>
        </w:rPr>
      </w:pPr>
      <w:bookmarkStart w:id="1584" w:name="_Toc52196395"/>
      <w:bookmarkStart w:id="1585" w:name="_Toc52197375"/>
      <w:bookmarkStart w:id="1586" w:name="_Toc53173098"/>
      <w:bookmarkStart w:id="1587" w:name="_Toc53173467"/>
      <w:bookmarkStart w:id="1588" w:name="_Toc61119462"/>
      <w:bookmarkStart w:id="1589" w:name="_Toc61119844"/>
      <w:bookmarkStart w:id="1590" w:name="_Toc67925894"/>
      <w:bookmarkStart w:id="1591" w:name="_Toc75273532"/>
      <w:bookmarkStart w:id="1592" w:name="_Toc76510432"/>
      <w:bookmarkStart w:id="1593" w:name="_Toc83129586"/>
      <w:r w:rsidRPr="00C04A08">
        <w:t>6.2A.2.4.1</w:t>
      </w:r>
      <w:r w:rsidRPr="00C04A08">
        <w:tab/>
        <w:t>Maximum output power reduction for power class 3 intra-band contiguous CA</w:t>
      </w:r>
      <w:bookmarkEnd w:id="1584"/>
      <w:bookmarkEnd w:id="1585"/>
      <w:bookmarkEnd w:id="1586"/>
      <w:bookmarkEnd w:id="1587"/>
      <w:bookmarkEnd w:id="1588"/>
      <w:bookmarkEnd w:id="1589"/>
      <w:bookmarkEnd w:id="1590"/>
      <w:bookmarkEnd w:id="1591"/>
      <w:bookmarkEnd w:id="1592"/>
      <w:bookmarkEnd w:id="1593"/>
    </w:p>
    <w:p w14:paraId="1762F891" w14:textId="77777777"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4AE680E8"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3F571BA2" w14:textId="77777777" w:rsidTr="00BD105F">
        <w:trPr>
          <w:trHeight w:val="187"/>
          <w:jc w:val="center"/>
        </w:trPr>
        <w:tc>
          <w:tcPr>
            <w:tcW w:w="1669" w:type="dxa"/>
            <w:tcBorders>
              <w:bottom w:val="nil"/>
            </w:tcBorders>
            <w:shd w:val="clear" w:color="auto" w:fill="auto"/>
            <w:vAlign w:val="center"/>
          </w:tcPr>
          <w:p w14:paraId="36A7DF46" w14:textId="77777777" w:rsidR="00BD105F" w:rsidRPr="00C04A08" w:rsidRDefault="00BD105F" w:rsidP="00BD105F">
            <w:pPr>
              <w:pStyle w:val="TAC"/>
            </w:pPr>
            <w:r w:rsidRPr="00C04A08">
              <w:t>DFT-s-OFDM</w:t>
            </w:r>
          </w:p>
        </w:tc>
        <w:tc>
          <w:tcPr>
            <w:tcW w:w="1655" w:type="dxa"/>
            <w:shd w:val="clear" w:color="auto" w:fill="auto"/>
          </w:tcPr>
          <w:p w14:paraId="612D59AB" w14:textId="77777777" w:rsidR="00BD105F" w:rsidRPr="00C04A08" w:rsidRDefault="00BD105F" w:rsidP="00BD105F">
            <w:pPr>
              <w:pStyle w:val="TAC"/>
            </w:pPr>
            <w:r w:rsidRPr="00C04A08">
              <w:t>Pi/2 BPSK</w:t>
            </w:r>
          </w:p>
        </w:tc>
        <w:tc>
          <w:tcPr>
            <w:tcW w:w="1774" w:type="dxa"/>
            <w:shd w:val="clear" w:color="auto" w:fill="auto"/>
          </w:tcPr>
          <w:p w14:paraId="23D5DBC6" w14:textId="77777777" w:rsidR="00BD105F" w:rsidRPr="00C04A08" w:rsidRDefault="00BD105F" w:rsidP="00BD105F">
            <w:pPr>
              <w:pStyle w:val="TAC"/>
            </w:pPr>
            <w:r w:rsidRPr="00C04A08">
              <w:t>≤ 5.0</w:t>
            </w:r>
            <w:r w:rsidRPr="00C04A08">
              <w:rPr>
                <w:vertAlign w:val="superscript"/>
              </w:rPr>
              <w:t>1</w:t>
            </w:r>
          </w:p>
        </w:tc>
        <w:tc>
          <w:tcPr>
            <w:tcW w:w="1540" w:type="dxa"/>
          </w:tcPr>
          <w:p w14:paraId="5E5D0EEC" w14:textId="77777777" w:rsidR="00BD105F" w:rsidRPr="00C04A08" w:rsidRDefault="00BD105F" w:rsidP="00BD105F">
            <w:pPr>
              <w:pStyle w:val="TAC"/>
            </w:pPr>
            <w:r w:rsidRPr="00C04A08">
              <w:t>≤ 7.7</w:t>
            </w:r>
            <w:r w:rsidRPr="00C04A08">
              <w:rPr>
                <w:vertAlign w:val="superscript"/>
              </w:rPr>
              <w:t>1</w:t>
            </w:r>
          </w:p>
        </w:tc>
        <w:tc>
          <w:tcPr>
            <w:tcW w:w="1555" w:type="dxa"/>
          </w:tcPr>
          <w:p w14:paraId="33126554" w14:textId="77777777" w:rsidR="00BD105F" w:rsidRPr="00C04A08" w:rsidRDefault="00BD105F" w:rsidP="00BD105F">
            <w:pPr>
              <w:pStyle w:val="TAC"/>
            </w:pPr>
            <w:r w:rsidRPr="00C04A08">
              <w:t>≤ [8.2]</w:t>
            </w:r>
          </w:p>
        </w:tc>
        <w:tc>
          <w:tcPr>
            <w:tcW w:w="1438" w:type="dxa"/>
          </w:tcPr>
          <w:p w14:paraId="63C60913" w14:textId="77777777" w:rsidR="00BD105F" w:rsidRPr="00C04A08" w:rsidRDefault="00BD105F" w:rsidP="00BD105F">
            <w:pPr>
              <w:pStyle w:val="TAC"/>
            </w:pPr>
            <w:r w:rsidRPr="00C04A08">
              <w:rPr>
                <w:rFonts w:cs="Arial"/>
                <w:szCs w:val="18"/>
                <w:lang w:val="en-US"/>
              </w:rPr>
              <w:t>≤ 8.7</w:t>
            </w:r>
          </w:p>
        </w:tc>
      </w:tr>
      <w:tr w:rsidR="00BD105F" w:rsidRPr="00C04A08" w14:paraId="21DAB029" w14:textId="77777777" w:rsidTr="00BD105F">
        <w:trPr>
          <w:trHeight w:val="187"/>
          <w:jc w:val="center"/>
        </w:trPr>
        <w:tc>
          <w:tcPr>
            <w:tcW w:w="1669" w:type="dxa"/>
            <w:tcBorders>
              <w:top w:val="nil"/>
              <w:bottom w:val="nil"/>
            </w:tcBorders>
            <w:shd w:val="clear" w:color="auto" w:fill="auto"/>
            <w:vAlign w:val="center"/>
          </w:tcPr>
          <w:p w14:paraId="0BCBE7C0" w14:textId="77777777" w:rsidR="00BD105F" w:rsidRPr="00C04A08" w:rsidRDefault="00BD105F" w:rsidP="00BD105F">
            <w:pPr>
              <w:pStyle w:val="TAC"/>
            </w:pPr>
          </w:p>
        </w:tc>
        <w:tc>
          <w:tcPr>
            <w:tcW w:w="1655" w:type="dxa"/>
            <w:shd w:val="clear" w:color="auto" w:fill="auto"/>
          </w:tcPr>
          <w:p w14:paraId="288678AF" w14:textId="77777777" w:rsidR="00BD105F" w:rsidRPr="00C04A08" w:rsidRDefault="00BD105F" w:rsidP="00BD105F">
            <w:pPr>
              <w:pStyle w:val="TAC"/>
            </w:pPr>
            <w:r w:rsidRPr="00C04A08">
              <w:t>QPSK</w:t>
            </w:r>
          </w:p>
        </w:tc>
        <w:tc>
          <w:tcPr>
            <w:tcW w:w="1774" w:type="dxa"/>
            <w:shd w:val="clear" w:color="auto" w:fill="auto"/>
          </w:tcPr>
          <w:p w14:paraId="49D09370" w14:textId="77777777" w:rsidR="00BD105F" w:rsidRPr="00C04A08" w:rsidRDefault="00BD105F" w:rsidP="00BD105F">
            <w:pPr>
              <w:pStyle w:val="TAC"/>
            </w:pPr>
            <w:r w:rsidRPr="00C04A08">
              <w:t>≤ 5.0</w:t>
            </w:r>
            <w:r w:rsidRPr="00C04A08">
              <w:rPr>
                <w:vertAlign w:val="superscript"/>
              </w:rPr>
              <w:t>1</w:t>
            </w:r>
          </w:p>
        </w:tc>
        <w:tc>
          <w:tcPr>
            <w:tcW w:w="1540" w:type="dxa"/>
          </w:tcPr>
          <w:p w14:paraId="61B4FC90" w14:textId="77777777" w:rsidR="00BD105F" w:rsidRPr="00C04A08" w:rsidRDefault="00BD105F" w:rsidP="00BD105F">
            <w:pPr>
              <w:pStyle w:val="TAC"/>
            </w:pPr>
            <w:r w:rsidRPr="00C04A08">
              <w:t>≤ 7.7</w:t>
            </w:r>
            <w:r w:rsidRPr="00C04A08">
              <w:rPr>
                <w:vertAlign w:val="superscript"/>
              </w:rPr>
              <w:t>1</w:t>
            </w:r>
          </w:p>
        </w:tc>
        <w:tc>
          <w:tcPr>
            <w:tcW w:w="1555" w:type="dxa"/>
          </w:tcPr>
          <w:p w14:paraId="774A0816" w14:textId="77777777" w:rsidR="00BD105F" w:rsidRPr="00C04A08" w:rsidRDefault="00BD105F" w:rsidP="00BD105F">
            <w:pPr>
              <w:pStyle w:val="TAC"/>
            </w:pPr>
            <w:r w:rsidRPr="00C04A08">
              <w:t>≤ [8.2]</w:t>
            </w:r>
          </w:p>
        </w:tc>
        <w:tc>
          <w:tcPr>
            <w:tcW w:w="1438" w:type="dxa"/>
          </w:tcPr>
          <w:p w14:paraId="6E2523C8" w14:textId="77777777" w:rsidR="00BD105F" w:rsidRPr="00C04A08" w:rsidRDefault="00BD105F" w:rsidP="00BD105F">
            <w:pPr>
              <w:pStyle w:val="TAC"/>
            </w:pPr>
            <w:r w:rsidRPr="00C04A08">
              <w:rPr>
                <w:rFonts w:cs="Arial"/>
                <w:szCs w:val="18"/>
                <w:lang w:val="en-US"/>
              </w:rPr>
              <w:t>≤ 9.7</w:t>
            </w:r>
          </w:p>
        </w:tc>
      </w:tr>
      <w:tr w:rsidR="00BD105F"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BD105F" w:rsidRPr="00C04A08" w:rsidRDefault="00BD105F" w:rsidP="00BD105F">
            <w:pPr>
              <w:pStyle w:val="TAC"/>
            </w:pPr>
          </w:p>
        </w:tc>
        <w:tc>
          <w:tcPr>
            <w:tcW w:w="1655" w:type="dxa"/>
            <w:shd w:val="clear" w:color="auto" w:fill="auto"/>
          </w:tcPr>
          <w:p w14:paraId="189E940B" w14:textId="77777777" w:rsidR="00BD105F" w:rsidRPr="00C04A08" w:rsidRDefault="00BD105F" w:rsidP="00BD105F">
            <w:pPr>
              <w:pStyle w:val="TAC"/>
            </w:pPr>
            <w:r w:rsidRPr="00C04A08">
              <w:t>16 QAM</w:t>
            </w:r>
          </w:p>
        </w:tc>
        <w:tc>
          <w:tcPr>
            <w:tcW w:w="1774" w:type="dxa"/>
            <w:shd w:val="clear" w:color="auto" w:fill="auto"/>
          </w:tcPr>
          <w:p w14:paraId="16A2359A" w14:textId="77777777" w:rsidR="00BD105F" w:rsidRPr="00C04A08" w:rsidRDefault="00BD105F" w:rsidP="00BD105F">
            <w:pPr>
              <w:pStyle w:val="TAC"/>
            </w:pPr>
            <w:r w:rsidRPr="00C04A08">
              <w:t>≤ 6.5</w:t>
            </w:r>
          </w:p>
        </w:tc>
        <w:tc>
          <w:tcPr>
            <w:tcW w:w="1540" w:type="dxa"/>
          </w:tcPr>
          <w:p w14:paraId="67EF12FC" w14:textId="77777777" w:rsidR="00BD105F" w:rsidRPr="00C04A08" w:rsidRDefault="00BD105F" w:rsidP="00BD105F">
            <w:pPr>
              <w:pStyle w:val="TAC"/>
            </w:pPr>
            <w:r w:rsidRPr="00C04A08">
              <w:t>≤ 8.7</w:t>
            </w:r>
          </w:p>
        </w:tc>
        <w:tc>
          <w:tcPr>
            <w:tcW w:w="1555" w:type="dxa"/>
          </w:tcPr>
          <w:p w14:paraId="59B836AC" w14:textId="77777777" w:rsidR="00BD105F" w:rsidRPr="00C04A08" w:rsidRDefault="00BD105F" w:rsidP="00BD105F">
            <w:pPr>
              <w:pStyle w:val="TAC"/>
            </w:pPr>
            <w:r w:rsidRPr="00C04A08">
              <w:t>≤ [9.3]</w:t>
            </w:r>
          </w:p>
        </w:tc>
        <w:tc>
          <w:tcPr>
            <w:tcW w:w="1438" w:type="dxa"/>
          </w:tcPr>
          <w:p w14:paraId="0B163842" w14:textId="77777777" w:rsidR="00BD105F" w:rsidRPr="00C04A08" w:rsidRDefault="00BD105F" w:rsidP="00BD105F">
            <w:pPr>
              <w:pStyle w:val="TAC"/>
            </w:pPr>
            <w:r w:rsidRPr="00C04A08">
              <w:rPr>
                <w:rFonts w:cs="Arial"/>
                <w:szCs w:val="18"/>
                <w:lang w:val="en-US"/>
              </w:rPr>
              <w:t>≤ 9.7</w:t>
            </w:r>
          </w:p>
        </w:tc>
      </w:tr>
      <w:tr w:rsidR="00BD105F"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BD105F" w:rsidRPr="00C04A08" w:rsidRDefault="00BD105F" w:rsidP="00BD105F">
            <w:pPr>
              <w:pStyle w:val="TAC"/>
            </w:pPr>
          </w:p>
        </w:tc>
        <w:tc>
          <w:tcPr>
            <w:tcW w:w="1655" w:type="dxa"/>
            <w:shd w:val="clear" w:color="auto" w:fill="auto"/>
          </w:tcPr>
          <w:p w14:paraId="2590EACD" w14:textId="77777777" w:rsidR="00BD105F" w:rsidRPr="00C04A08" w:rsidRDefault="00BD105F" w:rsidP="00BD105F">
            <w:pPr>
              <w:pStyle w:val="TAC"/>
            </w:pPr>
            <w:r w:rsidRPr="00C04A08">
              <w:t>64 QAM</w:t>
            </w:r>
          </w:p>
        </w:tc>
        <w:tc>
          <w:tcPr>
            <w:tcW w:w="1774" w:type="dxa"/>
            <w:shd w:val="clear" w:color="auto" w:fill="auto"/>
          </w:tcPr>
          <w:p w14:paraId="438C7092" w14:textId="77777777" w:rsidR="00BD105F" w:rsidRPr="00C04A08" w:rsidRDefault="00BD105F" w:rsidP="00BD105F">
            <w:pPr>
              <w:pStyle w:val="TAC"/>
            </w:pPr>
            <w:r w:rsidRPr="00C04A08">
              <w:t>≤ 9.0</w:t>
            </w:r>
          </w:p>
        </w:tc>
        <w:tc>
          <w:tcPr>
            <w:tcW w:w="1540" w:type="dxa"/>
          </w:tcPr>
          <w:p w14:paraId="7DC7706B" w14:textId="77777777" w:rsidR="00BD105F" w:rsidRPr="00C04A08" w:rsidRDefault="00BD105F" w:rsidP="00BD105F">
            <w:pPr>
              <w:pStyle w:val="TAC"/>
            </w:pPr>
            <w:r w:rsidRPr="00C04A08">
              <w:t>≤ 10.7</w:t>
            </w:r>
          </w:p>
        </w:tc>
        <w:tc>
          <w:tcPr>
            <w:tcW w:w="1555" w:type="dxa"/>
          </w:tcPr>
          <w:p w14:paraId="6730C1D7" w14:textId="77777777" w:rsidR="00BD105F" w:rsidRPr="00C04A08" w:rsidRDefault="00BD105F" w:rsidP="00BD105F">
            <w:pPr>
              <w:pStyle w:val="TAC"/>
            </w:pPr>
            <w:r w:rsidRPr="00C04A08">
              <w:t>≤ [11.2]</w:t>
            </w:r>
          </w:p>
        </w:tc>
        <w:tc>
          <w:tcPr>
            <w:tcW w:w="1438" w:type="dxa"/>
          </w:tcPr>
          <w:p w14:paraId="54893071" w14:textId="77777777" w:rsidR="00BD105F" w:rsidRPr="00C04A08" w:rsidRDefault="00BD105F" w:rsidP="00BD105F">
            <w:pPr>
              <w:pStyle w:val="TAC"/>
            </w:pPr>
            <w:r w:rsidRPr="00C04A08">
              <w:rPr>
                <w:rFonts w:cs="Arial"/>
                <w:szCs w:val="18"/>
                <w:lang w:val="en-US"/>
              </w:rPr>
              <w:t>≤ 11.7</w:t>
            </w:r>
          </w:p>
        </w:tc>
      </w:tr>
      <w:tr w:rsidR="00BD105F"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BD105F" w:rsidRPr="00C04A08" w:rsidRDefault="00BD105F" w:rsidP="00BD105F">
            <w:pPr>
              <w:pStyle w:val="TAC"/>
            </w:pPr>
            <w:r w:rsidRPr="00C04A08">
              <w:t>CP-OFDM</w:t>
            </w:r>
          </w:p>
        </w:tc>
        <w:tc>
          <w:tcPr>
            <w:tcW w:w="1655" w:type="dxa"/>
            <w:shd w:val="clear" w:color="auto" w:fill="auto"/>
          </w:tcPr>
          <w:p w14:paraId="74F47A61" w14:textId="77777777" w:rsidR="00BD105F" w:rsidRPr="00C04A08" w:rsidRDefault="00BD105F" w:rsidP="00BD105F">
            <w:pPr>
              <w:pStyle w:val="TAC"/>
            </w:pPr>
            <w:r w:rsidRPr="00C04A08">
              <w:t>QPSK</w:t>
            </w:r>
          </w:p>
        </w:tc>
        <w:tc>
          <w:tcPr>
            <w:tcW w:w="1774" w:type="dxa"/>
            <w:shd w:val="clear" w:color="auto" w:fill="auto"/>
          </w:tcPr>
          <w:p w14:paraId="6207D3A5" w14:textId="77777777" w:rsidR="00BD105F" w:rsidRPr="00C04A08" w:rsidRDefault="00BD105F" w:rsidP="00BD105F">
            <w:pPr>
              <w:pStyle w:val="TAC"/>
            </w:pPr>
            <w:r w:rsidRPr="00C04A08">
              <w:t>≤ 5.0</w:t>
            </w:r>
          </w:p>
        </w:tc>
        <w:tc>
          <w:tcPr>
            <w:tcW w:w="1540" w:type="dxa"/>
          </w:tcPr>
          <w:p w14:paraId="614F5D3F" w14:textId="77777777" w:rsidR="00BD105F" w:rsidRPr="00C04A08" w:rsidRDefault="00BD105F" w:rsidP="00BD105F">
            <w:pPr>
              <w:pStyle w:val="TAC"/>
            </w:pPr>
            <w:r w:rsidRPr="00C04A08">
              <w:t>≤ 7.5</w:t>
            </w:r>
          </w:p>
        </w:tc>
        <w:tc>
          <w:tcPr>
            <w:tcW w:w="1555" w:type="dxa"/>
          </w:tcPr>
          <w:p w14:paraId="3CB920D7" w14:textId="77777777" w:rsidR="00BD105F" w:rsidRPr="00C04A08" w:rsidRDefault="00BD105F" w:rsidP="00BD105F">
            <w:pPr>
              <w:pStyle w:val="TAC"/>
            </w:pPr>
            <w:r w:rsidRPr="00C04A08">
              <w:t>≤ [8.0]</w:t>
            </w:r>
          </w:p>
        </w:tc>
        <w:tc>
          <w:tcPr>
            <w:tcW w:w="1438" w:type="dxa"/>
          </w:tcPr>
          <w:p w14:paraId="252DA19D" w14:textId="77777777" w:rsidR="00BD105F" w:rsidRPr="00C04A08" w:rsidRDefault="00BD105F" w:rsidP="00BD105F">
            <w:pPr>
              <w:pStyle w:val="TAC"/>
            </w:pPr>
            <w:r w:rsidRPr="00C04A08">
              <w:rPr>
                <w:rFonts w:cs="Arial"/>
                <w:szCs w:val="18"/>
                <w:lang w:val="en-US"/>
              </w:rPr>
              <w:t>≤ 9.7</w:t>
            </w:r>
          </w:p>
        </w:tc>
      </w:tr>
      <w:tr w:rsidR="00BD105F"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BD105F" w:rsidRPr="00C04A08" w:rsidRDefault="00BD105F" w:rsidP="00BD105F">
            <w:pPr>
              <w:pStyle w:val="TAC"/>
            </w:pPr>
          </w:p>
        </w:tc>
        <w:tc>
          <w:tcPr>
            <w:tcW w:w="1655" w:type="dxa"/>
            <w:shd w:val="clear" w:color="auto" w:fill="auto"/>
          </w:tcPr>
          <w:p w14:paraId="7690791F" w14:textId="77777777" w:rsidR="00BD105F" w:rsidRPr="00C04A08" w:rsidRDefault="00BD105F" w:rsidP="00BD105F">
            <w:pPr>
              <w:pStyle w:val="TAC"/>
            </w:pPr>
            <w:r w:rsidRPr="00C04A08">
              <w:t>16 QAM</w:t>
            </w:r>
          </w:p>
        </w:tc>
        <w:tc>
          <w:tcPr>
            <w:tcW w:w="1774" w:type="dxa"/>
            <w:shd w:val="clear" w:color="auto" w:fill="auto"/>
          </w:tcPr>
          <w:p w14:paraId="1F838CD4" w14:textId="77777777" w:rsidR="00BD105F" w:rsidRPr="00C04A08" w:rsidRDefault="00BD105F" w:rsidP="00BD105F">
            <w:pPr>
              <w:pStyle w:val="TAC"/>
            </w:pPr>
            <w:r w:rsidRPr="00C04A08">
              <w:t>≤ 6.5</w:t>
            </w:r>
          </w:p>
        </w:tc>
        <w:tc>
          <w:tcPr>
            <w:tcW w:w="1540" w:type="dxa"/>
          </w:tcPr>
          <w:p w14:paraId="14BE7084" w14:textId="77777777" w:rsidR="00BD105F" w:rsidRPr="00C04A08" w:rsidRDefault="00BD105F" w:rsidP="00BD105F">
            <w:pPr>
              <w:pStyle w:val="TAC"/>
            </w:pPr>
            <w:r w:rsidRPr="00C04A08">
              <w:t>≤ 8.7</w:t>
            </w:r>
          </w:p>
        </w:tc>
        <w:tc>
          <w:tcPr>
            <w:tcW w:w="1555" w:type="dxa"/>
          </w:tcPr>
          <w:p w14:paraId="68EF4713" w14:textId="77777777" w:rsidR="00BD105F" w:rsidRPr="00C04A08" w:rsidRDefault="00BD105F" w:rsidP="00BD105F">
            <w:pPr>
              <w:pStyle w:val="TAC"/>
            </w:pPr>
            <w:r w:rsidRPr="00C04A08">
              <w:t>≤ [9.2]</w:t>
            </w:r>
          </w:p>
        </w:tc>
        <w:tc>
          <w:tcPr>
            <w:tcW w:w="1438" w:type="dxa"/>
          </w:tcPr>
          <w:p w14:paraId="3E869CE9" w14:textId="77777777" w:rsidR="00BD105F" w:rsidRPr="00C04A08" w:rsidRDefault="00BD105F" w:rsidP="00BD105F">
            <w:pPr>
              <w:pStyle w:val="TAC"/>
            </w:pPr>
            <w:r w:rsidRPr="00C04A08">
              <w:rPr>
                <w:rFonts w:cs="Arial"/>
                <w:szCs w:val="18"/>
                <w:lang w:val="en-US"/>
              </w:rPr>
              <w:t>≤ 9.7</w:t>
            </w:r>
          </w:p>
        </w:tc>
      </w:tr>
      <w:tr w:rsidR="00BD105F" w:rsidRPr="00C04A08" w14:paraId="67486898" w14:textId="77777777" w:rsidTr="00BD105F">
        <w:trPr>
          <w:trHeight w:val="187"/>
          <w:jc w:val="center"/>
        </w:trPr>
        <w:tc>
          <w:tcPr>
            <w:tcW w:w="1669" w:type="dxa"/>
            <w:tcBorders>
              <w:top w:val="nil"/>
            </w:tcBorders>
            <w:shd w:val="clear" w:color="auto" w:fill="auto"/>
          </w:tcPr>
          <w:p w14:paraId="71709F91" w14:textId="77777777" w:rsidR="00BD105F" w:rsidRPr="00C04A08" w:rsidRDefault="00BD105F" w:rsidP="00BD105F">
            <w:pPr>
              <w:pStyle w:val="TAC"/>
            </w:pPr>
          </w:p>
        </w:tc>
        <w:tc>
          <w:tcPr>
            <w:tcW w:w="1655" w:type="dxa"/>
            <w:shd w:val="clear" w:color="auto" w:fill="auto"/>
          </w:tcPr>
          <w:p w14:paraId="08A674AA" w14:textId="77777777" w:rsidR="00BD105F" w:rsidRPr="00C04A08" w:rsidRDefault="00BD105F" w:rsidP="00BD105F">
            <w:pPr>
              <w:pStyle w:val="TAC"/>
            </w:pPr>
            <w:r w:rsidRPr="00C04A08">
              <w:t>64 QAM</w:t>
            </w:r>
          </w:p>
        </w:tc>
        <w:tc>
          <w:tcPr>
            <w:tcW w:w="1774" w:type="dxa"/>
            <w:shd w:val="clear" w:color="auto" w:fill="auto"/>
          </w:tcPr>
          <w:p w14:paraId="74D66250" w14:textId="77777777" w:rsidR="00BD105F" w:rsidRPr="00C04A08" w:rsidRDefault="00BD105F" w:rsidP="00BD105F">
            <w:pPr>
              <w:pStyle w:val="TAC"/>
            </w:pPr>
            <w:r w:rsidRPr="00C04A08">
              <w:t>≤ 9.0</w:t>
            </w:r>
          </w:p>
        </w:tc>
        <w:tc>
          <w:tcPr>
            <w:tcW w:w="1540" w:type="dxa"/>
          </w:tcPr>
          <w:p w14:paraId="5F869EFB" w14:textId="77777777" w:rsidR="00BD105F" w:rsidRPr="00C04A08" w:rsidRDefault="00BD105F" w:rsidP="00BD105F">
            <w:pPr>
              <w:pStyle w:val="TAC"/>
            </w:pPr>
            <w:r w:rsidRPr="00C04A08">
              <w:t>≤ 10.7</w:t>
            </w:r>
          </w:p>
        </w:tc>
        <w:tc>
          <w:tcPr>
            <w:tcW w:w="1555" w:type="dxa"/>
          </w:tcPr>
          <w:p w14:paraId="4A8DF034" w14:textId="77777777" w:rsidR="00BD105F" w:rsidRPr="00C04A08" w:rsidRDefault="00BD105F" w:rsidP="00BD105F">
            <w:pPr>
              <w:pStyle w:val="TAC"/>
            </w:pPr>
            <w:r w:rsidRPr="00C04A08">
              <w:t>≤ [11.2]</w:t>
            </w:r>
          </w:p>
        </w:tc>
        <w:tc>
          <w:tcPr>
            <w:tcW w:w="1438" w:type="dxa"/>
          </w:tcPr>
          <w:p w14:paraId="4244DFBF" w14:textId="77777777" w:rsidR="00BD105F" w:rsidRPr="00C04A08" w:rsidRDefault="00BD105F" w:rsidP="00BD105F">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77777777" w:rsidR="00842EF7" w:rsidRPr="00C04A08" w:rsidRDefault="00842EF7"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1594" w:name="_Toc52196396"/>
      <w:bookmarkStart w:id="1595" w:name="_Toc52197376"/>
      <w:bookmarkStart w:id="1596" w:name="_Toc53173099"/>
      <w:bookmarkStart w:id="1597" w:name="_Toc53173468"/>
      <w:bookmarkStart w:id="1598" w:name="_Toc61119463"/>
      <w:bookmarkStart w:id="1599" w:name="_Toc61119845"/>
      <w:bookmarkStart w:id="1600" w:name="_Toc67925895"/>
      <w:bookmarkStart w:id="1601" w:name="_Toc75273533"/>
      <w:bookmarkStart w:id="1602" w:name="_Toc76510433"/>
      <w:bookmarkStart w:id="1603" w:name="_Toc83129587"/>
      <w:bookmarkStart w:id="1604" w:name="_Toc21340789"/>
      <w:bookmarkStart w:id="1605" w:name="_Toc29805236"/>
      <w:bookmarkStart w:id="1606" w:name="_Toc36456445"/>
      <w:bookmarkStart w:id="1607" w:name="_Toc36469543"/>
      <w:bookmarkStart w:id="1608" w:name="_Toc37253952"/>
      <w:bookmarkStart w:id="1609" w:name="_Toc37322809"/>
      <w:bookmarkStart w:id="1610" w:name="_Toc37324215"/>
      <w:bookmarkStart w:id="1611" w:name="_Toc45889738"/>
      <w:r w:rsidRPr="00C04A08">
        <w:t>6.2A.2.4.2</w:t>
      </w:r>
      <w:r w:rsidRPr="00C04A08">
        <w:tab/>
        <w:t>Maximum output power reduction for power class 3 intra-band non-contiguous CA</w:t>
      </w:r>
      <w:bookmarkEnd w:id="1594"/>
      <w:bookmarkEnd w:id="1595"/>
      <w:bookmarkEnd w:id="1596"/>
      <w:bookmarkEnd w:id="1597"/>
      <w:bookmarkEnd w:id="1598"/>
      <w:bookmarkEnd w:id="1599"/>
      <w:bookmarkEnd w:id="1600"/>
      <w:bookmarkEnd w:id="1601"/>
      <w:bookmarkEnd w:id="1602"/>
      <w:bookmarkEnd w:id="1603"/>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2D0C1EE"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77777777" w:rsidR="00E4700A" w:rsidRPr="00C04A08" w:rsidRDefault="00E4700A" w:rsidP="00E4700A">
      <w:pPr>
        <w:ind w:left="568" w:hanging="284"/>
        <w:rPr>
          <w:rFonts w:eastAsia="Malgun Gothic"/>
        </w:rPr>
      </w:pPr>
    </w:p>
    <w:p w14:paraId="412D0FEA" w14:textId="77777777" w:rsidR="00842EF7" w:rsidRPr="00C04A08" w:rsidRDefault="00842EF7" w:rsidP="0013282A">
      <w:pPr>
        <w:pStyle w:val="Heading4"/>
      </w:pPr>
      <w:bookmarkStart w:id="1612" w:name="_Toc52196397"/>
      <w:bookmarkStart w:id="1613" w:name="_Toc52197377"/>
      <w:bookmarkStart w:id="1614" w:name="_Toc53173100"/>
      <w:bookmarkStart w:id="1615" w:name="_Toc53173469"/>
      <w:bookmarkStart w:id="1616" w:name="_Toc61119464"/>
      <w:bookmarkStart w:id="1617" w:name="_Toc61119846"/>
      <w:bookmarkStart w:id="1618" w:name="_Toc67925896"/>
      <w:bookmarkStart w:id="1619" w:name="_Toc75273534"/>
      <w:bookmarkStart w:id="1620" w:name="_Toc76510434"/>
      <w:bookmarkStart w:id="1621" w:name="_Toc83129588"/>
      <w:r w:rsidRPr="00C04A08">
        <w:t>6.2A.2.5</w:t>
      </w:r>
      <w:r w:rsidRPr="00C04A08">
        <w:tab/>
        <w:t>Maximum output power reduction for power class 4</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1622" w:name="_Toc67925897"/>
      <w:bookmarkStart w:id="1623" w:name="_Toc75273535"/>
      <w:bookmarkStart w:id="1624" w:name="_Toc76510435"/>
      <w:bookmarkStart w:id="1625" w:name="_Toc83129589"/>
      <w:r w:rsidRPr="00FE760F">
        <w:t>6.2A.2.</w:t>
      </w:r>
      <w:r>
        <w:t>6</w:t>
      </w:r>
      <w:r w:rsidRPr="00FE760F">
        <w:tab/>
        <w:t>Maximum output p</w:t>
      </w:r>
      <w:r>
        <w:t>ower reduction for power class 5</w:t>
      </w:r>
      <w:bookmarkEnd w:id="1622"/>
      <w:bookmarkEnd w:id="1623"/>
      <w:bookmarkEnd w:id="1624"/>
      <w:bookmarkEnd w:id="1625"/>
      <w:r w:rsidRPr="00FE760F">
        <w:t xml:space="preserve"> </w:t>
      </w:r>
    </w:p>
    <w:p w14:paraId="2B3BB297" w14:textId="77777777" w:rsidR="00393343" w:rsidRPr="00FE760F"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2C3F078D" w14:textId="77777777" w:rsidR="00842EF7" w:rsidRPr="00C04A08" w:rsidRDefault="00842EF7" w:rsidP="00842EF7">
      <w:pPr>
        <w:pStyle w:val="Heading3"/>
      </w:pPr>
      <w:bookmarkStart w:id="1626" w:name="_Toc21340790"/>
      <w:bookmarkStart w:id="1627" w:name="_Toc29805237"/>
      <w:bookmarkStart w:id="1628" w:name="_Toc36456446"/>
      <w:bookmarkStart w:id="1629" w:name="_Toc36469544"/>
      <w:bookmarkStart w:id="1630" w:name="_Toc37253953"/>
      <w:bookmarkStart w:id="1631" w:name="_Toc37322810"/>
      <w:bookmarkStart w:id="1632" w:name="_Toc37324216"/>
      <w:bookmarkStart w:id="1633" w:name="_Toc45889739"/>
      <w:bookmarkStart w:id="1634" w:name="_Toc52196398"/>
      <w:bookmarkStart w:id="1635" w:name="_Toc52197378"/>
      <w:bookmarkStart w:id="1636" w:name="_Toc53173101"/>
      <w:bookmarkStart w:id="1637" w:name="_Toc53173470"/>
      <w:bookmarkStart w:id="1638" w:name="_Toc61119465"/>
      <w:bookmarkStart w:id="1639" w:name="_Toc61119847"/>
      <w:bookmarkStart w:id="1640" w:name="_Toc67925898"/>
      <w:bookmarkStart w:id="1641" w:name="_Toc75273536"/>
      <w:bookmarkStart w:id="1642" w:name="_Toc76510436"/>
      <w:bookmarkStart w:id="1643" w:name="_Toc83129590"/>
      <w:r w:rsidRPr="00C04A08">
        <w:t>6.2A.3</w:t>
      </w:r>
      <w:r w:rsidRPr="00C04A08">
        <w:tab/>
        <w:t>UE maximum output power with additional requirements for CA</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091164A6" w14:textId="77777777" w:rsidR="00842EF7" w:rsidRPr="00C04A08" w:rsidRDefault="00842EF7" w:rsidP="00842EF7">
      <w:pPr>
        <w:pStyle w:val="Heading4"/>
      </w:pPr>
      <w:bookmarkStart w:id="1644" w:name="_Toc21340791"/>
      <w:bookmarkStart w:id="1645" w:name="_Toc29805238"/>
      <w:bookmarkStart w:id="1646" w:name="_Toc36456447"/>
      <w:bookmarkStart w:id="1647" w:name="_Toc36469545"/>
      <w:bookmarkStart w:id="1648" w:name="_Toc37253954"/>
      <w:bookmarkStart w:id="1649" w:name="_Toc37322811"/>
      <w:bookmarkStart w:id="1650" w:name="_Toc37324217"/>
      <w:bookmarkStart w:id="1651" w:name="_Toc45889740"/>
      <w:bookmarkStart w:id="1652" w:name="_Toc52196399"/>
      <w:bookmarkStart w:id="1653" w:name="_Toc52197379"/>
      <w:bookmarkStart w:id="1654" w:name="_Toc53173102"/>
      <w:bookmarkStart w:id="1655" w:name="_Toc53173471"/>
      <w:bookmarkStart w:id="1656" w:name="_Toc61119466"/>
      <w:bookmarkStart w:id="1657" w:name="_Toc61119848"/>
      <w:bookmarkStart w:id="1658" w:name="_Toc67925899"/>
      <w:bookmarkStart w:id="1659" w:name="_Toc75273537"/>
      <w:bookmarkStart w:id="1660" w:name="_Toc76510437"/>
      <w:bookmarkStart w:id="1661" w:name="_Toc83129591"/>
      <w:r w:rsidRPr="00C04A08">
        <w:t>6.2A.3.1</w:t>
      </w:r>
      <w:r w:rsidRPr="00C04A08">
        <w:tab/>
        <w:t>General</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1662" w:name="_Toc21340792"/>
      <w:bookmarkStart w:id="1663" w:name="_Toc29805239"/>
      <w:bookmarkStart w:id="1664" w:name="_Toc36456448"/>
      <w:bookmarkStart w:id="1665" w:name="_Toc36469546"/>
      <w:bookmarkStart w:id="1666" w:name="_Toc37253955"/>
      <w:bookmarkStart w:id="1667" w:name="_Toc37322812"/>
      <w:bookmarkStart w:id="1668" w:name="_Toc37324218"/>
      <w:bookmarkStart w:id="1669" w:name="_Toc45889741"/>
      <w:bookmarkStart w:id="1670" w:name="_Toc52196400"/>
      <w:bookmarkStart w:id="1671" w:name="_Toc52197380"/>
      <w:bookmarkStart w:id="1672" w:name="_Toc53173103"/>
      <w:bookmarkStart w:id="1673" w:name="_Toc53173472"/>
      <w:bookmarkStart w:id="1674" w:name="_Toc61119467"/>
      <w:bookmarkStart w:id="1675" w:name="_Toc61119849"/>
      <w:bookmarkStart w:id="1676" w:name="_Toc67925900"/>
      <w:bookmarkStart w:id="1677" w:name="_Toc75273538"/>
      <w:bookmarkStart w:id="1678" w:name="_Toc76510438"/>
      <w:bookmarkStart w:id="1679" w:name="_Toc83129592"/>
      <w:bookmarkStart w:id="1680" w:name="_Toc21340793"/>
      <w:bookmarkStart w:id="1681" w:name="_Toc29805240"/>
      <w:bookmarkStart w:id="1682" w:name="_Toc36456449"/>
      <w:bookmarkStart w:id="1683" w:name="_Toc36469547"/>
      <w:bookmarkStart w:id="1684" w:name="_Toc37253956"/>
      <w:bookmarkStart w:id="1685" w:name="_Toc37322813"/>
      <w:bookmarkStart w:id="1686" w:name="_Toc37324219"/>
      <w:bookmarkStart w:id="1687" w:name="_Toc45889742"/>
      <w:bookmarkStart w:id="1688" w:name="_Toc52196401"/>
      <w:bookmarkStart w:id="1689" w:name="_Toc52197381"/>
      <w:bookmarkStart w:id="1690" w:name="_Toc53173104"/>
      <w:bookmarkStart w:id="1691" w:name="_Toc53173473"/>
      <w:r w:rsidRPr="00C04A08">
        <w:t>6.2A.3.2</w:t>
      </w:r>
      <w:r w:rsidRPr="00C04A08">
        <w:tab/>
      </w:r>
      <w:r w:rsidRPr="0019697A">
        <w:t>Void</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6403250E" w14:textId="77777777" w:rsidR="00FF485D" w:rsidRPr="00C04A08" w:rsidRDefault="00FF485D" w:rsidP="0013282A">
      <w:pPr>
        <w:pStyle w:val="Heading5"/>
      </w:pPr>
      <w:bookmarkStart w:id="1692" w:name="_Toc61119468"/>
      <w:bookmarkStart w:id="1693" w:name="_Toc61119850"/>
      <w:bookmarkStart w:id="1694" w:name="_Toc67925901"/>
      <w:bookmarkStart w:id="1695" w:name="_Toc75273539"/>
      <w:bookmarkStart w:id="1696" w:name="_Toc76510439"/>
      <w:bookmarkStart w:id="1697" w:name="_Toc83129593"/>
      <w:bookmarkEnd w:id="1680"/>
      <w:bookmarkEnd w:id="1681"/>
      <w:bookmarkEnd w:id="1682"/>
      <w:bookmarkEnd w:id="1683"/>
      <w:bookmarkEnd w:id="1684"/>
      <w:bookmarkEnd w:id="1685"/>
      <w:bookmarkEnd w:id="1686"/>
      <w:bookmarkEnd w:id="1687"/>
      <w:bookmarkEnd w:id="1688"/>
      <w:bookmarkEnd w:id="1689"/>
      <w:bookmarkEnd w:id="1690"/>
      <w:bookmarkEnd w:id="1691"/>
      <w:r w:rsidRPr="00C04A08">
        <w:t>6.2A.3.2.1</w:t>
      </w:r>
      <w:r w:rsidRPr="00C04A08">
        <w:tab/>
      </w:r>
      <w:r w:rsidRPr="0019697A">
        <w:t>Void</w:t>
      </w:r>
      <w:bookmarkEnd w:id="1692"/>
      <w:bookmarkEnd w:id="1693"/>
      <w:bookmarkEnd w:id="1694"/>
      <w:bookmarkEnd w:id="1695"/>
      <w:bookmarkEnd w:id="1696"/>
      <w:bookmarkEnd w:id="1697"/>
    </w:p>
    <w:p w14:paraId="67B17AC7" w14:textId="77777777" w:rsidR="00842EF7" w:rsidRPr="00C04A08" w:rsidRDefault="00842EF7" w:rsidP="00842EF7">
      <w:pPr>
        <w:pStyle w:val="TH"/>
      </w:pPr>
      <w:r w:rsidRPr="00C04A08">
        <w:t>Table 6.2A.3.2.1-1: (Void)</w:t>
      </w:r>
    </w:p>
    <w:p w14:paraId="1EC00554" w14:textId="77777777" w:rsidR="00842EF7" w:rsidRPr="00C04A08" w:rsidRDefault="00842EF7" w:rsidP="00842EF7"/>
    <w:p w14:paraId="4799239C" w14:textId="77777777" w:rsidR="00FF485D" w:rsidRPr="00C04A08" w:rsidRDefault="00FF485D" w:rsidP="00FF485D">
      <w:pPr>
        <w:pStyle w:val="Heading5"/>
      </w:pPr>
      <w:bookmarkStart w:id="1698" w:name="_Toc61119469"/>
      <w:bookmarkStart w:id="1699" w:name="_Toc61119851"/>
      <w:bookmarkStart w:id="1700" w:name="_Toc67925902"/>
      <w:bookmarkStart w:id="1701" w:name="_Toc75273540"/>
      <w:bookmarkStart w:id="1702" w:name="_Toc76510440"/>
      <w:bookmarkStart w:id="1703" w:name="_Toc83129594"/>
      <w:r w:rsidRPr="00C04A08">
        <w:t>6.2A.3.2.2</w:t>
      </w:r>
      <w:r w:rsidRPr="00C04A08">
        <w:tab/>
      </w:r>
      <w:r w:rsidRPr="0019697A">
        <w:t>Void</w:t>
      </w:r>
      <w:bookmarkEnd w:id="1698"/>
      <w:bookmarkEnd w:id="1699"/>
      <w:bookmarkEnd w:id="1700"/>
      <w:bookmarkEnd w:id="1701"/>
      <w:bookmarkEnd w:id="1702"/>
      <w:bookmarkEnd w:id="1703"/>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391BD5BB" w14:textId="77777777" w:rsidR="00842EF7" w:rsidRPr="00C04A08" w:rsidRDefault="00842EF7" w:rsidP="00842EF7"/>
    <w:p w14:paraId="0E5FDA44" w14:textId="77777777" w:rsidR="002E5EAD" w:rsidRPr="00C04A08" w:rsidRDefault="002E5EAD" w:rsidP="002E5EAD">
      <w:pPr>
        <w:pStyle w:val="Heading5"/>
      </w:pPr>
      <w:bookmarkStart w:id="1704" w:name="_Toc21340795"/>
      <w:bookmarkStart w:id="1705" w:name="_Toc29805242"/>
      <w:bookmarkStart w:id="1706" w:name="_Toc36456451"/>
      <w:bookmarkStart w:id="1707" w:name="_Toc36469549"/>
      <w:bookmarkStart w:id="1708" w:name="_Toc37253958"/>
      <w:bookmarkStart w:id="1709" w:name="_Toc37322815"/>
      <w:bookmarkStart w:id="1710" w:name="_Toc37324221"/>
      <w:bookmarkStart w:id="1711" w:name="_Toc45889744"/>
      <w:bookmarkStart w:id="1712" w:name="_Toc52196403"/>
      <w:bookmarkStart w:id="1713" w:name="_Toc52197383"/>
      <w:bookmarkStart w:id="1714" w:name="_Toc53173106"/>
      <w:bookmarkStart w:id="1715" w:name="_Toc53173475"/>
      <w:bookmarkStart w:id="1716" w:name="_Toc61119470"/>
      <w:bookmarkStart w:id="1717" w:name="_Toc61119852"/>
      <w:bookmarkStart w:id="1718" w:name="_Toc67925903"/>
      <w:bookmarkStart w:id="1719" w:name="_Toc75273541"/>
      <w:bookmarkStart w:id="1720" w:name="_Toc76510441"/>
      <w:bookmarkStart w:id="1721" w:name="_Toc83129595"/>
      <w:bookmarkStart w:id="1722" w:name="_Toc67925905"/>
      <w:bookmarkStart w:id="1723" w:name="_Toc75273543"/>
      <w:bookmarkStart w:id="1724" w:name="_Toc76510443"/>
      <w:bookmarkStart w:id="1725" w:name="_Toc21340797"/>
      <w:bookmarkStart w:id="1726" w:name="_Toc29805244"/>
      <w:bookmarkStart w:id="1727" w:name="_Toc36456453"/>
      <w:bookmarkStart w:id="1728" w:name="_Toc36469551"/>
      <w:bookmarkStart w:id="1729" w:name="_Toc37253960"/>
      <w:bookmarkStart w:id="1730" w:name="_Toc37322817"/>
      <w:bookmarkStart w:id="1731" w:name="_Toc37324223"/>
      <w:bookmarkStart w:id="1732" w:name="_Toc45889746"/>
      <w:bookmarkStart w:id="1733" w:name="_Toc52196405"/>
      <w:bookmarkStart w:id="1734" w:name="_Toc52197385"/>
      <w:bookmarkStart w:id="1735" w:name="_Toc53173108"/>
      <w:bookmarkStart w:id="1736" w:name="_Toc53173477"/>
      <w:r w:rsidRPr="00C04A08">
        <w:t>6.2A.3.2.3</w:t>
      </w:r>
      <w:r w:rsidRPr="00C04A08">
        <w:tab/>
      </w:r>
      <w:r w:rsidRPr="0019697A">
        <w:t>Void</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0E452E9C" w14:textId="77777777" w:rsidR="002E5EAD" w:rsidRDefault="002E5EAD" w:rsidP="00E32434">
      <w:bookmarkStart w:id="1737" w:name="_Toc61119471"/>
      <w:bookmarkStart w:id="1738" w:name="_Toc61119853"/>
      <w:bookmarkStart w:id="1739" w:name="_Toc67925904"/>
      <w:bookmarkStart w:id="1740" w:name="_Toc75273542"/>
      <w:bookmarkStart w:id="1741" w:name="_Toc76510442"/>
      <w:r w:rsidRPr="00C04A08">
        <w:t xml:space="preserve">Table 6.2A.3.2.3-1: </w:t>
      </w:r>
      <w:r>
        <w:t>Void</w:t>
      </w:r>
      <w:bookmarkStart w:id="1742" w:name="_Toc21340796"/>
      <w:bookmarkStart w:id="1743" w:name="_Toc29805243"/>
      <w:bookmarkStart w:id="1744" w:name="_Toc36456452"/>
      <w:bookmarkStart w:id="1745" w:name="_Toc36469550"/>
      <w:bookmarkStart w:id="1746" w:name="_Toc37253959"/>
      <w:bookmarkStart w:id="1747" w:name="_Toc37322816"/>
      <w:bookmarkStart w:id="1748" w:name="_Toc37324222"/>
      <w:bookmarkStart w:id="1749" w:name="_Toc45889745"/>
      <w:bookmarkStart w:id="1750" w:name="_Toc52196404"/>
      <w:bookmarkStart w:id="1751" w:name="_Toc52197384"/>
      <w:bookmarkStart w:id="1752" w:name="_Toc53173107"/>
      <w:bookmarkStart w:id="1753" w:name="_Toc53173476"/>
    </w:p>
    <w:p w14:paraId="0F19CA3A" w14:textId="77777777" w:rsidR="002E5EAD" w:rsidRDefault="002E5EAD" w:rsidP="002E5EAD">
      <w:pPr>
        <w:pStyle w:val="Heading5"/>
      </w:pPr>
      <w:bookmarkStart w:id="1754" w:name="_Toc83129596"/>
      <w:r w:rsidRPr="00C04A08">
        <w:t>6.2A.3.2.4</w:t>
      </w:r>
      <w:r w:rsidRPr="00C04A08">
        <w:tab/>
      </w:r>
      <w:r w:rsidRPr="00B45722">
        <w:t>Void</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20F8E3D4" w14:textId="13C8C54F" w:rsidR="003B6632" w:rsidRPr="00FE760F" w:rsidRDefault="003B6632" w:rsidP="003B6632">
      <w:bookmarkStart w:id="1755" w:name="_Toc83129597"/>
      <w:bookmarkStart w:id="1756" w:name="_Toc21340798"/>
      <w:bookmarkStart w:id="1757" w:name="_Toc29805245"/>
      <w:bookmarkStart w:id="1758" w:name="_Toc36456454"/>
      <w:bookmarkStart w:id="1759" w:name="_Toc36469552"/>
      <w:bookmarkStart w:id="1760" w:name="_Toc37253961"/>
      <w:bookmarkStart w:id="1761" w:name="_Toc37322818"/>
      <w:bookmarkStart w:id="1762" w:name="_Toc37324224"/>
      <w:bookmarkStart w:id="1763" w:name="_Toc45889747"/>
      <w:bookmarkStart w:id="1764" w:name="_Toc52196406"/>
      <w:bookmarkStart w:id="1765" w:name="_Toc52197386"/>
      <w:bookmarkStart w:id="1766" w:name="_Toc53173109"/>
      <w:bookmarkStart w:id="1767" w:name="_Toc53173478"/>
      <w:bookmarkStart w:id="1768" w:name="_Toc61119473"/>
      <w:bookmarkStart w:id="1769" w:name="_Toc61119855"/>
      <w:bookmarkStart w:id="1770" w:name="_Toc67925907"/>
      <w:bookmarkStart w:id="1771" w:name="_Toc75273545"/>
      <w:bookmarkStart w:id="1772" w:name="_Toc76510445"/>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r w:rsidRPr="00E32434">
        <w:rPr>
          <w:rFonts w:ascii="Arial" w:hAnsi="Arial"/>
          <w:sz w:val="22"/>
          <w:szCs w:val="22"/>
        </w:rPr>
        <w:t>6.2A.3.2.5</w:t>
      </w:r>
      <w:r w:rsidRPr="00E32434">
        <w:rPr>
          <w:rFonts w:ascii="Arial" w:hAnsi="Arial"/>
          <w:sz w:val="22"/>
          <w:szCs w:val="22"/>
        </w:rPr>
        <w:tab/>
      </w:r>
      <w:r>
        <w:rPr>
          <w:szCs w:val="22"/>
        </w:rPr>
        <w:t>Void</w:t>
      </w:r>
      <w:bookmarkEnd w:id="1755"/>
    </w:p>
    <w:p w14:paraId="07490586" w14:textId="77777777" w:rsidR="003B6632" w:rsidRPr="00C04A08" w:rsidRDefault="003B6632" w:rsidP="003B6632">
      <w:pPr>
        <w:pStyle w:val="Heading4"/>
      </w:pPr>
      <w:bookmarkStart w:id="1773" w:name="_Toc61119472"/>
      <w:bookmarkStart w:id="1774" w:name="_Toc61119854"/>
      <w:bookmarkStart w:id="1775" w:name="_Toc67925906"/>
      <w:bookmarkStart w:id="1776" w:name="_Toc75273544"/>
      <w:bookmarkStart w:id="1777" w:name="_Toc76510444"/>
      <w:bookmarkStart w:id="1778" w:name="_Toc83129598"/>
      <w:r w:rsidRPr="00C04A08">
        <w:t>6.2A.3.3</w:t>
      </w:r>
      <w:r w:rsidRPr="00C04A08">
        <w:tab/>
        <w:t>A-MPR for CA_NS_202</w:t>
      </w:r>
      <w:bookmarkEnd w:id="1773"/>
      <w:bookmarkEnd w:id="1774"/>
      <w:bookmarkEnd w:id="1775"/>
      <w:bookmarkEnd w:id="1776"/>
      <w:bookmarkEnd w:id="1777"/>
      <w:bookmarkEnd w:id="1778"/>
    </w:p>
    <w:p w14:paraId="40C2A910" w14:textId="77777777" w:rsidR="00842EF7" w:rsidRPr="00C04A08" w:rsidRDefault="00842EF7" w:rsidP="00FF485D">
      <w:pPr>
        <w:pStyle w:val="Heading5"/>
      </w:pPr>
      <w:bookmarkStart w:id="1779" w:name="_Toc83129599"/>
      <w:r w:rsidRPr="00C04A08">
        <w:t>6.2A.3.3.1</w:t>
      </w:r>
      <w:r w:rsidRPr="00C04A08">
        <w:tab/>
        <w:t>A-MPR for CA_NS_202 for power class 1</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9"/>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1780" w:name="_Toc21340799"/>
      <w:bookmarkStart w:id="1781" w:name="_Toc29805246"/>
      <w:bookmarkStart w:id="1782" w:name="_Toc36456455"/>
      <w:bookmarkStart w:id="1783" w:name="_Toc36469553"/>
      <w:bookmarkStart w:id="1784" w:name="_Toc37253962"/>
      <w:bookmarkStart w:id="1785" w:name="_Toc37322819"/>
      <w:bookmarkStart w:id="1786" w:name="_Toc37324225"/>
      <w:bookmarkStart w:id="1787" w:name="_Toc45889748"/>
      <w:bookmarkStart w:id="1788" w:name="_Toc52196407"/>
      <w:bookmarkStart w:id="1789" w:name="_Toc52197387"/>
      <w:bookmarkStart w:id="1790" w:name="_Toc53173110"/>
      <w:bookmarkStart w:id="1791" w:name="_Toc53173479"/>
      <w:bookmarkStart w:id="1792" w:name="_Toc61119474"/>
      <w:bookmarkStart w:id="1793" w:name="_Toc61119856"/>
      <w:bookmarkStart w:id="1794" w:name="_Toc67925908"/>
      <w:bookmarkStart w:id="1795" w:name="_Toc75273546"/>
      <w:bookmarkStart w:id="1796" w:name="_Toc76510446"/>
      <w:bookmarkStart w:id="1797" w:name="_Toc83129600"/>
      <w:r w:rsidRPr="00C04A08">
        <w:t>6.2A.3.3.2</w:t>
      </w:r>
      <w:r w:rsidRPr="00C04A08">
        <w:tab/>
        <w:t>A-MPR for CA_NS_202 for power class 2</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1798" w:name="_Toc21340800"/>
      <w:bookmarkStart w:id="1799" w:name="_Toc29805247"/>
      <w:bookmarkStart w:id="1800" w:name="_Toc36456456"/>
      <w:bookmarkStart w:id="1801" w:name="_Toc36469554"/>
      <w:bookmarkStart w:id="1802" w:name="_Toc37253963"/>
      <w:bookmarkStart w:id="1803" w:name="_Toc37322820"/>
      <w:bookmarkStart w:id="1804" w:name="_Toc37324226"/>
      <w:bookmarkStart w:id="1805" w:name="_Toc45889749"/>
      <w:bookmarkStart w:id="1806" w:name="_Toc52196408"/>
      <w:bookmarkStart w:id="1807" w:name="_Toc52197388"/>
      <w:bookmarkStart w:id="1808" w:name="_Toc53173111"/>
      <w:bookmarkStart w:id="1809" w:name="_Toc53173480"/>
      <w:bookmarkStart w:id="1810" w:name="_Toc61119475"/>
      <w:bookmarkStart w:id="1811" w:name="_Toc61119857"/>
      <w:bookmarkStart w:id="1812" w:name="_Toc67925909"/>
      <w:bookmarkStart w:id="1813" w:name="_Toc75273547"/>
      <w:bookmarkStart w:id="1814" w:name="_Toc76510447"/>
      <w:bookmarkStart w:id="1815" w:name="_Toc83129601"/>
      <w:r w:rsidRPr="00C04A08">
        <w:t>6.2A.3.3.3</w:t>
      </w:r>
      <w:r w:rsidRPr="00C04A08">
        <w:tab/>
        <w:t>A-MPR for CA_NS_202 for power class 3</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73541D62" w14:textId="77777777" w:rsidR="00CF7919" w:rsidRPr="00C04A08" w:rsidRDefault="00CF7919" w:rsidP="00CF7919">
      <w:pPr>
        <w:rPr>
          <w:rFonts w:eastAsia="Malgun Gothic"/>
        </w:rPr>
      </w:pPr>
      <w:bookmarkStart w:id="1816" w:name="_Toc21340801"/>
      <w:bookmarkStart w:id="1817" w:name="_Toc29805248"/>
      <w:bookmarkStart w:id="1818" w:name="_Toc36456457"/>
      <w:bookmarkStart w:id="1819" w:name="_Toc36469555"/>
      <w:bookmarkStart w:id="1820" w:name="_Toc37253964"/>
      <w:bookmarkStart w:id="1821" w:name="_Toc37322821"/>
      <w:bookmarkStart w:id="1822"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1823" w:name="_Toc45889750"/>
      <w:bookmarkStart w:id="1824" w:name="_Toc52196409"/>
      <w:bookmarkStart w:id="1825" w:name="_Toc52197389"/>
      <w:bookmarkStart w:id="1826" w:name="_Toc53173112"/>
      <w:bookmarkStart w:id="1827" w:name="_Toc53173481"/>
      <w:bookmarkStart w:id="1828" w:name="_Toc61119476"/>
      <w:bookmarkStart w:id="1829" w:name="_Toc61119858"/>
      <w:bookmarkStart w:id="1830" w:name="_Toc67925910"/>
      <w:bookmarkStart w:id="1831" w:name="_Toc75273548"/>
      <w:bookmarkStart w:id="1832" w:name="_Toc76510448"/>
      <w:bookmarkStart w:id="1833" w:name="_Toc83129602"/>
      <w:r w:rsidRPr="00C04A08">
        <w:t>6.2A.3.3.4</w:t>
      </w:r>
      <w:r w:rsidRPr="00C04A08">
        <w:tab/>
        <w:t>A-MPR for CA_NS_202 for power class 4</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1834" w:name="_Toc67925911"/>
      <w:bookmarkStart w:id="1835" w:name="_Toc75273549"/>
      <w:bookmarkStart w:id="1836" w:name="_Toc76510449"/>
      <w:bookmarkStart w:id="1837" w:name="_Toc83129603"/>
      <w:bookmarkStart w:id="1838" w:name="_Toc61119477"/>
      <w:bookmarkStart w:id="1839" w:name="_Toc61119859"/>
      <w:bookmarkStart w:id="1840" w:name="_Toc67925912"/>
      <w:bookmarkStart w:id="1841" w:name="_Toc75273550"/>
      <w:bookmarkStart w:id="1842" w:name="_Toc76510450"/>
      <w:bookmarkStart w:id="1843" w:name="_Toc21340802"/>
      <w:bookmarkStart w:id="1844" w:name="_Toc29805249"/>
      <w:bookmarkStart w:id="1845" w:name="_Toc36456458"/>
      <w:bookmarkStart w:id="1846" w:name="_Toc36469556"/>
      <w:bookmarkStart w:id="1847" w:name="_Toc37253965"/>
      <w:bookmarkStart w:id="1848" w:name="_Toc37322822"/>
      <w:bookmarkStart w:id="1849" w:name="_Toc37324228"/>
      <w:bookmarkStart w:id="1850" w:name="_Toc45889751"/>
      <w:bookmarkStart w:id="1851" w:name="_Toc52196410"/>
      <w:bookmarkStart w:id="1852" w:name="_Toc52197390"/>
      <w:bookmarkStart w:id="1853" w:name="_Toc53173113"/>
      <w:bookmarkStart w:id="1854" w:name="_Toc53173482"/>
      <w:r w:rsidRPr="00E32434">
        <w:rPr>
          <w:szCs w:val="22"/>
        </w:rPr>
        <w:t>6.2A.3.3.5</w:t>
      </w:r>
      <w:r w:rsidRPr="00E32434">
        <w:rPr>
          <w:szCs w:val="22"/>
        </w:rPr>
        <w:tab/>
        <w:t>A-MPR for CA_NS_202 for power class 5</w:t>
      </w:r>
      <w:bookmarkEnd w:id="1834"/>
      <w:bookmarkEnd w:id="1835"/>
      <w:bookmarkEnd w:id="1836"/>
      <w:bookmarkEnd w:id="1837"/>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1855" w:name="_Toc83129604"/>
      <w:r w:rsidRPr="000231CE">
        <w:rPr>
          <w:rFonts w:eastAsia="Malgun Gothic"/>
        </w:rPr>
        <w:t>6.2A.3.4</w:t>
      </w:r>
      <w:r w:rsidRPr="000231CE">
        <w:rPr>
          <w:rFonts w:eastAsia="Malgun Gothic"/>
        </w:rPr>
        <w:tab/>
        <w:t>A-MPR for CA_NS_203</w:t>
      </w:r>
      <w:bookmarkEnd w:id="1838"/>
      <w:bookmarkEnd w:id="1839"/>
      <w:bookmarkEnd w:id="1840"/>
      <w:bookmarkEnd w:id="1841"/>
      <w:bookmarkEnd w:id="1842"/>
      <w:bookmarkEnd w:id="1855"/>
    </w:p>
    <w:p w14:paraId="3CF7CF75" w14:textId="77777777" w:rsidR="00FF485D" w:rsidRPr="000231CE" w:rsidRDefault="00FF485D" w:rsidP="0013282A">
      <w:pPr>
        <w:pStyle w:val="Heading5"/>
        <w:rPr>
          <w:rFonts w:eastAsia="Malgun Gothic"/>
        </w:rPr>
      </w:pPr>
      <w:bookmarkStart w:id="1856" w:name="_Toc61119478"/>
      <w:bookmarkStart w:id="1857" w:name="_Toc61119860"/>
      <w:bookmarkStart w:id="1858" w:name="_Toc67925913"/>
      <w:bookmarkStart w:id="1859" w:name="_Toc75273551"/>
      <w:bookmarkStart w:id="1860" w:name="_Toc76510451"/>
      <w:bookmarkStart w:id="1861" w:name="_Toc83129605"/>
      <w:r w:rsidRPr="000231CE">
        <w:rPr>
          <w:rFonts w:eastAsia="Malgun Gothic"/>
        </w:rPr>
        <w:t>6.2A.3.4.1</w:t>
      </w:r>
      <w:r w:rsidRPr="000231CE">
        <w:rPr>
          <w:rFonts w:eastAsia="Malgun Gothic"/>
        </w:rPr>
        <w:tab/>
        <w:t>A-MPR for CA_NS_203 for power class 1</w:t>
      </w:r>
      <w:bookmarkEnd w:id="1856"/>
      <w:bookmarkEnd w:id="1857"/>
      <w:bookmarkEnd w:id="1858"/>
      <w:bookmarkEnd w:id="1859"/>
      <w:bookmarkEnd w:id="1860"/>
      <w:bookmarkEnd w:id="1861"/>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1862" w:name="_Toc61119479"/>
      <w:bookmarkStart w:id="1863" w:name="_Toc61119861"/>
      <w:bookmarkStart w:id="1864" w:name="_Toc67925914"/>
      <w:bookmarkStart w:id="1865" w:name="_Toc75273552"/>
      <w:bookmarkStart w:id="1866" w:name="_Toc76510452"/>
      <w:bookmarkStart w:id="1867" w:name="_Toc83129606"/>
      <w:r w:rsidRPr="000231CE">
        <w:rPr>
          <w:rFonts w:eastAsia="Malgun Gothic"/>
        </w:rPr>
        <w:t>6.2A.3.4.2</w:t>
      </w:r>
      <w:r w:rsidRPr="000231CE">
        <w:rPr>
          <w:rFonts w:eastAsia="Malgun Gothic"/>
        </w:rPr>
        <w:tab/>
        <w:t>A-MPR for CA_NS_203 for power class 2</w:t>
      </w:r>
      <w:bookmarkEnd w:id="1862"/>
      <w:bookmarkEnd w:id="1863"/>
      <w:bookmarkEnd w:id="1864"/>
      <w:bookmarkEnd w:id="1865"/>
      <w:bookmarkEnd w:id="1866"/>
      <w:bookmarkEnd w:id="1867"/>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1868" w:name="_Toc61119480"/>
      <w:bookmarkStart w:id="1869" w:name="_Toc61119862"/>
      <w:bookmarkStart w:id="1870" w:name="_Toc67925915"/>
      <w:bookmarkStart w:id="1871" w:name="_Toc75273553"/>
      <w:bookmarkStart w:id="1872" w:name="_Toc76510453"/>
      <w:bookmarkStart w:id="1873" w:name="_Toc83129607"/>
      <w:r w:rsidRPr="000231CE">
        <w:rPr>
          <w:rFonts w:eastAsia="Malgun Gothic"/>
        </w:rPr>
        <w:t>6.2A.3.4.3</w:t>
      </w:r>
      <w:r w:rsidRPr="000231CE">
        <w:rPr>
          <w:rFonts w:eastAsia="Malgun Gothic"/>
        </w:rPr>
        <w:tab/>
        <w:t>A-MPR for CA_NS_203 for power class 3</w:t>
      </w:r>
      <w:bookmarkEnd w:id="1868"/>
      <w:bookmarkEnd w:id="1869"/>
      <w:bookmarkEnd w:id="1870"/>
      <w:bookmarkEnd w:id="1871"/>
      <w:bookmarkEnd w:id="1872"/>
      <w:bookmarkEnd w:id="1873"/>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1874" w:name="_Toc61119481"/>
      <w:bookmarkStart w:id="1875" w:name="_Toc61119863"/>
      <w:bookmarkStart w:id="1876" w:name="_Toc67925916"/>
      <w:bookmarkStart w:id="1877" w:name="_Toc75273554"/>
      <w:bookmarkStart w:id="1878" w:name="_Toc76510454"/>
      <w:bookmarkStart w:id="1879" w:name="_Toc83129608"/>
      <w:r w:rsidRPr="000231CE">
        <w:rPr>
          <w:rFonts w:eastAsia="Malgun Gothic"/>
        </w:rPr>
        <w:t>6.2A.3.4.4</w:t>
      </w:r>
      <w:r w:rsidRPr="000231CE">
        <w:rPr>
          <w:rFonts w:eastAsia="Malgun Gothic"/>
        </w:rPr>
        <w:tab/>
        <w:t>A-MPR for CA_NS_203 for power class 4</w:t>
      </w:r>
      <w:bookmarkEnd w:id="1874"/>
      <w:bookmarkEnd w:id="1875"/>
      <w:bookmarkEnd w:id="1876"/>
      <w:bookmarkEnd w:id="1877"/>
      <w:bookmarkEnd w:id="1878"/>
      <w:bookmarkEnd w:id="1879"/>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1880" w:name="_Toc83129609"/>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1880"/>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1881" w:name="_Toc61119482"/>
      <w:bookmarkStart w:id="1882" w:name="_Toc61119864"/>
      <w:bookmarkStart w:id="1883" w:name="_Toc67925917"/>
      <w:bookmarkStart w:id="1884" w:name="_Toc75273555"/>
      <w:bookmarkStart w:id="1885" w:name="_Toc76510455"/>
      <w:bookmarkStart w:id="1886" w:name="_Toc83129610"/>
      <w:r w:rsidRPr="00C04A08">
        <w:t>6.2A.4</w:t>
      </w:r>
      <w:r w:rsidRPr="00C04A08">
        <w:tab/>
        <w:t>Configured transmitted power for CA</w:t>
      </w:r>
      <w:bookmarkEnd w:id="1843"/>
      <w:bookmarkEnd w:id="1844"/>
      <w:bookmarkEnd w:id="1845"/>
      <w:bookmarkEnd w:id="1846"/>
      <w:bookmarkEnd w:id="1847"/>
      <w:bookmarkEnd w:id="1848"/>
      <w:bookmarkEnd w:id="1849"/>
      <w:bookmarkEnd w:id="1850"/>
      <w:bookmarkEnd w:id="1851"/>
      <w:bookmarkEnd w:id="1852"/>
      <w:bookmarkEnd w:id="1853"/>
      <w:bookmarkEnd w:id="1854"/>
      <w:bookmarkEnd w:id="1881"/>
      <w:bookmarkEnd w:id="1882"/>
      <w:bookmarkEnd w:id="1883"/>
      <w:bookmarkEnd w:id="1884"/>
      <w:bookmarkEnd w:id="1885"/>
      <w:bookmarkEnd w:id="1886"/>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3FDB67A4" w14:textId="77777777"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235D5BCA" w14:textId="77777777" w:rsidR="00842EF7" w:rsidRPr="00C04A08" w:rsidRDefault="00842EF7" w:rsidP="00842EF7">
      <w:r w:rsidRPr="00C04A08">
        <w:t>The tolerance T(ΔP) for applicable values of ΔP (values in dB) is specified in Table 6.2A.4-1.</w:t>
      </w:r>
    </w:p>
    <w:p w14:paraId="4F971652"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68FB84" w14:textId="77777777" w:rsidR="00842EF7" w:rsidRPr="00C04A08" w:rsidRDefault="00842EF7" w:rsidP="00842EF7"/>
    <w:p w14:paraId="3285A8A2" w14:textId="77777777" w:rsidR="00842EF7" w:rsidRPr="00C04A08" w:rsidRDefault="00842EF7" w:rsidP="00842EF7">
      <w:pPr>
        <w:pStyle w:val="Heading2"/>
      </w:pPr>
      <w:bookmarkStart w:id="1887" w:name="_Toc21340803"/>
      <w:bookmarkStart w:id="1888" w:name="_Toc29805250"/>
      <w:bookmarkStart w:id="1889" w:name="_Toc36456459"/>
      <w:bookmarkStart w:id="1890" w:name="_Toc36469557"/>
      <w:bookmarkStart w:id="1891" w:name="_Toc37253966"/>
      <w:bookmarkStart w:id="1892" w:name="_Toc37322823"/>
      <w:bookmarkStart w:id="1893" w:name="_Toc37324229"/>
      <w:bookmarkStart w:id="1894" w:name="_Toc45889752"/>
      <w:bookmarkStart w:id="1895" w:name="_Toc52196411"/>
      <w:bookmarkStart w:id="1896" w:name="_Toc52197391"/>
      <w:bookmarkStart w:id="1897" w:name="_Toc53173114"/>
      <w:bookmarkStart w:id="1898" w:name="_Toc53173483"/>
      <w:bookmarkStart w:id="1899" w:name="_Toc61119483"/>
      <w:bookmarkStart w:id="1900" w:name="_Toc61119865"/>
      <w:bookmarkStart w:id="1901" w:name="_Toc67925918"/>
      <w:bookmarkStart w:id="1902" w:name="_Toc75273556"/>
      <w:bookmarkStart w:id="1903" w:name="_Toc76510456"/>
      <w:bookmarkStart w:id="1904" w:name="_Toc83129611"/>
      <w:bookmarkEnd w:id="1491"/>
      <w:r w:rsidRPr="00C04A08">
        <w:t>6.2D</w:t>
      </w:r>
      <w:r w:rsidRPr="00C04A08">
        <w:tab/>
        <w:t>Transmitter power for UL MIMO</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4CA312BC" w14:textId="77777777" w:rsidR="00842EF7" w:rsidRPr="00C04A08" w:rsidRDefault="00842EF7" w:rsidP="00842EF7">
      <w:pPr>
        <w:pStyle w:val="Heading3"/>
      </w:pPr>
      <w:bookmarkStart w:id="1905" w:name="_Toc21340804"/>
      <w:bookmarkStart w:id="1906" w:name="_Toc29805251"/>
      <w:bookmarkStart w:id="1907" w:name="_Toc36456460"/>
      <w:bookmarkStart w:id="1908" w:name="_Toc36469558"/>
      <w:bookmarkStart w:id="1909" w:name="_Toc37253967"/>
      <w:bookmarkStart w:id="1910" w:name="_Toc37322824"/>
      <w:bookmarkStart w:id="1911" w:name="_Toc37324230"/>
      <w:bookmarkStart w:id="1912" w:name="_Toc45889753"/>
      <w:bookmarkStart w:id="1913" w:name="_Toc52196412"/>
      <w:bookmarkStart w:id="1914" w:name="_Toc52197392"/>
      <w:bookmarkStart w:id="1915" w:name="_Toc53173115"/>
      <w:bookmarkStart w:id="1916" w:name="_Toc53173484"/>
      <w:bookmarkStart w:id="1917" w:name="_Toc61119484"/>
      <w:bookmarkStart w:id="1918" w:name="_Toc61119866"/>
      <w:bookmarkStart w:id="1919" w:name="_Toc67925919"/>
      <w:bookmarkStart w:id="1920" w:name="_Toc75273557"/>
      <w:bookmarkStart w:id="1921" w:name="_Toc76510457"/>
      <w:bookmarkStart w:id="1922" w:name="_Toc83129612"/>
      <w:r w:rsidRPr="00C04A08">
        <w:t>6.2D.1</w:t>
      </w:r>
      <w:r w:rsidRPr="00C04A08">
        <w:tab/>
        <w:t>UE maximum output power for UL MIMO</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2712A5DE" w14:textId="77777777" w:rsidR="00DB6E16" w:rsidRPr="00C04A08" w:rsidRDefault="00DB6E16" w:rsidP="00DB6E16">
      <w:pPr>
        <w:pStyle w:val="Heading4"/>
      </w:pPr>
      <w:bookmarkStart w:id="1923" w:name="_Toc52196413"/>
      <w:bookmarkStart w:id="1924" w:name="_Toc52197393"/>
      <w:bookmarkStart w:id="1925" w:name="_Toc53173116"/>
      <w:bookmarkStart w:id="1926" w:name="_Toc53173485"/>
      <w:bookmarkStart w:id="1927" w:name="_Toc61119485"/>
      <w:bookmarkStart w:id="1928" w:name="_Toc61119867"/>
      <w:bookmarkStart w:id="1929" w:name="_Toc67925920"/>
      <w:bookmarkStart w:id="1930" w:name="_Toc75273558"/>
      <w:bookmarkStart w:id="1931" w:name="_Toc76510458"/>
      <w:bookmarkStart w:id="1932" w:name="_Toc83129613"/>
      <w:bookmarkStart w:id="1933" w:name="_Toc21340805"/>
      <w:bookmarkStart w:id="1934" w:name="_Toc29805252"/>
      <w:bookmarkStart w:id="1935" w:name="_Toc36456461"/>
      <w:bookmarkStart w:id="1936" w:name="_Toc36469559"/>
      <w:bookmarkStart w:id="1937" w:name="_Toc37253968"/>
      <w:bookmarkStart w:id="1938" w:name="_Toc37322825"/>
      <w:bookmarkStart w:id="1939" w:name="_Toc37324231"/>
      <w:bookmarkStart w:id="1940" w:name="_Toc45889754"/>
      <w:r w:rsidRPr="00C04A08">
        <w:t>6.2D.1.0</w:t>
      </w:r>
      <w:r w:rsidRPr="00C04A08">
        <w:tab/>
        <w:t>General</w:t>
      </w:r>
      <w:bookmarkEnd w:id="1923"/>
      <w:bookmarkEnd w:id="1924"/>
      <w:bookmarkEnd w:id="1925"/>
      <w:bookmarkEnd w:id="1926"/>
      <w:bookmarkEnd w:id="1927"/>
      <w:bookmarkEnd w:id="1928"/>
      <w:bookmarkEnd w:id="1929"/>
      <w:bookmarkEnd w:id="1930"/>
      <w:bookmarkEnd w:id="1931"/>
      <w:bookmarkEnd w:id="1932"/>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4D148206"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21893904" w14:textId="77777777" w:rsidR="00DB6E16" w:rsidRPr="00C04A08" w:rsidRDefault="00DB6E16" w:rsidP="00DB6E16"/>
    <w:p w14:paraId="285D0CF2" w14:textId="77777777" w:rsidR="00842EF7" w:rsidRPr="00C04A08" w:rsidRDefault="00842EF7" w:rsidP="00842EF7">
      <w:pPr>
        <w:pStyle w:val="Heading4"/>
      </w:pPr>
      <w:bookmarkStart w:id="1941" w:name="_Toc52196414"/>
      <w:bookmarkStart w:id="1942" w:name="_Toc52197394"/>
      <w:bookmarkStart w:id="1943" w:name="_Toc53173117"/>
      <w:bookmarkStart w:id="1944" w:name="_Toc53173486"/>
      <w:bookmarkStart w:id="1945" w:name="_Toc61119486"/>
      <w:bookmarkStart w:id="1946" w:name="_Toc61119868"/>
      <w:bookmarkStart w:id="1947" w:name="_Toc67925921"/>
      <w:bookmarkStart w:id="1948" w:name="_Toc75273559"/>
      <w:bookmarkStart w:id="1949" w:name="_Toc76510459"/>
      <w:bookmarkStart w:id="1950" w:name="_Toc83129614"/>
      <w:r w:rsidRPr="00C04A08">
        <w:t>6.2D.1.1</w:t>
      </w:r>
      <w:r w:rsidRPr="00C04A08">
        <w:tab/>
        <w:t>UE maximum output power for UL MIMO for power class 1</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77777777" w:rsidR="00DB6E16" w:rsidRPr="00C04A08" w:rsidRDefault="00DB6E16" w:rsidP="00C04A08">
      <w:pPr>
        <w:tabs>
          <w:tab w:val="left" w:pos="2260"/>
        </w:tabs>
        <w:rPr>
          <w:lang w:eastAsia="zh-CN"/>
        </w:rPr>
      </w:pPr>
      <w:r w:rsidRPr="00C04A08">
        <w:rPr>
          <w:lang w:eastAsia="zh-CN"/>
        </w:rPr>
        <w:tab/>
      </w: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1951" w:name="_Hlk4399347"/>
      <w:r w:rsidRPr="00C04A08">
        <w:t>Table 6.2</w:t>
      </w:r>
      <w:r w:rsidRPr="00C04A08">
        <w:rPr>
          <w:rFonts w:hint="eastAsia"/>
          <w:lang w:eastAsia="zh-CN"/>
        </w:rPr>
        <w:t>D</w:t>
      </w:r>
      <w:r w:rsidRPr="00C04A08">
        <w:t>.1.1-</w:t>
      </w:r>
      <w:bookmarkEnd w:id="1951"/>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1952" w:name="_Toc21340806"/>
      <w:bookmarkStart w:id="1953" w:name="_Toc29805253"/>
      <w:bookmarkStart w:id="1954" w:name="_Toc36456462"/>
      <w:bookmarkStart w:id="1955" w:name="_Toc36469560"/>
      <w:bookmarkStart w:id="1956" w:name="_Toc37253969"/>
      <w:bookmarkStart w:id="1957" w:name="_Toc37322826"/>
      <w:bookmarkStart w:id="1958" w:name="_Toc37324232"/>
      <w:bookmarkStart w:id="1959" w:name="_Toc45889755"/>
      <w:bookmarkStart w:id="1960" w:name="_Toc52196415"/>
      <w:bookmarkStart w:id="1961" w:name="_Toc52197395"/>
      <w:bookmarkStart w:id="1962" w:name="_Toc53173118"/>
      <w:bookmarkStart w:id="1963" w:name="_Toc53173487"/>
      <w:bookmarkStart w:id="1964" w:name="_Toc61119487"/>
      <w:bookmarkStart w:id="1965" w:name="_Toc61119869"/>
      <w:bookmarkStart w:id="1966" w:name="_Toc67925922"/>
      <w:bookmarkStart w:id="1967" w:name="_Toc75273560"/>
      <w:bookmarkStart w:id="1968" w:name="_Toc76510460"/>
      <w:bookmarkStart w:id="1969" w:name="_Toc83129615"/>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1970" w:name="_Toc21340807"/>
      <w:bookmarkStart w:id="1971" w:name="_Toc29805254"/>
      <w:bookmarkStart w:id="1972" w:name="_Toc36456463"/>
      <w:bookmarkStart w:id="1973" w:name="_Toc36469561"/>
      <w:bookmarkStart w:id="1974" w:name="_Toc37253970"/>
      <w:bookmarkStart w:id="1975" w:name="_Toc37322827"/>
      <w:bookmarkStart w:id="1976" w:name="_Toc37324233"/>
      <w:bookmarkStart w:id="1977" w:name="_Toc45889756"/>
      <w:bookmarkStart w:id="1978" w:name="_Toc52196416"/>
      <w:bookmarkStart w:id="1979" w:name="_Toc52197396"/>
      <w:bookmarkStart w:id="1980" w:name="_Toc53173119"/>
      <w:bookmarkStart w:id="1981" w:name="_Toc53173488"/>
      <w:bookmarkStart w:id="1982" w:name="_Toc61119488"/>
      <w:bookmarkStart w:id="1983" w:name="_Toc61119870"/>
      <w:bookmarkStart w:id="1984" w:name="_Toc67925923"/>
      <w:bookmarkStart w:id="1985" w:name="_Toc75273561"/>
      <w:bookmarkStart w:id="1986" w:name="_Toc76510461"/>
      <w:bookmarkStart w:id="1987" w:name="_Toc83129616"/>
      <w:r w:rsidRPr="00C04A08">
        <w:t>6.2D.1.3</w:t>
      </w:r>
      <w:r w:rsidRPr="00C04A08">
        <w:tab/>
        <w:t>UE maximum output power for UL MIMO for power class 3</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1988" w:name="_Toc21340808"/>
      <w:bookmarkStart w:id="1989" w:name="_Toc29805255"/>
      <w:bookmarkStart w:id="1990" w:name="_Toc36456464"/>
      <w:bookmarkStart w:id="1991" w:name="_Toc36469562"/>
      <w:bookmarkStart w:id="1992" w:name="_Toc37253971"/>
      <w:bookmarkStart w:id="1993" w:name="_Toc37322828"/>
      <w:bookmarkStart w:id="1994" w:name="_Toc37324234"/>
      <w:bookmarkStart w:id="1995" w:name="_Toc45889757"/>
      <w:bookmarkStart w:id="1996" w:name="_Toc52196417"/>
      <w:bookmarkStart w:id="1997" w:name="_Toc52197397"/>
      <w:bookmarkStart w:id="1998" w:name="_Toc53173120"/>
      <w:bookmarkStart w:id="1999" w:name="_Toc53173489"/>
      <w:bookmarkStart w:id="2000" w:name="_Toc61119489"/>
      <w:bookmarkStart w:id="2001" w:name="_Toc61119871"/>
      <w:bookmarkStart w:id="2002" w:name="_Toc67925924"/>
      <w:bookmarkStart w:id="2003" w:name="_Toc75273562"/>
      <w:bookmarkStart w:id="2004" w:name="_Toc76510462"/>
      <w:bookmarkStart w:id="2005" w:name="_Toc83129617"/>
      <w:r w:rsidRPr="00C04A08">
        <w:t>6.2D.1.4</w:t>
      </w:r>
      <w:r w:rsidRPr="00C04A08">
        <w:tab/>
        <w:t>UE maximum output power for UL MIMO for power class 4</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2006" w:name="_Toc67925925"/>
      <w:bookmarkStart w:id="2007" w:name="_Toc75273563"/>
      <w:bookmarkStart w:id="2008" w:name="_Toc76510463"/>
      <w:bookmarkStart w:id="2009" w:name="_Toc83129618"/>
      <w:r>
        <w:t>6.2D.1.5</w:t>
      </w:r>
      <w:r w:rsidRPr="00FE760F">
        <w:tab/>
        <w:t>UE maximum output pow</w:t>
      </w:r>
      <w:r>
        <w:t>er for UL MIMO for power class 5</w:t>
      </w:r>
      <w:bookmarkEnd w:id="2006"/>
      <w:bookmarkEnd w:id="2007"/>
      <w:bookmarkEnd w:id="2008"/>
      <w:bookmarkEnd w:id="2009"/>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1970469C" w14:textId="77777777" w:rsidR="00393343" w:rsidRPr="00FE760F" w:rsidRDefault="00393343" w:rsidP="00393343">
      <w:pPr>
        <w:rPr>
          <w:lang w:eastAsia="zh-CN"/>
        </w:rPr>
      </w:pPr>
    </w:p>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77777777" w:rsidR="00393343" w:rsidRPr="00C04A08" w:rsidRDefault="00393343" w:rsidP="00842EF7"/>
    <w:p w14:paraId="3D660C1D" w14:textId="77777777" w:rsidR="00842EF7" w:rsidRPr="00C04A08" w:rsidRDefault="00842EF7" w:rsidP="00842EF7">
      <w:pPr>
        <w:pStyle w:val="Heading3"/>
      </w:pPr>
      <w:bookmarkStart w:id="2010" w:name="_Toc21340809"/>
      <w:bookmarkStart w:id="2011" w:name="_Toc29805256"/>
      <w:bookmarkStart w:id="2012" w:name="_Toc36456465"/>
      <w:bookmarkStart w:id="2013" w:name="_Toc36469563"/>
      <w:bookmarkStart w:id="2014" w:name="_Toc37253972"/>
      <w:bookmarkStart w:id="2015" w:name="_Toc37322829"/>
      <w:bookmarkStart w:id="2016" w:name="_Toc37324235"/>
      <w:bookmarkStart w:id="2017" w:name="_Toc45889758"/>
      <w:bookmarkStart w:id="2018" w:name="_Toc52196418"/>
      <w:bookmarkStart w:id="2019" w:name="_Toc52197398"/>
      <w:bookmarkStart w:id="2020" w:name="_Toc53173121"/>
      <w:bookmarkStart w:id="2021" w:name="_Toc53173490"/>
      <w:bookmarkStart w:id="2022" w:name="_Toc61119490"/>
      <w:bookmarkStart w:id="2023" w:name="_Toc61119872"/>
      <w:bookmarkStart w:id="2024" w:name="_Toc67925926"/>
      <w:bookmarkStart w:id="2025" w:name="_Toc75273564"/>
      <w:bookmarkStart w:id="2026" w:name="_Toc76510464"/>
      <w:bookmarkStart w:id="2027" w:name="_Toc83129619"/>
      <w:r w:rsidRPr="00C04A08">
        <w:t>6.2D.2</w:t>
      </w:r>
      <w:r w:rsidRPr="00C04A08">
        <w:tab/>
        <w:t>UE maximum output power reduction for modulation / channel bandwidth for UL MIMO</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0EEB7979" w14:textId="77777777" w:rsidR="00842EF7" w:rsidRPr="00C04A08" w:rsidRDefault="00842EF7" w:rsidP="00842EF7">
      <w:pPr>
        <w:pStyle w:val="Heading4"/>
        <w:rPr>
          <w:lang w:eastAsia="ko-KR"/>
        </w:rPr>
      </w:pPr>
      <w:bookmarkStart w:id="2028" w:name="_Toc21340810"/>
      <w:bookmarkStart w:id="2029" w:name="_Toc29805257"/>
      <w:bookmarkStart w:id="2030" w:name="_Toc36456466"/>
      <w:bookmarkStart w:id="2031" w:name="_Toc36469564"/>
      <w:bookmarkStart w:id="2032" w:name="_Toc37253973"/>
      <w:bookmarkStart w:id="2033" w:name="_Toc37322830"/>
      <w:bookmarkStart w:id="2034" w:name="_Toc37324236"/>
      <w:bookmarkStart w:id="2035" w:name="_Toc45889759"/>
      <w:bookmarkStart w:id="2036" w:name="_Toc52196419"/>
      <w:bookmarkStart w:id="2037" w:name="_Toc52197399"/>
      <w:bookmarkStart w:id="2038" w:name="_Toc53173122"/>
      <w:bookmarkStart w:id="2039" w:name="_Toc53173491"/>
      <w:bookmarkStart w:id="2040" w:name="_Toc61119491"/>
      <w:bookmarkStart w:id="2041" w:name="_Toc61119873"/>
      <w:bookmarkStart w:id="2042" w:name="_Toc67925927"/>
      <w:bookmarkStart w:id="2043" w:name="_Toc75273565"/>
      <w:bookmarkStart w:id="2044" w:name="_Toc76510465"/>
      <w:bookmarkStart w:id="2045" w:name="_Toc83129620"/>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2046" w:name="_Toc21340811"/>
      <w:bookmarkStart w:id="2047" w:name="_Toc29805258"/>
      <w:bookmarkStart w:id="2048" w:name="_Toc36456467"/>
      <w:bookmarkStart w:id="2049" w:name="_Toc36469565"/>
      <w:bookmarkStart w:id="2050" w:name="_Toc37253974"/>
      <w:bookmarkStart w:id="2051" w:name="_Toc37322831"/>
      <w:bookmarkStart w:id="2052" w:name="_Toc37324237"/>
      <w:bookmarkStart w:id="2053" w:name="_Toc45889760"/>
      <w:bookmarkStart w:id="2054" w:name="_Toc52196420"/>
      <w:bookmarkStart w:id="2055" w:name="_Toc52197400"/>
      <w:bookmarkStart w:id="2056" w:name="_Toc53173123"/>
      <w:bookmarkStart w:id="2057" w:name="_Toc53173492"/>
      <w:bookmarkStart w:id="2058" w:name="_Toc61119492"/>
      <w:bookmarkStart w:id="2059" w:name="_Toc61119874"/>
      <w:bookmarkStart w:id="2060" w:name="_Toc67925928"/>
      <w:bookmarkStart w:id="2061" w:name="_Toc75273566"/>
      <w:bookmarkStart w:id="2062" w:name="_Toc76510466"/>
      <w:bookmarkStart w:id="2063" w:name="_Toc83129621"/>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2064" w:name="_Toc21340812"/>
      <w:bookmarkStart w:id="2065" w:name="_Toc29805259"/>
      <w:bookmarkStart w:id="2066" w:name="_Toc36456468"/>
      <w:bookmarkStart w:id="2067" w:name="_Toc36469566"/>
      <w:bookmarkStart w:id="2068" w:name="_Toc37253975"/>
      <w:bookmarkStart w:id="2069" w:name="_Toc37322832"/>
      <w:bookmarkStart w:id="2070" w:name="_Toc37324238"/>
      <w:bookmarkStart w:id="2071" w:name="_Toc45889761"/>
      <w:bookmarkStart w:id="2072" w:name="_Toc52196421"/>
      <w:bookmarkStart w:id="2073" w:name="_Toc52197401"/>
      <w:bookmarkStart w:id="2074" w:name="_Toc53173124"/>
      <w:bookmarkStart w:id="2075" w:name="_Toc53173493"/>
      <w:bookmarkStart w:id="2076" w:name="_Toc61119493"/>
      <w:bookmarkStart w:id="2077" w:name="_Toc61119875"/>
      <w:bookmarkStart w:id="2078" w:name="_Toc67925929"/>
      <w:bookmarkStart w:id="2079" w:name="_Toc75273567"/>
      <w:bookmarkStart w:id="2080" w:name="_Toc76510467"/>
      <w:bookmarkStart w:id="2081" w:name="_Toc83129622"/>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2082" w:name="_Toc21340813"/>
      <w:bookmarkStart w:id="2083" w:name="_Toc29805260"/>
      <w:bookmarkStart w:id="2084" w:name="_Toc36456469"/>
      <w:bookmarkStart w:id="2085" w:name="_Toc36469567"/>
      <w:bookmarkStart w:id="2086" w:name="_Toc37253976"/>
      <w:bookmarkStart w:id="2087" w:name="_Toc37322833"/>
      <w:bookmarkStart w:id="2088" w:name="_Toc37324239"/>
      <w:bookmarkStart w:id="2089" w:name="_Toc45889762"/>
      <w:bookmarkStart w:id="2090" w:name="_Toc52196422"/>
      <w:bookmarkStart w:id="2091" w:name="_Toc52197402"/>
      <w:bookmarkStart w:id="2092" w:name="_Toc53173125"/>
      <w:bookmarkStart w:id="2093" w:name="_Toc53173494"/>
      <w:bookmarkStart w:id="2094" w:name="_Toc61119494"/>
      <w:bookmarkStart w:id="2095" w:name="_Toc61119876"/>
      <w:bookmarkStart w:id="2096" w:name="_Toc67925930"/>
      <w:bookmarkStart w:id="2097" w:name="_Toc75273568"/>
      <w:bookmarkStart w:id="2098" w:name="_Toc76510468"/>
      <w:bookmarkStart w:id="2099" w:name="_Toc83129623"/>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2100" w:name="_Toc67925931"/>
      <w:bookmarkStart w:id="2101" w:name="_Toc75273569"/>
      <w:bookmarkStart w:id="2102" w:name="_Toc76510469"/>
      <w:bookmarkStart w:id="2103" w:name="_Toc83129624"/>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2100"/>
      <w:bookmarkEnd w:id="2101"/>
      <w:bookmarkEnd w:id="2102"/>
      <w:bookmarkEnd w:id="2103"/>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77777777" w:rsidR="00393343" w:rsidRPr="00C04A08" w:rsidRDefault="00393343" w:rsidP="00393343">
      <w:r w:rsidRPr="00C04A08">
        <w:t>For the UE maximum output power modified by MPR, the power limits specified in clause 6.2D.4 apply.</w:t>
      </w:r>
    </w:p>
    <w:p w14:paraId="7B4008D5" w14:textId="77777777" w:rsidR="00842EF7" w:rsidRPr="00C04A08" w:rsidRDefault="00842EF7" w:rsidP="00842EF7">
      <w:pPr>
        <w:pStyle w:val="Heading3"/>
      </w:pPr>
      <w:bookmarkStart w:id="2104" w:name="_Toc21340814"/>
      <w:bookmarkStart w:id="2105" w:name="_Toc29805261"/>
      <w:bookmarkStart w:id="2106" w:name="_Toc36456470"/>
      <w:bookmarkStart w:id="2107" w:name="_Toc36469568"/>
      <w:bookmarkStart w:id="2108" w:name="_Toc37253977"/>
      <w:bookmarkStart w:id="2109" w:name="_Toc37322834"/>
      <w:bookmarkStart w:id="2110" w:name="_Toc37324240"/>
      <w:bookmarkStart w:id="2111" w:name="_Toc45889763"/>
      <w:bookmarkStart w:id="2112" w:name="_Toc52196423"/>
      <w:bookmarkStart w:id="2113" w:name="_Toc52197403"/>
      <w:bookmarkStart w:id="2114" w:name="_Toc53173126"/>
      <w:bookmarkStart w:id="2115" w:name="_Toc53173495"/>
      <w:bookmarkStart w:id="2116" w:name="_Toc61119495"/>
      <w:bookmarkStart w:id="2117" w:name="_Toc61119877"/>
      <w:bookmarkStart w:id="2118" w:name="_Toc67925932"/>
      <w:bookmarkStart w:id="2119" w:name="_Toc75273570"/>
      <w:bookmarkStart w:id="2120" w:name="_Toc76510470"/>
      <w:bookmarkStart w:id="2121" w:name="_Toc83129625"/>
      <w:r w:rsidRPr="00C04A08">
        <w:t>6.2D.3</w:t>
      </w:r>
      <w:r w:rsidRPr="00C04A08">
        <w:tab/>
        <w:t>UE maximum output power reduction with additional requirements for UL MIMO</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629FBD07" w14:textId="77777777" w:rsidR="00842EF7" w:rsidRPr="00C04A08" w:rsidRDefault="00842EF7" w:rsidP="00842EF7">
      <w:pPr>
        <w:pStyle w:val="Heading4"/>
        <w:rPr>
          <w:lang w:eastAsia="ko-KR"/>
        </w:rPr>
      </w:pPr>
      <w:bookmarkStart w:id="2122" w:name="_Toc21340815"/>
      <w:bookmarkStart w:id="2123" w:name="_Toc29805262"/>
      <w:bookmarkStart w:id="2124" w:name="_Toc36456471"/>
      <w:bookmarkStart w:id="2125" w:name="_Toc36469569"/>
      <w:bookmarkStart w:id="2126" w:name="_Toc37253978"/>
      <w:bookmarkStart w:id="2127" w:name="_Toc37322835"/>
      <w:bookmarkStart w:id="2128" w:name="_Toc37324241"/>
      <w:bookmarkStart w:id="2129" w:name="_Toc45889764"/>
      <w:bookmarkStart w:id="2130" w:name="_Toc52196424"/>
      <w:bookmarkStart w:id="2131" w:name="_Toc52197404"/>
      <w:bookmarkStart w:id="2132" w:name="_Toc53173127"/>
      <w:bookmarkStart w:id="2133" w:name="_Toc53173496"/>
      <w:bookmarkStart w:id="2134" w:name="_Toc61119496"/>
      <w:bookmarkStart w:id="2135" w:name="_Toc61119878"/>
      <w:bookmarkStart w:id="2136" w:name="_Toc67925933"/>
      <w:bookmarkStart w:id="2137" w:name="_Toc75273571"/>
      <w:bookmarkStart w:id="2138" w:name="_Toc76510471"/>
      <w:bookmarkStart w:id="2139" w:name="_Toc83129626"/>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2140" w:name="_Toc21340816"/>
      <w:bookmarkStart w:id="2141" w:name="_Toc29805263"/>
      <w:bookmarkStart w:id="2142" w:name="_Toc36456472"/>
      <w:bookmarkStart w:id="2143" w:name="_Toc36469570"/>
      <w:bookmarkStart w:id="2144" w:name="_Toc37253979"/>
      <w:bookmarkStart w:id="2145" w:name="_Toc37322836"/>
      <w:bookmarkStart w:id="2146" w:name="_Toc37324242"/>
      <w:bookmarkStart w:id="2147" w:name="_Toc45889765"/>
      <w:bookmarkStart w:id="2148" w:name="_Toc52196425"/>
      <w:bookmarkStart w:id="2149" w:name="_Toc52197405"/>
      <w:bookmarkStart w:id="2150" w:name="_Toc53173128"/>
      <w:bookmarkStart w:id="2151" w:name="_Toc53173497"/>
      <w:bookmarkStart w:id="2152" w:name="_Toc61119497"/>
      <w:bookmarkStart w:id="2153" w:name="_Toc61119879"/>
      <w:bookmarkStart w:id="2154" w:name="_Toc67925934"/>
      <w:bookmarkStart w:id="2155" w:name="_Toc75273572"/>
      <w:bookmarkStart w:id="2156" w:name="_Toc76510472"/>
      <w:bookmarkStart w:id="2157" w:name="_Toc83129627"/>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2158" w:name="_Toc21340817"/>
      <w:bookmarkStart w:id="2159" w:name="_Toc29805264"/>
      <w:bookmarkStart w:id="2160" w:name="_Toc36456473"/>
      <w:bookmarkStart w:id="2161" w:name="_Toc36469571"/>
      <w:bookmarkStart w:id="2162" w:name="_Toc37253980"/>
      <w:bookmarkStart w:id="2163" w:name="_Toc37322837"/>
      <w:bookmarkStart w:id="2164" w:name="_Toc37324243"/>
      <w:bookmarkStart w:id="2165" w:name="_Toc45889766"/>
      <w:bookmarkStart w:id="2166" w:name="_Toc52196426"/>
      <w:bookmarkStart w:id="2167" w:name="_Toc52197406"/>
      <w:bookmarkStart w:id="2168" w:name="_Toc53173129"/>
      <w:bookmarkStart w:id="2169" w:name="_Toc53173498"/>
      <w:bookmarkStart w:id="2170" w:name="_Toc61119498"/>
      <w:bookmarkStart w:id="2171" w:name="_Toc61119880"/>
      <w:bookmarkStart w:id="2172" w:name="_Toc67925935"/>
      <w:bookmarkStart w:id="2173" w:name="_Toc75273573"/>
      <w:bookmarkStart w:id="2174" w:name="_Toc76510473"/>
      <w:bookmarkStart w:id="2175" w:name="_Toc83129628"/>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2176" w:name="_Toc21340818"/>
      <w:bookmarkStart w:id="2177" w:name="_Toc29805265"/>
      <w:bookmarkStart w:id="2178" w:name="_Toc36456474"/>
      <w:bookmarkStart w:id="2179" w:name="_Toc36469572"/>
      <w:bookmarkStart w:id="2180" w:name="_Toc37253981"/>
      <w:bookmarkStart w:id="2181" w:name="_Toc37322838"/>
      <w:bookmarkStart w:id="2182" w:name="_Toc37324244"/>
      <w:bookmarkStart w:id="2183" w:name="_Toc45889767"/>
      <w:bookmarkStart w:id="2184" w:name="_Toc52196427"/>
      <w:bookmarkStart w:id="2185" w:name="_Toc52197407"/>
      <w:bookmarkStart w:id="2186" w:name="_Toc53173130"/>
      <w:bookmarkStart w:id="2187" w:name="_Toc53173499"/>
      <w:bookmarkStart w:id="2188" w:name="_Toc61119499"/>
      <w:bookmarkStart w:id="2189" w:name="_Toc61119881"/>
      <w:bookmarkStart w:id="2190" w:name="_Toc67925936"/>
      <w:bookmarkStart w:id="2191" w:name="_Toc75273574"/>
      <w:bookmarkStart w:id="2192" w:name="_Toc76510474"/>
      <w:bookmarkStart w:id="2193" w:name="_Toc83129629"/>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2194" w:name="_Toc67925937"/>
      <w:bookmarkStart w:id="2195" w:name="_Toc75273575"/>
      <w:bookmarkStart w:id="2196" w:name="_Toc76510475"/>
      <w:bookmarkStart w:id="2197" w:name="_Toc83129630"/>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2194"/>
      <w:bookmarkEnd w:id="2195"/>
      <w:bookmarkEnd w:id="2196"/>
      <w:bookmarkEnd w:id="2197"/>
    </w:p>
    <w:p w14:paraId="4A5EC18D" w14:textId="77777777" w:rsidR="00393343" w:rsidRPr="00C04A08"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303418AA" w14:textId="77777777" w:rsidR="00842EF7" w:rsidRPr="00C04A08" w:rsidRDefault="00842EF7" w:rsidP="00842EF7">
      <w:pPr>
        <w:pStyle w:val="Heading3"/>
      </w:pPr>
      <w:bookmarkStart w:id="2198" w:name="_Toc21340819"/>
      <w:bookmarkStart w:id="2199" w:name="_Toc29805266"/>
      <w:bookmarkStart w:id="2200" w:name="_Toc36456475"/>
      <w:bookmarkStart w:id="2201" w:name="_Toc36469573"/>
      <w:bookmarkStart w:id="2202" w:name="_Toc37253982"/>
      <w:bookmarkStart w:id="2203" w:name="_Toc37322839"/>
      <w:bookmarkStart w:id="2204" w:name="_Toc37324245"/>
      <w:bookmarkStart w:id="2205" w:name="_Toc45889768"/>
      <w:bookmarkStart w:id="2206" w:name="_Toc52196428"/>
      <w:bookmarkStart w:id="2207" w:name="_Toc52197408"/>
      <w:bookmarkStart w:id="2208" w:name="_Toc53173131"/>
      <w:bookmarkStart w:id="2209" w:name="_Toc53173500"/>
      <w:bookmarkStart w:id="2210" w:name="_Toc61119500"/>
      <w:bookmarkStart w:id="2211" w:name="_Toc61119882"/>
      <w:bookmarkStart w:id="2212" w:name="_Toc67925938"/>
      <w:bookmarkStart w:id="2213" w:name="_Toc75273576"/>
      <w:bookmarkStart w:id="2214" w:name="_Toc76510476"/>
      <w:bookmarkStart w:id="2215" w:name="_Toc83129631"/>
      <w:r w:rsidRPr="00C04A08">
        <w:t>6.2D.4</w:t>
      </w:r>
      <w:r w:rsidRPr="00C04A08">
        <w:tab/>
        <w:t>Configured transmitted power for UL MIMO</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2216" w:name="_Toc21340820"/>
      <w:bookmarkStart w:id="2217" w:name="_Toc29805267"/>
      <w:bookmarkStart w:id="2218" w:name="_Toc36456476"/>
      <w:bookmarkStart w:id="2219" w:name="_Toc36469574"/>
      <w:bookmarkStart w:id="2220" w:name="_Toc37253983"/>
      <w:bookmarkStart w:id="2221" w:name="_Toc37322840"/>
      <w:bookmarkStart w:id="2222" w:name="_Toc37324246"/>
      <w:bookmarkStart w:id="2223" w:name="_Toc45889769"/>
      <w:bookmarkStart w:id="2224" w:name="_Toc52196429"/>
      <w:bookmarkStart w:id="2225" w:name="_Toc52197409"/>
      <w:bookmarkStart w:id="2226" w:name="_Toc53173132"/>
      <w:bookmarkStart w:id="2227" w:name="_Toc53173501"/>
      <w:bookmarkStart w:id="2228" w:name="_Toc61119501"/>
      <w:bookmarkStart w:id="2229" w:name="_Toc61119883"/>
      <w:bookmarkStart w:id="2230" w:name="_Toc67925939"/>
      <w:bookmarkStart w:id="2231" w:name="_Toc75273577"/>
      <w:bookmarkStart w:id="2232" w:name="_Toc76510477"/>
      <w:bookmarkStart w:id="2233" w:name="_Toc83129632"/>
      <w:r w:rsidRPr="00C04A08">
        <w:t>6.3</w:t>
      </w:r>
      <w:r w:rsidRPr="00C04A08">
        <w:tab/>
        <w:t>Output power dynamics</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2990B589" w14:textId="77777777" w:rsidR="00842EF7" w:rsidRPr="00C04A08" w:rsidRDefault="00842EF7" w:rsidP="00842EF7">
      <w:pPr>
        <w:pStyle w:val="Heading3"/>
      </w:pPr>
      <w:bookmarkStart w:id="2234" w:name="_Toc21340821"/>
      <w:bookmarkStart w:id="2235" w:name="_Toc29805268"/>
      <w:bookmarkStart w:id="2236" w:name="_Toc36456477"/>
      <w:bookmarkStart w:id="2237" w:name="_Toc36469575"/>
      <w:bookmarkStart w:id="2238" w:name="_Toc37253984"/>
      <w:bookmarkStart w:id="2239" w:name="_Toc37322841"/>
      <w:bookmarkStart w:id="2240" w:name="_Toc37324247"/>
      <w:bookmarkStart w:id="2241" w:name="_Toc45889770"/>
      <w:bookmarkStart w:id="2242" w:name="_Toc52196430"/>
      <w:bookmarkStart w:id="2243" w:name="_Toc52197410"/>
      <w:bookmarkStart w:id="2244" w:name="_Toc53173133"/>
      <w:bookmarkStart w:id="2245" w:name="_Toc53173502"/>
      <w:bookmarkStart w:id="2246" w:name="_Toc61119502"/>
      <w:bookmarkStart w:id="2247" w:name="_Toc61119884"/>
      <w:bookmarkStart w:id="2248" w:name="_Toc67925940"/>
      <w:bookmarkStart w:id="2249" w:name="_Toc75273578"/>
      <w:bookmarkStart w:id="2250" w:name="_Toc76510478"/>
      <w:bookmarkStart w:id="2251" w:name="_Toc83129633"/>
      <w:r w:rsidRPr="00C04A08">
        <w:t>6.3.1</w:t>
      </w:r>
      <w:r w:rsidRPr="00C04A08">
        <w:tab/>
        <w:t>Minimum output power</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2F911EB7" w14:textId="77777777" w:rsidR="00842EF7" w:rsidRPr="00C04A08" w:rsidRDefault="00842EF7" w:rsidP="00842EF7">
      <w:pPr>
        <w:pStyle w:val="Heading4"/>
      </w:pPr>
      <w:bookmarkStart w:id="2252" w:name="_Toc21340822"/>
      <w:bookmarkStart w:id="2253" w:name="_Toc29805269"/>
      <w:bookmarkStart w:id="2254" w:name="_Toc36456478"/>
      <w:bookmarkStart w:id="2255" w:name="_Toc36469576"/>
      <w:bookmarkStart w:id="2256" w:name="_Toc37253985"/>
      <w:bookmarkStart w:id="2257" w:name="_Toc37322842"/>
      <w:bookmarkStart w:id="2258" w:name="_Toc37324248"/>
      <w:bookmarkStart w:id="2259" w:name="_Toc45889771"/>
      <w:bookmarkStart w:id="2260" w:name="_Toc52196431"/>
      <w:bookmarkStart w:id="2261" w:name="_Toc52197411"/>
      <w:bookmarkStart w:id="2262" w:name="_Toc53173134"/>
      <w:bookmarkStart w:id="2263" w:name="_Toc53173503"/>
      <w:bookmarkStart w:id="2264" w:name="_Toc61119503"/>
      <w:bookmarkStart w:id="2265" w:name="_Toc61119885"/>
      <w:bookmarkStart w:id="2266" w:name="_Toc67925941"/>
      <w:bookmarkStart w:id="2267" w:name="_Toc75273579"/>
      <w:bookmarkStart w:id="2268" w:name="_Toc76510479"/>
      <w:bookmarkStart w:id="2269" w:name="_Toc83129634"/>
      <w:r w:rsidRPr="00C04A08">
        <w:t>6.3.1.0</w:t>
      </w:r>
      <w:r w:rsidRPr="00C04A08">
        <w:tab/>
        <w:t>General</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2270" w:name="_Toc21340823"/>
      <w:bookmarkStart w:id="2271" w:name="_Toc29805270"/>
      <w:bookmarkStart w:id="2272" w:name="_Toc36456479"/>
      <w:bookmarkStart w:id="2273" w:name="_Toc36469577"/>
      <w:bookmarkStart w:id="2274" w:name="_Toc37253986"/>
      <w:bookmarkStart w:id="2275" w:name="_Toc37322843"/>
      <w:bookmarkStart w:id="2276" w:name="_Toc37324249"/>
      <w:bookmarkStart w:id="2277"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2278" w:name="_Toc52196432"/>
      <w:bookmarkStart w:id="2279" w:name="_Toc52197412"/>
      <w:bookmarkStart w:id="2280" w:name="_Toc53173135"/>
      <w:bookmarkStart w:id="2281" w:name="_Toc53173504"/>
      <w:bookmarkStart w:id="2282" w:name="_Toc61119504"/>
      <w:bookmarkStart w:id="2283" w:name="_Toc61119886"/>
      <w:bookmarkStart w:id="2284" w:name="_Toc67925942"/>
      <w:bookmarkStart w:id="2285" w:name="_Toc75273580"/>
      <w:bookmarkStart w:id="2286" w:name="_Toc76510480"/>
      <w:bookmarkStart w:id="2287" w:name="_Toc83129635"/>
      <w:r w:rsidRPr="00C04A08">
        <w:t>6.3.1.1</w:t>
      </w:r>
      <w:r w:rsidRPr="00C04A08">
        <w:tab/>
        <w:t>Minimum output power for power class 1</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57AC622E"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40610F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0B3F71A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F7DF93" w14:textId="77777777" w:rsidR="00842EF7" w:rsidRPr="00C04A08" w:rsidRDefault="00842EF7" w:rsidP="00F91227">
            <w:pPr>
              <w:pStyle w:val="TAH"/>
            </w:pPr>
            <w:r w:rsidRPr="00C04A08">
              <w:t>Channel bandwidth</w:t>
            </w:r>
          </w:p>
          <w:p w14:paraId="0F48BDF5"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C1247" w14:textId="77777777" w:rsidR="00842EF7" w:rsidRPr="00C04A08" w:rsidRDefault="00842EF7" w:rsidP="00F91227">
            <w:pPr>
              <w:pStyle w:val="TAH"/>
            </w:pPr>
            <w:r w:rsidRPr="00C04A08">
              <w:t>Minimum output power</w:t>
            </w:r>
          </w:p>
          <w:p w14:paraId="0846296E"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6B0095A" w14:textId="77777777" w:rsidR="00842EF7" w:rsidRPr="00C04A08" w:rsidRDefault="00842EF7" w:rsidP="00F91227">
            <w:pPr>
              <w:pStyle w:val="TAH"/>
            </w:pPr>
            <w:r w:rsidRPr="00C04A08">
              <w:t>Measurement bandwidth</w:t>
            </w:r>
          </w:p>
          <w:p w14:paraId="2A637180" w14:textId="77777777" w:rsidR="00842EF7" w:rsidRPr="00C04A08" w:rsidRDefault="00842EF7" w:rsidP="00F91227">
            <w:pPr>
              <w:pStyle w:val="TAH"/>
            </w:pPr>
            <w:r w:rsidRPr="00C04A08">
              <w:t>(MHz)</w:t>
            </w:r>
          </w:p>
        </w:tc>
      </w:tr>
      <w:tr w:rsidR="00BD105F" w:rsidRPr="00C04A08" w14:paraId="7FA071F8"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37C6C3C7" w14:textId="3E85A458" w:rsidR="00BD105F" w:rsidRPr="00C04A08" w:rsidRDefault="00850D6D" w:rsidP="00B46D26">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F518B86"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62728A"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9D0F053" w14:textId="77777777"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7B5C65F"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494144C8"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7F89913"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71567BC"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B397E7A" w14:textId="77777777"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3FFB000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6387D8E4"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D988D60"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07480F5"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6083EBD4" w14:textId="77777777"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4495610A"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3CE87C"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AF8BA8"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8D5EC3"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9791131" w14:textId="77777777" w:rsidR="00BD105F" w:rsidRPr="00C04A08" w:rsidRDefault="00BD105F" w:rsidP="00B46D26">
            <w:pPr>
              <w:pStyle w:val="TAC"/>
            </w:pPr>
            <w:r w:rsidRPr="00C04A08">
              <w:rPr>
                <w:rFonts w:hint="eastAsia"/>
              </w:rPr>
              <w:t>380.</w:t>
            </w:r>
            <w:r w:rsidRPr="00C04A08">
              <w:rPr>
                <w:rFonts w:hint="eastAsia"/>
                <w:lang w:eastAsia="ja-JP"/>
              </w:rPr>
              <w:t>28</w:t>
            </w:r>
          </w:p>
        </w:tc>
      </w:tr>
    </w:tbl>
    <w:p w14:paraId="31B8871D" w14:textId="77777777" w:rsidR="00842EF7" w:rsidRPr="00C04A08" w:rsidRDefault="00842EF7" w:rsidP="00842EF7"/>
    <w:p w14:paraId="0F242C25" w14:textId="77777777" w:rsidR="00842EF7" w:rsidRPr="00C04A08" w:rsidRDefault="00842EF7" w:rsidP="00842EF7">
      <w:pPr>
        <w:pStyle w:val="Heading4"/>
      </w:pPr>
      <w:bookmarkStart w:id="2288" w:name="_Toc21340824"/>
      <w:bookmarkStart w:id="2289" w:name="_Toc29805271"/>
      <w:bookmarkStart w:id="2290" w:name="_Toc36456480"/>
      <w:bookmarkStart w:id="2291" w:name="_Toc36469578"/>
      <w:bookmarkStart w:id="2292" w:name="_Toc37253987"/>
      <w:bookmarkStart w:id="2293" w:name="_Toc37322844"/>
      <w:bookmarkStart w:id="2294" w:name="_Toc37324250"/>
      <w:bookmarkStart w:id="2295" w:name="_Toc45889773"/>
      <w:bookmarkStart w:id="2296" w:name="_Toc52196433"/>
      <w:bookmarkStart w:id="2297" w:name="_Toc52197413"/>
      <w:bookmarkStart w:id="2298" w:name="_Toc53173136"/>
      <w:bookmarkStart w:id="2299" w:name="_Toc53173505"/>
      <w:bookmarkStart w:id="2300" w:name="_Toc61119505"/>
      <w:bookmarkStart w:id="2301" w:name="_Toc61119887"/>
      <w:bookmarkStart w:id="2302" w:name="_Toc67925943"/>
      <w:bookmarkStart w:id="2303" w:name="_Toc75273581"/>
      <w:bookmarkStart w:id="2304" w:name="_Toc76510481"/>
      <w:bookmarkStart w:id="2305" w:name="_Toc83129636"/>
      <w:r w:rsidRPr="00C04A08">
        <w:t>6.3.1.2</w:t>
      </w:r>
      <w:r w:rsidRPr="00C04A08">
        <w:tab/>
        <w:t>Minimum output power for power class 2, 3, and 4</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11F57A66"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269D744C"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11655FEB"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91D6B12" w14:textId="77777777" w:rsidR="00842EF7" w:rsidRPr="00C04A08" w:rsidRDefault="00842EF7" w:rsidP="00BD105F">
            <w:pPr>
              <w:pStyle w:val="TAH"/>
              <w:rPr>
                <w:rFonts w:cs="Arial"/>
              </w:rPr>
            </w:pPr>
            <w:r w:rsidRPr="00C04A08">
              <w:rPr>
                <w:rFonts w:cs="Arial"/>
              </w:rPr>
              <w:t>Channel bandwidth</w:t>
            </w:r>
          </w:p>
          <w:p w14:paraId="78A19449"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9C2B35F" w14:textId="77777777" w:rsidR="00842EF7" w:rsidRPr="00C04A08" w:rsidRDefault="00842EF7" w:rsidP="00BD105F">
            <w:pPr>
              <w:pStyle w:val="TAH"/>
              <w:rPr>
                <w:rFonts w:cs="Arial"/>
              </w:rPr>
            </w:pPr>
            <w:r w:rsidRPr="00C04A08">
              <w:rPr>
                <w:rFonts w:cs="Arial"/>
              </w:rPr>
              <w:t>Minimum output power</w:t>
            </w:r>
          </w:p>
          <w:p w14:paraId="6D68314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513774F7" w14:textId="77777777" w:rsidR="00842EF7" w:rsidRPr="00C04A08" w:rsidRDefault="00842EF7" w:rsidP="00BD105F">
            <w:pPr>
              <w:pStyle w:val="TAH"/>
              <w:rPr>
                <w:rFonts w:cs="Arial"/>
              </w:rPr>
            </w:pPr>
            <w:r w:rsidRPr="00C04A08">
              <w:rPr>
                <w:rFonts w:cs="Arial"/>
              </w:rPr>
              <w:t>Measurement bandwidth</w:t>
            </w:r>
          </w:p>
          <w:p w14:paraId="578F1174" w14:textId="77777777" w:rsidR="00842EF7" w:rsidRPr="00C04A08" w:rsidRDefault="00842EF7" w:rsidP="00BD105F">
            <w:pPr>
              <w:pStyle w:val="TAH"/>
              <w:rPr>
                <w:rFonts w:cs="Arial"/>
              </w:rPr>
            </w:pPr>
            <w:r w:rsidRPr="00C04A08">
              <w:rPr>
                <w:rFonts w:cs="Arial"/>
              </w:rPr>
              <w:t>(MHz)</w:t>
            </w:r>
          </w:p>
        </w:tc>
      </w:tr>
      <w:tr w:rsidR="00BD105F" w:rsidRPr="00C04A08" w14:paraId="01D32C5D"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01834355" w14:textId="73B47187" w:rsidR="00BD105F" w:rsidRPr="00C04A08" w:rsidRDefault="00850D6D" w:rsidP="00BD105F">
            <w:pPr>
              <w:pStyle w:val="TAC"/>
              <w:rPr>
                <w:rFonts w:eastAsia="MS Mincho"/>
              </w:rPr>
            </w:pPr>
            <w:r>
              <w:t>n257, n258, n260, n261, n262</w:t>
            </w:r>
          </w:p>
        </w:tc>
        <w:tc>
          <w:tcPr>
            <w:tcW w:w="2350" w:type="dxa"/>
            <w:tcBorders>
              <w:top w:val="single" w:sz="4" w:space="0" w:color="auto"/>
              <w:left w:val="single" w:sz="4" w:space="0" w:color="auto"/>
              <w:bottom w:val="single" w:sz="4" w:space="0" w:color="auto"/>
              <w:right w:val="single" w:sz="4" w:space="0" w:color="auto"/>
            </w:tcBorders>
            <w:hideMark/>
          </w:tcPr>
          <w:p w14:paraId="23BABE71"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4E28AF1F"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9D314D7" w14:textId="77777777"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665A2D6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1D599E5D"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21D2092"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2772F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17165C6" w14:textId="77777777"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36F2F05C"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2C8CBC69"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E24C28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53470889"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71F4DA7" w14:textId="77777777"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2E1F60C5"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20FBDA75"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78F87698"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EEA98FB"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8FBC773" w14:textId="77777777"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51182F17"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04D01ED1" w14:textId="77777777"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3F3AE2B6" w14:textId="77777777" w:rsidR="00842EF7" w:rsidRPr="00C04A08" w:rsidRDefault="003D79C0" w:rsidP="00BD105F">
            <w:pPr>
              <w:pStyle w:val="TAN"/>
            </w:pPr>
            <w:r w:rsidRPr="00C04A08">
              <w:t>NOTE 2:</w:t>
            </w:r>
            <w:r w:rsidRPr="00C04A08">
              <w:tab/>
              <w:t>n259 is not applied for power class 2 and 4.</w:t>
            </w:r>
          </w:p>
        </w:tc>
      </w:tr>
    </w:tbl>
    <w:p w14:paraId="27D3706E" w14:textId="77777777" w:rsidR="00842EF7" w:rsidRDefault="00842EF7" w:rsidP="00842EF7"/>
    <w:p w14:paraId="758CF517" w14:textId="77777777" w:rsidR="00393343" w:rsidRPr="00FE760F" w:rsidRDefault="00393343" w:rsidP="00393343">
      <w:pPr>
        <w:pStyle w:val="Heading4"/>
      </w:pPr>
      <w:bookmarkStart w:id="2306" w:name="_Toc67925944"/>
      <w:bookmarkStart w:id="2307" w:name="_Toc75273582"/>
      <w:bookmarkStart w:id="2308" w:name="_Toc76510482"/>
      <w:bookmarkStart w:id="2309" w:name="_Toc83129637"/>
      <w:r>
        <w:t>6.3.1.3</w:t>
      </w:r>
      <w:r w:rsidRPr="00FE760F">
        <w:tab/>
        <w:t xml:space="preserve">Minimum output power for power class </w:t>
      </w:r>
      <w:r>
        <w:t>5</w:t>
      </w:r>
      <w:bookmarkEnd w:id="2306"/>
      <w:bookmarkEnd w:id="2307"/>
      <w:bookmarkEnd w:id="2308"/>
      <w:bookmarkEnd w:id="2309"/>
    </w:p>
    <w:p w14:paraId="3BA357FC" w14:textId="77777777" w:rsidR="00393343" w:rsidRPr="00FE760F" w:rsidRDefault="00393343" w:rsidP="00393343">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0473364B" w14:textId="77777777" w:rsidR="00393343" w:rsidRPr="00FE760F" w:rsidRDefault="00393343" w:rsidP="00393343">
      <w:pPr>
        <w:pStyle w:val="TH"/>
      </w:pPr>
      <w:r>
        <w:t>Table 6.3.1.3</w:t>
      </w:r>
      <w:r w:rsidRPr="00FE760F">
        <w:t xml:space="preserve">-1: Minimum output power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4E0F3F81" w:rsidR="003B6632" w:rsidRPr="00FE760F" w:rsidRDefault="003B6632" w:rsidP="003B6632">
            <w:pPr>
              <w:pStyle w:val="TAC"/>
              <w:rPr>
                <w:rFonts w:eastAsia="MS Mincho"/>
              </w:rPr>
            </w:pPr>
            <w:r w:rsidRPr="00FE760F">
              <w:rPr>
                <w:rFonts w:eastAsia="MS Mincho"/>
              </w:rPr>
              <w:t>n257, n258</w:t>
            </w:r>
            <w:r>
              <w:rPr>
                <w:rFonts w:eastAsia="MS Mincho"/>
              </w:rP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77777777" w:rsidR="00393343" w:rsidRPr="00C04A08" w:rsidRDefault="00393343" w:rsidP="00842EF7"/>
    <w:p w14:paraId="5E9CBEF8" w14:textId="77777777" w:rsidR="00842EF7" w:rsidRPr="00C04A08" w:rsidRDefault="00842EF7" w:rsidP="00842EF7">
      <w:pPr>
        <w:pStyle w:val="Heading3"/>
      </w:pPr>
      <w:bookmarkStart w:id="2310" w:name="_Toc21340825"/>
      <w:bookmarkStart w:id="2311" w:name="_Toc29805272"/>
      <w:bookmarkStart w:id="2312" w:name="_Toc36456481"/>
      <w:bookmarkStart w:id="2313" w:name="_Toc36469579"/>
      <w:bookmarkStart w:id="2314" w:name="_Toc37253988"/>
      <w:bookmarkStart w:id="2315" w:name="_Toc37322845"/>
      <w:bookmarkStart w:id="2316" w:name="_Toc37324251"/>
      <w:bookmarkStart w:id="2317" w:name="_Toc45889774"/>
      <w:bookmarkStart w:id="2318" w:name="_Toc52196434"/>
      <w:bookmarkStart w:id="2319" w:name="_Toc52197414"/>
      <w:bookmarkStart w:id="2320" w:name="_Toc53173137"/>
      <w:bookmarkStart w:id="2321" w:name="_Toc53173506"/>
      <w:bookmarkStart w:id="2322" w:name="_Toc61119506"/>
      <w:bookmarkStart w:id="2323" w:name="_Toc61119888"/>
      <w:bookmarkStart w:id="2324" w:name="_Toc67925945"/>
      <w:bookmarkStart w:id="2325" w:name="_Toc75273583"/>
      <w:bookmarkStart w:id="2326" w:name="_Toc76510483"/>
      <w:bookmarkStart w:id="2327" w:name="_Toc83129638"/>
      <w:r w:rsidRPr="00C04A08">
        <w:t>6.3.2</w:t>
      </w:r>
      <w:r w:rsidRPr="00C04A08">
        <w:tab/>
        <w:t>Transmit OFF power</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C3066FB" w14:textId="77777777"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7EB7416"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1046B6F8"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ED16613"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4245F14C"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7E6157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3E6111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2C29DC99"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5D009320"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7A191FA4"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30DFE1CC" w14:textId="77777777" w:rsidR="00BD105F" w:rsidRPr="00C04A08" w:rsidRDefault="00BD105F" w:rsidP="00BD105F">
            <w:pPr>
              <w:pStyle w:val="TAH"/>
              <w:rPr>
                <w:rFonts w:eastAsia="MS Mincho"/>
              </w:rPr>
            </w:pPr>
            <w:r w:rsidRPr="00C04A08">
              <w:rPr>
                <w:rFonts w:eastAsia="MS Mincho"/>
              </w:rPr>
              <w:t>400 MHz</w:t>
            </w:r>
          </w:p>
        </w:tc>
      </w:tr>
      <w:tr w:rsidR="00BD105F" w:rsidRPr="00C04A08" w14:paraId="6F0AA004"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0D26592" w14:textId="0ECD44DC" w:rsidR="00BD105F" w:rsidRPr="00C04A08" w:rsidRDefault="00850D6D" w:rsidP="00BD105F">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528F8F18"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716BB3"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23DA604"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7216C82F"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7503C6AA"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5A9BDDB"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BE52C89" w14:textId="77777777"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EA6388" w14:textId="77777777"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7F91121" w14:textId="7777777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4912E5B9" w14:textId="77777777"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2CE96D82" w14:textId="77777777" w:rsidR="00842EF7" w:rsidRPr="00C04A08" w:rsidRDefault="00842EF7" w:rsidP="00842EF7"/>
    <w:p w14:paraId="121AD08C" w14:textId="77777777" w:rsidR="00842EF7" w:rsidRPr="00C04A08" w:rsidRDefault="00842EF7" w:rsidP="00842EF7">
      <w:pPr>
        <w:pStyle w:val="Heading3"/>
      </w:pPr>
      <w:bookmarkStart w:id="2328" w:name="_Toc21340826"/>
      <w:bookmarkStart w:id="2329" w:name="_Toc29805273"/>
      <w:bookmarkStart w:id="2330" w:name="_Toc36456482"/>
      <w:bookmarkStart w:id="2331" w:name="_Toc36469580"/>
      <w:bookmarkStart w:id="2332" w:name="_Toc37253989"/>
      <w:bookmarkStart w:id="2333" w:name="_Toc37322846"/>
      <w:bookmarkStart w:id="2334" w:name="_Toc37324252"/>
      <w:bookmarkStart w:id="2335" w:name="_Toc45889775"/>
      <w:bookmarkStart w:id="2336" w:name="_Toc52196435"/>
      <w:bookmarkStart w:id="2337" w:name="_Toc52197415"/>
      <w:bookmarkStart w:id="2338" w:name="_Toc53173138"/>
      <w:bookmarkStart w:id="2339" w:name="_Toc53173507"/>
      <w:bookmarkStart w:id="2340" w:name="_Toc61119507"/>
      <w:bookmarkStart w:id="2341" w:name="_Toc61119889"/>
      <w:bookmarkStart w:id="2342" w:name="_Toc67925946"/>
      <w:bookmarkStart w:id="2343" w:name="_Toc75273584"/>
      <w:bookmarkStart w:id="2344" w:name="_Toc76510484"/>
      <w:bookmarkStart w:id="2345" w:name="_Toc83129639"/>
      <w:r w:rsidRPr="00C04A08">
        <w:t>6.3.3</w:t>
      </w:r>
      <w:r w:rsidRPr="00C04A08">
        <w:tab/>
        <w:t>Transmit ON/OFF time mask</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29BF46CE" w14:textId="77777777" w:rsidR="00842EF7" w:rsidRPr="00C04A08" w:rsidRDefault="00842EF7" w:rsidP="00842EF7">
      <w:pPr>
        <w:pStyle w:val="Heading4"/>
      </w:pPr>
      <w:bookmarkStart w:id="2346" w:name="_Toc21340827"/>
      <w:bookmarkStart w:id="2347" w:name="_Toc29805274"/>
      <w:bookmarkStart w:id="2348" w:name="_Toc36456483"/>
      <w:bookmarkStart w:id="2349" w:name="_Toc36469581"/>
      <w:bookmarkStart w:id="2350" w:name="_Toc37253990"/>
      <w:bookmarkStart w:id="2351" w:name="_Toc37322847"/>
      <w:bookmarkStart w:id="2352" w:name="_Toc37324253"/>
      <w:bookmarkStart w:id="2353" w:name="_Toc45889776"/>
      <w:bookmarkStart w:id="2354" w:name="_Toc52196436"/>
      <w:bookmarkStart w:id="2355" w:name="_Toc52197416"/>
      <w:bookmarkStart w:id="2356" w:name="_Toc53173139"/>
      <w:bookmarkStart w:id="2357" w:name="_Toc53173508"/>
      <w:bookmarkStart w:id="2358" w:name="_Toc61119508"/>
      <w:bookmarkStart w:id="2359" w:name="_Toc61119890"/>
      <w:bookmarkStart w:id="2360" w:name="_Toc67925947"/>
      <w:bookmarkStart w:id="2361" w:name="_Toc75273585"/>
      <w:bookmarkStart w:id="2362" w:name="_Toc76510485"/>
      <w:bookmarkStart w:id="2363" w:name="_Toc83129640"/>
      <w:r w:rsidRPr="00C04A08">
        <w:t>6.3.3.1</w:t>
      </w:r>
      <w:r w:rsidRPr="00C04A08">
        <w:tab/>
        <w:t>General</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2364" w:name="_Toc21340828"/>
      <w:bookmarkStart w:id="2365" w:name="_Toc29805275"/>
      <w:bookmarkStart w:id="2366" w:name="_Toc36456484"/>
      <w:bookmarkStart w:id="2367" w:name="_Toc36469582"/>
      <w:bookmarkStart w:id="2368" w:name="_Toc37253991"/>
      <w:bookmarkStart w:id="2369" w:name="_Toc37322848"/>
      <w:bookmarkStart w:id="2370" w:name="_Toc37324254"/>
      <w:bookmarkStart w:id="2371" w:name="_Toc45889777"/>
      <w:bookmarkStart w:id="2372" w:name="_Toc52196437"/>
      <w:bookmarkStart w:id="2373" w:name="_Toc52197417"/>
      <w:bookmarkStart w:id="2374" w:name="_Toc53173140"/>
      <w:bookmarkStart w:id="2375" w:name="_Toc53173509"/>
      <w:bookmarkStart w:id="2376" w:name="_Toc61119509"/>
      <w:bookmarkStart w:id="2377" w:name="_Toc61119891"/>
      <w:bookmarkStart w:id="2378" w:name="_Toc67925948"/>
      <w:bookmarkStart w:id="2379" w:name="_Toc75273586"/>
      <w:bookmarkStart w:id="2380" w:name="_Toc76510486"/>
      <w:bookmarkStart w:id="2381" w:name="_Toc83129641"/>
      <w:r w:rsidRPr="00C04A08">
        <w:t>6.3.3.2</w:t>
      </w:r>
      <w:r w:rsidRPr="00C04A08">
        <w:tab/>
        <w:t>General ON/OFF time mask</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2382" w:name="_Toc21340829"/>
      <w:bookmarkStart w:id="2383" w:name="_Toc29805276"/>
      <w:bookmarkStart w:id="2384" w:name="_Toc36456485"/>
      <w:bookmarkStart w:id="2385" w:name="_Toc36469583"/>
      <w:bookmarkStart w:id="2386" w:name="_Toc37253992"/>
      <w:bookmarkStart w:id="2387" w:name="_Toc37322849"/>
      <w:bookmarkStart w:id="2388" w:name="_Toc37324255"/>
      <w:bookmarkStart w:id="2389" w:name="_Toc45889778"/>
      <w:bookmarkStart w:id="2390" w:name="_Toc52196438"/>
      <w:bookmarkStart w:id="2391" w:name="_Toc52197418"/>
      <w:bookmarkStart w:id="2392" w:name="_Toc53173141"/>
      <w:bookmarkStart w:id="2393" w:name="_Toc53173510"/>
      <w:bookmarkStart w:id="2394" w:name="_Toc61119510"/>
      <w:bookmarkStart w:id="2395" w:name="_Toc61119892"/>
      <w:bookmarkStart w:id="2396" w:name="_Toc67925949"/>
      <w:bookmarkStart w:id="2397" w:name="_Toc75273587"/>
      <w:bookmarkStart w:id="2398" w:name="_Toc76510487"/>
      <w:bookmarkStart w:id="2399" w:name="_Toc83129642"/>
      <w:r w:rsidRPr="00C04A08">
        <w:t>6.3.3.3</w:t>
      </w:r>
      <w:r w:rsidRPr="00C04A08">
        <w:tab/>
        <w:t>Transmit power time mask for slot and short or long subslot boundaries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2400" w:name="_Toc21340830"/>
      <w:bookmarkStart w:id="2401" w:name="_Toc29805277"/>
      <w:bookmarkStart w:id="2402" w:name="_Toc36456486"/>
      <w:bookmarkStart w:id="2403" w:name="_Toc36469584"/>
      <w:bookmarkStart w:id="2404" w:name="_Toc37253993"/>
      <w:bookmarkStart w:id="2405" w:name="_Toc37322850"/>
      <w:bookmarkStart w:id="2406" w:name="_Toc37324256"/>
      <w:bookmarkStart w:id="2407" w:name="_Toc45889779"/>
      <w:bookmarkStart w:id="2408" w:name="_Toc52196439"/>
      <w:bookmarkStart w:id="2409" w:name="_Toc52197419"/>
      <w:bookmarkStart w:id="2410" w:name="_Toc53173142"/>
      <w:bookmarkStart w:id="2411" w:name="_Toc53173511"/>
      <w:bookmarkStart w:id="2412" w:name="_Toc61119511"/>
      <w:bookmarkStart w:id="2413" w:name="_Toc61119893"/>
      <w:bookmarkStart w:id="2414" w:name="_Toc67925950"/>
      <w:bookmarkStart w:id="2415" w:name="_Toc75273588"/>
      <w:bookmarkStart w:id="2416" w:name="_Toc76510488"/>
      <w:bookmarkStart w:id="2417" w:name="_Toc83129643"/>
      <w:r w:rsidRPr="00C04A08">
        <w:t>6.3.3.4</w:t>
      </w:r>
      <w:r w:rsidRPr="00C04A08">
        <w:tab/>
        <w:t>PRACH time mask</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0EEDE60D" w14:textId="77777777" w:rsidTr="00BD105F">
        <w:trPr>
          <w:trHeight w:val="208"/>
          <w:jc w:val="center"/>
        </w:trPr>
        <w:tc>
          <w:tcPr>
            <w:tcW w:w="1073" w:type="dxa"/>
            <w:tcBorders>
              <w:bottom w:val="single" w:sz="4" w:space="0" w:color="auto"/>
            </w:tcBorders>
            <w:shd w:val="clear" w:color="auto" w:fill="auto"/>
          </w:tcPr>
          <w:p w14:paraId="715B174A"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4E996B6B"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6EBACA40"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3C0BDD5" w14:textId="77777777" w:rsidTr="00BD105F">
        <w:trPr>
          <w:trHeight w:val="187"/>
          <w:jc w:val="center"/>
        </w:trPr>
        <w:tc>
          <w:tcPr>
            <w:tcW w:w="1073" w:type="dxa"/>
            <w:tcBorders>
              <w:bottom w:val="nil"/>
            </w:tcBorders>
            <w:shd w:val="clear" w:color="auto" w:fill="auto"/>
          </w:tcPr>
          <w:p w14:paraId="579F2A4F"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1026EB4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01C9659"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B8608D1" w14:textId="77777777" w:rsidTr="00BD105F">
        <w:trPr>
          <w:trHeight w:val="187"/>
          <w:jc w:val="center"/>
        </w:trPr>
        <w:tc>
          <w:tcPr>
            <w:tcW w:w="1073" w:type="dxa"/>
            <w:tcBorders>
              <w:top w:val="nil"/>
              <w:bottom w:val="single" w:sz="4" w:space="0" w:color="auto"/>
            </w:tcBorders>
            <w:shd w:val="clear" w:color="auto" w:fill="auto"/>
          </w:tcPr>
          <w:p w14:paraId="343F64A1" w14:textId="77777777" w:rsidR="00BD105F" w:rsidRPr="00C04A08" w:rsidRDefault="00BD105F" w:rsidP="00BD105F">
            <w:pPr>
              <w:pStyle w:val="TAC"/>
              <w:rPr>
                <w:lang w:eastAsia="zh-CN"/>
              </w:rPr>
            </w:pPr>
          </w:p>
        </w:tc>
        <w:tc>
          <w:tcPr>
            <w:tcW w:w="923" w:type="dxa"/>
          </w:tcPr>
          <w:p w14:paraId="7F043C9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0947CD6"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8F1E136" w14:textId="77777777" w:rsidTr="00BD105F">
        <w:trPr>
          <w:trHeight w:val="187"/>
          <w:jc w:val="center"/>
        </w:trPr>
        <w:tc>
          <w:tcPr>
            <w:tcW w:w="1073" w:type="dxa"/>
            <w:tcBorders>
              <w:bottom w:val="nil"/>
            </w:tcBorders>
            <w:shd w:val="clear" w:color="auto" w:fill="auto"/>
          </w:tcPr>
          <w:p w14:paraId="200D030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2E3B14B7"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B968826"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774BDA2" w14:textId="77777777" w:rsidTr="00BD105F">
        <w:trPr>
          <w:trHeight w:val="187"/>
          <w:jc w:val="center"/>
        </w:trPr>
        <w:tc>
          <w:tcPr>
            <w:tcW w:w="1073" w:type="dxa"/>
            <w:tcBorders>
              <w:top w:val="nil"/>
              <w:bottom w:val="single" w:sz="4" w:space="0" w:color="auto"/>
            </w:tcBorders>
            <w:shd w:val="clear" w:color="auto" w:fill="auto"/>
          </w:tcPr>
          <w:p w14:paraId="0259B26E" w14:textId="77777777" w:rsidR="00BD105F" w:rsidRPr="00C04A08" w:rsidRDefault="00BD105F" w:rsidP="00BD105F">
            <w:pPr>
              <w:pStyle w:val="TAC"/>
              <w:rPr>
                <w:lang w:eastAsia="zh-CN"/>
              </w:rPr>
            </w:pPr>
          </w:p>
        </w:tc>
        <w:tc>
          <w:tcPr>
            <w:tcW w:w="923" w:type="dxa"/>
          </w:tcPr>
          <w:p w14:paraId="461EE95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AE9D3F2"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2CC2AB36" w14:textId="77777777" w:rsidTr="00BD105F">
        <w:trPr>
          <w:trHeight w:val="187"/>
          <w:jc w:val="center"/>
        </w:trPr>
        <w:tc>
          <w:tcPr>
            <w:tcW w:w="1073" w:type="dxa"/>
            <w:tcBorders>
              <w:bottom w:val="nil"/>
            </w:tcBorders>
            <w:shd w:val="clear" w:color="auto" w:fill="auto"/>
          </w:tcPr>
          <w:p w14:paraId="049BDE13"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6AA339C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D181C"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401D1316" w14:textId="77777777" w:rsidTr="00BD105F">
        <w:trPr>
          <w:trHeight w:val="187"/>
          <w:jc w:val="center"/>
        </w:trPr>
        <w:tc>
          <w:tcPr>
            <w:tcW w:w="1073" w:type="dxa"/>
            <w:tcBorders>
              <w:top w:val="nil"/>
              <w:bottom w:val="single" w:sz="4" w:space="0" w:color="auto"/>
            </w:tcBorders>
            <w:shd w:val="clear" w:color="auto" w:fill="auto"/>
          </w:tcPr>
          <w:p w14:paraId="432F0392" w14:textId="77777777" w:rsidR="00BD105F" w:rsidRPr="00C04A08" w:rsidRDefault="00BD105F" w:rsidP="00BD105F">
            <w:pPr>
              <w:pStyle w:val="TAC"/>
              <w:rPr>
                <w:lang w:eastAsia="zh-CN"/>
              </w:rPr>
            </w:pPr>
          </w:p>
        </w:tc>
        <w:tc>
          <w:tcPr>
            <w:tcW w:w="923" w:type="dxa"/>
          </w:tcPr>
          <w:p w14:paraId="7DA8C06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DEAB48B"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72794A99" w14:textId="77777777" w:rsidTr="00BD105F">
        <w:trPr>
          <w:trHeight w:val="187"/>
          <w:jc w:val="center"/>
        </w:trPr>
        <w:tc>
          <w:tcPr>
            <w:tcW w:w="1073" w:type="dxa"/>
            <w:tcBorders>
              <w:bottom w:val="nil"/>
            </w:tcBorders>
            <w:shd w:val="clear" w:color="auto" w:fill="auto"/>
          </w:tcPr>
          <w:p w14:paraId="3671FD9F"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E1B934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EE95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0552D6A4" w14:textId="77777777" w:rsidTr="00BD105F">
        <w:trPr>
          <w:trHeight w:val="187"/>
          <w:jc w:val="center"/>
        </w:trPr>
        <w:tc>
          <w:tcPr>
            <w:tcW w:w="1073" w:type="dxa"/>
            <w:tcBorders>
              <w:top w:val="nil"/>
              <w:bottom w:val="single" w:sz="4" w:space="0" w:color="auto"/>
            </w:tcBorders>
            <w:shd w:val="clear" w:color="auto" w:fill="auto"/>
          </w:tcPr>
          <w:p w14:paraId="322FB3B0" w14:textId="77777777" w:rsidR="00BD105F" w:rsidRPr="00C04A08" w:rsidRDefault="00BD105F" w:rsidP="00BD105F">
            <w:pPr>
              <w:pStyle w:val="TAC"/>
              <w:rPr>
                <w:lang w:eastAsia="zh-CN"/>
              </w:rPr>
            </w:pPr>
          </w:p>
        </w:tc>
        <w:tc>
          <w:tcPr>
            <w:tcW w:w="923" w:type="dxa"/>
          </w:tcPr>
          <w:p w14:paraId="6B0D3430"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497F9B0"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B12F0AC" w14:textId="77777777" w:rsidTr="00BD105F">
        <w:trPr>
          <w:trHeight w:val="187"/>
          <w:jc w:val="center"/>
        </w:trPr>
        <w:tc>
          <w:tcPr>
            <w:tcW w:w="1073" w:type="dxa"/>
            <w:tcBorders>
              <w:bottom w:val="nil"/>
            </w:tcBorders>
            <w:shd w:val="clear" w:color="auto" w:fill="auto"/>
          </w:tcPr>
          <w:p w14:paraId="5601153D"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02989FD4"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4383340"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23DFD2FA" w14:textId="77777777" w:rsidTr="00BD105F">
        <w:trPr>
          <w:trHeight w:val="187"/>
          <w:jc w:val="center"/>
        </w:trPr>
        <w:tc>
          <w:tcPr>
            <w:tcW w:w="1073" w:type="dxa"/>
            <w:tcBorders>
              <w:top w:val="nil"/>
              <w:bottom w:val="single" w:sz="4" w:space="0" w:color="auto"/>
            </w:tcBorders>
            <w:shd w:val="clear" w:color="auto" w:fill="auto"/>
          </w:tcPr>
          <w:p w14:paraId="50A7DFD5" w14:textId="77777777" w:rsidR="00BD105F" w:rsidRPr="00C04A08" w:rsidRDefault="00BD105F" w:rsidP="00BD105F">
            <w:pPr>
              <w:pStyle w:val="TAC"/>
              <w:rPr>
                <w:lang w:eastAsia="zh-CN"/>
              </w:rPr>
            </w:pPr>
          </w:p>
        </w:tc>
        <w:tc>
          <w:tcPr>
            <w:tcW w:w="923" w:type="dxa"/>
          </w:tcPr>
          <w:p w14:paraId="5342D734"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646C426"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0272FAA0" w14:textId="77777777" w:rsidTr="00BD105F">
        <w:trPr>
          <w:trHeight w:val="187"/>
          <w:jc w:val="center"/>
        </w:trPr>
        <w:tc>
          <w:tcPr>
            <w:tcW w:w="1073" w:type="dxa"/>
            <w:tcBorders>
              <w:bottom w:val="nil"/>
            </w:tcBorders>
            <w:shd w:val="clear" w:color="auto" w:fill="auto"/>
          </w:tcPr>
          <w:p w14:paraId="5CAD8D3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09108E38"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B2CB62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5D54349B" w14:textId="77777777" w:rsidR="00BD105F" w:rsidRPr="00C04A08" w:rsidRDefault="00BD105F" w:rsidP="00BD105F">
            <w:pPr>
              <w:pStyle w:val="TAC"/>
              <w:rPr>
                <w:lang w:eastAsia="zh-CN"/>
              </w:rPr>
            </w:pPr>
            <w:r w:rsidRPr="00C04A08">
              <w:rPr>
                <w:lang w:eastAsia="zh-CN"/>
              </w:rPr>
              <w:t>X1 = [2,5]</w:t>
            </w:r>
          </w:p>
        </w:tc>
      </w:tr>
      <w:tr w:rsidR="00BD105F" w:rsidRPr="00C04A08" w14:paraId="737B349A" w14:textId="77777777" w:rsidTr="00BD105F">
        <w:trPr>
          <w:trHeight w:val="187"/>
          <w:jc w:val="center"/>
        </w:trPr>
        <w:tc>
          <w:tcPr>
            <w:tcW w:w="1073" w:type="dxa"/>
            <w:tcBorders>
              <w:top w:val="nil"/>
              <w:bottom w:val="single" w:sz="4" w:space="0" w:color="auto"/>
            </w:tcBorders>
            <w:shd w:val="clear" w:color="auto" w:fill="auto"/>
          </w:tcPr>
          <w:p w14:paraId="10057736" w14:textId="77777777" w:rsidR="00BD105F" w:rsidRPr="00C04A08" w:rsidRDefault="00BD105F" w:rsidP="00BD105F">
            <w:pPr>
              <w:pStyle w:val="TAC"/>
              <w:rPr>
                <w:lang w:eastAsia="zh-CN"/>
              </w:rPr>
            </w:pPr>
          </w:p>
        </w:tc>
        <w:tc>
          <w:tcPr>
            <w:tcW w:w="923" w:type="dxa"/>
          </w:tcPr>
          <w:p w14:paraId="3CBB171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0723209"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67F66B31" w14:textId="77777777" w:rsidR="00BD105F" w:rsidRPr="00C04A08" w:rsidRDefault="00BD105F" w:rsidP="00BD105F">
            <w:pPr>
              <w:pStyle w:val="TAC"/>
              <w:rPr>
                <w:lang w:eastAsia="zh-CN"/>
              </w:rPr>
            </w:pPr>
            <w:r w:rsidRPr="00C04A08">
              <w:rPr>
                <w:lang w:eastAsia="zh-CN"/>
              </w:rPr>
              <w:t>X1 = [2,5]</w:t>
            </w:r>
          </w:p>
        </w:tc>
      </w:tr>
      <w:tr w:rsidR="00BD105F" w:rsidRPr="00C04A08" w14:paraId="6050E054" w14:textId="77777777" w:rsidTr="00BD105F">
        <w:trPr>
          <w:trHeight w:val="187"/>
          <w:jc w:val="center"/>
        </w:trPr>
        <w:tc>
          <w:tcPr>
            <w:tcW w:w="1073" w:type="dxa"/>
            <w:tcBorders>
              <w:bottom w:val="nil"/>
            </w:tcBorders>
            <w:shd w:val="clear" w:color="auto" w:fill="auto"/>
          </w:tcPr>
          <w:p w14:paraId="589DF72C"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3F203D4F"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DCCFDF"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C1F857C" w14:textId="77777777" w:rsidR="00BD105F" w:rsidRPr="00C04A08" w:rsidRDefault="00BD105F" w:rsidP="00BD105F">
            <w:pPr>
              <w:pStyle w:val="TAC"/>
              <w:rPr>
                <w:lang w:eastAsia="zh-CN"/>
              </w:rPr>
            </w:pPr>
            <w:r w:rsidRPr="00C04A08">
              <w:rPr>
                <w:lang w:eastAsia="zh-CN"/>
              </w:rPr>
              <w:t>X2 = [1,2]</w:t>
            </w:r>
          </w:p>
        </w:tc>
      </w:tr>
      <w:tr w:rsidR="00BD105F" w:rsidRPr="00C04A08" w14:paraId="594978A5" w14:textId="77777777" w:rsidTr="00BD105F">
        <w:trPr>
          <w:trHeight w:val="187"/>
          <w:jc w:val="center"/>
        </w:trPr>
        <w:tc>
          <w:tcPr>
            <w:tcW w:w="1073" w:type="dxa"/>
            <w:tcBorders>
              <w:top w:val="nil"/>
              <w:bottom w:val="single" w:sz="4" w:space="0" w:color="auto"/>
            </w:tcBorders>
            <w:shd w:val="clear" w:color="auto" w:fill="auto"/>
          </w:tcPr>
          <w:p w14:paraId="19BAE124" w14:textId="77777777" w:rsidR="00BD105F" w:rsidRPr="00C04A08" w:rsidRDefault="00BD105F" w:rsidP="00BD105F">
            <w:pPr>
              <w:pStyle w:val="TAC"/>
              <w:rPr>
                <w:lang w:eastAsia="zh-CN"/>
              </w:rPr>
            </w:pPr>
          </w:p>
        </w:tc>
        <w:tc>
          <w:tcPr>
            <w:tcW w:w="923" w:type="dxa"/>
          </w:tcPr>
          <w:p w14:paraId="315BE7C3"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DD6FAD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B6192CC" w14:textId="77777777" w:rsidR="00BD105F" w:rsidRPr="00C04A08" w:rsidRDefault="00BD105F" w:rsidP="00BD105F">
            <w:pPr>
              <w:pStyle w:val="TAC"/>
              <w:rPr>
                <w:lang w:eastAsia="zh-CN"/>
              </w:rPr>
            </w:pPr>
            <w:r w:rsidRPr="00C04A08">
              <w:rPr>
                <w:lang w:eastAsia="zh-CN"/>
              </w:rPr>
              <w:t>X2 = [1,2]</w:t>
            </w:r>
          </w:p>
        </w:tc>
      </w:tr>
      <w:tr w:rsidR="00BD105F" w:rsidRPr="00C04A08" w14:paraId="02438851" w14:textId="77777777" w:rsidTr="00BD105F">
        <w:trPr>
          <w:trHeight w:val="187"/>
          <w:jc w:val="center"/>
        </w:trPr>
        <w:tc>
          <w:tcPr>
            <w:tcW w:w="1073" w:type="dxa"/>
            <w:tcBorders>
              <w:bottom w:val="nil"/>
            </w:tcBorders>
            <w:shd w:val="clear" w:color="auto" w:fill="auto"/>
          </w:tcPr>
          <w:p w14:paraId="72A6384A"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6DCA73BA"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AC6A8B9"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EC7DD8B" w14:textId="77777777" w:rsidTr="00BD105F">
        <w:trPr>
          <w:trHeight w:val="187"/>
          <w:jc w:val="center"/>
        </w:trPr>
        <w:tc>
          <w:tcPr>
            <w:tcW w:w="1073" w:type="dxa"/>
            <w:tcBorders>
              <w:top w:val="nil"/>
              <w:bottom w:val="single" w:sz="4" w:space="0" w:color="auto"/>
            </w:tcBorders>
            <w:shd w:val="clear" w:color="auto" w:fill="auto"/>
          </w:tcPr>
          <w:p w14:paraId="73D14D5C" w14:textId="77777777" w:rsidR="00BD105F" w:rsidRPr="00C04A08" w:rsidRDefault="00BD105F" w:rsidP="00BD105F">
            <w:pPr>
              <w:pStyle w:val="TAC"/>
              <w:rPr>
                <w:lang w:eastAsia="zh-CN"/>
              </w:rPr>
            </w:pPr>
          </w:p>
        </w:tc>
        <w:tc>
          <w:tcPr>
            <w:tcW w:w="923" w:type="dxa"/>
          </w:tcPr>
          <w:p w14:paraId="3F91BCA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4FE6725"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487739CB" w14:textId="77777777" w:rsidTr="00BD105F">
        <w:trPr>
          <w:trHeight w:val="187"/>
          <w:jc w:val="center"/>
        </w:trPr>
        <w:tc>
          <w:tcPr>
            <w:tcW w:w="1073" w:type="dxa"/>
            <w:tcBorders>
              <w:bottom w:val="nil"/>
            </w:tcBorders>
            <w:shd w:val="clear" w:color="auto" w:fill="auto"/>
          </w:tcPr>
          <w:p w14:paraId="148AF4F1"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31E3740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7DE800E5"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7AB463EB" w14:textId="77777777" w:rsidTr="00BD105F">
        <w:trPr>
          <w:trHeight w:val="187"/>
          <w:jc w:val="center"/>
        </w:trPr>
        <w:tc>
          <w:tcPr>
            <w:tcW w:w="1073" w:type="dxa"/>
            <w:tcBorders>
              <w:top w:val="nil"/>
              <w:bottom w:val="single" w:sz="4" w:space="0" w:color="auto"/>
            </w:tcBorders>
            <w:shd w:val="clear" w:color="auto" w:fill="auto"/>
          </w:tcPr>
          <w:p w14:paraId="20F0EA1A" w14:textId="77777777" w:rsidR="00BD105F" w:rsidRPr="00C04A08" w:rsidRDefault="00BD105F" w:rsidP="00BD105F">
            <w:pPr>
              <w:pStyle w:val="TAC"/>
              <w:rPr>
                <w:lang w:eastAsia="zh-CN"/>
              </w:rPr>
            </w:pPr>
          </w:p>
        </w:tc>
        <w:tc>
          <w:tcPr>
            <w:tcW w:w="923" w:type="dxa"/>
          </w:tcPr>
          <w:p w14:paraId="5551BA9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B710AB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28D9B464" w14:textId="77777777" w:rsidTr="00BD105F">
        <w:trPr>
          <w:trHeight w:val="187"/>
          <w:jc w:val="center"/>
        </w:trPr>
        <w:tc>
          <w:tcPr>
            <w:tcW w:w="1073" w:type="dxa"/>
            <w:shd w:val="clear" w:color="auto" w:fill="auto"/>
          </w:tcPr>
          <w:p w14:paraId="756A27FA"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048C9A89"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1111EDC"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0A9CEE4C" w14:textId="77777777" w:rsidTr="00BD105F">
        <w:trPr>
          <w:trHeight w:val="187"/>
          <w:jc w:val="center"/>
        </w:trPr>
        <w:tc>
          <w:tcPr>
            <w:tcW w:w="1073" w:type="dxa"/>
            <w:shd w:val="clear" w:color="auto" w:fill="auto"/>
          </w:tcPr>
          <w:p w14:paraId="42EA2B55" w14:textId="77777777" w:rsidR="00BD105F" w:rsidRPr="00C04A08" w:rsidRDefault="00BD105F" w:rsidP="00BD105F">
            <w:pPr>
              <w:pStyle w:val="TAC"/>
              <w:rPr>
                <w:lang w:eastAsia="zh-CN"/>
              </w:rPr>
            </w:pPr>
          </w:p>
        </w:tc>
        <w:tc>
          <w:tcPr>
            <w:tcW w:w="923" w:type="dxa"/>
          </w:tcPr>
          <w:p w14:paraId="2C8D2EE7"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F4D11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480DA356" w14:textId="77777777" w:rsidTr="00BD105F">
        <w:trPr>
          <w:trHeight w:val="187"/>
          <w:jc w:val="center"/>
        </w:trPr>
        <w:tc>
          <w:tcPr>
            <w:tcW w:w="7477" w:type="dxa"/>
            <w:gridSpan w:val="3"/>
            <w:shd w:val="clear" w:color="auto" w:fill="auto"/>
          </w:tcPr>
          <w:p w14:paraId="416E85BE"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2418" w:name="_Toc21340831"/>
      <w:bookmarkStart w:id="2419" w:name="_Toc29805278"/>
      <w:bookmarkStart w:id="2420" w:name="_Toc36456487"/>
      <w:bookmarkStart w:id="2421" w:name="_Toc36469585"/>
      <w:bookmarkStart w:id="2422" w:name="_Toc37253994"/>
      <w:bookmarkStart w:id="2423" w:name="_Toc37322851"/>
      <w:bookmarkStart w:id="2424" w:name="_Toc37324257"/>
      <w:bookmarkStart w:id="2425" w:name="_Toc45889780"/>
      <w:bookmarkStart w:id="2426" w:name="_Toc52196440"/>
      <w:bookmarkStart w:id="2427" w:name="_Toc52197420"/>
      <w:bookmarkStart w:id="2428" w:name="_Toc53173143"/>
      <w:bookmarkStart w:id="2429" w:name="_Toc53173512"/>
      <w:bookmarkStart w:id="2430" w:name="_Toc61119512"/>
      <w:bookmarkStart w:id="2431" w:name="_Toc61119894"/>
      <w:bookmarkStart w:id="2432" w:name="_Toc67925951"/>
      <w:bookmarkStart w:id="2433" w:name="_Toc75273589"/>
      <w:bookmarkStart w:id="2434" w:name="_Toc76510489"/>
      <w:bookmarkStart w:id="2435" w:name="_Toc83129644"/>
      <w:r w:rsidRPr="00C04A08">
        <w:t>6.3.3.5</w:t>
      </w:r>
      <w:r w:rsidRPr="00C04A08">
        <w:tab/>
        <w:t>Void</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18BD2043" w14:textId="77777777" w:rsidR="00842EF7" w:rsidRPr="00C04A08" w:rsidRDefault="00842EF7" w:rsidP="00842EF7">
      <w:pPr>
        <w:pStyle w:val="Heading4"/>
      </w:pPr>
      <w:bookmarkStart w:id="2436" w:name="_Toc21340832"/>
      <w:bookmarkStart w:id="2437" w:name="_Toc29805279"/>
      <w:bookmarkStart w:id="2438" w:name="_Toc36456488"/>
      <w:bookmarkStart w:id="2439" w:name="_Toc36469586"/>
      <w:bookmarkStart w:id="2440" w:name="_Toc37253995"/>
      <w:bookmarkStart w:id="2441" w:name="_Toc37322852"/>
      <w:bookmarkStart w:id="2442" w:name="_Toc37324258"/>
      <w:bookmarkStart w:id="2443" w:name="_Toc45889781"/>
      <w:bookmarkStart w:id="2444" w:name="_Toc52196441"/>
      <w:bookmarkStart w:id="2445" w:name="_Toc52197421"/>
      <w:bookmarkStart w:id="2446" w:name="_Toc53173144"/>
      <w:bookmarkStart w:id="2447" w:name="_Toc53173513"/>
      <w:bookmarkStart w:id="2448" w:name="_Toc61119513"/>
      <w:bookmarkStart w:id="2449" w:name="_Toc61119895"/>
      <w:bookmarkStart w:id="2450" w:name="_Toc67925952"/>
      <w:bookmarkStart w:id="2451" w:name="_Toc75273590"/>
      <w:bookmarkStart w:id="2452" w:name="_Toc76510490"/>
      <w:bookmarkStart w:id="2453" w:name="_Toc83129645"/>
      <w:r w:rsidRPr="00C04A08">
        <w:t>6.3.3.6</w:t>
      </w:r>
      <w:r w:rsidRPr="00C04A08">
        <w:tab/>
        <w:t>SRS time mask</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2454" w:name="_Toc21340833"/>
      <w:bookmarkStart w:id="2455" w:name="_Toc29805280"/>
      <w:bookmarkStart w:id="2456" w:name="_Toc36456489"/>
      <w:bookmarkStart w:id="2457" w:name="_Toc36469587"/>
      <w:bookmarkStart w:id="2458" w:name="_Toc37253996"/>
      <w:bookmarkStart w:id="2459" w:name="_Toc37322853"/>
      <w:bookmarkStart w:id="2460" w:name="_Toc37324259"/>
      <w:bookmarkStart w:id="2461" w:name="_Toc45889782"/>
      <w:bookmarkStart w:id="2462" w:name="_Toc52196442"/>
      <w:bookmarkStart w:id="2463" w:name="_Toc52197422"/>
      <w:bookmarkStart w:id="2464" w:name="_Toc53173145"/>
      <w:bookmarkStart w:id="2465" w:name="_Toc53173514"/>
      <w:bookmarkStart w:id="2466" w:name="_Toc61119514"/>
      <w:bookmarkStart w:id="2467" w:name="_Toc61119896"/>
      <w:bookmarkStart w:id="2468" w:name="_Toc67925953"/>
      <w:bookmarkStart w:id="2469" w:name="_Toc75273591"/>
      <w:bookmarkStart w:id="2470" w:name="_Toc76510491"/>
      <w:bookmarkStart w:id="2471" w:name="_Toc83129646"/>
      <w:r w:rsidRPr="00C04A08">
        <w:t>6.3.3.7</w:t>
      </w:r>
      <w:r w:rsidRPr="00C04A08">
        <w:tab/>
        <w:t>PUSCH-PUCCH and PUSCH-SRS time masks</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2472" w:name="_Toc21340834"/>
      <w:bookmarkStart w:id="2473" w:name="_Toc29805281"/>
      <w:bookmarkStart w:id="2474" w:name="_Toc36456490"/>
      <w:bookmarkStart w:id="2475" w:name="_Toc36469588"/>
      <w:bookmarkStart w:id="2476" w:name="_Toc37253997"/>
      <w:bookmarkStart w:id="2477" w:name="_Toc37322854"/>
      <w:bookmarkStart w:id="2478" w:name="_Toc37324260"/>
      <w:bookmarkStart w:id="2479" w:name="_Toc45889783"/>
      <w:bookmarkStart w:id="2480" w:name="_Toc52196443"/>
      <w:bookmarkStart w:id="2481" w:name="_Toc52197423"/>
      <w:bookmarkStart w:id="2482" w:name="_Toc53173146"/>
      <w:bookmarkStart w:id="2483" w:name="_Toc53173515"/>
      <w:bookmarkStart w:id="2484" w:name="_Toc61119515"/>
      <w:bookmarkStart w:id="2485" w:name="_Toc61119897"/>
      <w:bookmarkStart w:id="2486" w:name="_Toc67925954"/>
      <w:bookmarkStart w:id="2487" w:name="_Toc75273592"/>
      <w:bookmarkStart w:id="2488" w:name="_Toc76510492"/>
      <w:bookmarkStart w:id="2489" w:name="_Toc83129647"/>
      <w:r w:rsidRPr="00C04A08">
        <w:t>6.3.3.8</w:t>
      </w:r>
      <w:r w:rsidRPr="00C04A08">
        <w:tab/>
        <w:t>Transmit power time mask for consecutive slot or long subslot transmission and short subslot transmission boundaries</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2490" w:name="_Toc21340835"/>
      <w:bookmarkStart w:id="2491" w:name="_Toc29805282"/>
      <w:bookmarkStart w:id="2492" w:name="_Toc36456491"/>
      <w:bookmarkStart w:id="2493" w:name="_Toc36469589"/>
      <w:bookmarkStart w:id="2494" w:name="_Toc37253998"/>
      <w:bookmarkStart w:id="2495" w:name="_Toc37322855"/>
      <w:bookmarkStart w:id="2496" w:name="_Toc37324261"/>
      <w:bookmarkStart w:id="2497" w:name="_Toc45889784"/>
      <w:bookmarkStart w:id="2498" w:name="_Toc52196444"/>
      <w:bookmarkStart w:id="2499" w:name="_Toc52197424"/>
      <w:bookmarkStart w:id="2500" w:name="_Toc53173147"/>
      <w:bookmarkStart w:id="2501" w:name="_Toc53173516"/>
      <w:bookmarkStart w:id="2502" w:name="_Toc61119516"/>
      <w:bookmarkStart w:id="2503" w:name="_Toc61119898"/>
      <w:bookmarkStart w:id="2504" w:name="_Toc67925955"/>
      <w:bookmarkStart w:id="2505" w:name="_Toc75273593"/>
      <w:bookmarkStart w:id="2506" w:name="_Toc76510493"/>
      <w:bookmarkStart w:id="2507" w:name="_Toc83129648"/>
      <w:r w:rsidRPr="00C04A08">
        <w:t>6.3.3.9</w:t>
      </w:r>
      <w:r w:rsidRPr="00C04A08">
        <w:tab/>
        <w:t>Transmit power time mask for consecutive short subslot transmissions boundaries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2508" w:name="_Toc21340836"/>
      <w:bookmarkStart w:id="2509" w:name="_Toc29805283"/>
      <w:bookmarkStart w:id="2510" w:name="_Toc36456492"/>
      <w:bookmarkStart w:id="2511" w:name="_Toc36469590"/>
      <w:bookmarkStart w:id="2512" w:name="_Toc37253999"/>
      <w:bookmarkStart w:id="2513" w:name="_Toc37322856"/>
      <w:bookmarkStart w:id="2514" w:name="_Toc37324262"/>
      <w:bookmarkStart w:id="2515" w:name="_Toc45889785"/>
      <w:bookmarkStart w:id="2516" w:name="_Toc52196445"/>
      <w:bookmarkStart w:id="2517" w:name="_Toc52197425"/>
      <w:bookmarkStart w:id="2518" w:name="_Toc53173148"/>
      <w:bookmarkStart w:id="2519" w:name="_Toc53173517"/>
      <w:bookmarkStart w:id="2520" w:name="_Toc61119517"/>
      <w:bookmarkStart w:id="2521" w:name="_Toc61119899"/>
      <w:bookmarkStart w:id="2522" w:name="_Toc67925956"/>
      <w:bookmarkStart w:id="2523" w:name="_Toc75273594"/>
      <w:bookmarkStart w:id="2524" w:name="_Toc76510494"/>
      <w:bookmarkStart w:id="2525" w:name="_Toc83129649"/>
      <w:r w:rsidRPr="00C04A08">
        <w:t>6.3.4</w:t>
      </w:r>
      <w:r w:rsidRPr="00C04A08">
        <w:tab/>
        <w:t>Power control</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4CB3F54F" w14:textId="77777777" w:rsidR="00842EF7" w:rsidRPr="00C04A08" w:rsidRDefault="00842EF7" w:rsidP="00842EF7">
      <w:pPr>
        <w:pStyle w:val="Heading4"/>
      </w:pPr>
      <w:bookmarkStart w:id="2526" w:name="_Toc21340837"/>
      <w:bookmarkStart w:id="2527" w:name="_Toc29805284"/>
      <w:bookmarkStart w:id="2528" w:name="_Toc36456493"/>
      <w:bookmarkStart w:id="2529" w:name="_Toc36469591"/>
      <w:bookmarkStart w:id="2530" w:name="_Toc37254000"/>
      <w:bookmarkStart w:id="2531" w:name="_Toc37322857"/>
      <w:bookmarkStart w:id="2532" w:name="_Toc37324263"/>
      <w:bookmarkStart w:id="2533" w:name="_Toc45889786"/>
      <w:bookmarkStart w:id="2534" w:name="_Toc52196446"/>
      <w:bookmarkStart w:id="2535" w:name="_Toc52197426"/>
      <w:bookmarkStart w:id="2536" w:name="_Toc53173149"/>
      <w:bookmarkStart w:id="2537" w:name="_Toc53173518"/>
      <w:bookmarkStart w:id="2538" w:name="_Toc61119518"/>
      <w:bookmarkStart w:id="2539" w:name="_Toc61119900"/>
      <w:bookmarkStart w:id="2540" w:name="_Toc67925957"/>
      <w:bookmarkStart w:id="2541" w:name="_Toc75273595"/>
      <w:bookmarkStart w:id="2542" w:name="_Toc76510495"/>
      <w:bookmarkStart w:id="2543" w:name="_Toc83129650"/>
      <w:r w:rsidRPr="00C04A08">
        <w:t>6.3.4.1</w:t>
      </w:r>
      <w:r w:rsidRPr="00C04A08">
        <w:tab/>
        <w:t>General</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2544" w:name="_Toc21340838"/>
      <w:bookmarkStart w:id="2545" w:name="_Toc29805285"/>
      <w:bookmarkStart w:id="2546" w:name="_Toc36456494"/>
      <w:bookmarkStart w:id="2547" w:name="_Toc36469592"/>
      <w:bookmarkStart w:id="2548" w:name="_Toc37254001"/>
      <w:bookmarkStart w:id="2549" w:name="_Toc37322858"/>
      <w:bookmarkStart w:id="2550" w:name="_Toc37324264"/>
      <w:bookmarkStart w:id="2551" w:name="_Toc45889787"/>
      <w:bookmarkStart w:id="2552" w:name="_Toc52196447"/>
      <w:bookmarkStart w:id="2553" w:name="_Toc52197427"/>
      <w:bookmarkStart w:id="2554" w:name="_Toc53173150"/>
      <w:bookmarkStart w:id="2555" w:name="_Toc53173519"/>
      <w:bookmarkStart w:id="2556" w:name="_Toc61119519"/>
      <w:bookmarkStart w:id="2557" w:name="_Toc61119901"/>
      <w:bookmarkStart w:id="2558" w:name="_Toc67925958"/>
      <w:bookmarkStart w:id="2559" w:name="_Toc75273596"/>
      <w:bookmarkStart w:id="2560" w:name="_Toc76510496"/>
      <w:bookmarkStart w:id="2561" w:name="_Toc83129651"/>
      <w:r w:rsidRPr="00C04A08">
        <w:t>6.3.4.2</w:t>
      </w:r>
      <w:r w:rsidRPr="00C04A08">
        <w:tab/>
        <w:t>Absolute power tolerance</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2562" w:name="_Toc21340839"/>
      <w:bookmarkStart w:id="2563" w:name="_Toc29805286"/>
      <w:bookmarkStart w:id="2564" w:name="_Toc36456495"/>
      <w:bookmarkStart w:id="2565" w:name="_Toc36469593"/>
      <w:bookmarkStart w:id="2566" w:name="_Toc37254002"/>
      <w:bookmarkStart w:id="2567" w:name="_Toc37322859"/>
      <w:bookmarkStart w:id="2568" w:name="_Toc37324265"/>
      <w:bookmarkStart w:id="2569" w:name="_Toc45889788"/>
      <w:bookmarkStart w:id="2570" w:name="_Toc52196448"/>
      <w:bookmarkStart w:id="2571" w:name="_Toc52197428"/>
      <w:bookmarkStart w:id="2572" w:name="_Toc53173151"/>
      <w:bookmarkStart w:id="2573" w:name="_Toc53173520"/>
      <w:bookmarkStart w:id="2574" w:name="_Toc61119520"/>
      <w:bookmarkStart w:id="2575" w:name="_Toc61119902"/>
      <w:bookmarkStart w:id="2576" w:name="_Toc67925959"/>
      <w:bookmarkStart w:id="2577" w:name="_Toc75273597"/>
      <w:bookmarkStart w:id="2578" w:name="_Toc76510497"/>
      <w:bookmarkStart w:id="2579" w:name="_Toc83129652"/>
      <w:r w:rsidRPr="00C04A08">
        <w:t>6.3.4.3</w:t>
      </w:r>
      <w:r w:rsidRPr="00C04A08">
        <w:tab/>
        <w:t>Relative power tolerance</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2580" w:name="_Toc21340840"/>
      <w:bookmarkStart w:id="2581" w:name="_Toc29805287"/>
      <w:bookmarkStart w:id="2582" w:name="_Toc36456496"/>
      <w:bookmarkStart w:id="2583" w:name="_Toc36469594"/>
      <w:bookmarkStart w:id="2584" w:name="_Toc37254003"/>
      <w:bookmarkStart w:id="2585" w:name="_Toc37322860"/>
      <w:bookmarkStart w:id="2586" w:name="_Toc37324266"/>
      <w:bookmarkStart w:id="2587" w:name="_Toc45889789"/>
      <w:bookmarkStart w:id="2588" w:name="_Toc52196449"/>
      <w:bookmarkStart w:id="2589" w:name="_Toc52197429"/>
      <w:bookmarkStart w:id="2590" w:name="_Toc53173152"/>
      <w:bookmarkStart w:id="2591" w:name="_Toc53173521"/>
      <w:bookmarkStart w:id="2592" w:name="_Toc61119521"/>
      <w:bookmarkStart w:id="2593" w:name="_Toc61119903"/>
      <w:bookmarkStart w:id="2594" w:name="_Toc67925960"/>
      <w:bookmarkStart w:id="2595" w:name="_Toc75273598"/>
      <w:bookmarkStart w:id="2596" w:name="_Toc76510498"/>
      <w:bookmarkStart w:id="2597" w:name="_Toc83129653"/>
      <w:r w:rsidRPr="00C04A08">
        <w:t>6.3.4.4</w:t>
      </w:r>
      <w:r w:rsidRPr="00C04A08">
        <w:tab/>
        <w:t>Aggregate power tolerance</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77777777" w:rsidR="00842EF7" w:rsidRPr="00C04A08" w:rsidRDefault="00842EF7" w:rsidP="00842EF7">
      <w:pPr>
        <w:pStyle w:val="TH"/>
      </w:pPr>
      <w:r w:rsidRPr="00C04A08">
        <w:t>Table 6.3.4.4-2: Aggregate power tolerance, P</w:t>
      </w:r>
      <w:r w:rsidRPr="00C04A08">
        <w:rPr>
          <w:bCs/>
          <w:vertAlign w:val="subscript"/>
        </w:rPr>
        <w:t xml:space="preserve">max </w:t>
      </w:r>
      <w:r w:rsidRPr="00C04A08">
        <w:t>≥ P ≥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2598" w:name="_Toc21340841"/>
      <w:bookmarkStart w:id="2599" w:name="_Toc29805288"/>
      <w:bookmarkStart w:id="2600" w:name="_Toc36456497"/>
      <w:bookmarkStart w:id="2601" w:name="_Toc36469595"/>
      <w:bookmarkStart w:id="2602" w:name="_Toc37254004"/>
      <w:bookmarkStart w:id="2603" w:name="_Toc37322861"/>
      <w:bookmarkStart w:id="2604" w:name="_Toc37324267"/>
      <w:bookmarkStart w:id="2605" w:name="_Toc45889790"/>
      <w:bookmarkStart w:id="2606" w:name="_Toc52196450"/>
      <w:bookmarkStart w:id="2607" w:name="_Toc52197430"/>
      <w:bookmarkStart w:id="2608" w:name="_Toc53173153"/>
      <w:bookmarkStart w:id="2609" w:name="_Toc53173522"/>
      <w:bookmarkStart w:id="2610" w:name="_Toc61119522"/>
      <w:bookmarkStart w:id="2611" w:name="_Toc61119904"/>
      <w:bookmarkStart w:id="2612" w:name="_Toc67925961"/>
      <w:bookmarkStart w:id="2613" w:name="_Toc75273599"/>
      <w:bookmarkStart w:id="2614" w:name="_Toc76510499"/>
      <w:bookmarkStart w:id="2615" w:name="_Toc83129654"/>
      <w:r w:rsidRPr="00C04A08">
        <w:t>6.3A</w:t>
      </w:r>
      <w:r w:rsidRPr="00C04A08">
        <w:tab/>
        <w:t>Output power dynamics for CA</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4A4BFEA1" w14:textId="77777777" w:rsidR="00842EF7" w:rsidRPr="00C04A08" w:rsidRDefault="00842EF7" w:rsidP="00842EF7">
      <w:pPr>
        <w:pStyle w:val="Heading3"/>
      </w:pPr>
      <w:bookmarkStart w:id="2616" w:name="_Toc21340842"/>
      <w:bookmarkStart w:id="2617" w:name="_Toc29805289"/>
      <w:bookmarkStart w:id="2618" w:name="_Toc36456498"/>
      <w:bookmarkStart w:id="2619" w:name="_Toc36469596"/>
      <w:bookmarkStart w:id="2620" w:name="_Toc37254005"/>
      <w:bookmarkStart w:id="2621" w:name="_Toc37322862"/>
      <w:bookmarkStart w:id="2622" w:name="_Toc37324268"/>
      <w:bookmarkStart w:id="2623" w:name="_Toc45889791"/>
      <w:bookmarkStart w:id="2624" w:name="_Toc52196451"/>
      <w:bookmarkStart w:id="2625" w:name="_Toc52197431"/>
      <w:bookmarkStart w:id="2626" w:name="_Toc53173154"/>
      <w:bookmarkStart w:id="2627" w:name="_Toc53173523"/>
      <w:bookmarkStart w:id="2628" w:name="_Toc61119523"/>
      <w:bookmarkStart w:id="2629" w:name="_Toc61119905"/>
      <w:bookmarkStart w:id="2630" w:name="_Toc67925962"/>
      <w:bookmarkStart w:id="2631" w:name="_Toc75273600"/>
      <w:bookmarkStart w:id="2632" w:name="_Toc76510500"/>
      <w:bookmarkStart w:id="2633" w:name="_Toc83129655"/>
      <w:r w:rsidRPr="00C04A08">
        <w:t>6.3A.1</w:t>
      </w:r>
      <w:r w:rsidRPr="00C04A08">
        <w:tab/>
        <w:t>Minimum output power for CA</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2634" w:name="_Toc21340843"/>
      <w:bookmarkStart w:id="2635" w:name="_Toc29805290"/>
      <w:bookmarkStart w:id="2636" w:name="_Toc36456499"/>
      <w:bookmarkStart w:id="2637" w:name="_Toc36469597"/>
      <w:bookmarkStart w:id="2638" w:name="_Toc37254006"/>
      <w:bookmarkStart w:id="2639" w:name="_Toc37322863"/>
      <w:bookmarkStart w:id="2640" w:name="_Toc37324269"/>
      <w:bookmarkStart w:id="2641" w:name="_Toc45889792"/>
      <w:bookmarkStart w:id="2642" w:name="_Toc52196452"/>
      <w:bookmarkStart w:id="2643" w:name="_Toc52197432"/>
      <w:bookmarkStart w:id="2644" w:name="_Toc53173155"/>
      <w:bookmarkStart w:id="2645" w:name="_Toc53173524"/>
      <w:bookmarkStart w:id="2646" w:name="_Toc61119524"/>
      <w:bookmarkStart w:id="2647" w:name="_Toc61119906"/>
      <w:bookmarkStart w:id="2648" w:name="_Toc67925963"/>
      <w:bookmarkStart w:id="2649" w:name="_Toc75273601"/>
      <w:bookmarkStart w:id="2650" w:name="_Toc76510501"/>
      <w:bookmarkStart w:id="2651" w:name="_Toc83129656"/>
      <w:r w:rsidRPr="00C04A08">
        <w:t>6.3A.1.0</w:t>
      </w:r>
      <w:r w:rsidRPr="00C04A08">
        <w:tab/>
        <w:t>General</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2652" w:name="_Toc21340844"/>
      <w:bookmarkStart w:id="2653" w:name="_Toc29805291"/>
      <w:bookmarkStart w:id="2654" w:name="_Toc36456500"/>
      <w:bookmarkStart w:id="2655" w:name="_Toc36469598"/>
      <w:bookmarkStart w:id="2656" w:name="_Toc37254007"/>
      <w:bookmarkStart w:id="2657" w:name="_Toc37322864"/>
      <w:bookmarkStart w:id="2658" w:name="_Toc37324270"/>
      <w:bookmarkStart w:id="2659"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2660" w:name="_Toc52196453"/>
      <w:bookmarkStart w:id="2661" w:name="_Toc52197433"/>
      <w:bookmarkStart w:id="2662" w:name="_Toc53173156"/>
      <w:bookmarkStart w:id="2663" w:name="_Toc53173525"/>
      <w:bookmarkStart w:id="2664" w:name="_Toc61119525"/>
      <w:bookmarkStart w:id="2665" w:name="_Toc61119907"/>
      <w:bookmarkStart w:id="2666" w:name="_Toc67925964"/>
      <w:bookmarkStart w:id="2667" w:name="_Toc75273602"/>
      <w:bookmarkStart w:id="2668" w:name="_Toc76510502"/>
      <w:bookmarkStart w:id="2669" w:name="_Toc83129657"/>
      <w:r w:rsidRPr="00C04A08">
        <w:t>6.3A.1.1</w:t>
      </w:r>
      <w:r w:rsidRPr="00C04A08">
        <w:tab/>
        <w:t>Minimum output power for power class 1</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03C8CA60"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9087D4C"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0727A3B0"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5BB9DD4"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9A2CA52" w14:textId="77777777" w:rsidR="00842EF7" w:rsidRPr="00C04A08" w:rsidRDefault="00842EF7" w:rsidP="00F91227">
            <w:pPr>
              <w:pStyle w:val="TAH"/>
            </w:pPr>
            <w:r w:rsidRPr="00C04A08">
              <w:t>Channel bandwidth</w:t>
            </w:r>
          </w:p>
          <w:p w14:paraId="253892B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624C88" w14:textId="77777777" w:rsidR="00842EF7" w:rsidRPr="00C04A08" w:rsidRDefault="00842EF7" w:rsidP="00F91227">
            <w:pPr>
              <w:pStyle w:val="TAH"/>
            </w:pPr>
            <w:r w:rsidRPr="00C04A08">
              <w:t>Minimum output power</w:t>
            </w:r>
          </w:p>
          <w:p w14:paraId="041EB827"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98B733B" w14:textId="77777777" w:rsidR="00842EF7" w:rsidRPr="00C04A08" w:rsidRDefault="00842EF7" w:rsidP="00F91227">
            <w:pPr>
              <w:pStyle w:val="TAH"/>
            </w:pPr>
            <w:r w:rsidRPr="00C04A08">
              <w:t>Measurement bandwidth</w:t>
            </w:r>
          </w:p>
          <w:p w14:paraId="65D067B6" w14:textId="77777777" w:rsidR="00842EF7" w:rsidRPr="00C04A08" w:rsidRDefault="00842EF7" w:rsidP="00F91227">
            <w:pPr>
              <w:pStyle w:val="TAH"/>
            </w:pPr>
            <w:r w:rsidRPr="00C04A08">
              <w:t>(MHz)</w:t>
            </w:r>
          </w:p>
        </w:tc>
      </w:tr>
      <w:tr w:rsidR="00850D6D" w:rsidRPr="00C04A08" w14:paraId="025BC4F3" w14:textId="77777777" w:rsidTr="00A3696F">
        <w:trPr>
          <w:trHeight w:val="225"/>
          <w:jc w:val="center"/>
        </w:trPr>
        <w:tc>
          <w:tcPr>
            <w:tcW w:w="2179" w:type="dxa"/>
            <w:tcBorders>
              <w:top w:val="single" w:sz="4" w:space="0" w:color="auto"/>
              <w:left w:val="single" w:sz="4" w:space="0" w:color="auto"/>
              <w:bottom w:val="nil"/>
              <w:right w:val="single" w:sz="4" w:space="0" w:color="auto"/>
            </w:tcBorders>
            <w:hideMark/>
          </w:tcPr>
          <w:p w14:paraId="16BF4000" w14:textId="05931A31" w:rsidR="00850D6D" w:rsidRPr="00C04A08" w:rsidRDefault="00850D6D" w:rsidP="00850D6D">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2070828" w14:textId="77777777" w:rsidR="00850D6D" w:rsidRPr="00C04A08" w:rsidRDefault="00850D6D" w:rsidP="00850D6D">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D0BD4D" w14:textId="77777777" w:rsidR="00850D6D" w:rsidRPr="00C04A08" w:rsidRDefault="00850D6D" w:rsidP="00850D6D">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CFAF37D" w14:textId="77777777" w:rsidR="00850D6D" w:rsidRPr="00C04A08" w:rsidRDefault="00850D6D" w:rsidP="00850D6D">
            <w:pPr>
              <w:pStyle w:val="TAC"/>
            </w:pPr>
            <w:r w:rsidRPr="00C04A08">
              <w:t>47.5</w:t>
            </w:r>
            <w:r w:rsidRPr="00C04A08">
              <w:rPr>
                <w:rFonts w:hint="eastAsia"/>
                <w:lang w:eastAsia="ja-JP"/>
              </w:rPr>
              <w:t>8</w:t>
            </w:r>
          </w:p>
        </w:tc>
      </w:tr>
      <w:tr w:rsidR="009B027E" w:rsidRPr="00C04A08" w14:paraId="3FDB90C9"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9F5D2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C51722"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D1530C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20FDB37D" w14:textId="77777777" w:rsidR="009B027E" w:rsidRPr="00C04A08" w:rsidRDefault="009B027E" w:rsidP="00B46D26">
            <w:pPr>
              <w:pStyle w:val="TAC"/>
            </w:pPr>
            <w:r w:rsidRPr="00C04A08">
              <w:t>95.</w:t>
            </w:r>
            <w:r w:rsidRPr="00C04A08">
              <w:rPr>
                <w:rFonts w:hint="eastAsia"/>
                <w:lang w:eastAsia="ja-JP"/>
              </w:rPr>
              <w:t>16</w:t>
            </w:r>
          </w:p>
        </w:tc>
      </w:tr>
      <w:tr w:rsidR="009B027E" w:rsidRPr="00C04A08" w14:paraId="70CC9FB7"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654E48B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4831DB"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7AD59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05BE77E" w14:textId="77777777" w:rsidR="009B027E" w:rsidRPr="00C04A08" w:rsidRDefault="009B027E" w:rsidP="00B46D26">
            <w:pPr>
              <w:pStyle w:val="TAC"/>
            </w:pPr>
            <w:r w:rsidRPr="00C04A08">
              <w:t>190.</w:t>
            </w:r>
            <w:r w:rsidRPr="00C04A08">
              <w:rPr>
                <w:rFonts w:hint="eastAsia"/>
                <w:lang w:eastAsia="ja-JP"/>
              </w:rPr>
              <w:t>20</w:t>
            </w:r>
          </w:p>
        </w:tc>
      </w:tr>
      <w:tr w:rsidR="009B027E" w:rsidRPr="00C04A08" w14:paraId="21027F68"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7518329A"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C5A395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C5711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353CD94" w14:textId="77777777" w:rsidR="009B027E" w:rsidRPr="00C04A08" w:rsidRDefault="009B027E" w:rsidP="00B46D26">
            <w:pPr>
              <w:pStyle w:val="TAC"/>
            </w:pPr>
            <w:r w:rsidRPr="00C04A08">
              <w:t>380.</w:t>
            </w:r>
            <w:r w:rsidRPr="00C04A08">
              <w:rPr>
                <w:rFonts w:hint="eastAsia"/>
                <w:lang w:eastAsia="ja-JP"/>
              </w:rPr>
              <w:t>28</w:t>
            </w:r>
          </w:p>
        </w:tc>
      </w:tr>
    </w:tbl>
    <w:p w14:paraId="77DE8E0C" w14:textId="77777777" w:rsidR="00842EF7" w:rsidRPr="00C04A08" w:rsidRDefault="00842EF7" w:rsidP="00842EF7"/>
    <w:p w14:paraId="2FFC5753" w14:textId="77777777" w:rsidR="00842EF7" w:rsidRPr="00C04A08" w:rsidRDefault="00842EF7" w:rsidP="00842EF7">
      <w:pPr>
        <w:pStyle w:val="Heading4"/>
      </w:pPr>
      <w:bookmarkStart w:id="2670" w:name="_Toc21340845"/>
      <w:bookmarkStart w:id="2671" w:name="_Toc29805292"/>
      <w:bookmarkStart w:id="2672" w:name="_Toc36456501"/>
      <w:bookmarkStart w:id="2673" w:name="_Toc36469599"/>
      <w:bookmarkStart w:id="2674" w:name="_Toc37254008"/>
      <w:bookmarkStart w:id="2675" w:name="_Toc37322865"/>
      <w:bookmarkStart w:id="2676" w:name="_Toc37324271"/>
      <w:bookmarkStart w:id="2677" w:name="_Toc45889794"/>
      <w:bookmarkStart w:id="2678" w:name="_Toc52196454"/>
      <w:bookmarkStart w:id="2679" w:name="_Toc52197434"/>
      <w:bookmarkStart w:id="2680" w:name="_Toc53173157"/>
      <w:bookmarkStart w:id="2681" w:name="_Toc53173526"/>
      <w:bookmarkStart w:id="2682" w:name="_Toc61119526"/>
      <w:bookmarkStart w:id="2683" w:name="_Toc61119908"/>
      <w:bookmarkStart w:id="2684" w:name="_Toc67925965"/>
      <w:bookmarkStart w:id="2685" w:name="_Toc75273603"/>
      <w:bookmarkStart w:id="2686" w:name="_Toc76510503"/>
      <w:bookmarkStart w:id="2687" w:name="_Toc83129658"/>
      <w:r w:rsidRPr="00C04A08">
        <w:t>6.3A.1.2</w:t>
      </w:r>
      <w:r w:rsidRPr="00C04A08">
        <w:tab/>
        <w:t>Minimum output power for power class 2, 3, and 4</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7EAED37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13F31436"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EC8934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F5B13E3"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416D51E" w14:textId="77777777" w:rsidR="00842EF7" w:rsidRPr="00C04A08" w:rsidRDefault="00842EF7" w:rsidP="00F91227">
            <w:pPr>
              <w:pStyle w:val="TAH"/>
            </w:pPr>
            <w:r w:rsidRPr="00C04A08">
              <w:t>Channel bandwidth</w:t>
            </w:r>
          </w:p>
          <w:p w14:paraId="4AFA97DF"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A113CA" w14:textId="77777777" w:rsidR="00842EF7" w:rsidRPr="00C04A08" w:rsidRDefault="00842EF7" w:rsidP="00F91227">
            <w:pPr>
              <w:pStyle w:val="TAH"/>
            </w:pPr>
            <w:r w:rsidRPr="00C04A08">
              <w:t>Minimum output power</w:t>
            </w:r>
          </w:p>
          <w:p w14:paraId="6080F4B0"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4E37E8A4" w14:textId="77777777" w:rsidR="00842EF7" w:rsidRPr="00C04A08" w:rsidRDefault="00842EF7" w:rsidP="00F91227">
            <w:pPr>
              <w:pStyle w:val="TAH"/>
            </w:pPr>
            <w:r w:rsidRPr="00C04A08">
              <w:t>Measurement bandwidth</w:t>
            </w:r>
          </w:p>
          <w:p w14:paraId="51E4BA36" w14:textId="77777777" w:rsidR="00842EF7" w:rsidRPr="00C04A08" w:rsidRDefault="00842EF7" w:rsidP="00F91227">
            <w:pPr>
              <w:pStyle w:val="TAH"/>
            </w:pPr>
            <w:r w:rsidRPr="00C04A08">
              <w:t>(MHz)</w:t>
            </w:r>
          </w:p>
        </w:tc>
      </w:tr>
      <w:tr w:rsidR="009B027E" w:rsidRPr="00C04A08" w14:paraId="48599973"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FC675E2" w14:textId="65CC694C" w:rsidR="009B027E" w:rsidRPr="00C04A08" w:rsidRDefault="00850D6D" w:rsidP="00B46D26">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BA56BAA"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204FAC"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69D3727" w14:textId="77777777"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7C88614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060B927"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ABE7FC"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EF67B8"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56AC806" w14:textId="77777777"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587A680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708A521"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1B3AFA4"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65F973"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41F8692" w14:textId="77777777"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55CA3D1D"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6AF6B2D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53775BD"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AC9DEB"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32F412" w14:textId="77777777"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03D2A1DC"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4A977500" w14:textId="77777777" w:rsidR="003D79C0" w:rsidRPr="00C04A08" w:rsidRDefault="00842EF7" w:rsidP="003D79C0">
            <w:pPr>
              <w:pStyle w:val="TAN"/>
            </w:pPr>
            <w:r w:rsidRPr="00C04A08">
              <w:t>NOTE 1:</w:t>
            </w:r>
            <w:r w:rsidRPr="00C04A08">
              <w:tab/>
              <w:t>n260 is not applied for power class 2.</w:t>
            </w:r>
          </w:p>
          <w:p w14:paraId="2F705752" w14:textId="77777777" w:rsidR="00842EF7" w:rsidRPr="00C04A08" w:rsidRDefault="003D79C0" w:rsidP="003D79C0">
            <w:pPr>
              <w:pStyle w:val="TAN"/>
            </w:pPr>
            <w:r w:rsidRPr="00C04A08">
              <w:t>NOTE 2:</w:t>
            </w:r>
            <w:r w:rsidRPr="00C04A08">
              <w:tab/>
              <w:t>n259 is not applied for power class 2 and 4.</w:t>
            </w:r>
          </w:p>
        </w:tc>
      </w:tr>
    </w:tbl>
    <w:p w14:paraId="429829D2" w14:textId="77777777" w:rsidR="00842EF7" w:rsidRDefault="00842EF7" w:rsidP="00842EF7"/>
    <w:p w14:paraId="62894044" w14:textId="77777777" w:rsidR="00393343" w:rsidRPr="00FE760F" w:rsidRDefault="00393343" w:rsidP="00393343">
      <w:pPr>
        <w:pStyle w:val="Heading4"/>
      </w:pPr>
      <w:bookmarkStart w:id="2688" w:name="_Toc67925966"/>
      <w:bookmarkStart w:id="2689" w:name="_Toc75273604"/>
      <w:bookmarkStart w:id="2690" w:name="_Toc76510504"/>
      <w:bookmarkStart w:id="2691" w:name="_Toc83129659"/>
      <w:r>
        <w:t>6.3A.1.3</w:t>
      </w:r>
      <w:r w:rsidRPr="00FE760F">
        <w:tab/>
        <w:t xml:space="preserve">Minimum output power for power class </w:t>
      </w:r>
      <w:r>
        <w:t>5</w:t>
      </w:r>
      <w:bookmarkEnd w:id="2688"/>
      <w:bookmarkEnd w:id="2689"/>
      <w:bookmarkEnd w:id="2690"/>
      <w:bookmarkEnd w:id="2691"/>
    </w:p>
    <w:p w14:paraId="46736EE2" w14:textId="77777777" w:rsidR="00393343" w:rsidRPr="00FE760F" w:rsidRDefault="00393343" w:rsidP="00393343">
      <w:r w:rsidRPr="00FE760F">
        <w:t>The minimum output power shall not exceed the va</w:t>
      </w:r>
      <w:r>
        <w:t>lues specified in Table 6.3A.1.3</w:t>
      </w:r>
      <w:r w:rsidRPr="00FE760F">
        <w:t>-1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4F739136" w14:textId="77777777" w:rsidR="00393343" w:rsidRPr="00C04A08" w:rsidRDefault="00393343" w:rsidP="00842EF7"/>
    <w:p w14:paraId="1F969684" w14:textId="77777777" w:rsidR="00842EF7" w:rsidRPr="00C04A08" w:rsidRDefault="00842EF7" w:rsidP="00842EF7">
      <w:pPr>
        <w:pStyle w:val="Heading3"/>
      </w:pPr>
      <w:bookmarkStart w:id="2692" w:name="_Toc21340846"/>
      <w:bookmarkStart w:id="2693" w:name="_Toc29805293"/>
      <w:bookmarkStart w:id="2694" w:name="_Toc36456502"/>
      <w:bookmarkStart w:id="2695" w:name="_Toc36469600"/>
      <w:bookmarkStart w:id="2696" w:name="_Toc37254009"/>
      <w:bookmarkStart w:id="2697" w:name="_Toc37322866"/>
      <w:bookmarkStart w:id="2698" w:name="_Toc37324272"/>
      <w:bookmarkStart w:id="2699" w:name="_Toc45889795"/>
      <w:bookmarkStart w:id="2700" w:name="_Toc52196455"/>
      <w:bookmarkStart w:id="2701" w:name="_Toc52197435"/>
      <w:bookmarkStart w:id="2702" w:name="_Toc53173158"/>
      <w:bookmarkStart w:id="2703" w:name="_Toc53173527"/>
      <w:bookmarkStart w:id="2704" w:name="_Toc61119527"/>
      <w:bookmarkStart w:id="2705" w:name="_Toc61119909"/>
      <w:bookmarkStart w:id="2706" w:name="_Toc67925967"/>
      <w:bookmarkStart w:id="2707" w:name="_Toc75273605"/>
      <w:bookmarkStart w:id="2708" w:name="_Toc76510505"/>
      <w:bookmarkStart w:id="2709" w:name="_Toc83129660"/>
      <w:r w:rsidRPr="00C04A08">
        <w:t>6.3A.2</w:t>
      </w:r>
      <w:r w:rsidRPr="00C04A08">
        <w:tab/>
        <w:t>Transmit OFF power for CA</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F367F54" w14:textId="77777777" w:rsidR="00842EF7" w:rsidRPr="00C04A08" w:rsidRDefault="00842EF7" w:rsidP="00842EF7">
      <w:r w:rsidRPr="00C04A08">
        <w:t>The transmit OFF power shall not exceed the values specified in Table 6.3A.2-1 for each operating band supported.</w:t>
      </w:r>
    </w:p>
    <w:p w14:paraId="58BF8677"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1477B10F" w14:textId="77777777" w:rsidR="00842EF7" w:rsidRPr="00C04A08" w:rsidRDefault="00842EF7" w:rsidP="00842EF7"/>
    <w:p w14:paraId="4ED03F7A" w14:textId="77777777" w:rsidR="00842EF7" w:rsidRPr="00C04A08" w:rsidRDefault="00842EF7" w:rsidP="00842EF7">
      <w:pPr>
        <w:pStyle w:val="Heading3"/>
      </w:pPr>
      <w:bookmarkStart w:id="2710" w:name="_Toc21340847"/>
      <w:bookmarkStart w:id="2711" w:name="_Toc29805294"/>
      <w:bookmarkStart w:id="2712" w:name="_Toc36456503"/>
      <w:bookmarkStart w:id="2713" w:name="_Toc36469601"/>
      <w:bookmarkStart w:id="2714" w:name="_Toc37254010"/>
      <w:bookmarkStart w:id="2715" w:name="_Toc37322867"/>
      <w:bookmarkStart w:id="2716" w:name="_Toc37324273"/>
      <w:bookmarkStart w:id="2717" w:name="_Toc45889796"/>
      <w:bookmarkStart w:id="2718" w:name="_Toc52196456"/>
      <w:bookmarkStart w:id="2719" w:name="_Toc52197436"/>
      <w:bookmarkStart w:id="2720" w:name="_Toc53173159"/>
      <w:bookmarkStart w:id="2721" w:name="_Toc53173528"/>
      <w:bookmarkStart w:id="2722" w:name="_Toc61119528"/>
      <w:bookmarkStart w:id="2723" w:name="_Toc61119910"/>
      <w:bookmarkStart w:id="2724" w:name="_Toc67925968"/>
      <w:bookmarkStart w:id="2725" w:name="_Toc75273606"/>
      <w:bookmarkStart w:id="2726" w:name="_Toc76510506"/>
      <w:bookmarkStart w:id="2727" w:name="_Toc83129661"/>
      <w:r w:rsidRPr="00C04A08">
        <w:t>6.3A.3</w:t>
      </w:r>
      <w:r w:rsidRPr="00C04A08">
        <w:tab/>
        <w:t>Transmit ON/OFF time mask for CA</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261FF98C" w14:textId="77777777"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33B53B9D" w14:textId="77777777" w:rsidR="00842EF7" w:rsidRPr="00C04A08" w:rsidRDefault="00842EF7" w:rsidP="00842EF7">
      <w:pPr>
        <w:pStyle w:val="Heading3"/>
      </w:pPr>
      <w:bookmarkStart w:id="2728" w:name="_Toc21340848"/>
      <w:bookmarkStart w:id="2729" w:name="_Toc29805295"/>
      <w:bookmarkStart w:id="2730" w:name="_Toc36456504"/>
      <w:bookmarkStart w:id="2731" w:name="_Toc36469602"/>
      <w:bookmarkStart w:id="2732" w:name="_Toc37254011"/>
      <w:bookmarkStart w:id="2733" w:name="_Toc37322868"/>
      <w:bookmarkStart w:id="2734" w:name="_Toc37324274"/>
      <w:bookmarkStart w:id="2735" w:name="_Toc45889797"/>
      <w:bookmarkStart w:id="2736" w:name="_Toc52196457"/>
      <w:bookmarkStart w:id="2737" w:name="_Toc52197437"/>
      <w:bookmarkStart w:id="2738" w:name="_Toc53173160"/>
      <w:bookmarkStart w:id="2739" w:name="_Toc53173529"/>
      <w:bookmarkStart w:id="2740" w:name="_Toc61119529"/>
      <w:bookmarkStart w:id="2741" w:name="_Toc61119911"/>
      <w:bookmarkStart w:id="2742" w:name="_Toc67925969"/>
      <w:bookmarkStart w:id="2743" w:name="_Toc75273607"/>
      <w:bookmarkStart w:id="2744" w:name="_Toc76510507"/>
      <w:bookmarkStart w:id="2745" w:name="_Toc83129662"/>
      <w:r w:rsidRPr="00C04A08">
        <w:t>6.3A.4</w:t>
      </w:r>
      <w:r w:rsidRPr="00C04A08">
        <w:tab/>
        <w:t>Power control for CA</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4ABCC203" w14:textId="77777777" w:rsidR="00842EF7" w:rsidRPr="00C04A08" w:rsidRDefault="00842EF7" w:rsidP="00842EF7">
      <w:pPr>
        <w:pStyle w:val="Heading4"/>
        <w:rPr>
          <w:rFonts w:eastAsia="Malgun Gothic"/>
        </w:rPr>
      </w:pPr>
      <w:bookmarkStart w:id="2746" w:name="_Toc21340849"/>
      <w:bookmarkStart w:id="2747" w:name="_Toc29805296"/>
      <w:bookmarkStart w:id="2748" w:name="_Toc36456505"/>
      <w:bookmarkStart w:id="2749" w:name="_Toc36469603"/>
      <w:bookmarkStart w:id="2750" w:name="_Toc37254012"/>
      <w:bookmarkStart w:id="2751" w:name="_Toc37322869"/>
      <w:bookmarkStart w:id="2752" w:name="_Toc37324275"/>
      <w:bookmarkStart w:id="2753" w:name="_Toc45889798"/>
      <w:bookmarkStart w:id="2754" w:name="_Toc52196458"/>
      <w:bookmarkStart w:id="2755" w:name="_Toc52197438"/>
      <w:bookmarkStart w:id="2756" w:name="_Toc53173161"/>
      <w:bookmarkStart w:id="2757" w:name="_Toc53173530"/>
      <w:bookmarkStart w:id="2758" w:name="_Toc61119530"/>
      <w:bookmarkStart w:id="2759" w:name="_Toc61119912"/>
      <w:bookmarkStart w:id="2760" w:name="_Toc67925970"/>
      <w:bookmarkStart w:id="2761" w:name="_Toc75273608"/>
      <w:bookmarkStart w:id="2762" w:name="_Toc76510508"/>
      <w:bookmarkStart w:id="2763" w:name="_Toc83129663"/>
      <w:r w:rsidRPr="00C04A08">
        <w:rPr>
          <w:rFonts w:eastAsia="Malgun Gothic"/>
        </w:rPr>
        <w:t>6.3A.4.1</w:t>
      </w:r>
      <w:r w:rsidRPr="00C04A08">
        <w:rPr>
          <w:rFonts w:eastAsia="Malgun Gothic"/>
        </w:rPr>
        <w:tab/>
        <w:t>General</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466BCDF9" w14:textId="77777777" w:rsidR="00842EF7" w:rsidRPr="00C04A08" w:rsidRDefault="00842EF7" w:rsidP="00842EF7">
      <w:pPr>
        <w:rPr>
          <w:rFonts w:eastAsia="Malgun Gothic"/>
        </w:rPr>
      </w:pPr>
      <w:bookmarkStart w:id="2764" w:name="_Hlk519746368"/>
      <w:r w:rsidRPr="00C04A08">
        <w:rPr>
          <w:rFonts w:eastAsia="Malgun Gothic"/>
        </w:rPr>
        <w:t>The requirements in this clause apply to a UE when it has at least one of UL or DL configured for CA operation</w:t>
      </w:r>
      <w:bookmarkEnd w:id="2764"/>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2765" w:name="_Toc21340850"/>
      <w:bookmarkStart w:id="2766" w:name="_Toc29805297"/>
      <w:bookmarkStart w:id="2767" w:name="_Toc36456506"/>
      <w:bookmarkStart w:id="2768" w:name="_Toc36469604"/>
      <w:bookmarkStart w:id="2769" w:name="_Toc37254013"/>
      <w:bookmarkStart w:id="2770" w:name="_Toc37322870"/>
      <w:bookmarkStart w:id="2771" w:name="_Toc37324276"/>
      <w:bookmarkStart w:id="2772" w:name="_Toc45889799"/>
      <w:bookmarkStart w:id="2773" w:name="_Toc52196459"/>
      <w:bookmarkStart w:id="2774" w:name="_Toc52197439"/>
      <w:bookmarkStart w:id="2775" w:name="_Toc53173162"/>
      <w:bookmarkStart w:id="2776" w:name="_Toc53173531"/>
      <w:bookmarkStart w:id="2777" w:name="_Toc61119531"/>
      <w:bookmarkStart w:id="2778" w:name="_Toc61119913"/>
      <w:bookmarkStart w:id="2779" w:name="_Toc67925971"/>
      <w:bookmarkStart w:id="2780" w:name="_Toc75273609"/>
      <w:bookmarkStart w:id="2781" w:name="_Toc76510509"/>
      <w:bookmarkStart w:id="2782" w:name="_Toc83129664"/>
      <w:r w:rsidRPr="00C04A08">
        <w:t>6.3D</w:t>
      </w:r>
      <w:r w:rsidRPr="00C04A08">
        <w:tab/>
        <w:t>Output power dynamics for UL MIMO</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70232F12" w14:textId="77777777" w:rsidR="00B44295" w:rsidRPr="00C04A08" w:rsidRDefault="00B44295" w:rsidP="00B44295">
      <w:pPr>
        <w:pStyle w:val="Heading3"/>
      </w:pPr>
      <w:bookmarkStart w:id="2783" w:name="_Toc83129665"/>
      <w:r w:rsidRPr="00C04A08">
        <w:t>6.3D.</w:t>
      </w:r>
      <w:r>
        <w:t>0</w:t>
      </w:r>
      <w:r w:rsidRPr="00C04A08">
        <w:tab/>
      </w:r>
      <w:r>
        <w:t>General</w:t>
      </w:r>
      <w:bookmarkEnd w:id="2783"/>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2784" w:name="_Toc21340851"/>
      <w:bookmarkStart w:id="2785" w:name="_Toc29805298"/>
      <w:bookmarkStart w:id="2786" w:name="_Toc36456507"/>
      <w:bookmarkStart w:id="2787" w:name="_Toc36469605"/>
      <w:bookmarkStart w:id="2788" w:name="_Toc37254014"/>
      <w:bookmarkStart w:id="2789" w:name="_Toc37322871"/>
      <w:bookmarkStart w:id="2790" w:name="_Toc37324277"/>
      <w:bookmarkStart w:id="2791" w:name="_Toc45889800"/>
      <w:bookmarkStart w:id="2792" w:name="_Toc52196460"/>
      <w:bookmarkStart w:id="2793" w:name="_Toc52197440"/>
      <w:bookmarkStart w:id="2794" w:name="_Toc53173163"/>
      <w:bookmarkStart w:id="2795" w:name="_Toc53173532"/>
      <w:bookmarkStart w:id="2796" w:name="_Toc61119532"/>
      <w:bookmarkStart w:id="2797" w:name="_Toc61119914"/>
      <w:bookmarkStart w:id="2798" w:name="_Toc67925972"/>
      <w:bookmarkStart w:id="2799" w:name="_Toc75273610"/>
      <w:bookmarkStart w:id="2800" w:name="_Toc76510510"/>
      <w:bookmarkStart w:id="2801" w:name="_Toc83129666"/>
      <w:r w:rsidRPr="00C04A08">
        <w:t>6.3D.1</w:t>
      </w:r>
      <w:r w:rsidRPr="00C04A08">
        <w:tab/>
        <w:t>Minimum output power for UL MIMO</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2802" w:name="_Toc21340852"/>
      <w:bookmarkStart w:id="2803" w:name="_Toc29805299"/>
      <w:bookmarkStart w:id="2804" w:name="_Toc36456508"/>
      <w:bookmarkStart w:id="2805" w:name="_Toc36469606"/>
      <w:bookmarkStart w:id="2806" w:name="_Toc37254015"/>
      <w:bookmarkStart w:id="2807" w:name="_Toc37322872"/>
      <w:bookmarkStart w:id="2808" w:name="_Toc37324278"/>
      <w:bookmarkStart w:id="2809"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2810" w:name="_Toc52196461"/>
      <w:bookmarkStart w:id="2811" w:name="_Toc52197441"/>
      <w:bookmarkStart w:id="2812" w:name="_Toc53173164"/>
      <w:bookmarkStart w:id="2813" w:name="_Toc53173533"/>
      <w:bookmarkStart w:id="2814" w:name="_Toc61119533"/>
      <w:bookmarkStart w:id="2815" w:name="_Toc61119915"/>
      <w:bookmarkStart w:id="2816" w:name="_Toc67925973"/>
      <w:bookmarkStart w:id="2817" w:name="_Toc75273611"/>
      <w:bookmarkStart w:id="2818"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2819" w:name="_Toc83129667"/>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53FDAAA3" w14:textId="596F6408" w:rsidR="00B44295" w:rsidRPr="00C04A08" w:rsidRDefault="00B44295" w:rsidP="00B44295">
      <w:pPr>
        <w:rPr>
          <w:lang w:eastAsia="zh-CN"/>
        </w:rPr>
      </w:pPr>
      <w:bookmarkStart w:id="2820" w:name="_Toc21340853"/>
      <w:bookmarkStart w:id="2821" w:name="_Toc29805300"/>
      <w:bookmarkStart w:id="2822" w:name="_Toc36456509"/>
      <w:bookmarkStart w:id="2823" w:name="_Toc36469607"/>
      <w:bookmarkStart w:id="2824" w:name="_Toc37254016"/>
      <w:bookmarkStart w:id="2825" w:name="_Toc37322873"/>
      <w:bookmarkStart w:id="2826" w:name="_Toc37324279"/>
      <w:bookmarkStart w:id="2827" w:name="_Toc45889802"/>
      <w:bookmarkStart w:id="2828" w:name="_Toc52196462"/>
      <w:bookmarkStart w:id="2829" w:name="_Toc52197442"/>
      <w:bookmarkStart w:id="2830" w:name="_Toc53173165"/>
      <w:bookmarkStart w:id="2831" w:name="_Toc53173534"/>
      <w:bookmarkStart w:id="2832" w:name="_Toc61119534"/>
      <w:bookmarkStart w:id="2833" w:name="_Toc61119916"/>
      <w:bookmarkStart w:id="2834" w:name="_Toc67925974"/>
      <w:bookmarkStart w:id="2835" w:name="_Toc75273612"/>
      <w:bookmarkStart w:id="2836"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2837" w:name="_Toc83129668"/>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FA9F267" w14:textId="3D28D294" w:rsidR="00B44295" w:rsidRDefault="00B44295" w:rsidP="00B44295">
      <w:bookmarkStart w:id="2838" w:name="_Toc21340854"/>
      <w:bookmarkStart w:id="2839" w:name="_Toc29805301"/>
      <w:bookmarkStart w:id="2840" w:name="_Toc36456510"/>
      <w:bookmarkStart w:id="2841" w:name="_Toc36469608"/>
      <w:bookmarkStart w:id="2842" w:name="_Toc37254017"/>
      <w:bookmarkStart w:id="2843" w:name="_Toc37322874"/>
      <w:bookmarkStart w:id="2844" w:name="_Toc37324280"/>
      <w:bookmarkStart w:id="2845" w:name="_Toc45889803"/>
      <w:bookmarkStart w:id="2846" w:name="_Toc52196463"/>
      <w:bookmarkStart w:id="2847" w:name="_Toc52197443"/>
      <w:bookmarkStart w:id="2848" w:name="_Toc53173166"/>
      <w:bookmarkStart w:id="2849" w:name="_Toc53173535"/>
      <w:bookmarkStart w:id="2850" w:name="_Toc61119535"/>
      <w:bookmarkStart w:id="2851" w:name="_Toc61119917"/>
      <w:bookmarkStart w:id="2852" w:name="_Toc67925975"/>
      <w:bookmarkStart w:id="2853" w:name="_Toc75273613"/>
      <w:bookmarkStart w:id="2854"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38D8C55E" w14:textId="77777777" w:rsidR="003B6632" w:rsidRPr="00C04A08" w:rsidRDefault="003B6632" w:rsidP="003B6632">
      <w:pPr>
        <w:pStyle w:val="Heading4"/>
        <w:rPr>
          <w:lang w:eastAsia="ko-KR"/>
        </w:rPr>
      </w:pPr>
      <w:bookmarkStart w:id="2855" w:name="_Toc83129669"/>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2855"/>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2856" w:name="_Toc83129670"/>
      <w:r w:rsidRPr="00C04A08">
        <w:t>6.3D.2</w:t>
      </w:r>
      <w:r w:rsidRPr="00C04A08">
        <w:tab/>
        <w:t>Transmit OFF power for UL MIMO</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6"/>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2857" w:name="_Toc21340855"/>
      <w:bookmarkStart w:id="2858" w:name="_Toc29805302"/>
      <w:bookmarkStart w:id="2859" w:name="_Toc36456511"/>
      <w:bookmarkStart w:id="2860" w:name="_Toc36469609"/>
      <w:bookmarkStart w:id="2861" w:name="_Toc37254018"/>
      <w:bookmarkStart w:id="2862" w:name="_Toc37322875"/>
      <w:bookmarkStart w:id="2863" w:name="_Toc37324281"/>
      <w:bookmarkStart w:id="2864" w:name="_Toc45889804"/>
      <w:bookmarkStart w:id="2865" w:name="_Toc52196464"/>
      <w:bookmarkStart w:id="2866" w:name="_Toc52197444"/>
      <w:bookmarkStart w:id="2867" w:name="_Toc53173167"/>
      <w:bookmarkStart w:id="2868" w:name="_Toc53173536"/>
      <w:bookmarkStart w:id="2869" w:name="_Toc61119536"/>
      <w:bookmarkStart w:id="2870" w:name="_Toc61119918"/>
      <w:bookmarkStart w:id="2871" w:name="_Toc67925976"/>
      <w:bookmarkStart w:id="2872" w:name="_Toc75273614"/>
      <w:bookmarkStart w:id="2873" w:name="_Toc76510514"/>
      <w:bookmarkStart w:id="2874" w:name="_Toc83129671"/>
      <w:r w:rsidRPr="00C04A08">
        <w:t>6.3D.3</w:t>
      </w:r>
      <w:r w:rsidRPr="00C04A08">
        <w:tab/>
        <w:t>Transmit ON/OFF time mask for UL MIMO</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1E62B0AA" w14:textId="391C7DAF" w:rsidR="00B44295" w:rsidRPr="00C04A08" w:rsidRDefault="00B44295" w:rsidP="00B44295">
      <w:bookmarkStart w:id="2875" w:name="_Toc21340856"/>
      <w:bookmarkStart w:id="2876" w:name="_Toc29805303"/>
      <w:bookmarkStart w:id="2877" w:name="_Toc36456512"/>
      <w:bookmarkStart w:id="2878" w:name="_Toc36469610"/>
      <w:bookmarkStart w:id="2879" w:name="_Toc37254019"/>
      <w:bookmarkStart w:id="2880" w:name="_Toc37322876"/>
      <w:bookmarkStart w:id="2881" w:name="_Toc37324282"/>
      <w:bookmarkStart w:id="2882" w:name="_Toc45889805"/>
      <w:bookmarkStart w:id="2883" w:name="_Toc52196465"/>
      <w:bookmarkStart w:id="2884" w:name="_Toc52197445"/>
      <w:bookmarkStart w:id="2885" w:name="_Toc53173168"/>
      <w:bookmarkStart w:id="2886" w:name="_Toc53173537"/>
      <w:bookmarkStart w:id="2887" w:name="_Toc61119537"/>
      <w:bookmarkStart w:id="2888" w:name="_Toc61119919"/>
      <w:bookmarkStart w:id="2889" w:name="_Toc67925977"/>
      <w:bookmarkStart w:id="2890" w:name="_Toc75273615"/>
      <w:bookmarkStart w:id="2891"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2892" w:name="_Toc83129672"/>
      <w:r w:rsidRPr="00C04A08">
        <w:t>6.4</w:t>
      </w:r>
      <w:r w:rsidRPr="00C04A08">
        <w:tab/>
        <w:t>Transmit signal quality</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50004D4F" w14:textId="77777777" w:rsidR="00842EF7" w:rsidRPr="00C04A08" w:rsidRDefault="00842EF7" w:rsidP="00842EF7">
      <w:pPr>
        <w:pStyle w:val="Heading3"/>
      </w:pPr>
      <w:bookmarkStart w:id="2893" w:name="_Toc21340857"/>
      <w:bookmarkStart w:id="2894" w:name="_Toc29805304"/>
      <w:bookmarkStart w:id="2895" w:name="_Toc36456513"/>
      <w:bookmarkStart w:id="2896" w:name="_Toc36469611"/>
      <w:bookmarkStart w:id="2897" w:name="_Toc37254020"/>
      <w:bookmarkStart w:id="2898" w:name="_Toc37322877"/>
      <w:bookmarkStart w:id="2899" w:name="_Toc37324283"/>
      <w:bookmarkStart w:id="2900" w:name="_Toc45889806"/>
      <w:bookmarkStart w:id="2901" w:name="_Toc52196466"/>
      <w:bookmarkStart w:id="2902" w:name="_Toc52197446"/>
      <w:bookmarkStart w:id="2903" w:name="_Toc53173169"/>
      <w:bookmarkStart w:id="2904" w:name="_Toc53173538"/>
      <w:bookmarkStart w:id="2905" w:name="_Toc61119538"/>
      <w:bookmarkStart w:id="2906" w:name="_Toc61119920"/>
      <w:bookmarkStart w:id="2907" w:name="_Toc67925978"/>
      <w:bookmarkStart w:id="2908" w:name="_Toc75273616"/>
      <w:bookmarkStart w:id="2909" w:name="_Toc76510516"/>
      <w:bookmarkStart w:id="2910" w:name="_Toc83129673"/>
      <w:r w:rsidRPr="00C04A08">
        <w:t>6.4.1</w:t>
      </w:r>
      <w:r w:rsidRPr="00C04A08">
        <w:tab/>
        <w:t>Frequency Error</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2911" w:name="_Toc21340858"/>
      <w:bookmarkStart w:id="2912" w:name="_Toc29805305"/>
      <w:bookmarkStart w:id="2913" w:name="_Toc36456514"/>
      <w:bookmarkStart w:id="2914" w:name="_Toc36469612"/>
      <w:bookmarkStart w:id="2915" w:name="_Toc37254021"/>
      <w:bookmarkStart w:id="2916" w:name="_Toc37322878"/>
      <w:bookmarkStart w:id="2917" w:name="_Toc37324284"/>
      <w:bookmarkStart w:id="2918" w:name="_Toc45889807"/>
      <w:bookmarkStart w:id="2919" w:name="_Toc52196467"/>
      <w:bookmarkStart w:id="2920" w:name="_Toc52197447"/>
      <w:bookmarkStart w:id="2921" w:name="_Toc53173170"/>
      <w:bookmarkStart w:id="2922" w:name="_Toc53173539"/>
      <w:bookmarkStart w:id="2923" w:name="_Toc61119539"/>
      <w:bookmarkStart w:id="2924" w:name="_Toc61119921"/>
      <w:bookmarkStart w:id="2925" w:name="_Toc67925979"/>
      <w:bookmarkStart w:id="2926" w:name="_Toc75273617"/>
      <w:bookmarkStart w:id="2927" w:name="_Toc76510517"/>
      <w:bookmarkStart w:id="2928" w:name="_Toc83129674"/>
      <w:r w:rsidRPr="00C04A08">
        <w:t>6.4.2</w:t>
      </w:r>
      <w:r w:rsidRPr="00C04A08">
        <w:tab/>
        <w:t>Transmit modulation quality</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180A8166" w14:textId="77777777" w:rsidR="00842EF7" w:rsidRPr="00C04A08" w:rsidRDefault="00842EF7" w:rsidP="00842EF7">
      <w:pPr>
        <w:pStyle w:val="Heading4"/>
      </w:pPr>
      <w:bookmarkStart w:id="2929" w:name="_Toc21340859"/>
      <w:bookmarkStart w:id="2930" w:name="_Toc29805306"/>
      <w:bookmarkStart w:id="2931" w:name="_Toc36456515"/>
      <w:bookmarkStart w:id="2932" w:name="_Toc36469613"/>
      <w:bookmarkStart w:id="2933" w:name="_Toc37254022"/>
      <w:bookmarkStart w:id="2934" w:name="_Toc37322879"/>
      <w:bookmarkStart w:id="2935" w:name="_Toc37324285"/>
      <w:bookmarkStart w:id="2936" w:name="_Toc45889808"/>
      <w:bookmarkStart w:id="2937" w:name="_Toc52196468"/>
      <w:bookmarkStart w:id="2938" w:name="_Toc52197448"/>
      <w:bookmarkStart w:id="2939" w:name="_Toc53173171"/>
      <w:bookmarkStart w:id="2940" w:name="_Toc53173540"/>
      <w:bookmarkStart w:id="2941" w:name="_Toc61119540"/>
      <w:bookmarkStart w:id="2942" w:name="_Toc61119922"/>
      <w:bookmarkStart w:id="2943" w:name="_Toc67925980"/>
      <w:bookmarkStart w:id="2944" w:name="_Toc75273618"/>
      <w:bookmarkStart w:id="2945" w:name="_Toc76510518"/>
      <w:bookmarkStart w:id="2946" w:name="_Toc83129675"/>
      <w:r w:rsidRPr="00C04A08">
        <w:t>6.4.2.0</w:t>
      </w:r>
      <w:r w:rsidRPr="00C04A08">
        <w:tab/>
        <w:t>General</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2947" w:name="_Hlk522654542"/>
      <w:r w:rsidRPr="00C04A08">
        <w:rPr>
          <w:lang w:val="en-US"/>
        </w:rPr>
        <w:t>(as defined in TS 38.331</w:t>
      </w:r>
      <w:r w:rsidRPr="00C04A08">
        <w:t> [13]</w:t>
      </w:r>
      <w:r w:rsidRPr="00C04A08">
        <w:rPr>
          <w:lang w:val="en-US"/>
        </w:rPr>
        <w:t xml:space="preserve">) </w:t>
      </w:r>
      <w:bookmarkEnd w:id="2947"/>
      <w:r w:rsidRPr="00C04A08">
        <w:rPr>
          <w:lang w:val="en-US"/>
        </w:rPr>
        <w:t>of UE, enabled one at a time.</w:t>
      </w:r>
    </w:p>
    <w:p w14:paraId="06F5562D" w14:textId="77777777" w:rsidR="00DC2AC0" w:rsidRPr="00C04A08" w:rsidRDefault="00DC2AC0" w:rsidP="00DC2AC0">
      <w:bookmarkStart w:id="2948" w:name="_Toc21340860"/>
      <w:bookmarkStart w:id="2949" w:name="_Toc29805307"/>
      <w:bookmarkStart w:id="2950" w:name="_Toc36456516"/>
      <w:bookmarkStart w:id="2951" w:name="_Toc36469614"/>
      <w:bookmarkStart w:id="2952" w:name="_Toc37254023"/>
      <w:bookmarkStart w:id="2953" w:name="_Toc37322880"/>
      <w:bookmarkStart w:id="2954" w:name="_Toc37324286"/>
      <w:bookmarkStart w:id="2955" w:name="_Toc45889809"/>
      <w:bookmarkStart w:id="2956" w:name="_Toc52196469"/>
      <w:bookmarkStart w:id="2957" w:name="_Toc52197449"/>
      <w:bookmarkStart w:id="2958" w:name="_Toc53173172"/>
      <w:bookmarkStart w:id="2959"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2960" w:name="_Toc61119541"/>
      <w:bookmarkStart w:id="2961" w:name="_Toc61119923"/>
      <w:bookmarkStart w:id="2962" w:name="_Toc67925981"/>
      <w:bookmarkStart w:id="2963" w:name="_Toc75273619"/>
      <w:bookmarkStart w:id="2964" w:name="_Toc76510519"/>
      <w:bookmarkStart w:id="2965" w:name="_Toc83129676"/>
      <w:r w:rsidRPr="00C04A08">
        <w:t>6.4.2.1</w:t>
      </w:r>
      <w:r w:rsidRPr="00C04A08">
        <w:tab/>
        <w:t>Error vector magnitude</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7FE82725"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0832C4CF"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02C3158"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3785F8FB" w14:textId="77777777" w:rsidTr="00F91227">
        <w:trPr>
          <w:jc w:val="center"/>
        </w:trPr>
        <w:tc>
          <w:tcPr>
            <w:tcW w:w="3166" w:type="dxa"/>
          </w:tcPr>
          <w:p w14:paraId="0A6DB492"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2DB4EFF9" w14:textId="77777777" w:rsidR="00842EF7" w:rsidRPr="00C04A08" w:rsidRDefault="00842EF7" w:rsidP="00F91227">
            <w:pPr>
              <w:pStyle w:val="TAH"/>
              <w:rPr>
                <w:lang w:eastAsia="zh-CN"/>
              </w:rPr>
            </w:pPr>
            <w:r w:rsidRPr="00C04A08">
              <w:rPr>
                <w:lang w:eastAsia="zh-CN"/>
              </w:rPr>
              <w:t>Unit</w:t>
            </w:r>
          </w:p>
        </w:tc>
        <w:tc>
          <w:tcPr>
            <w:tcW w:w="2630" w:type="dxa"/>
          </w:tcPr>
          <w:p w14:paraId="1167005F" w14:textId="77777777" w:rsidR="00842EF7" w:rsidRPr="00C04A08" w:rsidRDefault="00842EF7" w:rsidP="00F91227">
            <w:pPr>
              <w:pStyle w:val="TAH"/>
              <w:rPr>
                <w:lang w:eastAsia="zh-CN"/>
              </w:rPr>
            </w:pPr>
            <w:r w:rsidRPr="00C04A08">
              <w:rPr>
                <w:lang w:eastAsia="zh-CN"/>
              </w:rPr>
              <w:t>Level</w:t>
            </w:r>
          </w:p>
        </w:tc>
      </w:tr>
      <w:tr w:rsidR="00842EF7" w:rsidRPr="00C04A08" w14:paraId="29C0FB88" w14:textId="77777777" w:rsidTr="00F91227">
        <w:trPr>
          <w:jc w:val="center"/>
        </w:trPr>
        <w:tc>
          <w:tcPr>
            <w:tcW w:w="3166" w:type="dxa"/>
          </w:tcPr>
          <w:p w14:paraId="29AD7F11" w14:textId="77777777" w:rsidR="00842EF7" w:rsidRPr="00C04A08" w:rsidRDefault="00842EF7" w:rsidP="00F91227">
            <w:pPr>
              <w:pStyle w:val="TAC"/>
              <w:rPr>
                <w:lang w:eastAsia="zh-CN"/>
              </w:rPr>
            </w:pPr>
            <w:r w:rsidRPr="00C04A08">
              <w:rPr>
                <w:lang w:eastAsia="zh-CN"/>
              </w:rPr>
              <w:t>UE EIRP</w:t>
            </w:r>
          </w:p>
        </w:tc>
        <w:tc>
          <w:tcPr>
            <w:tcW w:w="1135" w:type="dxa"/>
          </w:tcPr>
          <w:p w14:paraId="7FF06665" w14:textId="77777777" w:rsidR="00842EF7" w:rsidRPr="00C04A08" w:rsidRDefault="00842EF7" w:rsidP="00F91227">
            <w:pPr>
              <w:pStyle w:val="TAC"/>
              <w:rPr>
                <w:lang w:eastAsia="zh-CN"/>
              </w:rPr>
            </w:pPr>
            <w:r w:rsidRPr="00C04A08">
              <w:rPr>
                <w:lang w:eastAsia="zh-CN"/>
              </w:rPr>
              <w:t>dBm</w:t>
            </w:r>
          </w:p>
        </w:tc>
        <w:tc>
          <w:tcPr>
            <w:tcW w:w="2630" w:type="dxa"/>
          </w:tcPr>
          <w:p w14:paraId="44952BE0"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5947C225" w14:textId="77777777" w:rsidTr="00F91227">
        <w:trPr>
          <w:jc w:val="center"/>
        </w:trPr>
        <w:tc>
          <w:tcPr>
            <w:tcW w:w="3166" w:type="dxa"/>
          </w:tcPr>
          <w:p w14:paraId="6B7E4AFF"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67101A7C" w14:textId="77777777" w:rsidR="00842EF7" w:rsidRPr="00C04A08" w:rsidRDefault="00842EF7" w:rsidP="00F91227">
            <w:pPr>
              <w:pStyle w:val="TAC"/>
              <w:rPr>
                <w:lang w:eastAsia="zh-CN"/>
              </w:rPr>
            </w:pPr>
            <w:r w:rsidRPr="00C04A08">
              <w:rPr>
                <w:lang w:eastAsia="zh-CN"/>
              </w:rPr>
              <w:t>dBm</w:t>
            </w:r>
          </w:p>
        </w:tc>
        <w:tc>
          <w:tcPr>
            <w:tcW w:w="2630" w:type="dxa"/>
          </w:tcPr>
          <w:p w14:paraId="6FD4FF01"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6875EB8C" w14:textId="77777777" w:rsidTr="00F91227">
        <w:trPr>
          <w:jc w:val="center"/>
        </w:trPr>
        <w:tc>
          <w:tcPr>
            <w:tcW w:w="3166" w:type="dxa"/>
          </w:tcPr>
          <w:p w14:paraId="30EFFE27"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1F5E98D" w14:textId="77777777" w:rsidR="00842EF7" w:rsidRPr="00C04A08" w:rsidRDefault="00842EF7" w:rsidP="00F91227">
            <w:pPr>
              <w:pStyle w:val="TAC"/>
              <w:rPr>
                <w:lang w:eastAsia="zh-CN"/>
              </w:rPr>
            </w:pPr>
            <w:r w:rsidRPr="00C04A08">
              <w:rPr>
                <w:lang w:eastAsia="zh-CN"/>
              </w:rPr>
              <w:t>dBm</w:t>
            </w:r>
          </w:p>
        </w:tc>
        <w:tc>
          <w:tcPr>
            <w:tcW w:w="2630" w:type="dxa"/>
          </w:tcPr>
          <w:p w14:paraId="520D6F5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514330E1" w14:textId="77777777" w:rsidTr="00F91227">
        <w:trPr>
          <w:jc w:val="center"/>
        </w:trPr>
        <w:tc>
          <w:tcPr>
            <w:tcW w:w="3166" w:type="dxa"/>
          </w:tcPr>
          <w:p w14:paraId="0EDA4383" w14:textId="77777777" w:rsidR="00842EF7" w:rsidRPr="00C04A08" w:rsidRDefault="00842EF7" w:rsidP="00F91227">
            <w:pPr>
              <w:pStyle w:val="TAC"/>
              <w:rPr>
                <w:lang w:eastAsia="zh-CN"/>
              </w:rPr>
            </w:pPr>
            <w:r w:rsidRPr="00C04A08">
              <w:rPr>
                <w:lang w:eastAsia="zh-CN"/>
              </w:rPr>
              <w:t>Operating conditions</w:t>
            </w:r>
          </w:p>
        </w:tc>
        <w:tc>
          <w:tcPr>
            <w:tcW w:w="1135" w:type="dxa"/>
          </w:tcPr>
          <w:p w14:paraId="665CB069" w14:textId="77777777" w:rsidR="00842EF7" w:rsidRPr="00C04A08" w:rsidRDefault="00842EF7" w:rsidP="00F91227">
            <w:pPr>
              <w:pStyle w:val="TAC"/>
              <w:rPr>
                <w:lang w:eastAsia="zh-CN"/>
              </w:rPr>
            </w:pPr>
          </w:p>
        </w:tc>
        <w:tc>
          <w:tcPr>
            <w:tcW w:w="2630" w:type="dxa"/>
          </w:tcPr>
          <w:p w14:paraId="0CE8925A" w14:textId="77777777" w:rsidR="00842EF7" w:rsidRPr="00C04A08" w:rsidRDefault="00842EF7" w:rsidP="00F91227">
            <w:pPr>
              <w:pStyle w:val="TAC"/>
              <w:rPr>
                <w:lang w:eastAsia="zh-CN"/>
              </w:rPr>
            </w:pPr>
            <w:r w:rsidRPr="00C04A08">
              <w:rPr>
                <w:lang w:eastAsia="zh-CN"/>
              </w:rPr>
              <w:t>Normal conditions</w:t>
            </w:r>
          </w:p>
        </w:tc>
      </w:tr>
    </w:tbl>
    <w:p w14:paraId="19B70BB2" w14:textId="77777777" w:rsidR="00842EF7" w:rsidRDefault="00842EF7" w:rsidP="00842EF7">
      <w:pPr>
        <w:rPr>
          <w:lang w:eastAsia="zh-CN"/>
        </w:rPr>
      </w:pPr>
    </w:p>
    <w:p w14:paraId="1E486AF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65766363" w14:textId="77777777" w:rsidTr="00F91227">
        <w:trPr>
          <w:jc w:val="center"/>
        </w:trPr>
        <w:tc>
          <w:tcPr>
            <w:tcW w:w="3166" w:type="dxa"/>
          </w:tcPr>
          <w:p w14:paraId="5B3CE551" w14:textId="77777777" w:rsidR="00842EF7" w:rsidRPr="00C04A08" w:rsidRDefault="00842EF7" w:rsidP="00F91227">
            <w:pPr>
              <w:pStyle w:val="TAH"/>
              <w:rPr>
                <w:rFonts w:cs="v5.0.0"/>
              </w:rPr>
            </w:pPr>
            <w:r w:rsidRPr="00C04A08">
              <w:rPr>
                <w:rFonts w:cs="v5.0.0"/>
              </w:rPr>
              <w:br w:type="page"/>
              <w:t>Parameter</w:t>
            </w:r>
          </w:p>
        </w:tc>
        <w:tc>
          <w:tcPr>
            <w:tcW w:w="1135" w:type="dxa"/>
          </w:tcPr>
          <w:p w14:paraId="4A362EDD" w14:textId="77777777" w:rsidR="00842EF7" w:rsidRPr="00C04A08" w:rsidRDefault="00842EF7" w:rsidP="00F91227">
            <w:pPr>
              <w:pStyle w:val="TAH"/>
              <w:rPr>
                <w:rFonts w:cs="v5.0.0"/>
              </w:rPr>
            </w:pPr>
            <w:r w:rsidRPr="00C04A08">
              <w:rPr>
                <w:rFonts w:cs="v5.0.0"/>
              </w:rPr>
              <w:t>Unit</w:t>
            </w:r>
          </w:p>
        </w:tc>
        <w:tc>
          <w:tcPr>
            <w:tcW w:w="2630" w:type="dxa"/>
          </w:tcPr>
          <w:p w14:paraId="1BB0B758" w14:textId="77777777" w:rsidR="00842EF7" w:rsidRPr="00C04A08" w:rsidRDefault="00842EF7" w:rsidP="00F91227">
            <w:pPr>
              <w:pStyle w:val="TAH"/>
              <w:rPr>
                <w:rFonts w:cs="v5.0.0"/>
              </w:rPr>
            </w:pPr>
            <w:r w:rsidRPr="00C04A08">
              <w:rPr>
                <w:rFonts w:cs="v5.0.0"/>
              </w:rPr>
              <w:t>Level</w:t>
            </w:r>
          </w:p>
        </w:tc>
      </w:tr>
      <w:tr w:rsidR="00842EF7" w:rsidRPr="00C04A08" w14:paraId="02AECE21" w14:textId="77777777" w:rsidTr="00F91227">
        <w:trPr>
          <w:jc w:val="center"/>
        </w:trPr>
        <w:tc>
          <w:tcPr>
            <w:tcW w:w="3166" w:type="dxa"/>
          </w:tcPr>
          <w:p w14:paraId="09CFC48E" w14:textId="77777777" w:rsidR="00842EF7" w:rsidRPr="00C04A08" w:rsidRDefault="00842EF7" w:rsidP="00F91227">
            <w:pPr>
              <w:pStyle w:val="TAL"/>
              <w:rPr>
                <w:rFonts w:cs="v5.0.0"/>
              </w:rPr>
            </w:pPr>
            <w:r w:rsidRPr="00C04A08">
              <w:rPr>
                <w:rFonts w:cs="v5.0.0"/>
              </w:rPr>
              <w:t>UE EIRP</w:t>
            </w:r>
          </w:p>
        </w:tc>
        <w:tc>
          <w:tcPr>
            <w:tcW w:w="1135" w:type="dxa"/>
          </w:tcPr>
          <w:p w14:paraId="02B42B2B" w14:textId="77777777" w:rsidR="00842EF7" w:rsidRPr="00C04A08" w:rsidRDefault="00842EF7" w:rsidP="00F91227">
            <w:pPr>
              <w:pStyle w:val="TAC"/>
              <w:rPr>
                <w:rFonts w:cs="v5.0.0"/>
              </w:rPr>
            </w:pPr>
            <w:r w:rsidRPr="00C04A08">
              <w:rPr>
                <w:rFonts w:cs="v5.0.0"/>
              </w:rPr>
              <w:t>dBm</w:t>
            </w:r>
          </w:p>
        </w:tc>
        <w:tc>
          <w:tcPr>
            <w:tcW w:w="2630" w:type="dxa"/>
          </w:tcPr>
          <w:p w14:paraId="54E8D135"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00B7E351" w14:textId="77777777" w:rsidTr="00F91227">
        <w:trPr>
          <w:jc w:val="center"/>
        </w:trPr>
        <w:tc>
          <w:tcPr>
            <w:tcW w:w="3166" w:type="dxa"/>
          </w:tcPr>
          <w:p w14:paraId="07267360"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6924E3DF" w14:textId="77777777" w:rsidR="00842EF7" w:rsidRPr="00C04A08" w:rsidRDefault="00842EF7" w:rsidP="00F91227">
            <w:pPr>
              <w:pStyle w:val="TAC"/>
              <w:rPr>
                <w:rFonts w:cs="v5.0.0"/>
              </w:rPr>
            </w:pPr>
            <w:r w:rsidRPr="00C04A08">
              <w:rPr>
                <w:rFonts w:cs="v5.0.0"/>
              </w:rPr>
              <w:t>dBm</w:t>
            </w:r>
          </w:p>
        </w:tc>
        <w:tc>
          <w:tcPr>
            <w:tcW w:w="2630" w:type="dxa"/>
          </w:tcPr>
          <w:p w14:paraId="4746C31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78E772BB" w14:textId="77777777" w:rsidTr="00F91227">
        <w:trPr>
          <w:jc w:val="center"/>
        </w:trPr>
        <w:tc>
          <w:tcPr>
            <w:tcW w:w="3166" w:type="dxa"/>
          </w:tcPr>
          <w:p w14:paraId="29983B3F"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025A8CB" w14:textId="77777777" w:rsidR="00842EF7" w:rsidRPr="00C04A08" w:rsidRDefault="00842EF7" w:rsidP="00F91227">
            <w:pPr>
              <w:pStyle w:val="TAC"/>
              <w:rPr>
                <w:rFonts w:cs="v5.0.0"/>
              </w:rPr>
            </w:pPr>
            <w:r w:rsidRPr="00C04A08">
              <w:rPr>
                <w:rFonts w:cs="v5.0.0"/>
              </w:rPr>
              <w:t>dBm</w:t>
            </w:r>
          </w:p>
        </w:tc>
        <w:tc>
          <w:tcPr>
            <w:tcW w:w="2630" w:type="dxa"/>
          </w:tcPr>
          <w:p w14:paraId="4FC94EF8"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0800C4DA" w14:textId="77777777" w:rsidTr="00F91227">
        <w:trPr>
          <w:jc w:val="center"/>
        </w:trPr>
        <w:tc>
          <w:tcPr>
            <w:tcW w:w="3166" w:type="dxa"/>
          </w:tcPr>
          <w:p w14:paraId="62296CB0" w14:textId="77777777" w:rsidR="00842EF7" w:rsidRPr="00C04A08" w:rsidRDefault="00842EF7" w:rsidP="00F91227">
            <w:pPr>
              <w:pStyle w:val="TAL"/>
              <w:rPr>
                <w:rFonts w:cs="v5.0.0"/>
              </w:rPr>
            </w:pPr>
            <w:r w:rsidRPr="00C04A08">
              <w:rPr>
                <w:rFonts w:cs="v5.0.0"/>
              </w:rPr>
              <w:t>Operating conditions</w:t>
            </w:r>
          </w:p>
        </w:tc>
        <w:tc>
          <w:tcPr>
            <w:tcW w:w="1135" w:type="dxa"/>
          </w:tcPr>
          <w:p w14:paraId="6A3B8669" w14:textId="77777777" w:rsidR="00842EF7" w:rsidRPr="00C04A08" w:rsidRDefault="00842EF7" w:rsidP="00F91227">
            <w:pPr>
              <w:pStyle w:val="TAC"/>
              <w:rPr>
                <w:rFonts w:cs="v5.0.0"/>
              </w:rPr>
            </w:pPr>
          </w:p>
        </w:tc>
        <w:tc>
          <w:tcPr>
            <w:tcW w:w="2630" w:type="dxa"/>
          </w:tcPr>
          <w:p w14:paraId="08A04842" w14:textId="77777777" w:rsidR="00842EF7" w:rsidRPr="00C04A08" w:rsidRDefault="00842EF7" w:rsidP="00F91227">
            <w:pPr>
              <w:pStyle w:val="TAC"/>
              <w:rPr>
                <w:rFonts w:cs="v5.0.0"/>
              </w:rPr>
            </w:pPr>
            <w:r w:rsidRPr="00C04A08">
              <w:rPr>
                <w:rFonts w:cs="v5.0.0"/>
              </w:rPr>
              <w:t>Normal conditions</w:t>
            </w:r>
          </w:p>
        </w:tc>
      </w:tr>
    </w:tbl>
    <w:p w14:paraId="208C8D81" w14:textId="77777777" w:rsidR="00842EF7" w:rsidRDefault="00842EF7" w:rsidP="00842EF7">
      <w:pPr>
        <w:rPr>
          <w:lang w:eastAsia="zh-CN"/>
        </w:rPr>
      </w:pPr>
    </w:p>
    <w:p w14:paraId="4B1D4B14" w14:textId="77777777" w:rsidR="00393343" w:rsidRPr="00C04A08" w:rsidRDefault="00393343" w:rsidP="00393343">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93343" w:rsidRPr="00C04A08" w14:paraId="148E05B3" w14:textId="77777777" w:rsidTr="00990156">
        <w:trPr>
          <w:jc w:val="center"/>
        </w:trPr>
        <w:tc>
          <w:tcPr>
            <w:tcW w:w="3166" w:type="dxa"/>
          </w:tcPr>
          <w:p w14:paraId="3DD62777" w14:textId="77777777" w:rsidR="00393343" w:rsidRPr="00C04A08" w:rsidRDefault="00393343" w:rsidP="00990156">
            <w:pPr>
              <w:pStyle w:val="TAH"/>
              <w:rPr>
                <w:rFonts w:cs="v5.0.0"/>
              </w:rPr>
            </w:pPr>
            <w:r w:rsidRPr="00C04A08">
              <w:rPr>
                <w:rFonts w:cs="v5.0.0"/>
              </w:rPr>
              <w:br w:type="page"/>
              <w:t>Parameter</w:t>
            </w:r>
          </w:p>
        </w:tc>
        <w:tc>
          <w:tcPr>
            <w:tcW w:w="1135" w:type="dxa"/>
          </w:tcPr>
          <w:p w14:paraId="5BB4DAF8" w14:textId="77777777" w:rsidR="00393343" w:rsidRPr="00C04A08" w:rsidRDefault="00393343" w:rsidP="00990156">
            <w:pPr>
              <w:pStyle w:val="TAH"/>
              <w:rPr>
                <w:rFonts w:cs="v5.0.0"/>
              </w:rPr>
            </w:pPr>
            <w:r w:rsidRPr="00C04A08">
              <w:rPr>
                <w:rFonts w:cs="v5.0.0"/>
              </w:rPr>
              <w:t>Unit</w:t>
            </w:r>
          </w:p>
        </w:tc>
        <w:tc>
          <w:tcPr>
            <w:tcW w:w="2630" w:type="dxa"/>
          </w:tcPr>
          <w:p w14:paraId="444134A9" w14:textId="77777777" w:rsidR="00393343" w:rsidRPr="00C04A08" w:rsidRDefault="00393343" w:rsidP="00990156">
            <w:pPr>
              <w:pStyle w:val="TAH"/>
              <w:rPr>
                <w:rFonts w:cs="v5.0.0"/>
              </w:rPr>
            </w:pPr>
            <w:r w:rsidRPr="00C04A08">
              <w:rPr>
                <w:rFonts w:cs="v5.0.0"/>
              </w:rPr>
              <w:t>Level</w:t>
            </w:r>
          </w:p>
        </w:tc>
      </w:tr>
      <w:tr w:rsidR="00393343" w:rsidRPr="00C04A08" w14:paraId="79FDF5DB" w14:textId="77777777" w:rsidTr="00990156">
        <w:trPr>
          <w:jc w:val="center"/>
        </w:trPr>
        <w:tc>
          <w:tcPr>
            <w:tcW w:w="3166" w:type="dxa"/>
          </w:tcPr>
          <w:p w14:paraId="277D5063" w14:textId="77777777" w:rsidR="00393343" w:rsidRPr="00C04A08" w:rsidRDefault="00393343" w:rsidP="00990156">
            <w:pPr>
              <w:pStyle w:val="TAL"/>
              <w:rPr>
                <w:rFonts w:cs="v5.0.0"/>
              </w:rPr>
            </w:pPr>
            <w:r w:rsidRPr="00C04A08">
              <w:rPr>
                <w:rFonts w:cs="v5.0.0"/>
              </w:rPr>
              <w:t>UE EIRP</w:t>
            </w:r>
          </w:p>
        </w:tc>
        <w:tc>
          <w:tcPr>
            <w:tcW w:w="1135" w:type="dxa"/>
          </w:tcPr>
          <w:p w14:paraId="0D81ADD3" w14:textId="77777777" w:rsidR="00393343" w:rsidRPr="00C04A08" w:rsidRDefault="00393343" w:rsidP="00990156">
            <w:pPr>
              <w:pStyle w:val="TAC"/>
              <w:rPr>
                <w:rFonts w:cs="v5.0.0"/>
              </w:rPr>
            </w:pPr>
            <w:r w:rsidRPr="00C04A08">
              <w:rPr>
                <w:rFonts w:cs="v5.0.0"/>
              </w:rPr>
              <w:t>dBm</w:t>
            </w:r>
          </w:p>
        </w:tc>
        <w:tc>
          <w:tcPr>
            <w:tcW w:w="2630" w:type="dxa"/>
          </w:tcPr>
          <w:p w14:paraId="42F6328C"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6</w:t>
            </w:r>
          </w:p>
        </w:tc>
      </w:tr>
      <w:tr w:rsidR="00393343" w:rsidRPr="00C04A08" w14:paraId="53E7FE4B" w14:textId="77777777" w:rsidTr="00990156">
        <w:trPr>
          <w:jc w:val="center"/>
        </w:trPr>
        <w:tc>
          <w:tcPr>
            <w:tcW w:w="3166" w:type="dxa"/>
          </w:tcPr>
          <w:p w14:paraId="1ECDB9F6"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563DF51" w14:textId="77777777" w:rsidR="00393343" w:rsidRPr="00C04A08" w:rsidRDefault="00393343" w:rsidP="00990156">
            <w:pPr>
              <w:pStyle w:val="TAC"/>
              <w:rPr>
                <w:rFonts w:cs="v5.0.0"/>
              </w:rPr>
            </w:pPr>
            <w:r w:rsidRPr="00C04A08">
              <w:rPr>
                <w:rFonts w:cs="v5.0.0"/>
              </w:rPr>
              <w:t>dBm</w:t>
            </w:r>
          </w:p>
        </w:tc>
        <w:tc>
          <w:tcPr>
            <w:tcW w:w="2630" w:type="dxa"/>
          </w:tcPr>
          <w:p w14:paraId="737B152B"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3</w:t>
            </w:r>
          </w:p>
        </w:tc>
      </w:tr>
      <w:tr w:rsidR="00393343" w:rsidRPr="00C04A08" w14:paraId="77645F0E" w14:textId="77777777" w:rsidTr="00990156">
        <w:trPr>
          <w:jc w:val="center"/>
        </w:trPr>
        <w:tc>
          <w:tcPr>
            <w:tcW w:w="3166" w:type="dxa"/>
          </w:tcPr>
          <w:p w14:paraId="06135DD7"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003A55F" w14:textId="77777777" w:rsidR="00393343" w:rsidRPr="00C04A08" w:rsidRDefault="00393343" w:rsidP="00990156">
            <w:pPr>
              <w:pStyle w:val="TAC"/>
              <w:rPr>
                <w:rFonts w:cs="v5.0.0"/>
              </w:rPr>
            </w:pPr>
            <w:r w:rsidRPr="00C04A08">
              <w:rPr>
                <w:rFonts w:cs="v5.0.0"/>
              </w:rPr>
              <w:t>dBm</w:t>
            </w:r>
          </w:p>
        </w:tc>
        <w:tc>
          <w:tcPr>
            <w:tcW w:w="2630" w:type="dxa"/>
          </w:tcPr>
          <w:p w14:paraId="16EC040F"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1</w:t>
            </w:r>
          </w:p>
        </w:tc>
      </w:tr>
      <w:tr w:rsidR="00393343" w:rsidRPr="00C04A08" w14:paraId="4123C555" w14:textId="77777777" w:rsidTr="00990156">
        <w:trPr>
          <w:jc w:val="center"/>
        </w:trPr>
        <w:tc>
          <w:tcPr>
            <w:tcW w:w="3166" w:type="dxa"/>
          </w:tcPr>
          <w:p w14:paraId="609F9159" w14:textId="77777777" w:rsidR="00393343" w:rsidRPr="00C04A08" w:rsidRDefault="00393343" w:rsidP="00990156">
            <w:pPr>
              <w:pStyle w:val="TAL"/>
              <w:rPr>
                <w:rFonts w:cs="v5.0.0"/>
              </w:rPr>
            </w:pPr>
            <w:r w:rsidRPr="00C04A08">
              <w:rPr>
                <w:rFonts w:cs="v5.0.0"/>
              </w:rPr>
              <w:t>Operating conditions</w:t>
            </w:r>
          </w:p>
        </w:tc>
        <w:tc>
          <w:tcPr>
            <w:tcW w:w="1135" w:type="dxa"/>
          </w:tcPr>
          <w:p w14:paraId="6497E782" w14:textId="77777777" w:rsidR="00393343" w:rsidRPr="00C04A08" w:rsidRDefault="00393343" w:rsidP="00990156">
            <w:pPr>
              <w:pStyle w:val="TAC"/>
              <w:rPr>
                <w:rFonts w:cs="v5.0.0"/>
              </w:rPr>
            </w:pPr>
          </w:p>
        </w:tc>
        <w:tc>
          <w:tcPr>
            <w:tcW w:w="2630" w:type="dxa"/>
          </w:tcPr>
          <w:p w14:paraId="329960CF" w14:textId="77777777" w:rsidR="00393343" w:rsidRPr="00C04A08" w:rsidRDefault="00393343" w:rsidP="00990156">
            <w:pPr>
              <w:pStyle w:val="TAC"/>
              <w:rPr>
                <w:rFonts w:cs="v5.0.0"/>
              </w:rPr>
            </w:pPr>
            <w:r w:rsidRPr="00C04A08">
              <w:rPr>
                <w:rFonts w:cs="v5.0.0"/>
              </w:rPr>
              <w:t>Normal conditions</w:t>
            </w:r>
          </w:p>
        </w:tc>
      </w:tr>
    </w:tbl>
    <w:p w14:paraId="14562972" w14:textId="77777777" w:rsidR="00393343" w:rsidRPr="00C04A08" w:rsidRDefault="00393343" w:rsidP="00842EF7">
      <w:pPr>
        <w:rPr>
          <w:lang w:eastAsia="zh-CN"/>
        </w:rPr>
      </w:pPr>
    </w:p>
    <w:p w14:paraId="4880AC8A" w14:textId="77777777" w:rsidR="00842EF7" w:rsidRPr="00C04A08" w:rsidRDefault="00842EF7" w:rsidP="00842EF7">
      <w:pPr>
        <w:pStyle w:val="Heading4"/>
      </w:pPr>
      <w:bookmarkStart w:id="2966" w:name="_Toc21340861"/>
      <w:bookmarkStart w:id="2967" w:name="_Toc29805308"/>
      <w:bookmarkStart w:id="2968" w:name="_Toc36456517"/>
      <w:bookmarkStart w:id="2969" w:name="_Toc36469615"/>
      <w:bookmarkStart w:id="2970" w:name="_Toc37254024"/>
      <w:bookmarkStart w:id="2971" w:name="_Toc37322881"/>
      <w:bookmarkStart w:id="2972" w:name="_Toc37324287"/>
      <w:bookmarkStart w:id="2973" w:name="_Toc45889810"/>
      <w:bookmarkStart w:id="2974" w:name="_Toc52196470"/>
      <w:bookmarkStart w:id="2975" w:name="_Toc52197450"/>
      <w:bookmarkStart w:id="2976" w:name="_Toc53173173"/>
      <w:bookmarkStart w:id="2977" w:name="_Toc53173542"/>
      <w:bookmarkStart w:id="2978" w:name="_Toc61119542"/>
      <w:bookmarkStart w:id="2979" w:name="_Toc61119924"/>
      <w:bookmarkStart w:id="2980" w:name="_Toc67925982"/>
      <w:bookmarkStart w:id="2981" w:name="_Toc75273620"/>
      <w:bookmarkStart w:id="2982" w:name="_Toc76510520"/>
      <w:bookmarkStart w:id="2983" w:name="_Toc83129677"/>
      <w:r w:rsidRPr="00C04A08">
        <w:t>6.4.2.2</w:t>
      </w:r>
      <w:r w:rsidRPr="00C04A08">
        <w:tab/>
        <w:t>Carrier leakage</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0B6817D5" w14:textId="77777777" w:rsidR="00842EF7" w:rsidRPr="00C04A08" w:rsidRDefault="00842EF7" w:rsidP="0013282A">
      <w:pPr>
        <w:pStyle w:val="Heading5"/>
      </w:pPr>
      <w:bookmarkStart w:id="2984" w:name="_Toc21340862"/>
      <w:bookmarkStart w:id="2985" w:name="_Toc29805309"/>
      <w:bookmarkStart w:id="2986" w:name="_Toc36456518"/>
      <w:bookmarkStart w:id="2987" w:name="_Toc36469616"/>
      <w:bookmarkStart w:id="2988" w:name="_Toc37254025"/>
      <w:bookmarkStart w:id="2989" w:name="_Toc37322882"/>
      <w:bookmarkStart w:id="2990" w:name="_Toc37324288"/>
      <w:bookmarkStart w:id="2991" w:name="_Toc45889811"/>
      <w:bookmarkStart w:id="2992" w:name="_Toc52196471"/>
      <w:bookmarkStart w:id="2993" w:name="_Toc52197451"/>
      <w:bookmarkStart w:id="2994" w:name="_Toc53173174"/>
      <w:bookmarkStart w:id="2995" w:name="_Toc53173543"/>
      <w:bookmarkStart w:id="2996" w:name="_Toc61119543"/>
      <w:bookmarkStart w:id="2997" w:name="_Toc61119925"/>
      <w:bookmarkStart w:id="2998" w:name="_Toc67925983"/>
      <w:bookmarkStart w:id="2999" w:name="_Toc75273621"/>
      <w:bookmarkStart w:id="3000" w:name="_Toc76510521"/>
      <w:bookmarkStart w:id="3001" w:name="_Toc83129678"/>
      <w:r w:rsidRPr="00C04A08">
        <w:t>6.4.2.2.1</w:t>
      </w:r>
      <w:r w:rsidRPr="00C04A08">
        <w:tab/>
        <w:t>General</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3002" w:name="_Toc21340863"/>
      <w:bookmarkStart w:id="3003" w:name="_Toc29805310"/>
      <w:bookmarkStart w:id="3004" w:name="_Toc36456519"/>
      <w:bookmarkStart w:id="3005" w:name="_Toc36469617"/>
      <w:bookmarkStart w:id="3006" w:name="_Toc37254026"/>
      <w:bookmarkStart w:id="3007" w:name="_Toc37322883"/>
      <w:bookmarkStart w:id="3008" w:name="_Toc37324289"/>
      <w:bookmarkStart w:id="3009" w:name="_Toc45889812"/>
      <w:bookmarkStart w:id="3010" w:name="_Toc52196472"/>
      <w:bookmarkStart w:id="3011" w:name="_Toc52197452"/>
      <w:bookmarkStart w:id="3012" w:name="_Toc53173175"/>
      <w:bookmarkStart w:id="3013" w:name="_Toc53173544"/>
      <w:bookmarkStart w:id="3014" w:name="_Toc61119544"/>
      <w:bookmarkStart w:id="3015" w:name="_Toc61119926"/>
      <w:bookmarkStart w:id="3016" w:name="_Toc67925984"/>
      <w:bookmarkStart w:id="3017" w:name="_Toc75273622"/>
      <w:bookmarkStart w:id="3018" w:name="_Toc76510522"/>
      <w:bookmarkStart w:id="3019" w:name="_Toc83129679"/>
      <w:r w:rsidRPr="00C04A08">
        <w:t>6.4.2.2.2</w:t>
      </w:r>
      <w:r w:rsidRPr="00C04A08">
        <w:tab/>
        <w:t>Carrier leakage for power class 1</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79F7ACC3"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2DABC0BB"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77777777" w:rsidR="00842EF7" w:rsidRPr="00C04A08" w:rsidRDefault="00842EF7" w:rsidP="00842EF7"/>
    <w:p w14:paraId="6958B25D" w14:textId="77777777" w:rsidR="00842EF7" w:rsidRPr="00C04A08" w:rsidRDefault="00842EF7" w:rsidP="00842EF7">
      <w:pPr>
        <w:pStyle w:val="Heading5"/>
      </w:pPr>
      <w:bookmarkStart w:id="3020" w:name="_Toc21340864"/>
      <w:bookmarkStart w:id="3021" w:name="_Toc29805311"/>
      <w:bookmarkStart w:id="3022" w:name="_Toc36456520"/>
      <w:bookmarkStart w:id="3023" w:name="_Toc36469618"/>
      <w:bookmarkStart w:id="3024" w:name="_Toc37254027"/>
      <w:bookmarkStart w:id="3025" w:name="_Toc37322884"/>
      <w:bookmarkStart w:id="3026" w:name="_Toc37324290"/>
      <w:bookmarkStart w:id="3027" w:name="_Toc45889813"/>
      <w:bookmarkStart w:id="3028" w:name="_Toc52196473"/>
      <w:bookmarkStart w:id="3029" w:name="_Toc52197453"/>
      <w:bookmarkStart w:id="3030" w:name="_Toc53173176"/>
      <w:bookmarkStart w:id="3031" w:name="_Toc53173545"/>
      <w:bookmarkStart w:id="3032" w:name="_Toc61119545"/>
      <w:bookmarkStart w:id="3033" w:name="_Toc61119927"/>
      <w:bookmarkStart w:id="3034" w:name="_Toc67925985"/>
      <w:bookmarkStart w:id="3035" w:name="_Toc75273623"/>
      <w:bookmarkStart w:id="3036" w:name="_Toc76510523"/>
      <w:bookmarkStart w:id="3037" w:name="_Toc83129680"/>
      <w:r w:rsidRPr="00C04A08">
        <w:t>6.4.2.2.3</w:t>
      </w:r>
      <w:r w:rsidRPr="00C04A08">
        <w:tab/>
        <w:t>Carrier leakage for power class 2</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0ABF773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6E4D8C96"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705255E7"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0175041"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6E8789" w14:textId="77777777" w:rsidR="00842EF7" w:rsidRPr="00C04A08" w:rsidRDefault="00842EF7" w:rsidP="00F91227">
            <w:pPr>
              <w:pStyle w:val="TAH"/>
            </w:pPr>
            <w:r w:rsidRPr="00C04A08">
              <w:t>Relative Limit (dBc)</w:t>
            </w:r>
          </w:p>
        </w:tc>
      </w:tr>
      <w:tr w:rsidR="00842EF7" w:rsidRPr="00C04A08" w14:paraId="59E72D14"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21B67588"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7AA8F" w14:textId="77777777" w:rsidR="00842EF7" w:rsidRPr="00C04A08" w:rsidRDefault="00842EF7" w:rsidP="0013282A">
            <w:pPr>
              <w:pStyle w:val="TAC"/>
            </w:pPr>
            <w:r w:rsidRPr="00C04A08">
              <w:t>-25</w:t>
            </w:r>
          </w:p>
        </w:tc>
      </w:tr>
      <w:tr w:rsidR="00842EF7" w:rsidRPr="00C04A08" w14:paraId="0EC89FD5"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4B93F4C"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1BDF0B9" w14:textId="77777777" w:rsidR="00842EF7" w:rsidRPr="00C04A08" w:rsidRDefault="00842EF7" w:rsidP="0013282A">
            <w:pPr>
              <w:pStyle w:val="TAC"/>
            </w:pPr>
            <w:r w:rsidRPr="00C04A08">
              <w:t>-20</w:t>
            </w:r>
          </w:p>
        </w:tc>
      </w:tr>
    </w:tbl>
    <w:p w14:paraId="41A871D1" w14:textId="77777777" w:rsidR="00842EF7" w:rsidRPr="00C04A08" w:rsidRDefault="00842EF7" w:rsidP="00842EF7"/>
    <w:p w14:paraId="762324AE" w14:textId="77777777" w:rsidR="00842EF7" w:rsidRPr="00C04A08" w:rsidRDefault="00842EF7" w:rsidP="00842EF7">
      <w:pPr>
        <w:pStyle w:val="Heading5"/>
      </w:pPr>
      <w:bookmarkStart w:id="3038" w:name="_Toc21340865"/>
      <w:bookmarkStart w:id="3039" w:name="_Toc29805312"/>
      <w:bookmarkStart w:id="3040" w:name="_Toc36456521"/>
      <w:bookmarkStart w:id="3041" w:name="_Toc36469619"/>
      <w:bookmarkStart w:id="3042" w:name="_Toc37254028"/>
      <w:bookmarkStart w:id="3043" w:name="_Toc37322885"/>
      <w:bookmarkStart w:id="3044" w:name="_Toc37324291"/>
      <w:bookmarkStart w:id="3045" w:name="_Toc45889814"/>
      <w:bookmarkStart w:id="3046" w:name="_Toc52196474"/>
      <w:bookmarkStart w:id="3047" w:name="_Toc52197454"/>
      <w:bookmarkStart w:id="3048" w:name="_Toc53173177"/>
      <w:bookmarkStart w:id="3049" w:name="_Toc53173546"/>
      <w:bookmarkStart w:id="3050" w:name="_Toc61119546"/>
      <w:bookmarkStart w:id="3051" w:name="_Toc61119928"/>
      <w:bookmarkStart w:id="3052" w:name="_Toc67925986"/>
      <w:bookmarkStart w:id="3053" w:name="_Toc75273624"/>
      <w:bookmarkStart w:id="3054" w:name="_Toc76510524"/>
      <w:bookmarkStart w:id="3055" w:name="_Toc83129681"/>
      <w:r w:rsidRPr="00C04A08">
        <w:t>6.4.2.2.4</w:t>
      </w:r>
      <w:r w:rsidRPr="00C04A08">
        <w:tab/>
        <w:t>Carrier leakage for power class 3</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3D432B8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54E9F837"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77777777" w:rsidR="00842EF7" w:rsidRPr="00C04A08" w:rsidRDefault="00842EF7" w:rsidP="00842EF7"/>
    <w:p w14:paraId="651D9441" w14:textId="77777777" w:rsidR="00842EF7" w:rsidRPr="00C04A08" w:rsidRDefault="00842EF7" w:rsidP="00842EF7">
      <w:pPr>
        <w:pStyle w:val="Heading5"/>
      </w:pPr>
      <w:bookmarkStart w:id="3056" w:name="_Toc21340866"/>
      <w:bookmarkStart w:id="3057" w:name="_Toc29805313"/>
      <w:bookmarkStart w:id="3058" w:name="_Toc36456522"/>
      <w:bookmarkStart w:id="3059" w:name="_Toc36469620"/>
      <w:bookmarkStart w:id="3060" w:name="_Toc37254029"/>
      <w:bookmarkStart w:id="3061" w:name="_Toc37322886"/>
      <w:bookmarkStart w:id="3062" w:name="_Toc37324292"/>
      <w:bookmarkStart w:id="3063" w:name="_Toc45889815"/>
      <w:bookmarkStart w:id="3064" w:name="_Toc52196475"/>
      <w:bookmarkStart w:id="3065" w:name="_Toc52197455"/>
      <w:bookmarkStart w:id="3066" w:name="_Toc53173178"/>
      <w:bookmarkStart w:id="3067" w:name="_Toc53173547"/>
      <w:bookmarkStart w:id="3068" w:name="_Toc61119547"/>
      <w:bookmarkStart w:id="3069" w:name="_Toc61119929"/>
      <w:bookmarkStart w:id="3070" w:name="_Toc67925987"/>
      <w:bookmarkStart w:id="3071" w:name="_Toc75273625"/>
      <w:bookmarkStart w:id="3072" w:name="_Toc76510525"/>
      <w:bookmarkStart w:id="3073" w:name="_Toc83129682"/>
      <w:r w:rsidRPr="00C04A08">
        <w:t>6.4.2.2.5</w:t>
      </w:r>
      <w:r w:rsidRPr="00C04A08">
        <w:tab/>
        <w:t>Carrier leakage for power class 4</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3074" w:name="_Toc67925988"/>
      <w:bookmarkStart w:id="3075" w:name="_Toc75273626"/>
      <w:bookmarkStart w:id="3076" w:name="_Toc76510526"/>
      <w:bookmarkStart w:id="3077" w:name="_Toc83129683"/>
      <w:r w:rsidRPr="00C04A08">
        <w:t>6.4.2.2.</w:t>
      </w:r>
      <w:r>
        <w:t>6</w:t>
      </w:r>
      <w:r w:rsidRPr="00C04A08">
        <w:tab/>
        <w:t>C</w:t>
      </w:r>
      <w:r>
        <w:t>arrier leakage for power class 5</w:t>
      </w:r>
      <w:bookmarkEnd w:id="3074"/>
      <w:bookmarkEnd w:id="3075"/>
      <w:bookmarkEnd w:id="3076"/>
      <w:bookmarkEnd w:id="3077"/>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77777777" w:rsidR="00393343" w:rsidRPr="00C04A08" w:rsidRDefault="00393343" w:rsidP="00393343">
      <w:pPr>
        <w:pStyle w:val="TH"/>
      </w:pPr>
      <w:r w:rsidRPr="00C04A08">
        <w:t>Table 6.</w:t>
      </w:r>
      <w:r>
        <w:t>4.2.2.6</w:t>
      </w:r>
      <w:r w:rsidRPr="00C04A08">
        <w:t>-1: Minimum requirements for relative carrier</w:t>
      </w:r>
      <w:r>
        <w:t xml:space="preserve"> leakage power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77777777" w:rsidR="00393343" w:rsidRPr="00C04A08" w:rsidRDefault="00393343" w:rsidP="00842EF7"/>
    <w:p w14:paraId="2A309E18" w14:textId="77777777" w:rsidR="00842EF7" w:rsidRPr="00C04A08" w:rsidRDefault="00842EF7" w:rsidP="00842EF7">
      <w:pPr>
        <w:pStyle w:val="Heading4"/>
      </w:pPr>
      <w:bookmarkStart w:id="3078" w:name="_Toc21340867"/>
      <w:bookmarkStart w:id="3079" w:name="_Toc29805314"/>
      <w:bookmarkStart w:id="3080" w:name="_Toc36456523"/>
      <w:bookmarkStart w:id="3081" w:name="_Toc36469621"/>
      <w:bookmarkStart w:id="3082" w:name="_Toc37254030"/>
      <w:bookmarkStart w:id="3083" w:name="_Toc37322887"/>
      <w:bookmarkStart w:id="3084" w:name="_Toc37324293"/>
      <w:bookmarkStart w:id="3085" w:name="_Toc45889816"/>
      <w:bookmarkStart w:id="3086" w:name="_Toc52196476"/>
      <w:bookmarkStart w:id="3087" w:name="_Toc52197456"/>
      <w:bookmarkStart w:id="3088" w:name="_Toc53173179"/>
      <w:bookmarkStart w:id="3089" w:name="_Toc53173548"/>
      <w:bookmarkStart w:id="3090" w:name="_Toc61119548"/>
      <w:bookmarkStart w:id="3091" w:name="_Toc61119930"/>
      <w:bookmarkStart w:id="3092" w:name="_Toc67925989"/>
      <w:bookmarkStart w:id="3093" w:name="_Toc75273627"/>
      <w:bookmarkStart w:id="3094" w:name="_Toc76510527"/>
      <w:bookmarkStart w:id="3095" w:name="_Toc83129684"/>
      <w:r w:rsidRPr="00C04A08">
        <w:t>6.4.2.3</w:t>
      </w:r>
      <w:r w:rsidRPr="00C04A08">
        <w:tab/>
        <w:t>In-band emissions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262DCF58" w14:textId="77777777" w:rsidR="00842EF7" w:rsidRPr="00C04A08" w:rsidRDefault="00842EF7" w:rsidP="00842EF7">
      <w:pPr>
        <w:pStyle w:val="Heading5"/>
      </w:pPr>
      <w:bookmarkStart w:id="3096" w:name="_Toc21340868"/>
      <w:bookmarkStart w:id="3097" w:name="_Toc29805315"/>
      <w:bookmarkStart w:id="3098" w:name="_Toc36456524"/>
      <w:bookmarkStart w:id="3099" w:name="_Toc36469622"/>
      <w:bookmarkStart w:id="3100" w:name="_Toc37254031"/>
      <w:bookmarkStart w:id="3101" w:name="_Toc37322888"/>
      <w:bookmarkStart w:id="3102" w:name="_Toc37324294"/>
      <w:bookmarkStart w:id="3103" w:name="_Toc45889817"/>
      <w:bookmarkStart w:id="3104" w:name="_Toc52196477"/>
      <w:bookmarkStart w:id="3105" w:name="_Toc52197457"/>
      <w:bookmarkStart w:id="3106" w:name="_Toc53173180"/>
      <w:bookmarkStart w:id="3107" w:name="_Toc53173549"/>
      <w:bookmarkStart w:id="3108" w:name="_Toc61119549"/>
      <w:bookmarkStart w:id="3109" w:name="_Toc61119931"/>
      <w:bookmarkStart w:id="3110" w:name="_Toc67925990"/>
      <w:bookmarkStart w:id="3111" w:name="_Toc75273628"/>
      <w:bookmarkStart w:id="3112" w:name="_Toc76510528"/>
      <w:bookmarkStart w:id="3113" w:name="_Toc83129685"/>
      <w:r w:rsidRPr="00C04A08">
        <w:t>6.4.2.3.1</w:t>
      </w:r>
      <w:r w:rsidRPr="00C04A08">
        <w:tab/>
        <w:t>General</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0A397C57" w14:textId="3FC6196E" w:rsidR="00EB29A2" w:rsidRPr="00C04A08" w:rsidRDefault="00EB29A2" w:rsidP="00EB29A2">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5D6F0E">
        <w:rPr>
          <w:i/>
          <w:iCs/>
        </w:rPr>
        <w:t>mpr-PowerBoost-FR2-r16</w:t>
      </w:r>
      <w:r w:rsidRPr="00C04A08">
        <w:t>UL transmission excluding Pi/2 BPSK is such that MPR</w:t>
      </w:r>
      <w:r w:rsidRPr="00C04A08">
        <w:rPr>
          <w:vertAlign w:val="subscript"/>
        </w:rPr>
        <w:t xml:space="preserve">f,c </w:t>
      </w:r>
      <w:r w:rsidRPr="00C04A08">
        <w:t>= 0</w:t>
      </w:r>
      <w:r>
        <w:t xml:space="preserve"> </w:t>
      </w:r>
      <w:r w:rsidRPr="00733088">
        <w:t xml:space="preserve">and when NS_200 applies, </w:t>
      </w:r>
      <w:r w:rsidRPr="00C04A08">
        <w:t xml:space="preserve"> and the network configures the UE to operate with </w:t>
      </w:r>
      <w:r w:rsidRPr="005D6F0E">
        <w:rPr>
          <w:i/>
          <w:iCs/>
        </w:rPr>
        <w:t>mpr-PowerBoost-FR2-r16</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3114" w:name="_Toc21340869"/>
      <w:bookmarkStart w:id="3115" w:name="_Toc29805316"/>
      <w:bookmarkStart w:id="3116" w:name="_Toc36456525"/>
      <w:bookmarkStart w:id="3117" w:name="_Toc36469623"/>
      <w:bookmarkStart w:id="3118" w:name="_Toc37254032"/>
      <w:bookmarkStart w:id="3119" w:name="_Toc37322889"/>
      <w:bookmarkStart w:id="3120" w:name="_Toc37324295"/>
      <w:bookmarkStart w:id="3121" w:name="_Toc45889818"/>
      <w:bookmarkStart w:id="3122" w:name="_Toc52196478"/>
      <w:bookmarkStart w:id="3123" w:name="_Toc52197458"/>
      <w:bookmarkStart w:id="3124" w:name="_Toc53173181"/>
      <w:bookmarkStart w:id="3125" w:name="_Toc53173550"/>
      <w:bookmarkStart w:id="3126" w:name="_Toc61119550"/>
      <w:bookmarkStart w:id="3127" w:name="_Toc61119932"/>
      <w:bookmarkStart w:id="3128" w:name="_Toc67925991"/>
      <w:bookmarkStart w:id="3129" w:name="_Toc75273629"/>
      <w:bookmarkStart w:id="3130" w:name="_Toc76510529"/>
      <w:bookmarkStart w:id="3131" w:name="_Toc83129686"/>
      <w:r w:rsidRPr="00C04A08">
        <w:t>6.4.2.3.2</w:t>
      </w:r>
      <w:r w:rsidRPr="00C04A08">
        <w:tab/>
        <w:t>In-band emissions for power class 1</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5A343E18" w14:textId="77777777" w:rsidR="00842EF7" w:rsidRPr="00C04A08" w:rsidRDefault="00842EF7" w:rsidP="00842EF7">
      <w:pPr>
        <w:rPr>
          <w:rFonts w:cs="v5.0.0"/>
        </w:rPr>
      </w:pPr>
      <w:bookmarkStart w:id="3132" w:name="_Hlk519673118"/>
      <w:r w:rsidRPr="00C04A08">
        <w:t xml:space="preserve">The average of the in-band emission measurement over 10 sub-frames shall not exceed the values specified in </w:t>
      </w:r>
      <w:bookmarkEnd w:id="3132"/>
      <w:r w:rsidRPr="00C04A08">
        <w:t>Table 6.4.2.3.2-1 for power class 1 UEs</w:t>
      </w:r>
      <w:r w:rsidRPr="00C04A08">
        <w:rPr>
          <w:rFonts w:cs="v5.0.0"/>
        </w:rPr>
        <w:t>.</w:t>
      </w:r>
    </w:p>
    <w:p w14:paraId="213F0140"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1B96689"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91FC89F"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60437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F0925E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D005B3F" w14:textId="77777777" w:rsidR="00842EF7" w:rsidRPr="00C04A08" w:rsidRDefault="00842EF7" w:rsidP="009B027E">
            <w:pPr>
              <w:pStyle w:val="TAH"/>
              <w:rPr>
                <w:rFonts w:cs="Arial"/>
              </w:rPr>
            </w:pPr>
            <w:r w:rsidRPr="00C04A08">
              <w:rPr>
                <w:rFonts w:cs="Arial"/>
              </w:rPr>
              <w:t>Applicable Frequencies</w:t>
            </w:r>
          </w:p>
        </w:tc>
      </w:tr>
      <w:tr w:rsidR="009B027E" w:rsidRPr="00C04A08" w14:paraId="763F6D77"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09F9020"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4690D4B"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D2FBEDA" w14:textId="46BAF634" w:rsidR="00842EF7" w:rsidRPr="009D1A65" w:rsidRDefault="009D1A65"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BB98B68"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4826094B" w14:textId="77777777" w:rsidR="00842EF7" w:rsidRPr="00C04A08" w:rsidRDefault="00842EF7" w:rsidP="0013282A">
            <w:pPr>
              <w:pStyle w:val="TAC"/>
            </w:pPr>
            <w:r w:rsidRPr="00C04A08">
              <w:t>Any non-allocated (NOTE 2)</w:t>
            </w:r>
          </w:p>
        </w:tc>
      </w:tr>
      <w:tr w:rsidR="009B027E" w:rsidRPr="00C04A08" w14:paraId="2D9F092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576BA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6CA0EEF"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0ABA6E4"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42E37EB"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1C2409F7" w14:textId="77777777" w:rsidR="009B027E" w:rsidRPr="00C04A08" w:rsidRDefault="009B027E" w:rsidP="0013282A">
            <w:pPr>
              <w:pStyle w:val="TAC"/>
            </w:pPr>
            <w:r w:rsidRPr="00C04A08">
              <w:t>Image frequencies (NOTES 2, 3)</w:t>
            </w:r>
          </w:p>
        </w:tc>
      </w:tr>
      <w:tr w:rsidR="009B027E" w:rsidRPr="00C04A08" w14:paraId="3DD3942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92F988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1FC4292"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592C3B8"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A6B13CD"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28E394E3" w14:textId="77777777" w:rsidR="009B027E" w:rsidRPr="00C04A08" w:rsidRDefault="009B027E" w:rsidP="0013282A">
            <w:pPr>
              <w:pStyle w:val="TAC"/>
            </w:pPr>
          </w:p>
        </w:tc>
      </w:tr>
      <w:tr w:rsidR="009B027E" w:rsidRPr="00C04A08" w14:paraId="459164A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8E71472"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40864C8"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10F20CD"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6A31A4" w14:textId="77777777"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30FF19E6" w14:textId="77777777" w:rsidR="009B027E" w:rsidRPr="00C04A08" w:rsidRDefault="009B027E" w:rsidP="0013282A">
            <w:pPr>
              <w:pStyle w:val="TAC"/>
            </w:pPr>
            <w:r w:rsidRPr="00C04A08">
              <w:t>Carrier frequency (NOTES 4, 5)</w:t>
            </w:r>
          </w:p>
        </w:tc>
      </w:tr>
      <w:tr w:rsidR="009B027E" w:rsidRPr="00C04A08" w14:paraId="406C74F6"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FE556"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9DFFB1"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F66EF10"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AEDF069"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252CBD72" w14:textId="77777777" w:rsidR="009B027E" w:rsidRPr="00C04A08" w:rsidRDefault="009B027E" w:rsidP="0013282A">
            <w:pPr>
              <w:pStyle w:val="TAC"/>
            </w:pPr>
          </w:p>
        </w:tc>
      </w:tr>
      <w:tr w:rsidR="00842EF7" w:rsidRPr="00C04A08" w14:paraId="7FE1FF3C"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BCFE433"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1172426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6A6D5D"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78F283F7"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ABD8C40"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24BA2DEC"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158072D4"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7BC1FC6A"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5BFD60B2"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227385FA"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4E77E3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C099949" w14:textId="77777777" w:rsidR="00842EF7" w:rsidRPr="00C04A08" w:rsidRDefault="00842EF7" w:rsidP="00842EF7">
      <w:pPr>
        <w:rPr>
          <w:rFonts w:eastAsia="Malgun Gothic"/>
        </w:rPr>
      </w:pPr>
    </w:p>
    <w:p w14:paraId="374A3BFE" w14:textId="77777777" w:rsidR="00842EF7" w:rsidRPr="00C04A08" w:rsidRDefault="00842EF7" w:rsidP="00842EF7">
      <w:pPr>
        <w:pStyle w:val="Heading5"/>
        <w:rPr>
          <w:rFonts w:eastAsia="Malgun Gothic"/>
          <w:sz w:val="24"/>
        </w:rPr>
      </w:pPr>
      <w:bookmarkStart w:id="3133" w:name="_Toc21340870"/>
      <w:bookmarkStart w:id="3134" w:name="_Toc29805317"/>
      <w:bookmarkStart w:id="3135" w:name="_Toc36456526"/>
      <w:bookmarkStart w:id="3136" w:name="_Toc36469624"/>
      <w:bookmarkStart w:id="3137" w:name="_Toc37254033"/>
      <w:bookmarkStart w:id="3138" w:name="_Toc37322890"/>
      <w:bookmarkStart w:id="3139" w:name="_Toc37324296"/>
      <w:bookmarkStart w:id="3140" w:name="_Toc45889819"/>
      <w:bookmarkStart w:id="3141" w:name="_Toc52196479"/>
      <w:bookmarkStart w:id="3142" w:name="_Toc52197459"/>
      <w:bookmarkStart w:id="3143" w:name="_Toc53173182"/>
      <w:bookmarkStart w:id="3144" w:name="_Toc53173551"/>
      <w:bookmarkStart w:id="3145" w:name="_Toc61119551"/>
      <w:bookmarkStart w:id="3146" w:name="_Toc61119933"/>
      <w:bookmarkStart w:id="3147" w:name="_Toc67925992"/>
      <w:bookmarkStart w:id="3148" w:name="_Toc75273630"/>
      <w:bookmarkStart w:id="3149" w:name="_Toc76510530"/>
      <w:bookmarkStart w:id="3150" w:name="_Toc83129687"/>
      <w:r w:rsidRPr="00C04A08">
        <w:t>6.4.2.3.3</w:t>
      </w:r>
      <w:r w:rsidRPr="00C04A08">
        <w:tab/>
      </w:r>
      <w:r w:rsidRPr="00C04A08">
        <w:rPr>
          <w:rFonts w:eastAsia="Malgun Gothic"/>
          <w:sz w:val="24"/>
        </w:rPr>
        <w:t>In-band emissions for power class 2</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35EC5B23"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47711BB7" w14:textId="77777777" w:rsidR="00842EF7" w:rsidRPr="00C04A08" w:rsidRDefault="00842EF7" w:rsidP="00842EF7">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B90903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94118B1"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5D16A4"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B3A7156"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1ACF53" w14:textId="77777777" w:rsidR="00842EF7" w:rsidRPr="00C04A08" w:rsidRDefault="00842EF7" w:rsidP="009B027E">
            <w:pPr>
              <w:pStyle w:val="TAH"/>
              <w:rPr>
                <w:rFonts w:cs="Arial"/>
              </w:rPr>
            </w:pPr>
            <w:r w:rsidRPr="00C04A08">
              <w:rPr>
                <w:rFonts w:cs="Arial"/>
              </w:rPr>
              <w:t>Applicable Frequencies</w:t>
            </w:r>
          </w:p>
        </w:tc>
      </w:tr>
      <w:tr w:rsidR="009B027E" w:rsidRPr="00C04A08" w14:paraId="6A4884B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AACB5"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2C08434"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E9CA0AC" w14:textId="52A41FDF" w:rsidR="00842EF7" w:rsidRPr="009D1A65" w:rsidRDefault="009D1A65"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19CCC1E6"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5F375F1B" w14:textId="77777777" w:rsidR="00842EF7" w:rsidRPr="00C04A08" w:rsidRDefault="00842EF7" w:rsidP="009B027E">
            <w:pPr>
              <w:pStyle w:val="TAC"/>
            </w:pPr>
            <w:r w:rsidRPr="00C04A08">
              <w:t>Any non-allocated (NOTE 2)</w:t>
            </w:r>
          </w:p>
        </w:tc>
      </w:tr>
      <w:tr w:rsidR="009B027E" w:rsidRPr="00C04A08" w14:paraId="538F9A6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B1969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8F06236"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8F472E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E80398"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43DEC09A" w14:textId="77777777" w:rsidR="009B027E" w:rsidRPr="00C04A08" w:rsidRDefault="009B027E" w:rsidP="009B027E">
            <w:pPr>
              <w:pStyle w:val="TAC"/>
            </w:pPr>
            <w:r w:rsidRPr="00C04A08">
              <w:t>Image frequencies (NOTES 2, 3)</w:t>
            </w:r>
          </w:p>
        </w:tc>
      </w:tr>
      <w:tr w:rsidR="009B027E" w:rsidRPr="00C04A08" w14:paraId="017CE8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7224B30"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9AB430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A368403"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8732A39"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527C352" w14:textId="77777777" w:rsidR="009B027E" w:rsidRPr="00C04A08" w:rsidRDefault="009B027E" w:rsidP="009B027E">
            <w:pPr>
              <w:pStyle w:val="TAC"/>
            </w:pPr>
          </w:p>
        </w:tc>
      </w:tr>
      <w:tr w:rsidR="009B027E" w:rsidRPr="00C04A08" w14:paraId="5D7EB96E"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FFE82D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1ED2A3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278B4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BA58CE0" w14:textId="77777777"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591A3561" w14:textId="77777777" w:rsidR="009B027E" w:rsidRPr="00C04A08" w:rsidRDefault="009B027E" w:rsidP="009B027E">
            <w:pPr>
              <w:pStyle w:val="TAC"/>
            </w:pPr>
            <w:r w:rsidRPr="00C04A08">
              <w:t>Carrier frequency (NOTES 4, 5)</w:t>
            </w:r>
          </w:p>
        </w:tc>
      </w:tr>
      <w:tr w:rsidR="009B027E" w:rsidRPr="00C04A08" w14:paraId="66FF3A38"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19CA014"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0B6076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4759C7"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64C1331"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1F8907DC" w14:textId="77777777" w:rsidR="009B027E" w:rsidRPr="00C04A08" w:rsidRDefault="009B027E" w:rsidP="009B027E">
            <w:pPr>
              <w:pStyle w:val="TAC"/>
            </w:pPr>
          </w:p>
        </w:tc>
      </w:tr>
      <w:tr w:rsidR="00842EF7" w:rsidRPr="00C04A08" w14:paraId="1E1B6BB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8695221"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2B80A963"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1EEF5F0"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5DA9CA"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F478DAA"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27129717"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F3B093A"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66DDAE90"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617EC8DD"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57ECBE78"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053E8E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D003E59" w14:textId="77777777" w:rsidR="00842EF7" w:rsidRPr="00C04A08" w:rsidRDefault="00842EF7" w:rsidP="00842EF7"/>
    <w:p w14:paraId="2D64A144" w14:textId="77777777" w:rsidR="00842EF7" w:rsidRPr="00C04A08" w:rsidRDefault="00842EF7" w:rsidP="00842EF7">
      <w:pPr>
        <w:pStyle w:val="Heading5"/>
      </w:pPr>
      <w:bookmarkStart w:id="3151" w:name="_Toc21340871"/>
      <w:bookmarkStart w:id="3152" w:name="_Toc29805318"/>
      <w:bookmarkStart w:id="3153" w:name="_Toc36456527"/>
      <w:bookmarkStart w:id="3154" w:name="_Toc36469625"/>
      <w:bookmarkStart w:id="3155" w:name="_Toc37254034"/>
      <w:bookmarkStart w:id="3156" w:name="_Toc37322891"/>
      <w:bookmarkStart w:id="3157" w:name="_Toc37324297"/>
      <w:bookmarkStart w:id="3158" w:name="_Toc45889820"/>
      <w:bookmarkStart w:id="3159" w:name="_Toc52196480"/>
      <w:bookmarkStart w:id="3160" w:name="_Toc52197460"/>
      <w:bookmarkStart w:id="3161" w:name="_Toc53173183"/>
      <w:bookmarkStart w:id="3162" w:name="_Toc53173552"/>
      <w:bookmarkStart w:id="3163" w:name="_Toc61119552"/>
      <w:bookmarkStart w:id="3164" w:name="_Toc61119934"/>
      <w:bookmarkStart w:id="3165" w:name="_Toc67925993"/>
      <w:bookmarkStart w:id="3166" w:name="_Toc75273631"/>
      <w:bookmarkStart w:id="3167" w:name="_Toc76510531"/>
      <w:bookmarkStart w:id="3168" w:name="_Toc83129688"/>
      <w:r w:rsidRPr="00C04A08">
        <w:t>6.4.2.3.4</w:t>
      </w:r>
      <w:r w:rsidRPr="00C04A08">
        <w:tab/>
      </w:r>
      <w:r w:rsidRPr="00C04A08">
        <w:rPr>
          <w:rFonts w:eastAsia="Malgun Gothic"/>
          <w:sz w:val="24"/>
        </w:rPr>
        <w:t>In-band emissions for power class 3</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6C7CA9EC"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EA18DBE" w14:textId="77777777" w:rsidTr="009B027E">
        <w:trPr>
          <w:jc w:val="center"/>
        </w:trPr>
        <w:tc>
          <w:tcPr>
            <w:tcW w:w="1187" w:type="dxa"/>
            <w:tcBorders>
              <w:bottom w:val="single" w:sz="4" w:space="0" w:color="auto"/>
              <w:right w:val="single" w:sz="4" w:space="0" w:color="auto"/>
            </w:tcBorders>
            <w:shd w:val="clear" w:color="auto" w:fill="auto"/>
          </w:tcPr>
          <w:p w14:paraId="058FC1E4"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70E04BE"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6FD8E0B6"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E319156" w14:textId="77777777" w:rsidR="00842EF7" w:rsidRPr="00C04A08" w:rsidRDefault="00842EF7" w:rsidP="009B027E">
            <w:pPr>
              <w:pStyle w:val="TAH"/>
              <w:rPr>
                <w:rFonts w:cs="Arial"/>
              </w:rPr>
            </w:pPr>
            <w:r w:rsidRPr="00C04A08">
              <w:rPr>
                <w:rFonts w:cs="Arial"/>
              </w:rPr>
              <w:t>Applicable Frequencies</w:t>
            </w:r>
          </w:p>
        </w:tc>
      </w:tr>
      <w:tr w:rsidR="009B027E" w:rsidRPr="00C04A08" w14:paraId="490AE696"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16C7BBD2"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077D1C4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65B22049" w14:textId="17780526" w:rsidR="00842EF7" w:rsidRPr="009D1A65"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8D8A93" w14:textId="77777777" w:rsidR="00842EF7" w:rsidRPr="00C04A08" w:rsidRDefault="00842EF7" w:rsidP="009B027E">
            <w:pPr>
              <w:pStyle w:val="TAC"/>
              <w:rPr>
                <w:rFonts w:cs="Arial"/>
                <w:lang w:eastAsia="ko-KR"/>
              </w:rPr>
            </w:pPr>
          </w:p>
          <w:p w14:paraId="3A0A257C"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324CD818" w14:textId="77777777" w:rsidR="00842EF7" w:rsidRPr="00C04A08" w:rsidRDefault="00842EF7" w:rsidP="009B027E">
            <w:pPr>
              <w:pStyle w:val="TAC"/>
              <w:rPr>
                <w:rFonts w:cs="Arial"/>
              </w:rPr>
            </w:pPr>
            <w:r w:rsidRPr="00C04A08">
              <w:rPr>
                <w:rFonts w:cs="Arial"/>
              </w:rPr>
              <w:t>Any non-allocated (NOTE 2)</w:t>
            </w:r>
          </w:p>
        </w:tc>
      </w:tr>
      <w:tr w:rsidR="009B027E" w:rsidRPr="00C04A08" w14:paraId="01775807" w14:textId="77777777" w:rsidTr="009B027E">
        <w:trPr>
          <w:jc w:val="center"/>
        </w:trPr>
        <w:tc>
          <w:tcPr>
            <w:tcW w:w="1187" w:type="dxa"/>
            <w:tcBorders>
              <w:top w:val="single" w:sz="4" w:space="0" w:color="auto"/>
              <w:bottom w:val="nil"/>
              <w:right w:val="single" w:sz="4" w:space="0" w:color="auto"/>
            </w:tcBorders>
            <w:shd w:val="clear" w:color="auto" w:fill="auto"/>
          </w:tcPr>
          <w:p w14:paraId="423CE8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5AF5DF2"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23B3EDA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48B0BFE3"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3FBE455A" w14:textId="77777777" w:rsidR="009B027E" w:rsidRPr="00C04A08" w:rsidRDefault="009B027E" w:rsidP="009B027E">
            <w:pPr>
              <w:pStyle w:val="TAC"/>
              <w:rPr>
                <w:rFonts w:cs="Arial"/>
              </w:rPr>
            </w:pPr>
            <w:r w:rsidRPr="00C04A08">
              <w:rPr>
                <w:rFonts w:cs="Arial"/>
              </w:rPr>
              <w:t>Image frequencies (NOTES 2, 3)</w:t>
            </w:r>
          </w:p>
        </w:tc>
      </w:tr>
      <w:tr w:rsidR="009B027E" w:rsidRPr="00C04A08" w14:paraId="3D9D03AD" w14:textId="77777777" w:rsidTr="009B027E">
        <w:trPr>
          <w:jc w:val="center"/>
        </w:trPr>
        <w:tc>
          <w:tcPr>
            <w:tcW w:w="1187" w:type="dxa"/>
            <w:tcBorders>
              <w:top w:val="nil"/>
              <w:bottom w:val="single" w:sz="4" w:space="0" w:color="auto"/>
              <w:right w:val="single" w:sz="4" w:space="0" w:color="auto"/>
            </w:tcBorders>
            <w:shd w:val="clear" w:color="auto" w:fill="auto"/>
          </w:tcPr>
          <w:p w14:paraId="5A78BF36"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54C5D12"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3D9B7AC5"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10C19B61"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6E729A79" w14:textId="77777777" w:rsidR="009B027E" w:rsidRPr="00C04A08" w:rsidRDefault="009B027E" w:rsidP="009B027E">
            <w:pPr>
              <w:pStyle w:val="TAC"/>
              <w:rPr>
                <w:rFonts w:cs="Arial"/>
              </w:rPr>
            </w:pPr>
          </w:p>
        </w:tc>
      </w:tr>
      <w:tr w:rsidR="009B027E" w:rsidRPr="00C04A08" w14:paraId="7869712C"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BA2D71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412285FE"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647B25A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3617E31" w14:textId="77777777"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E3312EA"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C7D3AED" w14:textId="77777777" w:rsidTr="009B027E">
        <w:trPr>
          <w:trHeight w:val="208"/>
          <w:jc w:val="center"/>
        </w:trPr>
        <w:tc>
          <w:tcPr>
            <w:tcW w:w="1187" w:type="dxa"/>
            <w:tcBorders>
              <w:top w:val="nil"/>
              <w:right w:val="single" w:sz="4" w:space="0" w:color="auto"/>
            </w:tcBorders>
            <w:shd w:val="clear" w:color="auto" w:fill="auto"/>
          </w:tcPr>
          <w:p w14:paraId="0027A0D8"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B523BB0"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6CC891C6"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658D420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772B8AEA" w14:textId="77777777" w:rsidR="009B027E" w:rsidRPr="00C04A08" w:rsidRDefault="009B027E" w:rsidP="009B027E">
            <w:pPr>
              <w:spacing w:after="0"/>
              <w:jc w:val="center"/>
            </w:pPr>
          </w:p>
        </w:tc>
      </w:tr>
      <w:tr w:rsidR="00842EF7" w:rsidRPr="00C04A08" w14:paraId="01476C06" w14:textId="77777777" w:rsidTr="00F91227">
        <w:trPr>
          <w:trHeight w:val="424"/>
          <w:jc w:val="center"/>
        </w:trPr>
        <w:tc>
          <w:tcPr>
            <w:tcW w:w="10189" w:type="dxa"/>
            <w:gridSpan w:val="5"/>
            <w:tcBorders>
              <w:right w:val="single" w:sz="4" w:space="0" w:color="auto"/>
            </w:tcBorders>
            <w:shd w:val="clear" w:color="auto" w:fill="auto"/>
            <w:vAlign w:val="center"/>
          </w:tcPr>
          <w:p w14:paraId="4B4A831E"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494FAC2"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648452"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5351F32"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21FAA01A"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6DCBE3E"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7D7B1E38"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7435868"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6DA3769A"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309F6A5"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047E5C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C07DC67" w14:textId="77777777" w:rsidR="00842EF7" w:rsidRPr="00C04A08" w:rsidRDefault="00842EF7" w:rsidP="00842EF7"/>
    <w:p w14:paraId="449F1411" w14:textId="77777777" w:rsidR="00842EF7" w:rsidRPr="00C04A08" w:rsidRDefault="00842EF7" w:rsidP="0013282A">
      <w:pPr>
        <w:pStyle w:val="Heading5"/>
      </w:pPr>
      <w:bookmarkStart w:id="3169" w:name="_Toc21340872"/>
      <w:bookmarkStart w:id="3170" w:name="_Toc29805319"/>
      <w:bookmarkStart w:id="3171" w:name="_Toc36456528"/>
      <w:bookmarkStart w:id="3172" w:name="_Toc36469626"/>
      <w:bookmarkStart w:id="3173" w:name="_Toc37254035"/>
      <w:bookmarkStart w:id="3174" w:name="_Toc37322892"/>
      <w:bookmarkStart w:id="3175" w:name="_Toc37324298"/>
      <w:bookmarkStart w:id="3176" w:name="_Toc45889821"/>
      <w:bookmarkStart w:id="3177" w:name="_Toc52196481"/>
      <w:bookmarkStart w:id="3178" w:name="_Toc52197461"/>
      <w:bookmarkStart w:id="3179" w:name="_Toc53173184"/>
      <w:bookmarkStart w:id="3180" w:name="_Toc53173553"/>
      <w:bookmarkStart w:id="3181" w:name="_Toc61119553"/>
      <w:bookmarkStart w:id="3182" w:name="_Toc61119935"/>
      <w:bookmarkStart w:id="3183" w:name="_Toc67925994"/>
      <w:bookmarkStart w:id="3184" w:name="_Toc75273632"/>
      <w:bookmarkStart w:id="3185" w:name="_Toc76510532"/>
      <w:bookmarkStart w:id="3186" w:name="_Toc83129689"/>
      <w:r w:rsidRPr="00C04A08">
        <w:t>6.4.2.3.5</w:t>
      </w:r>
      <w:r w:rsidRPr="00C04A08">
        <w:tab/>
      </w:r>
      <w:r w:rsidRPr="00C04A08">
        <w:rPr>
          <w:rFonts w:eastAsia="Malgun Gothic"/>
        </w:rPr>
        <w:t>In-band emissions for power class 4</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3187" w:name="_Toc67925995"/>
      <w:bookmarkStart w:id="3188" w:name="_Toc75273633"/>
      <w:bookmarkStart w:id="3189" w:name="_Toc76510533"/>
      <w:bookmarkStart w:id="3190" w:name="_Toc83129690"/>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3187"/>
      <w:bookmarkEnd w:id="3188"/>
      <w:bookmarkEnd w:id="3189"/>
      <w:bookmarkEnd w:id="3190"/>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77777777" w:rsidR="00FD5D84" w:rsidRPr="00C04A08" w:rsidRDefault="00FD5D84" w:rsidP="00FD5D84">
      <w:pPr>
        <w:pStyle w:val="TH"/>
      </w:pPr>
      <w:r>
        <w:t>Table 6.4.2.3.6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77777777" w:rsidR="00FD5D84" w:rsidRPr="0081041B" w:rsidRDefault="00FD5D84" w:rsidP="00FD5D84"/>
    <w:p w14:paraId="014F7113" w14:textId="77777777" w:rsidR="00842EF7" w:rsidRPr="00C04A08" w:rsidRDefault="00842EF7" w:rsidP="0013282A">
      <w:pPr>
        <w:pStyle w:val="Heading4"/>
      </w:pPr>
      <w:bookmarkStart w:id="3191" w:name="_Toc21340873"/>
      <w:bookmarkStart w:id="3192" w:name="_Toc29805320"/>
      <w:bookmarkStart w:id="3193" w:name="_Toc36456529"/>
      <w:bookmarkStart w:id="3194" w:name="_Toc36469627"/>
      <w:bookmarkStart w:id="3195" w:name="_Toc37254036"/>
      <w:bookmarkStart w:id="3196" w:name="_Toc37322893"/>
      <w:bookmarkStart w:id="3197" w:name="_Toc37324299"/>
      <w:bookmarkStart w:id="3198" w:name="_Toc45889822"/>
      <w:bookmarkStart w:id="3199" w:name="_Toc52196482"/>
      <w:bookmarkStart w:id="3200" w:name="_Toc52197462"/>
      <w:bookmarkStart w:id="3201" w:name="_Toc53173185"/>
      <w:bookmarkStart w:id="3202" w:name="_Toc53173554"/>
      <w:bookmarkStart w:id="3203" w:name="_Toc61119554"/>
      <w:bookmarkStart w:id="3204" w:name="_Toc61119936"/>
      <w:bookmarkStart w:id="3205" w:name="_Toc67925996"/>
      <w:bookmarkStart w:id="3206" w:name="_Toc75273634"/>
      <w:bookmarkStart w:id="3207" w:name="_Toc76510534"/>
      <w:bookmarkStart w:id="3208" w:name="_Toc83129691"/>
      <w:r w:rsidRPr="00C04A08">
        <w:t>6.4.2.4</w:t>
      </w:r>
      <w:r w:rsidRPr="00C04A08">
        <w:tab/>
        <w:t>EVM equalizer spectrum flatness</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3209" w:name="_Toc21340874"/>
      <w:bookmarkStart w:id="3210" w:name="_Toc29805321"/>
      <w:bookmarkStart w:id="3211" w:name="_Toc36456530"/>
      <w:bookmarkStart w:id="3212" w:name="_Toc36469628"/>
      <w:bookmarkStart w:id="3213" w:name="_Toc37254037"/>
      <w:bookmarkStart w:id="3214" w:name="_Toc37322894"/>
      <w:bookmarkStart w:id="3215" w:name="_Toc37324300"/>
      <w:bookmarkStart w:id="3216" w:name="_Toc45889823"/>
      <w:bookmarkStart w:id="3217" w:name="_Toc52196483"/>
      <w:bookmarkStart w:id="3218" w:name="_Toc52197463"/>
      <w:bookmarkStart w:id="3219" w:name="_Toc53173186"/>
      <w:bookmarkStart w:id="3220" w:name="_Toc53173555"/>
      <w:bookmarkStart w:id="3221" w:name="_Toc61119555"/>
      <w:bookmarkStart w:id="3222" w:name="_Toc61119937"/>
      <w:bookmarkStart w:id="3223" w:name="_Toc67925997"/>
      <w:bookmarkStart w:id="3224" w:name="_Toc75273635"/>
      <w:bookmarkStart w:id="3225" w:name="_Toc76510535"/>
      <w:bookmarkStart w:id="3226" w:name="_Toc83129692"/>
      <w:r w:rsidRPr="00C04A08">
        <w:t>6.4.2.5</w:t>
      </w:r>
      <w:r w:rsidRPr="00C04A08">
        <w:tab/>
        <w:t>EVM spectral flatness for Pi/2 BPSK modulation</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D59F6B" w14:textId="77777777" w:rsidR="00842EF7" w:rsidRPr="00C04A08" w:rsidRDefault="00842EF7" w:rsidP="00842EF7">
      <w:pPr>
        <w:pStyle w:val="Heading2"/>
      </w:pPr>
      <w:bookmarkStart w:id="3227" w:name="_Toc21340875"/>
      <w:bookmarkStart w:id="3228" w:name="_Toc29805322"/>
      <w:bookmarkStart w:id="3229" w:name="_Toc36456531"/>
      <w:bookmarkStart w:id="3230" w:name="_Toc36469629"/>
      <w:bookmarkStart w:id="3231" w:name="_Toc37254038"/>
      <w:bookmarkStart w:id="3232" w:name="_Toc37322895"/>
      <w:bookmarkStart w:id="3233" w:name="_Toc37324301"/>
      <w:bookmarkStart w:id="3234" w:name="_Toc45889824"/>
      <w:bookmarkStart w:id="3235" w:name="_Toc52196484"/>
      <w:bookmarkStart w:id="3236" w:name="_Toc52197464"/>
      <w:bookmarkStart w:id="3237" w:name="_Toc53173187"/>
      <w:bookmarkStart w:id="3238" w:name="_Toc53173556"/>
      <w:bookmarkStart w:id="3239" w:name="_Toc61119556"/>
      <w:bookmarkStart w:id="3240" w:name="_Toc61119938"/>
      <w:bookmarkStart w:id="3241" w:name="_Toc67925998"/>
      <w:bookmarkStart w:id="3242" w:name="_Toc75273636"/>
      <w:bookmarkStart w:id="3243" w:name="_Toc76510536"/>
      <w:bookmarkStart w:id="3244" w:name="_Toc83129693"/>
      <w:r w:rsidRPr="00C04A08">
        <w:t>6.4A</w:t>
      </w:r>
      <w:r w:rsidRPr="00C04A08">
        <w:tab/>
        <w:t>Transmit signal quality for CA</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065174C9" w14:textId="77777777" w:rsidR="00E06914" w:rsidRPr="00C04A08" w:rsidRDefault="00E06914" w:rsidP="00C04A08">
      <w:pPr>
        <w:pStyle w:val="Heading3"/>
      </w:pPr>
      <w:bookmarkStart w:id="3245" w:name="_Toc52196485"/>
      <w:bookmarkStart w:id="3246" w:name="_Toc52197465"/>
      <w:bookmarkStart w:id="3247" w:name="_Toc53173188"/>
      <w:bookmarkStart w:id="3248" w:name="_Toc53173557"/>
      <w:bookmarkStart w:id="3249" w:name="_Toc61119557"/>
      <w:bookmarkStart w:id="3250" w:name="_Toc61119939"/>
      <w:bookmarkStart w:id="3251" w:name="_Toc67925999"/>
      <w:bookmarkStart w:id="3252" w:name="_Toc75273637"/>
      <w:bookmarkStart w:id="3253" w:name="_Toc76510537"/>
      <w:bookmarkStart w:id="3254" w:name="_Toc83129694"/>
      <w:r w:rsidRPr="00C04A08">
        <w:t>6.4A.0</w:t>
      </w:r>
      <w:r w:rsidRPr="00C04A08">
        <w:tab/>
        <w:t>General</w:t>
      </w:r>
      <w:bookmarkEnd w:id="3245"/>
      <w:bookmarkEnd w:id="3246"/>
      <w:bookmarkEnd w:id="3247"/>
      <w:bookmarkEnd w:id="3248"/>
      <w:bookmarkEnd w:id="3249"/>
      <w:bookmarkEnd w:id="3250"/>
      <w:bookmarkEnd w:id="3251"/>
      <w:bookmarkEnd w:id="3252"/>
      <w:bookmarkEnd w:id="3253"/>
      <w:bookmarkEnd w:id="3254"/>
      <w:r w:rsidRPr="00C04A08">
        <w:t xml:space="preserve"> </w:t>
      </w:r>
    </w:p>
    <w:p w14:paraId="7DF9FD3C"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7A74EC2A" w14:textId="77777777" w:rsidR="00842EF7" w:rsidRPr="00C04A08" w:rsidRDefault="00842EF7" w:rsidP="00842EF7">
      <w:pPr>
        <w:pStyle w:val="Heading3"/>
      </w:pPr>
      <w:bookmarkStart w:id="3255" w:name="_Toc21340876"/>
      <w:bookmarkStart w:id="3256" w:name="_Toc29805323"/>
      <w:bookmarkStart w:id="3257" w:name="_Toc36456532"/>
      <w:bookmarkStart w:id="3258" w:name="_Toc36469630"/>
      <w:bookmarkStart w:id="3259" w:name="_Toc37254039"/>
      <w:bookmarkStart w:id="3260" w:name="_Toc37322896"/>
      <w:bookmarkStart w:id="3261" w:name="_Toc37324302"/>
      <w:bookmarkStart w:id="3262" w:name="_Toc45889825"/>
      <w:bookmarkStart w:id="3263" w:name="_Toc52196486"/>
      <w:bookmarkStart w:id="3264" w:name="_Toc52197466"/>
      <w:bookmarkStart w:id="3265" w:name="_Toc53173189"/>
      <w:bookmarkStart w:id="3266" w:name="_Toc53173558"/>
      <w:bookmarkStart w:id="3267" w:name="_Toc61119558"/>
      <w:bookmarkStart w:id="3268" w:name="_Toc61119940"/>
      <w:bookmarkStart w:id="3269" w:name="_Toc67926000"/>
      <w:bookmarkStart w:id="3270" w:name="_Toc75273638"/>
      <w:bookmarkStart w:id="3271" w:name="_Toc76510538"/>
      <w:bookmarkStart w:id="3272" w:name="_Toc83129695"/>
      <w:r w:rsidRPr="00C04A08">
        <w:t>6.4A.1</w:t>
      </w:r>
      <w:r w:rsidRPr="00C04A08">
        <w:tab/>
        <w:t>Frequency error</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729513BF" w14:textId="77777777" w:rsidR="00842EF7" w:rsidRPr="00C04A08" w:rsidRDefault="00842EF7" w:rsidP="00842EF7">
      <w:r w:rsidRPr="00C04A08">
        <w:t xml:space="preserve">The requirements in this clause apply to UEs of all power classes. </w:t>
      </w:r>
    </w:p>
    <w:p w14:paraId="5C237667" w14:textId="77777777"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3273" w:name="_Toc21340877"/>
      <w:bookmarkStart w:id="3274" w:name="_Toc29805324"/>
      <w:bookmarkStart w:id="3275" w:name="_Toc36456533"/>
      <w:bookmarkStart w:id="3276" w:name="_Toc36469631"/>
      <w:bookmarkStart w:id="3277" w:name="_Toc37254040"/>
      <w:bookmarkStart w:id="3278" w:name="_Toc37322897"/>
      <w:bookmarkStart w:id="3279" w:name="_Toc37324303"/>
      <w:bookmarkStart w:id="3280" w:name="_Toc45889826"/>
      <w:bookmarkStart w:id="3281" w:name="_Toc52196487"/>
      <w:bookmarkStart w:id="3282" w:name="_Toc52197467"/>
      <w:bookmarkStart w:id="3283" w:name="_Toc53173190"/>
      <w:bookmarkStart w:id="3284" w:name="_Toc53173559"/>
      <w:bookmarkStart w:id="3285" w:name="_Toc61119559"/>
      <w:bookmarkStart w:id="3286" w:name="_Toc61119941"/>
      <w:bookmarkStart w:id="3287" w:name="_Toc67926001"/>
      <w:bookmarkStart w:id="3288" w:name="_Toc75273639"/>
      <w:bookmarkStart w:id="3289" w:name="_Toc76510539"/>
      <w:bookmarkStart w:id="3290" w:name="_Toc83129696"/>
      <w:r w:rsidRPr="00C04A08">
        <w:t>6.4A.2</w:t>
      </w:r>
      <w:r w:rsidRPr="00C04A08">
        <w:tab/>
        <w:t>Transmit modulation quality</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0C5C92A5" w14:textId="77777777" w:rsidR="00842EF7" w:rsidRPr="00C04A08" w:rsidRDefault="00842EF7" w:rsidP="00842EF7">
      <w:pPr>
        <w:pStyle w:val="Heading4"/>
      </w:pPr>
      <w:bookmarkStart w:id="3291" w:name="_Toc21340878"/>
      <w:bookmarkStart w:id="3292" w:name="_Toc29805325"/>
      <w:bookmarkStart w:id="3293" w:name="_Toc36456534"/>
      <w:bookmarkStart w:id="3294" w:name="_Toc36469632"/>
      <w:bookmarkStart w:id="3295" w:name="_Toc37254041"/>
      <w:bookmarkStart w:id="3296" w:name="_Toc37322898"/>
      <w:bookmarkStart w:id="3297" w:name="_Toc37324304"/>
      <w:bookmarkStart w:id="3298" w:name="_Toc45889827"/>
      <w:bookmarkStart w:id="3299" w:name="_Toc52196488"/>
      <w:bookmarkStart w:id="3300" w:name="_Toc52197468"/>
      <w:bookmarkStart w:id="3301" w:name="_Toc53173191"/>
      <w:bookmarkStart w:id="3302" w:name="_Toc53173560"/>
      <w:bookmarkStart w:id="3303" w:name="_Toc61119560"/>
      <w:bookmarkStart w:id="3304" w:name="_Toc61119942"/>
      <w:bookmarkStart w:id="3305" w:name="_Toc67926002"/>
      <w:bookmarkStart w:id="3306" w:name="_Toc75273640"/>
      <w:bookmarkStart w:id="3307" w:name="_Toc76510540"/>
      <w:bookmarkStart w:id="3308" w:name="_Toc83129697"/>
      <w:r w:rsidRPr="00C04A08">
        <w:t>6.4A.2.0</w:t>
      </w:r>
      <w:r w:rsidRPr="00C04A08">
        <w:tab/>
        <w:t>General</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56728979" w14:textId="77777777"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0310D661"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37FCFE89"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7FBDA98E" w14:textId="77777777" w:rsidR="00842EF7" w:rsidRPr="00C04A08" w:rsidRDefault="00842EF7" w:rsidP="00842EF7">
      <w:pPr>
        <w:pStyle w:val="Heading4"/>
      </w:pPr>
      <w:bookmarkStart w:id="3309" w:name="_Toc21340879"/>
      <w:bookmarkStart w:id="3310" w:name="_Toc29805326"/>
      <w:bookmarkStart w:id="3311" w:name="_Toc36456535"/>
      <w:bookmarkStart w:id="3312" w:name="_Toc36469633"/>
      <w:bookmarkStart w:id="3313" w:name="_Toc37254042"/>
      <w:bookmarkStart w:id="3314" w:name="_Toc37322899"/>
      <w:bookmarkStart w:id="3315" w:name="_Toc37324305"/>
      <w:bookmarkStart w:id="3316" w:name="_Toc45889828"/>
      <w:bookmarkStart w:id="3317" w:name="_Toc52196489"/>
      <w:bookmarkStart w:id="3318" w:name="_Toc52197469"/>
      <w:bookmarkStart w:id="3319" w:name="_Toc53173192"/>
      <w:bookmarkStart w:id="3320" w:name="_Toc53173561"/>
      <w:bookmarkStart w:id="3321" w:name="_Toc61119561"/>
      <w:bookmarkStart w:id="3322" w:name="_Toc61119943"/>
      <w:bookmarkStart w:id="3323" w:name="_Toc67926003"/>
      <w:bookmarkStart w:id="3324" w:name="_Toc75273641"/>
      <w:bookmarkStart w:id="3325" w:name="_Toc76510541"/>
      <w:bookmarkStart w:id="3326" w:name="_Toc83129698"/>
      <w:r w:rsidRPr="00C04A08">
        <w:t>6.4A.2.1</w:t>
      </w:r>
      <w:r w:rsidRPr="00C04A08">
        <w:tab/>
        <w:t>Error Vector magnitude</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76788BE2"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99B633A"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293A60F1" w14:textId="77777777" w:rsidR="00842EF7" w:rsidRPr="00C04A08" w:rsidRDefault="00842EF7" w:rsidP="00842EF7">
      <w:pPr>
        <w:pStyle w:val="Heading4"/>
      </w:pPr>
      <w:bookmarkStart w:id="3327" w:name="_Toc21340880"/>
      <w:bookmarkStart w:id="3328" w:name="_Toc29805327"/>
      <w:bookmarkStart w:id="3329" w:name="_Toc36456536"/>
      <w:bookmarkStart w:id="3330" w:name="_Toc36469634"/>
      <w:bookmarkStart w:id="3331" w:name="_Toc37254043"/>
      <w:bookmarkStart w:id="3332" w:name="_Toc37322900"/>
      <w:bookmarkStart w:id="3333" w:name="_Toc37324306"/>
      <w:bookmarkStart w:id="3334" w:name="_Toc45889829"/>
      <w:bookmarkStart w:id="3335" w:name="_Toc52196490"/>
      <w:bookmarkStart w:id="3336" w:name="_Toc52197470"/>
      <w:bookmarkStart w:id="3337" w:name="_Toc53173193"/>
      <w:bookmarkStart w:id="3338" w:name="_Toc53173562"/>
      <w:bookmarkStart w:id="3339" w:name="_Toc61119562"/>
      <w:bookmarkStart w:id="3340" w:name="_Toc61119944"/>
      <w:bookmarkStart w:id="3341" w:name="_Toc67926004"/>
      <w:bookmarkStart w:id="3342" w:name="_Toc75273642"/>
      <w:bookmarkStart w:id="3343" w:name="_Toc76510542"/>
      <w:bookmarkStart w:id="3344" w:name="_Toc83129699"/>
      <w:r w:rsidRPr="00C04A08">
        <w:t>6.4A.2.2</w:t>
      </w:r>
      <w:r w:rsidRPr="00C04A08">
        <w:tab/>
        <w:t>Carrier leakage</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3FA5D238" w14:textId="77777777" w:rsidR="00842EF7" w:rsidRPr="00C04A08" w:rsidRDefault="00842EF7" w:rsidP="0013282A">
      <w:pPr>
        <w:pStyle w:val="Heading5"/>
      </w:pPr>
      <w:bookmarkStart w:id="3345" w:name="_Toc21340881"/>
      <w:bookmarkStart w:id="3346" w:name="_Toc29805328"/>
      <w:bookmarkStart w:id="3347" w:name="_Toc36456537"/>
      <w:bookmarkStart w:id="3348" w:name="_Toc36469635"/>
      <w:bookmarkStart w:id="3349" w:name="_Toc37254044"/>
      <w:bookmarkStart w:id="3350" w:name="_Toc37322901"/>
      <w:bookmarkStart w:id="3351" w:name="_Toc37324307"/>
      <w:bookmarkStart w:id="3352" w:name="_Toc45889830"/>
      <w:bookmarkStart w:id="3353" w:name="_Toc52196491"/>
      <w:bookmarkStart w:id="3354" w:name="_Toc52197471"/>
      <w:bookmarkStart w:id="3355" w:name="_Toc53173194"/>
      <w:bookmarkStart w:id="3356" w:name="_Toc53173563"/>
      <w:bookmarkStart w:id="3357" w:name="_Toc61119563"/>
      <w:bookmarkStart w:id="3358" w:name="_Toc61119945"/>
      <w:bookmarkStart w:id="3359" w:name="_Toc67926005"/>
      <w:bookmarkStart w:id="3360" w:name="_Toc75273643"/>
      <w:bookmarkStart w:id="3361" w:name="_Toc76510543"/>
      <w:bookmarkStart w:id="3362" w:name="_Toc83129700"/>
      <w:r w:rsidRPr="00C04A08">
        <w:t>6.4A.2.2.1</w:t>
      </w:r>
      <w:r w:rsidRPr="00C04A08">
        <w:tab/>
        <w:t>General</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77E91EC"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B0F3EF"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788AF28F"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058856E2" w14:textId="77777777" w:rsidR="00842EF7" w:rsidRPr="00C04A08" w:rsidRDefault="00842EF7" w:rsidP="0013282A">
      <w:pPr>
        <w:pStyle w:val="Heading5"/>
      </w:pPr>
      <w:bookmarkStart w:id="3363" w:name="_Toc21340882"/>
      <w:bookmarkStart w:id="3364" w:name="_Toc29805329"/>
      <w:bookmarkStart w:id="3365" w:name="_Toc36456538"/>
      <w:bookmarkStart w:id="3366" w:name="_Toc36469636"/>
      <w:bookmarkStart w:id="3367" w:name="_Toc37254045"/>
      <w:bookmarkStart w:id="3368" w:name="_Toc37322902"/>
      <w:bookmarkStart w:id="3369" w:name="_Toc37324308"/>
      <w:bookmarkStart w:id="3370" w:name="_Toc45889831"/>
      <w:bookmarkStart w:id="3371" w:name="_Toc52196492"/>
      <w:bookmarkStart w:id="3372" w:name="_Toc52197472"/>
      <w:bookmarkStart w:id="3373" w:name="_Toc53173195"/>
      <w:bookmarkStart w:id="3374" w:name="_Toc53173564"/>
      <w:bookmarkStart w:id="3375" w:name="_Toc61119564"/>
      <w:bookmarkStart w:id="3376" w:name="_Toc61119946"/>
      <w:bookmarkStart w:id="3377" w:name="_Toc67926006"/>
      <w:bookmarkStart w:id="3378" w:name="_Toc75273644"/>
      <w:bookmarkStart w:id="3379" w:name="_Toc76510544"/>
      <w:bookmarkStart w:id="3380" w:name="_Toc83129701"/>
      <w:r w:rsidRPr="00C04A08">
        <w:t>6.4A.2.2.2</w:t>
      </w:r>
      <w:r w:rsidRPr="00C04A08">
        <w:tab/>
        <w:t>Carrier leakage for power class 1</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5A79C430"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0C684619"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7777777" w:rsidR="00842EF7" w:rsidRPr="00C04A08" w:rsidRDefault="00842EF7" w:rsidP="00842EF7"/>
    <w:p w14:paraId="4F6D555B" w14:textId="77777777" w:rsidR="00842EF7" w:rsidRPr="00C04A08" w:rsidRDefault="00842EF7" w:rsidP="0013282A">
      <w:pPr>
        <w:pStyle w:val="Heading5"/>
      </w:pPr>
      <w:bookmarkStart w:id="3381" w:name="_Toc21340883"/>
      <w:bookmarkStart w:id="3382" w:name="_Toc29805330"/>
      <w:bookmarkStart w:id="3383" w:name="_Toc36456539"/>
      <w:bookmarkStart w:id="3384" w:name="_Toc36469637"/>
      <w:bookmarkStart w:id="3385" w:name="_Toc37254046"/>
      <w:bookmarkStart w:id="3386" w:name="_Toc37322903"/>
      <w:bookmarkStart w:id="3387" w:name="_Toc37324309"/>
      <w:bookmarkStart w:id="3388" w:name="_Toc45889832"/>
      <w:bookmarkStart w:id="3389" w:name="_Toc52196493"/>
      <w:bookmarkStart w:id="3390" w:name="_Toc52197473"/>
      <w:bookmarkStart w:id="3391" w:name="_Toc53173196"/>
      <w:bookmarkStart w:id="3392" w:name="_Toc53173565"/>
      <w:bookmarkStart w:id="3393" w:name="_Toc61119565"/>
      <w:bookmarkStart w:id="3394" w:name="_Toc61119947"/>
      <w:bookmarkStart w:id="3395" w:name="_Toc67926007"/>
      <w:bookmarkStart w:id="3396" w:name="_Toc75273645"/>
      <w:bookmarkStart w:id="3397" w:name="_Toc76510545"/>
      <w:bookmarkStart w:id="3398" w:name="_Toc83129702"/>
      <w:r w:rsidRPr="00C04A08">
        <w:t>6.4A.2.2.3</w:t>
      </w:r>
      <w:r w:rsidRPr="00C04A08">
        <w:tab/>
        <w:t>Carrier leakage for power class 2</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3070544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605F22C7"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512CD23D"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CC62275"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24A724" w14:textId="77777777" w:rsidR="00842EF7" w:rsidRPr="00C04A08" w:rsidRDefault="00842EF7" w:rsidP="00F91227">
            <w:pPr>
              <w:pStyle w:val="TAH"/>
            </w:pPr>
            <w:r w:rsidRPr="00C04A08">
              <w:t>Relative limit (dBc)</w:t>
            </w:r>
          </w:p>
        </w:tc>
      </w:tr>
      <w:tr w:rsidR="00842EF7" w:rsidRPr="00C04A08" w14:paraId="414B651E"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F8A56E9"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934FFF0" w14:textId="77777777" w:rsidR="00842EF7" w:rsidRPr="00C04A08" w:rsidRDefault="00842EF7" w:rsidP="00F91227">
            <w:pPr>
              <w:pStyle w:val="TAC"/>
            </w:pPr>
            <w:r w:rsidRPr="00C04A08">
              <w:t>-25</w:t>
            </w:r>
          </w:p>
        </w:tc>
      </w:tr>
      <w:tr w:rsidR="00842EF7" w:rsidRPr="00C04A08" w14:paraId="74BE9F62"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472FBF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A388121" w14:textId="77777777" w:rsidR="00842EF7" w:rsidRPr="00C04A08" w:rsidRDefault="00842EF7" w:rsidP="00F91227">
            <w:pPr>
              <w:pStyle w:val="TAC"/>
            </w:pPr>
            <w:r w:rsidRPr="00C04A08">
              <w:t>-20</w:t>
            </w:r>
          </w:p>
        </w:tc>
      </w:tr>
    </w:tbl>
    <w:p w14:paraId="4FF56EFB" w14:textId="77777777" w:rsidR="00842EF7" w:rsidRPr="00C04A08" w:rsidRDefault="00842EF7" w:rsidP="00842EF7"/>
    <w:p w14:paraId="15AF811B" w14:textId="77777777" w:rsidR="00842EF7" w:rsidRPr="00C04A08" w:rsidRDefault="00842EF7" w:rsidP="0013282A">
      <w:pPr>
        <w:pStyle w:val="Heading5"/>
      </w:pPr>
      <w:bookmarkStart w:id="3399" w:name="_Toc21340884"/>
      <w:bookmarkStart w:id="3400" w:name="_Toc29805331"/>
      <w:bookmarkStart w:id="3401" w:name="_Toc36456540"/>
      <w:bookmarkStart w:id="3402" w:name="_Toc36469638"/>
      <w:bookmarkStart w:id="3403" w:name="_Toc37254047"/>
      <w:bookmarkStart w:id="3404" w:name="_Toc37322904"/>
      <w:bookmarkStart w:id="3405" w:name="_Toc37324310"/>
      <w:bookmarkStart w:id="3406" w:name="_Toc45889833"/>
      <w:bookmarkStart w:id="3407" w:name="_Toc52196494"/>
      <w:bookmarkStart w:id="3408" w:name="_Toc52197474"/>
      <w:bookmarkStart w:id="3409" w:name="_Toc53173197"/>
      <w:bookmarkStart w:id="3410" w:name="_Toc53173566"/>
      <w:bookmarkStart w:id="3411" w:name="_Toc61119566"/>
      <w:bookmarkStart w:id="3412" w:name="_Toc61119948"/>
      <w:bookmarkStart w:id="3413" w:name="_Toc67926008"/>
      <w:bookmarkStart w:id="3414" w:name="_Toc75273646"/>
      <w:bookmarkStart w:id="3415" w:name="_Toc76510546"/>
      <w:bookmarkStart w:id="3416" w:name="_Toc83129703"/>
      <w:r w:rsidRPr="00C04A08">
        <w:t>6.4A.2.2.4</w:t>
      </w:r>
      <w:r w:rsidRPr="00C04A08">
        <w:tab/>
        <w:t>Carrier leakage for power class 3</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08F8AE32"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473F6F48"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FF6567D" w14:textId="77777777" w:rsidTr="009B027E">
        <w:trPr>
          <w:trHeight w:val="187"/>
          <w:jc w:val="center"/>
        </w:trPr>
        <w:tc>
          <w:tcPr>
            <w:tcW w:w="2147" w:type="dxa"/>
            <w:shd w:val="clear" w:color="auto" w:fill="auto"/>
          </w:tcPr>
          <w:p w14:paraId="679D030E" w14:textId="77777777" w:rsidR="00842EF7" w:rsidRPr="00C04A08" w:rsidRDefault="00842EF7" w:rsidP="009B027E">
            <w:pPr>
              <w:pStyle w:val="TAH"/>
            </w:pPr>
            <w:r w:rsidRPr="00C04A08">
              <w:t>Parameters</w:t>
            </w:r>
          </w:p>
        </w:tc>
        <w:tc>
          <w:tcPr>
            <w:tcW w:w="2551" w:type="dxa"/>
            <w:shd w:val="clear" w:color="auto" w:fill="auto"/>
          </w:tcPr>
          <w:p w14:paraId="0D8B317E" w14:textId="77777777" w:rsidR="00842EF7" w:rsidRPr="00C04A08" w:rsidRDefault="00842EF7" w:rsidP="009B027E">
            <w:pPr>
              <w:pStyle w:val="TAH"/>
            </w:pPr>
            <w:r w:rsidRPr="00C04A08">
              <w:t>Relative limit (dBc)</w:t>
            </w:r>
          </w:p>
        </w:tc>
      </w:tr>
      <w:tr w:rsidR="00842EF7" w:rsidRPr="00C04A08" w14:paraId="37B1F704" w14:textId="77777777" w:rsidTr="009B027E">
        <w:trPr>
          <w:trHeight w:val="187"/>
          <w:jc w:val="center"/>
        </w:trPr>
        <w:tc>
          <w:tcPr>
            <w:tcW w:w="2147" w:type="dxa"/>
            <w:shd w:val="clear" w:color="auto" w:fill="auto"/>
          </w:tcPr>
          <w:p w14:paraId="1860B73B" w14:textId="77777777" w:rsidR="00842EF7" w:rsidRPr="00C04A08" w:rsidRDefault="00842EF7" w:rsidP="009B027E">
            <w:pPr>
              <w:pStyle w:val="TAC"/>
            </w:pPr>
            <w:r w:rsidRPr="00C04A08">
              <w:t>Output power &gt; 0 dBm</w:t>
            </w:r>
          </w:p>
        </w:tc>
        <w:tc>
          <w:tcPr>
            <w:tcW w:w="2551" w:type="dxa"/>
            <w:shd w:val="clear" w:color="auto" w:fill="auto"/>
          </w:tcPr>
          <w:p w14:paraId="5162004A" w14:textId="77777777" w:rsidR="00842EF7" w:rsidRPr="00C04A08" w:rsidRDefault="00842EF7" w:rsidP="009B027E">
            <w:pPr>
              <w:pStyle w:val="TAC"/>
            </w:pPr>
            <w:r w:rsidRPr="00C04A08">
              <w:t>-25</w:t>
            </w:r>
          </w:p>
        </w:tc>
      </w:tr>
      <w:tr w:rsidR="00842EF7" w:rsidRPr="00C04A08" w14:paraId="1A3CC840" w14:textId="77777777" w:rsidTr="009B027E">
        <w:trPr>
          <w:trHeight w:val="187"/>
          <w:jc w:val="center"/>
        </w:trPr>
        <w:tc>
          <w:tcPr>
            <w:tcW w:w="2147" w:type="dxa"/>
            <w:shd w:val="clear" w:color="auto" w:fill="auto"/>
          </w:tcPr>
          <w:p w14:paraId="415E3004" w14:textId="77777777" w:rsidR="00842EF7" w:rsidRPr="00C04A08" w:rsidRDefault="00842EF7" w:rsidP="009B027E">
            <w:pPr>
              <w:pStyle w:val="TAC"/>
            </w:pPr>
            <w:r w:rsidRPr="00C04A08">
              <w:t>-13 dBm ≤ Output power EIRP ≤ 0 dBm</w:t>
            </w:r>
          </w:p>
        </w:tc>
        <w:tc>
          <w:tcPr>
            <w:tcW w:w="2551" w:type="dxa"/>
            <w:shd w:val="clear" w:color="auto" w:fill="auto"/>
          </w:tcPr>
          <w:p w14:paraId="5564E1F1" w14:textId="77777777" w:rsidR="00842EF7" w:rsidRPr="00C04A08" w:rsidRDefault="00842EF7" w:rsidP="009B027E">
            <w:pPr>
              <w:pStyle w:val="TAC"/>
            </w:pPr>
            <w:r w:rsidRPr="00C04A08">
              <w:t>-20</w:t>
            </w:r>
          </w:p>
        </w:tc>
      </w:tr>
    </w:tbl>
    <w:p w14:paraId="28DAEFBB" w14:textId="77777777" w:rsidR="00842EF7" w:rsidRPr="00C04A08" w:rsidRDefault="00842EF7" w:rsidP="00842EF7"/>
    <w:p w14:paraId="722BA06A" w14:textId="77777777" w:rsidR="00842EF7" w:rsidRPr="00C04A08" w:rsidRDefault="00842EF7" w:rsidP="0013282A">
      <w:pPr>
        <w:pStyle w:val="Heading5"/>
      </w:pPr>
      <w:bookmarkStart w:id="3417" w:name="_Toc21340885"/>
      <w:bookmarkStart w:id="3418" w:name="_Toc29805332"/>
      <w:bookmarkStart w:id="3419" w:name="_Toc36456541"/>
      <w:bookmarkStart w:id="3420" w:name="_Toc36469639"/>
      <w:bookmarkStart w:id="3421" w:name="_Toc37254048"/>
      <w:bookmarkStart w:id="3422" w:name="_Toc37322905"/>
      <w:bookmarkStart w:id="3423" w:name="_Toc37324311"/>
      <w:bookmarkStart w:id="3424" w:name="_Toc45889834"/>
      <w:bookmarkStart w:id="3425" w:name="_Toc52196495"/>
      <w:bookmarkStart w:id="3426" w:name="_Toc52197475"/>
      <w:bookmarkStart w:id="3427" w:name="_Toc53173198"/>
      <w:bookmarkStart w:id="3428" w:name="_Toc53173567"/>
      <w:bookmarkStart w:id="3429" w:name="_Toc61119567"/>
      <w:bookmarkStart w:id="3430" w:name="_Toc61119949"/>
      <w:bookmarkStart w:id="3431" w:name="_Toc67926009"/>
      <w:bookmarkStart w:id="3432" w:name="_Toc75273647"/>
      <w:bookmarkStart w:id="3433" w:name="_Toc76510547"/>
      <w:bookmarkStart w:id="3434" w:name="_Toc83129704"/>
      <w:r w:rsidRPr="00C04A08">
        <w:t>6.4A.2.2.5</w:t>
      </w:r>
      <w:r w:rsidRPr="00C04A08">
        <w:tab/>
        <w:t>Carrier leakage for power class 4</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0EB5E74A"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7376C132"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91C2670" w14:textId="77777777" w:rsidTr="009B027E">
        <w:trPr>
          <w:trHeight w:val="187"/>
          <w:jc w:val="center"/>
        </w:trPr>
        <w:tc>
          <w:tcPr>
            <w:tcW w:w="2147" w:type="dxa"/>
            <w:shd w:val="clear" w:color="auto" w:fill="auto"/>
            <w:vAlign w:val="center"/>
          </w:tcPr>
          <w:p w14:paraId="2DDE87A9" w14:textId="77777777" w:rsidR="00842EF7" w:rsidRPr="00C04A08" w:rsidRDefault="00842EF7" w:rsidP="00F91227">
            <w:pPr>
              <w:pStyle w:val="TAH"/>
            </w:pPr>
            <w:r w:rsidRPr="00C04A08">
              <w:t>Parameters</w:t>
            </w:r>
          </w:p>
        </w:tc>
        <w:tc>
          <w:tcPr>
            <w:tcW w:w="2551" w:type="dxa"/>
            <w:shd w:val="clear" w:color="auto" w:fill="auto"/>
            <w:vAlign w:val="center"/>
          </w:tcPr>
          <w:p w14:paraId="4D0738D5" w14:textId="77777777" w:rsidR="00842EF7" w:rsidRPr="00C04A08" w:rsidRDefault="00842EF7" w:rsidP="00F91227">
            <w:pPr>
              <w:pStyle w:val="TAH"/>
            </w:pPr>
            <w:r w:rsidRPr="00C04A08">
              <w:t>Relative limit (dBc)</w:t>
            </w:r>
          </w:p>
        </w:tc>
      </w:tr>
      <w:tr w:rsidR="00842EF7" w:rsidRPr="00C04A08" w14:paraId="656016A2" w14:textId="77777777" w:rsidTr="009B027E">
        <w:trPr>
          <w:trHeight w:val="187"/>
          <w:jc w:val="center"/>
        </w:trPr>
        <w:tc>
          <w:tcPr>
            <w:tcW w:w="2147" w:type="dxa"/>
            <w:shd w:val="clear" w:color="auto" w:fill="auto"/>
            <w:vAlign w:val="center"/>
          </w:tcPr>
          <w:p w14:paraId="37FB4F1C" w14:textId="77777777" w:rsidR="00842EF7" w:rsidRPr="00C04A08" w:rsidRDefault="00842EF7" w:rsidP="00F91227">
            <w:pPr>
              <w:pStyle w:val="TAC"/>
            </w:pPr>
            <w:r w:rsidRPr="00C04A08">
              <w:t>Output power &gt; 11 dBm</w:t>
            </w:r>
          </w:p>
        </w:tc>
        <w:tc>
          <w:tcPr>
            <w:tcW w:w="2551" w:type="dxa"/>
            <w:shd w:val="clear" w:color="auto" w:fill="auto"/>
            <w:vAlign w:val="center"/>
          </w:tcPr>
          <w:p w14:paraId="3F16B665" w14:textId="77777777" w:rsidR="00842EF7" w:rsidRPr="00C04A08" w:rsidRDefault="00842EF7" w:rsidP="00F91227">
            <w:pPr>
              <w:pStyle w:val="TAC"/>
            </w:pPr>
            <w:r w:rsidRPr="00C04A08">
              <w:t>-25</w:t>
            </w:r>
          </w:p>
        </w:tc>
      </w:tr>
      <w:tr w:rsidR="00842EF7" w:rsidRPr="00C04A08" w14:paraId="785FB5B6" w14:textId="77777777" w:rsidTr="009B027E">
        <w:trPr>
          <w:trHeight w:val="187"/>
          <w:jc w:val="center"/>
        </w:trPr>
        <w:tc>
          <w:tcPr>
            <w:tcW w:w="2147" w:type="dxa"/>
            <w:shd w:val="clear" w:color="auto" w:fill="auto"/>
            <w:vAlign w:val="center"/>
          </w:tcPr>
          <w:p w14:paraId="32512BCE"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6F0A4757" w14:textId="77777777" w:rsidR="00842EF7" w:rsidRPr="00C04A08" w:rsidRDefault="00842EF7" w:rsidP="00F91227">
            <w:pPr>
              <w:pStyle w:val="TAC"/>
            </w:pPr>
            <w:r w:rsidRPr="00C04A08">
              <w:t>-20</w:t>
            </w:r>
          </w:p>
        </w:tc>
      </w:tr>
    </w:tbl>
    <w:p w14:paraId="0ACAF08B" w14:textId="77777777" w:rsidR="00842EF7" w:rsidRDefault="00842EF7" w:rsidP="00842EF7"/>
    <w:p w14:paraId="267ACDDA" w14:textId="77777777" w:rsidR="00FD5D84" w:rsidRPr="00C04A08" w:rsidRDefault="00FD5D84" w:rsidP="00FD5D84">
      <w:pPr>
        <w:pStyle w:val="Heading5"/>
      </w:pPr>
      <w:bookmarkStart w:id="3435" w:name="_Toc67926010"/>
      <w:bookmarkStart w:id="3436" w:name="_Toc75273648"/>
      <w:bookmarkStart w:id="3437" w:name="_Toc76510548"/>
      <w:bookmarkStart w:id="3438" w:name="_Toc83129705"/>
      <w:r w:rsidRPr="00C04A08">
        <w:t>6.4A.2.2.</w:t>
      </w:r>
      <w:r>
        <w:t>6</w:t>
      </w:r>
      <w:r w:rsidRPr="00C04A08">
        <w:tab/>
        <w:t>C</w:t>
      </w:r>
      <w:r>
        <w:t>arrier leakage for power class 5</w:t>
      </w:r>
      <w:bookmarkEnd w:id="3435"/>
      <w:bookmarkEnd w:id="3436"/>
      <w:bookmarkEnd w:id="3437"/>
      <w:bookmarkEnd w:id="3438"/>
    </w:p>
    <w:p w14:paraId="5037F75D" w14:textId="77777777" w:rsidR="00FD5D84" w:rsidRPr="00C04A08" w:rsidRDefault="00FD5D84" w:rsidP="00FD5D84">
      <w:pPr>
        <w:rPr>
          <w:rFonts w:eastAsia="Malgun Gothic"/>
        </w:rPr>
      </w:pPr>
      <w:r w:rsidRPr="00C04A08">
        <w:t xml:space="preserve">When carrier leakage is contained inside the spectrum occupied by all configured UL and DL CCs, the relative carrier leakage power shall not exceed the values specified </w:t>
      </w:r>
      <w:r>
        <w:t>in Table 6.4A.2.2.6-1 for power class 5</w:t>
      </w:r>
      <w:r w:rsidRPr="00C04A08">
        <w:t xml:space="preserve"> UEs.</w:t>
      </w:r>
    </w:p>
    <w:p w14:paraId="0E199C74" w14:textId="77777777" w:rsidR="00FD5D84" w:rsidRPr="00C04A08" w:rsidRDefault="00FD5D84" w:rsidP="00FD5D84">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FD5D84" w:rsidRPr="00C04A08" w14:paraId="74F57334" w14:textId="77777777" w:rsidTr="00990156">
        <w:trPr>
          <w:jc w:val="center"/>
        </w:trPr>
        <w:tc>
          <w:tcPr>
            <w:tcW w:w="2147" w:type="dxa"/>
            <w:shd w:val="clear" w:color="auto" w:fill="auto"/>
            <w:vAlign w:val="center"/>
          </w:tcPr>
          <w:p w14:paraId="0793D6AD" w14:textId="77777777" w:rsidR="00FD5D84" w:rsidRPr="00C04A08" w:rsidRDefault="00FD5D84" w:rsidP="00990156">
            <w:pPr>
              <w:pStyle w:val="TAH"/>
            </w:pPr>
            <w:r w:rsidRPr="00C04A08">
              <w:t>Parameters</w:t>
            </w:r>
          </w:p>
        </w:tc>
        <w:tc>
          <w:tcPr>
            <w:tcW w:w="2551" w:type="dxa"/>
            <w:shd w:val="clear" w:color="auto" w:fill="auto"/>
            <w:vAlign w:val="center"/>
          </w:tcPr>
          <w:p w14:paraId="4D9F57BB" w14:textId="77777777" w:rsidR="00FD5D84" w:rsidRPr="00C04A08" w:rsidRDefault="00FD5D84" w:rsidP="00990156">
            <w:pPr>
              <w:pStyle w:val="TAH"/>
            </w:pPr>
            <w:r w:rsidRPr="00C04A08">
              <w:t>Relative limit (dBc)</w:t>
            </w:r>
          </w:p>
        </w:tc>
      </w:tr>
      <w:tr w:rsidR="00FD5D84" w:rsidRPr="00C04A08" w14:paraId="12FC8CDD" w14:textId="77777777" w:rsidTr="00990156">
        <w:trPr>
          <w:jc w:val="center"/>
        </w:trPr>
        <w:tc>
          <w:tcPr>
            <w:tcW w:w="2147" w:type="dxa"/>
            <w:shd w:val="clear" w:color="auto" w:fill="auto"/>
            <w:vAlign w:val="center"/>
          </w:tcPr>
          <w:p w14:paraId="07517CAB" w14:textId="77777777" w:rsidR="00FD5D84" w:rsidRPr="00C04A08" w:rsidRDefault="00FD5D84" w:rsidP="00990156">
            <w:pPr>
              <w:pStyle w:val="TAC"/>
            </w:pPr>
            <w:r>
              <w:t>Output power &gt; 7</w:t>
            </w:r>
            <w:r w:rsidRPr="00C04A08">
              <w:t xml:space="preserve"> dBm</w:t>
            </w:r>
          </w:p>
        </w:tc>
        <w:tc>
          <w:tcPr>
            <w:tcW w:w="2551" w:type="dxa"/>
            <w:shd w:val="clear" w:color="auto" w:fill="auto"/>
            <w:vAlign w:val="center"/>
          </w:tcPr>
          <w:p w14:paraId="5C285974" w14:textId="77777777" w:rsidR="00FD5D84" w:rsidRPr="00C04A08" w:rsidRDefault="00FD5D84" w:rsidP="00990156">
            <w:pPr>
              <w:pStyle w:val="TAC"/>
            </w:pPr>
            <w:r w:rsidRPr="00C04A08">
              <w:t>-25</w:t>
            </w:r>
          </w:p>
        </w:tc>
      </w:tr>
      <w:tr w:rsidR="00FD5D84" w:rsidRPr="00C04A08" w14:paraId="13DBED81" w14:textId="77777777" w:rsidTr="00990156">
        <w:trPr>
          <w:jc w:val="center"/>
        </w:trPr>
        <w:tc>
          <w:tcPr>
            <w:tcW w:w="2147" w:type="dxa"/>
            <w:shd w:val="clear" w:color="auto" w:fill="auto"/>
            <w:vAlign w:val="center"/>
          </w:tcPr>
          <w:p w14:paraId="7DB4A5F7" w14:textId="77777777" w:rsidR="00FD5D84" w:rsidRPr="00C04A08" w:rsidRDefault="00FD5D84" w:rsidP="00990156">
            <w:pPr>
              <w:pStyle w:val="TAC"/>
            </w:pPr>
            <w:r>
              <w:t>-6 dBm ≤ Output power EIRP ≤ 7</w:t>
            </w:r>
            <w:r w:rsidRPr="00C04A08">
              <w:t xml:space="preserve"> dBm</w:t>
            </w:r>
          </w:p>
        </w:tc>
        <w:tc>
          <w:tcPr>
            <w:tcW w:w="2551" w:type="dxa"/>
            <w:shd w:val="clear" w:color="auto" w:fill="auto"/>
            <w:vAlign w:val="center"/>
          </w:tcPr>
          <w:p w14:paraId="164FF0F7" w14:textId="77777777" w:rsidR="00FD5D84" w:rsidRPr="00C04A08" w:rsidRDefault="00FD5D84" w:rsidP="00990156">
            <w:pPr>
              <w:pStyle w:val="TAC"/>
            </w:pPr>
            <w:r w:rsidRPr="00C04A08">
              <w:t>-20</w:t>
            </w:r>
          </w:p>
        </w:tc>
      </w:tr>
    </w:tbl>
    <w:p w14:paraId="7733230F" w14:textId="77777777" w:rsidR="00FD5D84" w:rsidRPr="00C04A08" w:rsidRDefault="00FD5D84" w:rsidP="00FD5D84"/>
    <w:p w14:paraId="7FD4F54D" w14:textId="77777777" w:rsidR="00842EF7" w:rsidRPr="00C04A08" w:rsidRDefault="00842EF7" w:rsidP="0013282A">
      <w:pPr>
        <w:pStyle w:val="Heading4"/>
      </w:pPr>
      <w:bookmarkStart w:id="3439" w:name="_Toc21340886"/>
      <w:bookmarkStart w:id="3440" w:name="_Toc29805333"/>
      <w:bookmarkStart w:id="3441" w:name="_Toc36456542"/>
      <w:bookmarkStart w:id="3442" w:name="_Toc36469640"/>
      <w:bookmarkStart w:id="3443" w:name="_Toc37254049"/>
      <w:bookmarkStart w:id="3444" w:name="_Toc37322906"/>
      <w:bookmarkStart w:id="3445" w:name="_Toc37324312"/>
      <w:bookmarkStart w:id="3446" w:name="_Toc45889835"/>
      <w:bookmarkStart w:id="3447" w:name="_Toc52196496"/>
      <w:bookmarkStart w:id="3448" w:name="_Toc52197476"/>
      <w:bookmarkStart w:id="3449" w:name="_Toc53173199"/>
      <w:bookmarkStart w:id="3450" w:name="_Toc53173568"/>
      <w:bookmarkStart w:id="3451" w:name="_Toc61119568"/>
      <w:bookmarkStart w:id="3452" w:name="_Toc61119950"/>
      <w:bookmarkStart w:id="3453" w:name="_Toc67926011"/>
      <w:bookmarkStart w:id="3454" w:name="_Toc75273649"/>
      <w:bookmarkStart w:id="3455" w:name="_Toc76510549"/>
      <w:bookmarkStart w:id="3456" w:name="_Toc83129706"/>
      <w:r w:rsidRPr="00C04A08">
        <w:t>6.4A.2.3</w:t>
      </w:r>
      <w:r w:rsidRPr="00C04A08">
        <w:tab/>
        <w:t>Inband emissions</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27D378BF" w14:textId="77777777" w:rsidR="00842EF7" w:rsidRPr="00C04A08" w:rsidRDefault="00842EF7" w:rsidP="0013282A">
      <w:pPr>
        <w:pStyle w:val="Heading5"/>
      </w:pPr>
      <w:bookmarkStart w:id="3457" w:name="_Toc21340887"/>
      <w:bookmarkStart w:id="3458" w:name="_Toc29805334"/>
      <w:bookmarkStart w:id="3459" w:name="_Toc36456543"/>
      <w:bookmarkStart w:id="3460" w:name="_Toc36469641"/>
      <w:bookmarkStart w:id="3461" w:name="_Toc37254050"/>
      <w:bookmarkStart w:id="3462" w:name="_Toc37322907"/>
      <w:bookmarkStart w:id="3463" w:name="_Toc37324313"/>
      <w:bookmarkStart w:id="3464" w:name="_Toc45889836"/>
      <w:bookmarkStart w:id="3465" w:name="_Toc52196497"/>
      <w:bookmarkStart w:id="3466" w:name="_Toc52197477"/>
      <w:bookmarkStart w:id="3467" w:name="_Toc53173200"/>
      <w:bookmarkStart w:id="3468" w:name="_Toc53173569"/>
      <w:bookmarkStart w:id="3469" w:name="_Toc61119569"/>
      <w:bookmarkStart w:id="3470" w:name="_Toc61119951"/>
      <w:bookmarkStart w:id="3471" w:name="_Toc67926012"/>
      <w:bookmarkStart w:id="3472" w:name="_Toc75273650"/>
      <w:bookmarkStart w:id="3473" w:name="_Toc76510550"/>
      <w:bookmarkStart w:id="3474" w:name="_Toc83129707"/>
      <w:r w:rsidRPr="00C04A08">
        <w:t>6.4A.2.3.1</w:t>
      </w:r>
      <w:r w:rsidRPr="00C04A08">
        <w:tab/>
        <w:t>General</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76CBEEE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08992AFA" w14:textId="77777777"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712737C" w14:textId="77777777" w:rsidR="00842EF7" w:rsidRPr="00C04A08" w:rsidRDefault="00842EF7" w:rsidP="0013282A">
      <w:pPr>
        <w:pStyle w:val="Heading5"/>
      </w:pPr>
      <w:bookmarkStart w:id="3475" w:name="_Toc21340888"/>
      <w:bookmarkStart w:id="3476" w:name="_Toc29805335"/>
      <w:bookmarkStart w:id="3477" w:name="_Toc36456544"/>
      <w:bookmarkStart w:id="3478" w:name="_Toc36469642"/>
      <w:bookmarkStart w:id="3479" w:name="_Toc37254051"/>
      <w:bookmarkStart w:id="3480" w:name="_Toc37322908"/>
      <w:bookmarkStart w:id="3481" w:name="_Toc37324314"/>
      <w:bookmarkStart w:id="3482" w:name="_Toc45889837"/>
      <w:bookmarkStart w:id="3483" w:name="_Toc52196498"/>
      <w:bookmarkStart w:id="3484" w:name="_Toc52197478"/>
      <w:bookmarkStart w:id="3485" w:name="_Toc53173201"/>
      <w:bookmarkStart w:id="3486" w:name="_Toc53173570"/>
      <w:bookmarkStart w:id="3487" w:name="_Toc61119570"/>
      <w:bookmarkStart w:id="3488" w:name="_Toc61119952"/>
      <w:bookmarkStart w:id="3489" w:name="_Toc67926013"/>
      <w:bookmarkStart w:id="3490" w:name="_Toc75273651"/>
      <w:bookmarkStart w:id="3491" w:name="_Toc76510551"/>
      <w:bookmarkStart w:id="3492" w:name="_Toc83129708"/>
      <w:r w:rsidRPr="00C04A08">
        <w:t>6.4A.2.3.2</w:t>
      </w:r>
      <w:r w:rsidRPr="00C04A08">
        <w:tab/>
        <w:t>Inband emissions for power class 1</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19E564DE" w14:textId="77777777"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105B6634"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68BE21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1D6C8C4B"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84EE3F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58BBEC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D23193C" w14:textId="77777777" w:rsidR="00842EF7" w:rsidRPr="00C04A08" w:rsidRDefault="00842EF7" w:rsidP="009B027E">
            <w:pPr>
              <w:pStyle w:val="TAH"/>
              <w:rPr>
                <w:rFonts w:cs="Arial"/>
              </w:rPr>
            </w:pPr>
            <w:r w:rsidRPr="00C04A08">
              <w:rPr>
                <w:rFonts w:cs="Arial"/>
              </w:rPr>
              <w:t>Applicable Frequencies</w:t>
            </w:r>
          </w:p>
        </w:tc>
      </w:tr>
      <w:tr w:rsidR="009B027E" w:rsidRPr="00C04A08" w14:paraId="5A02BE6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F6CAD1F"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73A5D46"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5190632" w14:textId="5DFE0F93" w:rsidR="00842EF7" w:rsidRPr="009D1A65" w:rsidRDefault="009D1A65"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C0F75BF" w14:textId="77777777" w:rsidR="00842EF7" w:rsidRPr="00C04A08" w:rsidRDefault="00842EF7" w:rsidP="009B027E">
            <w:pPr>
              <w:pStyle w:val="TAC"/>
            </w:pPr>
            <w:r w:rsidRPr="00C04A08">
              <w:t>Any non-allocated RB in allocated component carrier and not allocated component carriers</w:t>
            </w:r>
          </w:p>
          <w:p w14:paraId="1824E21A" w14:textId="77777777" w:rsidR="00842EF7" w:rsidRPr="00C04A08" w:rsidRDefault="00842EF7" w:rsidP="009B027E">
            <w:pPr>
              <w:pStyle w:val="TAC"/>
            </w:pPr>
            <w:r w:rsidRPr="00C04A08">
              <w:t>(NOTE 2)</w:t>
            </w:r>
          </w:p>
        </w:tc>
      </w:tr>
      <w:tr w:rsidR="009B027E" w:rsidRPr="00C04A08" w14:paraId="3EEB913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64EA59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2348D72"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3523093C"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260CD5"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7AC6FD2D" w14:textId="77777777" w:rsidR="009B027E" w:rsidRPr="00C04A08" w:rsidRDefault="009B027E" w:rsidP="009B027E">
            <w:pPr>
              <w:pStyle w:val="TAC"/>
            </w:pPr>
            <w:r w:rsidRPr="00C04A08">
              <w:t>Image frequencies (NOTES 2, 3)</w:t>
            </w:r>
          </w:p>
        </w:tc>
      </w:tr>
      <w:tr w:rsidR="009B027E" w:rsidRPr="00C04A08" w14:paraId="337E49A3"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2F0482"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CCCD00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55B6D1"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B53700F"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AFE93F1" w14:textId="77777777" w:rsidR="009B027E" w:rsidRPr="00C04A08" w:rsidRDefault="009B027E" w:rsidP="009B027E">
            <w:pPr>
              <w:pStyle w:val="TAC"/>
            </w:pPr>
          </w:p>
        </w:tc>
      </w:tr>
      <w:tr w:rsidR="009B027E" w:rsidRPr="00C04A08" w14:paraId="6C6154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EDBB7D4"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E27E9A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7C3C6B6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F09121" w14:textId="77777777"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0BFC62A7" w14:textId="77777777" w:rsidR="009B027E" w:rsidRPr="00C04A08" w:rsidRDefault="009B027E" w:rsidP="009B027E">
            <w:pPr>
              <w:pStyle w:val="TAC"/>
            </w:pPr>
            <w:r w:rsidRPr="00C04A08">
              <w:t>Carrier frequency (NOTES 4, 5)</w:t>
            </w:r>
          </w:p>
        </w:tc>
      </w:tr>
      <w:tr w:rsidR="009B027E" w:rsidRPr="00C04A08" w14:paraId="5CBCB921"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D057FB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07007BC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89A1A8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AF76EBB"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515FA152" w14:textId="77777777" w:rsidR="009B027E" w:rsidRPr="00C04A08" w:rsidRDefault="009B027E" w:rsidP="009B027E">
            <w:pPr>
              <w:pStyle w:val="TAC"/>
            </w:pPr>
          </w:p>
        </w:tc>
      </w:tr>
      <w:tr w:rsidR="00842EF7" w:rsidRPr="00C04A08" w14:paraId="14E2DCA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1707DF" w14:textId="77777777"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195CA88"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A87990D"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F0752CD"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7005C76"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3E7FA79" w14:textId="6FACAE15"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80EB78"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DD629A4" w14:textId="11A0D651"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C086A9E" w14:textId="77777777"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69EF1AC5"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E37810D" w14:textId="77777777" w:rsidR="00842EF7" w:rsidRPr="00C04A08" w:rsidRDefault="00842EF7" w:rsidP="00842EF7">
      <w:pPr>
        <w:rPr>
          <w:rFonts w:eastAsia="Malgun Gothic"/>
        </w:rPr>
      </w:pPr>
    </w:p>
    <w:p w14:paraId="125ECB22" w14:textId="77777777" w:rsidR="00842EF7" w:rsidRPr="00C04A08" w:rsidRDefault="00842EF7" w:rsidP="00842EF7">
      <w:pPr>
        <w:pStyle w:val="Heading5"/>
      </w:pPr>
      <w:bookmarkStart w:id="3493" w:name="_Toc21340889"/>
      <w:bookmarkStart w:id="3494" w:name="_Toc29805336"/>
      <w:bookmarkStart w:id="3495" w:name="_Toc36456545"/>
      <w:bookmarkStart w:id="3496" w:name="_Toc36469643"/>
      <w:bookmarkStart w:id="3497" w:name="_Toc37254052"/>
      <w:bookmarkStart w:id="3498" w:name="_Toc37322909"/>
      <w:bookmarkStart w:id="3499" w:name="_Toc37324315"/>
      <w:bookmarkStart w:id="3500" w:name="_Toc45889838"/>
      <w:bookmarkStart w:id="3501" w:name="_Toc52196499"/>
      <w:bookmarkStart w:id="3502" w:name="_Toc52197479"/>
      <w:bookmarkStart w:id="3503" w:name="_Toc53173202"/>
      <w:bookmarkStart w:id="3504" w:name="_Toc53173571"/>
      <w:bookmarkStart w:id="3505" w:name="_Toc61119571"/>
      <w:bookmarkStart w:id="3506" w:name="_Toc61119953"/>
      <w:bookmarkStart w:id="3507" w:name="_Toc67926014"/>
      <w:bookmarkStart w:id="3508" w:name="_Toc75273652"/>
      <w:bookmarkStart w:id="3509" w:name="_Toc76510552"/>
      <w:bookmarkStart w:id="3510" w:name="_Toc83129709"/>
      <w:r w:rsidRPr="00C04A08">
        <w:t>6.4A.2.3.3</w:t>
      </w:r>
      <w:r w:rsidRPr="00C04A08">
        <w:tab/>
        <w:t>Inband emissions for power class 2</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59A3910C" w14:textId="77777777"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73004DF3"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3BC8DA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DBB664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94E9292"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659C57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CF9BC61" w14:textId="77777777" w:rsidR="00842EF7" w:rsidRPr="00C04A08" w:rsidRDefault="00842EF7" w:rsidP="009B027E">
            <w:pPr>
              <w:pStyle w:val="TAH"/>
              <w:rPr>
                <w:rFonts w:cs="Arial"/>
              </w:rPr>
            </w:pPr>
            <w:r w:rsidRPr="00C04A08">
              <w:rPr>
                <w:rFonts w:cs="Arial"/>
              </w:rPr>
              <w:t>Applicable Frequencies</w:t>
            </w:r>
          </w:p>
        </w:tc>
      </w:tr>
      <w:tr w:rsidR="009B027E" w:rsidRPr="00C04A08" w14:paraId="7EBD9C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3935D9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277B4C58"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402C8C8F" w14:textId="5874DC90" w:rsidR="00842EF7" w:rsidRPr="009D1A65" w:rsidRDefault="009D1A65"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08191375"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450C2A3F" w14:textId="77777777" w:rsidR="00842EF7" w:rsidRPr="00C04A08" w:rsidRDefault="00842EF7" w:rsidP="009B027E">
            <w:pPr>
              <w:pStyle w:val="TAC"/>
              <w:rPr>
                <w:rFonts w:cs="Arial"/>
              </w:rPr>
            </w:pPr>
            <w:r w:rsidRPr="00C04A08">
              <w:rPr>
                <w:rFonts w:cs="Arial"/>
              </w:rPr>
              <w:t>(NOTE 2)</w:t>
            </w:r>
          </w:p>
        </w:tc>
      </w:tr>
      <w:tr w:rsidR="009B027E" w:rsidRPr="00C04A08" w14:paraId="716CB54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B22725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3896653"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4927352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002ED916"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204AD226" w14:textId="77777777" w:rsidR="009B027E" w:rsidRPr="00C04A08" w:rsidRDefault="009B027E" w:rsidP="009B027E">
            <w:pPr>
              <w:pStyle w:val="TAC"/>
              <w:rPr>
                <w:rFonts w:cs="Arial"/>
              </w:rPr>
            </w:pPr>
            <w:r w:rsidRPr="00C04A08">
              <w:rPr>
                <w:rFonts w:cs="Arial"/>
              </w:rPr>
              <w:t>Image frequencies (NOTES 2, 3)</w:t>
            </w:r>
          </w:p>
        </w:tc>
      </w:tr>
      <w:tr w:rsidR="009B027E" w:rsidRPr="00C04A08" w14:paraId="51FEDF9C"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7332DE"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87352FA"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B43230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29A48895"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8189452" w14:textId="77777777" w:rsidR="009B027E" w:rsidRPr="00C04A08" w:rsidRDefault="009B027E" w:rsidP="009B027E">
            <w:pPr>
              <w:spacing w:after="0"/>
              <w:jc w:val="center"/>
              <w:rPr>
                <w:rFonts w:ascii="Arial" w:hAnsi="Arial" w:cs="Arial"/>
                <w:sz w:val="18"/>
              </w:rPr>
            </w:pPr>
          </w:p>
        </w:tc>
      </w:tr>
      <w:tr w:rsidR="009B027E" w:rsidRPr="00C04A08" w14:paraId="7AE3267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D54B0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6AB04FC"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29EB040D"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38072BA8" w14:textId="77777777"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0622AA12" w14:textId="77777777" w:rsidR="009B027E" w:rsidRPr="00C04A08" w:rsidRDefault="009B027E" w:rsidP="009B027E">
            <w:pPr>
              <w:pStyle w:val="TAC"/>
              <w:rPr>
                <w:rFonts w:cs="Arial"/>
              </w:rPr>
            </w:pPr>
            <w:r w:rsidRPr="00C04A08">
              <w:rPr>
                <w:rFonts w:cs="Arial"/>
              </w:rPr>
              <w:t>Carrier frequency (NOTES 4, 5)</w:t>
            </w:r>
          </w:p>
        </w:tc>
      </w:tr>
      <w:tr w:rsidR="009B027E" w:rsidRPr="00C04A08" w14:paraId="27D294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4695D6"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EF3C62"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19EC6F5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1E7934FA"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2AF22DC4" w14:textId="77777777" w:rsidR="009B027E" w:rsidRPr="00C04A08" w:rsidRDefault="009B027E" w:rsidP="009B027E">
            <w:pPr>
              <w:spacing w:after="0"/>
              <w:jc w:val="center"/>
              <w:rPr>
                <w:rFonts w:ascii="Arial" w:hAnsi="Arial" w:cs="Arial"/>
                <w:sz w:val="18"/>
              </w:rPr>
            </w:pPr>
          </w:p>
        </w:tc>
      </w:tr>
      <w:tr w:rsidR="00842EF7" w:rsidRPr="00C04A08" w14:paraId="254A46F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4A99CA0" w14:textId="77777777"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9EA7840"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13E5BA"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D60C612"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49B6E8A"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9EC985A" w14:textId="6EB3EB4B"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549D5DAE"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341FC3C3" w14:textId="2C2D833B"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1A5EABA"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52AC813"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D911ED7" w14:textId="77777777" w:rsidR="00842EF7" w:rsidRPr="00C04A08" w:rsidRDefault="00842EF7" w:rsidP="00842EF7"/>
    <w:p w14:paraId="3358DEEB" w14:textId="77777777" w:rsidR="00842EF7" w:rsidRPr="00C04A08" w:rsidRDefault="00842EF7" w:rsidP="0013282A">
      <w:pPr>
        <w:pStyle w:val="Heading5"/>
      </w:pPr>
      <w:bookmarkStart w:id="3511" w:name="_Toc21340890"/>
      <w:bookmarkStart w:id="3512" w:name="_Toc29805337"/>
      <w:bookmarkStart w:id="3513" w:name="_Toc36456546"/>
      <w:bookmarkStart w:id="3514" w:name="_Toc36469644"/>
      <w:bookmarkStart w:id="3515" w:name="_Toc37254053"/>
      <w:bookmarkStart w:id="3516" w:name="_Toc37322910"/>
      <w:bookmarkStart w:id="3517" w:name="_Toc37324316"/>
      <w:bookmarkStart w:id="3518" w:name="_Toc45889839"/>
      <w:bookmarkStart w:id="3519" w:name="_Toc52196500"/>
      <w:bookmarkStart w:id="3520" w:name="_Toc52197480"/>
      <w:bookmarkStart w:id="3521" w:name="_Toc53173203"/>
      <w:bookmarkStart w:id="3522" w:name="_Toc53173572"/>
      <w:bookmarkStart w:id="3523" w:name="_Toc61119572"/>
      <w:bookmarkStart w:id="3524" w:name="_Toc61119954"/>
      <w:bookmarkStart w:id="3525" w:name="_Toc67926015"/>
      <w:bookmarkStart w:id="3526" w:name="_Toc75273653"/>
      <w:bookmarkStart w:id="3527" w:name="_Toc76510553"/>
      <w:bookmarkStart w:id="3528" w:name="_Toc83129710"/>
      <w:r w:rsidRPr="00C04A08">
        <w:t>6.4A.2.3.4</w:t>
      </w:r>
      <w:r w:rsidRPr="00C04A08">
        <w:tab/>
        <w:t>Inband emissions for power class 3</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736CBBC7"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2D6CBC67"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7ED6D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3F847FAE"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922FBE5"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2E26572F"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FEB7B7F" w14:textId="77777777" w:rsidR="00842EF7" w:rsidRPr="00C04A08" w:rsidRDefault="00842EF7" w:rsidP="009B027E">
            <w:pPr>
              <w:pStyle w:val="TAH"/>
              <w:rPr>
                <w:rFonts w:cs="Arial"/>
              </w:rPr>
            </w:pPr>
            <w:r w:rsidRPr="00C04A08">
              <w:rPr>
                <w:rFonts w:cs="Arial"/>
              </w:rPr>
              <w:t>Applicable Frequencies</w:t>
            </w:r>
          </w:p>
        </w:tc>
      </w:tr>
      <w:tr w:rsidR="009B027E" w:rsidRPr="00C04A08" w14:paraId="771E0723"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A87560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4FD0F3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B3D3FF7" w14:textId="2D2603CB" w:rsidR="00842EF7" w:rsidRPr="009D1A65" w:rsidRDefault="009D1A65"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7CBCD29" w14:textId="77777777" w:rsidR="00842EF7" w:rsidRPr="00C04A08" w:rsidRDefault="00842EF7" w:rsidP="009B027E">
            <w:pPr>
              <w:pStyle w:val="TAC"/>
            </w:pPr>
            <w:r w:rsidRPr="00C04A08">
              <w:t>Any non-allocated RB in allocated component carrier and not allocated component carriers</w:t>
            </w:r>
          </w:p>
          <w:p w14:paraId="208A5CFD" w14:textId="77777777" w:rsidR="00842EF7" w:rsidRPr="00C04A08" w:rsidRDefault="00842EF7" w:rsidP="009B027E">
            <w:pPr>
              <w:pStyle w:val="TAC"/>
            </w:pPr>
            <w:r w:rsidRPr="00C04A08">
              <w:t>(NOTE 2)</w:t>
            </w:r>
          </w:p>
        </w:tc>
      </w:tr>
      <w:tr w:rsidR="009B027E" w:rsidRPr="00C04A08" w14:paraId="0D62DE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04B08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CF499E3"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C05C7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4A79074"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3B5D8277" w14:textId="77777777" w:rsidR="009B027E" w:rsidRPr="00C04A08" w:rsidRDefault="009B027E" w:rsidP="009B027E">
            <w:pPr>
              <w:pStyle w:val="TAC"/>
            </w:pPr>
            <w:r w:rsidRPr="00C04A08">
              <w:t>Image frequencies (NOTES 2, 3)</w:t>
            </w:r>
          </w:p>
        </w:tc>
      </w:tr>
      <w:tr w:rsidR="009B027E" w:rsidRPr="00C04A08" w14:paraId="0A8B34B6"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4F63BD6"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56245C1"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61ABBC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AA1AF41"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27CD5038" w14:textId="77777777" w:rsidR="009B027E" w:rsidRPr="00C04A08" w:rsidRDefault="009B027E" w:rsidP="009B027E">
            <w:pPr>
              <w:pStyle w:val="TAC"/>
            </w:pPr>
          </w:p>
        </w:tc>
      </w:tr>
      <w:tr w:rsidR="009B027E" w:rsidRPr="00C04A08" w14:paraId="7DCFA65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71DEB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079FFF3"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5CF59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046029C" w14:textId="77777777"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58DEFE53" w14:textId="77777777" w:rsidR="009B027E" w:rsidRPr="00C04A08" w:rsidRDefault="009B027E" w:rsidP="009B027E">
            <w:pPr>
              <w:pStyle w:val="TAC"/>
            </w:pPr>
            <w:r w:rsidRPr="00C04A08">
              <w:t>Carrier frequency (NOTES 4, 5)</w:t>
            </w:r>
          </w:p>
        </w:tc>
      </w:tr>
      <w:tr w:rsidR="009B027E" w:rsidRPr="00C04A08" w14:paraId="17342615"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22C6E69"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D9464B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0E8D7F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FB2C30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67F0AD45" w14:textId="77777777" w:rsidR="009B027E" w:rsidRPr="00C04A08" w:rsidRDefault="009B027E" w:rsidP="009B027E">
            <w:pPr>
              <w:pStyle w:val="TAC"/>
            </w:pPr>
          </w:p>
        </w:tc>
      </w:tr>
      <w:tr w:rsidR="00842EF7" w:rsidRPr="00C04A08" w14:paraId="2EDB69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6A5AA54" w14:textId="77777777"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C8422E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3C795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F090FD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9B1C59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3F6B9FB" w14:textId="39E6219A"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B499087"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03A4350" w14:textId="60D03154"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6353DB7"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38D4D4E"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25EB3E6" w14:textId="77777777" w:rsidR="00842EF7" w:rsidRPr="00C04A08" w:rsidRDefault="00842EF7" w:rsidP="00842EF7"/>
    <w:p w14:paraId="76283C25" w14:textId="77777777" w:rsidR="00842EF7" w:rsidRPr="00C04A08" w:rsidRDefault="00842EF7" w:rsidP="0013282A">
      <w:pPr>
        <w:pStyle w:val="Heading5"/>
      </w:pPr>
      <w:bookmarkStart w:id="3529" w:name="_Toc21340891"/>
      <w:bookmarkStart w:id="3530" w:name="_Toc29805338"/>
      <w:bookmarkStart w:id="3531" w:name="_Toc36456547"/>
      <w:bookmarkStart w:id="3532" w:name="_Toc36469645"/>
      <w:bookmarkStart w:id="3533" w:name="_Toc37254054"/>
      <w:bookmarkStart w:id="3534" w:name="_Toc37322911"/>
      <w:bookmarkStart w:id="3535" w:name="_Toc37324317"/>
      <w:bookmarkStart w:id="3536" w:name="_Toc45889840"/>
      <w:bookmarkStart w:id="3537" w:name="_Toc52196501"/>
      <w:bookmarkStart w:id="3538" w:name="_Toc52197481"/>
      <w:bookmarkStart w:id="3539" w:name="_Toc53173204"/>
      <w:bookmarkStart w:id="3540" w:name="_Toc53173573"/>
      <w:bookmarkStart w:id="3541" w:name="_Toc61119573"/>
      <w:bookmarkStart w:id="3542" w:name="_Toc61119955"/>
      <w:bookmarkStart w:id="3543" w:name="_Toc67926016"/>
      <w:bookmarkStart w:id="3544" w:name="_Toc75273654"/>
      <w:bookmarkStart w:id="3545" w:name="_Toc76510554"/>
      <w:bookmarkStart w:id="3546" w:name="_Toc83129711"/>
      <w:r w:rsidRPr="00C04A08">
        <w:t>6.4A.2.3.5</w:t>
      </w:r>
      <w:r w:rsidRPr="00C04A08">
        <w:tab/>
        <w:t>Inband emissions for power class 4</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00983D20"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B6D9478"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83F72D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5E5A10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55E677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01B46B12"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17C4A6A" w14:textId="77777777" w:rsidR="00842EF7" w:rsidRPr="00C04A08" w:rsidRDefault="00842EF7" w:rsidP="009B027E">
            <w:pPr>
              <w:pStyle w:val="TAH"/>
              <w:rPr>
                <w:rFonts w:cs="Arial"/>
              </w:rPr>
            </w:pPr>
            <w:r w:rsidRPr="00C04A08">
              <w:rPr>
                <w:rFonts w:cs="Arial"/>
              </w:rPr>
              <w:t>Applicable Frequencies</w:t>
            </w:r>
          </w:p>
        </w:tc>
      </w:tr>
      <w:tr w:rsidR="009B027E" w:rsidRPr="00C04A08" w14:paraId="6AC16B8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52490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6BA821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C1D5D35" w14:textId="4559F44A" w:rsidR="00842EF7" w:rsidRPr="009D1A65" w:rsidRDefault="009D1A65"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D8DA494" w14:textId="77777777" w:rsidR="00842EF7" w:rsidRPr="00C04A08" w:rsidRDefault="00842EF7" w:rsidP="009B027E">
            <w:pPr>
              <w:pStyle w:val="TAC"/>
            </w:pPr>
            <w:r w:rsidRPr="00C04A08">
              <w:t>Any non-allocated RB in allocated component carrier and not allocated component carriers</w:t>
            </w:r>
          </w:p>
          <w:p w14:paraId="7DEF9203" w14:textId="77777777" w:rsidR="00842EF7" w:rsidRPr="00C04A08" w:rsidRDefault="00842EF7" w:rsidP="009B027E">
            <w:pPr>
              <w:pStyle w:val="TAC"/>
            </w:pPr>
            <w:r w:rsidRPr="00C04A08">
              <w:t>(NOTE 2)</w:t>
            </w:r>
          </w:p>
        </w:tc>
      </w:tr>
      <w:tr w:rsidR="009B027E" w:rsidRPr="00C04A08" w14:paraId="4912D5C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4736B9"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C0B036A"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D8ED9CB"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C4603E1"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050FC55B" w14:textId="77777777" w:rsidR="009B027E" w:rsidRPr="00C04A08" w:rsidRDefault="009B027E" w:rsidP="009B027E">
            <w:pPr>
              <w:pStyle w:val="TAC"/>
            </w:pPr>
            <w:r w:rsidRPr="00C04A08">
              <w:t>Image frequencies (NOTES 2, 3)</w:t>
            </w:r>
          </w:p>
        </w:tc>
      </w:tr>
      <w:tr w:rsidR="009B027E" w:rsidRPr="00C04A08" w14:paraId="1D0879E9"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A00317"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FA3745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CB38939"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EA4122B"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759D9E2" w14:textId="77777777" w:rsidR="009B027E" w:rsidRPr="00C04A08" w:rsidRDefault="009B027E" w:rsidP="009B027E">
            <w:pPr>
              <w:pStyle w:val="TAC"/>
            </w:pPr>
          </w:p>
        </w:tc>
      </w:tr>
      <w:tr w:rsidR="009B027E" w:rsidRPr="00C04A08" w14:paraId="1ACAF48D"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939AC12"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648B12D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65FB0CE"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0EA6B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D1F09E2" w14:textId="77777777" w:rsidR="009B027E" w:rsidRPr="00C04A08" w:rsidRDefault="009B027E" w:rsidP="009B027E">
            <w:pPr>
              <w:pStyle w:val="TAC"/>
            </w:pPr>
            <w:r w:rsidRPr="00C04A08">
              <w:t>Carrier frequency (NOTES 4, 5)</w:t>
            </w:r>
          </w:p>
        </w:tc>
      </w:tr>
      <w:tr w:rsidR="009B027E" w:rsidRPr="00C04A08" w14:paraId="5696CAC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1489B4"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F3BF57"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7005DA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4166CFE"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1B60407D" w14:textId="77777777" w:rsidR="009B027E" w:rsidRPr="00C04A08" w:rsidRDefault="009B027E" w:rsidP="009B027E">
            <w:pPr>
              <w:pStyle w:val="TAC"/>
            </w:pPr>
          </w:p>
        </w:tc>
      </w:tr>
      <w:tr w:rsidR="00842EF7" w:rsidRPr="00C04A08" w14:paraId="5D7BB2DA"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ED5C06" w14:textId="77777777"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9F0536F"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3BD898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952402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374343E"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C051613" w14:textId="7B6772DD"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5A2CB1C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7FAD78E2" w14:textId="7B521C74"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D036286"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45E7823A"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892F7B" w14:textId="77777777" w:rsidR="00842EF7" w:rsidRDefault="00842EF7" w:rsidP="00842EF7"/>
    <w:p w14:paraId="42EF7D2A" w14:textId="77777777" w:rsidR="00FD5D84" w:rsidRPr="00C04A08" w:rsidRDefault="00FD5D84" w:rsidP="00FD5D84">
      <w:pPr>
        <w:pStyle w:val="Heading5"/>
      </w:pPr>
      <w:bookmarkStart w:id="3547" w:name="_Toc67926017"/>
      <w:bookmarkStart w:id="3548" w:name="_Toc75273655"/>
      <w:bookmarkStart w:id="3549" w:name="_Toc76510555"/>
      <w:bookmarkStart w:id="3550" w:name="_Toc83129712"/>
      <w:r>
        <w:t>6.4A.2.3.6</w:t>
      </w:r>
      <w:r w:rsidRPr="00C04A08">
        <w:tab/>
        <w:t>In</w:t>
      </w:r>
      <w:r>
        <w:t>band emissions for power class 5</w:t>
      </w:r>
      <w:bookmarkEnd w:id="3547"/>
      <w:bookmarkEnd w:id="3548"/>
      <w:bookmarkEnd w:id="3549"/>
      <w:bookmarkEnd w:id="3550"/>
    </w:p>
    <w:p w14:paraId="78A19B48" w14:textId="77777777" w:rsidR="00FD5D84" w:rsidRPr="00C04A08" w:rsidRDefault="00FD5D84" w:rsidP="00FD5D84">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w:t>
      </w:r>
      <w:r>
        <w:t>es specified in Table 6.4A.2.3.6</w:t>
      </w:r>
      <w:r w:rsidRPr="00C04A08">
        <w:t xml:space="preserve">-1 for power class </w:t>
      </w:r>
      <w:r>
        <w:t>6</w:t>
      </w:r>
      <w:r w:rsidRPr="00C04A08">
        <w:t xml:space="preserve"> UEs.</w:t>
      </w:r>
    </w:p>
    <w:p w14:paraId="6ACF0FFE" w14:textId="77777777" w:rsidR="00FD5D84" w:rsidRPr="00C04A08" w:rsidRDefault="00FD5D84" w:rsidP="00FD5D84">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24E3128E" w14:textId="77777777" w:rsidTr="009901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4A56069" w14:textId="77777777" w:rsidR="00FD5D84" w:rsidRPr="00C04A08" w:rsidRDefault="00FD5D84" w:rsidP="00990156">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77706D97" w14:textId="77777777" w:rsidR="00FD5D84" w:rsidRPr="00C04A08" w:rsidRDefault="00FD5D84" w:rsidP="00990156">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2F2924B4" w14:textId="77777777" w:rsidR="00FD5D84" w:rsidRPr="00C04A08" w:rsidRDefault="00FD5D84" w:rsidP="00990156">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871E821" w14:textId="77777777" w:rsidR="00FD5D84" w:rsidRPr="00C04A08" w:rsidRDefault="00FD5D84" w:rsidP="00990156">
            <w:pPr>
              <w:pStyle w:val="TAH"/>
              <w:rPr>
                <w:rFonts w:cs="Arial"/>
              </w:rPr>
            </w:pPr>
            <w:r w:rsidRPr="00C04A08">
              <w:rPr>
                <w:rFonts w:cs="Arial"/>
              </w:rPr>
              <w:t>Applicable Frequencies</w:t>
            </w:r>
          </w:p>
        </w:tc>
      </w:tr>
      <w:tr w:rsidR="00FD5D84" w:rsidRPr="00C04A08" w14:paraId="56DF7566" w14:textId="77777777" w:rsidTr="009901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64B9FE3"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419A3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C4EB4C" w14:textId="4DD6320F" w:rsidR="00FD5D84" w:rsidRPr="009D1A65" w:rsidRDefault="009D1A65" w:rsidP="00990156">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6E837D80" w14:textId="77777777" w:rsidR="00FD5D84" w:rsidRPr="00C04A08" w:rsidRDefault="00FD5D84" w:rsidP="00990156">
            <w:pPr>
              <w:pStyle w:val="TAC"/>
              <w:rPr>
                <w:rFonts w:cs="Arial"/>
              </w:rPr>
            </w:pPr>
            <w:r w:rsidRPr="00C04A08">
              <w:rPr>
                <w:rFonts w:cs="Arial"/>
              </w:rPr>
              <w:t>Any non-allocated RB in allocated component carrier and not allocated component carriers</w:t>
            </w:r>
          </w:p>
          <w:p w14:paraId="45728EDC" w14:textId="77777777" w:rsidR="00FD5D84" w:rsidRPr="00C04A08" w:rsidRDefault="00FD5D84" w:rsidP="00990156">
            <w:pPr>
              <w:pStyle w:val="TAC"/>
              <w:rPr>
                <w:rFonts w:cs="Arial"/>
              </w:rPr>
            </w:pPr>
            <w:r w:rsidRPr="00C04A08">
              <w:rPr>
                <w:rFonts w:cs="Arial"/>
              </w:rPr>
              <w:t>(NOTE 2)</w:t>
            </w:r>
          </w:p>
        </w:tc>
      </w:tr>
      <w:tr w:rsidR="00FD5D84" w:rsidRPr="00C04A08" w14:paraId="79023666" w14:textId="77777777" w:rsidTr="009901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5A79DF9"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A644415"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3949F51"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7B0970E"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C9FC981" w14:textId="77777777" w:rsidR="00FD5D84" w:rsidRPr="00C04A08" w:rsidRDefault="00FD5D84" w:rsidP="00990156">
            <w:pPr>
              <w:pStyle w:val="TAC"/>
              <w:rPr>
                <w:rFonts w:cs="Arial"/>
              </w:rPr>
            </w:pPr>
            <w:r w:rsidRPr="00C04A08">
              <w:rPr>
                <w:rFonts w:cs="Arial"/>
              </w:rPr>
              <w:t>Image frequencies (NOTES 2, 3)</w:t>
            </w:r>
          </w:p>
        </w:tc>
      </w:tr>
      <w:tr w:rsidR="00FD5D84" w:rsidRPr="00C04A08" w14:paraId="6FBFE8FD" w14:textId="77777777" w:rsidTr="009901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DCD68" w14:textId="77777777" w:rsidR="00FD5D84" w:rsidRPr="00C04A08" w:rsidRDefault="00FD5D84" w:rsidP="009901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EDED6B" w14:textId="77777777" w:rsidR="00FD5D84" w:rsidRPr="00C04A08" w:rsidRDefault="00FD5D84" w:rsidP="009901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FB9E527"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9990DB7"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00BC3" w14:textId="77777777" w:rsidR="00FD5D84" w:rsidRPr="00C04A08" w:rsidRDefault="00FD5D84" w:rsidP="00990156">
            <w:pPr>
              <w:spacing w:after="0"/>
              <w:rPr>
                <w:rFonts w:ascii="Arial" w:hAnsi="Arial" w:cs="Arial"/>
                <w:sz w:val="18"/>
              </w:rPr>
            </w:pPr>
          </w:p>
        </w:tc>
      </w:tr>
      <w:tr w:rsidR="00FD5D84" w:rsidRPr="00C04A08" w14:paraId="70F565BC" w14:textId="77777777" w:rsidTr="009901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05A381C"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02749F0"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E4C45C4"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F1D5847" w14:textId="77777777" w:rsidR="00FD5D84" w:rsidRPr="00C04A08" w:rsidRDefault="00FD5D84" w:rsidP="00990156">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3D0811A" w14:textId="77777777" w:rsidR="00FD5D84" w:rsidRPr="00C04A08" w:rsidRDefault="00FD5D84" w:rsidP="00990156">
            <w:pPr>
              <w:pStyle w:val="TAC"/>
              <w:rPr>
                <w:rFonts w:cs="Arial"/>
              </w:rPr>
            </w:pPr>
            <w:r w:rsidRPr="00C04A08">
              <w:rPr>
                <w:rFonts w:cs="Arial"/>
              </w:rPr>
              <w:t>Carrier frequency (NOTES 4, 5)</w:t>
            </w:r>
          </w:p>
        </w:tc>
      </w:tr>
      <w:tr w:rsidR="00FD5D84" w:rsidRPr="00C04A08" w14:paraId="2AF6D9AB" w14:textId="77777777" w:rsidTr="009901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4CCC58" w14:textId="77777777" w:rsidR="00FD5D84" w:rsidRPr="00C04A08" w:rsidRDefault="00FD5D84" w:rsidP="009901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806F0" w14:textId="77777777" w:rsidR="00FD5D84" w:rsidRPr="00C04A08" w:rsidRDefault="00FD5D84" w:rsidP="009901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83EFD27"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382A473"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EB9D1B" w14:textId="77777777" w:rsidR="00FD5D84" w:rsidRPr="00C04A08" w:rsidRDefault="00FD5D84" w:rsidP="00990156">
            <w:pPr>
              <w:spacing w:after="0"/>
              <w:rPr>
                <w:rFonts w:ascii="Arial" w:hAnsi="Arial" w:cs="Arial"/>
                <w:sz w:val="18"/>
              </w:rPr>
            </w:pPr>
          </w:p>
        </w:tc>
      </w:tr>
      <w:tr w:rsidR="00FD5D84" w:rsidRPr="00C04A08" w14:paraId="162112AA" w14:textId="77777777" w:rsidTr="009901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B094C30" w14:textId="77777777" w:rsidR="00FD5D84" w:rsidRPr="00C04A08" w:rsidRDefault="00FD5D84" w:rsidP="00990156">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EBCA9D4" w14:textId="77777777" w:rsidR="00FD5D84" w:rsidRPr="00C04A08" w:rsidRDefault="00FD5D84" w:rsidP="00990156">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6CBDC11" w14:textId="77777777" w:rsidR="00FD5D84" w:rsidRPr="00C04A08" w:rsidRDefault="00FD5D84" w:rsidP="00990156">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5C65EE8" w14:textId="77777777" w:rsidR="00FD5D84" w:rsidRPr="00C04A08" w:rsidRDefault="00FD5D84" w:rsidP="00990156">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6339EF5" w14:textId="77777777" w:rsidR="00FD5D84" w:rsidRPr="00C04A08" w:rsidRDefault="00FD5D84" w:rsidP="00990156">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565EB15" w14:textId="37E04EB9" w:rsidR="00FD5D84" w:rsidRPr="00C04A08" w:rsidRDefault="00FD5D84" w:rsidP="00990156">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51F84272" w14:textId="77777777" w:rsidR="00FD5D84" w:rsidRPr="00C04A08" w:rsidRDefault="00FD5D84" w:rsidP="00990156">
            <w:pPr>
              <w:pStyle w:val="TAN"/>
              <w:rPr>
                <w:szCs w:val="18"/>
                <w:lang w:val="en-US"/>
              </w:rPr>
            </w:pPr>
            <w:r w:rsidRPr="00C04A08">
              <w:rPr>
                <w:szCs w:val="18"/>
              </w:rPr>
              <w:t>NOTE 7:</w:t>
            </w:r>
            <w:r w:rsidRPr="00C04A08">
              <w:rPr>
                <w:szCs w:val="18"/>
              </w:rPr>
              <w:tab/>
              <w:t>EVM s the limit for the modulation format used in the allocated RBs.</w:t>
            </w:r>
          </w:p>
          <w:p w14:paraId="3C19E3A2" w14:textId="34ADF62F" w:rsidR="00FD5D84" w:rsidRPr="00C04A08" w:rsidRDefault="00FD5D84" w:rsidP="00990156">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83E9DFC" w14:textId="77777777" w:rsidR="00FD5D84" w:rsidRPr="00C04A08" w:rsidRDefault="00FD5D84" w:rsidP="00990156">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53FA81C" w14:textId="77777777" w:rsidR="00FD5D84" w:rsidRPr="00C04A08" w:rsidRDefault="00FD5D84" w:rsidP="00990156">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0DD5CB18" w14:textId="77777777" w:rsidR="00FD5D84" w:rsidRPr="00C40067" w:rsidRDefault="00FD5D84" w:rsidP="00FD5D84"/>
    <w:p w14:paraId="5DDD0832" w14:textId="77777777" w:rsidR="00842EF7" w:rsidRPr="00C04A08" w:rsidRDefault="00842EF7" w:rsidP="00842EF7">
      <w:pPr>
        <w:pStyle w:val="Heading4"/>
      </w:pPr>
      <w:bookmarkStart w:id="3551" w:name="_Toc21340892"/>
      <w:bookmarkStart w:id="3552" w:name="_Toc29805339"/>
      <w:bookmarkStart w:id="3553" w:name="_Toc36456548"/>
      <w:bookmarkStart w:id="3554" w:name="_Toc36469646"/>
      <w:bookmarkStart w:id="3555" w:name="_Toc37254055"/>
      <w:bookmarkStart w:id="3556" w:name="_Toc37322912"/>
      <w:bookmarkStart w:id="3557" w:name="_Toc37324318"/>
      <w:bookmarkStart w:id="3558" w:name="_Toc45889841"/>
      <w:bookmarkStart w:id="3559" w:name="_Toc52196502"/>
      <w:bookmarkStart w:id="3560" w:name="_Toc52197482"/>
      <w:bookmarkStart w:id="3561" w:name="_Toc53173205"/>
      <w:bookmarkStart w:id="3562" w:name="_Toc53173574"/>
      <w:bookmarkStart w:id="3563" w:name="_Toc61119574"/>
      <w:bookmarkStart w:id="3564" w:name="_Toc61119956"/>
      <w:bookmarkStart w:id="3565" w:name="_Toc67926018"/>
      <w:bookmarkStart w:id="3566" w:name="_Toc75273656"/>
      <w:bookmarkStart w:id="3567" w:name="_Toc76510556"/>
      <w:bookmarkStart w:id="3568" w:name="_Toc83129713"/>
      <w:r w:rsidRPr="00C04A08">
        <w:t>6.4A.2.4</w:t>
      </w:r>
      <w:r w:rsidRPr="00C04A08">
        <w:tab/>
        <w:t>EVM equalizer spectrum flatness</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03905403" w14:textId="77777777" w:rsidR="00842EF7" w:rsidRPr="00C04A08" w:rsidRDefault="00842EF7" w:rsidP="00842EF7">
      <w:pPr>
        <w:pStyle w:val="Heading2"/>
      </w:pPr>
      <w:bookmarkStart w:id="3569" w:name="_Toc21340893"/>
      <w:bookmarkStart w:id="3570" w:name="_Toc29805340"/>
      <w:bookmarkStart w:id="3571" w:name="_Toc36456549"/>
      <w:bookmarkStart w:id="3572" w:name="_Toc36469647"/>
      <w:bookmarkStart w:id="3573" w:name="_Toc37254056"/>
      <w:bookmarkStart w:id="3574" w:name="_Toc37322913"/>
      <w:bookmarkStart w:id="3575" w:name="_Toc37324319"/>
      <w:bookmarkStart w:id="3576" w:name="_Toc45889842"/>
      <w:bookmarkStart w:id="3577" w:name="_Toc52196503"/>
      <w:bookmarkStart w:id="3578" w:name="_Toc52197483"/>
      <w:bookmarkStart w:id="3579" w:name="_Toc53173206"/>
      <w:bookmarkStart w:id="3580" w:name="_Toc53173575"/>
      <w:bookmarkStart w:id="3581" w:name="_Toc61119575"/>
      <w:bookmarkStart w:id="3582" w:name="_Toc61119957"/>
      <w:bookmarkStart w:id="3583" w:name="_Toc67926019"/>
      <w:bookmarkStart w:id="3584" w:name="_Toc75273657"/>
      <w:bookmarkStart w:id="3585" w:name="_Toc76510557"/>
      <w:bookmarkStart w:id="3586" w:name="_Toc83129714"/>
      <w:r w:rsidRPr="00C04A08">
        <w:t>6.4D</w:t>
      </w:r>
      <w:r w:rsidRPr="00C04A08">
        <w:tab/>
        <w:t>Transmit signal quality for UL MIMO</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52F3B581" w14:textId="77777777" w:rsidR="00842EF7" w:rsidRPr="00C04A08" w:rsidRDefault="00842EF7" w:rsidP="003C6ED8">
      <w:pPr>
        <w:pStyle w:val="Heading3"/>
      </w:pPr>
      <w:bookmarkStart w:id="3587" w:name="_Toc21340894"/>
      <w:bookmarkStart w:id="3588" w:name="_Toc29805341"/>
      <w:bookmarkStart w:id="3589" w:name="_Toc36456550"/>
      <w:bookmarkStart w:id="3590" w:name="_Toc36469648"/>
      <w:bookmarkStart w:id="3591" w:name="_Toc37254057"/>
      <w:bookmarkStart w:id="3592" w:name="_Toc37322914"/>
      <w:bookmarkStart w:id="3593" w:name="_Toc37324320"/>
      <w:bookmarkStart w:id="3594" w:name="_Toc45889843"/>
      <w:bookmarkStart w:id="3595" w:name="_Toc52196504"/>
      <w:bookmarkStart w:id="3596" w:name="_Toc52197484"/>
      <w:bookmarkStart w:id="3597" w:name="_Toc53173207"/>
      <w:bookmarkStart w:id="3598" w:name="_Toc53173576"/>
      <w:bookmarkStart w:id="3599" w:name="_Toc61119576"/>
      <w:bookmarkStart w:id="3600" w:name="_Toc61119958"/>
      <w:bookmarkStart w:id="3601" w:name="_Toc67926020"/>
      <w:bookmarkStart w:id="3602" w:name="_Toc75273658"/>
      <w:bookmarkStart w:id="3603" w:name="_Toc76510558"/>
      <w:bookmarkStart w:id="3604" w:name="_Toc83129715"/>
      <w:r w:rsidRPr="00C04A08">
        <w:t>6.4D.0</w:t>
      </w:r>
      <w:r w:rsidRPr="00C04A08">
        <w:tab/>
        <w:t>General</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3605" w:name="_Toc21340895"/>
      <w:bookmarkStart w:id="3606" w:name="_Toc29805342"/>
      <w:bookmarkStart w:id="3607" w:name="_Toc36456551"/>
      <w:bookmarkStart w:id="3608" w:name="_Toc36469649"/>
      <w:bookmarkStart w:id="3609" w:name="_Toc37254058"/>
      <w:bookmarkStart w:id="3610" w:name="_Toc37322915"/>
      <w:bookmarkStart w:id="3611" w:name="_Toc37324321"/>
      <w:bookmarkStart w:id="3612" w:name="_Toc45889844"/>
      <w:bookmarkStart w:id="3613" w:name="_Toc52196505"/>
      <w:bookmarkStart w:id="3614" w:name="_Toc52197485"/>
      <w:bookmarkStart w:id="3615" w:name="_Toc53173208"/>
      <w:bookmarkStart w:id="3616" w:name="_Toc53173577"/>
      <w:bookmarkStart w:id="3617" w:name="_Toc61119577"/>
      <w:bookmarkStart w:id="3618" w:name="_Toc61119959"/>
      <w:bookmarkStart w:id="3619" w:name="_Toc67926021"/>
      <w:bookmarkStart w:id="3620" w:name="_Toc75273659"/>
      <w:bookmarkStart w:id="3621" w:name="_Toc76510559"/>
      <w:bookmarkStart w:id="3622" w:name="_Toc83129716"/>
      <w:r w:rsidRPr="00C04A08">
        <w:t>6.4D.1</w:t>
      </w:r>
      <w:r w:rsidRPr="00C04A08">
        <w:tab/>
        <w:t>Frequency error for UL MIMO</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7CF0CB72" w14:textId="77777777" w:rsidR="00842EF7" w:rsidRPr="00C04A08" w:rsidRDefault="00842EF7" w:rsidP="00842EF7">
      <w:bookmarkStart w:id="3623"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3624" w:name="_Toc29805343"/>
      <w:bookmarkStart w:id="3625" w:name="_Toc36456552"/>
      <w:bookmarkStart w:id="3626" w:name="_Toc36469650"/>
      <w:bookmarkStart w:id="3627" w:name="_Toc37254059"/>
      <w:bookmarkStart w:id="3628" w:name="_Toc37322916"/>
      <w:bookmarkStart w:id="3629" w:name="_Toc37324322"/>
      <w:bookmarkStart w:id="3630" w:name="_Toc45889845"/>
      <w:bookmarkStart w:id="3631" w:name="_Toc52196506"/>
      <w:bookmarkStart w:id="3632" w:name="_Toc52197486"/>
      <w:bookmarkStart w:id="3633" w:name="_Toc53173209"/>
      <w:bookmarkStart w:id="3634" w:name="_Toc53173578"/>
      <w:bookmarkStart w:id="3635" w:name="_Toc61119578"/>
      <w:bookmarkStart w:id="3636" w:name="_Toc61119960"/>
      <w:bookmarkStart w:id="3637" w:name="_Toc67926022"/>
      <w:bookmarkStart w:id="3638" w:name="_Toc75273660"/>
      <w:bookmarkStart w:id="3639" w:name="_Toc76510560"/>
      <w:bookmarkStart w:id="3640" w:name="_Toc83129717"/>
      <w:r w:rsidRPr="00C04A08">
        <w:t>6.4D.2</w:t>
      </w:r>
      <w:r w:rsidRPr="00C04A08">
        <w:tab/>
        <w:t>Transmit modulation quality for UL MIMO</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526C41" w14:textId="77777777" w:rsidR="00842EF7" w:rsidRPr="00C04A08" w:rsidRDefault="00842EF7" w:rsidP="00842EF7">
      <w:r w:rsidRPr="00C04A08">
        <w:t>For UE supporting UL MIMO, the transmit modulation quality requirements are specified at each layer separately.</w:t>
      </w:r>
    </w:p>
    <w:p w14:paraId="580FC4B1" w14:textId="77777777" w:rsidR="00842EF7" w:rsidRPr="00C04A08" w:rsidRDefault="00842EF7" w:rsidP="00842EF7">
      <w:r w:rsidRPr="00C04A08">
        <w:t>The transmit modulation quality requirements are specified in terms of:</w:t>
      </w:r>
    </w:p>
    <w:p w14:paraId="6FF99449" w14:textId="77777777" w:rsidR="00842EF7" w:rsidRPr="00C04A08" w:rsidRDefault="00842EF7" w:rsidP="00842EF7">
      <w:pPr>
        <w:pStyle w:val="B10"/>
      </w:pPr>
      <w:r w:rsidRPr="00C04A08">
        <w:t>Error Vector Magnitude (EVM) for the allocated resource blocks (RBs)</w:t>
      </w:r>
    </w:p>
    <w:p w14:paraId="54BABA7E" w14:textId="77777777" w:rsidR="00842EF7" w:rsidRPr="00C04A08" w:rsidRDefault="00842EF7" w:rsidP="00842EF7">
      <w:pPr>
        <w:pStyle w:val="B10"/>
      </w:pPr>
      <w:r w:rsidRPr="00C04A08">
        <w:t>EVM equalizer spectrum flatness derived from the equalizer coefficients generated by the EVM measurement process</w:t>
      </w:r>
    </w:p>
    <w:p w14:paraId="1A9144EC" w14:textId="77777777" w:rsidR="00842EF7" w:rsidRPr="00C04A08" w:rsidRDefault="00842EF7" w:rsidP="00842EF7">
      <w:pPr>
        <w:pStyle w:val="B10"/>
      </w:pPr>
      <w:r w:rsidRPr="00C04A08">
        <w:t>Carrier leakage (caused by IQ offset)</w:t>
      </w:r>
    </w:p>
    <w:p w14:paraId="520DE0B5" w14:textId="77777777" w:rsidR="00842EF7" w:rsidRPr="00C04A08" w:rsidRDefault="00842EF7" w:rsidP="00842EF7">
      <w:pPr>
        <w:pStyle w:val="B10"/>
      </w:pPr>
      <w:r w:rsidRPr="00C04A08">
        <w:t>In-band emissions for the non-allocated RB</w:t>
      </w:r>
    </w:p>
    <w:p w14:paraId="79726AD3" w14:textId="77777777" w:rsidR="00DC2AC0" w:rsidRPr="00C04A08" w:rsidRDefault="00DC2AC0" w:rsidP="00DC2AC0">
      <w:pPr>
        <w:pStyle w:val="B10"/>
        <w:ind w:left="0" w:firstLine="0"/>
      </w:pPr>
      <w:bookmarkStart w:id="3641" w:name="_Toc21340897"/>
      <w:bookmarkStart w:id="3642" w:name="_Toc29805344"/>
      <w:bookmarkStart w:id="3643" w:name="_Toc36456553"/>
      <w:bookmarkStart w:id="3644" w:name="_Toc36469651"/>
      <w:bookmarkStart w:id="3645" w:name="_Toc37254060"/>
      <w:bookmarkStart w:id="3646" w:name="_Toc37322917"/>
      <w:bookmarkStart w:id="3647" w:name="_Toc37324323"/>
      <w:bookmarkStart w:id="3648" w:name="_Toc45889846"/>
      <w:bookmarkStart w:id="3649" w:name="_Toc52196507"/>
      <w:bookmarkStart w:id="3650" w:name="_Toc52197487"/>
      <w:bookmarkStart w:id="3651" w:name="_Toc53173210"/>
      <w:bookmarkStart w:id="3652" w:name="_Toc53173579"/>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3653" w:name="_Toc61119579"/>
      <w:bookmarkStart w:id="3654" w:name="_Toc61119961"/>
      <w:bookmarkStart w:id="3655" w:name="_Toc67926023"/>
      <w:bookmarkStart w:id="3656" w:name="_Toc75273661"/>
      <w:bookmarkStart w:id="3657" w:name="_Toc76510561"/>
      <w:bookmarkStart w:id="3658" w:name="_Toc83129718"/>
      <w:r w:rsidRPr="00C04A08">
        <w:t>6.4D.3</w:t>
      </w:r>
      <w:r w:rsidRPr="00C04A08">
        <w:tab/>
        <w:t>Time alignment error for UL MIMO</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3659" w:name="_Toc21340898"/>
      <w:bookmarkStart w:id="3660" w:name="_Toc29805345"/>
      <w:bookmarkStart w:id="3661" w:name="_Toc36456554"/>
      <w:bookmarkStart w:id="3662" w:name="_Toc36469652"/>
      <w:bookmarkStart w:id="3663" w:name="_Toc37254061"/>
      <w:bookmarkStart w:id="3664" w:name="_Toc37322918"/>
      <w:bookmarkStart w:id="3665" w:name="_Toc37324324"/>
      <w:bookmarkStart w:id="3666" w:name="_Toc45889847"/>
      <w:bookmarkStart w:id="3667" w:name="_Toc52196508"/>
      <w:bookmarkStart w:id="3668" w:name="_Toc52197488"/>
      <w:bookmarkStart w:id="3669" w:name="_Toc53173211"/>
      <w:bookmarkStart w:id="3670" w:name="_Toc53173580"/>
      <w:bookmarkStart w:id="3671" w:name="_Toc61119580"/>
      <w:bookmarkStart w:id="3672" w:name="_Toc61119962"/>
      <w:bookmarkStart w:id="3673" w:name="_Toc67926024"/>
      <w:bookmarkStart w:id="3674" w:name="_Toc75273662"/>
      <w:bookmarkStart w:id="3675" w:name="_Toc76510562"/>
      <w:bookmarkStart w:id="3676" w:name="_Toc83129719"/>
      <w:bookmarkStart w:id="3677" w:name="_Hlk528918230"/>
      <w:r w:rsidRPr="00C04A08">
        <w:t>6.4D.4</w:t>
      </w:r>
      <w:r w:rsidRPr="00C04A08">
        <w:tab/>
        <w:t>Requirements for coherent UL MIMO</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3678" w:name="_Toc21340899"/>
      <w:bookmarkStart w:id="3679" w:name="_Toc29805346"/>
      <w:bookmarkStart w:id="3680" w:name="_Toc36456555"/>
      <w:bookmarkStart w:id="3681" w:name="_Toc36469653"/>
      <w:bookmarkStart w:id="3682" w:name="_Toc37254062"/>
      <w:bookmarkStart w:id="3683" w:name="_Toc37322919"/>
      <w:bookmarkStart w:id="3684" w:name="_Toc37324325"/>
      <w:bookmarkStart w:id="3685" w:name="_Toc45889848"/>
      <w:bookmarkStart w:id="3686" w:name="_Toc52196509"/>
      <w:bookmarkStart w:id="3687" w:name="_Toc52197489"/>
      <w:bookmarkStart w:id="3688" w:name="_Toc53173212"/>
      <w:bookmarkStart w:id="3689" w:name="_Toc53173581"/>
      <w:bookmarkStart w:id="3690" w:name="_Toc61119581"/>
      <w:bookmarkStart w:id="3691" w:name="_Toc61119963"/>
      <w:bookmarkStart w:id="3692" w:name="_Toc67926025"/>
      <w:bookmarkStart w:id="3693" w:name="_Toc75273663"/>
      <w:bookmarkStart w:id="3694" w:name="_Toc76510563"/>
      <w:bookmarkStart w:id="3695" w:name="_Toc83129720"/>
      <w:bookmarkEnd w:id="3677"/>
      <w:r w:rsidRPr="00C04A08">
        <w:t>6.5</w:t>
      </w:r>
      <w:r w:rsidRPr="00C04A08">
        <w:tab/>
        <w:t>Output RF spectrum emissions</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21ACA4FC" w14:textId="77777777" w:rsidR="00842EF7" w:rsidRPr="00C04A08" w:rsidRDefault="00842EF7" w:rsidP="00842EF7">
      <w:pPr>
        <w:pStyle w:val="Heading3"/>
      </w:pPr>
      <w:bookmarkStart w:id="3696" w:name="_Toc21340900"/>
      <w:bookmarkStart w:id="3697" w:name="_Toc29805347"/>
      <w:bookmarkStart w:id="3698" w:name="_Toc36456556"/>
      <w:bookmarkStart w:id="3699" w:name="_Toc36469654"/>
      <w:bookmarkStart w:id="3700" w:name="_Toc37254063"/>
      <w:bookmarkStart w:id="3701" w:name="_Toc37322920"/>
      <w:bookmarkStart w:id="3702" w:name="_Toc37324326"/>
      <w:bookmarkStart w:id="3703" w:name="_Toc45889849"/>
      <w:bookmarkStart w:id="3704" w:name="_Toc52196510"/>
      <w:bookmarkStart w:id="3705" w:name="_Toc52197490"/>
      <w:bookmarkStart w:id="3706" w:name="_Toc53173213"/>
      <w:bookmarkStart w:id="3707" w:name="_Toc53173582"/>
      <w:bookmarkStart w:id="3708" w:name="_Toc61119582"/>
      <w:bookmarkStart w:id="3709" w:name="_Toc61119964"/>
      <w:bookmarkStart w:id="3710" w:name="_Toc67926026"/>
      <w:bookmarkStart w:id="3711" w:name="_Toc75273664"/>
      <w:bookmarkStart w:id="3712" w:name="_Toc76510564"/>
      <w:bookmarkStart w:id="3713" w:name="_Toc83129721"/>
      <w:r w:rsidRPr="00C04A08">
        <w:t>6.5.1</w:t>
      </w:r>
      <w:r w:rsidRPr="00C04A08">
        <w:tab/>
        <w:t>Occupied bandwidth</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76261EBC" w14:textId="77777777" w:rsidTr="00BD20C8">
        <w:trPr>
          <w:trHeight w:val="149"/>
          <w:jc w:val="center"/>
        </w:trPr>
        <w:tc>
          <w:tcPr>
            <w:tcW w:w="2086" w:type="dxa"/>
          </w:tcPr>
          <w:p w14:paraId="2EDA7B4F" w14:textId="77777777" w:rsidR="00842EF7" w:rsidRPr="00C04A08" w:rsidRDefault="00842EF7" w:rsidP="00BD20C8">
            <w:pPr>
              <w:pStyle w:val="TAH"/>
              <w:rPr>
                <w:rFonts w:cs="Arial"/>
              </w:rPr>
            </w:pPr>
          </w:p>
        </w:tc>
        <w:tc>
          <w:tcPr>
            <w:tcW w:w="4702" w:type="dxa"/>
            <w:gridSpan w:val="4"/>
          </w:tcPr>
          <w:p w14:paraId="0EB94F5B"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04508883" w14:textId="77777777" w:rsidTr="00BD20C8">
        <w:trPr>
          <w:trHeight w:val="296"/>
          <w:jc w:val="center"/>
        </w:trPr>
        <w:tc>
          <w:tcPr>
            <w:tcW w:w="2086" w:type="dxa"/>
          </w:tcPr>
          <w:p w14:paraId="2F7619D8" w14:textId="77777777" w:rsidR="00842EF7" w:rsidRPr="00C04A08" w:rsidRDefault="00842EF7" w:rsidP="00BD20C8">
            <w:pPr>
              <w:pStyle w:val="TAH"/>
              <w:rPr>
                <w:rFonts w:cs="Arial"/>
              </w:rPr>
            </w:pPr>
          </w:p>
        </w:tc>
        <w:tc>
          <w:tcPr>
            <w:tcW w:w="1259" w:type="dxa"/>
          </w:tcPr>
          <w:p w14:paraId="60CA3D92" w14:textId="77777777" w:rsidR="00842EF7" w:rsidRPr="00C04A08" w:rsidRDefault="00842EF7" w:rsidP="00BD20C8">
            <w:pPr>
              <w:pStyle w:val="TAH"/>
              <w:rPr>
                <w:rFonts w:cs="Arial"/>
              </w:rPr>
            </w:pPr>
            <w:r w:rsidRPr="00C04A08">
              <w:rPr>
                <w:rFonts w:cs="Arial"/>
              </w:rPr>
              <w:t>50</w:t>
            </w:r>
          </w:p>
          <w:p w14:paraId="49A8FC87"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72ECB5DC" w14:textId="77777777" w:rsidR="00842EF7" w:rsidRPr="00C04A08" w:rsidRDefault="00842EF7" w:rsidP="00BD20C8">
            <w:pPr>
              <w:pStyle w:val="TAH"/>
              <w:rPr>
                <w:rFonts w:cs="Arial"/>
              </w:rPr>
            </w:pPr>
            <w:r w:rsidRPr="00C04A08">
              <w:rPr>
                <w:rFonts w:cs="Arial"/>
              </w:rPr>
              <w:t>100</w:t>
            </w:r>
          </w:p>
          <w:p w14:paraId="7E09AB8F" w14:textId="77777777" w:rsidR="00842EF7" w:rsidRPr="00C04A08" w:rsidRDefault="00842EF7" w:rsidP="00BD20C8">
            <w:pPr>
              <w:pStyle w:val="TAH"/>
              <w:rPr>
                <w:rFonts w:cs="Arial"/>
              </w:rPr>
            </w:pPr>
            <w:r w:rsidRPr="00C04A08">
              <w:rPr>
                <w:rFonts w:cs="Arial"/>
              </w:rPr>
              <w:t>MHz</w:t>
            </w:r>
          </w:p>
        </w:tc>
        <w:tc>
          <w:tcPr>
            <w:tcW w:w="1079" w:type="dxa"/>
          </w:tcPr>
          <w:p w14:paraId="540789DB" w14:textId="77777777" w:rsidR="00842EF7" w:rsidRPr="00C04A08" w:rsidRDefault="00842EF7" w:rsidP="00BD20C8">
            <w:pPr>
              <w:pStyle w:val="TAH"/>
              <w:rPr>
                <w:rFonts w:cs="Arial"/>
              </w:rPr>
            </w:pPr>
            <w:r w:rsidRPr="00C04A08">
              <w:rPr>
                <w:rFonts w:cs="Arial"/>
              </w:rPr>
              <w:t>200</w:t>
            </w:r>
          </w:p>
          <w:p w14:paraId="4040689B" w14:textId="77777777" w:rsidR="00842EF7" w:rsidRPr="00C04A08" w:rsidRDefault="00842EF7" w:rsidP="00BD20C8">
            <w:pPr>
              <w:pStyle w:val="TAH"/>
              <w:rPr>
                <w:rFonts w:cs="Arial"/>
              </w:rPr>
            </w:pPr>
            <w:r w:rsidRPr="00C04A08">
              <w:rPr>
                <w:rFonts w:cs="Arial"/>
              </w:rPr>
              <w:t>MHz</w:t>
            </w:r>
          </w:p>
        </w:tc>
        <w:tc>
          <w:tcPr>
            <w:tcW w:w="1464" w:type="dxa"/>
          </w:tcPr>
          <w:p w14:paraId="01F9D82E" w14:textId="77777777" w:rsidR="00842EF7" w:rsidRPr="00C04A08" w:rsidRDefault="00842EF7" w:rsidP="00BD20C8">
            <w:pPr>
              <w:pStyle w:val="TAH"/>
              <w:rPr>
                <w:rFonts w:cs="Arial"/>
              </w:rPr>
            </w:pPr>
            <w:r w:rsidRPr="00C04A08">
              <w:rPr>
                <w:rFonts w:cs="Arial"/>
              </w:rPr>
              <w:t>400</w:t>
            </w:r>
          </w:p>
          <w:p w14:paraId="68E71654" w14:textId="77777777" w:rsidR="00842EF7" w:rsidRPr="00C04A08" w:rsidRDefault="00842EF7" w:rsidP="00BD20C8">
            <w:pPr>
              <w:pStyle w:val="TAH"/>
              <w:rPr>
                <w:rFonts w:cs="Arial"/>
              </w:rPr>
            </w:pPr>
            <w:r w:rsidRPr="00C04A08">
              <w:rPr>
                <w:rFonts w:cs="Arial"/>
              </w:rPr>
              <w:t>MHz</w:t>
            </w:r>
          </w:p>
        </w:tc>
      </w:tr>
      <w:tr w:rsidR="00842EF7" w:rsidRPr="00C04A08" w14:paraId="688AF150" w14:textId="77777777" w:rsidTr="00BD20C8">
        <w:trPr>
          <w:trHeight w:val="296"/>
          <w:jc w:val="center"/>
        </w:trPr>
        <w:tc>
          <w:tcPr>
            <w:tcW w:w="2086" w:type="dxa"/>
          </w:tcPr>
          <w:p w14:paraId="2091B49A" w14:textId="77777777" w:rsidR="00842EF7" w:rsidRPr="00C04A08" w:rsidRDefault="00842EF7" w:rsidP="00BD20C8">
            <w:pPr>
              <w:pStyle w:val="TAH"/>
              <w:rPr>
                <w:rFonts w:cs="Arial"/>
              </w:rPr>
            </w:pPr>
            <w:r w:rsidRPr="00C04A08">
              <w:rPr>
                <w:rFonts w:cs="Arial"/>
              </w:rPr>
              <w:t>Channel bandwidth (MHz)</w:t>
            </w:r>
          </w:p>
        </w:tc>
        <w:tc>
          <w:tcPr>
            <w:tcW w:w="1259" w:type="dxa"/>
          </w:tcPr>
          <w:p w14:paraId="10CA3577"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3871CE94" w14:textId="77777777" w:rsidR="00842EF7" w:rsidRPr="00C04A08" w:rsidRDefault="00842EF7" w:rsidP="00BD20C8">
            <w:pPr>
              <w:pStyle w:val="TAC"/>
              <w:rPr>
                <w:rFonts w:cs="Arial"/>
              </w:rPr>
            </w:pPr>
            <w:r w:rsidRPr="00C04A08">
              <w:rPr>
                <w:rFonts w:cs="Arial"/>
              </w:rPr>
              <w:t>100</w:t>
            </w:r>
          </w:p>
        </w:tc>
        <w:tc>
          <w:tcPr>
            <w:tcW w:w="1079" w:type="dxa"/>
          </w:tcPr>
          <w:p w14:paraId="010ECE06" w14:textId="77777777" w:rsidR="00842EF7" w:rsidRPr="00C04A08" w:rsidRDefault="00842EF7" w:rsidP="00BD20C8">
            <w:pPr>
              <w:pStyle w:val="TAC"/>
              <w:rPr>
                <w:rFonts w:cs="Arial"/>
              </w:rPr>
            </w:pPr>
            <w:r w:rsidRPr="00C04A08">
              <w:rPr>
                <w:rFonts w:cs="Arial"/>
              </w:rPr>
              <w:t>200</w:t>
            </w:r>
          </w:p>
        </w:tc>
        <w:tc>
          <w:tcPr>
            <w:tcW w:w="1464" w:type="dxa"/>
          </w:tcPr>
          <w:p w14:paraId="30026FE2" w14:textId="77777777" w:rsidR="00842EF7" w:rsidRPr="00C04A08" w:rsidRDefault="00842EF7" w:rsidP="00BD20C8">
            <w:pPr>
              <w:pStyle w:val="TAC"/>
              <w:rPr>
                <w:rFonts w:cs="Arial"/>
              </w:rPr>
            </w:pPr>
            <w:r w:rsidRPr="00C04A08">
              <w:rPr>
                <w:rFonts w:cs="Arial"/>
              </w:rPr>
              <w:t>400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3714" w:name="_Toc21340901"/>
      <w:bookmarkStart w:id="3715" w:name="_Toc29805348"/>
      <w:bookmarkStart w:id="3716" w:name="_Toc36456557"/>
      <w:bookmarkStart w:id="3717" w:name="_Toc36469655"/>
      <w:bookmarkStart w:id="3718" w:name="_Toc37254064"/>
      <w:bookmarkStart w:id="3719" w:name="_Toc37322921"/>
      <w:bookmarkStart w:id="3720" w:name="_Toc37324327"/>
      <w:bookmarkStart w:id="3721" w:name="_Toc45889850"/>
      <w:bookmarkStart w:id="3722" w:name="_Toc52196511"/>
      <w:bookmarkStart w:id="3723" w:name="_Toc52197491"/>
      <w:bookmarkStart w:id="3724" w:name="_Toc53173214"/>
      <w:bookmarkStart w:id="3725" w:name="_Toc53173583"/>
      <w:bookmarkStart w:id="3726" w:name="_Toc61119583"/>
      <w:bookmarkStart w:id="3727" w:name="_Toc61119965"/>
      <w:bookmarkStart w:id="3728" w:name="_Toc67926027"/>
      <w:bookmarkStart w:id="3729" w:name="_Toc75273665"/>
      <w:bookmarkStart w:id="3730" w:name="_Toc76510565"/>
      <w:bookmarkStart w:id="3731" w:name="_Toc83129722"/>
      <w:r w:rsidRPr="00C04A08">
        <w:t>6.5.2</w:t>
      </w:r>
      <w:r w:rsidRPr="00C04A08">
        <w:tab/>
        <w:t>Out of band emissions</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0957A33F" w14:textId="77777777" w:rsidR="00842EF7" w:rsidRPr="00C04A08" w:rsidRDefault="00842EF7" w:rsidP="00842EF7">
      <w:pPr>
        <w:pStyle w:val="Heading4"/>
      </w:pPr>
      <w:bookmarkStart w:id="3732" w:name="_Toc21340902"/>
      <w:bookmarkStart w:id="3733" w:name="_Toc29805349"/>
      <w:bookmarkStart w:id="3734" w:name="_Toc36456558"/>
      <w:bookmarkStart w:id="3735" w:name="_Toc36469656"/>
      <w:bookmarkStart w:id="3736" w:name="_Toc37254065"/>
      <w:bookmarkStart w:id="3737" w:name="_Toc37322922"/>
      <w:bookmarkStart w:id="3738" w:name="_Toc37324328"/>
      <w:bookmarkStart w:id="3739" w:name="_Toc45889851"/>
      <w:bookmarkStart w:id="3740" w:name="_Toc52196512"/>
      <w:bookmarkStart w:id="3741" w:name="_Toc52197492"/>
      <w:bookmarkStart w:id="3742" w:name="_Toc53173215"/>
      <w:bookmarkStart w:id="3743" w:name="_Toc53173584"/>
      <w:bookmarkStart w:id="3744" w:name="_Toc61119584"/>
      <w:bookmarkStart w:id="3745" w:name="_Toc61119966"/>
      <w:bookmarkStart w:id="3746" w:name="_Toc67926028"/>
      <w:bookmarkStart w:id="3747" w:name="_Toc75273666"/>
      <w:bookmarkStart w:id="3748" w:name="_Toc76510566"/>
      <w:bookmarkStart w:id="3749" w:name="_Toc83129723"/>
      <w:r w:rsidRPr="00C04A08">
        <w:t>6.5.2.0</w:t>
      </w:r>
      <w:r w:rsidRPr="00C04A08">
        <w:tab/>
        <w:t>General</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3750" w:name="_Toc21340903"/>
      <w:bookmarkStart w:id="3751" w:name="_Toc29805350"/>
      <w:bookmarkStart w:id="3752" w:name="_Toc36456559"/>
      <w:bookmarkStart w:id="3753" w:name="_Toc36469657"/>
      <w:bookmarkStart w:id="3754" w:name="_Toc37254066"/>
      <w:bookmarkStart w:id="3755" w:name="_Toc37322923"/>
      <w:bookmarkStart w:id="3756" w:name="_Toc37324329"/>
      <w:bookmarkStart w:id="3757" w:name="_Toc45889852"/>
      <w:bookmarkStart w:id="3758" w:name="_Toc52196513"/>
      <w:bookmarkStart w:id="3759" w:name="_Toc52197493"/>
      <w:bookmarkStart w:id="3760" w:name="_Toc53173216"/>
      <w:bookmarkStart w:id="3761" w:name="_Toc53173585"/>
      <w:bookmarkStart w:id="3762" w:name="_Toc61119585"/>
      <w:bookmarkStart w:id="3763" w:name="_Toc61119967"/>
      <w:bookmarkStart w:id="3764" w:name="_Toc67926029"/>
      <w:bookmarkStart w:id="3765" w:name="_Toc75273667"/>
      <w:bookmarkStart w:id="3766" w:name="_Toc76510567"/>
      <w:bookmarkStart w:id="3767" w:name="_Toc83129724"/>
      <w:r w:rsidRPr="00C04A08">
        <w:t>6.5.2.1</w:t>
      </w:r>
      <w:r w:rsidRPr="00C04A08">
        <w:tab/>
        <w:t>Spectrum emission mask</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7C9D8FAE" w14:textId="77777777" w:rsidTr="00F91227">
        <w:trPr>
          <w:cantSplit/>
          <w:jc w:val="center"/>
        </w:trPr>
        <w:tc>
          <w:tcPr>
            <w:tcW w:w="5905" w:type="dxa"/>
            <w:gridSpan w:val="6"/>
          </w:tcPr>
          <w:p w14:paraId="708A16E7"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7F53A288" w14:textId="77777777" w:rsidTr="00F91227">
        <w:trPr>
          <w:cantSplit/>
          <w:jc w:val="center"/>
        </w:trPr>
        <w:tc>
          <w:tcPr>
            <w:tcW w:w="1192" w:type="dxa"/>
          </w:tcPr>
          <w:p w14:paraId="439DF87A"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1E523A50" w14:textId="77777777" w:rsidR="00842EF7" w:rsidRPr="00C04A08" w:rsidRDefault="00842EF7" w:rsidP="00F91227">
            <w:pPr>
              <w:pStyle w:val="TAH"/>
              <w:rPr>
                <w:rFonts w:cs="Arial"/>
              </w:rPr>
            </w:pPr>
            <w:r w:rsidRPr="00C04A08">
              <w:rPr>
                <w:rFonts w:cs="Arial"/>
              </w:rPr>
              <w:t>(MHz)</w:t>
            </w:r>
          </w:p>
        </w:tc>
        <w:tc>
          <w:tcPr>
            <w:tcW w:w="744" w:type="dxa"/>
          </w:tcPr>
          <w:p w14:paraId="5393C84F" w14:textId="77777777" w:rsidR="00842EF7" w:rsidRPr="00C04A08" w:rsidRDefault="00842EF7" w:rsidP="00F91227">
            <w:pPr>
              <w:pStyle w:val="TAH"/>
              <w:rPr>
                <w:rFonts w:cs="Arial"/>
              </w:rPr>
            </w:pPr>
            <w:r w:rsidRPr="00C04A08">
              <w:rPr>
                <w:rFonts w:cs="Arial"/>
              </w:rPr>
              <w:t>50</w:t>
            </w:r>
          </w:p>
          <w:p w14:paraId="67784FD8" w14:textId="77777777" w:rsidR="00842EF7" w:rsidRPr="00C04A08" w:rsidRDefault="00842EF7" w:rsidP="00F91227">
            <w:pPr>
              <w:pStyle w:val="TAH"/>
              <w:rPr>
                <w:rFonts w:cs="Arial"/>
              </w:rPr>
            </w:pPr>
            <w:r w:rsidRPr="00C04A08">
              <w:rPr>
                <w:rFonts w:cs="Arial"/>
              </w:rPr>
              <w:t>MHz</w:t>
            </w:r>
          </w:p>
        </w:tc>
        <w:tc>
          <w:tcPr>
            <w:tcW w:w="851" w:type="dxa"/>
          </w:tcPr>
          <w:p w14:paraId="0D9C06CF" w14:textId="77777777" w:rsidR="00842EF7" w:rsidRPr="00C04A08" w:rsidRDefault="00842EF7" w:rsidP="00F91227">
            <w:pPr>
              <w:pStyle w:val="TAH"/>
              <w:rPr>
                <w:rFonts w:cs="Arial"/>
              </w:rPr>
            </w:pPr>
            <w:r w:rsidRPr="00C04A08">
              <w:rPr>
                <w:rFonts w:cs="Arial"/>
              </w:rPr>
              <w:t>100</w:t>
            </w:r>
          </w:p>
          <w:p w14:paraId="35BDF7E9" w14:textId="77777777" w:rsidR="00842EF7" w:rsidRPr="00C04A08" w:rsidRDefault="00842EF7" w:rsidP="00F91227">
            <w:pPr>
              <w:pStyle w:val="TAH"/>
              <w:rPr>
                <w:rFonts w:cs="Arial"/>
              </w:rPr>
            </w:pPr>
            <w:r w:rsidRPr="00C04A08">
              <w:rPr>
                <w:rFonts w:cs="Arial"/>
              </w:rPr>
              <w:t>MHz</w:t>
            </w:r>
          </w:p>
        </w:tc>
        <w:tc>
          <w:tcPr>
            <w:tcW w:w="850" w:type="dxa"/>
          </w:tcPr>
          <w:p w14:paraId="53DC6EC6" w14:textId="77777777" w:rsidR="00842EF7" w:rsidRPr="00C04A08" w:rsidRDefault="00842EF7" w:rsidP="00F91227">
            <w:pPr>
              <w:pStyle w:val="TAH"/>
              <w:rPr>
                <w:rFonts w:cs="Arial"/>
              </w:rPr>
            </w:pPr>
            <w:r w:rsidRPr="00C04A08">
              <w:rPr>
                <w:rFonts w:cs="Arial"/>
              </w:rPr>
              <w:t>200</w:t>
            </w:r>
          </w:p>
          <w:p w14:paraId="4A92868F" w14:textId="77777777" w:rsidR="00842EF7" w:rsidRPr="00C04A08" w:rsidRDefault="00842EF7" w:rsidP="00F91227">
            <w:pPr>
              <w:pStyle w:val="TAH"/>
              <w:rPr>
                <w:rFonts w:cs="Arial"/>
              </w:rPr>
            </w:pPr>
            <w:r w:rsidRPr="00C04A08">
              <w:rPr>
                <w:rFonts w:cs="Arial"/>
              </w:rPr>
              <w:t>MHz</w:t>
            </w:r>
          </w:p>
        </w:tc>
        <w:tc>
          <w:tcPr>
            <w:tcW w:w="851" w:type="dxa"/>
          </w:tcPr>
          <w:p w14:paraId="7240F39D" w14:textId="77777777" w:rsidR="00842EF7" w:rsidRPr="00C04A08" w:rsidRDefault="00842EF7" w:rsidP="00F91227">
            <w:pPr>
              <w:pStyle w:val="TAH"/>
              <w:rPr>
                <w:rFonts w:cs="Arial"/>
              </w:rPr>
            </w:pPr>
            <w:r w:rsidRPr="00C04A08">
              <w:rPr>
                <w:rFonts w:cs="Arial"/>
              </w:rPr>
              <w:t>400</w:t>
            </w:r>
          </w:p>
          <w:p w14:paraId="40CEBBCE" w14:textId="77777777" w:rsidR="00842EF7" w:rsidRPr="00C04A08" w:rsidRDefault="00842EF7" w:rsidP="00F91227">
            <w:pPr>
              <w:pStyle w:val="TAH"/>
              <w:rPr>
                <w:rFonts w:cs="Arial"/>
              </w:rPr>
            </w:pPr>
            <w:r w:rsidRPr="00C04A08">
              <w:rPr>
                <w:rFonts w:cs="Arial"/>
              </w:rPr>
              <w:t>MHz</w:t>
            </w:r>
          </w:p>
        </w:tc>
        <w:tc>
          <w:tcPr>
            <w:tcW w:w="1417" w:type="dxa"/>
          </w:tcPr>
          <w:p w14:paraId="5607ABB8" w14:textId="77777777" w:rsidR="00842EF7" w:rsidRPr="00C04A08" w:rsidRDefault="00842EF7" w:rsidP="00F91227">
            <w:pPr>
              <w:pStyle w:val="TAH"/>
              <w:rPr>
                <w:rFonts w:cs="Arial"/>
              </w:rPr>
            </w:pPr>
            <w:r w:rsidRPr="00C04A08">
              <w:rPr>
                <w:rFonts w:cs="Arial"/>
              </w:rPr>
              <w:t>Measurement bandwidth</w:t>
            </w:r>
          </w:p>
        </w:tc>
      </w:tr>
      <w:tr w:rsidR="00842EF7" w:rsidRPr="00C04A08" w14:paraId="108E357D" w14:textId="77777777" w:rsidTr="00F91227">
        <w:trPr>
          <w:jc w:val="center"/>
        </w:trPr>
        <w:tc>
          <w:tcPr>
            <w:tcW w:w="1192" w:type="dxa"/>
          </w:tcPr>
          <w:p w14:paraId="468F42CD"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01029502" w14:textId="77777777" w:rsidR="00842EF7" w:rsidRPr="00C04A08" w:rsidRDefault="00842EF7" w:rsidP="00F91227">
            <w:pPr>
              <w:pStyle w:val="TAC"/>
              <w:rPr>
                <w:rFonts w:cs="Arial"/>
                <w:b/>
              </w:rPr>
            </w:pPr>
            <w:r w:rsidRPr="00C04A08">
              <w:rPr>
                <w:rFonts w:cs="Arial"/>
              </w:rPr>
              <w:t xml:space="preserve">-5 </w:t>
            </w:r>
          </w:p>
        </w:tc>
        <w:tc>
          <w:tcPr>
            <w:tcW w:w="851" w:type="dxa"/>
          </w:tcPr>
          <w:p w14:paraId="5B1B1BBB" w14:textId="77777777" w:rsidR="00842EF7" w:rsidRPr="00C04A08" w:rsidRDefault="00842EF7" w:rsidP="00F91227">
            <w:pPr>
              <w:pStyle w:val="TAC"/>
              <w:rPr>
                <w:rFonts w:cs="Arial"/>
                <w:b/>
              </w:rPr>
            </w:pPr>
            <w:r w:rsidRPr="00C04A08">
              <w:rPr>
                <w:rFonts w:cs="Arial"/>
              </w:rPr>
              <w:t>-5</w:t>
            </w:r>
          </w:p>
        </w:tc>
        <w:tc>
          <w:tcPr>
            <w:tcW w:w="850" w:type="dxa"/>
          </w:tcPr>
          <w:p w14:paraId="3A03C301" w14:textId="77777777" w:rsidR="00842EF7" w:rsidRPr="00C04A08" w:rsidRDefault="00842EF7" w:rsidP="00F91227">
            <w:pPr>
              <w:pStyle w:val="TAC"/>
              <w:rPr>
                <w:rFonts w:cs="Arial"/>
                <w:b/>
              </w:rPr>
            </w:pPr>
            <w:r w:rsidRPr="00C04A08">
              <w:rPr>
                <w:rFonts w:cs="Arial"/>
              </w:rPr>
              <w:t>-5</w:t>
            </w:r>
          </w:p>
        </w:tc>
        <w:tc>
          <w:tcPr>
            <w:tcW w:w="851" w:type="dxa"/>
          </w:tcPr>
          <w:p w14:paraId="3D5CDC26" w14:textId="77777777" w:rsidR="00842EF7" w:rsidRPr="00C04A08" w:rsidRDefault="00842EF7" w:rsidP="00F91227">
            <w:pPr>
              <w:pStyle w:val="TAC"/>
              <w:rPr>
                <w:rFonts w:cs="Arial"/>
                <w:b/>
              </w:rPr>
            </w:pPr>
            <w:r w:rsidRPr="00C04A08">
              <w:rPr>
                <w:rFonts w:cs="Arial"/>
              </w:rPr>
              <w:t>-5</w:t>
            </w:r>
          </w:p>
        </w:tc>
        <w:tc>
          <w:tcPr>
            <w:tcW w:w="1417" w:type="dxa"/>
          </w:tcPr>
          <w:p w14:paraId="2E766F07" w14:textId="77777777" w:rsidR="00842EF7" w:rsidRPr="00C04A08" w:rsidRDefault="00842EF7" w:rsidP="00F91227">
            <w:pPr>
              <w:pStyle w:val="TAC"/>
              <w:rPr>
                <w:rFonts w:cs="Arial"/>
                <w:b/>
              </w:rPr>
            </w:pPr>
            <w:r w:rsidRPr="00C04A08">
              <w:rPr>
                <w:rFonts w:cs="Arial"/>
              </w:rPr>
              <w:t xml:space="preserve">1 MHz </w:t>
            </w:r>
          </w:p>
        </w:tc>
      </w:tr>
      <w:tr w:rsidR="00842EF7" w:rsidRPr="00C04A08" w14:paraId="2B676A56" w14:textId="77777777" w:rsidTr="00F91227">
        <w:trPr>
          <w:jc w:val="center"/>
        </w:trPr>
        <w:tc>
          <w:tcPr>
            <w:tcW w:w="1192" w:type="dxa"/>
          </w:tcPr>
          <w:p w14:paraId="3AA6BD00"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29AD7282" w14:textId="77777777" w:rsidR="00842EF7" w:rsidRPr="00C04A08" w:rsidRDefault="00842EF7" w:rsidP="00F91227">
            <w:pPr>
              <w:pStyle w:val="TAC"/>
              <w:rPr>
                <w:rFonts w:cs="Arial"/>
              </w:rPr>
            </w:pPr>
            <w:r w:rsidRPr="00C04A08">
              <w:rPr>
                <w:rFonts w:cs="Arial"/>
              </w:rPr>
              <w:t>-13</w:t>
            </w:r>
          </w:p>
        </w:tc>
        <w:tc>
          <w:tcPr>
            <w:tcW w:w="851" w:type="dxa"/>
          </w:tcPr>
          <w:p w14:paraId="7E0E9FF8" w14:textId="77777777" w:rsidR="00842EF7" w:rsidRPr="00C04A08" w:rsidRDefault="00842EF7" w:rsidP="00F91227">
            <w:pPr>
              <w:pStyle w:val="TAC"/>
              <w:rPr>
                <w:rFonts w:cs="Arial"/>
              </w:rPr>
            </w:pPr>
            <w:r w:rsidRPr="00C04A08">
              <w:rPr>
                <w:rFonts w:cs="Arial"/>
              </w:rPr>
              <w:t>-5</w:t>
            </w:r>
          </w:p>
        </w:tc>
        <w:tc>
          <w:tcPr>
            <w:tcW w:w="850" w:type="dxa"/>
          </w:tcPr>
          <w:p w14:paraId="121BD685" w14:textId="77777777" w:rsidR="00842EF7" w:rsidRPr="00C04A08" w:rsidRDefault="00842EF7" w:rsidP="00F91227">
            <w:pPr>
              <w:pStyle w:val="TAC"/>
              <w:rPr>
                <w:rFonts w:cs="Arial"/>
              </w:rPr>
            </w:pPr>
            <w:r w:rsidRPr="00C04A08">
              <w:rPr>
                <w:rFonts w:cs="Arial"/>
              </w:rPr>
              <w:t>-5</w:t>
            </w:r>
          </w:p>
        </w:tc>
        <w:tc>
          <w:tcPr>
            <w:tcW w:w="851" w:type="dxa"/>
          </w:tcPr>
          <w:p w14:paraId="510175AC" w14:textId="77777777" w:rsidR="00842EF7" w:rsidRPr="00C04A08" w:rsidRDefault="00842EF7" w:rsidP="00F91227">
            <w:pPr>
              <w:pStyle w:val="TAC"/>
              <w:rPr>
                <w:rFonts w:cs="Arial"/>
              </w:rPr>
            </w:pPr>
            <w:r w:rsidRPr="00C04A08">
              <w:rPr>
                <w:rFonts w:cs="Arial"/>
              </w:rPr>
              <w:t xml:space="preserve">-5 </w:t>
            </w:r>
          </w:p>
        </w:tc>
        <w:tc>
          <w:tcPr>
            <w:tcW w:w="1417" w:type="dxa"/>
          </w:tcPr>
          <w:p w14:paraId="400C1AA8" w14:textId="77777777" w:rsidR="00842EF7" w:rsidRPr="00C04A08" w:rsidRDefault="00842EF7" w:rsidP="00F91227">
            <w:pPr>
              <w:pStyle w:val="TAC"/>
              <w:rPr>
                <w:rFonts w:cs="Arial"/>
              </w:rPr>
            </w:pPr>
            <w:r w:rsidRPr="00C04A08">
              <w:rPr>
                <w:rFonts w:cs="Arial"/>
              </w:rPr>
              <w:t>1 MHz</w:t>
            </w:r>
          </w:p>
        </w:tc>
      </w:tr>
      <w:tr w:rsidR="00842EF7" w:rsidRPr="00C04A08" w14:paraId="1C58DDB2" w14:textId="77777777" w:rsidTr="00F91227">
        <w:trPr>
          <w:jc w:val="center"/>
        </w:trPr>
        <w:tc>
          <w:tcPr>
            <w:tcW w:w="1192" w:type="dxa"/>
          </w:tcPr>
          <w:p w14:paraId="39672DC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4653D82D" w14:textId="77777777" w:rsidR="00842EF7" w:rsidRPr="00C04A08" w:rsidRDefault="00842EF7" w:rsidP="00F91227">
            <w:pPr>
              <w:pStyle w:val="TAC"/>
              <w:rPr>
                <w:rFonts w:cs="Arial"/>
              </w:rPr>
            </w:pPr>
            <w:r w:rsidRPr="00C04A08">
              <w:rPr>
                <w:rFonts w:cs="Arial"/>
              </w:rPr>
              <w:t>-13</w:t>
            </w:r>
          </w:p>
        </w:tc>
        <w:tc>
          <w:tcPr>
            <w:tcW w:w="851" w:type="dxa"/>
          </w:tcPr>
          <w:p w14:paraId="1999089F" w14:textId="77777777" w:rsidR="00842EF7" w:rsidRPr="00C04A08" w:rsidRDefault="00842EF7" w:rsidP="00F91227">
            <w:pPr>
              <w:pStyle w:val="TAC"/>
              <w:rPr>
                <w:rFonts w:cs="Arial"/>
              </w:rPr>
            </w:pPr>
            <w:r w:rsidRPr="00C04A08">
              <w:rPr>
                <w:rFonts w:cs="Arial"/>
              </w:rPr>
              <w:t>-13</w:t>
            </w:r>
          </w:p>
        </w:tc>
        <w:tc>
          <w:tcPr>
            <w:tcW w:w="850" w:type="dxa"/>
          </w:tcPr>
          <w:p w14:paraId="1EEC802C" w14:textId="77777777" w:rsidR="00842EF7" w:rsidRPr="00C04A08" w:rsidRDefault="00842EF7" w:rsidP="00F91227">
            <w:pPr>
              <w:pStyle w:val="TAC"/>
              <w:rPr>
                <w:rFonts w:cs="Arial"/>
              </w:rPr>
            </w:pPr>
            <w:r w:rsidRPr="00C04A08">
              <w:rPr>
                <w:rFonts w:cs="Arial"/>
              </w:rPr>
              <w:t>-5</w:t>
            </w:r>
          </w:p>
        </w:tc>
        <w:tc>
          <w:tcPr>
            <w:tcW w:w="851" w:type="dxa"/>
          </w:tcPr>
          <w:p w14:paraId="71FDEB9A" w14:textId="77777777" w:rsidR="00842EF7" w:rsidRPr="00C04A08" w:rsidRDefault="00842EF7" w:rsidP="00F91227">
            <w:pPr>
              <w:pStyle w:val="TAC"/>
              <w:rPr>
                <w:rFonts w:cs="Arial"/>
              </w:rPr>
            </w:pPr>
            <w:r w:rsidRPr="00C04A08">
              <w:rPr>
                <w:rFonts w:cs="Arial"/>
              </w:rPr>
              <w:t xml:space="preserve">-5 </w:t>
            </w:r>
          </w:p>
        </w:tc>
        <w:tc>
          <w:tcPr>
            <w:tcW w:w="1417" w:type="dxa"/>
          </w:tcPr>
          <w:p w14:paraId="3544680F" w14:textId="77777777" w:rsidR="00842EF7" w:rsidRPr="00C04A08" w:rsidRDefault="00842EF7" w:rsidP="00F91227">
            <w:pPr>
              <w:pStyle w:val="TAC"/>
              <w:rPr>
                <w:rFonts w:cs="Arial"/>
              </w:rPr>
            </w:pPr>
            <w:r w:rsidRPr="00C04A08">
              <w:rPr>
                <w:rFonts w:cs="Arial"/>
              </w:rPr>
              <w:t>1 MHz</w:t>
            </w:r>
          </w:p>
        </w:tc>
      </w:tr>
      <w:tr w:rsidR="00842EF7" w:rsidRPr="00C04A08" w14:paraId="06D0122C" w14:textId="77777777" w:rsidTr="00F91227">
        <w:trPr>
          <w:jc w:val="center"/>
        </w:trPr>
        <w:tc>
          <w:tcPr>
            <w:tcW w:w="1192" w:type="dxa"/>
          </w:tcPr>
          <w:p w14:paraId="183DABC4"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10F3373A" w14:textId="77777777" w:rsidR="00842EF7" w:rsidRPr="00C04A08" w:rsidRDefault="00842EF7" w:rsidP="00F91227">
            <w:pPr>
              <w:pStyle w:val="TAC"/>
              <w:rPr>
                <w:rFonts w:cs="Arial"/>
              </w:rPr>
            </w:pPr>
            <w:r w:rsidRPr="00C04A08">
              <w:rPr>
                <w:rFonts w:cs="Arial"/>
              </w:rPr>
              <w:t>-13</w:t>
            </w:r>
          </w:p>
        </w:tc>
        <w:tc>
          <w:tcPr>
            <w:tcW w:w="851" w:type="dxa"/>
          </w:tcPr>
          <w:p w14:paraId="5D9A6850" w14:textId="77777777" w:rsidR="00842EF7" w:rsidRPr="00C04A08" w:rsidRDefault="00842EF7" w:rsidP="00F91227">
            <w:pPr>
              <w:pStyle w:val="TAC"/>
              <w:rPr>
                <w:rFonts w:cs="Arial"/>
              </w:rPr>
            </w:pPr>
            <w:r w:rsidRPr="00C04A08">
              <w:rPr>
                <w:rFonts w:cs="Arial"/>
              </w:rPr>
              <w:t>-13</w:t>
            </w:r>
          </w:p>
        </w:tc>
        <w:tc>
          <w:tcPr>
            <w:tcW w:w="850" w:type="dxa"/>
          </w:tcPr>
          <w:p w14:paraId="07A0A067" w14:textId="77777777" w:rsidR="00842EF7" w:rsidRPr="00C04A08" w:rsidRDefault="00842EF7" w:rsidP="00F91227">
            <w:pPr>
              <w:pStyle w:val="TAC"/>
              <w:rPr>
                <w:rFonts w:cs="Arial"/>
              </w:rPr>
            </w:pPr>
            <w:r w:rsidRPr="00C04A08">
              <w:rPr>
                <w:rFonts w:cs="Arial"/>
              </w:rPr>
              <w:t>-13</w:t>
            </w:r>
          </w:p>
        </w:tc>
        <w:tc>
          <w:tcPr>
            <w:tcW w:w="851" w:type="dxa"/>
          </w:tcPr>
          <w:p w14:paraId="38365301" w14:textId="77777777" w:rsidR="00842EF7" w:rsidRPr="00C04A08" w:rsidRDefault="00842EF7" w:rsidP="00F91227">
            <w:pPr>
              <w:pStyle w:val="TAC"/>
              <w:rPr>
                <w:rFonts w:cs="Arial"/>
              </w:rPr>
            </w:pPr>
            <w:r w:rsidRPr="00C04A08">
              <w:rPr>
                <w:rFonts w:cs="Arial"/>
              </w:rPr>
              <w:t>-5</w:t>
            </w:r>
          </w:p>
        </w:tc>
        <w:tc>
          <w:tcPr>
            <w:tcW w:w="1417" w:type="dxa"/>
          </w:tcPr>
          <w:p w14:paraId="171B2110" w14:textId="77777777" w:rsidR="00842EF7" w:rsidRPr="00C04A08" w:rsidRDefault="00842EF7" w:rsidP="00F91227">
            <w:pPr>
              <w:pStyle w:val="TAC"/>
              <w:rPr>
                <w:rFonts w:cs="Arial"/>
              </w:rPr>
            </w:pPr>
            <w:r w:rsidRPr="00C04A08">
              <w:rPr>
                <w:rFonts w:cs="Arial"/>
              </w:rPr>
              <w:t>1 MHz</w:t>
            </w:r>
          </w:p>
        </w:tc>
      </w:tr>
      <w:tr w:rsidR="00842EF7" w:rsidRPr="00C04A08" w14:paraId="0BC65F72" w14:textId="77777777" w:rsidTr="00F91227">
        <w:trPr>
          <w:jc w:val="center"/>
        </w:trPr>
        <w:tc>
          <w:tcPr>
            <w:tcW w:w="1192" w:type="dxa"/>
          </w:tcPr>
          <w:p w14:paraId="7755CDAA"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1BFEEFD" w14:textId="77777777" w:rsidR="00842EF7" w:rsidRPr="00C04A08" w:rsidRDefault="00842EF7" w:rsidP="00F91227">
            <w:pPr>
              <w:pStyle w:val="TAC"/>
              <w:rPr>
                <w:rFonts w:cs="Arial"/>
              </w:rPr>
            </w:pPr>
            <w:r w:rsidRPr="00C04A08">
              <w:rPr>
                <w:rFonts w:cs="Arial"/>
              </w:rPr>
              <w:t>-13</w:t>
            </w:r>
          </w:p>
        </w:tc>
        <w:tc>
          <w:tcPr>
            <w:tcW w:w="851" w:type="dxa"/>
          </w:tcPr>
          <w:p w14:paraId="2B40400B" w14:textId="77777777" w:rsidR="00842EF7" w:rsidRPr="00C04A08" w:rsidRDefault="00842EF7" w:rsidP="00F91227">
            <w:pPr>
              <w:pStyle w:val="TAC"/>
              <w:rPr>
                <w:rFonts w:cs="Arial"/>
              </w:rPr>
            </w:pPr>
            <w:r w:rsidRPr="00C04A08">
              <w:rPr>
                <w:rFonts w:cs="Arial"/>
              </w:rPr>
              <w:t>-13</w:t>
            </w:r>
          </w:p>
        </w:tc>
        <w:tc>
          <w:tcPr>
            <w:tcW w:w="850" w:type="dxa"/>
          </w:tcPr>
          <w:p w14:paraId="5AE5C18F" w14:textId="77777777" w:rsidR="00842EF7" w:rsidRPr="00C04A08" w:rsidRDefault="00842EF7" w:rsidP="00F91227">
            <w:pPr>
              <w:pStyle w:val="TAC"/>
              <w:rPr>
                <w:rFonts w:cs="Arial"/>
              </w:rPr>
            </w:pPr>
            <w:r w:rsidRPr="00C04A08">
              <w:rPr>
                <w:rFonts w:cs="Arial"/>
              </w:rPr>
              <w:t>-13</w:t>
            </w:r>
          </w:p>
        </w:tc>
        <w:tc>
          <w:tcPr>
            <w:tcW w:w="851" w:type="dxa"/>
          </w:tcPr>
          <w:p w14:paraId="3B3F6371" w14:textId="77777777" w:rsidR="00842EF7" w:rsidRPr="00C04A08" w:rsidRDefault="00842EF7" w:rsidP="00F91227">
            <w:pPr>
              <w:pStyle w:val="TAC"/>
              <w:rPr>
                <w:rFonts w:cs="Arial"/>
              </w:rPr>
            </w:pPr>
            <w:r w:rsidRPr="00C04A08">
              <w:rPr>
                <w:rFonts w:cs="Arial"/>
              </w:rPr>
              <w:t>-13</w:t>
            </w:r>
          </w:p>
        </w:tc>
        <w:tc>
          <w:tcPr>
            <w:tcW w:w="1417" w:type="dxa"/>
          </w:tcPr>
          <w:p w14:paraId="09D6AD63" w14:textId="77777777" w:rsidR="00842EF7" w:rsidRPr="00C04A08" w:rsidRDefault="00842EF7" w:rsidP="00F91227">
            <w:pPr>
              <w:pStyle w:val="TAC"/>
              <w:rPr>
                <w:rFonts w:cs="Arial"/>
              </w:rPr>
            </w:pPr>
            <w:r w:rsidRPr="00C04A08">
              <w:rPr>
                <w:rFonts w:cs="Arial"/>
              </w:rPr>
              <w:t>1 MHz</w:t>
            </w:r>
          </w:p>
        </w:tc>
      </w:tr>
      <w:tr w:rsidR="00842EF7" w:rsidRPr="00C04A08" w14:paraId="0EEA84A5" w14:textId="77777777" w:rsidTr="00F91227">
        <w:trPr>
          <w:jc w:val="center"/>
        </w:trPr>
        <w:tc>
          <w:tcPr>
            <w:tcW w:w="1192" w:type="dxa"/>
          </w:tcPr>
          <w:p w14:paraId="54485FE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7793B8F8" w14:textId="77777777" w:rsidR="00842EF7" w:rsidRPr="00C04A08" w:rsidRDefault="00842EF7" w:rsidP="00F91227">
            <w:pPr>
              <w:pStyle w:val="TAC"/>
              <w:rPr>
                <w:rFonts w:cs="Arial"/>
              </w:rPr>
            </w:pPr>
          </w:p>
        </w:tc>
        <w:tc>
          <w:tcPr>
            <w:tcW w:w="851" w:type="dxa"/>
          </w:tcPr>
          <w:p w14:paraId="792BE7B1" w14:textId="77777777" w:rsidR="00842EF7" w:rsidRPr="00C04A08" w:rsidRDefault="00842EF7" w:rsidP="00F91227">
            <w:pPr>
              <w:pStyle w:val="TAC"/>
              <w:rPr>
                <w:rFonts w:cs="Arial"/>
              </w:rPr>
            </w:pPr>
            <w:r w:rsidRPr="00C04A08">
              <w:rPr>
                <w:rFonts w:cs="Arial"/>
              </w:rPr>
              <w:t>-13</w:t>
            </w:r>
          </w:p>
        </w:tc>
        <w:tc>
          <w:tcPr>
            <w:tcW w:w="850" w:type="dxa"/>
          </w:tcPr>
          <w:p w14:paraId="24647D32" w14:textId="77777777" w:rsidR="00842EF7" w:rsidRPr="00C04A08" w:rsidRDefault="00842EF7" w:rsidP="00F91227">
            <w:pPr>
              <w:pStyle w:val="TAC"/>
              <w:rPr>
                <w:rFonts w:cs="Arial"/>
              </w:rPr>
            </w:pPr>
            <w:r w:rsidRPr="00C04A08">
              <w:rPr>
                <w:rFonts w:cs="Arial"/>
              </w:rPr>
              <w:t xml:space="preserve">-13 </w:t>
            </w:r>
          </w:p>
        </w:tc>
        <w:tc>
          <w:tcPr>
            <w:tcW w:w="851" w:type="dxa"/>
          </w:tcPr>
          <w:p w14:paraId="3E239F70" w14:textId="77777777" w:rsidR="00842EF7" w:rsidRPr="00C04A08" w:rsidRDefault="00842EF7" w:rsidP="00F91227">
            <w:pPr>
              <w:pStyle w:val="TAC"/>
              <w:rPr>
                <w:rFonts w:cs="Arial"/>
              </w:rPr>
            </w:pPr>
            <w:r w:rsidRPr="00C04A08">
              <w:rPr>
                <w:rFonts w:cs="Arial"/>
              </w:rPr>
              <w:t xml:space="preserve">-13 </w:t>
            </w:r>
          </w:p>
        </w:tc>
        <w:tc>
          <w:tcPr>
            <w:tcW w:w="1417" w:type="dxa"/>
          </w:tcPr>
          <w:p w14:paraId="77A84EF8" w14:textId="77777777" w:rsidR="00842EF7" w:rsidRPr="00C04A08" w:rsidRDefault="00842EF7" w:rsidP="00F91227">
            <w:pPr>
              <w:pStyle w:val="TAC"/>
              <w:rPr>
                <w:rFonts w:cs="Arial"/>
              </w:rPr>
            </w:pPr>
            <w:r w:rsidRPr="00C04A08">
              <w:rPr>
                <w:rFonts w:cs="Arial"/>
              </w:rPr>
              <w:t>1 MHz</w:t>
            </w:r>
          </w:p>
        </w:tc>
      </w:tr>
      <w:tr w:rsidR="00842EF7" w:rsidRPr="00C04A08" w14:paraId="3F68F535" w14:textId="77777777" w:rsidTr="00F91227">
        <w:trPr>
          <w:jc w:val="center"/>
        </w:trPr>
        <w:tc>
          <w:tcPr>
            <w:tcW w:w="1192" w:type="dxa"/>
          </w:tcPr>
          <w:p w14:paraId="55EF6DDB"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5D564213" w14:textId="77777777" w:rsidR="00842EF7" w:rsidRPr="00C04A08" w:rsidRDefault="00842EF7" w:rsidP="00F91227">
            <w:pPr>
              <w:pStyle w:val="TAC"/>
              <w:rPr>
                <w:rFonts w:cs="Arial"/>
              </w:rPr>
            </w:pPr>
          </w:p>
        </w:tc>
        <w:tc>
          <w:tcPr>
            <w:tcW w:w="851" w:type="dxa"/>
          </w:tcPr>
          <w:p w14:paraId="5131B2BC" w14:textId="77777777" w:rsidR="00842EF7" w:rsidRPr="00C04A08" w:rsidRDefault="00842EF7" w:rsidP="00F91227">
            <w:pPr>
              <w:pStyle w:val="TAC"/>
              <w:rPr>
                <w:rFonts w:cs="Arial"/>
              </w:rPr>
            </w:pPr>
          </w:p>
        </w:tc>
        <w:tc>
          <w:tcPr>
            <w:tcW w:w="850" w:type="dxa"/>
          </w:tcPr>
          <w:p w14:paraId="7AA2BC59" w14:textId="77777777" w:rsidR="00842EF7" w:rsidRPr="00C04A08" w:rsidRDefault="00842EF7" w:rsidP="00F91227">
            <w:pPr>
              <w:pStyle w:val="TAC"/>
              <w:rPr>
                <w:rFonts w:cs="Arial"/>
              </w:rPr>
            </w:pPr>
            <w:r w:rsidRPr="00C04A08">
              <w:rPr>
                <w:rFonts w:cs="Arial"/>
              </w:rPr>
              <w:t xml:space="preserve">-13 </w:t>
            </w:r>
          </w:p>
        </w:tc>
        <w:tc>
          <w:tcPr>
            <w:tcW w:w="851" w:type="dxa"/>
          </w:tcPr>
          <w:p w14:paraId="50208B4E" w14:textId="77777777" w:rsidR="00842EF7" w:rsidRPr="00C04A08" w:rsidRDefault="00842EF7" w:rsidP="00F91227">
            <w:pPr>
              <w:pStyle w:val="TAC"/>
              <w:rPr>
                <w:rFonts w:cs="Arial"/>
              </w:rPr>
            </w:pPr>
            <w:r w:rsidRPr="00C04A08">
              <w:rPr>
                <w:rFonts w:cs="Arial"/>
              </w:rPr>
              <w:t xml:space="preserve">-13 </w:t>
            </w:r>
          </w:p>
        </w:tc>
        <w:tc>
          <w:tcPr>
            <w:tcW w:w="1417" w:type="dxa"/>
          </w:tcPr>
          <w:p w14:paraId="0B8D1B9C" w14:textId="77777777" w:rsidR="00842EF7" w:rsidRPr="00C04A08" w:rsidRDefault="00842EF7" w:rsidP="00F91227">
            <w:pPr>
              <w:pStyle w:val="TAC"/>
              <w:rPr>
                <w:rFonts w:cs="Arial"/>
              </w:rPr>
            </w:pPr>
            <w:r w:rsidRPr="00C04A08">
              <w:rPr>
                <w:rFonts w:cs="Arial"/>
              </w:rPr>
              <w:t>1 MHz</w:t>
            </w:r>
          </w:p>
        </w:tc>
      </w:tr>
      <w:tr w:rsidR="00842EF7" w:rsidRPr="00C04A08" w14:paraId="3E6553FE" w14:textId="77777777" w:rsidTr="00F91227">
        <w:trPr>
          <w:jc w:val="center"/>
        </w:trPr>
        <w:tc>
          <w:tcPr>
            <w:tcW w:w="1192" w:type="dxa"/>
          </w:tcPr>
          <w:p w14:paraId="3893BB4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1685A35D" w14:textId="77777777" w:rsidR="00842EF7" w:rsidRPr="00C04A08" w:rsidRDefault="00842EF7" w:rsidP="00F91227">
            <w:pPr>
              <w:pStyle w:val="TAC"/>
              <w:rPr>
                <w:rFonts w:cs="Arial"/>
              </w:rPr>
            </w:pPr>
          </w:p>
        </w:tc>
        <w:tc>
          <w:tcPr>
            <w:tcW w:w="851" w:type="dxa"/>
          </w:tcPr>
          <w:p w14:paraId="1FD8DC36" w14:textId="77777777" w:rsidR="00842EF7" w:rsidRPr="00C04A08" w:rsidRDefault="00842EF7" w:rsidP="00F91227">
            <w:pPr>
              <w:pStyle w:val="TAC"/>
              <w:rPr>
                <w:rFonts w:cs="Arial"/>
              </w:rPr>
            </w:pPr>
          </w:p>
        </w:tc>
        <w:tc>
          <w:tcPr>
            <w:tcW w:w="850" w:type="dxa"/>
          </w:tcPr>
          <w:p w14:paraId="5D84CAA6" w14:textId="77777777" w:rsidR="00842EF7" w:rsidRPr="00C04A08" w:rsidRDefault="00842EF7" w:rsidP="00F91227">
            <w:pPr>
              <w:pStyle w:val="TAC"/>
              <w:rPr>
                <w:rFonts w:cs="Arial"/>
              </w:rPr>
            </w:pPr>
          </w:p>
        </w:tc>
        <w:tc>
          <w:tcPr>
            <w:tcW w:w="851" w:type="dxa"/>
          </w:tcPr>
          <w:p w14:paraId="4A5F23A3" w14:textId="77777777" w:rsidR="00842EF7" w:rsidRPr="00C04A08" w:rsidRDefault="00842EF7" w:rsidP="00F91227">
            <w:pPr>
              <w:pStyle w:val="TAC"/>
              <w:rPr>
                <w:rFonts w:cs="Arial"/>
              </w:rPr>
            </w:pPr>
            <w:r w:rsidRPr="00C04A08">
              <w:rPr>
                <w:rFonts w:cs="Arial"/>
              </w:rPr>
              <w:t xml:space="preserve">-13 </w:t>
            </w:r>
          </w:p>
        </w:tc>
        <w:tc>
          <w:tcPr>
            <w:tcW w:w="1417" w:type="dxa"/>
          </w:tcPr>
          <w:p w14:paraId="3EE6FC2E" w14:textId="77777777" w:rsidR="00842EF7" w:rsidRPr="00C04A08" w:rsidRDefault="00842EF7" w:rsidP="00F91227">
            <w:pPr>
              <w:pStyle w:val="TAC"/>
              <w:rPr>
                <w:rFonts w:cs="Arial"/>
              </w:rPr>
            </w:pPr>
            <w:r w:rsidRPr="00C04A08">
              <w:rPr>
                <w:rFonts w:cs="Arial"/>
              </w:rPr>
              <w:t>1 MHz</w:t>
            </w:r>
          </w:p>
        </w:tc>
      </w:tr>
      <w:tr w:rsidR="00842EF7" w:rsidRPr="00C04A08" w14:paraId="42414CCE" w14:textId="77777777" w:rsidTr="00F91227">
        <w:trPr>
          <w:jc w:val="center"/>
        </w:trPr>
        <w:tc>
          <w:tcPr>
            <w:tcW w:w="5905" w:type="dxa"/>
            <w:gridSpan w:val="6"/>
          </w:tcPr>
          <w:p w14:paraId="50540499" w14:textId="77777777" w:rsidR="00842EF7" w:rsidRPr="00C04A08" w:rsidRDefault="00842EF7" w:rsidP="00F91227">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3768" w:name="_Toc21340904"/>
      <w:bookmarkStart w:id="3769" w:name="_Toc29805351"/>
      <w:bookmarkStart w:id="3770" w:name="_Toc36456560"/>
      <w:bookmarkStart w:id="3771" w:name="_Toc36469658"/>
      <w:bookmarkStart w:id="3772" w:name="_Toc37254067"/>
      <w:bookmarkStart w:id="3773" w:name="_Toc37322924"/>
      <w:bookmarkStart w:id="3774" w:name="_Toc37324330"/>
      <w:bookmarkStart w:id="3775" w:name="_Toc45889853"/>
      <w:bookmarkStart w:id="3776" w:name="_Toc52196514"/>
      <w:bookmarkStart w:id="3777" w:name="_Toc52197494"/>
      <w:bookmarkStart w:id="3778" w:name="_Toc53173217"/>
      <w:bookmarkStart w:id="3779" w:name="_Toc53173586"/>
      <w:bookmarkStart w:id="3780" w:name="_Toc61119586"/>
      <w:bookmarkStart w:id="3781" w:name="_Toc61119968"/>
      <w:bookmarkStart w:id="3782" w:name="_Toc67926030"/>
      <w:bookmarkStart w:id="3783" w:name="_Toc75273668"/>
      <w:bookmarkStart w:id="3784" w:name="_Toc76510568"/>
      <w:bookmarkStart w:id="3785" w:name="_Toc83129725"/>
      <w:r w:rsidRPr="00C04A08">
        <w:t>6.5.2.2</w:t>
      </w:r>
      <w:r w:rsidRPr="00C04A08">
        <w:tab/>
        <w:t>Void</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1F0C73C1" w14:textId="77777777" w:rsidR="00842EF7" w:rsidRPr="00C04A08" w:rsidRDefault="00842EF7" w:rsidP="00842EF7">
      <w:pPr>
        <w:pStyle w:val="Heading4"/>
      </w:pPr>
      <w:bookmarkStart w:id="3786" w:name="_Toc21340905"/>
      <w:bookmarkStart w:id="3787" w:name="_Toc29805352"/>
      <w:bookmarkStart w:id="3788" w:name="_Toc36456561"/>
      <w:bookmarkStart w:id="3789" w:name="_Toc36469659"/>
      <w:bookmarkStart w:id="3790" w:name="_Toc37254068"/>
      <w:bookmarkStart w:id="3791" w:name="_Toc37322925"/>
      <w:bookmarkStart w:id="3792" w:name="_Toc37324331"/>
      <w:bookmarkStart w:id="3793" w:name="_Toc45889854"/>
      <w:bookmarkStart w:id="3794" w:name="_Toc52196515"/>
      <w:bookmarkStart w:id="3795" w:name="_Toc52197495"/>
      <w:bookmarkStart w:id="3796" w:name="_Toc53173218"/>
      <w:bookmarkStart w:id="3797" w:name="_Toc53173587"/>
      <w:bookmarkStart w:id="3798" w:name="_Toc61119587"/>
      <w:bookmarkStart w:id="3799" w:name="_Toc61119969"/>
      <w:bookmarkStart w:id="3800" w:name="_Toc67926031"/>
      <w:bookmarkStart w:id="3801" w:name="_Toc75273669"/>
      <w:bookmarkStart w:id="3802" w:name="_Toc76510569"/>
      <w:bookmarkStart w:id="3803" w:name="_Toc83129726"/>
      <w:r w:rsidRPr="00C04A08">
        <w:t>6.5.2.3</w:t>
      </w:r>
      <w:r w:rsidRPr="00C04A08">
        <w:tab/>
        <w:t>Adjacent channel leakage ratio</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777EA49"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72D5176C"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7777B780" w14:textId="77777777" w:rsidTr="00F91227">
        <w:tc>
          <w:tcPr>
            <w:tcW w:w="2392" w:type="dxa"/>
            <w:vMerge w:val="restart"/>
          </w:tcPr>
          <w:p w14:paraId="73F08471" w14:textId="77777777" w:rsidR="00842EF7" w:rsidRPr="00C04A08" w:rsidRDefault="00842EF7" w:rsidP="00F91227">
            <w:pPr>
              <w:pStyle w:val="TAH"/>
              <w:rPr>
                <w:rFonts w:cs="Arial"/>
              </w:rPr>
            </w:pPr>
          </w:p>
        </w:tc>
        <w:tc>
          <w:tcPr>
            <w:tcW w:w="5040" w:type="dxa"/>
            <w:gridSpan w:val="4"/>
          </w:tcPr>
          <w:p w14:paraId="6D15C6C7"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6F3245C5" w14:textId="77777777" w:rsidTr="00F91227">
        <w:tc>
          <w:tcPr>
            <w:tcW w:w="2392" w:type="dxa"/>
            <w:vMerge/>
          </w:tcPr>
          <w:p w14:paraId="46C7A967" w14:textId="77777777" w:rsidR="00842EF7" w:rsidRPr="00C04A08" w:rsidRDefault="00842EF7" w:rsidP="00F91227">
            <w:pPr>
              <w:pStyle w:val="TAH"/>
              <w:rPr>
                <w:rFonts w:cs="Arial"/>
              </w:rPr>
            </w:pPr>
          </w:p>
        </w:tc>
        <w:tc>
          <w:tcPr>
            <w:tcW w:w="1196" w:type="dxa"/>
          </w:tcPr>
          <w:p w14:paraId="74BAB0A7" w14:textId="77777777" w:rsidR="00842EF7" w:rsidRPr="00C04A08" w:rsidRDefault="00842EF7" w:rsidP="00F91227">
            <w:pPr>
              <w:pStyle w:val="TAH"/>
              <w:rPr>
                <w:rFonts w:cs="Arial"/>
              </w:rPr>
            </w:pPr>
            <w:r w:rsidRPr="00C04A08">
              <w:rPr>
                <w:rFonts w:cs="Arial"/>
              </w:rPr>
              <w:t>50</w:t>
            </w:r>
          </w:p>
          <w:p w14:paraId="3917E783" w14:textId="77777777" w:rsidR="00842EF7" w:rsidRPr="00C04A08" w:rsidRDefault="00842EF7" w:rsidP="00F91227">
            <w:pPr>
              <w:pStyle w:val="TAH"/>
              <w:rPr>
                <w:rFonts w:cs="Arial"/>
              </w:rPr>
            </w:pPr>
            <w:r w:rsidRPr="00C04A08">
              <w:rPr>
                <w:rFonts w:cs="Arial"/>
              </w:rPr>
              <w:t>MHz</w:t>
            </w:r>
          </w:p>
        </w:tc>
        <w:tc>
          <w:tcPr>
            <w:tcW w:w="1132" w:type="dxa"/>
          </w:tcPr>
          <w:p w14:paraId="65195558" w14:textId="77777777" w:rsidR="00842EF7" w:rsidRPr="00C04A08" w:rsidRDefault="00842EF7" w:rsidP="00F91227">
            <w:pPr>
              <w:pStyle w:val="TAH"/>
              <w:rPr>
                <w:rFonts w:cs="Arial"/>
              </w:rPr>
            </w:pPr>
            <w:r w:rsidRPr="00C04A08">
              <w:rPr>
                <w:rFonts w:cs="Arial"/>
              </w:rPr>
              <w:t>100</w:t>
            </w:r>
          </w:p>
          <w:p w14:paraId="17EBF91F" w14:textId="77777777" w:rsidR="00842EF7" w:rsidRPr="00C04A08" w:rsidRDefault="00842EF7" w:rsidP="00F91227">
            <w:pPr>
              <w:pStyle w:val="TAH"/>
              <w:rPr>
                <w:rFonts w:cs="Arial"/>
              </w:rPr>
            </w:pPr>
            <w:r w:rsidRPr="00C04A08">
              <w:rPr>
                <w:rFonts w:cs="Arial"/>
              </w:rPr>
              <w:t>MHz</w:t>
            </w:r>
          </w:p>
        </w:tc>
        <w:tc>
          <w:tcPr>
            <w:tcW w:w="1338" w:type="dxa"/>
          </w:tcPr>
          <w:p w14:paraId="52C0E02B" w14:textId="77777777" w:rsidR="00842EF7" w:rsidRPr="00C04A08" w:rsidRDefault="00842EF7" w:rsidP="00F91227">
            <w:pPr>
              <w:pStyle w:val="TAH"/>
              <w:rPr>
                <w:rFonts w:cs="Arial"/>
              </w:rPr>
            </w:pPr>
            <w:r w:rsidRPr="00C04A08">
              <w:rPr>
                <w:rFonts w:cs="Arial"/>
              </w:rPr>
              <w:t>200</w:t>
            </w:r>
          </w:p>
          <w:p w14:paraId="4C64BD84" w14:textId="77777777" w:rsidR="00842EF7" w:rsidRPr="00C04A08" w:rsidRDefault="00842EF7" w:rsidP="00F91227">
            <w:pPr>
              <w:pStyle w:val="TAH"/>
              <w:rPr>
                <w:rFonts w:cs="Arial"/>
              </w:rPr>
            </w:pPr>
            <w:r w:rsidRPr="00C04A08">
              <w:rPr>
                <w:rFonts w:cs="Arial"/>
              </w:rPr>
              <w:t>MHz</w:t>
            </w:r>
          </w:p>
        </w:tc>
        <w:tc>
          <w:tcPr>
            <w:tcW w:w="1374" w:type="dxa"/>
          </w:tcPr>
          <w:p w14:paraId="4FC7605F" w14:textId="77777777" w:rsidR="00842EF7" w:rsidRPr="00C04A08" w:rsidRDefault="00842EF7" w:rsidP="00F91227">
            <w:pPr>
              <w:pStyle w:val="TAH"/>
              <w:rPr>
                <w:rFonts w:cs="Arial"/>
              </w:rPr>
            </w:pPr>
            <w:r w:rsidRPr="00C04A08">
              <w:rPr>
                <w:rFonts w:cs="Arial"/>
              </w:rPr>
              <w:t>400</w:t>
            </w:r>
          </w:p>
          <w:p w14:paraId="2EC8FA2C" w14:textId="77777777" w:rsidR="00842EF7" w:rsidRPr="00C04A08" w:rsidRDefault="00842EF7" w:rsidP="00F91227">
            <w:pPr>
              <w:pStyle w:val="TAH"/>
              <w:rPr>
                <w:rFonts w:cs="Arial"/>
              </w:rPr>
            </w:pPr>
            <w:r w:rsidRPr="00C04A08">
              <w:rPr>
                <w:rFonts w:cs="Arial"/>
              </w:rPr>
              <w:t>MHz</w:t>
            </w:r>
          </w:p>
        </w:tc>
      </w:tr>
      <w:tr w:rsidR="00842EF7" w:rsidRPr="00C04A08" w14:paraId="42DDEC25" w14:textId="77777777" w:rsidTr="00F91227">
        <w:tc>
          <w:tcPr>
            <w:tcW w:w="2392" w:type="dxa"/>
            <w:vAlign w:val="center"/>
          </w:tcPr>
          <w:p w14:paraId="76AB83F5"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2CF255B3" w14:textId="77777777" w:rsidR="00842EF7" w:rsidRPr="00C04A08" w:rsidRDefault="00842EF7" w:rsidP="00F91227">
            <w:pPr>
              <w:pStyle w:val="TAC"/>
              <w:rPr>
                <w:rFonts w:cs="Arial"/>
              </w:rPr>
            </w:pPr>
            <w:r w:rsidRPr="00C04A08">
              <w:rPr>
                <w:rFonts w:cs="Arial"/>
              </w:rPr>
              <w:t>17 dB</w:t>
            </w:r>
          </w:p>
        </w:tc>
        <w:tc>
          <w:tcPr>
            <w:tcW w:w="1132" w:type="dxa"/>
            <w:vAlign w:val="center"/>
          </w:tcPr>
          <w:p w14:paraId="67CE8C11" w14:textId="77777777" w:rsidR="00842EF7" w:rsidRPr="00C04A08" w:rsidRDefault="00842EF7" w:rsidP="00F91227">
            <w:pPr>
              <w:pStyle w:val="TAC"/>
              <w:rPr>
                <w:rFonts w:cs="Arial"/>
              </w:rPr>
            </w:pPr>
            <w:r w:rsidRPr="00C04A08">
              <w:rPr>
                <w:rFonts w:cs="Arial"/>
              </w:rPr>
              <w:t>17 dB</w:t>
            </w:r>
          </w:p>
        </w:tc>
        <w:tc>
          <w:tcPr>
            <w:tcW w:w="1338" w:type="dxa"/>
            <w:vAlign w:val="center"/>
          </w:tcPr>
          <w:p w14:paraId="79E0526C" w14:textId="77777777" w:rsidR="00842EF7" w:rsidRPr="00C04A08" w:rsidRDefault="00842EF7" w:rsidP="00F91227">
            <w:pPr>
              <w:pStyle w:val="TAC"/>
              <w:rPr>
                <w:rFonts w:cs="Arial"/>
              </w:rPr>
            </w:pPr>
            <w:r w:rsidRPr="00C04A08">
              <w:rPr>
                <w:rFonts w:cs="Arial"/>
              </w:rPr>
              <w:t>17 dB</w:t>
            </w:r>
          </w:p>
        </w:tc>
        <w:tc>
          <w:tcPr>
            <w:tcW w:w="1374" w:type="dxa"/>
            <w:vAlign w:val="center"/>
          </w:tcPr>
          <w:p w14:paraId="2DC6E8CE" w14:textId="77777777" w:rsidR="00842EF7" w:rsidRPr="00C04A08" w:rsidRDefault="00842EF7" w:rsidP="00F91227">
            <w:pPr>
              <w:pStyle w:val="TAC"/>
              <w:rPr>
                <w:rFonts w:cs="Arial"/>
              </w:rPr>
            </w:pPr>
            <w:r w:rsidRPr="00C04A08">
              <w:rPr>
                <w:rFonts w:cs="Arial"/>
              </w:rPr>
              <w:t>17 dB</w:t>
            </w:r>
          </w:p>
        </w:tc>
      </w:tr>
      <w:tr w:rsidR="00842EF7" w:rsidRPr="00C04A08" w14:paraId="0DB8FED2" w14:textId="77777777" w:rsidTr="00F91227">
        <w:tc>
          <w:tcPr>
            <w:tcW w:w="2392" w:type="dxa"/>
            <w:vAlign w:val="center"/>
          </w:tcPr>
          <w:p w14:paraId="56B921F4" w14:textId="38F8CF2C" w:rsidR="00842EF7" w:rsidRPr="00C04A08" w:rsidRDefault="00850D6D" w:rsidP="00F91227">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75877AB" w14:textId="77777777" w:rsidR="00842EF7" w:rsidRPr="00C04A08" w:rsidRDefault="00842EF7" w:rsidP="00F91227">
            <w:pPr>
              <w:pStyle w:val="TAC"/>
              <w:rPr>
                <w:rFonts w:cs="Arial"/>
              </w:rPr>
            </w:pPr>
            <w:r w:rsidRPr="00C04A08">
              <w:rPr>
                <w:rFonts w:cs="Arial"/>
              </w:rPr>
              <w:t>16 dB</w:t>
            </w:r>
          </w:p>
        </w:tc>
        <w:tc>
          <w:tcPr>
            <w:tcW w:w="1132" w:type="dxa"/>
            <w:vAlign w:val="center"/>
          </w:tcPr>
          <w:p w14:paraId="37F38F6C" w14:textId="77777777" w:rsidR="00842EF7" w:rsidRPr="00C04A08" w:rsidRDefault="00842EF7" w:rsidP="00F91227">
            <w:pPr>
              <w:pStyle w:val="TAC"/>
              <w:rPr>
                <w:rFonts w:cs="Arial"/>
              </w:rPr>
            </w:pPr>
            <w:r w:rsidRPr="00C04A08">
              <w:rPr>
                <w:rFonts w:cs="Arial"/>
              </w:rPr>
              <w:t>16 dB</w:t>
            </w:r>
          </w:p>
        </w:tc>
        <w:tc>
          <w:tcPr>
            <w:tcW w:w="1338" w:type="dxa"/>
            <w:vAlign w:val="center"/>
          </w:tcPr>
          <w:p w14:paraId="15D1F3D6" w14:textId="77777777" w:rsidR="00842EF7" w:rsidRPr="00C04A08" w:rsidRDefault="00842EF7" w:rsidP="00F91227">
            <w:pPr>
              <w:pStyle w:val="TAC"/>
              <w:rPr>
                <w:rFonts w:cs="Arial"/>
              </w:rPr>
            </w:pPr>
            <w:r w:rsidRPr="00C04A08">
              <w:rPr>
                <w:rFonts w:cs="Arial"/>
              </w:rPr>
              <w:t>16 dB</w:t>
            </w:r>
          </w:p>
        </w:tc>
        <w:tc>
          <w:tcPr>
            <w:tcW w:w="1374" w:type="dxa"/>
            <w:vAlign w:val="center"/>
          </w:tcPr>
          <w:p w14:paraId="328404CD" w14:textId="77777777" w:rsidR="00842EF7" w:rsidRPr="00C04A08" w:rsidRDefault="00842EF7" w:rsidP="00F91227">
            <w:pPr>
              <w:pStyle w:val="TAC"/>
              <w:rPr>
                <w:rFonts w:cs="Arial"/>
              </w:rPr>
            </w:pPr>
            <w:r w:rsidRPr="00C04A08">
              <w:rPr>
                <w:rFonts w:cs="Arial"/>
              </w:rPr>
              <w:t>16 dB</w:t>
            </w:r>
          </w:p>
        </w:tc>
      </w:tr>
      <w:tr w:rsidR="003D79C0" w:rsidRPr="00C04A08" w14:paraId="4B7A969D" w14:textId="77777777" w:rsidTr="00F91227">
        <w:tc>
          <w:tcPr>
            <w:tcW w:w="2392" w:type="dxa"/>
            <w:vAlign w:val="center"/>
          </w:tcPr>
          <w:p w14:paraId="0D1489AC" w14:textId="77777777"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67F2349E" w14:textId="77777777"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51D986E3" w14:textId="77777777"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2118851D" w14:textId="77777777"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44B76A6C" w14:textId="77777777"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4F62F7AD" w14:textId="77777777" w:rsidTr="00F91227">
        <w:tc>
          <w:tcPr>
            <w:tcW w:w="2392" w:type="dxa"/>
            <w:vAlign w:val="center"/>
          </w:tcPr>
          <w:p w14:paraId="38F0D5A9"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0A4178F5" w14:textId="77777777" w:rsidR="00842EF7" w:rsidRPr="00C04A08" w:rsidRDefault="00842EF7" w:rsidP="00F91227">
            <w:pPr>
              <w:pStyle w:val="TAC"/>
              <w:rPr>
                <w:rFonts w:cs="Arial"/>
              </w:rPr>
            </w:pPr>
            <w:r w:rsidRPr="00C04A08">
              <w:rPr>
                <w:rFonts w:cs="Arial"/>
              </w:rPr>
              <w:t>+50</w:t>
            </w:r>
          </w:p>
          <w:p w14:paraId="0CCA0A33" w14:textId="77777777" w:rsidR="00842EF7" w:rsidRPr="00C04A08" w:rsidRDefault="00842EF7" w:rsidP="00F91227">
            <w:pPr>
              <w:pStyle w:val="TAC"/>
              <w:rPr>
                <w:rFonts w:cs="Arial"/>
              </w:rPr>
            </w:pPr>
            <w:r w:rsidRPr="00C04A08">
              <w:rPr>
                <w:rFonts w:cs="Arial"/>
              </w:rPr>
              <w:t>/</w:t>
            </w:r>
          </w:p>
          <w:p w14:paraId="3DF60D09" w14:textId="77777777" w:rsidR="00842EF7" w:rsidRPr="00C04A08" w:rsidRDefault="00842EF7" w:rsidP="00F91227">
            <w:pPr>
              <w:pStyle w:val="TAC"/>
              <w:rPr>
                <w:rFonts w:cs="Arial"/>
              </w:rPr>
            </w:pPr>
            <w:r w:rsidRPr="00C04A08">
              <w:rPr>
                <w:rFonts w:cs="Arial"/>
              </w:rPr>
              <w:t>-50</w:t>
            </w:r>
          </w:p>
        </w:tc>
        <w:tc>
          <w:tcPr>
            <w:tcW w:w="1132" w:type="dxa"/>
            <w:vAlign w:val="center"/>
          </w:tcPr>
          <w:p w14:paraId="235EE930" w14:textId="77777777" w:rsidR="003D79C0" w:rsidRPr="00C04A08" w:rsidRDefault="003D79C0" w:rsidP="003D79C0">
            <w:pPr>
              <w:pStyle w:val="TAC"/>
              <w:rPr>
                <w:rFonts w:cs="Arial"/>
              </w:rPr>
            </w:pPr>
            <w:r w:rsidRPr="00C04A08">
              <w:rPr>
                <w:rFonts w:cs="Arial"/>
              </w:rPr>
              <w:t>+100</w:t>
            </w:r>
          </w:p>
          <w:p w14:paraId="0B24A4E4" w14:textId="77777777" w:rsidR="003D79C0" w:rsidRPr="00C04A08" w:rsidRDefault="003D79C0" w:rsidP="003D79C0">
            <w:pPr>
              <w:pStyle w:val="TAC"/>
              <w:rPr>
                <w:rFonts w:cs="Arial"/>
              </w:rPr>
            </w:pPr>
            <w:r w:rsidRPr="00C04A08">
              <w:rPr>
                <w:rFonts w:cs="Arial"/>
              </w:rPr>
              <w:t>/</w:t>
            </w:r>
          </w:p>
          <w:p w14:paraId="17D67920" w14:textId="77777777" w:rsidR="00842EF7" w:rsidRPr="00C04A08" w:rsidRDefault="003D79C0" w:rsidP="003D79C0">
            <w:pPr>
              <w:pStyle w:val="TAC"/>
              <w:rPr>
                <w:rFonts w:cs="Arial"/>
              </w:rPr>
            </w:pPr>
            <w:r w:rsidRPr="00C04A08">
              <w:rPr>
                <w:rFonts w:cs="Arial"/>
              </w:rPr>
              <w:t>-100</w:t>
            </w:r>
          </w:p>
        </w:tc>
        <w:tc>
          <w:tcPr>
            <w:tcW w:w="1338" w:type="dxa"/>
            <w:vAlign w:val="center"/>
          </w:tcPr>
          <w:p w14:paraId="19F1803E" w14:textId="77777777" w:rsidR="00842EF7" w:rsidRPr="00C04A08" w:rsidRDefault="00842EF7" w:rsidP="00F91227">
            <w:pPr>
              <w:pStyle w:val="TAC"/>
              <w:rPr>
                <w:rFonts w:cs="Arial"/>
              </w:rPr>
            </w:pPr>
            <w:r w:rsidRPr="00C04A08">
              <w:rPr>
                <w:rFonts w:cs="Arial"/>
              </w:rPr>
              <w:t>+200</w:t>
            </w:r>
          </w:p>
          <w:p w14:paraId="60D1862A" w14:textId="77777777" w:rsidR="00842EF7" w:rsidRPr="00C04A08" w:rsidRDefault="00842EF7" w:rsidP="00F91227">
            <w:pPr>
              <w:pStyle w:val="TAC"/>
              <w:rPr>
                <w:rFonts w:cs="Arial"/>
              </w:rPr>
            </w:pPr>
            <w:r w:rsidRPr="00C04A08">
              <w:rPr>
                <w:rFonts w:cs="Arial"/>
              </w:rPr>
              <w:t>/</w:t>
            </w:r>
          </w:p>
          <w:p w14:paraId="6114E993" w14:textId="77777777" w:rsidR="00842EF7" w:rsidRPr="00C04A08" w:rsidRDefault="00842EF7" w:rsidP="00F91227">
            <w:pPr>
              <w:pStyle w:val="TAC"/>
              <w:rPr>
                <w:rFonts w:cs="Arial"/>
              </w:rPr>
            </w:pPr>
            <w:r w:rsidRPr="00C04A08">
              <w:rPr>
                <w:rFonts w:cs="Arial"/>
              </w:rPr>
              <w:t>-200</w:t>
            </w:r>
          </w:p>
        </w:tc>
        <w:tc>
          <w:tcPr>
            <w:tcW w:w="1374" w:type="dxa"/>
            <w:vAlign w:val="center"/>
          </w:tcPr>
          <w:p w14:paraId="7A5190F4" w14:textId="77777777" w:rsidR="00842EF7" w:rsidRPr="00C04A08" w:rsidRDefault="00842EF7" w:rsidP="00F91227">
            <w:pPr>
              <w:pStyle w:val="TAC"/>
              <w:rPr>
                <w:rFonts w:cs="Arial"/>
              </w:rPr>
            </w:pPr>
            <w:r w:rsidRPr="00C04A08">
              <w:rPr>
                <w:rFonts w:cs="Arial"/>
              </w:rPr>
              <w:t>+400</w:t>
            </w:r>
          </w:p>
          <w:p w14:paraId="2632D7B4" w14:textId="77777777" w:rsidR="00842EF7" w:rsidRPr="00C04A08" w:rsidRDefault="00842EF7" w:rsidP="00F91227">
            <w:pPr>
              <w:pStyle w:val="TAC"/>
              <w:rPr>
                <w:rFonts w:cs="Arial"/>
              </w:rPr>
            </w:pPr>
            <w:r w:rsidRPr="00C04A08">
              <w:rPr>
                <w:rFonts w:cs="Arial"/>
              </w:rPr>
              <w:t>/</w:t>
            </w:r>
          </w:p>
          <w:p w14:paraId="0789DFFF" w14:textId="77777777" w:rsidR="00842EF7" w:rsidRPr="00C04A08" w:rsidRDefault="00842EF7" w:rsidP="00F91227">
            <w:pPr>
              <w:pStyle w:val="TAC"/>
              <w:rPr>
                <w:rFonts w:cs="Arial"/>
              </w:rPr>
            </w:pPr>
            <w:r w:rsidRPr="00C04A08">
              <w:rPr>
                <w:rFonts w:cs="Arial"/>
              </w:rPr>
              <w:t>-400</w:t>
            </w:r>
          </w:p>
        </w:tc>
      </w:tr>
    </w:tbl>
    <w:p w14:paraId="22C490F9" w14:textId="77777777" w:rsidR="00842EF7" w:rsidRPr="00C04A08" w:rsidRDefault="00842EF7" w:rsidP="00842EF7"/>
    <w:p w14:paraId="69FA743A" w14:textId="77777777" w:rsidR="00842EF7" w:rsidRPr="00C04A08" w:rsidRDefault="00842EF7" w:rsidP="00842EF7">
      <w:pPr>
        <w:pStyle w:val="Heading3"/>
      </w:pPr>
      <w:bookmarkStart w:id="3804" w:name="_Toc21340906"/>
      <w:bookmarkStart w:id="3805" w:name="_Toc29805353"/>
      <w:bookmarkStart w:id="3806" w:name="_Toc36456562"/>
      <w:bookmarkStart w:id="3807" w:name="_Toc36469660"/>
      <w:bookmarkStart w:id="3808" w:name="_Toc37254069"/>
      <w:bookmarkStart w:id="3809" w:name="_Toc37322926"/>
      <w:bookmarkStart w:id="3810" w:name="_Toc37324332"/>
      <w:bookmarkStart w:id="3811" w:name="_Toc45889855"/>
      <w:bookmarkStart w:id="3812" w:name="_Toc52196516"/>
      <w:bookmarkStart w:id="3813" w:name="_Toc52197496"/>
      <w:bookmarkStart w:id="3814" w:name="_Toc53173219"/>
      <w:bookmarkStart w:id="3815" w:name="_Toc53173588"/>
      <w:bookmarkStart w:id="3816" w:name="_Toc61119588"/>
      <w:bookmarkStart w:id="3817" w:name="_Toc61119970"/>
      <w:bookmarkStart w:id="3818" w:name="_Toc67926032"/>
      <w:bookmarkStart w:id="3819" w:name="_Toc75273670"/>
      <w:bookmarkStart w:id="3820" w:name="_Toc76510570"/>
      <w:bookmarkStart w:id="3821" w:name="_Toc83129727"/>
      <w:r w:rsidRPr="00C04A08">
        <w:t>6.5.3</w:t>
      </w:r>
      <w:r w:rsidRPr="00C04A08">
        <w:tab/>
        <w:t>Spurious emissions</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1022AFC7" w14:textId="77777777" w:rsidTr="00BD20C8">
        <w:trPr>
          <w:trHeight w:val="187"/>
          <w:jc w:val="center"/>
        </w:trPr>
        <w:tc>
          <w:tcPr>
            <w:tcW w:w="2003" w:type="dxa"/>
          </w:tcPr>
          <w:p w14:paraId="3091ED28" w14:textId="77777777" w:rsidR="00842EF7" w:rsidRPr="00C04A08" w:rsidRDefault="00842EF7" w:rsidP="00BD20C8">
            <w:pPr>
              <w:pStyle w:val="TAH"/>
              <w:rPr>
                <w:rFonts w:cs="Arial"/>
              </w:rPr>
            </w:pPr>
            <w:r w:rsidRPr="00C04A08">
              <w:rPr>
                <w:rFonts w:cs="Arial"/>
              </w:rPr>
              <w:t>Channel bandwidth</w:t>
            </w:r>
          </w:p>
        </w:tc>
        <w:tc>
          <w:tcPr>
            <w:tcW w:w="1159" w:type="dxa"/>
          </w:tcPr>
          <w:p w14:paraId="6943F2DE" w14:textId="77777777" w:rsidR="00842EF7" w:rsidRPr="00C04A08" w:rsidRDefault="00842EF7" w:rsidP="00BD20C8">
            <w:pPr>
              <w:pStyle w:val="TAH"/>
              <w:rPr>
                <w:rFonts w:cs="Arial"/>
              </w:rPr>
            </w:pPr>
            <w:r w:rsidRPr="00C04A08">
              <w:rPr>
                <w:rFonts w:cs="Arial"/>
              </w:rPr>
              <w:t>50</w:t>
            </w:r>
          </w:p>
          <w:p w14:paraId="6EC91898" w14:textId="77777777" w:rsidR="00842EF7" w:rsidRPr="00C04A08" w:rsidRDefault="00842EF7" w:rsidP="00BD20C8">
            <w:pPr>
              <w:pStyle w:val="TAH"/>
              <w:rPr>
                <w:rFonts w:cs="Arial"/>
              </w:rPr>
            </w:pPr>
            <w:r w:rsidRPr="00C04A08">
              <w:rPr>
                <w:rFonts w:cs="Arial"/>
              </w:rPr>
              <w:t>MHz</w:t>
            </w:r>
          </w:p>
        </w:tc>
        <w:tc>
          <w:tcPr>
            <w:tcW w:w="1159" w:type="dxa"/>
          </w:tcPr>
          <w:p w14:paraId="33C17947" w14:textId="77777777" w:rsidR="00842EF7" w:rsidRPr="00C04A08" w:rsidRDefault="00842EF7" w:rsidP="00BD20C8">
            <w:pPr>
              <w:pStyle w:val="TAH"/>
              <w:rPr>
                <w:rFonts w:cs="Arial"/>
              </w:rPr>
            </w:pPr>
            <w:r w:rsidRPr="00C04A08">
              <w:rPr>
                <w:rFonts w:cs="Arial"/>
              </w:rPr>
              <w:t>100</w:t>
            </w:r>
          </w:p>
          <w:p w14:paraId="20566E97" w14:textId="77777777" w:rsidR="00842EF7" w:rsidRPr="00C04A08" w:rsidRDefault="00842EF7" w:rsidP="00BD20C8">
            <w:pPr>
              <w:pStyle w:val="TAH"/>
              <w:rPr>
                <w:rFonts w:cs="Arial"/>
              </w:rPr>
            </w:pPr>
            <w:r w:rsidRPr="00C04A08">
              <w:rPr>
                <w:rFonts w:cs="Arial"/>
              </w:rPr>
              <w:t>MHz</w:t>
            </w:r>
          </w:p>
        </w:tc>
        <w:tc>
          <w:tcPr>
            <w:tcW w:w="1159" w:type="dxa"/>
          </w:tcPr>
          <w:p w14:paraId="2EDD4982" w14:textId="77777777" w:rsidR="00842EF7" w:rsidRPr="00C04A08" w:rsidRDefault="00842EF7" w:rsidP="00BD20C8">
            <w:pPr>
              <w:pStyle w:val="TAH"/>
              <w:rPr>
                <w:rFonts w:cs="Arial"/>
              </w:rPr>
            </w:pPr>
            <w:r w:rsidRPr="00C04A08">
              <w:rPr>
                <w:rFonts w:cs="Arial"/>
              </w:rPr>
              <w:t>200</w:t>
            </w:r>
          </w:p>
          <w:p w14:paraId="7A59D1F8" w14:textId="77777777" w:rsidR="00842EF7" w:rsidRPr="00C04A08" w:rsidRDefault="00842EF7" w:rsidP="00BD20C8">
            <w:pPr>
              <w:pStyle w:val="TAH"/>
              <w:rPr>
                <w:rFonts w:cs="Arial"/>
              </w:rPr>
            </w:pPr>
            <w:r w:rsidRPr="00C04A08">
              <w:rPr>
                <w:rFonts w:cs="Arial"/>
              </w:rPr>
              <w:t>MHz</w:t>
            </w:r>
          </w:p>
        </w:tc>
        <w:tc>
          <w:tcPr>
            <w:tcW w:w="1160" w:type="dxa"/>
          </w:tcPr>
          <w:p w14:paraId="62D91DD0" w14:textId="77777777" w:rsidR="00842EF7" w:rsidRPr="00C04A08" w:rsidRDefault="00842EF7" w:rsidP="00BD20C8">
            <w:pPr>
              <w:pStyle w:val="TAH"/>
              <w:rPr>
                <w:rFonts w:cs="Arial"/>
              </w:rPr>
            </w:pPr>
            <w:r w:rsidRPr="00C04A08">
              <w:rPr>
                <w:rFonts w:cs="Arial"/>
              </w:rPr>
              <w:t>400</w:t>
            </w:r>
          </w:p>
          <w:p w14:paraId="3E59A52E" w14:textId="77777777" w:rsidR="00842EF7" w:rsidRPr="00C04A08" w:rsidRDefault="00842EF7" w:rsidP="00BD20C8">
            <w:pPr>
              <w:pStyle w:val="TAH"/>
              <w:rPr>
                <w:rFonts w:cs="Arial"/>
              </w:rPr>
            </w:pPr>
            <w:r w:rsidRPr="00C04A08">
              <w:rPr>
                <w:rFonts w:cs="Arial"/>
              </w:rPr>
              <w:t>MHz</w:t>
            </w:r>
          </w:p>
        </w:tc>
      </w:tr>
      <w:tr w:rsidR="00842EF7" w:rsidRPr="00C04A08" w14:paraId="6F57FD7A" w14:textId="77777777" w:rsidTr="00BD20C8">
        <w:trPr>
          <w:trHeight w:val="187"/>
          <w:jc w:val="center"/>
        </w:trPr>
        <w:tc>
          <w:tcPr>
            <w:tcW w:w="2003" w:type="dxa"/>
          </w:tcPr>
          <w:p w14:paraId="1DBE2582"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22B1B941" w14:textId="77777777" w:rsidR="00842EF7" w:rsidRPr="00C04A08" w:rsidRDefault="00842EF7" w:rsidP="00BD20C8">
            <w:pPr>
              <w:pStyle w:val="TAC"/>
              <w:rPr>
                <w:rFonts w:cs="Arial"/>
              </w:rPr>
            </w:pPr>
            <w:r w:rsidRPr="00C04A08">
              <w:rPr>
                <w:rFonts w:cs="Arial"/>
              </w:rPr>
              <w:t>100</w:t>
            </w:r>
          </w:p>
        </w:tc>
        <w:tc>
          <w:tcPr>
            <w:tcW w:w="1159" w:type="dxa"/>
          </w:tcPr>
          <w:p w14:paraId="171CC1F7" w14:textId="77777777" w:rsidR="00842EF7" w:rsidRPr="00C04A08" w:rsidRDefault="00842EF7" w:rsidP="00BD20C8">
            <w:pPr>
              <w:pStyle w:val="TAC"/>
              <w:rPr>
                <w:rFonts w:cs="Arial"/>
              </w:rPr>
            </w:pPr>
            <w:r w:rsidRPr="00C04A08">
              <w:rPr>
                <w:rFonts w:cs="Arial"/>
              </w:rPr>
              <w:t>200</w:t>
            </w:r>
          </w:p>
        </w:tc>
        <w:tc>
          <w:tcPr>
            <w:tcW w:w="1159" w:type="dxa"/>
          </w:tcPr>
          <w:p w14:paraId="4549E1EB" w14:textId="77777777" w:rsidR="00842EF7" w:rsidRPr="00C04A08" w:rsidRDefault="00842EF7" w:rsidP="00BD20C8">
            <w:pPr>
              <w:pStyle w:val="TAC"/>
              <w:rPr>
                <w:rFonts w:cs="Arial"/>
              </w:rPr>
            </w:pPr>
            <w:r w:rsidRPr="00C04A08">
              <w:rPr>
                <w:rFonts w:cs="Arial"/>
              </w:rPr>
              <w:t>400</w:t>
            </w:r>
          </w:p>
        </w:tc>
        <w:tc>
          <w:tcPr>
            <w:tcW w:w="1160" w:type="dxa"/>
          </w:tcPr>
          <w:p w14:paraId="3E6CCF42" w14:textId="77777777" w:rsidR="00842EF7" w:rsidRPr="00C04A08" w:rsidRDefault="00842EF7" w:rsidP="00BD20C8">
            <w:pPr>
              <w:pStyle w:val="TAC"/>
              <w:rPr>
                <w:rFonts w:cs="Arial"/>
              </w:rPr>
            </w:pPr>
            <w:r w:rsidRPr="00C04A08">
              <w:rPr>
                <w:rFonts w:cs="Arial"/>
              </w:rPr>
              <w:t>800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3822" w:name="_Toc21340907"/>
      <w:bookmarkStart w:id="3823" w:name="_Toc29805354"/>
      <w:bookmarkStart w:id="3824" w:name="_Toc36456563"/>
      <w:bookmarkStart w:id="3825" w:name="_Toc36469661"/>
      <w:bookmarkStart w:id="3826" w:name="_Toc37254070"/>
      <w:bookmarkStart w:id="3827" w:name="_Toc37322927"/>
      <w:bookmarkStart w:id="3828" w:name="_Toc37324333"/>
      <w:bookmarkStart w:id="3829" w:name="_Toc45889856"/>
      <w:bookmarkStart w:id="3830" w:name="_Toc52196517"/>
      <w:bookmarkStart w:id="3831" w:name="_Toc52197497"/>
      <w:bookmarkStart w:id="3832" w:name="_Toc53173220"/>
      <w:bookmarkStart w:id="3833" w:name="_Toc53173589"/>
      <w:bookmarkStart w:id="3834" w:name="_Toc61119589"/>
      <w:bookmarkStart w:id="3835" w:name="_Toc61119971"/>
      <w:bookmarkStart w:id="3836" w:name="_Toc67926033"/>
      <w:bookmarkStart w:id="3837" w:name="_Toc75273671"/>
      <w:bookmarkStart w:id="3838" w:name="_Toc76510571"/>
      <w:bookmarkStart w:id="3839" w:name="_Toc83129728"/>
      <w:r w:rsidRPr="00C04A08">
        <w:t>6.5.3.1</w:t>
      </w:r>
      <w:r w:rsidRPr="00C04A08">
        <w:tab/>
        <w:t>Spurious emission band UE co-existence</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69D52D7E"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39AF8758"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1DE80A05" w14:textId="77777777" w:rsidR="00BD20C8" w:rsidRPr="00C04A08" w:rsidRDefault="00BD20C8" w:rsidP="00BD20C8">
            <w:pPr>
              <w:pStyle w:val="TAH"/>
              <w:rPr>
                <w:rFonts w:cs="Arial"/>
              </w:rPr>
            </w:pPr>
            <w:r w:rsidRPr="00C04A08">
              <w:rPr>
                <w:rFonts w:cs="Arial"/>
              </w:rPr>
              <w:t>Spurious emission</w:t>
            </w:r>
          </w:p>
        </w:tc>
      </w:tr>
      <w:tr w:rsidR="00BD20C8" w:rsidRPr="00C04A08" w14:paraId="27471F98"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323F2626"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3BA73E72"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1A136F90"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76AB9A1C"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30442A38"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42147E89"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3CACA59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6E93CB2E"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E6900F"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15C1A"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EA7245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D290D39"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ECF66F"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FB6D90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4B130DF" w14:textId="77777777" w:rsidR="00BD20C8" w:rsidRPr="00C04A08" w:rsidRDefault="00BD20C8" w:rsidP="00BD20C8">
            <w:pPr>
              <w:pStyle w:val="TAC"/>
            </w:pPr>
          </w:p>
        </w:tc>
      </w:tr>
      <w:tr w:rsidR="00BD20C8" w:rsidRPr="00C04A08" w14:paraId="27D18C08" w14:textId="77777777" w:rsidTr="00BD20C8">
        <w:trPr>
          <w:trHeight w:val="108"/>
          <w:jc w:val="center"/>
        </w:trPr>
        <w:tc>
          <w:tcPr>
            <w:tcW w:w="478" w:type="pct"/>
            <w:tcBorders>
              <w:top w:val="nil"/>
              <w:bottom w:val="nil"/>
              <w:right w:val="single" w:sz="4" w:space="0" w:color="auto"/>
            </w:tcBorders>
            <w:shd w:val="clear" w:color="auto" w:fill="auto"/>
          </w:tcPr>
          <w:p w14:paraId="46587B4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B7D1C58"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9B52A7F"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2C0B66"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2BE29E9"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45AB208"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66C7D0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B0632A4" w14:textId="77777777" w:rsidR="00BD20C8" w:rsidRPr="00C04A08" w:rsidRDefault="00BD20C8" w:rsidP="00BD20C8">
            <w:pPr>
              <w:pStyle w:val="TAC"/>
            </w:pPr>
          </w:p>
        </w:tc>
      </w:tr>
      <w:tr w:rsidR="00BD20C8" w:rsidRPr="00C04A08" w14:paraId="2BB463A9"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CF5C934"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C348F81"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7229DF"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1BD19F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E99FD4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96AA38"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130CF1E0"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72A7D572"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787EC15C"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42601DF1"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C696E54"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3BA8D2A"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C67FD0"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8223CA3"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47CE62B"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96FF39"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9CA1470" w14:textId="77777777" w:rsidR="006A6780" w:rsidRPr="00C04A08" w:rsidRDefault="006A6780" w:rsidP="00BD20C8">
            <w:pPr>
              <w:pStyle w:val="TAC"/>
            </w:pPr>
          </w:p>
        </w:tc>
      </w:tr>
      <w:tr w:rsidR="00BD20C8" w:rsidRPr="00C04A08" w14:paraId="554AFA60"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1CCDADD"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AF50E41"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08F68"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FFA60AC"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35B82CC"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B59D8E"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6A6A3B6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876EC11" w14:textId="77777777" w:rsidR="00BD20C8" w:rsidRPr="00C04A08" w:rsidRDefault="00BD20C8" w:rsidP="00BD20C8">
            <w:pPr>
              <w:pStyle w:val="TAC"/>
            </w:pPr>
          </w:p>
        </w:tc>
      </w:tr>
      <w:tr w:rsidR="00BD20C8" w:rsidRPr="00C04A08" w14:paraId="37471957" w14:textId="77777777" w:rsidTr="00BD20C8">
        <w:trPr>
          <w:trHeight w:val="108"/>
          <w:jc w:val="center"/>
        </w:trPr>
        <w:tc>
          <w:tcPr>
            <w:tcW w:w="478" w:type="pct"/>
            <w:tcBorders>
              <w:top w:val="nil"/>
              <w:bottom w:val="nil"/>
              <w:right w:val="single" w:sz="4" w:space="0" w:color="auto"/>
            </w:tcBorders>
            <w:shd w:val="clear" w:color="auto" w:fill="auto"/>
          </w:tcPr>
          <w:p w14:paraId="3874298A"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B6A65D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BD24A6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7DA5C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84D2134"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FF89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337BF4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CB217C7" w14:textId="77777777" w:rsidR="00BD20C8" w:rsidRPr="00C04A08" w:rsidRDefault="00BD20C8" w:rsidP="00BD20C8">
            <w:pPr>
              <w:pStyle w:val="TAC"/>
            </w:pPr>
          </w:p>
        </w:tc>
      </w:tr>
      <w:tr w:rsidR="00850D6D" w:rsidRPr="00C04A08" w14:paraId="088A4301" w14:textId="77777777" w:rsidTr="00A3696F">
        <w:trPr>
          <w:trHeight w:val="108"/>
          <w:jc w:val="center"/>
        </w:trPr>
        <w:tc>
          <w:tcPr>
            <w:tcW w:w="478" w:type="pct"/>
            <w:tcBorders>
              <w:top w:val="nil"/>
              <w:bottom w:val="nil"/>
              <w:right w:val="single" w:sz="4" w:space="0" w:color="auto"/>
            </w:tcBorders>
            <w:shd w:val="clear" w:color="auto" w:fill="auto"/>
          </w:tcPr>
          <w:p w14:paraId="00C73545"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5534CD0" w14:textId="1873295E" w:rsidR="00850D6D" w:rsidRPr="00C04A08" w:rsidRDefault="00850D6D" w:rsidP="00850D6D">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17B6C2F9" w14:textId="1506A902"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9628FC4" w14:textId="3B8E6B7F"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322CB8" w14:textId="61BEC2B3"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0EA5281" w14:textId="6E402584" w:rsidR="00850D6D" w:rsidRPr="00C04A08" w:rsidRDefault="00850D6D" w:rsidP="00850D6D">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186BF987" w14:textId="2DEC26A6"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tcBorders>
          </w:tcPr>
          <w:p w14:paraId="015081A5" w14:textId="77777777" w:rsidR="00850D6D" w:rsidRPr="00C04A08" w:rsidRDefault="00850D6D" w:rsidP="00850D6D">
            <w:pPr>
              <w:pStyle w:val="TAC"/>
            </w:pPr>
          </w:p>
        </w:tc>
      </w:tr>
      <w:tr w:rsidR="00BD20C8" w:rsidRPr="00C04A08" w14:paraId="1026460E" w14:textId="77777777" w:rsidTr="00BD20C8">
        <w:trPr>
          <w:trHeight w:val="108"/>
          <w:jc w:val="center"/>
        </w:trPr>
        <w:tc>
          <w:tcPr>
            <w:tcW w:w="478" w:type="pct"/>
            <w:tcBorders>
              <w:top w:val="nil"/>
              <w:bottom w:val="nil"/>
              <w:right w:val="single" w:sz="4" w:space="0" w:color="auto"/>
            </w:tcBorders>
            <w:shd w:val="clear" w:color="auto" w:fill="auto"/>
          </w:tcPr>
          <w:p w14:paraId="3DA3F59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11C40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299108A"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51C3E1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78809BF"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8EAD71A"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144ADDCF"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172C0E1E" w14:textId="77777777" w:rsidR="00BD20C8" w:rsidRPr="00C04A08" w:rsidRDefault="00BD20C8" w:rsidP="00BD20C8">
            <w:pPr>
              <w:pStyle w:val="TAC"/>
            </w:pPr>
          </w:p>
        </w:tc>
      </w:tr>
      <w:tr w:rsidR="00BD20C8" w:rsidRPr="00C04A08" w14:paraId="384AE8D0"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75A408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C6B6DA3"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059EF30"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539F0A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D15BC8"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CBAD4D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83CCA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94F7511" w14:textId="77777777" w:rsidR="00BD20C8" w:rsidRPr="00C04A08" w:rsidRDefault="00BD20C8" w:rsidP="00BD20C8">
            <w:pPr>
              <w:pStyle w:val="TAC"/>
            </w:pPr>
          </w:p>
        </w:tc>
      </w:tr>
      <w:tr w:rsidR="00BD20C8" w:rsidRPr="00C04A08" w14:paraId="14A2AD0B"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CD25306"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BC7D065"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B92638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01B5D2"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EA90976"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5DCDB58"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4D792E3"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D2AF917" w14:textId="77777777" w:rsidR="00BD20C8" w:rsidRPr="00C04A08" w:rsidRDefault="00BD20C8" w:rsidP="00BD20C8">
            <w:pPr>
              <w:pStyle w:val="TAC"/>
            </w:pPr>
          </w:p>
        </w:tc>
      </w:tr>
      <w:tr w:rsidR="00BD20C8" w:rsidRPr="00C04A08" w14:paraId="3D916A3A" w14:textId="77777777" w:rsidTr="00BD20C8">
        <w:trPr>
          <w:trHeight w:val="108"/>
          <w:jc w:val="center"/>
        </w:trPr>
        <w:tc>
          <w:tcPr>
            <w:tcW w:w="478" w:type="pct"/>
            <w:tcBorders>
              <w:top w:val="nil"/>
              <w:bottom w:val="nil"/>
              <w:right w:val="single" w:sz="4" w:space="0" w:color="auto"/>
            </w:tcBorders>
            <w:shd w:val="clear" w:color="auto" w:fill="auto"/>
          </w:tcPr>
          <w:p w14:paraId="3FD52FA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090E28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14FCB09"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2CD85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C741A5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2312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576BC8F"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72C67A8" w14:textId="77777777" w:rsidR="00BD20C8" w:rsidRPr="00C04A08" w:rsidRDefault="00BD20C8" w:rsidP="00BD20C8">
            <w:pPr>
              <w:pStyle w:val="TAC"/>
            </w:pPr>
          </w:p>
        </w:tc>
      </w:tr>
      <w:tr w:rsidR="00850D6D" w:rsidRPr="00C04A08" w14:paraId="0523D176" w14:textId="77777777" w:rsidTr="00A3696F">
        <w:trPr>
          <w:trHeight w:val="108"/>
          <w:jc w:val="center"/>
        </w:trPr>
        <w:tc>
          <w:tcPr>
            <w:tcW w:w="478" w:type="pct"/>
            <w:tcBorders>
              <w:top w:val="nil"/>
              <w:bottom w:val="single" w:sz="4" w:space="0" w:color="auto"/>
              <w:right w:val="single" w:sz="4" w:space="0" w:color="auto"/>
            </w:tcBorders>
            <w:shd w:val="clear" w:color="auto" w:fill="auto"/>
          </w:tcPr>
          <w:p w14:paraId="4F153243"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B361777" w14:textId="2CDB08E7" w:rsidR="00850D6D" w:rsidRPr="00C04A08" w:rsidRDefault="00850D6D" w:rsidP="00850D6D">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52F3C58" w14:textId="69F15C75"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02AEF95" w14:textId="6B74ECD6"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6A360B61" w14:textId="7FAEC300"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65F89CA" w14:textId="6E7BE18A" w:rsidR="00850D6D" w:rsidRPr="00C04A08" w:rsidRDefault="00850D6D" w:rsidP="00850D6D">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0A35E666" w14:textId="218865CB"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tcBorders>
          </w:tcPr>
          <w:p w14:paraId="50D48CA1" w14:textId="77777777" w:rsidR="00850D6D" w:rsidRPr="00C04A08" w:rsidRDefault="00850D6D" w:rsidP="00850D6D">
            <w:pPr>
              <w:pStyle w:val="TAC"/>
            </w:pPr>
          </w:p>
        </w:tc>
      </w:tr>
      <w:tr w:rsidR="00BD20C8" w:rsidRPr="00C04A08" w14:paraId="53CD63E2"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EA516E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E6B671D"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95FB846"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2D2F44"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87B3BB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AF9B0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DDC0FF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E5CA908" w14:textId="77777777" w:rsidR="00BD20C8" w:rsidRPr="00C04A08" w:rsidRDefault="00BD20C8" w:rsidP="00BD20C8">
            <w:pPr>
              <w:pStyle w:val="TAC"/>
            </w:pPr>
          </w:p>
        </w:tc>
      </w:tr>
      <w:tr w:rsidR="00BD20C8" w:rsidRPr="00C04A08" w14:paraId="649682FC"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097DB5FD"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BB591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54B6D2"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8F6615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F022D23"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18A7753"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8107C4C"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B7D64F3" w14:textId="77777777" w:rsidR="00BD20C8" w:rsidRPr="00C04A08" w:rsidRDefault="00BD20C8" w:rsidP="00BD20C8">
            <w:pPr>
              <w:pStyle w:val="TAC"/>
            </w:pPr>
          </w:p>
        </w:tc>
      </w:tr>
      <w:tr w:rsidR="00BD20C8" w:rsidRPr="00C04A08" w14:paraId="02043D9F"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7D2BED0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317D44"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A9F4B15"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C10330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481870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826E7E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9B24CB"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5DF491A" w14:textId="77777777" w:rsidR="00BD20C8" w:rsidRPr="00C04A08" w:rsidRDefault="00BD20C8" w:rsidP="00BD20C8">
            <w:pPr>
              <w:pStyle w:val="TAC"/>
            </w:pPr>
          </w:p>
        </w:tc>
      </w:tr>
      <w:tr w:rsidR="00850D6D" w:rsidRPr="00C04A08" w14:paraId="33605445" w14:textId="77777777" w:rsidTr="00A3696F">
        <w:trPr>
          <w:trHeight w:val="108"/>
          <w:jc w:val="center"/>
        </w:trPr>
        <w:tc>
          <w:tcPr>
            <w:tcW w:w="478" w:type="pct"/>
            <w:tcBorders>
              <w:top w:val="single" w:sz="4" w:space="0" w:color="auto"/>
              <w:left w:val="single" w:sz="4" w:space="0" w:color="auto"/>
              <w:bottom w:val="nil"/>
              <w:right w:val="single" w:sz="4" w:space="0" w:color="auto"/>
            </w:tcBorders>
          </w:tcPr>
          <w:p w14:paraId="73F376F9" w14:textId="0B434BF6" w:rsidR="00850D6D" w:rsidRPr="00C04A08" w:rsidRDefault="00850D6D" w:rsidP="00850D6D">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5E282631" w14:textId="2FC5C9ED" w:rsidR="00850D6D" w:rsidRPr="00C04A08" w:rsidRDefault="00850D6D" w:rsidP="00850D6D">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454E09D4" w14:textId="51E04D5B"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DDBF6A9" w14:textId="2504881B"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5A9299C5" w14:textId="39E64ACD"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521F561" w14:textId="52D06FE4" w:rsidR="00850D6D" w:rsidRPr="00C04A08" w:rsidRDefault="00850D6D" w:rsidP="00850D6D">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2CF69C6" w14:textId="21615A5E"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A199B1C" w14:textId="77777777" w:rsidR="00850D6D" w:rsidRPr="00C04A08" w:rsidRDefault="00850D6D" w:rsidP="00850D6D">
            <w:pPr>
              <w:pStyle w:val="TAC"/>
            </w:pPr>
          </w:p>
        </w:tc>
      </w:tr>
      <w:tr w:rsidR="00850D6D" w:rsidRPr="00C04A08" w14:paraId="71C5D841" w14:textId="77777777" w:rsidTr="00A3696F">
        <w:trPr>
          <w:trHeight w:val="108"/>
          <w:jc w:val="center"/>
        </w:trPr>
        <w:tc>
          <w:tcPr>
            <w:tcW w:w="478" w:type="pct"/>
            <w:tcBorders>
              <w:top w:val="nil"/>
              <w:left w:val="single" w:sz="4" w:space="0" w:color="auto"/>
              <w:bottom w:val="nil"/>
              <w:right w:val="single" w:sz="4" w:space="0" w:color="auto"/>
            </w:tcBorders>
          </w:tcPr>
          <w:p w14:paraId="1AB939D2"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4EEBEF9A" w14:textId="2ED48823" w:rsidR="00850D6D" w:rsidRPr="00C04A08" w:rsidRDefault="00850D6D" w:rsidP="00850D6D">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4C53B745" w14:textId="2A778533"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42AAA11E" w14:textId="463DD13D"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6F3C794" w14:textId="4C90F796"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13C3DC6" w14:textId="70771AF1" w:rsidR="00850D6D" w:rsidRPr="00C04A08" w:rsidRDefault="00850D6D" w:rsidP="00850D6D">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F1AB9EF" w14:textId="24518D82"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F5BD9F8" w14:textId="77777777" w:rsidR="00850D6D" w:rsidRPr="00C04A08" w:rsidRDefault="00850D6D" w:rsidP="00850D6D">
            <w:pPr>
              <w:pStyle w:val="TAC"/>
            </w:pPr>
          </w:p>
        </w:tc>
      </w:tr>
      <w:tr w:rsidR="00850D6D" w:rsidRPr="00C04A08" w14:paraId="43DC1ACD" w14:textId="77777777" w:rsidTr="00A3696F">
        <w:trPr>
          <w:trHeight w:val="108"/>
          <w:jc w:val="center"/>
        </w:trPr>
        <w:tc>
          <w:tcPr>
            <w:tcW w:w="478" w:type="pct"/>
            <w:tcBorders>
              <w:top w:val="nil"/>
              <w:left w:val="single" w:sz="4" w:space="0" w:color="auto"/>
              <w:bottom w:val="single" w:sz="4" w:space="0" w:color="auto"/>
              <w:right w:val="single" w:sz="4" w:space="0" w:color="auto"/>
            </w:tcBorders>
          </w:tcPr>
          <w:p w14:paraId="297E8F95"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757029E" w14:textId="67AE74BD" w:rsidR="00850D6D" w:rsidRPr="00C04A08" w:rsidRDefault="00850D6D" w:rsidP="00850D6D">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600C7024" w14:textId="2AC15F90" w:rsidR="00850D6D" w:rsidRPr="00C04A08" w:rsidRDefault="00850D6D" w:rsidP="00850D6D">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583701F3" w14:textId="577BD62D"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51529E32" w14:textId="44D46566" w:rsidR="00850D6D" w:rsidRPr="00C04A08" w:rsidRDefault="00850D6D" w:rsidP="00850D6D">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698BB29D" w14:textId="2342C6DC" w:rsidR="00850D6D" w:rsidRPr="00C04A08" w:rsidRDefault="00850D6D" w:rsidP="00850D6D">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2F5011B2" w14:textId="53D3A05D"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DC39948" w14:textId="77777777" w:rsidR="00850D6D" w:rsidRPr="00C04A08" w:rsidRDefault="00850D6D" w:rsidP="00850D6D">
            <w:pPr>
              <w:pStyle w:val="TAC"/>
            </w:pPr>
          </w:p>
        </w:tc>
      </w:tr>
      <w:tr w:rsidR="006A6780" w:rsidRPr="00C04A08" w14:paraId="3873E5A0" w14:textId="77777777" w:rsidTr="00DB6E16">
        <w:trPr>
          <w:trHeight w:val="457"/>
          <w:jc w:val="center"/>
        </w:trPr>
        <w:tc>
          <w:tcPr>
            <w:tcW w:w="5000" w:type="pct"/>
            <w:gridSpan w:val="8"/>
            <w:tcBorders>
              <w:top w:val="single" w:sz="4" w:space="0" w:color="auto"/>
            </w:tcBorders>
            <w:shd w:val="clear" w:color="auto" w:fill="auto"/>
            <w:vAlign w:val="bottom"/>
          </w:tcPr>
          <w:p w14:paraId="77BCA1B3"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A943EED" w14:textId="77777777" w:rsidR="006A6780" w:rsidRPr="00C04A08" w:rsidRDefault="006A6780" w:rsidP="00DB6E16">
            <w:pPr>
              <w:pStyle w:val="TAN"/>
            </w:pPr>
            <w:r w:rsidRPr="00C04A08">
              <w:t>NOTE 2:</w:t>
            </w:r>
            <w:r w:rsidRPr="00C04A08">
              <w:tab/>
              <w:t>Void</w:t>
            </w:r>
          </w:p>
          <w:p w14:paraId="443ECE0F"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3840" w:name="_Toc21340908"/>
      <w:bookmarkStart w:id="3841" w:name="_Toc29805355"/>
      <w:bookmarkStart w:id="3842" w:name="_Toc36456564"/>
      <w:bookmarkStart w:id="3843" w:name="_Toc36469662"/>
      <w:bookmarkStart w:id="3844" w:name="_Toc37254071"/>
      <w:bookmarkStart w:id="3845" w:name="_Toc37322928"/>
      <w:bookmarkStart w:id="3846" w:name="_Toc37324334"/>
      <w:bookmarkStart w:id="3847" w:name="_Toc45889857"/>
      <w:bookmarkStart w:id="3848" w:name="_Toc52196518"/>
      <w:bookmarkStart w:id="3849" w:name="_Toc52197498"/>
      <w:bookmarkStart w:id="3850" w:name="_Toc53173221"/>
      <w:bookmarkStart w:id="3851" w:name="_Toc53173590"/>
      <w:bookmarkStart w:id="3852" w:name="_Toc61119590"/>
      <w:bookmarkStart w:id="3853" w:name="_Toc61119972"/>
      <w:bookmarkStart w:id="3854" w:name="_Toc67926034"/>
      <w:bookmarkStart w:id="3855" w:name="_Toc75273672"/>
      <w:bookmarkStart w:id="3856" w:name="_Toc76510572"/>
      <w:bookmarkStart w:id="3857" w:name="_Toc83129729"/>
      <w:r w:rsidRPr="00C04A08">
        <w:t>6.5.3.2</w:t>
      </w:r>
      <w:r w:rsidRPr="00C04A08">
        <w:tab/>
      </w:r>
      <w:r w:rsidRPr="00C04A08">
        <w:rPr>
          <w:rFonts w:cs="Arial"/>
          <w:szCs w:val="24"/>
          <w:lang w:val="en-US" w:eastAsia="it-IT"/>
        </w:rPr>
        <w:t>Additional spurious emissions</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0BEC4DE4" w14:textId="77777777" w:rsidR="00842EF7" w:rsidRPr="00C04A08" w:rsidRDefault="00842EF7" w:rsidP="003C6ED8">
      <w:pPr>
        <w:pStyle w:val="Heading5"/>
        <w:rPr>
          <w:lang w:val="en-US" w:eastAsia="it-IT"/>
        </w:rPr>
      </w:pPr>
      <w:bookmarkStart w:id="3858" w:name="_Toc21340909"/>
      <w:bookmarkStart w:id="3859" w:name="_Toc29805356"/>
      <w:bookmarkStart w:id="3860" w:name="_Toc36456565"/>
      <w:bookmarkStart w:id="3861" w:name="_Toc36469663"/>
      <w:bookmarkStart w:id="3862" w:name="_Toc37254072"/>
      <w:bookmarkStart w:id="3863" w:name="_Toc37322929"/>
      <w:bookmarkStart w:id="3864" w:name="_Toc37324335"/>
      <w:bookmarkStart w:id="3865" w:name="_Toc45889858"/>
      <w:bookmarkStart w:id="3866" w:name="_Toc52196519"/>
      <w:bookmarkStart w:id="3867" w:name="_Toc52197499"/>
      <w:bookmarkStart w:id="3868" w:name="_Toc53173222"/>
      <w:bookmarkStart w:id="3869" w:name="_Toc53173591"/>
      <w:bookmarkStart w:id="3870" w:name="_Toc61119591"/>
      <w:bookmarkStart w:id="3871" w:name="_Toc61119973"/>
      <w:bookmarkStart w:id="3872" w:name="_Toc67926035"/>
      <w:bookmarkStart w:id="3873" w:name="_Toc75273673"/>
      <w:bookmarkStart w:id="3874" w:name="_Toc76510573"/>
      <w:bookmarkStart w:id="3875" w:name="_Toc83129730"/>
      <w:r w:rsidRPr="00C04A08">
        <w:t>6.5.3.2.1</w:t>
      </w:r>
      <w:r w:rsidRPr="00C04A08">
        <w:tab/>
        <w:t>General</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3876" w:name="_Toc21340910"/>
      <w:bookmarkStart w:id="3877" w:name="_Toc29805357"/>
      <w:bookmarkStart w:id="3878" w:name="_Toc36456566"/>
      <w:bookmarkStart w:id="3879" w:name="_Toc36469664"/>
      <w:bookmarkStart w:id="3880" w:name="_Toc37254073"/>
      <w:bookmarkStart w:id="3881" w:name="_Toc37322930"/>
      <w:bookmarkStart w:id="3882" w:name="_Toc37324336"/>
      <w:bookmarkStart w:id="3883" w:name="_Toc45889859"/>
      <w:bookmarkStart w:id="3884" w:name="_Toc52196520"/>
      <w:bookmarkStart w:id="3885" w:name="_Toc52197500"/>
      <w:bookmarkStart w:id="3886" w:name="_Toc53173223"/>
      <w:bookmarkStart w:id="3887" w:name="_Toc53173592"/>
      <w:bookmarkStart w:id="3888" w:name="_Toc61119592"/>
      <w:bookmarkStart w:id="3889" w:name="_Toc61119974"/>
      <w:bookmarkStart w:id="3890" w:name="_Toc67926036"/>
      <w:bookmarkStart w:id="3891" w:name="_Toc75273674"/>
      <w:bookmarkStart w:id="3892" w:name="_Toc76510574"/>
      <w:bookmarkStart w:id="3893" w:name="_Toc83129731"/>
      <w:r w:rsidRPr="00C04A08">
        <w:rPr>
          <w:lang w:val="en-US" w:eastAsia="it-IT"/>
        </w:rPr>
        <w:t>6.5.3.2.2</w:t>
      </w:r>
      <w:r w:rsidRPr="00C04A08">
        <w:rPr>
          <w:lang w:val="en-US" w:eastAsia="it-IT"/>
        </w:rPr>
        <w:tab/>
      </w:r>
      <w:bookmarkEnd w:id="3876"/>
      <w:bookmarkEnd w:id="3877"/>
      <w:bookmarkEnd w:id="3878"/>
      <w:bookmarkEnd w:id="3879"/>
      <w:bookmarkEnd w:id="3880"/>
      <w:bookmarkEnd w:id="3881"/>
      <w:bookmarkEnd w:id="3882"/>
      <w:bookmarkEnd w:id="3883"/>
      <w:bookmarkEnd w:id="3884"/>
      <w:bookmarkEnd w:id="3885"/>
      <w:bookmarkEnd w:id="3886"/>
      <w:bookmarkEnd w:id="3887"/>
      <w:r>
        <w:rPr>
          <w:lang w:val="en-US" w:eastAsia="it-IT"/>
        </w:rPr>
        <w:t>Void</w:t>
      </w:r>
      <w:bookmarkEnd w:id="3888"/>
      <w:bookmarkEnd w:id="3889"/>
      <w:bookmarkEnd w:id="3890"/>
      <w:bookmarkEnd w:id="3891"/>
      <w:bookmarkEnd w:id="3892"/>
      <w:bookmarkEnd w:id="3893"/>
    </w:p>
    <w:p w14:paraId="20C4E60C" w14:textId="77777777" w:rsidR="00842EF7" w:rsidRPr="00C04A08" w:rsidRDefault="00554860" w:rsidP="00842EF7">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3894" w:name="_Toc21340911"/>
      <w:bookmarkStart w:id="3895" w:name="_Toc29805358"/>
      <w:bookmarkStart w:id="3896" w:name="_Toc36456567"/>
      <w:bookmarkStart w:id="3897" w:name="_Toc36469665"/>
      <w:bookmarkStart w:id="3898" w:name="_Toc37254074"/>
      <w:bookmarkStart w:id="3899" w:name="_Toc37322931"/>
      <w:bookmarkStart w:id="3900" w:name="_Toc37324337"/>
      <w:bookmarkStart w:id="3901" w:name="_Toc45889860"/>
      <w:bookmarkStart w:id="3902" w:name="_Toc52196521"/>
      <w:bookmarkStart w:id="3903" w:name="_Toc52197501"/>
      <w:bookmarkStart w:id="3904" w:name="_Toc53173224"/>
      <w:bookmarkStart w:id="3905" w:name="_Toc53173593"/>
      <w:bookmarkStart w:id="3906" w:name="_Toc61119593"/>
      <w:bookmarkStart w:id="3907" w:name="_Toc61119975"/>
      <w:bookmarkStart w:id="3908" w:name="_Toc67926037"/>
      <w:bookmarkStart w:id="3909" w:name="_Toc75273675"/>
      <w:bookmarkStart w:id="3910" w:name="_Toc76510575"/>
      <w:bookmarkStart w:id="3911" w:name="_Toc83129732"/>
      <w:r w:rsidRPr="00C04A08">
        <w:rPr>
          <w:lang w:val="en-US" w:eastAsia="it-IT"/>
        </w:rPr>
        <w:t>6.5.3.2.3</w:t>
      </w:r>
      <w:r w:rsidRPr="00C04A08">
        <w:rPr>
          <w:lang w:val="en-US" w:eastAsia="it-IT"/>
        </w:rPr>
        <w:tab/>
        <w:t>Additional spurious emission requirements for NS_202</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3912" w:name="_Toc61119594"/>
      <w:bookmarkStart w:id="3913" w:name="_Toc61119976"/>
      <w:bookmarkStart w:id="3914" w:name="_Toc67926038"/>
      <w:bookmarkStart w:id="3915" w:name="_Toc75273676"/>
      <w:bookmarkStart w:id="3916" w:name="_Toc76510576"/>
      <w:bookmarkStart w:id="3917" w:name="_Toc83129733"/>
      <w:r w:rsidRPr="00282D2F">
        <w:rPr>
          <w:rFonts w:eastAsia="Malgun Gothic"/>
          <w:lang w:val="en-US" w:eastAsia="it-IT"/>
        </w:rPr>
        <w:t>6.5.3.2.4</w:t>
      </w:r>
      <w:r w:rsidRPr="00282D2F">
        <w:rPr>
          <w:rFonts w:eastAsia="Malgun Gothic"/>
          <w:lang w:val="en-US" w:eastAsia="it-IT"/>
        </w:rPr>
        <w:tab/>
        <w:t>Additional spurious emission requirements for NS_203</w:t>
      </w:r>
      <w:bookmarkEnd w:id="3912"/>
      <w:bookmarkEnd w:id="3913"/>
      <w:bookmarkEnd w:id="3914"/>
      <w:bookmarkEnd w:id="3915"/>
      <w:bookmarkEnd w:id="3916"/>
      <w:bookmarkEnd w:id="3917"/>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3918" w:name="_Toc21340912"/>
      <w:bookmarkStart w:id="3919" w:name="_Toc29805359"/>
      <w:bookmarkStart w:id="3920" w:name="_Toc36456568"/>
      <w:bookmarkStart w:id="3921" w:name="_Toc36469666"/>
      <w:bookmarkStart w:id="3922" w:name="_Toc37254075"/>
      <w:bookmarkStart w:id="3923" w:name="_Toc37322932"/>
      <w:bookmarkStart w:id="3924" w:name="_Toc37324338"/>
      <w:bookmarkStart w:id="3925" w:name="_Toc45889861"/>
      <w:bookmarkStart w:id="3926" w:name="_Toc52196522"/>
      <w:bookmarkStart w:id="3927" w:name="_Toc52197502"/>
      <w:bookmarkStart w:id="3928" w:name="_Toc53173225"/>
      <w:bookmarkStart w:id="3929" w:name="_Toc53173594"/>
      <w:bookmarkStart w:id="3930" w:name="_Toc61119595"/>
      <w:bookmarkStart w:id="3931" w:name="_Toc61119977"/>
      <w:bookmarkStart w:id="3932" w:name="_Toc67926039"/>
      <w:bookmarkStart w:id="3933" w:name="_Toc75273677"/>
      <w:bookmarkStart w:id="3934" w:name="_Toc76510577"/>
      <w:bookmarkStart w:id="3935" w:name="_Toc83129734"/>
      <w:r w:rsidRPr="00C04A08">
        <w:t>6.5A</w:t>
      </w:r>
      <w:r w:rsidRPr="00C04A08">
        <w:tab/>
        <w:t>Output RF spectrum emissions for CA</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103AB04A" w14:textId="77777777" w:rsidR="00842EF7" w:rsidRPr="00C04A08" w:rsidRDefault="00842EF7" w:rsidP="00842EF7">
      <w:pPr>
        <w:pStyle w:val="Heading3"/>
      </w:pPr>
      <w:bookmarkStart w:id="3936" w:name="_Toc21340913"/>
      <w:bookmarkStart w:id="3937" w:name="_Toc29805360"/>
      <w:bookmarkStart w:id="3938" w:name="_Toc36456569"/>
      <w:bookmarkStart w:id="3939" w:name="_Toc36469667"/>
      <w:bookmarkStart w:id="3940" w:name="_Toc37254076"/>
      <w:bookmarkStart w:id="3941" w:name="_Toc37322933"/>
      <w:bookmarkStart w:id="3942" w:name="_Toc37324339"/>
      <w:bookmarkStart w:id="3943" w:name="_Toc45889862"/>
      <w:bookmarkStart w:id="3944" w:name="_Toc52196523"/>
      <w:bookmarkStart w:id="3945" w:name="_Toc52197503"/>
      <w:bookmarkStart w:id="3946" w:name="_Toc53173226"/>
      <w:bookmarkStart w:id="3947" w:name="_Toc53173595"/>
      <w:bookmarkStart w:id="3948" w:name="_Toc61119596"/>
      <w:bookmarkStart w:id="3949" w:name="_Toc61119978"/>
      <w:bookmarkStart w:id="3950" w:name="_Toc67926040"/>
      <w:bookmarkStart w:id="3951" w:name="_Toc75273678"/>
      <w:bookmarkStart w:id="3952" w:name="_Toc76510578"/>
      <w:bookmarkStart w:id="3953" w:name="_Toc83129735"/>
      <w:r w:rsidRPr="00C04A08">
        <w:t>6.5A.1</w:t>
      </w:r>
      <w:r w:rsidRPr="00C04A08">
        <w:tab/>
        <w:t>Occupied bandwidth for CA</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3689BAF5" w14:textId="77777777" w:rsidR="002915DA" w:rsidRPr="00C04A08" w:rsidRDefault="002915DA" w:rsidP="00C04A08">
      <w:pPr>
        <w:pStyle w:val="Heading4"/>
      </w:pPr>
      <w:bookmarkStart w:id="3954" w:name="_Toc52196524"/>
      <w:bookmarkStart w:id="3955" w:name="_Toc52197504"/>
      <w:bookmarkStart w:id="3956" w:name="_Toc53173227"/>
      <w:bookmarkStart w:id="3957" w:name="_Toc53173596"/>
      <w:bookmarkStart w:id="3958" w:name="_Toc61119597"/>
      <w:bookmarkStart w:id="3959" w:name="_Toc61119979"/>
      <w:bookmarkStart w:id="3960" w:name="_Toc67926041"/>
      <w:bookmarkStart w:id="3961" w:name="_Toc75273679"/>
      <w:bookmarkStart w:id="3962" w:name="_Toc76510579"/>
      <w:bookmarkStart w:id="3963" w:name="_Toc83129736"/>
      <w:bookmarkStart w:id="3964" w:name="_Hlk52185232"/>
      <w:r w:rsidRPr="00C04A08">
        <w:t>6.5A.1.0</w:t>
      </w:r>
      <w:r w:rsidRPr="00C04A08">
        <w:tab/>
        <w:t>General</w:t>
      </w:r>
      <w:bookmarkEnd w:id="3954"/>
      <w:bookmarkEnd w:id="3955"/>
      <w:bookmarkEnd w:id="3956"/>
      <w:bookmarkEnd w:id="3957"/>
      <w:bookmarkEnd w:id="3958"/>
      <w:bookmarkEnd w:id="3959"/>
      <w:bookmarkEnd w:id="3960"/>
      <w:bookmarkEnd w:id="3961"/>
      <w:bookmarkEnd w:id="3962"/>
      <w:bookmarkEnd w:id="3963"/>
    </w:p>
    <w:p w14:paraId="5CD62C0F"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3965" w:name="_Toc52196525"/>
      <w:bookmarkStart w:id="3966" w:name="_Toc52197505"/>
      <w:bookmarkStart w:id="3967" w:name="_Toc53173228"/>
      <w:bookmarkStart w:id="3968" w:name="_Toc53173597"/>
      <w:bookmarkStart w:id="3969" w:name="_Toc61119598"/>
      <w:bookmarkStart w:id="3970" w:name="_Toc61119980"/>
      <w:bookmarkStart w:id="3971" w:name="_Toc67926042"/>
      <w:bookmarkStart w:id="3972" w:name="_Toc75273680"/>
      <w:bookmarkStart w:id="3973" w:name="_Toc76510580"/>
      <w:bookmarkStart w:id="3974" w:name="_Toc83129737"/>
      <w:r w:rsidRPr="00C04A08">
        <w:t>6.5A.1.1</w:t>
      </w:r>
      <w:r w:rsidRPr="00C04A08">
        <w:tab/>
        <w:t>Occupied bandwidth for intra-band contiguous UL CA</w:t>
      </w:r>
      <w:bookmarkEnd w:id="3965"/>
      <w:bookmarkEnd w:id="3966"/>
      <w:bookmarkEnd w:id="3967"/>
      <w:bookmarkEnd w:id="3968"/>
      <w:bookmarkEnd w:id="3969"/>
      <w:bookmarkEnd w:id="3970"/>
      <w:bookmarkEnd w:id="3971"/>
      <w:bookmarkEnd w:id="3972"/>
      <w:bookmarkEnd w:id="3973"/>
      <w:bookmarkEnd w:id="3974"/>
    </w:p>
    <w:bookmarkEnd w:id="3964"/>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3975" w:name="_Toc52196526"/>
      <w:bookmarkStart w:id="3976" w:name="_Toc52197506"/>
      <w:bookmarkStart w:id="3977" w:name="_Toc53173229"/>
      <w:bookmarkStart w:id="3978" w:name="_Toc53173598"/>
      <w:bookmarkStart w:id="3979" w:name="_Toc61119599"/>
      <w:bookmarkStart w:id="3980" w:name="_Toc61119981"/>
      <w:bookmarkStart w:id="3981" w:name="_Toc67926043"/>
      <w:bookmarkStart w:id="3982" w:name="_Toc75273681"/>
      <w:bookmarkStart w:id="3983" w:name="_Toc76510581"/>
      <w:bookmarkStart w:id="3984" w:name="_Toc83129738"/>
      <w:bookmarkStart w:id="3985" w:name="_Toc21340914"/>
      <w:bookmarkStart w:id="3986" w:name="_Toc29805361"/>
      <w:bookmarkStart w:id="3987" w:name="_Toc36456570"/>
      <w:bookmarkStart w:id="3988" w:name="_Toc36469668"/>
      <w:bookmarkStart w:id="3989" w:name="_Toc37254077"/>
      <w:bookmarkStart w:id="3990" w:name="_Toc37322934"/>
      <w:bookmarkStart w:id="3991" w:name="_Toc37324340"/>
      <w:bookmarkStart w:id="3992" w:name="_Toc45889863"/>
      <w:r w:rsidRPr="00C04A08">
        <w:t>6.5A.1.2</w:t>
      </w:r>
      <w:r w:rsidRPr="00C04A08">
        <w:tab/>
        <w:t>Occupied bandwidth for intra-band non-contiguous UL CA</w:t>
      </w:r>
      <w:bookmarkEnd w:id="3975"/>
      <w:bookmarkEnd w:id="3976"/>
      <w:bookmarkEnd w:id="3977"/>
      <w:bookmarkEnd w:id="3978"/>
      <w:bookmarkEnd w:id="3979"/>
      <w:bookmarkEnd w:id="3980"/>
      <w:bookmarkEnd w:id="3981"/>
      <w:bookmarkEnd w:id="3982"/>
      <w:bookmarkEnd w:id="3983"/>
      <w:bookmarkEnd w:id="3984"/>
    </w:p>
    <w:p w14:paraId="4973236E"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6122FC77" w14:textId="77777777" w:rsidR="00842EF7" w:rsidRPr="00C04A08" w:rsidRDefault="00842EF7" w:rsidP="00842EF7">
      <w:pPr>
        <w:pStyle w:val="Heading3"/>
      </w:pPr>
      <w:bookmarkStart w:id="3993" w:name="_Toc52196527"/>
      <w:bookmarkStart w:id="3994" w:name="_Toc52197507"/>
      <w:bookmarkStart w:id="3995" w:name="_Toc53173230"/>
      <w:bookmarkStart w:id="3996" w:name="_Toc53173599"/>
      <w:bookmarkStart w:id="3997" w:name="_Toc61119600"/>
      <w:bookmarkStart w:id="3998" w:name="_Toc61119982"/>
      <w:bookmarkStart w:id="3999" w:name="_Toc67926044"/>
      <w:bookmarkStart w:id="4000" w:name="_Toc75273682"/>
      <w:bookmarkStart w:id="4001" w:name="_Toc76510582"/>
      <w:bookmarkStart w:id="4002" w:name="_Toc83129739"/>
      <w:r w:rsidRPr="00C04A08">
        <w:t>6.5A.2</w:t>
      </w:r>
      <w:r w:rsidRPr="00C04A08">
        <w:tab/>
        <w:t>Out of band emissions</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63C4257" w14:textId="77777777" w:rsidR="00842EF7" w:rsidRPr="00C04A08" w:rsidRDefault="00842EF7" w:rsidP="00842EF7">
      <w:pPr>
        <w:pStyle w:val="Heading4"/>
      </w:pPr>
      <w:bookmarkStart w:id="4003" w:name="_Toc21340915"/>
      <w:bookmarkStart w:id="4004" w:name="_Toc29805362"/>
      <w:bookmarkStart w:id="4005" w:name="_Toc36456571"/>
      <w:bookmarkStart w:id="4006" w:name="_Toc36469669"/>
      <w:bookmarkStart w:id="4007" w:name="_Toc37254078"/>
      <w:bookmarkStart w:id="4008" w:name="_Toc37322935"/>
      <w:bookmarkStart w:id="4009" w:name="_Toc37324341"/>
      <w:bookmarkStart w:id="4010" w:name="_Toc45889864"/>
      <w:bookmarkStart w:id="4011" w:name="_Toc52196529"/>
      <w:bookmarkStart w:id="4012" w:name="_Toc52197508"/>
      <w:bookmarkStart w:id="4013" w:name="_Toc53173231"/>
      <w:bookmarkStart w:id="4014" w:name="_Toc53173600"/>
      <w:bookmarkStart w:id="4015" w:name="_Toc61119601"/>
      <w:bookmarkStart w:id="4016" w:name="_Toc61119983"/>
      <w:bookmarkStart w:id="4017" w:name="_Toc67926045"/>
      <w:bookmarkStart w:id="4018" w:name="_Toc75273683"/>
      <w:bookmarkStart w:id="4019" w:name="_Toc76510583"/>
      <w:bookmarkStart w:id="4020" w:name="_Toc83129740"/>
      <w:r w:rsidRPr="00C04A08">
        <w:t>6.5A.2.1</w:t>
      </w:r>
      <w:r w:rsidRPr="00C04A08">
        <w:tab/>
        <w:t>Spectrum emission mask for CA</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20C9C6AB" w14:textId="77777777" w:rsidR="00C65024" w:rsidRPr="00C04A08" w:rsidRDefault="00C65024" w:rsidP="003C6ED8">
      <w:pPr>
        <w:pStyle w:val="Heading5"/>
      </w:pPr>
      <w:bookmarkStart w:id="4021" w:name="_Toc52196528"/>
      <w:bookmarkStart w:id="4022" w:name="_Toc52197509"/>
      <w:bookmarkStart w:id="4023" w:name="_Toc53173232"/>
      <w:bookmarkStart w:id="4024" w:name="_Toc53173601"/>
      <w:bookmarkStart w:id="4025" w:name="_Toc61119602"/>
      <w:bookmarkStart w:id="4026" w:name="_Toc61119984"/>
      <w:bookmarkStart w:id="4027" w:name="_Toc67926046"/>
      <w:bookmarkStart w:id="4028" w:name="_Toc75273684"/>
      <w:bookmarkStart w:id="4029" w:name="_Toc76510584"/>
      <w:bookmarkStart w:id="4030" w:name="_Toc83129741"/>
      <w:r w:rsidRPr="00C04A08">
        <w:t>6.5A.2.1.0</w:t>
      </w:r>
      <w:r w:rsidRPr="00C04A08">
        <w:tab/>
        <w:t>General</w:t>
      </w:r>
      <w:bookmarkEnd w:id="4021"/>
      <w:bookmarkEnd w:id="4022"/>
      <w:bookmarkEnd w:id="4023"/>
      <w:bookmarkEnd w:id="4024"/>
      <w:bookmarkEnd w:id="4025"/>
      <w:bookmarkEnd w:id="4026"/>
      <w:bookmarkEnd w:id="4027"/>
      <w:bookmarkEnd w:id="4028"/>
      <w:bookmarkEnd w:id="4029"/>
      <w:bookmarkEnd w:id="4030"/>
    </w:p>
    <w:p w14:paraId="77D75766" w14:textId="77777777"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bookmarkStart w:id="4031" w:name="_Hlk52185415"/>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4032" w:name="_Toc52196530"/>
      <w:bookmarkStart w:id="4033" w:name="_Toc52197510"/>
      <w:bookmarkStart w:id="4034" w:name="_Toc53173233"/>
      <w:bookmarkStart w:id="4035" w:name="_Toc53173602"/>
      <w:bookmarkStart w:id="4036" w:name="_Toc61119603"/>
      <w:bookmarkStart w:id="4037" w:name="_Toc61119985"/>
      <w:bookmarkStart w:id="4038" w:name="_Toc67926047"/>
      <w:bookmarkStart w:id="4039" w:name="_Toc75273685"/>
      <w:bookmarkStart w:id="4040" w:name="_Toc76510585"/>
      <w:bookmarkStart w:id="4041" w:name="_Toc83129742"/>
      <w:bookmarkEnd w:id="4031"/>
      <w:r w:rsidRPr="00C04A08">
        <w:t>6.5A.2.1.1</w:t>
      </w:r>
      <w:r w:rsidRPr="00C04A08">
        <w:tab/>
        <w:t>Spectrum emission mask for intra-band contiguous UL CA</w:t>
      </w:r>
      <w:bookmarkEnd w:id="4032"/>
      <w:bookmarkEnd w:id="4033"/>
      <w:bookmarkEnd w:id="4034"/>
      <w:bookmarkEnd w:id="4035"/>
      <w:bookmarkEnd w:id="4036"/>
      <w:bookmarkEnd w:id="4037"/>
      <w:bookmarkEnd w:id="4038"/>
      <w:bookmarkEnd w:id="4039"/>
      <w:bookmarkEnd w:id="4040"/>
      <w:bookmarkEnd w:id="4041"/>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6130A5E0" w14:textId="77777777"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4042" w:name="_Toc52196531"/>
      <w:bookmarkStart w:id="4043" w:name="_Toc52197511"/>
      <w:bookmarkStart w:id="4044" w:name="_Toc53173234"/>
      <w:bookmarkStart w:id="4045" w:name="_Toc53173603"/>
      <w:bookmarkStart w:id="4046" w:name="_Toc61119604"/>
      <w:bookmarkStart w:id="4047" w:name="_Toc61119986"/>
      <w:bookmarkStart w:id="4048" w:name="_Toc67926048"/>
      <w:bookmarkStart w:id="4049" w:name="_Toc75273686"/>
      <w:bookmarkStart w:id="4050" w:name="_Toc76510586"/>
      <w:bookmarkStart w:id="4051" w:name="_Toc83129743"/>
      <w:bookmarkStart w:id="4052" w:name="_Toc21340916"/>
      <w:bookmarkStart w:id="4053" w:name="_Toc29805363"/>
      <w:bookmarkStart w:id="4054" w:name="_Toc36456572"/>
      <w:bookmarkStart w:id="4055" w:name="_Toc36469670"/>
      <w:bookmarkStart w:id="4056" w:name="_Toc37254079"/>
      <w:bookmarkStart w:id="4057" w:name="_Toc37322936"/>
      <w:bookmarkStart w:id="4058" w:name="_Toc37324342"/>
      <w:bookmarkStart w:id="4059" w:name="_Toc45889865"/>
      <w:r w:rsidRPr="00C04A08">
        <w:t>6.5A.2.1.2</w:t>
      </w:r>
      <w:r w:rsidRPr="00C04A08">
        <w:tab/>
        <w:t>Spectrum emission mask for intra-band non-contiguous UL CA</w:t>
      </w:r>
      <w:bookmarkEnd w:id="4042"/>
      <w:bookmarkEnd w:id="4043"/>
      <w:bookmarkEnd w:id="4044"/>
      <w:bookmarkEnd w:id="4045"/>
      <w:bookmarkEnd w:id="4046"/>
      <w:bookmarkEnd w:id="4047"/>
      <w:bookmarkEnd w:id="4048"/>
      <w:bookmarkEnd w:id="4049"/>
      <w:bookmarkEnd w:id="4050"/>
      <w:bookmarkEnd w:id="4051"/>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77777777"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7522AB44" w14:textId="77777777" w:rsidR="00842EF7" w:rsidRPr="00C04A08" w:rsidRDefault="00842EF7" w:rsidP="00842EF7">
      <w:pPr>
        <w:pStyle w:val="Heading4"/>
      </w:pPr>
      <w:bookmarkStart w:id="4060" w:name="_Toc13085710"/>
      <w:bookmarkStart w:id="4061" w:name="_Toc29805364"/>
      <w:bookmarkStart w:id="4062" w:name="_Toc36456573"/>
      <w:bookmarkStart w:id="4063" w:name="_Toc36469671"/>
      <w:bookmarkStart w:id="4064" w:name="_Toc37254080"/>
      <w:bookmarkStart w:id="4065" w:name="_Toc37322937"/>
      <w:bookmarkStart w:id="4066" w:name="_Toc37324343"/>
      <w:bookmarkStart w:id="4067" w:name="_Toc45889866"/>
      <w:bookmarkStart w:id="4068" w:name="_Toc52196532"/>
      <w:bookmarkStart w:id="4069" w:name="_Toc52197512"/>
      <w:bookmarkStart w:id="4070" w:name="_Toc53173235"/>
      <w:bookmarkStart w:id="4071" w:name="_Toc53173604"/>
      <w:bookmarkStart w:id="4072" w:name="_Toc61119605"/>
      <w:bookmarkStart w:id="4073" w:name="_Toc61119987"/>
      <w:bookmarkStart w:id="4074" w:name="_Toc67926049"/>
      <w:bookmarkStart w:id="4075" w:name="_Toc75273687"/>
      <w:bookmarkStart w:id="4076" w:name="_Toc76510587"/>
      <w:bookmarkStart w:id="4077" w:name="_Toc83129744"/>
      <w:bookmarkEnd w:id="4052"/>
      <w:bookmarkEnd w:id="4053"/>
      <w:bookmarkEnd w:id="4054"/>
      <w:bookmarkEnd w:id="4055"/>
      <w:bookmarkEnd w:id="4056"/>
      <w:bookmarkEnd w:id="4057"/>
      <w:bookmarkEnd w:id="4058"/>
      <w:bookmarkEnd w:id="4059"/>
      <w:r w:rsidRPr="00C04A08">
        <w:t>6.5A.2.3</w:t>
      </w:r>
      <w:r w:rsidRPr="00C04A08">
        <w:tab/>
        <w:t>Adjacent channel leakage ratio for CA</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4E113C0D" w14:textId="77777777" w:rsidR="00E902A4" w:rsidRPr="00C04A08" w:rsidRDefault="00E902A4" w:rsidP="003C6ED8">
      <w:pPr>
        <w:pStyle w:val="Heading5"/>
        <w:rPr>
          <w:sz w:val="24"/>
        </w:rPr>
      </w:pPr>
      <w:bookmarkStart w:id="4078" w:name="_Toc52196533"/>
      <w:bookmarkStart w:id="4079" w:name="_Toc52197513"/>
      <w:bookmarkStart w:id="4080" w:name="_Toc53173236"/>
      <w:bookmarkStart w:id="4081" w:name="_Toc53173605"/>
      <w:bookmarkStart w:id="4082" w:name="_Toc61119606"/>
      <w:bookmarkStart w:id="4083" w:name="_Toc61119988"/>
      <w:bookmarkStart w:id="4084" w:name="_Toc67926050"/>
      <w:bookmarkStart w:id="4085" w:name="_Toc75273688"/>
      <w:bookmarkStart w:id="4086" w:name="_Toc76510588"/>
      <w:bookmarkStart w:id="4087" w:name="_Toc83129745"/>
      <w:bookmarkStart w:id="4088" w:name="_Hlk52185973"/>
      <w:r w:rsidRPr="00C04A08">
        <w:t>6.5A.2.3.1</w:t>
      </w:r>
      <w:r w:rsidRPr="00C04A08">
        <w:tab/>
        <w:t>Adjacent channel leakage ratio for CA intra-band contiguous UL CA</w:t>
      </w:r>
      <w:bookmarkEnd w:id="4078"/>
      <w:bookmarkEnd w:id="4079"/>
      <w:bookmarkEnd w:id="4080"/>
      <w:bookmarkEnd w:id="4081"/>
      <w:bookmarkEnd w:id="4082"/>
      <w:bookmarkEnd w:id="4083"/>
      <w:bookmarkEnd w:id="4084"/>
      <w:bookmarkEnd w:id="4085"/>
      <w:bookmarkEnd w:id="4086"/>
      <w:bookmarkEnd w:id="4087"/>
    </w:p>
    <w:bookmarkEnd w:id="4088"/>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4089" w:name="_Toc52196534"/>
      <w:bookmarkStart w:id="4090" w:name="_Toc52197514"/>
      <w:bookmarkStart w:id="4091" w:name="_Toc53173237"/>
      <w:bookmarkStart w:id="4092" w:name="_Toc53173606"/>
      <w:bookmarkStart w:id="4093" w:name="_Toc61119607"/>
      <w:bookmarkStart w:id="4094" w:name="_Toc61119989"/>
      <w:bookmarkStart w:id="4095" w:name="_Toc67926051"/>
      <w:bookmarkStart w:id="4096" w:name="_Toc75273689"/>
      <w:bookmarkStart w:id="4097" w:name="_Toc76510589"/>
      <w:bookmarkStart w:id="4098" w:name="_Toc83129746"/>
      <w:r w:rsidRPr="00C04A08">
        <w:t>6.5A.2.3.2</w:t>
      </w:r>
      <w:r w:rsidRPr="00C04A08">
        <w:tab/>
        <w:t>Adjacent channel leakage ratio for CA intra-band non-contiguous UL CA</w:t>
      </w:r>
      <w:bookmarkEnd w:id="4089"/>
      <w:bookmarkEnd w:id="4090"/>
      <w:bookmarkEnd w:id="4091"/>
      <w:bookmarkEnd w:id="4092"/>
      <w:bookmarkEnd w:id="4093"/>
      <w:bookmarkEnd w:id="4094"/>
      <w:bookmarkEnd w:id="4095"/>
      <w:bookmarkEnd w:id="4096"/>
      <w:bookmarkEnd w:id="4097"/>
      <w:bookmarkEnd w:id="4098"/>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77777777" w:rsidR="00842EF7" w:rsidRPr="00C04A08" w:rsidRDefault="00842EF7" w:rsidP="00842EF7"/>
    <w:p w14:paraId="072C9376" w14:textId="77777777" w:rsidR="00842EF7" w:rsidRPr="00C04A08" w:rsidRDefault="00842EF7" w:rsidP="00842EF7">
      <w:pPr>
        <w:pStyle w:val="Heading3"/>
      </w:pPr>
      <w:bookmarkStart w:id="4099" w:name="_Toc21340917"/>
      <w:bookmarkStart w:id="4100" w:name="_Toc29805365"/>
      <w:bookmarkStart w:id="4101" w:name="_Toc36456574"/>
      <w:bookmarkStart w:id="4102" w:name="_Toc36469672"/>
      <w:bookmarkStart w:id="4103" w:name="_Toc37254081"/>
      <w:bookmarkStart w:id="4104" w:name="_Toc37322938"/>
      <w:bookmarkStart w:id="4105" w:name="_Toc37324344"/>
      <w:bookmarkStart w:id="4106" w:name="_Toc45889867"/>
      <w:bookmarkStart w:id="4107" w:name="_Toc52196535"/>
      <w:bookmarkStart w:id="4108" w:name="_Toc52197515"/>
      <w:bookmarkStart w:id="4109" w:name="_Toc53173238"/>
      <w:bookmarkStart w:id="4110" w:name="_Toc53173607"/>
      <w:bookmarkStart w:id="4111" w:name="_Toc61119608"/>
      <w:bookmarkStart w:id="4112" w:name="_Toc61119990"/>
      <w:bookmarkStart w:id="4113" w:name="_Toc67926052"/>
      <w:bookmarkStart w:id="4114" w:name="_Toc75273690"/>
      <w:bookmarkStart w:id="4115" w:name="_Toc76510590"/>
      <w:bookmarkStart w:id="4116" w:name="_Toc83129747"/>
      <w:r w:rsidRPr="00C04A08">
        <w:t>6.5A.3</w:t>
      </w:r>
      <w:r w:rsidRPr="00C04A08">
        <w:tab/>
        <w:t>Spurious emissions for CA</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5421BFD3" w14:textId="77777777" w:rsidR="00E902A4" w:rsidRPr="00C04A08" w:rsidRDefault="00E902A4" w:rsidP="003C6ED8">
      <w:pPr>
        <w:pStyle w:val="Heading4"/>
        <w:rPr>
          <w:lang w:eastAsia="ko-KR"/>
        </w:rPr>
      </w:pPr>
      <w:bookmarkStart w:id="4117" w:name="_Toc52196536"/>
      <w:bookmarkStart w:id="4118" w:name="_Toc52197516"/>
      <w:bookmarkStart w:id="4119" w:name="_Toc53173239"/>
      <w:bookmarkStart w:id="4120" w:name="_Toc53173608"/>
      <w:bookmarkStart w:id="4121" w:name="_Toc61119609"/>
      <w:bookmarkStart w:id="4122" w:name="_Toc61119991"/>
      <w:bookmarkStart w:id="4123" w:name="_Toc67926053"/>
      <w:bookmarkStart w:id="4124" w:name="_Toc75273691"/>
      <w:bookmarkStart w:id="4125" w:name="_Toc76510591"/>
      <w:bookmarkStart w:id="4126" w:name="_Toc83129748"/>
      <w:r w:rsidRPr="00C04A08">
        <w:t>6.5A.3.0</w:t>
      </w:r>
      <w:r w:rsidRPr="00C04A08">
        <w:rPr>
          <w:lang w:eastAsia="ko-KR"/>
        </w:rPr>
        <w:tab/>
        <w:t>General</w:t>
      </w:r>
      <w:r w:rsidRPr="00C04A08">
        <w:t xml:space="preserve"> </w:t>
      </w:r>
      <w:r w:rsidRPr="00C04A08">
        <w:rPr>
          <w:lang w:eastAsia="ko-KR"/>
        </w:rPr>
        <w:t>spurious emissions for CA</w:t>
      </w:r>
      <w:bookmarkEnd w:id="4117"/>
      <w:bookmarkEnd w:id="4118"/>
      <w:bookmarkEnd w:id="4119"/>
      <w:bookmarkEnd w:id="4120"/>
      <w:bookmarkEnd w:id="4121"/>
      <w:bookmarkEnd w:id="4122"/>
      <w:bookmarkEnd w:id="4123"/>
      <w:bookmarkEnd w:id="4124"/>
      <w:bookmarkEnd w:id="4125"/>
      <w:bookmarkEnd w:id="4126"/>
    </w:p>
    <w:p w14:paraId="2DC8F711" w14:textId="77777777" w:rsidR="00E902A4" w:rsidRPr="00C04A08" w:rsidRDefault="00E902A4" w:rsidP="003C6ED8">
      <w:pPr>
        <w:pStyle w:val="Heading5"/>
        <w:rPr>
          <w:lang w:eastAsia="ko-KR"/>
        </w:rPr>
      </w:pPr>
      <w:bookmarkStart w:id="4127" w:name="_Toc52196537"/>
      <w:bookmarkStart w:id="4128" w:name="_Toc52197517"/>
      <w:bookmarkStart w:id="4129" w:name="_Toc53173240"/>
      <w:bookmarkStart w:id="4130" w:name="_Toc53173609"/>
      <w:bookmarkStart w:id="4131" w:name="_Toc61119610"/>
      <w:bookmarkStart w:id="4132" w:name="_Toc61119992"/>
      <w:bookmarkStart w:id="4133" w:name="_Toc67926054"/>
      <w:bookmarkStart w:id="4134" w:name="_Toc75273692"/>
      <w:bookmarkStart w:id="4135" w:name="_Toc76510592"/>
      <w:bookmarkStart w:id="4136" w:name="_Toc83129749"/>
      <w:r w:rsidRPr="00C04A08">
        <w:t>6.5A.3.0.0</w:t>
      </w:r>
      <w:r w:rsidRPr="00C04A08">
        <w:rPr>
          <w:lang w:eastAsia="ko-KR"/>
        </w:rPr>
        <w:tab/>
        <w:t>General</w:t>
      </w:r>
      <w:bookmarkEnd w:id="4127"/>
      <w:bookmarkEnd w:id="4128"/>
      <w:bookmarkEnd w:id="4129"/>
      <w:bookmarkEnd w:id="4130"/>
      <w:bookmarkEnd w:id="4131"/>
      <w:bookmarkEnd w:id="4132"/>
      <w:bookmarkEnd w:id="4133"/>
      <w:bookmarkEnd w:id="4134"/>
      <w:bookmarkEnd w:id="4135"/>
      <w:bookmarkEnd w:id="4136"/>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50CF2091" w14:textId="77777777" w:rsidR="00897889" w:rsidRDefault="00897889" w:rsidP="00D46B3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4137" w:name="_Toc52196538"/>
      <w:bookmarkStart w:id="4138" w:name="_Toc52197518"/>
      <w:bookmarkStart w:id="4139" w:name="_Toc53173241"/>
      <w:bookmarkStart w:id="4140" w:name="_Toc53173610"/>
      <w:bookmarkStart w:id="4141" w:name="_Toc61119611"/>
      <w:bookmarkStart w:id="4142" w:name="_Toc61119993"/>
      <w:bookmarkStart w:id="4143" w:name="_Toc67926055"/>
      <w:bookmarkStart w:id="4144" w:name="_Toc75273693"/>
      <w:bookmarkStart w:id="4145" w:name="_Toc76510593"/>
      <w:bookmarkStart w:id="4146" w:name="_Toc83129750"/>
      <w:r w:rsidRPr="00C04A08">
        <w:t>6.5A.3.0.1</w:t>
      </w:r>
      <w:r w:rsidRPr="00C04A08">
        <w:tab/>
        <w:t>Spurious emissions for intra-band contiguous UL CA</w:t>
      </w:r>
      <w:bookmarkEnd w:id="4137"/>
      <w:bookmarkEnd w:id="4138"/>
      <w:bookmarkEnd w:id="4139"/>
      <w:bookmarkEnd w:id="4140"/>
      <w:bookmarkEnd w:id="4141"/>
      <w:bookmarkEnd w:id="4142"/>
      <w:bookmarkEnd w:id="4143"/>
      <w:bookmarkEnd w:id="4144"/>
      <w:bookmarkEnd w:id="4145"/>
      <w:bookmarkEnd w:id="4146"/>
    </w:p>
    <w:p w14:paraId="0223DE3A" w14:textId="77777777" w:rsidR="00897889" w:rsidRPr="00EC03C7" w:rsidRDefault="00897889" w:rsidP="00897889">
      <w:bookmarkStart w:id="4147" w:name="_Toc52196539"/>
      <w:bookmarkStart w:id="4148" w:name="_Toc52197519"/>
      <w:bookmarkStart w:id="4149" w:name="_Toc53173242"/>
      <w:bookmarkStart w:id="4150" w:name="_Toc53173611"/>
      <w:bookmarkStart w:id="4151" w:name="_Toc21340918"/>
      <w:bookmarkStart w:id="4152" w:name="_Toc29805366"/>
      <w:bookmarkStart w:id="4153" w:name="_Toc36456575"/>
      <w:bookmarkStart w:id="4154" w:name="_Toc36469673"/>
      <w:bookmarkStart w:id="4155" w:name="_Toc37254082"/>
      <w:bookmarkStart w:id="4156" w:name="_Toc37322939"/>
      <w:bookmarkStart w:id="4157" w:name="_Toc37324345"/>
      <w:bookmarkStart w:id="4158"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4159" w:name="_Toc61119612"/>
      <w:bookmarkStart w:id="4160" w:name="_Toc61119994"/>
      <w:bookmarkStart w:id="4161" w:name="_Toc67926056"/>
      <w:bookmarkStart w:id="4162" w:name="_Toc75273694"/>
      <w:bookmarkStart w:id="4163" w:name="_Toc76510594"/>
      <w:bookmarkStart w:id="4164" w:name="_Toc83129751"/>
      <w:r w:rsidRPr="00C04A08">
        <w:t>6.5A.3.0.2</w:t>
      </w:r>
      <w:r w:rsidRPr="00C04A08">
        <w:tab/>
        <w:t>Spurious emissions for intra-band non-contiguous UL CA</w:t>
      </w:r>
      <w:bookmarkEnd w:id="4147"/>
      <w:bookmarkEnd w:id="4148"/>
      <w:bookmarkEnd w:id="4149"/>
      <w:bookmarkEnd w:id="4150"/>
      <w:bookmarkEnd w:id="4159"/>
      <w:bookmarkEnd w:id="4160"/>
      <w:bookmarkEnd w:id="4161"/>
      <w:bookmarkEnd w:id="4162"/>
      <w:bookmarkEnd w:id="4163"/>
      <w:bookmarkEnd w:id="4164"/>
    </w:p>
    <w:p w14:paraId="6AAEA472" w14:textId="77777777"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48E78B45" w14:textId="77777777" w:rsidR="00842EF7" w:rsidRPr="00C04A08" w:rsidRDefault="00842EF7" w:rsidP="00842EF7">
      <w:pPr>
        <w:pStyle w:val="Heading4"/>
      </w:pPr>
      <w:bookmarkStart w:id="4165" w:name="_Toc52196540"/>
      <w:bookmarkStart w:id="4166" w:name="_Toc52197520"/>
      <w:bookmarkStart w:id="4167" w:name="_Toc53173243"/>
      <w:bookmarkStart w:id="4168" w:name="_Toc53173612"/>
      <w:bookmarkStart w:id="4169" w:name="_Toc61119613"/>
      <w:bookmarkStart w:id="4170" w:name="_Toc61119995"/>
      <w:bookmarkStart w:id="4171" w:name="_Toc67926057"/>
      <w:bookmarkStart w:id="4172" w:name="_Toc75273695"/>
      <w:bookmarkStart w:id="4173" w:name="_Toc76510595"/>
      <w:bookmarkStart w:id="4174" w:name="_Toc83129752"/>
      <w:r w:rsidRPr="00C04A08">
        <w:t>6.5A.3.1</w:t>
      </w:r>
      <w:r w:rsidRPr="00C04A08">
        <w:tab/>
        <w:t xml:space="preserve">Spurious emission band UE co-existence for </w:t>
      </w:r>
      <w:r w:rsidR="00167752" w:rsidRPr="00C04A08">
        <w:t xml:space="preserve">UL </w:t>
      </w:r>
      <w:r w:rsidRPr="00C04A08">
        <w:t>CA</w:t>
      </w:r>
      <w:bookmarkEnd w:id="4151"/>
      <w:bookmarkEnd w:id="4152"/>
      <w:bookmarkEnd w:id="4153"/>
      <w:bookmarkEnd w:id="4154"/>
      <w:bookmarkEnd w:id="4155"/>
      <w:bookmarkEnd w:id="4156"/>
      <w:bookmarkEnd w:id="4157"/>
      <w:bookmarkEnd w:id="4158"/>
      <w:bookmarkEnd w:id="4165"/>
      <w:bookmarkEnd w:id="4166"/>
      <w:bookmarkEnd w:id="4167"/>
      <w:bookmarkEnd w:id="4168"/>
      <w:bookmarkEnd w:id="4169"/>
      <w:bookmarkEnd w:id="4170"/>
      <w:bookmarkEnd w:id="4171"/>
      <w:bookmarkEnd w:id="4172"/>
      <w:bookmarkEnd w:id="4173"/>
      <w:bookmarkEnd w:id="4174"/>
    </w:p>
    <w:p w14:paraId="75D6B872" w14:textId="77777777"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496EDA36"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CB61991" w14:textId="77777777"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30FFA23F" w14:textId="77777777"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2F7C4783"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5A002B2B" w14:textId="77777777"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5384FA1F" w14:textId="77777777" w:rsidR="00BD20C8" w:rsidRPr="00C04A08" w:rsidRDefault="00BD20C8" w:rsidP="00BD20C8">
            <w:pPr>
              <w:pStyle w:val="TAH"/>
            </w:pPr>
            <w:r w:rsidRPr="00C04A08">
              <w:t>Spurious emission</w:t>
            </w:r>
          </w:p>
        </w:tc>
      </w:tr>
      <w:tr w:rsidR="00BD20C8" w:rsidRPr="00C04A08" w14:paraId="4B536462"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4DD034AC"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47817A48"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4D3D0727"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39484BB2"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258CAE0D"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0FE0004" w14:textId="77777777" w:rsidR="00BD20C8" w:rsidRPr="00C04A08" w:rsidRDefault="00BD20C8" w:rsidP="00BD20C8">
            <w:pPr>
              <w:pStyle w:val="TAH"/>
            </w:pPr>
            <w:r w:rsidRPr="00C04A08">
              <w:t>NOTE</w:t>
            </w:r>
          </w:p>
        </w:tc>
      </w:tr>
      <w:tr w:rsidR="00BD20C8" w:rsidRPr="00C04A08" w14:paraId="4561ADF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593ECFA7" w14:textId="77777777"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9B12184" w14:textId="77777777"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7B5FBBB6"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2B13180"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2C4C310"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7BDBD5" w14:textId="77777777"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7AD5BDE" w14:textId="77777777"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AA03D3" w14:textId="77777777" w:rsidR="00BD20C8" w:rsidRPr="00C04A08" w:rsidRDefault="00BD20C8" w:rsidP="00BD20C8">
            <w:pPr>
              <w:pStyle w:val="TAC"/>
              <w:rPr>
                <w:rFonts w:cs="Arial"/>
                <w:szCs w:val="16"/>
              </w:rPr>
            </w:pPr>
          </w:p>
        </w:tc>
      </w:tr>
      <w:tr w:rsidR="00BD20C8" w:rsidRPr="00C04A08" w14:paraId="6296EA11"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F5C91F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D58560C" w14:textId="77777777"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0E9CF5F" w14:textId="77777777"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4C52E28" w14:textId="77777777"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B88624F" w14:textId="77777777"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A30703A" w14:textId="7777777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5F4E40E7" w14:textId="77777777"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81CC3F8" w14:textId="77777777" w:rsidR="00BD20C8" w:rsidRPr="00C04A08" w:rsidRDefault="00BD20C8" w:rsidP="00BD20C8">
            <w:pPr>
              <w:pStyle w:val="TAC"/>
              <w:rPr>
                <w:rFonts w:cs="Arial"/>
                <w:szCs w:val="16"/>
              </w:rPr>
            </w:pPr>
          </w:p>
        </w:tc>
      </w:tr>
      <w:tr w:rsidR="00BD20C8" w:rsidRPr="00C04A08" w14:paraId="01B97B7D"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529E7A5F"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4C97371" w14:textId="77777777"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F5E833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47DD255B"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9EEF35F"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EFB38C9" w14:textId="7777777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76BE567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F086FE4" w14:textId="77777777"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4FEBCBB5"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43C30F0D" w14:textId="77777777"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2D2538BF" w14:textId="77777777"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7FECBC2" w14:textId="77777777"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54DB992F" w14:textId="77777777"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907366" w14:textId="7777777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4BA7C2EE" w14:textId="77777777"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DEE0B1C" w14:textId="77777777"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02D2B88" w14:textId="77777777" w:rsidR="00CF7919" w:rsidRPr="00C04A08" w:rsidRDefault="00CF7919" w:rsidP="00BD20C8">
            <w:pPr>
              <w:pStyle w:val="TAC"/>
              <w:rPr>
                <w:rFonts w:cs="Arial"/>
                <w:szCs w:val="16"/>
              </w:rPr>
            </w:pPr>
          </w:p>
        </w:tc>
      </w:tr>
      <w:tr w:rsidR="00BD20C8" w:rsidRPr="00C04A08" w14:paraId="2EE51086"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23F2CDA6" w14:textId="77777777"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34C82C8D"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7E61EF7E"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E2D9F8D"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4E918F"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C32CA4D"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387E461"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51598B" w14:textId="77777777" w:rsidR="00BD20C8" w:rsidRPr="00C04A08" w:rsidRDefault="00BD20C8" w:rsidP="00BD20C8">
            <w:pPr>
              <w:pStyle w:val="TAC"/>
              <w:rPr>
                <w:rFonts w:cs="Arial"/>
                <w:szCs w:val="16"/>
              </w:rPr>
            </w:pPr>
          </w:p>
        </w:tc>
      </w:tr>
      <w:tr w:rsidR="00BD20C8" w:rsidRPr="00C04A08" w14:paraId="003A995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4B7B5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36AD7628"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379A9FF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1F7B2D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95332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4D856D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A87DFE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9A669ED" w14:textId="77777777" w:rsidR="00BD20C8" w:rsidRPr="00C04A08" w:rsidRDefault="00BD20C8" w:rsidP="00BD20C8">
            <w:pPr>
              <w:pStyle w:val="TAC"/>
              <w:rPr>
                <w:rFonts w:cs="Arial"/>
                <w:szCs w:val="16"/>
              </w:rPr>
            </w:pPr>
          </w:p>
        </w:tc>
      </w:tr>
      <w:tr w:rsidR="00BD20C8" w:rsidRPr="00C04A08" w14:paraId="320CCF8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63197C57"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3C3F85C"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01BD914" w14:textId="77777777"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7763D789"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C50ABF6" w14:textId="77777777"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DE1ECAF" w14:textId="77777777"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6F41DA20" w14:textId="77777777"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C59F4B0" w14:textId="77777777" w:rsidR="00BD20C8" w:rsidRPr="00C04A08" w:rsidRDefault="00BD20C8" w:rsidP="00BD20C8">
            <w:pPr>
              <w:pStyle w:val="TAC"/>
              <w:rPr>
                <w:rFonts w:cs="Arial"/>
                <w:szCs w:val="16"/>
              </w:rPr>
            </w:pPr>
          </w:p>
        </w:tc>
      </w:tr>
      <w:tr w:rsidR="00BD20C8" w:rsidRPr="00C04A08" w14:paraId="0F33E0E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3082C58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3E101E5"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1281F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0310970F"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E7FC203"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642C355"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A4C8757"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4F1115C" w14:textId="77777777" w:rsidR="00BD20C8" w:rsidRPr="00C04A08" w:rsidRDefault="00BD20C8" w:rsidP="00BD20C8">
            <w:pPr>
              <w:pStyle w:val="TAC"/>
              <w:rPr>
                <w:rFonts w:cs="Arial"/>
                <w:szCs w:val="16"/>
              </w:rPr>
            </w:pPr>
          </w:p>
        </w:tc>
      </w:tr>
      <w:tr w:rsidR="00EB29A2" w:rsidRPr="00C04A08" w14:paraId="52E27EAE"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71756250" w14:textId="77777777" w:rsidR="00EB29A2" w:rsidRPr="00C04A08" w:rsidRDefault="00EB29A2" w:rsidP="00EB29A2">
            <w:pPr>
              <w:pStyle w:val="TAC"/>
              <w:rPr>
                <w:rFonts w:cs="Arial"/>
                <w:szCs w:val="16"/>
              </w:rPr>
            </w:pPr>
            <w:r w:rsidRPr="00C04A08">
              <w:rPr>
                <w:rFonts w:cs="Arial"/>
                <w:szCs w:val="16"/>
              </w:rPr>
              <w:t>CA_n260</w:t>
            </w:r>
          </w:p>
          <w:p w14:paraId="58515C35" w14:textId="2DCA719F" w:rsidR="00EB29A2" w:rsidRPr="00C04A08" w:rsidRDefault="00EB29A2" w:rsidP="00EB29A2">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44B31EC" w14:textId="77777777" w:rsidR="00EB29A2" w:rsidRPr="00C04A08" w:rsidRDefault="00EB29A2" w:rsidP="00EB29A2">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13C70E51"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67CFC43" w14:textId="77777777" w:rsidR="00EB29A2" w:rsidRPr="00C04A08" w:rsidRDefault="00EB29A2" w:rsidP="00EB29A2">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3E67115"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0A8CE4D6" w14:textId="77777777" w:rsidR="00EB29A2" w:rsidRPr="00C04A08" w:rsidRDefault="00EB29A2" w:rsidP="00EB29A2">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5A338DAD" w14:textId="77777777" w:rsidR="00EB29A2" w:rsidRPr="00C04A08" w:rsidRDefault="00EB29A2" w:rsidP="00EB29A2">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6CF1EF0" w14:textId="77777777" w:rsidR="00EB29A2" w:rsidRPr="00C04A08" w:rsidRDefault="00EB29A2" w:rsidP="00EB29A2">
            <w:pPr>
              <w:pStyle w:val="TAC"/>
              <w:rPr>
                <w:rFonts w:cs="Arial"/>
                <w:szCs w:val="16"/>
              </w:rPr>
            </w:pPr>
          </w:p>
        </w:tc>
      </w:tr>
      <w:tr w:rsidR="00EB29A2" w:rsidRPr="00C04A08" w14:paraId="1F623596"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5622BA78" w14:textId="77777777" w:rsidR="00EB29A2" w:rsidRPr="00C04A08" w:rsidRDefault="00EB29A2" w:rsidP="00EB29A2">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0D585E98" w14:textId="77777777" w:rsidR="00EB29A2" w:rsidRPr="00C04A08" w:rsidRDefault="00EB29A2" w:rsidP="00EB29A2">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1231AE42"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16F6E6EE" w14:textId="77777777" w:rsidR="00EB29A2" w:rsidRPr="00C04A08" w:rsidRDefault="00EB29A2" w:rsidP="00EB29A2">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90600D8"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5B23C8" w14:textId="77777777" w:rsidR="00EB29A2" w:rsidRPr="00C04A08" w:rsidRDefault="00EB29A2" w:rsidP="00EB29A2">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17863CE" w14:textId="77777777" w:rsidR="00EB29A2" w:rsidRPr="00C04A08" w:rsidRDefault="00EB29A2" w:rsidP="00EB29A2">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299BFDC" w14:textId="77777777" w:rsidR="00EB29A2" w:rsidRPr="00C04A08" w:rsidRDefault="00EB29A2" w:rsidP="00EB29A2">
            <w:pPr>
              <w:pStyle w:val="TAC"/>
              <w:rPr>
                <w:rFonts w:cs="Arial"/>
                <w:szCs w:val="16"/>
              </w:rPr>
            </w:pPr>
          </w:p>
        </w:tc>
      </w:tr>
      <w:tr w:rsidR="004E061E" w:rsidRPr="00C04A08" w14:paraId="57AD3F91"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7AED7035"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1F68E81" w14:textId="0CCFFAEA" w:rsidR="004E061E" w:rsidRPr="00C04A08" w:rsidRDefault="004E061E" w:rsidP="004E061E">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6AC5980B" w14:textId="21D9A4F2"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966CC25" w14:textId="3599ABC3"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7B27272" w14:textId="635F1521"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3DD526F" w14:textId="51BA8328"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CB0500D" w14:textId="7B466C25"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2FBF9DC" w14:textId="77777777" w:rsidR="004E061E" w:rsidRPr="00C04A08" w:rsidRDefault="004E061E" w:rsidP="004E061E">
            <w:pPr>
              <w:pStyle w:val="TAC"/>
              <w:rPr>
                <w:rFonts w:cs="Arial"/>
                <w:szCs w:val="16"/>
              </w:rPr>
            </w:pPr>
          </w:p>
        </w:tc>
      </w:tr>
      <w:tr w:rsidR="00BD20C8" w:rsidRPr="00C04A08" w14:paraId="29BA57DC"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15AE8D1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64677DC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71510DA3"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8517F5"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5F4E1A8"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1E81A0BB"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DFFF056"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EB3FB3F" w14:textId="77777777" w:rsidR="00BD20C8" w:rsidRPr="00C04A08" w:rsidRDefault="00BD20C8" w:rsidP="00BD20C8">
            <w:pPr>
              <w:pStyle w:val="TAC"/>
              <w:rPr>
                <w:rFonts w:cs="Arial"/>
                <w:szCs w:val="16"/>
              </w:rPr>
            </w:pPr>
          </w:p>
        </w:tc>
      </w:tr>
      <w:tr w:rsidR="00BD20C8" w:rsidRPr="00C04A08" w14:paraId="63A7BA0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CC960B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048F7B56"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0F7B50A9"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8D222A3"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0878662"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6A3B15C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7C015C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10D428" w14:textId="77777777" w:rsidR="00BD20C8" w:rsidRPr="00C04A08" w:rsidRDefault="00BD20C8" w:rsidP="00BD20C8">
            <w:pPr>
              <w:pStyle w:val="TAC"/>
              <w:rPr>
                <w:rFonts w:cs="Arial"/>
                <w:szCs w:val="16"/>
              </w:rPr>
            </w:pPr>
          </w:p>
        </w:tc>
      </w:tr>
      <w:tr w:rsidR="004E061E" w:rsidRPr="00C04A08" w14:paraId="1B13AA62" w14:textId="77777777" w:rsidTr="004E061E">
        <w:trPr>
          <w:trHeight w:val="108"/>
          <w:jc w:val="center"/>
        </w:trPr>
        <w:tc>
          <w:tcPr>
            <w:tcW w:w="1411" w:type="dxa"/>
            <w:tcBorders>
              <w:top w:val="nil"/>
              <w:left w:val="single" w:sz="4" w:space="0" w:color="auto"/>
              <w:bottom w:val="nil"/>
              <w:right w:val="single" w:sz="4" w:space="0" w:color="auto"/>
            </w:tcBorders>
            <w:shd w:val="clear" w:color="auto" w:fill="auto"/>
          </w:tcPr>
          <w:p w14:paraId="3DD29A9C"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53822A56" w14:textId="196B4D06" w:rsidR="004E061E" w:rsidRPr="00C04A08" w:rsidRDefault="004E061E" w:rsidP="004E061E">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439F1303" w14:textId="4476A0BE"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8A937E6" w14:textId="16017065"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ED25C48" w14:textId="50417E39"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2AF4F3" w14:textId="7B943F00"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603CA00" w14:textId="0141CB3B"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A690C90" w14:textId="77777777" w:rsidR="004E061E" w:rsidRPr="00C04A08" w:rsidRDefault="004E061E" w:rsidP="004E061E">
            <w:pPr>
              <w:pStyle w:val="TAC"/>
              <w:rPr>
                <w:rFonts w:cs="Arial"/>
                <w:szCs w:val="16"/>
              </w:rPr>
            </w:pPr>
          </w:p>
        </w:tc>
      </w:tr>
      <w:tr w:rsidR="00BD20C8" w:rsidRPr="00C04A08" w14:paraId="51D30B3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3499756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3A448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1C64449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A8226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3CC98C"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250CCA91"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6C3D3D2"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1A21381" w14:textId="77777777" w:rsidR="00BD20C8" w:rsidRPr="00C04A08" w:rsidRDefault="00BD20C8" w:rsidP="00BD20C8">
            <w:pPr>
              <w:pStyle w:val="TAC"/>
              <w:rPr>
                <w:rFonts w:cs="Arial"/>
                <w:szCs w:val="16"/>
              </w:rPr>
            </w:pPr>
          </w:p>
        </w:tc>
      </w:tr>
      <w:tr w:rsidR="004E061E" w:rsidRPr="00C04A08" w14:paraId="4075F906" w14:textId="77777777" w:rsidTr="00A3696F">
        <w:trPr>
          <w:trHeight w:val="108"/>
          <w:jc w:val="center"/>
        </w:trPr>
        <w:tc>
          <w:tcPr>
            <w:tcW w:w="1411" w:type="dxa"/>
            <w:tcBorders>
              <w:top w:val="single" w:sz="4" w:space="0" w:color="auto"/>
              <w:left w:val="single" w:sz="4" w:space="0" w:color="auto"/>
              <w:bottom w:val="nil"/>
              <w:right w:val="single" w:sz="4" w:space="0" w:color="auto"/>
            </w:tcBorders>
          </w:tcPr>
          <w:p w14:paraId="5E13DB1B" w14:textId="4D3A0548" w:rsidR="004E061E" w:rsidRPr="00C04A08" w:rsidRDefault="004E061E" w:rsidP="004E061E">
            <w:pPr>
              <w:pStyle w:val="TAC"/>
              <w:rPr>
                <w:rFonts w:cs="Arial"/>
                <w:szCs w:val="16"/>
              </w:rPr>
            </w:pPr>
            <w:r>
              <w:rPr>
                <w:rFonts w:cs="Arial"/>
                <w:szCs w:val="16"/>
              </w:rPr>
              <w:t>CA_n262</w:t>
            </w:r>
          </w:p>
        </w:tc>
        <w:tc>
          <w:tcPr>
            <w:tcW w:w="2765" w:type="dxa"/>
            <w:tcBorders>
              <w:top w:val="single" w:sz="6" w:space="0" w:color="auto"/>
              <w:left w:val="single" w:sz="4" w:space="0" w:color="auto"/>
              <w:bottom w:val="single" w:sz="6" w:space="0" w:color="auto"/>
              <w:right w:val="single" w:sz="6" w:space="0" w:color="auto"/>
            </w:tcBorders>
          </w:tcPr>
          <w:p w14:paraId="3AC974A6" w14:textId="29C11AB9" w:rsidR="004E061E" w:rsidRPr="00C04A08" w:rsidRDefault="004E061E" w:rsidP="004E061E">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5D8CD5FA" w14:textId="702AED37"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EF9B135" w14:textId="39DB5828"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C1032D8" w14:textId="2ED1D611"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47B5439" w14:textId="430E145B" w:rsidR="004E061E" w:rsidRPr="00C04A08" w:rsidRDefault="004E061E" w:rsidP="004E061E">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A5ADAB0" w14:textId="0E2FBA28"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A844C74" w14:textId="77777777" w:rsidR="004E061E" w:rsidRPr="00C04A08" w:rsidRDefault="004E061E" w:rsidP="004E061E">
            <w:pPr>
              <w:pStyle w:val="TAC"/>
              <w:rPr>
                <w:rFonts w:cs="Arial"/>
                <w:szCs w:val="16"/>
              </w:rPr>
            </w:pPr>
          </w:p>
        </w:tc>
      </w:tr>
      <w:tr w:rsidR="004E061E" w:rsidRPr="00C04A08" w14:paraId="4D18C2A4" w14:textId="77777777" w:rsidTr="00A3696F">
        <w:trPr>
          <w:trHeight w:val="108"/>
          <w:jc w:val="center"/>
        </w:trPr>
        <w:tc>
          <w:tcPr>
            <w:tcW w:w="1411" w:type="dxa"/>
            <w:tcBorders>
              <w:top w:val="nil"/>
              <w:left w:val="single" w:sz="4" w:space="0" w:color="auto"/>
              <w:bottom w:val="nil"/>
              <w:right w:val="single" w:sz="4" w:space="0" w:color="auto"/>
            </w:tcBorders>
          </w:tcPr>
          <w:p w14:paraId="2E39430B"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5CDB6FD" w14:textId="580554DD" w:rsidR="004E061E" w:rsidRPr="00C04A08" w:rsidRDefault="004E061E" w:rsidP="004E061E">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FF1F861" w14:textId="5F95954C"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0D26D5E" w14:textId="088D7DD9"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3BA779B" w14:textId="37219D43"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38B4195" w14:textId="1F9AEC5B"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05FEDE2" w14:textId="156A30CF"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B35E180" w14:textId="77777777" w:rsidR="004E061E" w:rsidRPr="00C04A08" w:rsidRDefault="004E061E" w:rsidP="004E061E">
            <w:pPr>
              <w:pStyle w:val="TAC"/>
              <w:rPr>
                <w:rFonts w:cs="Arial"/>
                <w:szCs w:val="16"/>
              </w:rPr>
            </w:pPr>
          </w:p>
        </w:tc>
      </w:tr>
      <w:tr w:rsidR="004E061E" w:rsidRPr="00C04A08" w14:paraId="63AC9B1C" w14:textId="77777777" w:rsidTr="00A3696F">
        <w:trPr>
          <w:trHeight w:val="108"/>
          <w:jc w:val="center"/>
        </w:trPr>
        <w:tc>
          <w:tcPr>
            <w:tcW w:w="1411" w:type="dxa"/>
            <w:tcBorders>
              <w:top w:val="nil"/>
              <w:left w:val="single" w:sz="4" w:space="0" w:color="auto"/>
              <w:bottom w:val="single" w:sz="4" w:space="0" w:color="auto"/>
              <w:right w:val="single" w:sz="4" w:space="0" w:color="auto"/>
            </w:tcBorders>
          </w:tcPr>
          <w:p w14:paraId="0C09DA7D"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710FB27E" w14:textId="25DF2F32" w:rsidR="004E061E" w:rsidRPr="00C04A08" w:rsidRDefault="004E061E" w:rsidP="004E061E">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23F77C0" w14:textId="7E225B44" w:rsidR="004E061E" w:rsidRPr="00C04A08" w:rsidRDefault="004E061E" w:rsidP="004E061E">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57E1AA7C" w14:textId="07143233"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563790" w14:textId="2CD6709F" w:rsidR="004E061E" w:rsidRPr="00C04A08" w:rsidRDefault="004E061E" w:rsidP="004E061E">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19E31A2" w14:textId="39AB500A" w:rsidR="004E061E" w:rsidRPr="00C04A08" w:rsidRDefault="004E061E" w:rsidP="004E061E">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CE2CEAB" w14:textId="7C2A6606"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41F6684" w14:textId="77777777" w:rsidR="004E061E" w:rsidRPr="00C04A08" w:rsidRDefault="004E061E" w:rsidP="004E061E">
            <w:pPr>
              <w:pStyle w:val="TAC"/>
              <w:rPr>
                <w:rFonts w:cs="Arial"/>
                <w:szCs w:val="16"/>
              </w:rPr>
            </w:pPr>
          </w:p>
        </w:tc>
      </w:tr>
      <w:tr w:rsidR="00842EF7" w:rsidRPr="00C04A08" w14:paraId="5DE16BBA"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861FE2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52609282" w14:textId="77777777"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EEAAFE" w14:textId="77777777" w:rsidR="00842EF7" w:rsidRPr="00C04A08" w:rsidRDefault="00842EF7" w:rsidP="00842EF7"/>
    <w:p w14:paraId="7E22A5BD" w14:textId="77777777" w:rsidR="00842EF7" w:rsidRPr="00C04A08" w:rsidRDefault="00842EF7" w:rsidP="00842EF7">
      <w:pPr>
        <w:pStyle w:val="Heading4"/>
      </w:pPr>
      <w:bookmarkStart w:id="4175" w:name="_Hlk9415938"/>
      <w:bookmarkStart w:id="4176" w:name="_Toc21340919"/>
      <w:bookmarkStart w:id="4177" w:name="_Toc29805367"/>
      <w:bookmarkStart w:id="4178" w:name="_Toc36456576"/>
      <w:bookmarkStart w:id="4179" w:name="_Toc36469674"/>
      <w:bookmarkStart w:id="4180" w:name="_Toc37254083"/>
      <w:bookmarkStart w:id="4181" w:name="_Toc37322940"/>
      <w:bookmarkStart w:id="4182" w:name="_Toc37324346"/>
      <w:bookmarkStart w:id="4183" w:name="_Toc45889869"/>
      <w:bookmarkStart w:id="4184" w:name="_Toc52196541"/>
      <w:bookmarkStart w:id="4185" w:name="_Toc52197521"/>
      <w:bookmarkStart w:id="4186" w:name="_Toc53173244"/>
      <w:bookmarkStart w:id="4187" w:name="_Toc53173613"/>
      <w:bookmarkStart w:id="4188" w:name="_Toc61119614"/>
      <w:bookmarkStart w:id="4189" w:name="_Toc61119996"/>
      <w:bookmarkStart w:id="4190" w:name="_Toc67926058"/>
      <w:bookmarkStart w:id="4191" w:name="_Toc75273696"/>
      <w:bookmarkStart w:id="4192" w:name="_Toc76510596"/>
      <w:bookmarkStart w:id="4193" w:name="_Toc83129753"/>
      <w:r w:rsidRPr="00C04A08">
        <w:t>6.5A.3.2</w:t>
      </w:r>
      <w:r w:rsidRPr="00C04A08">
        <w:tab/>
        <w:t>Additional spurious emissions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123D5134" w14:textId="77777777" w:rsidR="00842EF7" w:rsidRPr="00C04A08" w:rsidRDefault="00842EF7" w:rsidP="003C6ED8">
      <w:pPr>
        <w:pStyle w:val="Heading5"/>
      </w:pPr>
      <w:bookmarkStart w:id="4194" w:name="_Toc21340920"/>
      <w:bookmarkStart w:id="4195" w:name="_Toc29805368"/>
      <w:bookmarkStart w:id="4196" w:name="_Toc36456577"/>
      <w:bookmarkStart w:id="4197" w:name="_Toc36469675"/>
      <w:bookmarkStart w:id="4198" w:name="_Toc37254084"/>
      <w:bookmarkStart w:id="4199" w:name="_Toc37322941"/>
      <w:bookmarkStart w:id="4200" w:name="_Toc37324347"/>
      <w:bookmarkStart w:id="4201" w:name="_Toc45889870"/>
      <w:bookmarkStart w:id="4202" w:name="_Toc52196542"/>
      <w:bookmarkStart w:id="4203" w:name="_Toc52197522"/>
      <w:bookmarkStart w:id="4204" w:name="_Toc53173245"/>
      <w:bookmarkStart w:id="4205" w:name="_Toc53173614"/>
      <w:bookmarkStart w:id="4206" w:name="_Toc61119615"/>
      <w:bookmarkStart w:id="4207" w:name="_Toc61119997"/>
      <w:bookmarkStart w:id="4208" w:name="_Toc67926059"/>
      <w:bookmarkStart w:id="4209" w:name="_Toc75273697"/>
      <w:bookmarkStart w:id="4210" w:name="_Toc76510597"/>
      <w:bookmarkStart w:id="4211" w:name="_Toc83129754"/>
      <w:r w:rsidRPr="00C04A08">
        <w:t>6.5A.3.2.1</w:t>
      </w:r>
      <w:r w:rsidRPr="00C04A08">
        <w:tab/>
        <w:t>General</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4212" w:name="_Toc21340921"/>
      <w:bookmarkStart w:id="4213" w:name="_Toc29805369"/>
      <w:bookmarkStart w:id="4214" w:name="_Toc36456578"/>
      <w:bookmarkStart w:id="4215" w:name="_Toc36469676"/>
      <w:bookmarkStart w:id="4216" w:name="_Toc37254085"/>
      <w:bookmarkStart w:id="4217" w:name="_Toc37322942"/>
      <w:bookmarkStart w:id="4218" w:name="_Toc37324348"/>
      <w:bookmarkStart w:id="4219" w:name="_Toc45889871"/>
      <w:bookmarkStart w:id="4220" w:name="_Toc52196543"/>
      <w:bookmarkStart w:id="4221" w:name="_Toc52197523"/>
      <w:bookmarkStart w:id="4222" w:name="_Toc53173246"/>
      <w:bookmarkStart w:id="4223" w:name="_Toc53173615"/>
      <w:bookmarkStart w:id="4224" w:name="_Toc61119616"/>
      <w:bookmarkStart w:id="4225" w:name="_Toc61119998"/>
      <w:bookmarkStart w:id="4226" w:name="_Toc67926060"/>
      <w:bookmarkStart w:id="4227" w:name="_Toc75273698"/>
      <w:bookmarkStart w:id="4228" w:name="_Toc76510598"/>
      <w:bookmarkStart w:id="4229" w:name="_Toc83129755"/>
      <w:r w:rsidRPr="00C04A08">
        <w:t>6.5A.3.2.2</w:t>
      </w:r>
      <w:r w:rsidRPr="00C04A08">
        <w:tab/>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r w:rsidR="00392D8F">
        <w:rPr>
          <w:lang w:val="en-US"/>
        </w:rPr>
        <w:t>Void</w:t>
      </w:r>
      <w:bookmarkEnd w:id="4226"/>
      <w:bookmarkEnd w:id="4227"/>
      <w:bookmarkEnd w:id="4228"/>
      <w:bookmarkEnd w:id="4229"/>
    </w:p>
    <w:p w14:paraId="6BE8B102" w14:textId="77777777" w:rsidR="00842EF7" w:rsidRPr="00C04A08" w:rsidRDefault="00842EF7" w:rsidP="003C6ED8">
      <w:pPr>
        <w:pStyle w:val="Heading5"/>
      </w:pPr>
      <w:bookmarkStart w:id="4230" w:name="_Toc21340922"/>
      <w:bookmarkStart w:id="4231" w:name="_Toc29805370"/>
      <w:bookmarkStart w:id="4232" w:name="_Toc36456579"/>
      <w:bookmarkStart w:id="4233" w:name="_Toc36469677"/>
      <w:bookmarkStart w:id="4234" w:name="_Toc37254086"/>
      <w:bookmarkStart w:id="4235" w:name="_Toc37322943"/>
      <w:bookmarkStart w:id="4236" w:name="_Toc37324349"/>
      <w:bookmarkStart w:id="4237" w:name="_Toc45889872"/>
      <w:bookmarkStart w:id="4238" w:name="_Toc52196544"/>
      <w:bookmarkStart w:id="4239" w:name="_Toc52197524"/>
      <w:bookmarkStart w:id="4240" w:name="_Toc53173247"/>
      <w:bookmarkStart w:id="4241" w:name="_Toc53173616"/>
      <w:bookmarkStart w:id="4242" w:name="_Toc61119617"/>
      <w:bookmarkStart w:id="4243" w:name="_Toc61119999"/>
      <w:bookmarkStart w:id="4244" w:name="_Toc67926061"/>
      <w:bookmarkStart w:id="4245" w:name="_Toc75273699"/>
      <w:bookmarkStart w:id="4246" w:name="_Toc76510599"/>
      <w:bookmarkStart w:id="4247" w:name="_Toc83129756"/>
      <w:r w:rsidRPr="00C04A08">
        <w:t>6.5A.3.2.3</w:t>
      </w:r>
      <w:r w:rsidRPr="00C04A08">
        <w:tab/>
      </w:r>
      <w:r w:rsidRPr="00C04A08">
        <w:rPr>
          <w:lang w:val="en-US"/>
        </w:rPr>
        <w:t>Additional spurious emission requirements for CA_NS_202</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4248" w:name="_Toc61119618"/>
      <w:bookmarkStart w:id="4249" w:name="_Toc61120000"/>
      <w:bookmarkStart w:id="4250" w:name="_Toc67926062"/>
      <w:bookmarkStart w:id="4251" w:name="_Toc75273700"/>
      <w:bookmarkStart w:id="4252" w:name="_Toc76510600"/>
      <w:bookmarkStart w:id="4253" w:name="_Toc83129757"/>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4248"/>
      <w:bookmarkEnd w:id="4249"/>
      <w:bookmarkEnd w:id="4250"/>
      <w:bookmarkEnd w:id="4251"/>
      <w:bookmarkEnd w:id="4252"/>
      <w:bookmarkEnd w:id="4253"/>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4254" w:name="_Toc21340923"/>
      <w:bookmarkStart w:id="4255" w:name="_Toc29805371"/>
      <w:bookmarkStart w:id="4256" w:name="_Toc36456580"/>
      <w:bookmarkStart w:id="4257" w:name="_Toc36469678"/>
      <w:bookmarkStart w:id="4258" w:name="_Toc37254087"/>
      <w:bookmarkStart w:id="4259" w:name="_Toc37322944"/>
      <w:bookmarkStart w:id="4260" w:name="_Toc37324350"/>
      <w:bookmarkStart w:id="4261" w:name="_Toc45889873"/>
      <w:bookmarkStart w:id="4262" w:name="_Toc52196545"/>
      <w:bookmarkStart w:id="4263" w:name="_Toc52197525"/>
      <w:bookmarkStart w:id="4264" w:name="_Toc53173248"/>
      <w:bookmarkStart w:id="4265" w:name="_Toc53173617"/>
      <w:bookmarkStart w:id="4266" w:name="_Toc61119619"/>
      <w:bookmarkStart w:id="4267" w:name="_Toc61120001"/>
      <w:bookmarkStart w:id="4268" w:name="_Toc67926063"/>
      <w:bookmarkStart w:id="4269" w:name="_Toc75273701"/>
      <w:bookmarkStart w:id="4270" w:name="_Toc76510601"/>
      <w:bookmarkStart w:id="4271" w:name="_Toc83129758"/>
      <w:r w:rsidRPr="00C04A08">
        <w:t>6.5D</w:t>
      </w:r>
      <w:r w:rsidRPr="00C04A08">
        <w:tab/>
        <w:t>Output RF spectrum emissions for UL MIMO</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75ABC81A" w14:textId="77777777" w:rsidR="00842EF7" w:rsidRPr="00C04A08" w:rsidRDefault="00842EF7" w:rsidP="003C6ED8">
      <w:pPr>
        <w:pStyle w:val="Heading3"/>
      </w:pPr>
      <w:bookmarkStart w:id="4272" w:name="_Toc21340924"/>
      <w:bookmarkStart w:id="4273" w:name="_Toc29805372"/>
      <w:bookmarkStart w:id="4274" w:name="_Toc36456581"/>
      <w:bookmarkStart w:id="4275" w:name="_Toc36469679"/>
      <w:bookmarkStart w:id="4276" w:name="_Toc37254088"/>
      <w:bookmarkStart w:id="4277" w:name="_Toc37322945"/>
      <w:bookmarkStart w:id="4278" w:name="_Toc37324351"/>
      <w:bookmarkStart w:id="4279" w:name="_Toc45889874"/>
      <w:bookmarkStart w:id="4280" w:name="_Toc52196546"/>
      <w:bookmarkStart w:id="4281" w:name="_Toc52197526"/>
      <w:bookmarkStart w:id="4282" w:name="_Toc53173249"/>
      <w:bookmarkStart w:id="4283" w:name="_Toc53173618"/>
      <w:bookmarkStart w:id="4284" w:name="_Toc61119620"/>
      <w:bookmarkStart w:id="4285" w:name="_Toc61120002"/>
      <w:bookmarkStart w:id="4286" w:name="_Toc67926064"/>
      <w:bookmarkStart w:id="4287" w:name="_Toc75273702"/>
      <w:bookmarkStart w:id="4288" w:name="_Toc76510602"/>
      <w:bookmarkStart w:id="4289" w:name="_Toc83129759"/>
      <w:r w:rsidRPr="00C04A08">
        <w:t>6.5D.1</w:t>
      </w:r>
      <w:r w:rsidRPr="00C04A08">
        <w:tab/>
        <w:t>Occupied bandwidth for UL MIMO</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4290" w:name="_Toc21340925"/>
      <w:bookmarkStart w:id="4291" w:name="_Toc29805373"/>
      <w:bookmarkStart w:id="4292" w:name="_Toc36456582"/>
      <w:bookmarkStart w:id="4293" w:name="_Toc36469680"/>
      <w:bookmarkStart w:id="4294" w:name="_Toc37254089"/>
      <w:bookmarkStart w:id="4295" w:name="_Toc37322946"/>
      <w:bookmarkStart w:id="4296" w:name="_Toc37324352"/>
      <w:bookmarkStart w:id="4297" w:name="_Toc45889875"/>
      <w:bookmarkStart w:id="4298" w:name="_Toc52196547"/>
      <w:bookmarkStart w:id="4299" w:name="_Toc52197527"/>
      <w:bookmarkStart w:id="4300" w:name="_Toc53173250"/>
      <w:bookmarkStart w:id="4301" w:name="_Toc53173619"/>
      <w:bookmarkStart w:id="4302" w:name="_Toc61119621"/>
      <w:bookmarkStart w:id="4303" w:name="_Toc61120003"/>
      <w:bookmarkStart w:id="4304" w:name="_Toc67926065"/>
      <w:bookmarkStart w:id="4305" w:name="_Toc75273703"/>
      <w:bookmarkStart w:id="4306" w:name="_Toc76510603"/>
      <w:bookmarkStart w:id="4307" w:name="_Toc83129760"/>
      <w:r w:rsidRPr="00C04A08">
        <w:t>6.5D.2</w:t>
      </w:r>
      <w:r w:rsidRPr="00C04A08">
        <w:tab/>
        <w:t>Out of band emissions for UL MIMO</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4308" w:name="_Toc21340926"/>
      <w:bookmarkStart w:id="4309" w:name="_Toc29805374"/>
      <w:bookmarkStart w:id="4310" w:name="_Toc36456583"/>
      <w:bookmarkStart w:id="4311" w:name="_Toc36469681"/>
      <w:bookmarkStart w:id="4312" w:name="_Toc37254090"/>
      <w:bookmarkStart w:id="4313" w:name="_Toc37322947"/>
      <w:bookmarkStart w:id="4314" w:name="_Toc37324353"/>
      <w:bookmarkStart w:id="4315" w:name="_Toc45889876"/>
      <w:bookmarkStart w:id="4316" w:name="_Toc52196548"/>
      <w:bookmarkStart w:id="4317" w:name="_Toc52197528"/>
      <w:bookmarkStart w:id="4318" w:name="_Toc53173251"/>
      <w:bookmarkStart w:id="4319" w:name="_Toc53173620"/>
      <w:bookmarkStart w:id="4320" w:name="_Toc61119622"/>
      <w:bookmarkStart w:id="4321" w:name="_Toc61120004"/>
      <w:bookmarkStart w:id="4322" w:name="_Toc67926066"/>
      <w:bookmarkStart w:id="4323" w:name="_Toc75273704"/>
      <w:bookmarkStart w:id="4324" w:name="_Toc76510604"/>
      <w:bookmarkStart w:id="4325" w:name="_Toc83129761"/>
      <w:r w:rsidRPr="00C04A08">
        <w:t>6.5D.3</w:t>
      </w:r>
      <w:r w:rsidRPr="00C04A08">
        <w:tab/>
        <w:t>Spurious emissions for UL MIMO</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4326" w:name="_Toc21340927"/>
      <w:bookmarkStart w:id="4327" w:name="_Toc29805375"/>
      <w:bookmarkStart w:id="4328" w:name="_Toc36456584"/>
      <w:bookmarkStart w:id="4329" w:name="_Toc36469682"/>
      <w:bookmarkStart w:id="4330" w:name="_Toc37254091"/>
      <w:bookmarkStart w:id="4331" w:name="_Toc37322948"/>
      <w:bookmarkStart w:id="4332" w:name="_Toc37324354"/>
      <w:bookmarkStart w:id="4333" w:name="_Toc45889877"/>
      <w:bookmarkStart w:id="4334" w:name="_Toc52196549"/>
      <w:bookmarkStart w:id="4335" w:name="_Toc52197529"/>
      <w:bookmarkStart w:id="4336" w:name="_Toc53173252"/>
      <w:bookmarkStart w:id="4337" w:name="_Toc53173621"/>
      <w:bookmarkStart w:id="4338" w:name="_Toc61119623"/>
      <w:bookmarkStart w:id="4339" w:name="_Toc61120005"/>
      <w:bookmarkStart w:id="4340" w:name="_Toc67926067"/>
      <w:bookmarkStart w:id="4341" w:name="_Toc75273705"/>
      <w:bookmarkStart w:id="4342" w:name="_Toc76510605"/>
      <w:bookmarkStart w:id="4343" w:name="_Toc83129762"/>
      <w:r w:rsidRPr="00C04A08">
        <w:t>6.6</w:t>
      </w:r>
      <w:r w:rsidRPr="00C04A08">
        <w:tab/>
        <w:t>Beam correspondence</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12B37587" w14:textId="77777777" w:rsidR="00842EF7" w:rsidRPr="00C04A08" w:rsidRDefault="00842EF7" w:rsidP="00842EF7">
      <w:pPr>
        <w:pStyle w:val="Heading3"/>
      </w:pPr>
      <w:bookmarkStart w:id="4344" w:name="_Toc21340928"/>
      <w:bookmarkStart w:id="4345" w:name="_Toc29805376"/>
      <w:bookmarkStart w:id="4346" w:name="_Toc36456585"/>
      <w:bookmarkStart w:id="4347" w:name="_Toc36469683"/>
      <w:bookmarkStart w:id="4348" w:name="_Toc37254092"/>
      <w:bookmarkStart w:id="4349" w:name="_Toc37322949"/>
      <w:bookmarkStart w:id="4350" w:name="_Toc37324355"/>
      <w:bookmarkStart w:id="4351" w:name="_Toc45889878"/>
      <w:bookmarkStart w:id="4352" w:name="_Toc52196550"/>
      <w:bookmarkStart w:id="4353" w:name="_Toc52197530"/>
      <w:bookmarkStart w:id="4354" w:name="_Toc53173253"/>
      <w:bookmarkStart w:id="4355" w:name="_Toc53173622"/>
      <w:bookmarkStart w:id="4356" w:name="_Toc61119624"/>
      <w:bookmarkStart w:id="4357" w:name="_Toc61120006"/>
      <w:bookmarkStart w:id="4358" w:name="_Toc67926068"/>
      <w:bookmarkStart w:id="4359" w:name="_Toc75273706"/>
      <w:bookmarkStart w:id="4360" w:name="_Toc76510606"/>
      <w:bookmarkStart w:id="4361" w:name="_Toc83129763"/>
      <w:r w:rsidRPr="00C04A08">
        <w:t>6.6.1</w:t>
      </w:r>
      <w:r w:rsidRPr="00C04A08">
        <w:tab/>
        <w:t>General</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09B06854" w14:textId="77777777" w:rsidR="00842EF7" w:rsidRPr="00C04A08" w:rsidRDefault="00842EF7" w:rsidP="00842EF7">
      <w:r w:rsidRPr="00C04A08">
        <w:t>Beam correspondence is the ability of the UE to select a suitable beam for UL transmission based on DL measurements with or without relying on UL beam sweeping.</w:t>
      </w:r>
      <w:r w:rsidR="00E94035">
        <w:t xml:space="preserve"> Unless explicitly addressed in subclauses below, t</w:t>
      </w:r>
      <w:r w:rsidR="00E94035" w:rsidRPr="00C04A08">
        <w:t>he beam correspondence requirement is fulfilled if the UE meet</w:t>
      </w:r>
      <w:r w:rsidR="00E94035">
        <w:t>s</w:t>
      </w:r>
      <w:r w:rsidR="00E94035" w:rsidRPr="00C04A08">
        <w:t xml:space="preserve"> the minimum peak EIRP requirement according to Table 6.2.1.</w:t>
      </w:r>
      <w:r w:rsidR="00E94035">
        <w:t>x</w:t>
      </w:r>
      <w:r w:rsidR="00E94035" w:rsidRPr="00C04A08">
        <w:t>-1 and spherical coverage requirement according to Table 6.2.1.</w:t>
      </w:r>
      <w:r w:rsidR="00E94035">
        <w:t>x</w:t>
      </w:r>
      <w:r w:rsidR="00E94035" w:rsidRPr="00C04A08">
        <w:t>-3 with its autonomously chosen UL beams and without uplink beam sweeping.</w:t>
      </w:r>
    </w:p>
    <w:p w14:paraId="4F9F1F67" w14:textId="77777777" w:rsidR="00842EF7" w:rsidRPr="00C04A08" w:rsidRDefault="00842EF7" w:rsidP="00842EF7">
      <w:pPr>
        <w:pStyle w:val="Heading3"/>
      </w:pPr>
      <w:bookmarkStart w:id="4362" w:name="_Toc21340929"/>
      <w:bookmarkStart w:id="4363" w:name="_Toc29805377"/>
      <w:bookmarkStart w:id="4364" w:name="_Toc36456586"/>
      <w:bookmarkStart w:id="4365" w:name="_Toc36469684"/>
      <w:bookmarkStart w:id="4366" w:name="_Toc37254093"/>
      <w:bookmarkStart w:id="4367" w:name="_Toc37322950"/>
      <w:bookmarkStart w:id="4368" w:name="_Toc37324356"/>
      <w:bookmarkStart w:id="4369" w:name="_Toc45889879"/>
      <w:bookmarkStart w:id="4370" w:name="_Toc52196551"/>
      <w:bookmarkStart w:id="4371" w:name="_Toc52197531"/>
      <w:bookmarkStart w:id="4372" w:name="_Toc53173254"/>
      <w:bookmarkStart w:id="4373" w:name="_Toc53173623"/>
      <w:bookmarkStart w:id="4374" w:name="_Toc61119625"/>
      <w:bookmarkStart w:id="4375" w:name="_Toc61120007"/>
      <w:bookmarkStart w:id="4376" w:name="_Toc67926069"/>
      <w:bookmarkStart w:id="4377" w:name="_Toc75273707"/>
      <w:bookmarkStart w:id="4378" w:name="_Toc76510607"/>
      <w:bookmarkStart w:id="4379" w:name="_Toc83129764"/>
      <w:r w:rsidRPr="00C04A08">
        <w:t>6.6.2</w:t>
      </w:r>
      <w:r w:rsidRPr="00C04A08">
        <w:tab/>
        <w:t>(Void)</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268497CC" w14:textId="77777777" w:rsidR="00842EF7" w:rsidRPr="00C04A08" w:rsidRDefault="00842EF7" w:rsidP="00842EF7">
      <w:pPr>
        <w:pStyle w:val="Heading3"/>
      </w:pPr>
      <w:bookmarkStart w:id="4380" w:name="_Toc21340930"/>
      <w:bookmarkStart w:id="4381" w:name="_Toc29805378"/>
      <w:bookmarkStart w:id="4382" w:name="_Toc36456587"/>
      <w:bookmarkStart w:id="4383" w:name="_Toc36469685"/>
      <w:bookmarkStart w:id="4384" w:name="_Toc37254094"/>
      <w:bookmarkStart w:id="4385" w:name="_Toc37322951"/>
      <w:bookmarkStart w:id="4386" w:name="_Toc37324357"/>
      <w:bookmarkStart w:id="4387" w:name="_Toc45889880"/>
      <w:bookmarkStart w:id="4388" w:name="_Toc52196552"/>
      <w:bookmarkStart w:id="4389" w:name="_Toc52197532"/>
      <w:bookmarkStart w:id="4390" w:name="_Toc53173255"/>
      <w:bookmarkStart w:id="4391" w:name="_Toc53173624"/>
      <w:bookmarkStart w:id="4392" w:name="_Toc61119626"/>
      <w:bookmarkStart w:id="4393" w:name="_Toc61120008"/>
      <w:bookmarkStart w:id="4394" w:name="_Toc67926070"/>
      <w:bookmarkStart w:id="4395" w:name="_Toc75273708"/>
      <w:bookmarkStart w:id="4396" w:name="_Toc76510608"/>
      <w:bookmarkStart w:id="4397" w:name="_Toc83129765"/>
      <w:r w:rsidRPr="00C04A08">
        <w:t>6.6.3</w:t>
      </w:r>
      <w:r w:rsidRPr="00C04A08">
        <w:tab/>
        <w:t>(Void)</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47C03DBB" w14:textId="77777777" w:rsidR="00842EF7" w:rsidRPr="00C04A08" w:rsidRDefault="00842EF7" w:rsidP="00842EF7">
      <w:pPr>
        <w:pStyle w:val="Heading3"/>
      </w:pPr>
      <w:bookmarkStart w:id="4398" w:name="_Toc21340931"/>
      <w:bookmarkStart w:id="4399" w:name="_Toc29805379"/>
      <w:bookmarkStart w:id="4400" w:name="_Toc36456588"/>
      <w:bookmarkStart w:id="4401" w:name="_Toc36469686"/>
      <w:bookmarkStart w:id="4402" w:name="_Toc37254095"/>
      <w:bookmarkStart w:id="4403" w:name="_Toc37322952"/>
      <w:bookmarkStart w:id="4404" w:name="_Toc37324358"/>
      <w:bookmarkStart w:id="4405" w:name="_Toc45889881"/>
      <w:bookmarkStart w:id="4406" w:name="_Toc52196553"/>
      <w:bookmarkStart w:id="4407" w:name="_Toc52197533"/>
      <w:bookmarkStart w:id="4408" w:name="_Toc53173256"/>
      <w:bookmarkStart w:id="4409" w:name="_Toc53173625"/>
      <w:bookmarkStart w:id="4410" w:name="_Toc61119627"/>
      <w:bookmarkStart w:id="4411" w:name="_Toc61120009"/>
      <w:bookmarkStart w:id="4412" w:name="_Toc67926071"/>
      <w:bookmarkStart w:id="4413" w:name="_Toc75273709"/>
      <w:bookmarkStart w:id="4414" w:name="_Toc76510609"/>
      <w:bookmarkStart w:id="4415" w:name="_Toc83129766"/>
      <w:r w:rsidRPr="00C04A08">
        <w:t>6.6.4</w:t>
      </w:r>
      <w:r w:rsidRPr="00C04A08">
        <w:tab/>
        <w:t>Beam correspondence for power class 3</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350D19DB" w14:textId="77777777" w:rsidR="00842EF7" w:rsidRPr="00C04A08" w:rsidRDefault="00842EF7" w:rsidP="003C6ED8">
      <w:pPr>
        <w:pStyle w:val="Heading4"/>
      </w:pPr>
      <w:bookmarkStart w:id="4416" w:name="_Toc21340932"/>
      <w:bookmarkStart w:id="4417" w:name="_Toc29805380"/>
      <w:bookmarkStart w:id="4418" w:name="_Toc36456589"/>
      <w:bookmarkStart w:id="4419" w:name="_Toc36469687"/>
      <w:bookmarkStart w:id="4420" w:name="_Toc37254096"/>
      <w:bookmarkStart w:id="4421" w:name="_Toc37322953"/>
      <w:bookmarkStart w:id="4422" w:name="_Toc37324359"/>
      <w:bookmarkStart w:id="4423" w:name="_Toc45889882"/>
      <w:bookmarkStart w:id="4424" w:name="_Toc52196554"/>
      <w:bookmarkStart w:id="4425" w:name="_Toc52197534"/>
      <w:bookmarkStart w:id="4426" w:name="_Toc53173257"/>
      <w:bookmarkStart w:id="4427" w:name="_Toc53173626"/>
      <w:bookmarkStart w:id="4428" w:name="_Toc61119628"/>
      <w:bookmarkStart w:id="4429" w:name="_Toc61120010"/>
      <w:bookmarkStart w:id="4430" w:name="_Toc67926072"/>
      <w:bookmarkStart w:id="4431" w:name="_Toc75273710"/>
      <w:bookmarkStart w:id="4432" w:name="_Toc76510610"/>
      <w:bookmarkStart w:id="4433" w:name="_Toc83129767"/>
      <w:r w:rsidRPr="00C04A08">
        <w:t>6.6.4.1</w:t>
      </w:r>
      <w:r w:rsidRPr="00C04A08">
        <w:tab/>
        <w:t>General</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52A5C81D" w14:textId="77777777"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3CFAED68" w14:textId="77777777" w:rsidR="008C68B8" w:rsidRPr="00C04A08" w:rsidRDefault="00437B9E" w:rsidP="008C68B8">
      <w:pPr>
        <w:pStyle w:val="B10"/>
      </w:pPr>
      <w:bookmarkStart w:id="4434" w:name="_Toc21340933"/>
      <w:bookmarkStart w:id="4435" w:name="_Toc29805381"/>
      <w:bookmarkStart w:id="4436" w:name="_Toc36456590"/>
      <w:bookmarkStart w:id="4437" w:name="_Toc36469688"/>
      <w:bookmarkStart w:id="4438" w:name="_Toc37254097"/>
      <w:bookmarkStart w:id="4439" w:name="_Toc37322954"/>
      <w:bookmarkStart w:id="4440" w:name="_Toc37324360"/>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17285B4" w14:textId="77777777" w:rsidR="00897889" w:rsidRPr="00C04A08" w:rsidRDefault="00897889" w:rsidP="00897889">
      <w:pPr>
        <w:pStyle w:val="B10"/>
      </w:pPr>
      <w:bookmarkStart w:id="4441" w:name="_Toc45889883"/>
      <w:bookmarkStart w:id="4442" w:name="_Toc52196555"/>
      <w:bookmarkStart w:id="4443" w:name="_Toc52197535"/>
      <w:bookmarkStart w:id="4444" w:name="_Toc53173258"/>
      <w:bookmarkStart w:id="4445" w:name="_Toc53173627"/>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217FF27B"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requirement according to Table 6.2.1.3-1 and spherical coverage requirement according to Table 6.2.1.3-3 using CSI-RS based enhanced beam correspondence requirements as defined in Clause 6.6.4.3.3.</w:t>
      </w:r>
    </w:p>
    <w:p w14:paraId="448612FB"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6692F24C"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correspondence tolerance requirement defined in Clause 6.6.4.2 and shall support uplink beam management, as defined in TS 38.306 [14]. </w:t>
      </w:r>
    </w:p>
    <w:p w14:paraId="2E663E4E"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4446" w:name="_Toc61119629"/>
      <w:bookmarkStart w:id="4447" w:name="_Toc61120011"/>
      <w:bookmarkStart w:id="4448" w:name="_Toc67926073"/>
      <w:bookmarkStart w:id="4449" w:name="_Toc75273711"/>
      <w:bookmarkStart w:id="4450" w:name="_Toc76510611"/>
      <w:bookmarkStart w:id="4451" w:name="_Toc83129768"/>
      <w:r w:rsidRPr="00C04A08">
        <w:t>6.6.4.2</w:t>
      </w:r>
      <w:r w:rsidRPr="00C04A08">
        <w:tab/>
        <w:t>Beam correspondence tolerance for power class 3</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BE6A4F0"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4452" w:name="_Toc37322955"/>
      <w:bookmarkStart w:id="4453" w:name="_Toc37324361"/>
      <w:bookmarkStart w:id="4454" w:name="_Toc45889884"/>
      <w:bookmarkStart w:id="4455" w:name="_Toc52196556"/>
      <w:bookmarkStart w:id="4456" w:name="_Toc52197536"/>
      <w:bookmarkStart w:id="4457" w:name="_Toc53173259"/>
      <w:bookmarkStart w:id="4458" w:name="_Toc53173628"/>
      <w:bookmarkStart w:id="4459" w:name="_Toc61119630"/>
      <w:bookmarkStart w:id="4460" w:name="_Toc61120012"/>
      <w:bookmarkStart w:id="4461" w:name="_Toc67926074"/>
      <w:bookmarkStart w:id="4462" w:name="_Toc75273712"/>
      <w:bookmarkStart w:id="4463" w:name="_Toc76510612"/>
      <w:bookmarkStart w:id="4464" w:name="_Toc83129769"/>
      <w:r w:rsidRPr="00C04A08">
        <w:t>6.6.4.3</w:t>
      </w:r>
      <w:r w:rsidRPr="00C04A08">
        <w:tab/>
        <w:t>Side Conditions</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4F7B8C22" w14:textId="77777777" w:rsidR="00952DE1" w:rsidRPr="00C04A08" w:rsidRDefault="00952DE1" w:rsidP="003C6ED8">
      <w:pPr>
        <w:pStyle w:val="Heading5"/>
      </w:pPr>
      <w:bookmarkStart w:id="4465" w:name="_Toc37322956"/>
      <w:bookmarkStart w:id="4466" w:name="_Toc37324362"/>
      <w:bookmarkStart w:id="4467" w:name="_Toc45889885"/>
      <w:bookmarkStart w:id="4468" w:name="_Toc52196557"/>
      <w:bookmarkStart w:id="4469" w:name="_Toc52197537"/>
      <w:bookmarkStart w:id="4470" w:name="_Toc53173260"/>
      <w:bookmarkStart w:id="4471" w:name="_Toc53173629"/>
      <w:bookmarkStart w:id="4472" w:name="_Toc61119631"/>
      <w:bookmarkStart w:id="4473" w:name="_Toc61120013"/>
      <w:bookmarkStart w:id="4474" w:name="_Toc67926075"/>
      <w:bookmarkStart w:id="4475" w:name="_Toc75273713"/>
      <w:bookmarkStart w:id="4476" w:name="_Toc76510613"/>
      <w:bookmarkStart w:id="4477" w:name="_Toc83129770"/>
      <w:r w:rsidRPr="00C04A08">
        <w:t>6.6.4.3.1</w:t>
      </w:r>
      <w:r w:rsidRPr="00C04A08">
        <w:tab/>
        <w:t xml:space="preserve">Side Condition for </w:t>
      </w:r>
      <w:r w:rsidR="008C68B8" w:rsidRPr="00C04A08">
        <w:t xml:space="preserve">beam correspondence based on </w:t>
      </w:r>
      <w:r w:rsidRPr="00C04A08">
        <w:t>SSB and CSI-RS</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4478" w:name="_Toc52196558"/>
      <w:bookmarkStart w:id="4479" w:name="_Toc52197538"/>
      <w:bookmarkStart w:id="4480" w:name="_Toc53173261"/>
      <w:bookmarkStart w:id="4481" w:name="_Toc53173630"/>
      <w:bookmarkStart w:id="4482" w:name="_Toc61119632"/>
      <w:bookmarkStart w:id="4483" w:name="_Toc61120014"/>
      <w:bookmarkStart w:id="4484" w:name="_Toc67926076"/>
      <w:bookmarkStart w:id="4485" w:name="_Toc75273714"/>
      <w:bookmarkStart w:id="4486" w:name="_Toc76510614"/>
      <w:bookmarkStart w:id="4487" w:name="_Toc83129771"/>
      <w:r w:rsidRPr="00C04A08">
        <w:t>6.6.4.3.2</w:t>
      </w:r>
      <w:r w:rsidRPr="00C04A08">
        <w:tab/>
        <w:t>Side Condition for SSB based enhanced Beam Correspondence requirements</w:t>
      </w:r>
      <w:bookmarkEnd w:id="4478"/>
      <w:bookmarkEnd w:id="4479"/>
      <w:bookmarkEnd w:id="4480"/>
      <w:bookmarkEnd w:id="4481"/>
      <w:bookmarkEnd w:id="4482"/>
      <w:bookmarkEnd w:id="4483"/>
      <w:bookmarkEnd w:id="4484"/>
      <w:bookmarkEnd w:id="4485"/>
      <w:bookmarkEnd w:id="4486"/>
      <w:bookmarkEnd w:id="4487"/>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4488" w:name="_Toc52196559"/>
      <w:bookmarkStart w:id="4489" w:name="_Toc52197539"/>
      <w:bookmarkStart w:id="4490" w:name="_Toc53173262"/>
      <w:bookmarkStart w:id="4491" w:name="_Toc53173631"/>
      <w:bookmarkStart w:id="4492" w:name="_Toc61119633"/>
      <w:bookmarkStart w:id="4493" w:name="_Toc61120015"/>
      <w:bookmarkStart w:id="4494" w:name="_Toc67926077"/>
      <w:bookmarkStart w:id="4495" w:name="_Toc75273715"/>
      <w:bookmarkStart w:id="4496" w:name="_Toc76510615"/>
      <w:bookmarkStart w:id="4497" w:name="_Toc83129772"/>
      <w:r w:rsidRPr="00C04A08">
        <w:t>6.6.4.3.3</w:t>
      </w:r>
      <w:r w:rsidRPr="00C04A08">
        <w:tab/>
        <w:t>Side Condition for CSI-RS based enhanced Beam Correspondence requirements</w:t>
      </w:r>
      <w:bookmarkEnd w:id="4488"/>
      <w:bookmarkEnd w:id="4489"/>
      <w:bookmarkEnd w:id="4490"/>
      <w:bookmarkEnd w:id="4491"/>
      <w:bookmarkEnd w:id="4492"/>
      <w:bookmarkEnd w:id="4493"/>
      <w:bookmarkEnd w:id="4494"/>
      <w:bookmarkEnd w:id="4495"/>
      <w:bookmarkEnd w:id="4496"/>
      <w:bookmarkEnd w:id="4497"/>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4498" w:name="_Toc52196560"/>
      <w:bookmarkStart w:id="4499" w:name="_Toc52197540"/>
      <w:bookmarkStart w:id="4500" w:name="_Toc53173263"/>
      <w:bookmarkStart w:id="4501"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67F7125"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8F641A"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64816F20" w14:textId="77777777" w:rsidR="008F641A" w:rsidRPr="00C04A08" w:rsidRDefault="008F641A" w:rsidP="008F641A">
            <w:pPr>
              <w:pStyle w:val="TAC"/>
              <w:rPr>
                <w:rFonts w:eastAsia="Yu Mincho"/>
                <w:lang w:eastAsia="ja-JP"/>
              </w:rPr>
            </w:pPr>
          </w:p>
        </w:tc>
      </w:tr>
      <w:tr w:rsidR="008F641A"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3C97BDB3" w14:textId="77777777" w:rsidR="008F641A" w:rsidRPr="00C04A08" w:rsidRDefault="008F641A" w:rsidP="008F641A">
            <w:pPr>
              <w:pStyle w:val="TAC"/>
              <w:rPr>
                <w:rFonts w:eastAsia="Yu Mincho"/>
                <w:lang w:eastAsia="ja-JP"/>
              </w:rPr>
            </w:pPr>
          </w:p>
        </w:tc>
      </w:tr>
      <w:tr w:rsidR="008F641A"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5AF4EC0B" w14:textId="77777777" w:rsidR="008F641A" w:rsidRPr="00C04A08" w:rsidRDefault="008F641A" w:rsidP="008F641A">
            <w:pPr>
              <w:pStyle w:val="TAC"/>
              <w:rPr>
                <w:rFonts w:eastAsia="Yu Mincho"/>
                <w:lang w:eastAsia="ja-JP"/>
              </w:rPr>
            </w:pPr>
          </w:p>
        </w:tc>
      </w:tr>
      <w:tr w:rsidR="008F641A"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4D395BA6" w14:textId="77777777" w:rsidR="008F641A" w:rsidRPr="00C04A08" w:rsidRDefault="008F641A" w:rsidP="008F641A">
            <w:pPr>
              <w:pStyle w:val="TAC"/>
              <w:rPr>
                <w:rFonts w:eastAsia="Yu Mincho"/>
                <w:lang w:eastAsia="ja-JP"/>
              </w:rPr>
            </w:pPr>
          </w:p>
        </w:tc>
      </w:tr>
      <w:tr w:rsidR="004E061E" w:rsidRPr="00C04A08" w14:paraId="5045A6E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E126D10" w14:textId="77777777" w:rsidR="004E061E" w:rsidRPr="00C04A08" w:rsidRDefault="004E061E" w:rsidP="004E061E">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4E061E" w:rsidRPr="00C04A08" w:rsidRDefault="004E061E" w:rsidP="004E061E">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7C091D81" w:rsidR="004E061E" w:rsidRPr="00C04A08" w:rsidRDefault="0024180C" w:rsidP="004E061E">
            <w:pPr>
              <w:pStyle w:val="TAC"/>
              <w:rPr>
                <w:szCs w:val="18"/>
              </w:rPr>
            </w:pPr>
            <w:r>
              <w:rPr>
                <w:szCs w:val="18"/>
              </w:rPr>
              <w:t>-93,5</w:t>
            </w:r>
          </w:p>
        </w:tc>
        <w:tc>
          <w:tcPr>
            <w:tcW w:w="0" w:type="auto"/>
            <w:tcBorders>
              <w:top w:val="nil"/>
              <w:left w:val="single" w:sz="4" w:space="0" w:color="auto"/>
              <w:bottom w:val="single" w:sz="4" w:space="0" w:color="auto"/>
              <w:right w:val="single" w:sz="4" w:space="0" w:color="auto"/>
            </w:tcBorders>
            <w:shd w:val="clear" w:color="auto" w:fill="auto"/>
          </w:tcPr>
          <w:p w14:paraId="172DBA02" w14:textId="77777777" w:rsidR="004E061E" w:rsidRPr="00C04A08" w:rsidRDefault="004E061E" w:rsidP="004E061E">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4502" w:name="_Toc61119634"/>
      <w:bookmarkStart w:id="4503" w:name="_Toc61120016"/>
      <w:bookmarkStart w:id="4504" w:name="_Toc67926078"/>
      <w:bookmarkStart w:id="4505" w:name="_Toc75273716"/>
      <w:bookmarkStart w:id="4506" w:name="_Toc76510616"/>
      <w:bookmarkStart w:id="4507" w:name="_Toc83129773"/>
      <w:r w:rsidRPr="00C04A08">
        <w:t>6.6.4.4</w:t>
      </w:r>
      <w:r w:rsidRPr="00C04A08">
        <w:tab/>
        <w:t>Applicability</w:t>
      </w:r>
      <w:bookmarkEnd w:id="4498"/>
      <w:bookmarkEnd w:id="4499"/>
      <w:bookmarkEnd w:id="4500"/>
      <w:bookmarkEnd w:id="4501"/>
      <w:bookmarkEnd w:id="4502"/>
      <w:bookmarkEnd w:id="4503"/>
      <w:bookmarkEnd w:id="4504"/>
      <w:bookmarkEnd w:id="4505"/>
      <w:bookmarkEnd w:id="4506"/>
      <w:bookmarkEnd w:id="4507"/>
    </w:p>
    <w:p w14:paraId="195485F6" w14:textId="77777777" w:rsidR="008F641A" w:rsidRPr="008F641A" w:rsidRDefault="008F641A" w:rsidP="008F641A">
      <w:pPr>
        <w:rPr>
          <w:lang w:eastAsia="zh-CN"/>
        </w:rPr>
      </w:pPr>
      <w:bookmarkStart w:id="4508" w:name="_Toc21340934"/>
      <w:bookmarkStart w:id="4509" w:name="_Toc29805382"/>
      <w:bookmarkStart w:id="4510" w:name="_Toc36456591"/>
      <w:bookmarkStart w:id="4511" w:name="_Toc36469689"/>
      <w:bookmarkStart w:id="4512" w:name="_Toc37254098"/>
      <w:bookmarkStart w:id="4513" w:name="_Toc37322957"/>
      <w:bookmarkStart w:id="4514" w:name="_Toc37324363"/>
      <w:bookmarkStart w:id="4515" w:name="_Toc45889886"/>
      <w:bookmarkStart w:id="4516" w:name="_Toc52196561"/>
      <w:bookmarkStart w:id="4517" w:name="_Toc52197541"/>
      <w:bookmarkStart w:id="4518" w:name="_Toc53173264"/>
      <w:bookmarkStart w:id="4519" w:name="_Toc53173633"/>
      <w:r w:rsidRPr="008F641A">
        <w:rPr>
          <w:rFonts w:hint="eastAsia"/>
          <w:lang w:eastAsia="zh-CN"/>
        </w:rPr>
        <w:t>F</w:t>
      </w:r>
      <w:r w:rsidRPr="008F641A">
        <w:rPr>
          <w:lang w:eastAsia="zh-CN"/>
        </w:rPr>
        <w:t>or UEs supporting more than one type of beam correspondence, the following applicability rules apply:</w:t>
      </w:r>
    </w:p>
    <w:p w14:paraId="5AA3DD59" w14:textId="77777777" w:rsidR="008F641A" w:rsidRPr="008F641A" w:rsidRDefault="008F641A" w:rsidP="008F641A">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5B6F74E6"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5DE48607"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22F698A8" w14:textId="77777777" w:rsidR="008F641A" w:rsidRDefault="008F641A">
      <w:pPr>
        <w:pStyle w:val="B30"/>
      </w:pPr>
      <w:r w:rsidRPr="008F641A">
        <w:t>-</w:t>
      </w:r>
      <w:r w:rsidRPr="008F641A">
        <w:tab/>
        <w:t>The enhanced beam correspondence requirements shall be verified with the SSB based enhanced beam correspondence side conditions in clause 6.6.4.3.2.-</w:t>
      </w:r>
      <w:r w:rsidRPr="008F641A">
        <w:tab/>
        <w:t>If 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it is considered the UE have met both the SSB based and CSI-RS based enhanced beam correspondence requirements.</w:t>
      </w:r>
    </w:p>
    <w:p w14:paraId="694B1DE6" w14:textId="77777777" w:rsidR="008F641A" w:rsidRPr="008F641A" w:rsidRDefault="008F641A" w:rsidP="00D46B3C">
      <w:pPr>
        <w:pStyle w:val="B30"/>
      </w:pPr>
      <w:r w:rsidRPr="008F641A">
        <w:t>-</w:t>
      </w:r>
      <w:r w:rsidRPr="008F641A">
        <w:tab/>
        <w:t>Otherwise, if UE does not meet above minimum peak EIRP requirement using the CSI-RS based side condition, the UE shall be further verified with the CSI-RS based enhanced beam correspondence side conditions in clause 6.6.4.3.3.</w:t>
      </w:r>
    </w:p>
    <w:p w14:paraId="01C6FB97" w14:textId="77777777" w:rsidR="00842EF7" w:rsidRDefault="00842EF7" w:rsidP="00842EF7">
      <w:pPr>
        <w:pStyle w:val="Heading3"/>
      </w:pPr>
      <w:bookmarkStart w:id="4520" w:name="_Toc61119635"/>
      <w:bookmarkStart w:id="4521" w:name="_Toc61120017"/>
      <w:bookmarkStart w:id="4522" w:name="_Toc67926079"/>
      <w:bookmarkStart w:id="4523" w:name="_Toc75273717"/>
      <w:bookmarkStart w:id="4524" w:name="_Toc76510617"/>
      <w:bookmarkStart w:id="4525" w:name="_Toc83129774"/>
      <w:r w:rsidRPr="00C04A08">
        <w:t>6.6.5</w:t>
      </w:r>
      <w:r w:rsidRPr="00C04A08">
        <w:tab/>
        <w:t>(Void)</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49AE8D12" w14:textId="77777777" w:rsidR="00FD5D84" w:rsidRPr="00C04A08" w:rsidRDefault="00FD5D84" w:rsidP="00FD5D84">
      <w:pPr>
        <w:pStyle w:val="Heading3"/>
      </w:pPr>
      <w:bookmarkStart w:id="4526" w:name="_Toc67926080"/>
      <w:bookmarkStart w:id="4527" w:name="_Toc75273718"/>
      <w:bookmarkStart w:id="4528" w:name="_Toc76510618"/>
      <w:bookmarkStart w:id="4529" w:name="_Toc83129775"/>
      <w:r>
        <w:t>6.6.6</w:t>
      </w:r>
      <w:r w:rsidRPr="00C04A08">
        <w:tab/>
        <w:t xml:space="preserve">Beam </w:t>
      </w:r>
      <w:r>
        <w:t>correspondence for power class 5</w:t>
      </w:r>
      <w:bookmarkEnd w:id="4526"/>
      <w:bookmarkEnd w:id="4527"/>
      <w:bookmarkEnd w:id="4528"/>
      <w:bookmarkEnd w:id="4529"/>
    </w:p>
    <w:p w14:paraId="4866D4BE" w14:textId="77777777" w:rsidR="00FD5D84" w:rsidRPr="00C04A08" w:rsidRDefault="00FD5D84" w:rsidP="00FD5D84">
      <w:pPr>
        <w:pStyle w:val="Heading4"/>
      </w:pPr>
      <w:bookmarkStart w:id="4530" w:name="_Toc67926081"/>
      <w:bookmarkStart w:id="4531" w:name="_Toc75273719"/>
      <w:bookmarkStart w:id="4532" w:name="_Toc76510619"/>
      <w:bookmarkStart w:id="4533" w:name="_Toc83129776"/>
      <w:r>
        <w:t>6.6.6</w:t>
      </w:r>
      <w:r w:rsidRPr="00C04A08">
        <w:t>.1</w:t>
      </w:r>
      <w:r w:rsidRPr="00C04A08">
        <w:tab/>
        <w:t>General</w:t>
      </w:r>
      <w:bookmarkEnd w:id="4530"/>
      <w:bookmarkEnd w:id="4531"/>
      <w:bookmarkEnd w:id="4532"/>
      <w:bookmarkEnd w:id="4533"/>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87266EC" w14:textId="77777777" w:rsidR="00FD5D84" w:rsidRPr="00C04A08" w:rsidRDefault="00FD5D84" w:rsidP="00FD5D84">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w:t>
      </w:r>
      <w:r>
        <w:t>ement according to Table 6.2.1.5</w:t>
      </w:r>
      <w:r w:rsidRPr="00C04A08">
        <w:t>-1 and spherical coverage requir</w:t>
      </w:r>
      <w:r>
        <w:t>ement according to Table 6.2.1.5</w:t>
      </w:r>
      <w:r w:rsidRPr="00C04A08">
        <w:t>-3 with its autonomously chosen UL beams and without uplink beam sweeping.  Such a UE is considered to have met the beam correspondence tolerance requirement.</w:t>
      </w:r>
    </w:p>
    <w:p w14:paraId="27E3147F" w14:textId="77777777" w:rsidR="00FD5D84" w:rsidRPr="00C04A08" w:rsidRDefault="00FD5D84" w:rsidP="00FD5D84">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are supported, the UE shall meet the minimum peak EIRP requir</w:t>
      </w:r>
      <w:r>
        <w:t>ement according to Table 6.2.1.5</w:t>
      </w:r>
      <w:r w:rsidRPr="00C04A08">
        <w:t>-1 and spherical coverage requirement according to Ta</w:t>
      </w:r>
      <w:r>
        <w:t>ble 6.2.1.5</w:t>
      </w:r>
      <w:r w:rsidRPr="00C04A08">
        <w:t>-3 using the SSB based enhanced beam correspondence require</w:t>
      </w:r>
      <w:r>
        <w:t>ments as defined in Clause 6.6.6</w:t>
      </w:r>
      <w:r w:rsidRPr="00C04A08">
        <w:t xml:space="preserve">.3.2. </w:t>
      </w:r>
    </w:p>
    <w:p w14:paraId="4D961EC8" w14:textId="77777777" w:rsidR="00FD5D84" w:rsidRPr="00C04A08" w:rsidRDefault="00FD5D84" w:rsidP="00FD5D84">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w:t>
      </w:r>
      <w:r>
        <w:t>ment according to Table 6.2.1.5</w:t>
      </w:r>
      <w:r w:rsidRPr="00C04A08">
        <w:t>-1 and spherical coverage requir</w:t>
      </w:r>
      <w:r>
        <w:t>ement according to Table 6.2.1.5</w:t>
      </w:r>
      <w:r w:rsidRPr="00C04A08">
        <w:t>-3 using CSI-RS based enhanced beam correspondence require</w:t>
      </w:r>
      <w:r>
        <w:t>ments as defined in Clause 6.6.6</w:t>
      </w:r>
      <w:r w:rsidRPr="00C04A08">
        <w:t xml:space="preserve">.3.3. </w:t>
      </w:r>
    </w:p>
    <w:p w14:paraId="1327C5E9" w14:textId="77777777" w:rsidR="00FD5D84" w:rsidRPr="00C04A08" w:rsidRDefault="00FD5D84" w:rsidP="00FD5D84">
      <w:pPr>
        <w:pStyle w:val="Heading4"/>
      </w:pPr>
      <w:bookmarkStart w:id="4534" w:name="_Toc67926082"/>
      <w:bookmarkStart w:id="4535" w:name="_Toc75273720"/>
      <w:bookmarkStart w:id="4536" w:name="_Toc76510620"/>
      <w:bookmarkStart w:id="4537" w:name="_Toc83129777"/>
      <w:r>
        <w:t>6.6.6</w:t>
      </w:r>
      <w:r w:rsidRPr="00C04A08">
        <w:t>.2</w:t>
      </w:r>
      <w:r w:rsidRPr="00C04A08">
        <w:tab/>
      </w:r>
      <w:r>
        <w:t>(Reserved)</w:t>
      </w:r>
      <w:bookmarkEnd w:id="4534"/>
      <w:bookmarkEnd w:id="4535"/>
      <w:bookmarkEnd w:id="4536"/>
      <w:bookmarkEnd w:id="4537"/>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4538" w:name="_Toc67926083"/>
      <w:bookmarkStart w:id="4539" w:name="_Toc75273721"/>
      <w:bookmarkStart w:id="4540" w:name="_Toc76510621"/>
      <w:bookmarkStart w:id="4541" w:name="_Toc83129778"/>
      <w:r>
        <w:t>6.6.6</w:t>
      </w:r>
      <w:r w:rsidRPr="00C04A08">
        <w:t>.3</w:t>
      </w:r>
      <w:r w:rsidRPr="00C04A08">
        <w:tab/>
        <w:t>Side Conditions</w:t>
      </w:r>
      <w:bookmarkEnd w:id="4538"/>
      <w:bookmarkEnd w:id="4539"/>
      <w:bookmarkEnd w:id="4540"/>
      <w:bookmarkEnd w:id="4541"/>
    </w:p>
    <w:p w14:paraId="11202261" w14:textId="77777777" w:rsidR="00FD5D84" w:rsidRPr="00C04A08" w:rsidRDefault="00FD5D84" w:rsidP="00FD5D84">
      <w:pPr>
        <w:pStyle w:val="Heading5"/>
      </w:pPr>
      <w:bookmarkStart w:id="4542" w:name="_Toc67926084"/>
      <w:bookmarkStart w:id="4543" w:name="_Toc75273722"/>
      <w:bookmarkStart w:id="4544" w:name="_Toc76510622"/>
      <w:bookmarkStart w:id="4545" w:name="_Toc83129779"/>
      <w:r>
        <w:t>6.6.6</w:t>
      </w:r>
      <w:r w:rsidRPr="00C04A08">
        <w:t>.3.1</w:t>
      </w:r>
      <w:r w:rsidRPr="00C04A08">
        <w:tab/>
        <w:t>Side Condition for beam correspondence based on SSB and CSI-RS</w:t>
      </w:r>
      <w:bookmarkEnd w:id="4542"/>
      <w:bookmarkEnd w:id="4543"/>
      <w:bookmarkEnd w:id="4544"/>
      <w:bookmarkEnd w:id="4545"/>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C5F022F" w14:textId="77777777" w:rsidR="00FD5D84" w:rsidRPr="00C04A08" w:rsidRDefault="00FD5D84" w:rsidP="00FD5D84">
      <w:pPr>
        <w:pStyle w:val="B10"/>
        <w:rPr>
          <w:rFonts w:cs="v4.2.0"/>
        </w:rPr>
      </w:pPr>
      <w:r w:rsidRPr="00C04A08">
        <w:rPr>
          <w:rFonts w:cs="v4.2.0"/>
        </w:rPr>
        <w:t>-</w:t>
      </w:r>
      <w:r w:rsidRPr="00C04A08">
        <w:rPr>
          <w:rFonts w:cs="v4.2.0"/>
        </w:rPr>
        <w:tab/>
        <w:t>The reference measurement channel for beam correspondence are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4546" w:name="_Toc67926085"/>
      <w:bookmarkStart w:id="4547" w:name="_Toc75273723"/>
      <w:bookmarkStart w:id="4548" w:name="_Toc76510623"/>
      <w:bookmarkStart w:id="4549" w:name="_Toc83129780"/>
      <w:r>
        <w:t>6.6.6</w:t>
      </w:r>
      <w:r w:rsidRPr="00C04A08">
        <w:t>.3.2</w:t>
      </w:r>
      <w:r w:rsidRPr="00C04A08">
        <w:tab/>
        <w:t>Side Condition for SSB based enhanced Beam Correspondence requirements</w:t>
      </w:r>
      <w:bookmarkEnd w:id="4546"/>
      <w:bookmarkEnd w:id="4547"/>
      <w:bookmarkEnd w:id="4548"/>
      <w:bookmarkEnd w:id="4549"/>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4550" w:name="_Toc67926086"/>
      <w:bookmarkStart w:id="4551" w:name="_Toc75273724"/>
      <w:bookmarkStart w:id="4552" w:name="_Toc76510624"/>
      <w:bookmarkStart w:id="4553" w:name="_Toc83129781"/>
      <w:r>
        <w:t>6.6.6</w:t>
      </w:r>
      <w:r w:rsidRPr="00C04A08">
        <w:t>.3.3</w:t>
      </w:r>
      <w:r w:rsidRPr="00C04A08">
        <w:tab/>
        <w:t>Side Condition for CSI-RS based enhanced Beam Correspondence requirements</w:t>
      </w:r>
      <w:bookmarkEnd w:id="4550"/>
      <w:bookmarkEnd w:id="4551"/>
      <w:bookmarkEnd w:id="4552"/>
      <w:bookmarkEnd w:id="4553"/>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04B31159" w14:textId="77777777" w:rsidR="00FD5D84" w:rsidRPr="00C04A08" w:rsidRDefault="00FD5D84" w:rsidP="00FD5D84">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4554" w:name="_Toc67926087"/>
      <w:bookmarkStart w:id="4555" w:name="_Toc75273725"/>
      <w:bookmarkStart w:id="4556" w:name="_Toc76510625"/>
      <w:bookmarkStart w:id="4557" w:name="_Toc83129782"/>
      <w:r>
        <w:t>6.6.6</w:t>
      </w:r>
      <w:r w:rsidRPr="00C04A08">
        <w:t>.4</w:t>
      </w:r>
      <w:r w:rsidRPr="00C04A08">
        <w:tab/>
        <w:t>Applicability</w:t>
      </w:r>
      <w:bookmarkEnd w:id="4554"/>
      <w:bookmarkEnd w:id="4555"/>
      <w:bookmarkEnd w:id="4556"/>
      <w:bookmarkEnd w:id="4557"/>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42A5BA6C" w14:textId="77777777" w:rsidR="00FD5D84" w:rsidRPr="008F641A" w:rsidRDefault="00FD5D84" w:rsidP="00FD5D84">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6AEDA5C9" w14:textId="77777777" w:rsidR="00FD5D84" w:rsidRPr="008F641A" w:rsidRDefault="00FD5D84" w:rsidP="00FD5D84">
      <w:pPr>
        <w:pStyle w:val="B10"/>
        <w:rPr>
          <w:rFonts w:cs="v4.2.0"/>
        </w:rPr>
      </w:pPr>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39FE0715" w14:textId="77777777" w:rsidR="00FD5D84" w:rsidRPr="008F641A" w:rsidRDefault="00FD5D84" w:rsidP="00FD5D84">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61627C3B" w14:textId="77777777" w:rsidR="00FD5D84" w:rsidRDefault="00FD5D84" w:rsidP="00FD5D84">
      <w:pPr>
        <w:pStyle w:val="B30"/>
      </w:pPr>
      <w:r w:rsidRPr="008F641A">
        <w:t>-</w:t>
      </w:r>
      <w:r w:rsidRPr="008F641A">
        <w:tab/>
        <w:t>The enhanced beam correspondence requirements shall be verified with the SSB based enhanced beam correspondence side conditions in clause 6.6.</w:t>
      </w:r>
      <w:r>
        <w:t>6</w:t>
      </w:r>
      <w:r w:rsidRPr="008F641A">
        <w:t>.3.2.</w:t>
      </w:r>
      <w:r>
        <w:t xml:space="preserve"> </w:t>
      </w:r>
      <w:r w:rsidRPr="008F641A">
        <w:t>If UE meets the SSB based enhanced beam correspondence requirements using the</w:t>
      </w:r>
      <w:r>
        <w:t xml:space="preserve"> side conditions in clause 6.6.6</w:t>
      </w:r>
      <w:r w:rsidRPr="008F641A">
        <w:t>.3.2 and meets the minimum peak EIRP requirem</w:t>
      </w:r>
      <w:r>
        <w:t>ent as defined in clasue 6.2.1.5</w:t>
      </w:r>
      <w:r w:rsidRPr="008F641A">
        <w:t xml:space="preserve"> using the CSI-RS based side conditions in clause 6.6.</w:t>
      </w:r>
      <w:r>
        <w:t>6</w:t>
      </w:r>
      <w:r w:rsidRPr="008F641A">
        <w:t>.3.3, where the link direction is determined in the SSB based enhanced beam correspondence test, it is considered the UE have met both the SSB based and CSI-RS based enhanced beam correspondence requirements.</w:t>
      </w:r>
    </w:p>
    <w:p w14:paraId="1A44C7D7" w14:textId="77777777" w:rsidR="00FD5D84" w:rsidRPr="008F641A" w:rsidRDefault="00FD5D84" w:rsidP="00FD5D84">
      <w:pPr>
        <w:pStyle w:val="B30"/>
      </w:pPr>
      <w:r w:rsidRPr="008F641A">
        <w:t>-</w:t>
      </w:r>
      <w:r w:rsidRPr="008F641A">
        <w:tab/>
        <w:t>Otherwise, if UE does not meet above minimum peak EIRP requirement using the CSI-RS based side condition, the UE shall be further verified with the CSI-RS based enhanced beam correspondence</w:t>
      </w:r>
      <w:r>
        <w:t xml:space="preserve"> side conditions in clause 6.6.6</w:t>
      </w:r>
      <w:r w:rsidRPr="008F641A">
        <w:t>.3.3.</w:t>
      </w:r>
    </w:p>
    <w:p w14:paraId="5BB345DD" w14:textId="77777777" w:rsidR="00842EF7" w:rsidRPr="00C04A08" w:rsidRDefault="00842EF7" w:rsidP="00842EF7">
      <w:pPr>
        <w:pStyle w:val="Heading2"/>
      </w:pPr>
      <w:bookmarkStart w:id="4558" w:name="_Toc21340935"/>
      <w:bookmarkStart w:id="4559" w:name="_Toc29805383"/>
      <w:bookmarkStart w:id="4560" w:name="_Toc36456592"/>
      <w:bookmarkStart w:id="4561" w:name="_Toc36469690"/>
      <w:bookmarkStart w:id="4562" w:name="_Toc37254099"/>
      <w:bookmarkStart w:id="4563" w:name="_Toc37322958"/>
      <w:bookmarkStart w:id="4564" w:name="_Toc37324364"/>
      <w:bookmarkStart w:id="4565" w:name="_Toc45889887"/>
      <w:bookmarkStart w:id="4566" w:name="_Toc52196562"/>
      <w:bookmarkStart w:id="4567" w:name="_Toc52197542"/>
      <w:bookmarkStart w:id="4568" w:name="_Toc53173265"/>
      <w:bookmarkStart w:id="4569" w:name="_Toc53173634"/>
      <w:bookmarkStart w:id="4570" w:name="_Toc61119636"/>
      <w:bookmarkStart w:id="4571" w:name="_Toc61120018"/>
      <w:bookmarkStart w:id="4572" w:name="_Toc67926088"/>
      <w:bookmarkStart w:id="4573" w:name="_Toc75273726"/>
      <w:bookmarkStart w:id="4574" w:name="_Toc76510626"/>
      <w:bookmarkStart w:id="4575" w:name="_Toc83129783"/>
      <w:r w:rsidRPr="00C04A08">
        <w:t>6.6A</w:t>
      </w:r>
      <w:r w:rsidRPr="00C04A08">
        <w:tab/>
        <w:t>Beam correspondence for CA</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078C296C"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271DCA8F" w14:textId="77777777" w:rsidR="00842EF7" w:rsidRPr="00C04A08" w:rsidRDefault="00842EF7" w:rsidP="00842EF7">
      <w:pPr>
        <w:pStyle w:val="Heading1"/>
      </w:pPr>
      <w:r w:rsidRPr="00C04A08">
        <w:rPr>
          <w:rStyle w:val="Heading1Char"/>
          <w:rFonts w:eastAsia="Malgun Gothic"/>
        </w:rPr>
        <w:br w:type="page"/>
      </w:r>
      <w:bookmarkStart w:id="4576" w:name="_Toc21340936"/>
      <w:bookmarkStart w:id="4577" w:name="_Toc29805384"/>
      <w:bookmarkStart w:id="4578" w:name="_Toc36456593"/>
      <w:bookmarkStart w:id="4579" w:name="_Toc36469691"/>
      <w:bookmarkStart w:id="4580" w:name="_Toc37254100"/>
      <w:bookmarkStart w:id="4581" w:name="_Toc37322959"/>
      <w:bookmarkStart w:id="4582" w:name="_Toc37324365"/>
      <w:bookmarkStart w:id="4583" w:name="_Toc45889888"/>
      <w:bookmarkStart w:id="4584" w:name="_Toc52196563"/>
      <w:bookmarkStart w:id="4585" w:name="_Toc52197543"/>
      <w:bookmarkStart w:id="4586" w:name="_Toc53173266"/>
      <w:bookmarkStart w:id="4587" w:name="_Toc53173635"/>
      <w:bookmarkStart w:id="4588" w:name="_Toc61119637"/>
      <w:bookmarkStart w:id="4589" w:name="_Toc61120019"/>
      <w:bookmarkStart w:id="4590" w:name="_Toc67926089"/>
      <w:bookmarkStart w:id="4591" w:name="_Toc75273727"/>
      <w:bookmarkStart w:id="4592" w:name="_Toc76510627"/>
      <w:bookmarkStart w:id="4593" w:name="_Toc83129784"/>
      <w:r w:rsidRPr="00C04A08">
        <w:t>7</w:t>
      </w:r>
      <w:r w:rsidRPr="00C04A08">
        <w:tab/>
        <w:t>Receiver characteristics</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3CF09DE0" w14:textId="77777777" w:rsidR="00842EF7" w:rsidRPr="00C04A08" w:rsidRDefault="00842EF7" w:rsidP="00842EF7">
      <w:pPr>
        <w:pStyle w:val="Heading2"/>
      </w:pPr>
      <w:bookmarkStart w:id="4594" w:name="_Toc21340937"/>
      <w:bookmarkStart w:id="4595" w:name="_Toc29805385"/>
      <w:bookmarkStart w:id="4596" w:name="_Toc36456594"/>
      <w:bookmarkStart w:id="4597" w:name="_Toc36469692"/>
      <w:bookmarkStart w:id="4598" w:name="_Toc37254101"/>
      <w:bookmarkStart w:id="4599" w:name="_Toc37322960"/>
      <w:bookmarkStart w:id="4600" w:name="_Toc37324366"/>
      <w:bookmarkStart w:id="4601" w:name="_Toc45889889"/>
      <w:bookmarkStart w:id="4602" w:name="_Toc52196564"/>
      <w:bookmarkStart w:id="4603" w:name="_Toc52197544"/>
      <w:bookmarkStart w:id="4604" w:name="_Toc53173267"/>
      <w:bookmarkStart w:id="4605" w:name="_Toc53173636"/>
      <w:bookmarkStart w:id="4606" w:name="_Toc61119638"/>
      <w:bookmarkStart w:id="4607" w:name="_Toc61120020"/>
      <w:bookmarkStart w:id="4608" w:name="_Toc67926090"/>
      <w:bookmarkStart w:id="4609" w:name="_Toc75273728"/>
      <w:bookmarkStart w:id="4610" w:name="_Toc76510628"/>
      <w:bookmarkStart w:id="4611" w:name="_Toc83129785"/>
      <w:bookmarkStart w:id="4612" w:name="_Hlk528841293"/>
      <w:r w:rsidRPr="00C04A08">
        <w:t>7.1</w:t>
      </w:r>
      <w:r w:rsidRPr="00C04A08">
        <w:tab/>
        <w:t>General</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4613" w:name="_Toc21340938"/>
      <w:bookmarkStart w:id="4614" w:name="_Toc29805386"/>
      <w:bookmarkStart w:id="4615" w:name="_Toc36456595"/>
      <w:bookmarkStart w:id="4616" w:name="_Toc36469693"/>
      <w:bookmarkStart w:id="4617" w:name="_Toc37254102"/>
      <w:bookmarkStart w:id="4618" w:name="_Toc37322961"/>
      <w:bookmarkStart w:id="4619" w:name="_Toc37324367"/>
      <w:bookmarkStart w:id="4620" w:name="_Toc45889890"/>
      <w:bookmarkStart w:id="4621" w:name="_Toc52196565"/>
      <w:bookmarkStart w:id="4622" w:name="_Toc52197545"/>
      <w:bookmarkStart w:id="4623" w:name="_Toc53173268"/>
      <w:bookmarkStart w:id="4624" w:name="_Toc53173637"/>
      <w:bookmarkStart w:id="4625" w:name="_Toc61119639"/>
      <w:bookmarkStart w:id="4626" w:name="_Toc61120021"/>
      <w:bookmarkStart w:id="4627" w:name="_Toc67926091"/>
      <w:bookmarkStart w:id="4628" w:name="_Toc75273729"/>
      <w:bookmarkStart w:id="4629" w:name="_Toc76510629"/>
      <w:bookmarkStart w:id="4630" w:name="_Toc83129786"/>
      <w:r w:rsidRPr="00C04A08">
        <w:t>7.2</w:t>
      </w:r>
      <w:r w:rsidRPr="00C04A08">
        <w:tab/>
        <w:t>Diversity characteristics</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4631" w:name="_Toc21340939"/>
      <w:bookmarkStart w:id="4632" w:name="_Toc29805387"/>
      <w:bookmarkStart w:id="4633" w:name="_Toc36456596"/>
      <w:bookmarkStart w:id="4634" w:name="_Toc36469694"/>
      <w:bookmarkStart w:id="4635" w:name="_Toc37254103"/>
      <w:bookmarkStart w:id="4636" w:name="_Toc37322962"/>
      <w:bookmarkStart w:id="4637" w:name="_Toc37324368"/>
      <w:bookmarkStart w:id="4638" w:name="_Toc45889891"/>
      <w:bookmarkStart w:id="4639" w:name="_Toc52196566"/>
      <w:bookmarkStart w:id="4640" w:name="_Toc52197546"/>
      <w:bookmarkStart w:id="4641" w:name="_Toc53173269"/>
      <w:bookmarkStart w:id="4642" w:name="_Toc53173638"/>
      <w:bookmarkStart w:id="4643" w:name="_Toc61119640"/>
      <w:bookmarkStart w:id="4644" w:name="_Toc61120022"/>
      <w:bookmarkStart w:id="4645" w:name="_Toc67926092"/>
      <w:bookmarkStart w:id="4646" w:name="_Toc75273730"/>
      <w:bookmarkStart w:id="4647" w:name="_Toc76510630"/>
      <w:bookmarkStart w:id="4648" w:name="_Toc83129787"/>
      <w:bookmarkEnd w:id="4612"/>
      <w:r w:rsidRPr="00C04A08">
        <w:t>7.3</w:t>
      </w:r>
      <w:r w:rsidRPr="00C04A08">
        <w:tab/>
        <w:t>Reference sensitivity</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1B31A28B" w14:textId="77777777" w:rsidR="00842EF7" w:rsidRPr="00C04A08" w:rsidRDefault="00842EF7" w:rsidP="00842EF7">
      <w:pPr>
        <w:pStyle w:val="Heading3"/>
      </w:pPr>
      <w:bookmarkStart w:id="4649" w:name="_Toc21340940"/>
      <w:bookmarkStart w:id="4650" w:name="_Toc29805388"/>
      <w:bookmarkStart w:id="4651" w:name="_Toc36456597"/>
      <w:bookmarkStart w:id="4652" w:name="_Toc36469695"/>
      <w:bookmarkStart w:id="4653" w:name="_Toc37254104"/>
      <w:bookmarkStart w:id="4654" w:name="_Toc37322963"/>
      <w:bookmarkStart w:id="4655" w:name="_Toc37324369"/>
      <w:bookmarkStart w:id="4656" w:name="_Toc45889892"/>
      <w:bookmarkStart w:id="4657" w:name="_Toc52196567"/>
      <w:bookmarkStart w:id="4658" w:name="_Toc52197547"/>
      <w:bookmarkStart w:id="4659" w:name="_Toc53173270"/>
      <w:bookmarkStart w:id="4660" w:name="_Toc53173639"/>
      <w:bookmarkStart w:id="4661" w:name="_Toc61119641"/>
      <w:bookmarkStart w:id="4662" w:name="_Toc61120023"/>
      <w:bookmarkStart w:id="4663" w:name="_Toc67926093"/>
      <w:bookmarkStart w:id="4664" w:name="_Toc75273731"/>
      <w:bookmarkStart w:id="4665" w:name="_Toc76510631"/>
      <w:bookmarkStart w:id="4666" w:name="_Toc83129788"/>
      <w:r w:rsidRPr="00C04A08">
        <w:t>7.3.1</w:t>
      </w:r>
      <w:r w:rsidRPr="00C04A08">
        <w:tab/>
        <w:t>General</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4667" w:name="_Toc21340941"/>
      <w:bookmarkStart w:id="4668" w:name="_Toc29805389"/>
      <w:bookmarkStart w:id="4669" w:name="_Toc36456598"/>
      <w:bookmarkStart w:id="4670" w:name="_Toc36469696"/>
      <w:bookmarkStart w:id="4671" w:name="_Toc37254105"/>
      <w:bookmarkStart w:id="4672" w:name="_Toc37322964"/>
      <w:bookmarkStart w:id="4673" w:name="_Toc37324370"/>
      <w:bookmarkStart w:id="4674" w:name="_Toc45889893"/>
      <w:bookmarkStart w:id="4675" w:name="_Toc52196568"/>
      <w:bookmarkStart w:id="4676" w:name="_Toc52197548"/>
      <w:bookmarkStart w:id="4677" w:name="_Toc53173271"/>
      <w:bookmarkStart w:id="4678" w:name="_Toc53173640"/>
      <w:bookmarkStart w:id="4679" w:name="_Toc61119642"/>
      <w:bookmarkStart w:id="4680" w:name="_Toc61120024"/>
      <w:bookmarkStart w:id="4681" w:name="_Toc67926094"/>
      <w:bookmarkStart w:id="4682" w:name="_Toc75273732"/>
      <w:bookmarkStart w:id="4683" w:name="_Toc76510632"/>
      <w:bookmarkStart w:id="4684" w:name="_Toc83129789"/>
      <w:r w:rsidRPr="00C04A08">
        <w:t>7.3.2</w:t>
      </w:r>
      <w:r w:rsidRPr="00C04A08">
        <w:tab/>
        <w:t>Reference sensitivity power level</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439C9FCA" w14:textId="77777777" w:rsidR="00842EF7" w:rsidRPr="00C04A08" w:rsidRDefault="00842EF7" w:rsidP="00842EF7">
      <w:pPr>
        <w:pStyle w:val="Heading4"/>
      </w:pPr>
      <w:bookmarkStart w:id="4685" w:name="_Toc21340942"/>
      <w:bookmarkStart w:id="4686" w:name="_Toc29805390"/>
      <w:bookmarkStart w:id="4687" w:name="_Toc36456599"/>
      <w:bookmarkStart w:id="4688" w:name="_Toc36469697"/>
      <w:bookmarkStart w:id="4689" w:name="_Toc37254106"/>
      <w:bookmarkStart w:id="4690" w:name="_Toc37322965"/>
      <w:bookmarkStart w:id="4691" w:name="_Toc37324371"/>
      <w:bookmarkStart w:id="4692" w:name="_Toc45889894"/>
      <w:bookmarkStart w:id="4693" w:name="_Toc52196569"/>
      <w:bookmarkStart w:id="4694" w:name="_Toc52197549"/>
      <w:bookmarkStart w:id="4695" w:name="_Toc53173272"/>
      <w:bookmarkStart w:id="4696" w:name="_Toc53173641"/>
      <w:bookmarkStart w:id="4697" w:name="_Toc61119643"/>
      <w:bookmarkStart w:id="4698" w:name="_Toc61120025"/>
      <w:bookmarkStart w:id="4699" w:name="_Toc67926095"/>
      <w:bookmarkStart w:id="4700" w:name="_Toc75273733"/>
      <w:bookmarkStart w:id="4701" w:name="_Toc76510633"/>
      <w:bookmarkStart w:id="4702" w:name="_Toc83129790"/>
      <w:r w:rsidRPr="00C04A08">
        <w:t>7.3.2.1</w:t>
      </w:r>
      <w:r w:rsidRPr="00C04A08">
        <w:tab/>
        <w:t>Reference sensitivity power level for power class 1</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4703" w:name="_Hlk44411793"/>
      <w:r w:rsidR="00CF7919" w:rsidRPr="00C04A08">
        <w:t>The requirement is verified with the test metric of EIS (Link=RX beam peak direction, Meas=Link Angle).</w:t>
      </w:r>
      <w:bookmarkEnd w:id="4703"/>
    </w:p>
    <w:p w14:paraId="3AC37EB6"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6F75E2D5" w14:textId="77777777" w:rsidTr="00BD20C8">
        <w:tc>
          <w:tcPr>
            <w:tcW w:w="1256" w:type="dxa"/>
            <w:tcBorders>
              <w:bottom w:val="nil"/>
            </w:tcBorders>
            <w:shd w:val="clear" w:color="auto" w:fill="auto"/>
          </w:tcPr>
          <w:p w14:paraId="78E0F29E" w14:textId="77777777" w:rsidR="00BD20C8" w:rsidRPr="00C04A08" w:rsidRDefault="00BD20C8" w:rsidP="00BD20C8">
            <w:pPr>
              <w:pStyle w:val="TAH"/>
            </w:pPr>
            <w:r w:rsidRPr="00C04A08">
              <w:t>Operating band</w:t>
            </w:r>
          </w:p>
        </w:tc>
        <w:tc>
          <w:tcPr>
            <w:tcW w:w="6867" w:type="dxa"/>
            <w:gridSpan w:val="4"/>
            <w:shd w:val="clear" w:color="auto" w:fill="auto"/>
          </w:tcPr>
          <w:p w14:paraId="68C883D1" w14:textId="77777777" w:rsidR="00BD20C8" w:rsidRPr="00C04A08" w:rsidRDefault="00BD20C8" w:rsidP="00BD20C8">
            <w:pPr>
              <w:pStyle w:val="TAH"/>
            </w:pPr>
            <w:r w:rsidRPr="00C04A08">
              <w:t>REFSENS (dBm) / Channel bandwidth</w:t>
            </w:r>
          </w:p>
        </w:tc>
      </w:tr>
      <w:tr w:rsidR="00BD20C8" w:rsidRPr="00C04A08" w14:paraId="70593E3B" w14:textId="77777777" w:rsidTr="00BD20C8">
        <w:tc>
          <w:tcPr>
            <w:tcW w:w="1256" w:type="dxa"/>
            <w:tcBorders>
              <w:top w:val="nil"/>
            </w:tcBorders>
            <w:shd w:val="clear" w:color="auto" w:fill="auto"/>
          </w:tcPr>
          <w:p w14:paraId="188BF387" w14:textId="77777777" w:rsidR="00BD20C8" w:rsidRPr="00C04A08" w:rsidRDefault="00BD20C8" w:rsidP="00BD20C8">
            <w:pPr>
              <w:pStyle w:val="TAH"/>
            </w:pPr>
          </w:p>
        </w:tc>
        <w:tc>
          <w:tcPr>
            <w:tcW w:w="1716" w:type="dxa"/>
            <w:shd w:val="clear" w:color="auto" w:fill="auto"/>
          </w:tcPr>
          <w:p w14:paraId="4C0A361E" w14:textId="77777777" w:rsidR="00BD20C8" w:rsidRPr="00C04A08" w:rsidRDefault="00BD20C8" w:rsidP="00BD20C8">
            <w:pPr>
              <w:pStyle w:val="TAH"/>
            </w:pPr>
            <w:r w:rsidRPr="00C04A08">
              <w:t>50 MHz</w:t>
            </w:r>
          </w:p>
        </w:tc>
        <w:tc>
          <w:tcPr>
            <w:tcW w:w="1717" w:type="dxa"/>
            <w:shd w:val="clear" w:color="auto" w:fill="auto"/>
          </w:tcPr>
          <w:p w14:paraId="3ECAFFF4" w14:textId="77777777" w:rsidR="00BD20C8" w:rsidRPr="00C04A08" w:rsidRDefault="00BD20C8" w:rsidP="00BD20C8">
            <w:pPr>
              <w:pStyle w:val="TAH"/>
            </w:pPr>
            <w:r w:rsidRPr="00C04A08">
              <w:t>100 MHz</w:t>
            </w:r>
          </w:p>
        </w:tc>
        <w:tc>
          <w:tcPr>
            <w:tcW w:w="1717" w:type="dxa"/>
            <w:shd w:val="clear" w:color="auto" w:fill="auto"/>
          </w:tcPr>
          <w:p w14:paraId="0CCA126E" w14:textId="77777777" w:rsidR="00BD20C8" w:rsidRPr="00C04A08" w:rsidRDefault="00BD20C8" w:rsidP="00BD20C8">
            <w:pPr>
              <w:pStyle w:val="TAH"/>
            </w:pPr>
            <w:r w:rsidRPr="00C04A08">
              <w:t>200 MHz</w:t>
            </w:r>
          </w:p>
        </w:tc>
        <w:tc>
          <w:tcPr>
            <w:tcW w:w="1717" w:type="dxa"/>
            <w:shd w:val="clear" w:color="auto" w:fill="auto"/>
          </w:tcPr>
          <w:p w14:paraId="3F31B0D2" w14:textId="77777777" w:rsidR="00BD20C8" w:rsidRPr="00C04A08" w:rsidRDefault="00BD20C8" w:rsidP="00BD20C8">
            <w:pPr>
              <w:pStyle w:val="TAH"/>
            </w:pPr>
            <w:r w:rsidRPr="00C04A08">
              <w:t>400 MHz</w:t>
            </w:r>
          </w:p>
        </w:tc>
      </w:tr>
      <w:tr w:rsidR="00842EF7" w:rsidRPr="00C04A08" w14:paraId="5E74F42C" w14:textId="77777777" w:rsidTr="00BD20C8">
        <w:tc>
          <w:tcPr>
            <w:tcW w:w="1256" w:type="dxa"/>
            <w:shd w:val="clear" w:color="auto" w:fill="auto"/>
          </w:tcPr>
          <w:p w14:paraId="2AB54463" w14:textId="77777777" w:rsidR="00842EF7" w:rsidRPr="00C04A08" w:rsidRDefault="00842EF7" w:rsidP="00BD20C8">
            <w:pPr>
              <w:pStyle w:val="TAC"/>
            </w:pPr>
            <w:r w:rsidRPr="00C04A08">
              <w:t>n257</w:t>
            </w:r>
          </w:p>
        </w:tc>
        <w:tc>
          <w:tcPr>
            <w:tcW w:w="1716" w:type="dxa"/>
            <w:shd w:val="clear" w:color="auto" w:fill="auto"/>
          </w:tcPr>
          <w:p w14:paraId="070D53A0" w14:textId="77777777" w:rsidR="00842EF7" w:rsidRPr="00C04A08" w:rsidRDefault="00842EF7" w:rsidP="00BD20C8">
            <w:pPr>
              <w:pStyle w:val="TAC"/>
            </w:pPr>
            <w:r w:rsidRPr="00C04A08">
              <w:t>-97.5</w:t>
            </w:r>
          </w:p>
        </w:tc>
        <w:tc>
          <w:tcPr>
            <w:tcW w:w="1717" w:type="dxa"/>
            <w:shd w:val="clear" w:color="auto" w:fill="auto"/>
          </w:tcPr>
          <w:p w14:paraId="254DC372" w14:textId="77777777" w:rsidR="00842EF7" w:rsidRPr="00C04A08" w:rsidRDefault="00842EF7" w:rsidP="00BD20C8">
            <w:pPr>
              <w:pStyle w:val="TAC"/>
            </w:pPr>
            <w:r w:rsidRPr="00C04A08">
              <w:t>-94.5</w:t>
            </w:r>
          </w:p>
        </w:tc>
        <w:tc>
          <w:tcPr>
            <w:tcW w:w="1717" w:type="dxa"/>
            <w:shd w:val="clear" w:color="auto" w:fill="auto"/>
          </w:tcPr>
          <w:p w14:paraId="334FA73C" w14:textId="77777777" w:rsidR="00842EF7" w:rsidRPr="00C04A08" w:rsidRDefault="00842EF7" w:rsidP="00BD20C8">
            <w:pPr>
              <w:pStyle w:val="TAC"/>
            </w:pPr>
            <w:r w:rsidRPr="00C04A08">
              <w:t>-91.5</w:t>
            </w:r>
          </w:p>
        </w:tc>
        <w:tc>
          <w:tcPr>
            <w:tcW w:w="1717" w:type="dxa"/>
            <w:shd w:val="clear" w:color="auto" w:fill="auto"/>
          </w:tcPr>
          <w:p w14:paraId="11CF72D4" w14:textId="77777777" w:rsidR="00842EF7" w:rsidRPr="00C04A08" w:rsidRDefault="00842EF7" w:rsidP="00BD20C8">
            <w:pPr>
              <w:pStyle w:val="TAC"/>
            </w:pPr>
            <w:r w:rsidRPr="00C04A08">
              <w:t>-88.5</w:t>
            </w:r>
          </w:p>
        </w:tc>
      </w:tr>
      <w:tr w:rsidR="00842EF7" w:rsidRPr="00C04A08" w14:paraId="67DAAB00" w14:textId="77777777" w:rsidTr="00BD20C8">
        <w:tc>
          <w:tcPr>
            <w:tcW w:w="1256" w:type="dxa"/>
            <w:shd w:val="clear" w:color="auto" w:fill="auto"/>
          </w:tcPr>
          <w:p w14:paraId="47C82EED" w14:textId="77777777" w:rsidR="00842EF7" w:rsidRPr="00C04A08" w:rsidRDefault="00842EF7" w:rsidP="00BD20C8">
            <w:pPr>
              <w:pStyle w:val="TAC"/>
            </w:pPr>
            <w:r w:rsidRPr="00C04A08">
              <w:rPr>
                <w:lang w:val="en-US"/>
              </w:rPr>
              <w:t>n258</w:t>
            </w:r>
          </w:p>
        </w:tc>
        <w:tc>
          <w:tcPr>
            <w:tcW w:w="1716" w:type="dxa"/>
            <w:shd w:val="clear" w:color="auto" w:fill="auto"/>
          </w:tcPr>
          <w:p w14:paraId="65BD05FF" w14:textId="77777777" w:rsidR="00842EF7" w:rsidRPr="00C04A08" w:rsidRDefault="00842EF7" w:rsidP="00BD20C8">
            <w:pPr>
              <w:pStyle w:val="TAC"/>
            </w:pPr>
            <w:r w:rsidRPr="00C04A08">
              <w:t>-97.5</w:t>
            </w:r>
          </w:p>
        </w:tc>
        <w:tc>
          <w:tcPr>
            <w:tcW w:w="1717" w:type="dxa"/>
            <w:shd w:val="clear" w:color="auto" w:fill="auto"/>
          </w:tcPr>
          <w:p w14:paraId="1F9C07EB" w14:textId="77777777" w:rsidR="00842EF7" w:rsidRPr="00C04A08" w:rsidRDefault="00842EF7" w:rsidP="00BD20C8">
            <w:pPr>
              <w:pStyle w:val="TAC"/>
            </w:pPr>
            <w:r w:rsidRPr="00C04A08">
              <w:t>-94.5</w:t>
            </w:r>
          </w:p>
        </w:tc>
        <w:tc>
          <w:tcPr>
            <w:tcW w:w="1717" w:type="dxa"/>
            <w:shd w:val="clear" w:color="auto" w:fill="auto"/>
          </w:tcPr>
          <w:p w14:paraId="3FE874A6" w14:textId="77777777" w:rsidR="00842EF7" w:rsidRPr="00C04A08" w:rsidRDefault="00842EF7" w:rsidP="00BD20C8">
            <w:pPr>
              <w:pStyle w:val="TAC"/>
            </w:pPr>
            <w:r w:rsidRPr="00C04A08">
              <w:t>-91.5</w:t>
            </w:r>
          </w:p>
        </w:tc>
        <w:tc>
          <w:tcPr>
            <w:tcW w:w="1717" w:type="dxa"/>
            <w:shd w:val="clear" w:color="auto" w:fill="auto"/>
          </w:tcPr>
          <w:p w14:paraId="53CFD992" w14:textId="77777777" w:rsidR="00842EF7" w:rsidRPr="00C04A08" w:rsidRDefault="00842EF7" w:rsidP="00BD20C8">
            <w:pPr>
              <w:pStyle w:val="TAC"/>
            </w:pPr>
            <w:r w:rsidRPr="00C04A08">
              <w:t>-88.5</w:t>
            </w:r>
          </w:p>
        </w:tc>
      </w:tr>
      <w:tr w:rsidR="00842EF7" w:rsidRPr="00C04A08" w14:paraId="7C4E9D21" w14:textId="77777777" w:rsidTr="00BD20C8">
        <w:tc>
          <w:tcPr>
            <w:tcW w:w="1256" w:type="dxa"/>
            <w:shd w:val="clear" w:color="auto" w:fill="auto"/>
          </w:tcPr>
          <w:p w14:paraId="4ADF0D98" w14:textId="77777777" w:rsidR="00842EF7" w:rsidRPr="00C04A08" w:rsidRDefault="00842EF7" w:rsidP="00BD20C8">
            <w:pPr>
              <w:pStyle w:val="TAC"/>
            </w:pPr>
            <w:r w:rsidRPr="00C04A08">
              <w:rPr>
                <w:lang w:val="en-US"/>
              </w:rPr>
              <w:t>n260</w:t>
            </w:r>
          </w:p>
        </w:tc>
        <w:tc>
          <w:tcPr>
            <w:tcW w:w="1716" w:type="dxa"/>
            <w:shd w:val="clear" w:color="auto" w:fill="auto"/>
          </w:tcPr>
          <w:p w14:paraId="6A195DF4" w14:textId="77777777" w:rsidR="00842EF7" w:rsidRPr="00C04A08" w:rsidRDefault="00842EF7" w:rsidP="00BD20C8">
            <w:pPr>
              <w:pStyle w:val="TAC"/>
            </w:pPr>
            <w:r w:rsidRPr="00C04A08">
              <w:t>-94.5</w:t>
            </w:r>
          </w:p>
        </w:tc>
        <w:tc>
          <w:tcPr>
            <w:tcW w:w="1717" w:type="dxa"/>
            <w:shd w:val="clear" w:color="auto" w:fill="auto"/>
          </w:tcPr>
          <w:p w14:paraId="6A363C65" w14:textId="77777777" w:rsidR="00842EF7" w:rsidRPr="00C04A08" w:rsidRDefault="00842EF7" w:rsidP="00BD20C8">
            <w:pPr>
              <w:pStyle w:val="TAC"/>
            </w:pPr>
            <w:r w:rsidRPr="00C04A08">
              <w:t>-91.5</w:t>
            </w:r>
          </w:p>
        </w:tc>
        <w:tc>
          <w:tcPr>
            <w:tcW w:w="1717" w:type="dxa"/>
            <w:shd w:val="clear" w:color="auto" w:fill="auto"/>
          </w:tcPr>
          <w:p w14:paraId="3DB7D7F7" w14:textId="77777777" w:rsidR="00842EF7" w:rsidRPr="00C04A08" w:rsidRDefault="00842EF7" w:rsidP="00BD20C8">
            <w:pPr>
              <w:pStyle w:val="TAC"/>
            </w:pPr>
            <w:r w:rsidRPr="00C04A08">
              <w:t>-88.5</w:t>
            </w:r>
          </w:p>
        </w:tc>
        <w:tc>
          <w:tcPr>
            <w:tcW w:w="1717" w:type="dxa"/>
            <w:shd w:val="clear" w:color="auto" w:fill="auto"/>
          </w:tcPr>
          <w:p w14:paraId="50E50070" w14:textId="77777777" w:rsidR="00842EF7" w:rsidRPr="00C04A08" w:rsidRDefault="00842EF7" w:rsidP="00BD20C8">
            <w:pPr>
              <w:pStyle w:val="TAC"/>
            </w:pPr>
            <w:r w:rsidRPr="00C04A08">
              <w:t>-85.5</w:t>
            </w:r>
          </w:p>
        </w:tc>
      </w:tr>
      <w:tr w:rsidR="00842EF7" w:rsidRPr="00C04A08" w14:paraId="2A698B53" w14:textId="77777777" w:rsidTr="00BD20C8">
        <w:tc>
          <w:tcPr>
            <w:tcW w:w="1256" w:type="dxa"/>
            <w:shd w:val="clear" w:color="auto" w:fill="auto"/>
          </w:tcPr>
          <w:p w14:paraId="6EEEF006"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5F7B0BE4" w14:textId="77777777" w:rsidR="00842EF7" w:rsidRPr="00C04A08" w:rsidRDefault="00842EF7" w:rsidP="00BD20C8">
            <w:pPr>
              <w:pStyle w:val="TAC"/>
            </w:pPr>
            <w:r w:rsidRPr="00C04A08">
              <w:t>-97.5</w:t>
            </w:r>
          </w:p>
        </w:tc>
        <w:tc>
          <w:tcPr>
            <w:tcW w:w="1717" w:type="dxa"/>
            <w:shd w:val="clear" w:color="auto" w:fill="auto"/>
          </w:tcPr>
          <w:p w14:paraId="0E841175" w14:textId="77777777" w:rsidR="00842EF7" w:rsidRPr="00C04A08" w:rsidRDefault="00842EF7" w:rsidP="00BD20C8">
            <w:pPr>
              <w:pStyle w:val="TAC"/>
            </w:pPr>
            <w:r w:rsidRPr="00C04A08">
              <w:t>-94.5</w:t>
            </w:r>
          </w:p>
        </w:tc>
        <w:tc>
          <w:tcPr>
            <w:tcW w:w="1717" w:type="dxa"/>
            <w:shd w:val="clear" w:color="auto" w:fill="auto"/>
          </w:tcPr>
          <w:p w14:paraId="7B9E70FE" w14:textId="77777777" w:rsidR="00842EF7" w:rsidRPr="00C04A08" w:rsidRDefault="00842EF7" w:rsidP="00BD20C8">
            <w:pPr>
              <w:pStyle w:val="TAC"/>
            </w:pPr>
            <w:r w:rsidRPr="00C04A08">
              <w:t>-91.5</w:t>
            </w:r>
          </w:p>
        </w:tc>
        <w:tc>
          <w:tcPr>
            <w:tcW w:w="1717" w:type="dxa"/>
            <w:shd w:val="clear" w:color="auto" w:fill="auto"/>
          </w:tcPr>
          <w:p w14:paraId="0861C905" w14:textId="77777777" w:rsidR="00842EF7" w:rsidRPr="00C04A08" w:rsidRDefault="00842EF7" w:rsidP="00BD20C8">
            <w:pPr>
              <w:pStyle w:val="TAC"/>
            </w:pPr>
            <w:r w:rsidRPr="00C04A08">
              <w:t>-88.5</w:t>
            </w:r>
          </w:p>
        </w:tc>
      </w:tr>
      <w:tr w:rsidR="004E061E" w:rsidRPr="00C04A08" w14:paraId="683E949D" w14:textId="77777777" w:rsidTr="00A3696F">
        <w:tc>
          <w:tcPr>
            <w:tcW w:w="1256" w:type="dxa"/>
            <w:tcBorders>
              <w:top w:val="single" w:sz="4" w:space="0" w:color="auto"/>
              <w:left w:val="single" w:sz="4" w:space="0" w:color="auto"/>
              <w:bottom w:val="single" w:sz="4" w:space="0" w:color="auto"/>
              <w:right w:val="single" w:sz="4" w:space="0" w:color="auto"/>
            </w:tcBorders>
          </w:tcPr>
          <w:p w14:paraId="3133E825" w14:textId="0DA64246" w:rsidR="004E061E" w:rsidRPr="00C04A08" w:rsidRDefault="004E061E" w:rsidP="004E061E">
            <w:pPr>
              <w:pStyle w:val="TAC"/>
              <w:rPr>
                <w:lang w:val="en-US"/>
              </w:rPr>
            </w:pPr>
            <w:r>
              <w:rPr>
                <w:lang w:val="en-US"/>
              </w:rPr>
              <w:t>n262</w:t>
            </w:r>
          </w:p>
        </w:tc>
        <w:tc>
          <w:tcPr>
            <w:tcW w:w="1716" w:type="dxa"/>
            <w:tcBorders>
              <w:top w:val="single" w:sz="4" w:space="0" w:color="auto"/>
              <w:left w:val="single" w:sz="4" w:space="0" w:color="auto"/>
              <w:bottom w:val="single" w:sz="4" w:space="0" w:color="auto"/>
              <w:right w:val="single" w:sz="4" w:space="0" w:color="auto"/>
            </w:tcBorders>
          </w:tcPr>
          <w:p w14:paraId="2F5D95C1" w14:textId="3E492776" w:rsidR="004E061E" w:rsidRPr="00C04A08" w:rsidRDefault="004E061E" w:rsidP="004E061E">
            <w:pPr>
              <w:pStyle w:val="TAC"/>
            </w:pPr>
            <w:r>
              <w:t>-92.5</w:t>
            </w:r>
          </w:p>
        </w:tc>
        <w:tc>
          <w:tcPr>
            <w:tcW w:w="1717" w:type="dxa"/>
            <w:tcBorders>
              <w:top w:val="single" w:sz="4" w:space="0" w:color="auto"/>
              <w:left w:val="single" w:sz="4" w:space="0" w:color="auto"/>
              <w:bottom w:val="single" w:sz="4" w:space="0" w:color="auto"/>
              <w:right w:val="single" w:sz="4" w:space="0" w:color="auto"/>
            </w:tcBorders>
          </w:tcPr>
          <w:p w14:paraId="3446DD70" w14:textId="177B9DE8" w:rsidR="004E061E" w:rsidRPr="00C04A08" w:rsidRDefault="004E061E" w:rsidP="004E061E">
            <w:pPr>
              <w:pStyle w:val="TAC"/>
            </w:pPr>
            <w:r>
              <w:t>-89.5</w:t>
            </w:r>
          </w:p>
        </w:tc>
        <w:tc>
          <w:tcPr>
            <w:tcW w:w="1717" w:type="dxa"/>
            <w:tcBorders>
              <w:top w:val="single" w:sz="4" w:space="0" w:color="auto"/>
              <w:left w:val="single" w:sz="4" w:space="0" w:color="auto"/>
              <w:bottom w:val="single" w:sz="4" w:space="0" w:color="auto"/>
              <w:right w:val="single" w:sz="4" w:space="0" w:color="auto"/>
            </w:tcBorders>
          </w:tcPr>
          <w:p w14:paraId="1DA9E0BD" w14:textId="7C657E0E" w:rsidR="004E061E" w:rsidRPr="00C04A08" w:rsidRDefault="004E061E" w:rsidP="004E061E">
            <w:pPr>
              <w:pStyle w:val="TAC"/>
            </w:pPr>
            <w:r>
              <w:t>-86.5</w:t>
            </w:r>
          </w:p>
        </w:tc>
        <w:tc>
          <w:tcPr>
            <w:tcW w:w="1717" w:type="dxa"/>
            <w:tcBorders>
              <w:top w:val="single" w:sz="4" w:space="0" w:color="auto"/>
              <w:left w:val="single" w:sz="4" w:space="0" w:color="auto"/>
              <w:bottom w:val="single" w:sz="4" w:space="0" w:color="auto"/>
              <w:right w:val="single" w:sz="4" w:space="0" w:color="auto"/>
            </w:tcBorders>
          </w:tcPr>
          <w:p w14:paraId="191F7E57" w14:textId="5CA1E8CD" w:rsidR="004E061E" w:rsidRPr="00C04A08" w:rsidRDefault="004E061E" w:rsidP="004E061E">
            <w:pPr>
              <w:pStyle w:val="TAC"/>
            </w:pPr>
            <w:r>
              <w:t>-83.5</w:t>
            </w:r>
          </w:p>
        </w:tc>
      </w:tr>
      <w:tr w:rsidR="00842EF7" w:rsidRPr="00C04A08" w14:paraId="21456EFE" w14:textId="77777777" w:rsidTr="00F91227">
        <w:tc>
          <w:tcPr>
            <w:tcW w:w="8123" w:type="dxa"/>
            <w:gridSpan w:val="5"/>
            <w:shd w:val="clear" w:color="auto" w:fill="auto"/>
          </w:tcPr>
          <w:p w14:paraId="2E12C612"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FBFC090" w14:textId="77777777" w:rsidR="00842EF7" w:rsidRPr="00C04A08" w:rsidRDefault="00842EF7" w:rsidP="00842EF7"/>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8C7C8C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1CB06E56" w14:textId="77777777" w:rsidTr="00BD20C8">
        <w:trPr>
          <w:trHeight w:val="187"/>
          <w:jc w:val="center"/>
        </w:trPr>
        <w:tc>
          <w:tcPr>
            <w:tcW w:w="1186" w:type="dxa"/>
            <w:tcBorders>
              <w:bottom w:val="nil"/>
            </w:tcBorders>
            <w:shd w:val="clear" w:color="auto" w:fill="auto"/>
          </w:tcPr>
          <w:p w14:paraId="636D3EBF" w14:textId="77777777" w:rsidR="00BD20C8" w:rsidRPr="00C04A08" w:rsidRDefault="00BD20C8" w:rsidP="00BD20C8">
            <w:pPr>
              <w:pStyle w:val="TAH"/>
            </w:pPr>
            <w:r w:rsidRPr="00C04A08">
              <w:t>Operating band</w:t>
            </w:r>
          </w:p>
        </w:tc>
        <w:tc>
          <w:tcPr>
            <w:tcW w:w="7663" w:type="dxa"/>
            <w:gridSpan w:val="6"/>
            <w:shd w:val="clear" w:color="auto" w:fill="auto"/>
          </w:tcPr>
          <w:p w14:paraId="710D0CC9" w14:textId="77777777" w:rsidR="00BD20C8" w:rsidRPr="00C04A08" w:rsidRDefault="00BD20C8" w:rsidP="00BD20C8">
            <w:pPr>
              <w:pStyle w:val="TAH"/>
            </w:pPr>
            <w:r w:rsidRPr="00C04A08">
              <w:t>NR Band / Channel bandwidth / NRB / SCS / Duplex mode</w:t>
            </w:r>
          </w:p>
        </w:tc>
      </w:tr>
      <w:tr w:rsidR="00BD20C8" w:rsidRPr="00C04A08" w14:paraId="79BD0CDB" w14:textId="77777777" w:rsidTr="00BD20C8">
        <w:trPr>
          <w:trHeight w:val="187"/>
          <w:jc w:val="center"/>
        </w:trPr>
        <w:tc>
          <w:tcPr>
            <w:tcW w:w="1186" w:type="dxa"/>
            <w:tcBorders>
              <w:top w:val="nil"/>
            </w:tcBorders>
            <w:shd w:val="clear" w:color="auto" w:fill="auto"/>
          </w:tcPr>
          <w:p w14:paraId="3785A1B3" w14:textId="77777777" w:rsidR="00BD20C8" w:rsidRPr="00C04A08" w:rsidRDefault="00BD20C8" w:rsidP="00BD20C8">
            <w:pPr>
              <w:pStyle w:val="TAH"/>
            </w:pPr>
          </w:p>
        </w:tc>
        <w:tc>
          <w:tcPr>
            <w:tcW w:w="1331" w:type="dxa"/>
            <w:shd w:val="clear" w:color="auto" w:fill="auto"/>
          </w:tcPr>
          <w:p w14:paraId="1C991C4F" w14:textId="77777777" w:rsidR="00BD20C8" w:rsidRPr="00C04A08" w:rsidRDefault="00BD20C8" w:rsidP="00BD20C8">
            <w:pPr>
              <w:pStyle w:val="TAH"/>
            </w:pPr>
            <w:r w:rsidRPr="00C04A08">
              <w:t>50 MHz</w:t>
            </w:r>
          </w:p>
        </w:tc>
        <w:tc>
          <w:tcPr>
            <w:tcW w:w="1332" w:type="dxa"/>
            <w:shd w:val="clear" w:color="auto" w:fill="auto"/>
          </w:tcPr>
          <w:p w14:paraId="38DFB2BB" w14:textId="77777777" w:rsidR="00BD20C8" w:rsidRPr="00C04A08" w:rsidRDefault="00BD20C8" w:rsidP="00BD20C8">
            <w:pPr>
              <w:pStyle w:val="TAH"/>
            </w:pPr>
            <w:r w:rsidRPr="00C04A08">
              <w:t>100 MHz</w:t>
            </w:r>
          </w:p>
        </w:tc>
        <w:tc>
          <w:tcPr>
            <w:tcW w:w="1332" w:type="dxa"/>
            <w:shd w:val="clear" w:color="auto" w:fill="auto"/>
          </w:tcPr>
          <w:p w14:paraId="78D873F7" w14:textId="77777777" w:rsidR="00BD20C8" w:rsidRPr="00C04A08" w:rsidRDefault="00BD20C8" w:rsidP="00BD20C8">
            <w:pPr>
              <w:pStyle w:val="TAH"/>
            </w:pPr>
            <w:r w:rsidRPr="00C04A08">
              <w:t>200 MHz</w:t>
            </w:r>
          </w:p>
        </w:tc>
        <w:tc>
          <w:tcPr>
            <w:tcW w:w="1332" w:type="dxa"/>
            <w:shd w:val="clear" w:color="auto" w:fill="auto"/>
          </w:tcPr>
          <w:p w14:paraId="22E5C83D" w14:textId="77777777" w:rsidR="00BD20C8" w:rsidRPr="00C04A08" w:rsidRDefault="00BD20C8" w:rsidP="00BD20C8">
            <w:pPr>
              <w:pStyle w:val="TAH"/>
            </w:pPr>
            <w:r w:rsidRPr="00C04A08">
              <w:t>400 MHz</w:t>
            </w:r>
          </w:p>
        </w:tc>
        <w:tc>
          <w:tcPr>
            <w:tcW w:w="1168" w:type="dxa"/>
          </w:tcPr>
          <w:p w14:paraId="643F893A" w14:textId="77777777" w:rsidR="00BD20C8" w:rsidRPr="00C04A08" w:rsidRDefault="00BD20C8" w:rsidP="00BD20C8">
            <w:pPr>
              <w:pStyle w:val="TAH"/>
            </w:pPr>
            <w:r w:rsidRPr="00C04A08">
              <w:t>SCS</w:t>
            </w:r>
          </w:p>
        </w:tc>
        <w:tc>
          <w:tcPr>
            <w:tcW w:w="1168" w:type="dxa"/>
          </w:tcPr>
          <w:p w14:paraId="74805155" w14:textId="77777777" w:rsidR="00BD20C8" w:rsidRPr="00C04A08" w:rsidRDefault="00BD20C8" w:rsidP="00BD20C8">
            <w:pPr>
              <w:pStyle w:val="TAH"/>
            </w:pPr>
            <w:r w:rsidRPr="00C04A08">
              <w:t>Duplex Mode</w:t>
            </w:r>
          </w:p>
        </w:tc>
      </w:tr>
      <w:tr w:rsidR="00842EF7" w:rsidRPr="00C04A08" w14:paraId="6E6F4B8E" w14:textId="77777777" w:rsidTr="00BD20C8">
        <w:trPr>
          <w:trHeight w:val="187"/>
          <w:jc w:val="center"/>
        </w:trPr>
        <w:tc>
          <w:tcPr>
            <w:tcW w:w="1186" w:type="dxa"/>
            <w:shd w:val="clear" w:color="auto" w:fill="auto"/>
          </w:tcPr>
          <w:p w14:paraId="64A32BD0" w14:textId="77777777" w:rsidR="00842EF7" w:rsidRPr="00C04A08" w:rsidRDefault="00842EF7" w:rsidP="00BD20C8">
            <w:pPr>
              <w:pStyle w:val="TAC"/>
            </w:pPr>
            <w:r w:rsidRPr="00C04A08">
              <w:t>n257</w:t>
            </w:r>
          </w:p>
        </w:tc>
        <w:tc>
          <w:tcPr>
            <w:tcW w:w="1331" w:type="dxa"/>
            <w:shd w:val="clear" w:color="auto" w:fill="auto"/>
          </w:tcPr>
          <w:p w14:paraId="62D4A6F3" w14:textId="77777777" w:rsidR="00842EF7" w:rsidRPr="00C04A08" w:rsidRDefault="00842EF7" w:rsidP="00BD20C8">
            <w:pPr>
              <w:pStyle w:val="TAC"/>
              <w:rPr>
                <w:rFonts w:eastAsia="Malgun Gothic"/>
              </w:rPr>
            </w:pPr>
            <w:r w:rsidRPr="00C04A08">
              <w:t>32</w:t>
            </w:r>
          </w:p>
        </w:tc>
        <w:tc>
          <w:tcPr>
            <w:tcW w:w="1332" w:type="dxa"/>
            <w:shd w:val="clear" w:color="auto" w:fill="auto"/>
          </w:tcPr>
          <w:p w14:paraId="131590B2" w14:textId="77777777" w:rsidR="00842EF7" w:rsidRPr="00C04A08" w:rsidRDefault="00842EF7" w:rsidP="00BD20C8">
            <w:pPr>
              <w:pStyle w:val="TAC"/>
              <w:rPr>
                <w:rFonts w:eastAsia="Malgun Gothic"/>
              </w:rPr>
            </w:pPr>
            <w:r w:rsidRPr="00C04A08">
              <w:t>64</w:t>
            </w:r>
          </w:p>
        </w:tc>
        <w:tc>
          <w:tcPr>
            <w:tcW w:w="1332" w:type="dxa"/>
            <w:shd w:val="clear" w:color="auto" w:fill="auto"/>
          </w:tcPr>
          <w:p w14:paraId="3D5CBD07" w14:textId="77777777" w:rsidR="00842EF7" w:rsidRPr="00C04A08" w:rsidRDefault="00842EF7" w:rsidP="00BD20C8">
            <w:pPr>
              <w:pStyle w:val="TAC"/>
              <w:rPr>
                <w:rFonts w:eastAsia="Malgun Gothic"/>
              </w:rPr>
            </w:pPr>
            <w:r w:rsidRPr="00C04A08">
              <w:t>128</w:t>
            </w:r>
          </w:p>
        </w:tc>
        <w:tc>
          <w:tcPr>
            <w:tcW w:w="1332" w:type="dxa"/>
            <w:shd w:val="clear" w:color="auto" w:fill="auto"/>
          </w:tcPr>
          <w:p w14:paraId="29CC9082" w14:textId="77777777" w:rsidR="00842EF7" w:rsidRPr="00C04A08" w:rsidRDefault="00842EF7" w:rsidP="00BD20C8">
            <w:pPr>
              <w:pStyle w:val="TAC"/>
              <w:rPr>
                <w:rFonts w:eastAsia="Malgun Gothic"/>
              </w:rPr>
            </w:pPr>
            <w:r w:rsidRPr="00C04A08">
              <w:t>256</w:t>
            </w:r>
          </w:p>
        </w:tc>
        <w:tc>
          <w:tcPr>
            <w:tcW w:w="1168" w:type="dxa"/>
          </w:tcPr>
          <w:p w14:paraId="27D09256" w14:textId="77777777" w:rsidR="00842EF7" w:rsidRPr="00C04A08" w:rsidRDefault="00842EF7" w:rsidP="00BD20C8">
            <w:pPr>
              <w:pStyle w:val="TAC"/>
              <w:rPr>
                <w:rFonts w:eastAsia="Malgun Gothic"/>
              </w:rPr>
            </w:pPr>
            <w:r w:rsidRPr="00C04A08">
              <w:t>120 kHz</w:t>
            </w:r>
          </w:p>
        </w:tc>
        <w:tc>
          <w:tcPr>
            <w:tcW w:w="1168" w:type="dxa"/>
          </w:tcPr>
          <w:p w14:paraId="078AAF2F" w14:textId="77777777" w:rsidR="00842EF7" w:rsidRPr="00C04A08" w:rsidRDefault="00842EF7" w:rsidP="00BD20C8">
            <w:pPr>
              <w:pStyle w:val="TAC"/>
              <w:rPr>
                <w:rFonts w:eastAsia="Malgun Gothic"/>
              </w:rPr>
            </w:pPr>
            <w:r w:rsidRPr="00C04A08">
              <w:t>TDD</w:t>
            </w:r>
          </w:p>
        </w:tc>
      </w:tr>
      <w:tr w:rsidR="00842EF7" w:rsidRPr="00C04A08" w14:paraId="15059675" w14:textId="77777777" w:rsidTr="00BD20C8">
        <w:trPr>
          <w:trHeight w:val="187"/>
          <w:jc w:val="center"/>
        </w:trPr>
        <w:tc>
          <w:tcPr>
            <w:tcW w:w="1186" w:type="dxa"/>
            <w:shd w:val="clear" w:color="auto" w:fill="auto"/>
          </w:tcPr>
          <w:p w14:paraId="3EB26A3E" w14:textId="77777777" w:rsidR="00842EF7" w:rsidRPr="00C04A08" w:rsidRDefault="00842EF7" w:rsidP="00BD20C8">
            <w:pPr>
              <w:pStyle w:val="TAC"/>
            </w:pPr>
            <w:r w:rsidRPr="00C04A08">
              <w:rPr>
                <w:lang w:val="en-US"/>
              </w:rPr>
              <w:t>n258</w:t>
            </w:r>
          </w:p>
        </w:tc>
        <w:tc>
          <w:tcPr>
            <w:tcW w:w="1331" w:type="dxa"/>
            <w:shd w:val="clear" w:color="auto" w:fill="auto"/>
          </w:tcPr>
          <w:p w14:paraId="5DA2967A" w14:textId="77777777" w:rsidR="00842EF7" w:rsidRPr="00C04A08" w:rsidRDefault="00842EF7" w:rsidP="00BD20C8">
            <w:pPr>
              <w:pStyle w:val="TAC"/>
              <w:rPr>
                <w:rFonts w:eastAsia="Malgun Gothic"/>
              </w:rPr>
            </w:pPr>
            <w:r w:rsidRPr="00C04A08">
              <w:t>32</w:t>
            </w:r>
          </w:p>
        </w:tc>
        <w:tc>
          <w:tcPr>
            <w:tcW w:w="1332" w:type="dxa"/>
            <w:shd w:val="clear" w:color="auto" w:fill="auto"/>
          </w:tcPr>
          <w:p w14:paraId="4173AAE0" w14:textId="77777777" w:rsidR="00842EF7" w:rsidRPr="00C04A08" w:rsidRDefault="00842EF7" w:rsidP="00BD20C8">
            <w:pPr>
              <w:pStyle w:val="TAC"/>
              <w:rPr>
                <w:rFonts w:eastAsia="Malgun Gothic"/>
              </w:rPr>
            </w:pPr>
            <w:r w:rsidRPr="00C04A08">
              <w:t>64</w:t>
            </w:r>
          </w:p>
        </w:tc>
        <w:tc>
          <w:tcPr>
            <w:tcW w:w="1332" w:type="dxa"/>
            <w:shd w:val="clear" w:color="auto" w:fill="auto"/>
          </w:tcPr>
          <w:p w14:paraId="0D6F2414" w14:textId="77777777" w:rsidR="00842EF7" w:rsidRPr="00C04A08" w:rsidRDefault="00842EF7" w:rsidP="00BD20C8">
            <w:pPr>
              <w:pStyle w:val="TAC"/>
              <w:rPr>
                <w:rFonts w:eastAsia="Malgun Gothic"/>
              </w:rPr>
            </w:pPr>
            <w:r w:rsidRPr="00C04A08">
              <w:t>128</w:t>
            </w:r>
          </w:p>
        </w:tc>
        <w:tc>
          <w:tcPr>
            <w:tcW w:w="1332" w:type="dxa"/>
            <w:shd w:val="clear" w:color="auto" w:fill="auto"/>
          </w:tcPr>
          <w:p w14:paraId="7BC7B86D" w14:textId="77777777" w:rsidR="00842EF7" w:rsidRPr="00C04A08" w:rsidRDefault="00842EF7" w:rsidP="00BD20C8">
            <w:pPr>
              <w:pStyle w:val="TAC"/>
              <w:rPr>
                <w:rFonts w:eastAsia="Malgun Gothic"/>
              </w:rPr>
            </w:pPr>
            <w:r w:rsidRPr="00C04A08">
              <w:t>256</w:t>
            </w:r>
          </w:p>
        </w:tc>
        <w:tc>
          <w:tcPr>
            <w:tcW w:w="1168" w:type="dxa"/>
          </w:tcPr>
          <w:p w14:paraId="37FB3166" w14:textId="77777777" w:rsidR="00842EF7" w:rsidRPr="00C04A08" w:rsidRDefault="00842EF7" w:rsidP="00BD20C8">
            <w:pPr>
              <w:pStyle w:val="TAC"/>
              <w:rPr>
                <w:rFonts w:eastAsia="Malgun Gothic"/>
              </w:rPr>
            </w:pPr>
            <w:r w:rsidRPr="00C04A08">
              <w:t>120 kHz</w:t>
            </w:r>
          </w:p>
        </w:tc>
        <w:tc>
          <w:tcPr>
            <w:tcW w:w="1168" w:type="dxa"/>
          </w:tcPr>
          <w:p w14:paraId="3AA2DD03" w14:textId="77777777" w:rsidR="00842EF7" w:rsidRPr="00C04A08" w:rsidRDefault="00842EF7" w:rsidP="00BD20C8">
            <w:pPr>
              <w:pStyle w:val="TAC"/>
              <w:rPr>
                <w:rFonts w:eastAsia="Malgun Gothic"/>
              </w:rPr>
            </w:pPr>
            <w:r w:rsidRPr="00C04A08">
              <w:t>TDD</w:t>
            </w:r>
          </w:p>
        </w:tc>
      </w:tr>
      <w:tr w:rsidR="00842EF7" w:rsidRPr="00C04A08" w14:paraId="03444F44" w14:textId="77777777" w:rsidTr="00BD20C8">
        <w:trPr>
          <w:trHeight w:val="187"/>
          <w:jc w:val="center"/>
        </w:trPr>
        <w:tc>
          <w:tcPr>
            <w:tcW w:w="1186" w:type="dxa"/>
            <w:shd w:val="clear" w:color="auto" w:fill="auto"/>
          </w:tcPr>
          <w:p w14:paraId="1269BC3B" w14:textId="77777777" w:rsidR="00842EF7" w:rsidRPr="00C04A08" w:rsidRDefault="00842EF7" w:rsidP="00BD20C8">
            <w:pPr>
              <w:pStyle w:val="TAC"/>
            </w:pPr>
            <w:r w:rsidRPr="00C04A08">
              <w:rPr>
                <w:lang w:val="en-US"/>
              </w:rPr>
              <w:t>n260</w:t>
            </w:r>
          </w:p>
        </w:tc>
        <w:tc>
          <w:tcPr>
            <w:tcW w:w="1331" w:type="dxa"/>
            <w:shd w:val="clear" w:color="auto" w:fill="auto"/>
          </w:tcPr>
          <w:p w14:paraId="7D66DFF9" w14:textId="77777777" w:rsidR="00842EF7" w:rsidRPr="00C04A08" w:rsidRDefault="00842EF7" w:rsidP="00BD20C8">
            <w:pPr>
              <w:pStyle w:val="TAC"/>
              <w:rPr>
                <w:rFonts w:eastAsia="Malgun Gothic"/>
              </w:rPr>
            </w:pPr>
            <w:r w:rsidRPr="00C04A08">
              <w:t>32</w:t>
            </w:r>
          </w:p>
        </w:tc>
        <w:tc>
          <w:tcPr>
            <w:tcW w:w="1332" w:type="dxa"/>
            <w:shd w:val="clear" w:color="auto" w:fill="auto"/>
          </w:tcPr>
          <w:p w14:paraId="6EAB4AAA" w14:textId="77777777" w:rsidR="00842EF7" w:rsidRPr="00C04A08" w:rsidRDefault="00842EF7" w:rsidP="00BD20C8">
            <w:pPr>
              <w:pStyle w:val="TAC"/>
              <w:rPr>
                <w:rFonts w:eastAsia="Malgun Gothic"/>
              </w:rPr>
            </w:pPr>
            <w:r w:rsidRPr="00C04A08">
              <w:t>64</w:t>
            </w:r>
          </w:p>
        </w:tc>
        <w:tc>
          <w:tcPr>
            <w:tcW w:w="1332" w:type="dxa"/>
            <w:shd w:val="clear" w:color="auto" w:fill="auto"/>
          </w:tcPr>
          <w:p w14:paraId="3C5C5BA9" w14:textId="77777777" w:rsidR="00842EF7" w:rsidRPr="00C04A08" w:rsidRDefault="00842EF7" w:rsidP="00BD20C8">
            <w:pPr>
              <w:pStyle w:val="TAC"/>
              <w:rPr>
                <w:rFonts w:eastAsia="Malgun Gothic"/>
              </w:rPr>
            </w:pPr>
            <w:r w:rsidRPr="00C04A08">
              <w:t>128</w:t>
            </w:r>
          </w:p>
        </w:tc>
        <w:tc>
          <w:tcPr>
            <w:tcW w:w="1332" w:type="dxa"/>
            <w:shd w:val="clear" w:color="auto" w:fill="auto"/>
          </w:tcPr>
          <w:p w14:paraId="3E353EA2" w14:textId="77777777" w:rsidR="00842EF7" w:rsidRPr="00C04A08" w:rsidRDefault="00842EF7" w:rsidP="00BD20C8">
            <w:pPr>
              <w:pStyle w:val="TAC"/>
              <w:rPr>
                <w:rFonts w:eastAsia="Malgun Gothic"/>
              </w:rPr>
            </w:pPr>
            <w:r w:rsidRPr="00C04A08">
              <w:t>256</w:t>
            </w:r>
          </w:p>
        </w:tc>
        <w:tc>
          <w:tcPr>
            <w:tcW w:w="1168" w:type="dxa"/>
          </w:tcPr>
          <w:p w14:paraId="1BB09755" w14:textId="77777777" w:rsidR="00842EF7" w:rsidRPr="00C04A08" w:rsidRDefault="00842EF7" w:rsidP="00BD20C8">
            <w:pPr>
              <w:pStyle w:val="TAC"/>
              <w:rPr>
                <w:rFonts w:eastAsia="Malgun Gothic"/>
              </w:rPr>
            </w:pPr>
            <w:r w:rsidRPr="00C04A08">
              <w:t>120 kHz</w:t>
            </w:r>
          </w:p>
        </w:tc>
        <w:tc>
          <w:tcPr>
            <w:tcW w:w="1168" w:type="dxa"/>
          </w:tcPr>
          <w:p w14:paraId="60AA607C" w14:textId="77777777" w:rsidR="00842EF7" w:rsidRPr="00C04A08" w:rsidRDefault="00842EF7" w:rsidP="00BD20C8">
            <w:pPr>
              <w:pStyle w:val="TAC"/>
              <w:rPr>
                <w:rFonts w:eastAsia="Malgun Gothic"/>
              </w:rPr>
            </w:pPr>
            <w:r w:rsidRPr="00C04A08">
              <w:t>TDD</w:t>
            </w:r>
          </w:p>
        </w:tc>
      </w:tr>
      <w:tr w:rsidR="00842EF7" w:rsidRPr="00C04A08" w14:paraId="1F0BB193" w14:textId="77777777" w:rsidTr="00BD20C8">
        <w:trPr>
          <w:trHeight w:val="187"/>
          <w:jc w:val="center"/>
        </w:trPr>
        <w:tc>
          <w:tcPr>
            <w:tcW w:w="1186" w:type="dxa"/>
            <w:shd w:val="clear" w:color="auto" w:fill="auto"/>
          </w:tcPr>
          <w:p w14:paraId="6EA18B7D"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4671258F" w14:textId="77777777" w:rsidR="00842EF7" w:rsidRPr="00C04A08" w:rsidRDefault="00842EF7" w:rsidP="00BD20C8">
            <w:pPr>
              <w:pStyle w:val="TAC"/>
              <w:rPr>
                <w:rFonts w:eastAsia="Malgun Gothic"/>
              </w:rPr>
            </w:pPr>
            <w:r w:rsidRPr="00C04A08">
              <w:t>32</w:t>
            </w:r>
          </w:p>
        </w:tc>
        <w:tc>
          <w:tcPr>
            <w:tcW w:w="1332" w:type="dxa"/>
            <w:shd w:val="clear" w:color="auto" w:fill="auto"/>
          </w:tcPr>
          <w:p w14:paraId="7DBAC61F" w14:textId="77777777" w:rsidR="00842EF7" w:rsidRPr="00C04A08" w:rsidRDefault="00842EF7" w:rsidP="00BD20C8">
            <w:pPr>
              <w:pStyle w:val="TAC"/>
              <w:rPr>
                <w:rFonts w:eastAsia="Malgun Gothic"/>
              </w:rPr>
            </w:pPr>
            <w:r w:rsidRPr="00C04A08">
              <w:t>64</w:t>
            </w:r>
          </w:p>
        </w:tc>
        <w:tc>
          <w:tcPr>
            <w:tcW w:w="1332" w:type="dxa"/>
            <w:shd w:val="clear" w:color="auto" w:fill="auto"/>
          </w:tcPr>
          <w:p w14:paraId="014F980A" w14:textId="77777777" w:rsidR="00842EF7" w:rsidRPr="00C04A08" w:rsidRDefault="00842EF7" w:rsidP="00BD20C8">
            <w:pPr>
              <w:pStyle w:val="TAC"/>
              <w:rPr>
                <w:rFonts w:eastAsia="Malgun Gothic"/>
              </w:rPr>
            </w:pPr>
            <w:r w:rsidRPr="00C04A08">
              <w:t>128</w:t>
            </w:r>
          </w:p>
        </w:tc>
        <w:tc>
          <w:tcPr>
            <w:tcW w:w="1332" w:type="dxa"/>
            <w:shd w:val="clear" w:color="auto" w:fill="auto"/>
          </w:tcPr>
          <w:p w14:paraId="65886603" w14:textId="77777777" w:rsidR="00842EF7" w:rsidRPr="00C04A08" w:rsidRDefault="00842EF7" w:rsidP="00BD20C8">
            <w:pPr>
              <w:pStyle w:val="TAC"/>
            </w:pPr>
            <w:r w:rsidRPr="00C04A08">
              <w:t>256</w:t>
            </w:r>
          </w:p>
        </w:tc>
        <w:tc>
          <w:tcPr>
            <w:tcW w:w="1168" w:type="dxa"/>
          </w:tcPr>
          <w:p w14:paraId="3CBE6BA4" w14:textId="77777777" w:rsidR="00842EF7" w:rsidRPr="00C04A08" w:rsidRDefault="00842EF7" w:rsidP="00BD20C8">
            <w:pPr>
              <w:pStyle w:val="TAC"/>
              <w:rPr>
                <w:rFonts w:eastAsia="Malgun Gothic"/>
              </w:rPr>
            </w:pPr>
            <w:r w:rsidRPr="00C04A08">
              <w:t>120 kHz</w:t>
            </w:r>
          </w:p>
        </w:tc>
        <w:tc>
          <w:tcPr>
            <w:tcW w:w="1168" w:type="dxa"/>
          </w:tcPr>
          <w:p w14:paraId="70343CC1" w14:textId="77777777" w:rsidR="00842EF7" w:rsidRPr="00C04A08" w:rsidRDefault="00842EF7" w:rsidP="00BD20C8">
            <w:pPr>
              <w:pStyle w:val="TAC"/>
              <w:rPr>
                <w:rFonts w:eastAsia="Malgun Gothic"/>
              </w:rPr>
            </w:pPr>
            <w:r w:rsidRPr="00C04A08">
              <w:t>TDD</w:t>
            </w:r>
          </w:p>
        </w:tc>
      </w:tr>
      <w:tr w:rsidR="004E061E" w:rsidRPr="00C04A08" w14:paraId="11239F23" w14:textId="77777777" w:rsidTr="00A3696F">
        <w:trPr>
          <w:trHeight w:val="187"/>
          <w:jc w:val="center"/>
        </w:trPr>
        <w:tc>
          <w:tcPr>
            <w:tcW w:w="1186" w:type="dxa"/>
            <w:tcBorders>
              <w:top w:val="single" w:sz="4" w:space="0" w:color="auto"/>
              <w:left w:val="single" w:sz="4" w:space="0" w:color="auto"/>
              <w:bottom w:val="single" w:sz="4" w:space="0" w:color="auto"/>
              <w:right w:val="single" w:sz="4" w:space="0" w:color="auto"/>
            </w:tcBorders>
          </w:tcPr>
          <w:p w14:paraId="687B8AC8" w14:textId="183C3C65" w:rsidR="004E061E" w:rsidRPr="00C04A08" w:rsidRDefault="004E061E" w:rsidP="004E061E">
            <w:pPr>
              <w:pStyle w:val="TAC"/>
              <w:rPr>
                <w:lang w:val="en-US"/>
              </w:rPr>
            </w:pPr>
            <w:r>
              <w:rPr>
                <w:lang w:val="en-US"/>
              </w:rPr>
              <w:t>n262</w:t>
            </w:r>
          </w:p>
        </w:tc>
        <w:tc>
          <w:tcPr>
            <w:tcW w:w="1331" w:type="dxa"/>
            <w:tcBorders>
              <w:top w:val="single" w:sz="4" w:space="0" w:color="auto"/>
              <w:left w:val="single" w:sz="4" w:space="0" w:color="auto"/>
              <w:bottom w:val="single" w:sz="4" w:space="0" w:color="auto"/>
              <w:right w:val="single" w:sz="4" w:space="0" w:color="auto"/>
            </w:tcBorders>
          </w:tcPr>
          <w:p w14:paraId="6687F7A4" w14:textId="59E5AE28" w:rsidR="004E061E" w:rsidRPr="00C04A08" w:rsidRDefault="004E061E" w:rsidP="004E061E">
            <w:pPr>
              <w:pStyle w:val="TAC"/>
            </w:pPr>
            <w:r>
              <w:t>32</w:t>
            </w:r>
          </w:p>
        </w:tc>
        <w:tc>
          <w:tcPr>
            <w:tcW w:w="1332" w:type="dxa"/>
            <w:tcBorders>
              <w:top w:val="single" w:sz="4" w:space="0" w:color="auto"/>
              <w:left w:val="single" w:sz="4" w:space="0" w:color="auto"/>
              <w:bottom w:val="single" w:sz="4" w:space="0" w:color="auto"/>
              <w:right w:val="single" w:sz="4" w:space="0" w:color="auto"/>
            </w:tcBorders>
          </w:tcPr>
          <w:p w14:paraId="09343861" w14:textId="5B570899" w:rsidR="004E061E" w:rsidRPr="00C04A08" w:rsidRDefault="004E061E" w:rsidP="004E061E">
            <w:pPr>
              <w:pStyle w:val="TAC"/>
            </w:pPr>
            <w:r>
              <w:t>64</w:t>
            </w:r>
          </w:p>
        </w:tc>
        <w:tc>
          <w:tcPr>
            <w:tcW w:w="1332" w:type="dxa"/>
            <w:tcBorders>
              <w:top w:val="single" w:sz="4" w:space="0" w:color="auto"/>
              <w:left w:val="single" w:sz="4" w:space="0" w:color="auto"/>
              <w:bottom w:val="single" w:sz="4" w:space="0" w:color="auto"/>
              <w:right w:val="single" w:sz="4" w:space="0" w:color="auto"/>
            </w:tcBorders>
          </w:tcPr>
          <w:p w14:paraId="3363A6FF" w14:textId="34F1CE25" w:rsidR="004E061E" w:rsidRPr="00C04A08" w:rsidRDefault="004E061E" w:rsidP="004E061E">
            <w:pPr>
              <w:pStyle w:val="TAC"/>
            </w:pPr>
            <w:r>
              <w:t>128</w:t>
            </w:r>
          </w:p>
        </w:tc>
        <w:tc>
          <w:tcPr>
            <w:tcW w:w="1332" w:type="dxa"/>
            <w:tcBorders>
              <w:top w:val="single" w:sz="4" w:space="0" w:color="auto"/>
              <w:left w:val="single" w:sz="4" w:space="0" w:color="auto"/>
              <w:bottom w:val="single" w:sz="4" w:space="0" w:color="auto"/>
              <w:right w:val="single" w:sz="4" w:space="0" w:color="auto"/>
            </w:tcBorders>
          </w:tcPr>
          <w:p w14:paraId="110A629A" w14:textId="3B7E1EE2" w:rsidR="004E061E" w:rsidRPr="00C04A08" w:rsidRDefault="004E061E" w:rsidP="004E061E">
            <w:pPr>
              <w:pStyle w:val="TAC"/>
            </w:pPr>
            <w:r>
              <w:t>256</w:t>
            </w:r>
          </w:p>
        </w:tc>
        <w:tc>
          <w:tcPr>
            <w:tcW w:w="1168" w:type="dxa"/>
            <w:tcBorders>
              <w:top w:val="single" w:sz="4" w:space="0" w:color="auto"/>
              <w:left w:val="single" w:sz="4" w:space="0" w:color="auto"/>
              <w:bottom w:val="single" w:sz="4" w:space="0" w:color="auto"/>
              <w:right w:val="single" w:sz="4" w:space="0" w:color="auto"/>
            </w:tcBorders>
          </w:tcPr>
          <w:p w14:paraId="567558E1" w14:textId="70739BD7" w:rsidR="004E061E" w:rsidRPr="00C04A08" w:rsidRDefault="004E061E" w:rsidP="004E061E">
            <w:pPr>
              <w:pStyle w:val="TAC"/>
            </w:pPr>
            <w:r>
              <w:t>120 kHz</w:t>
            </w:r>
          </w:p>
        </w:tc>
        <w:tc>
          <w:tcPr>
            <w:tcW w:w="1168" w:type="dxa"/>
            <w:tcBorders>
              <w:top w:val="single" w:sz="4" w:space="0" w:color="auto"/>
              <w:left w:val="single" w:sz="4" w:space="0" w:color="auto"/>
              <w:bottom w:val="single" w:sz="4" w:space="0" w:color="auto"/>
              <w:right w:val="single" w:sz="4" w:space="0" w:color="auto"/>
            </w:tcBorders>
          </w:tcPr>
          <w:p w14:paraId="6EDF8CA6" w14:textId="1E2E7BD9" w:rsidR="004E061E" w:rsidRPr="00C04A08" w:rsidRDefault="004E061E" w:rsidP="004E061E">
            <w:pPr>
              <w:pStyle w:val="TAC"/>
            </w:pPr>
            <w:r>
              <w:t>TDD</w:t>
            </w:r>
          </w:p>
        </w:tc>
      </w:tr>
    </w:tbl>
    <w:p w14:paraId="1EA818D0" w14:textId="77777777" w:rsidR="00842EF7" w:rsidRPr="00C04A08" w:rsidRDefault="00842EF7" w:rsidP="00842EF7"/>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4704" w:name="_Toc21340943"/>
      <w:bookmarkStart w:id="4705" w:name="_Toc29805391"/>
      <w:bookmarkStart w:id="4706" w:name="_Toc36456600"/>
      <w:bookmarkStart w:id="4707" w:name="_Toc36469698"/>
      <w:bookmarkStart w:id="4708" w:name="_Toc37254107"/>
      <w:bookmarkStart w:id="4709" w:name="_Toc37322966"/>
      <w:bookmarkStart w:id="4710" w:name="_Toc37324372"/>
      <w:bookmarkStart w:id="4711" w:name="_Toc45889895"/>
      <w:bookmarkStart w:id="4712" w:name="_Toc52196570"/>
      <w:bookmarkStart w:id="4713" w:name="_Toc52197550"/>
      <w:bookmarkStart w:id="4714" w:name="_Toc53173273"/>
      <w:bookmarkStart w:id="4715" w:name="_Toc53173642"/>
      <w:bookmarkStart w:id="4716" w:name="_Toc61119644"/>
      <w:bookmarkStart w:id="4717" w:name="_Toc61120026"/>
      <w:bookmarkStart w:id="4718" w:name="_Toc67926096"/>
      <w:bookmarkStart w:id="4719" w:name="_Toc75273734"/>
      <w:bookmarkStart w:id="4720" w:name="_Toc76510634"/>
      <w:bookmarkStart w:id="4721" w:name="_Toc83129791"/>
      <w:r w:rsidRPr="00C04A08">
        <w:t>7.3.2.2</w:t>
      </w:r>
      <w:r w:rsidRPr="00C04A08">
        <w:tab/>
        <w:t>Reference sensitivity power level for power class 2</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659F7B26" w14:textId="77777777" w:rsidTr="00BD20C8">
        <w:trPr>
          <w:trHeight w:val="187"/>
          <w:jc w:val="center"/>
        </w:trPr>
        <w:tc>
          <w:tcPr>
            <w:tcW w:w="1642" w:type="dxa"/>
            <w:tcBorders>
              <w:bottom w:val="nil"/>
            </w:tcBorders>
            <w:shd w:val="clear" w:color="auto" w:fill="auto"/>
          </w:tcPr>
          <w:p w14:paraId="2903FCAE"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1901657F"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4C7BA553" w14:textId="77777777" w:rsidTr="00BD20C8">
        <w:trPr>
          <w:trHeight w:val="187"/>
          <w:jc w:val="center"/>
        </w:trPr>
        <w:tc>
          <w:tcPr>
            <w:tcW w:w="1642" w:type="dxa"/>
            <w:tcBorders>
              <w:top w:val="nil"/>
            </w:tcBorders>
            <w:shd w:val="clear" w:color="auto" w:fill="auto"/>
          </w:tcPr>
          <w:p w14:paraId="32443B9E" w14:textId="77777777" w:rsidR="00BD20C8" w:rsidRPr="00C04A08" w:rsidRDefault="00BD20C8" w:rsidP="00F91227">
            <w:pPr>
              <w:pStyle w:val="TAH"/>
              <w:rPr>
                <w:rFonts w:eastAsia="Calibri"/>
                <w:szCs w:val="22"/>
              </w:rPr>
            </w:pPr>
          </w:p>
        </w:tc>
        <w:tc>
          <w:tcPr>
            <w:tcW w:w="1643" w:type="dxa"/>
            <w:shd w:val="clear" w:color="auto" w:fill="auto"/>
            <w:vAlign w:val="center"/>
          </w:tcPr>
          <w:p w14:paraId="7EAFFBEE"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4060CA01"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5C325B9B"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12F141F2"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CBB68EA" w14:textId="77777777" w:rsidTr="00BD20C8">
        <w:trPr>
          <w:trHeight w:val="187"/>
          <w:jc w:val="center"/>
        </w:trPr>
        <w:tc>
          <w:tcPr>
            <w:tcW w:w="1642" w:type="dxa"/>
            <w:shd w:val="clear" w:color="auto" w:fill="auto"/>
          </w:tcPr>
          <w:p w14:paraId="3E8234C6"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42F5EAE"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8500F6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26AD1B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16FCD6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3C785DC4" w14:textId="77777777" w:rsidTr="00BD20C8">
        <w:trPr>
          <w:trHeight w:val="187"/>
          <w:jc w:val="center"/>
        </w:trPr>
        <w:tc>
          <w:tcPr>
            <w:tcW w:w="1642" w:type="dxa"/>
            <w:shd w:val="clear" w:color="auto" w:fill="auto"/>
          </w:tcPr>
          <w:p w14:paraId="3CB4DE3B"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1BE55C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DED6CA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186F7B0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07CF72E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7E2C5DB4" w14:textId="77777777" w:rsidTr="00BD20C8">
        <w:trPr>
          <w:trHeight w:val="187"/>
          <w:jc w:val="center"/>
        </w:trPr>
        <w:tc>
          <w:tcPr>
            <w:tcW w:w="1642" w:type="dxa"/>
            <w:shd w:val="clear" w:color="auto" w:fill="auto"/>
          </w:tcPr>
          <w:p w14:paraId="70B1EB1D"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7495993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2A24B3F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D18FFD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231BD7A3"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4E061E" w:rsidRPr="00C04A08" w14:paraId="1FF094EB" w14:textId="77777777" w:rsidTr="00A3696F">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55CC2A4" w14:textId="3360986F" w:rsidR="004E061E" w:rsidRPr="00C04A08" w:rsidRDefault="004E061E" w:rsidP="004E061E">
            <w:pPr>
              <w:pStyle w:val="TAC"/>
              <w:rPr>
                <w:rFonts w:eastAsia="MS Mincho"/>
                <w:szCs w:val="22"/>
                <w:lang w:val="en-US"/>
              </w:rPr>
            </w:pPr>
            <w:r>
              <w:rPr>
                <w:rFonts w:eastAsia="MS Mincho"/>
                <w:szCs w:val="22"/>
                <w:lang w:val="en-US"/>
              </w:rPr>
              <w:t>n262</w:t>
            </w:r>
          </w:p>
        </w:tc>
        <w:tc>
          <w:tcPr>
            <w:tcW w:w="1643" w:type="dxa"/>
            <w:tcBorders>
              <w:top w:val="single" w:sz="4" w:space="0" w:color="auto"/>
              <w:left w:val="single" w:sz="4" w:space="0" w:color="auto"/>
              <w:bottom w:val="single" w:sz="4" w:space="0" w:color="auto"/>
              <w:right w:val="single" w:sz="4" w:space="0" w:color="auto"/>
            </w:tcBorders>
            <w:vAlign w:val="bottom"/>
          </w:tcPr>
          <w:p w14:paraId="22A3D4E9" w14:textId="1BC4B417" w:rsidR="004E061E" w:rsidRPr="00C04A08" w:rsidRDefault="004E061E" w:rsidP="004E061E">
            <w:pPr>
              <w:pStyle w:val="TAC"/>
              <w:rPr>
                <w:rFonts w:eastAsia="Calibri"/>
                <w:szCs w:val="22"/>
                <w:lang w:eastAsia="ko-KR"/>
              </w:rPr>
            </w:pPr>
            <w:r>
              <w:rPr>
                <w:rFonts w:eastAsia="Calibri"/>
                <w:szCs w:val="22"/>
                <w:lang w:eastAsia="ko-KR"/>
              </w:rPr>
              <w:t>-86.8</w:t>
            </w:r>
          </w:p>
        </w:tc>
        <w:tc>
          <w:tcPr>
            <w:tcW w:w="1643" w:type="dxa"/>
            <w:tcBorders>
              <w:top w:val="single" w:sz="4" w:space="0" w:color="auto"/>
              <w:left w:val="single" w:sz="4" w:space="0" w:color="auto"/>
              <w:bottom w:val="single" w:sz="4" w:space="0" w:color="auto"/>
              <w:right w:val="single" w:sz="4" w:space="0" w:color="auto"/>
            </w:tcBorders>
            <w:vAlign w:val="bottom"/>
          </w:tcPr>
          <w:p w14:paraId="022BC57E" w14:textId="643DA10F" w:rsidR="004E061E" w:rsidRPr="00C04A08" w:rsidRDefault="004E061E" w:rsidP="004E061E">
            <w:pPr>
              <w:pStyle w:val="TAC"/>
              <w:rPr>
                <w:rFonts w:eastAsia="Calibri"/>
                <w:szCs w:val="22"/>
                <w:lang w:eastAsia="ko-KR"/>
              </w:rPr>
            </w:pPr>
            <w:r>
              <w:rPr>
                <w:rFonts w:eastAsia="Calibri"/>
                <w:szCs w:val="22"/>
                <w:lang w:eastAsia="ko-KR"/>
              </w:rPr>
              <w:t>-83.8</w:t>
            </w:r>
          </w:p>
        </w:tc>
        <w:tc>
          <w:tcPr>
            <w:tcW w:w="1643" w:type="dxa"/>
            <w:tcBorders>
              <w:top w:val="single" w:sz="4" w:space="0" w:color="auto"/>
              <w:left w:val="single" w:sz="4" w:space="0" w:color="auto"/>
              <w:bottom w:val="single" w:sz="4" w:space="0" w:color="auto"/>
              <w:right w:val="single" w:sz="4" w:space="0" w:color="auto"/>
            </w:tcBorders>
          </w:tcPr>
          <w:p w14:paraId="644413E4" w14:textId="2B5899F6" w:rsidR="004E061E" w:rsidRPr="00C04A08" w:rsidRDefault="004E061E" w:rsidP="004E061E">
            <w:pPr>
              <w:pStyle w:val="TAC"/>
              <w:rPr>
                <w:rFonts w:eastAsia="Calibri"/>
                <w:szCs w:val="22"/>
                <w:lang w:eastAsia="ko-KR"/>
              </w:rPr>
            </w:pPr>
            <w:r>
              <w:rPr>
                <w:rFonts w:eastAsia="Calibri"/>
                <w:szCs w:val="22"/>
                <w:lang w:eastAsia="ko-KR"/>
              </w:rPr>
              <w:t>-80.8</w:t>
            </w:r>
          </w:p>
        </w:tc>
        <w:tc>
          <w:tcPr>
            <w:tcW w:w="1643" w:type="dxa"/>
            <w:tcBorders>
              <w:top w:val="single" w:sz="4" w:space="0" w:color="auto"/>
              <w:left w:val="single" w:sz="4" w:space="0" w:color="auto"/>
              <w:bottom w:val="single" w:sz="4" w:space="0" w:color="auto"/>
              <w:right w:val="single" w:sz="4" w:space="0" w:color="auto"/>
            </w:tcBorders>
            <w:vAlign w:val="bottom"/>
          </w:tcPr>
          <w:p w14:paraId="22BBF69C" w14:textId="01174039" w:rsidR="004E061E" w:rsidRPr="00C04A08" w:rsidRDefault="004E061E" w:rsidP="004E061E">
            <w:pPr>
              <w:pStyle w:val="TAC"/>
              <w:rPr>
                <w:rFonts w:eastAsia="Calibri"/>
                <w:szCs w:val="22"/>
                <w:lang w:eastAsia="ko-KR"/>
              </w:rPr>
            </w:pPr>
            <w:r>
              <w:rPr>
                <w:rFonts w:eastAsia="Calibri"/>
                <w:szCs w:val="22"/>
                <w:lang w:eastAsia="ko-KR"/>
              </w:rPr>
              <w:t>-77.8</w:t>
            </w:r>
          </w:p>
        </w:tc>
      </w:tr>
      <w:tr w:rsidR="00842EF7" w:rsidRPr="00C04A08" w14:paraId="1D8FE236" w14:textId="77777777" w:rsidTr="00BD20C8">
        <w:trPr>
          <w:trHeight w:val="187"/>
          <w:jc w:val="center"/>
        </w:trPr>
        <w:tc>
          <w:tcPr>
            <w:tcW w:w="8214" w:type="dxa"/>
            <w:gridSpan w:val="5"/>
            <w:shd w:val="clear" w:color="auto" w:fill="auto"/>
          </w:tcPr>
          <w:p w14:paraId="0713CC43"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4722" w:name="_Toc21340944"/>
      <w:bookmarkStart w:id="4723" w:name="_Toc29805392"/>
      <w:bookmarkStart w:id="4724" w:name="_Toc36456601"/>
      <w:bookmarkStart w:id="4725" w:name="_Toc36469699"/>
      <w:bookmarkStart w:id="4726" w:name="_Toc37254108"/>
      <w:bookmarkStart w:id="4727" w:name="_Toc37322967"/>
      <w:bookmarkStart w:id="4728" w:name="_Toc37324373"/>
      <w:bookmarkStart w:id="4729" w:name="_Toc45889896"/>
      <w:bookmarkStart w:id="4730" w:name="_Toc52196571"/>
      <w:bookmarkStart w:id="4731" w:name="_Toc52197551"/>
      <w:bookmarkStart w:id="4732" w:name="_Toc53173274"/>
      <w:bookmarkStart w:id="4733" w:name="_Toc53173643"/>
      <w:bookmarkStart w:id="4734" w:name="_Toc61119645"/>
      <w:bookmarkStart w:id="4735" w:name="_Toc61120027"/>
      <w:bookmarkStart w:id="4736" w:name="_Toc67926097"/>
      <w:bookmarkStart w:id="4737" w:name="_Toc75273735"/>
      <w:bookmarkStart w:id="4738" w:name="_Toc76510635"/>
      <w:bookmarkStart w:id="4739" w:name="_Toc83129792"/>
      <w:r w:rsidRPr="00C04A08">
        <w:t>7.3.2.3</w:t>
      </w:r>
      <w:r w:rsidRPr="00C04A08">
        <w:tab/>
        <w:t>Reference sensitivity power level for power class 3</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9F3F53F" w14:textId="77777777" w:rsidTr="00BD20C8">
        <w:trPr>
          <w:trHeight w:val="187"/>
        </w:trPr>
        <w:tc>
          <w:tcPr>
            <w:tcW w:w="1710" w:type="dxa"/>
            <w:tcBorders>
              <w:bottom w:val="nil"/>
            </w:tcBorders>
            <w:shd w:val="clear" w:color="auto" w:fill="auto"/>
          </w:tcPr>
          <w:p w14:paraId="1698A23A"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78943CF8"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4F83967C" w14:textId="77777777" w:rsidTr="00BD20C8">
        <w:trPr>
          <w:trHeight w:val="187"/>
        </w:trPr>
        <w:tc>
          <w:tcPr>
            <w:tcW w:w="1710" w:type="dxa"/>
            <w:tcBorders>
              <w:top w:val="nil"/>
            </w:tcBorders>
            <w:shd w:val="clear" w:color="auto" w:fill="auto"/>
          </w:tcPr>
          <w:p w14:paraId="4F14552B" w14:textId="77777777" w:rsidR="00BD20C8" w:rsidRPr="00C04A08" w:rsidRDefault="00BD20C8" w:rsidP="00BD20C8">
            <w:pPr>
              <w:pStyle w:val="TAH"/>
              <w:rPr>
                <w:rFonts w:eastAsia="Calibri"/>
                <w:szCs w:val="22"/>
              </w:rPr>
            </w:pPr>
          </w:p>
        </w:tc>
        <w:tc>
          <w:tcPr>
            <w:tcW w:w="1517" w:type="dxa"/>
            <w:shd w:val="clear" w:color="auto" w:fill="auto"/>
          </w:tcPr>
          <w:p w14:paraId="5A141FF2"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511A7223"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7E997FC7"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61C7F80B"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DC3395E" w14:textId="77777777" w:rsidTr="00BD20C8">
        <w:trPr>
          <w:trHeight w:val="187"/>
        </w:trPr>
        <w:tc>
          <w:tcPr>
            <w:tcW w:w="1710" w:type="dxa"/>
            <w:shd w:val="clear" w:color="auto" w:fill="auto"/>
          </w:tcPr>
          <w:p w14:paraId="063100BF"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20F64FDE"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462BF22"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7B4B39C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0FF3F9CF" w14:textId="77777777" w:rsidR="003D79C0" w:rsidRPr="00C04A08" w:rsidRDefault="003D79C0" w:rsidP="00BD20C8">
            <w:pPr>
              <w:pStyle w:val="TAC"/>
              <w:rPr>
                <w:rFonts w:eastAsia="Calibri"/>
              </w:rPr>
            </w:pPr>
            <w:r w:rsidRPr="00C04A08">
              <w:rPr>
                <w:rFonts w:eastAsia="Calibri"/>
              </w:rPr>
              <w:t>-79.3</w:t>
            </w:r>
          </w:p>
        </w:tc>
      </w:tr>
      <w:tr w:rsidR="003D79C0" w:rsidRPr="00C04A08" w14:paraId="4085263C" w14:textId="77777777" w:rsidTr="00BD20C8">
        <w:trPr>
          <w:trHeight w:val="187"/>
        </w:trPr>
        <w:tc>
          <w:tcPr>
            <w:tcW w:w="1710" w:type="dxa"/>
            <w:shd w:val="clear" w:color="auto" w:fill="auto"/>
          </w:tcPr>
          <w:p w14:paraId="657C8358"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4C7A9A5"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AC4279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42307180"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577F0F92" w14:textId="77777777" w:rsidR="003D79C0" w:rsidRPr="00C04A08" w:rsidRDefault="003D79C0" w:rsidP="00BD20C8">
            <w:pPr>
              <w:pStyle w:val="TAC"/>
              <w:rPr>
                <w:rFonts w:eastAsia="Calibri"/>
              </w:rPr>
            </w:pPr>
            <w:r w:rsidRPr="00C04A08">
              <w:rPr>
                <w:rFonts w:eastAsia="Calibri"/>
              </w:rPr>
              <w:t>-79.3</w:t>
            </w:r>
          </w:p>
        </w:tc>
      </w:tr>
      <w:tr w:rsidR="003D79C0" w:rsidRPr="00C04A08" w14:paraId="4774FF9D" w14:textId="77777777" w:rsidTr="00BD20C8">
        <w:trPr>
          <w:trHeight w:val="187"/>
        </w:trPr>
        <w:tc>
          <w:tcPr>
            <w:tcW w:w="1710" w:type="dxa"/>
            <w:shd w:val="clear" w:color="auto" w:fill="auto"/>
          </w:tcPr>
          <w:p w14:paraId="4F18AF9A"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01157EB1"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30A9F450"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030E7AC2"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5D880D59" w14:textId="77777777" w:rsidR="003D79C0" w:rsidRPr="00C04A08" w:rsidRDefault="003D79C0" w:rsidP="00BD20C8">
            <w:pPr>
              <w:pStyle w:val="TAC"/>
              <w:rPr>
                <w:rFonts w:eastAsia="Calibri"/>
              </w:rPr>
            </w:pPr>
            <w:r w:rsidRPr="00C04A08">
              <w:rPr>
                <w:rFonts w:eastAsia="Calibri"/>
              </w:rPr>
              <w:t>-75.7</w:t>
            </w:r>
          </w:p>
        </w:tc>
      </w:tr>
      <w:tr w:rsidR="003D79C0" w:rsidRPr="00C04A08" w14:paraId="080FC6D5" w14:textId="77777777" w:rsidTr="00BD20C8">
        <w:trPr>
          <w:trHeight w:val="187"/>
        </w:trPr>
        <w:tc>
          <w:tcPr>
            <w:tcW w:w="1710" w:type="dxa"/>
            <w:shd w:val="clear" w:color="auto" w:fill="auto"/>
          </w:tcPr>
          <w:p w14:paraId="6E7F0EE3"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B6B070A"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F9C5C0"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0243CA7"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1937ADB5" w14:textId="77777777" w:rsidR="003D79C0" w:rsidRPr="00C04A08" w:rsidRDefault="003D79C0" w:rsidP="00BD20C8">
            <w:pPr>
              <w:pStyle w:val="TAC"/>
              <w:rPr>
                <w:rFonts w:eastAsia="Calibri"/>
              </w:rPr>
            </w:pPr>
            <w:r w:rsidRPr="00C04A08">
              <w:rPr>
                <w:rFonts w:eastAsia="Calibri"/>
              </w:rPr>
              <w:t>-76.7</w:t>
            </w:r>
          </w:p>
        </w:tc>
      </w:tr>
      <w:tr w:rsidR="003D79C0" w:rsidRPr="00C04A08" w14:paraId="5DB840D7" w14:textId="77777777" w:rsidTr="00BD20C8">
        <w:trPr>
          <w:trHeight w:val="187"/>
        </w:trPr>
        <w:tc>
          <w:tcPr>
            <w:tcW w:w="1710" w:type="dxa"/>
            <w:shd w:val="clear" w:color="auto" w:fill="auto"/>
          </w:tcPr>
          <w:p w14:paraId="604B9731"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4EF42D62"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7DE8B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61564FDC"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47428369" w14:textId="77777777" w:rsidR="003D79C0" w:rsidRPr="00C04A08" w:rsidRDefault="003D79C0" w:rsidP="00BD20C8">
            <w:pPr>
              <w:pStyle w:val="TAC"/>
              <w:rPr>
                <w:rFonts w:eastAsia="Calibri"/>
              </w:rPr>
            </w:pPr>
            <w:r w:rsidRPr="00C04A08">
              <w:rPr>
                <w:rFonts w:eastAsia="Calibri"/>
              </w:rPr>
              <w:t>-79.3</w:t>
            </w:r>
          </w:p>
        </w:tc>
      </w:tr>
      <w:tr w:rsidR="004E061E" w:rsidRPr="00C04A08" w14:paraId="3CA39CAD"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1BA0C65E" w14:textId="7ACC4616" w:rsidR="004E061E" w:rsidRPr="00C04A08" w:rsidRDefault="004E061E" w:rsidP="004E061E">
            <w:pPr>
              <w:pStyle w:val="TAC"/>
              <w:rPr>
                <w:rFonts w:eastAsia="MS Mincho"/>
                <w:szCs w:val="22"/>
                <w:lang w:val="en-US"/>
              </w:rPr>
            </w:pPr>
            <w:r>
              <w:rPr>
                <w:rFonts w:eastAsia="MS Mincho"/>
                <w:szCs w:val="22"/>
                <w:lang w:val="en-US"/>
              </w:rPr>
              <w:t>n262</w:t>
            </w:r>
          </w:p>
        </w:tc>
        <w:tc>
          <w:tcPr>
            <w:tcW w:w="1517" w:type="dxa"/>
            <w:tcBorders>
              <w:top w:val="single" w:sz="4" w:space="0" w:color="auto"/>
              <w:left w:val="single" w:sz="4" w:space="0" w:color="auto"/>
              <w:bottom w:val="single" w:sz="4" w:space="0" w:color="auto"/>
              <w:right w:val="single" w:sz="4" w:space="0" w:color="auto"/>
            </w:tcBorders>
          </w:tcPr>
          <w:p w14:paraId="01E6C02C" w14:textId="09A9A285" w:rsidR="004E061E" w:rsidRPr="00C04A08" w:rsidRDefault="004E061E" w:rsidP="004E061E">
            <w:pPr>
              <w:pStyle w:val="TAC"/>
              <w:rPr>
                <w:rFonts w:eastAsia="Calibri"/>
              </w:rPr>
            </w:pPr>
            <w:r>
              <w:rPr>
                <w:rFonts w:eastAsia="Calibri"/>
              </w:rPr>
              <w:t>-82.8</w:t>
            </w:r>
          </w:p>
        </w:tc>
        <w:tc>
          <w:tcPr>
            <w:tcW w:w="1971" w:type="dxa"/>
            <w:tcBorders>
              <w:top w:val="single" w:sz="4" w:space="0" w:color="auto"/>
              <w:left w:val="single" w:sz="4" w:space="0" w:color="auto"/>
              <w:bottom w:val="single" w:sz="4" w:space="0" w:color="auto"/>
              <w:right w:val="single" w:sz="4" w:space="0" w:color="auto"/>
            </w:tcBorders>
          </w:tcPr>
          <w:p w14:paraId="0C66F80F" w14:textId="4BCC8AC7" w:rsidR="004E061E" w:rsidRPr="00C04A08" w:rsidRDefault="004E061E" w:rsidP="004E061E">
            <w:pPr>
              <w:pStyle w:val="TAC"/>
              <w:rPr>
                <w:rFonts w:eastAsia="Calibri"/>
              </w:rPr>
            </w:pPr>
            <w:r>
              <w:rPr>
                <w:rFonts w:eastAsia="Calibri"/>
              </w:rPr>
              <w:t>-79.8</w:t>
            </w:r>
          </w:p>
        </w:tc>
        <w:tc>
          <w:tcPr>
            <w:tcW w:w="1372" w:type="dxa"/>
            <w:tcBorders>
              <w:top w:val="single" w:sz="4" w:space="0" w:color="auto"/>
              <w:left w:val="single" w:sz="4" w:space="0" w:color="auto"/>
              <w:bottom w:val="single" w:sz="4" w:space="0" w:color="auto"/>
              <w:right w:val="single" w:sz="4" w:space="0" w:color="auto"/>
            </w:tcBorders>
          </w:tcPr>
          <w:p w14:paraId="65470109" w14:textId="00F4D28F" w:rsidR="004E061E" w:rsidRPr="00C04A08" w:rsidRDefault="004E061E" w:rsidP="004E061E">
            <w:pPr>
              <w:pStyle w:val="TAC"/>
              <w:rPr>
                <w:rFonts w:eastAsia="Calibri"/>
                <w:szCs w:val="22"/>
              </w:rPr>
            </w:pPr>
            <w:r>
              <w:rPr>
                <w:rFonts w:eastAsia="Calibri"/>
                <w:szCs w:val="22"/>
              </w:rPr>
              <w:t>-76.8</w:t>
            </w:r>
          </w:p>
        </w:tc>
        <w:tc>
          <w:tcPr>
            <w:tcW w:w="1553" w:type="dxa"/>
            <w:tcBorders>
              <w:top w:val="single" w:sz="4" w:space="0" w:color="auto"/>
              <w:left w:val="single" w:sz="4" w:space="0" w:color="auto"/>
              <w:bottom w:val="single" w:sz="4" w:space="0" w:color="auto"/>
              <w:right w:val="single" w:sz="4" w:space="0" w:color="auto"/>
            </w:tcBorders>
          </w:tcPr>
          <w:p w14:paraId="6FFF9FD5" w14:textId="4B3E5865" w:rsidR="004E061E" w:rsidRPr="00C04A08" w:rsidRDefault="004E061E" w:rsidP="004E061E">
            <w:pPr>
              <w:pStyle w:val="TAC"/>
              <w:rPr>
                <w:rFonts w:eastAsia="Calibri"/>
              </w:rPr>
            </w:pPr>
            <w:r>
              <w:rPr>
                <w:rFonts w:eastAsia="Calibri"/>
              </w:rPr>
              <w:t>-73.8</w:t>
            </w:r>
          </w:p>
        </w:tc>
      </w:tr>
      <w:tr w:rsidR="003D79C0" w:rsidRPr="00C04A08" w14:paraId="078D87C3" w14:textId="77777777" w:rsidTr="00BD20C8">
        <w:trPr>
          <w:trHeight w:val="187"/>
        </w:trPr>
        <w:tc>
          <w:tcPr>
            <w:tcW w:w="8123" w:type="dxa"/>
            <w:gridSpan w:val="5"/>
            <w:shd w:val="clear" w:color="auto" w:fill="auto"/>
          </w:tcPr>
          <w:p w14:paraId="009C4EF4"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5B9E0241" w14:textId="77777777" w:rsidR="00842EF7" w:rsidRPr="00C04A08" w:rsidRDefault="00842EF7" w:rsidP="00842EF7"/>
    <w:p w14:paraId="57C968B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4740" w:name="_Toc21340945"/>
      <w:bookmarkStart w:id="4741" w:name="_Toc29805393"/>
      <w:bookmarkStart w:id="4742" w:name="_Toc36456602"/>
      <w:bookmarkStart w:id="4743" w:name="_Toc36469700"/>
      <w:bookmarkStart w:id="4744" w:name="_Toc37254109"/>
      <w:bookmarkStart w:id="4745" w:name="_Toc37322968"/>
      <w:bookmarkStart w:id="4746" w:name="_Toc37324374"/>
      <w:bookmarkStart w:id="4747" w:name="_Toc45889897"/>
      <w:bookmarkStart w:id="4748" w:name="_Toc52196572"/>
      <w:bookmarkStart w:id="4749" w:name="_Toc52197552"/>
      <w:bookmarkStart w:id="4750" w:name="_Toc53173275"/>
      <w:bookmarkStart w:id="4751" w:name="_Toc53173644"/>
      <w:bookmarkStart w:id="4752" w:name="_Toc61119646"/>
      <w:bookmarkStart w:id="4753" w:name="_Toc61120028"/>
      <w:bookmarkStart w:id="4754" w:name="_Toc67926098"/>
      <w:bookmarkStart w:id="4755" w:name="_Toc75273736"/>
      <w:bookmarkStart w:id="4756" w:name="_Toc76510636"/>
      <w:bookmarkStart w:id="4757" w:name="_Toc83129793"/>
      <w:r w:rsidRPr="00C04A08">
        <w:t>7.3.2.4</w:t>
      </w:r>
      <w:r w:rsidRPr="00C04A08">
        <w:tab/>
        <w:t>Reference sensitivity power level for power class 4</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4758" w:name="_Toc67926099"/>
      <w:bookmarkStart w:id="4759" w:name="_Toc75273737"/>
      <w:bookmarkStart w:id="4760" w:name="_Toc76510637"/>
      <w:bookmarkStart w:id="4761" w:name="_Toc83129794"/>
      <w:r>
        <w:t>7.3.2.5</w:t>
      </w:r>
      <w:r w:rsidRPr="00FE760F">
        <w:tab/>
        <w:t>Reference sensitivi</w:t>
      </w:r>
      <w:r>
        <w:t>ty power level for power class 5</w:t>
      </w:r>
      <w:bookmarkEnd w:id="4758"/>
      <w:bookmarkEnd w:id="4759"/>
      <w:bookmarkEnd w:id="4760"/>
      <w:bookmarkEnd w:id="4761"/>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t>The REFSENS requirement shall be met for an uplink transmission using QPSK DFT-s-OFDM waveforms and for uplink transmission bandwidth less than or equal to that specified in Table 7.3.2.1-2.</w:t>
      </w:r>
    </w:p>
    <w:p w14:paraId="36108BBD" w14:textId="77777777" w:rsidR="00FD5D84" w:rsidRPr="00FE760F"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33CD9A44" w14:textId="77777777" w:rsidR="00842EF7" w:rsidRPr="00C04A08" w:rsidRDefault="00842EF7" w:rsidP="00842EF7">
      <w:pPr>
        <w:pStyle w:val="Heading3"/>
      </w:pPr>
      <w:bookmarkStart w:id="4762" w:name="_Toc21340946"/>
      <w:bookmarkStart w:id="4763" w:name="_Toc29805394"/>
      <w:bookmarkStart w:id="4764" w:name="_Toc36456603"/>
      <w:bookmarkStart w:id="4765" w:name="_Toc36469701"/>
      <w:bookmarkStart w:id="4766" w:name="_Toc37254110"/>
      <w:bookmarkStart w:id="4767" w:name="_Toc37322969"/>
      <w:bookmarkStart w:id="4768" w:name="_Toc37324375"/>
      <w:bookmarkStart w:id="4769" w:name="_Toc45889898"/>
      <w:bookmarkStart w:id="4770" w:name="_Toc52196573"/>
      <w:bookmarkStart w:id="4771" w:name="_Toc52197553"/>
      <w:bookmarkStart w:id="4772" w:name="_Toc53173276"/>
      <w:bookmarkStart w:id="4773" w:name="_Toc53173645"/>
      <w:bookmarkStart w:id="4774" w:name="_Toc61119647"/>
      <w:bookmarkStart w:id="4775" w:name="_Toc61120029"/>
      <w:bookmarkStart w:id="4776" w:name="_Toc67926100"/>
      <w:bookmarkStart w:id="4777" w:name="_Toc75273738"/>
      <w:bookmarkStart w:id="4778" w:name="_Toc76510638"/>
      <w:bookmarkStart w:id="4779" w:name="_Toc83129795"/>
      <w:r w:rsidRPr="00C04A08">
        <w:rPr>
          <w:snapToGrid w:val="0"/>
        </w:rPr>
        <w:t>7.3.3</w:t>
      </w:r>
      <w:r w:rsidRPr="00C04A08">
        <w:rPr>
          <w:snapToGrid w:val="0"/>
        </w:rPr>
        <w:tab/>
        <w:t>Void</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71A3FCEA" w14:textId="77777777" w:rsidR="00842EF7" w:rsidRPr="00C04A08" w:rsidRDefault="00842EF7" w:rsidP="00842EF7">
      <w:pPr>
        <w:pStyle w:val="Heading3"/>
      </w:pPr>
      <w:bookmarkStart w:id="4780" w:name="_Toc21340947"/>
      <w:bookmarkStart w:id="4781" w:name="_Toc29805395"/>
      <w:bookmarkStart w:id="4782" w:name="_Toc36456604"/>
      <w:bookmarkStart w:id="4783" w:name="_Toc36469702"/>
      <w:bookmarkStart w:id="4784" w:name="_Toc37254111"/>
      <w:bookmarkStart w:id="4785" w:name="_Toc37322970"/>
      <w:bookmarkStart w:id="4786" w:name="_Toc37324376"/>
      <w:bookmarkStart w:id="4787" w:name="_Toc45889899"/>
      <w:bookmarkStart w:id="4788" w:name="_Toc52196574"/>
      <w:bookmarkStart w:id="4789" w:name="_Toc52197554"/>
      <w:bookmarkStart w:id="4790" w:name="_Toc53173277"/>
      <w:bookmarkStart w:id="4791" w:name="_Toc53173646"/>
      <w:bookmarkStart w:id="4792" w:name="_Toc61119648"/>
      <w:bookmarkStart w:id="4793" w:name="_Toc61120030"/>
      <w:bookmarkStart w:id="4794" w:name="_Toc67926101"/>
      <w:bookmarkStart w:id="4795" w:name="_Toc75273739"/>
      <w:bookmarkStart w:id="4796" w:name="_Toc76510639"/>
      <w:bookmarkStart w:id="4797" w:name="_Toc83129796"/>
      <w:r w:rsidRPr="00C04A08">
        <w:t>7.3.4</w:t>
      </w:r>
      <w:r w:rsidRPr="00C04A08">
        <w:tab/>
      </w:r>
      <w:bookmarkStart w:id="4798" w:name="_Hlk528876588"/>
      <w:r w:rsidRPr="00C04A08">
        <w:t>EIS spherical coverage</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8"/>
      <w:bookmarkEnd w:id="4795"/>
      <w:bookmarkEnd w:id="4796"/>
      <w:bookmarkEnd w:id="4797"/>
    </w:p>
    <w:p w14:paraId="3B2A9186"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4799" w:name="_Hlk528876724"/>
      <w:r w:rsidRPr="00C04A08">
        <w:rPr>
          <w:rFonts w:ascii="Arial" w:eastAsia="Malgun Gothic" w:hAnsi="Arial"/>
          <w:sz w:val="24"/>
        </w:rPr>
        <w:t xml:space="preserve">EIS spherical coverage </w:t>
      </w:r>
      <w:bookmarkEnd w:id="4799"/>
      <w:r w:rsidRPr="00C04A08">
        <w:rPr>
          <w:rFonts w:ascii="Arial" w:eastAsia="Malgun Gothic" w:hAnsi="Arial"/>
          <w:sz w:val="24"/>
        </w:rPr>
        <w:t>for power class 1</w:t>
      </w:r>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501C0810"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16200DBD" w14:textId="77777777" w:rsidTr="00EB5970">
        <w:trPr>
          <w:trHeight w:val="187"/>
        </w:trPr>
        <w:tc>
          <w:tcPr>
            <w:tcW w:w="1256" w:type="dxa"/>
            <w:tcBorders>
              <w:bottom w:val="nil"/>
            </w:tcBorders>
            <w:shd w:val="clear" w:color="auto" w:fill="auto"/>
          </w:tcPr>
          <w:p w14:paraId="5E6E342A" w14:textId="77777777" w:rsidR="00BD20C8" w:rsidRPr="00C04A08" w:rsidRDefault="00BD20C8" w:rsidP="00BD20C8">
            <w:pPr>
              <w:pStyle w:val="TAH"/>
            </w:pPr>
            <w:r w:rsidRPr="00C04A08">
              <w:t>Operating band</w:t>
            </w:r>
          </w:p>
        </w:tc>
        <w:tc>
          <w:tcPr>
            <w:tcW w:w="6867" w:type="dxa"/>
            <w:gridSpan w:val="4"/>
            <w:shd w:val="clear" w:color="auto" w:fill="auto"/>
          </w:tcPr>
          <w:p w14:paraId="44D40DBE"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296F84B1" w14:textId="77777777" w:rsidTr="00EB5970">
        <w:trPr>
          <w:trHeight w:val="187"/>
        </w:trPr>
        <w:tc>
          <w:tcPr>
            <w:tcW w:w="1256" w:type="dxa"/>
            <w:tcBorders>
              <w:top w:val="nil"/>
            </w:tcBorders>
            <w:shd w:val="clear" w:color="auto" w:fill="auto"/>
          </w:tcPr>
          <w:p w14:paraId="66BBCBB9" w14:textId="77777777" w:rsidR="00BD20C8" w:rsidRPr="00C04A08" w:rsidRDefault="00BD20C8" w:rsidP="00BD20C8">
            <w:pPr>
              <w:pStyle w:val="TAH"/>
            </w:pPr>
          </w:p>
        </w:tc>
        <w:tc>
          <w:tcPr>
            <w:tcW w:w="1716" w:type="dxa"/>
            <w:shd w:val="clear" w:color="auto" w:fill="auto"/>
          </w:tcPr>
          <w:p w14:paraId="4D835DA9" w14:textId="77777777" w:rsidR="00BD20C8" w:rsidRPr="00C04A08" w:rsidRDefault="00BD20C8" w:rsidP="00BD20C8">
            <w:pPr>
              <w:pStyle w:val="TAH"/>
            </w:pPr>
            <w:r w:rsidRPr="00C04A08">
              <w:t>50 MHz</w:t>
            </w:r>
          </w:p>
        </w:tc>
        <w:tc>
          <w:tcPr>
            <w:tcW w:w="1717" w:type="dxa"/>
            <w:shd w:val="clear" w:color="auto" w:fill="auto"/>
          </w:tcPr>
          <w:p w14:paraId="43ACF3FC" w14:textId="77777777" w:rsidR="00BD20C8" w:rsidRPr="00C04A08" w:rsidRDefault="00BD20C8" w:rsidP="00BD20C8">
            <w:pPr>
              <w:pStyle w:val="TAH"/>
            </w:pPr>
            <w:r w:rsidRPr="00C04A08">
              <w:t>100 MHz</w:t>
            </w:r>
          </w:p>
        </w:tc>
        <w:tc>
          <w:tcPr>
            <w:tcW w:w="1717" w:type="dxa"/>
            <w:shd w:val="clear" w:color="auto" w:fill="auto"/>
          </w:tcPr>
          <w:p w14:paraId="5D18F159" w14:textId="77777777" w:rsidR="00BD20C8" w:rsidRPr="00C04A08" w:rsidRDefault="00BD20C8" w:rsidP="00BD20C8">
            <w:pPr>
              <w:pStyle w:val="TAH"/>
            </w:pPr>
            <w:r w:rsidRPr="00C04A08">
              <w:t>200 MHz</w:t>
            </w:r>
          </w:p>
        </w:tc>
        <w:tc>
          <w:tcPr>
            <w:tcW w:w="1717" w:type="dxa"/>
            <w:shd w:val="clear" w:color="auto" w:fill="auto"/>
          </w:tcPr>
          <w:p w14:paraId="20EFC544" w14:textId="77777777" w:rsidR="00BD20C8" w:rsidRPr="00C04A08" w:rsidRDefault="00BD20C8" w:rsidP="00BD20C8">
            <w:pPr>
              <w:pStyle w:val="TAH"/>
            </w:pPr>
            <w:r w:rsidRPr="00C04A08">
              <w:t>400 MHz</w:t>
            </w:r>
          </w:p>
        </w:tc>
      </w:tr>
      <w:tr w:rsidR="00842EF7" w:rsidRPr="00C04A08" w14:paraId="559839B6" w14:textId="77777777" w:rsidTr="00EB5970">
        <w:trPr>
          <w:trHeight w:val="187"/>
        </w:trPr>
        <w:tc>
          <w:tcPr>
            <w:tcW w:w="1256" w:type="dxa"/>
            <w:shd w:val="clear" w:color="auto" w:fill="auto"/>
          </w:tcPr>
          <w:p w14:paraId="36423C9D" w14:textId="77777777" w:rsidR="00842EF7" w:rsidRPr="00C04A08" w:rsidRDefault="00842EF7" w:rsidP="00BD20C8">
            <w:pPr>
              <w:pStyle w:val="TAC"/>
            </w:pPr>
            <w:r w:rsidRPr="00C04A08">
              <w:t>n257</w:t>
            </w:r>
          </w:p>
        </w:tc>
        <w:tc>
          <w:tcPr>
            <w:tcW w:w="1716" w:type="dxa"/>
            <w:shd w:val="clear" w:color="auto" w:fill="auto"/>
          </w:tcPr>
          <w:p w14:paraId="261C235C"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20854F79"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3546A0A3"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18D5239" w14:textId="77777777" w:rsidR="00842EF7" w:rsidRPr="00C04A08" w:rsidRDefault="00842EF7" w:rsidP="00BD20C8">
            <w:pPr>
              <w:pStyle w:val="TAC"/>
              <w:rPr>
                <w:rFonts w:eastAsia="Malgun Gothic"/>
                <w:szCs w:val="18"/>
              </w:rPr>
            </w:pPr>
            <w:r w:rsidRPr="00C04A08">
              <w:rPr>
                <w:szCs w:val="18"/>
              </w:rPr>
              <w:t>-80.5</w:t>
            </w:r>
          </w:p>
        </w:tc>
      </w:tr>
      <w:tr w:rsidR="00842EF7" w:rsidRPr="00C04A08" w14:paraId="0F512AEF" w14:textId="77777777" w:rsidTr="00EB5970">
        <w:trPr>
          <w:trHeight w:val="187"/>
        </w:trPr>
        <w:tc>
          <w:tcPr>
            <w:tcW w:w="1256" w:type="dxa"/>
            <w:shd w:val="clear" w:color="auto" w:fill="auto"/>
          </w:tcPr>
          <w:p w14:paraId="4BEACF43" w14:textId="77777777" w:rsidR="00842EF7" w:rsidRPr="00C04A08" w:rsidRDefault="00842EF7" w:rsidP="00BD20C8">
            <w:pPr>
              <w:pStyle w:val="TAC"/>
            </w:pPr>
            <w:r w:rsidRPr="00C04A08">
              <w:rPr>
                <w:lang w:val="en-US"/>
              </w:rPr>
              <w:t>n258</w:t>
            </w:r>
          </w:p>
        </w:tc>
        <w:tc>
          <w:tcPr>
            <w:tcW w:w="1716" w:type="dxa"/>
            <w:shd w:val="clear" w:color="auto" w:fill="auto"/>
          </w:tcPr>
          <w:p w14:paraId="0A1E1682"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F52328C"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F69FCF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01ACDAD" w14:textId="77777777" w:rsidR="00842EF7" w:rsidRPr="00C04A08" w:rsidRDefault="00842EF7" w:rsidP="00BD20C8">
            <w:pPr>
              <w:pStyle w:val="TAC"/>
              <w:rPr>
                <w:rFonts w:eastAsia="Malgun Gothic"/>
                <w:szCs w:val="18"/>
              </w:rPr>
            </w:pPr>
            <w:r w:rsidRPr="00C04A08">
              <w:rPr>
                <w:szCs w:val="18"/>
              </w:rPr>
              <w:t>-80.5</w:t>
            </w:r>
          </w:p>
        </w:tc>
      </w:tr>
      <w:tr w:rsidR="00842EF7" w:rsidRPr="00C04A08" w14:paraId="45C3BFB0" w14:textId="77777777" w:rsidTr="00EB5970">
        <w:trPr>
          <w:trHeight w:val="187"/>
        </w:trPr>
        <w:tc>
          <w:tcPr>
            <w:tcW w:w="1256" w:type="dxa"/>
            <w:shd w:val="clear" w:color="auto" w:fill="auto"/>
          </w:tcPr>
          <w:p w14:paraId="37E8D86F" w14:textId="77777777" w:rsidR="00842EF7" w:rsidRPr="00C04A08" w:rsidRDefault="00842EF7" w:rsidP="00BD20C8">
            <w:pPr>
              <w:pStyle w:val="TAC"/>
            </w:pPr>
            <w:r w:rsidRPr="00C04A08">
              <w:rPr>
                <w:lang w:val="en-US"/>
              </w:rPr>
              <w:t>n260</w:t>
            </w:r>
          </w:p>
        </w:tc>
        <w:tc>
          <w:tcPr>
            <w:tcW w:w="1716" w:type="dxa"/>
            <w:shd w:val="clear" w:color="auto" w:fill="auto"/>
          </w:tcPr>
          <w:p w14:paraId="7AC3EA58"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90231DF"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40143F"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955A5BA" w14:textId="77777777" w:rsidR="00842EF7" w:rsidRPr="00C04A08" w:rsidRDefault="00842EF7" w:rsidP="00BD20C8">
            <w:pPr>
              <w:pStyle w:val="TAC"/>
              <w:rPr>
                <w:rFonts w:eastAsia="Malgun Gothic"/>
                <w:szCs w:val="18"/>
              </w:rPr>
            </w:pPr>
            <w:r w:rsidRPr="00C04A08">
              <w:rPr>
                <w:szCs w:val="18"/>
              </w:rPr>
              <w:t>-77.5</w:t>
            </w:r>
          </w:p>
        </w:tc>
      </w:tr>
      <w:tr w:rsidR="00842EF7" w:rsidRPr="00C04A08" w14:paraId="552EA695" w14:textId="77777777" w:rsidTr="00EB5970">
        <w:trPr>
          <w:trHeight w:val="187"/>
        </w:trPr>
        <w:tc>
          <w:tcPr>
            <w:tcW w:w="1256" w:type="dxa"/>
            <w:shd w:val="clear" w:color="auto" w:fill="auto"/>
          </w:tcPr>
          <w:p w14:paraId="019DAB18"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18B95744"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1955913E"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02B1A5B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2F49C9" w14:textId="77777777" w:rsidR="00842EF7" w:rsidRPr="00C04A08" w:rsidRDefault="00842EF7" w:rsidP="00BD20C8">
            <w:pPr>
              <w:pStyle w:val="TAC"/>
              <w:rPr>
                <w:szCs w:val="18"/>
              </w:rPr>
            </w:pPr>
            <w:r w:rsidRPr="00C04A08">
              <w:rPr>
                <w:szCs w:val="18"/>
              </w:rPr>
              <w:t>-80.5</w:t>
            </w:r>
          </w:p>
        </w:tc>
      </w:tr>
      <w:tr w:rsidR="004E061E" w:rsidRPr="00C04A08" w14:paraId="145AF562" w14:textId="77777777" w:rsidTr="00A3696F">
        <w:trPr>
          <w:trHeight w:val="187"/>
        </w:trPr>
        <w:tc>
          <w:tcPr>
            <w:tcW w:w="1256" w:type="dxa"/>
            <w:tcBorders>
              <w:top w:val="single" w:sz="4" w:space="0" w:color="auto"/>
              <w:left w:val="single" w:sz="4" w:space="0" w:color="auto"/>
              <w:bottom w:val="single" w:sz="4" w:space="0" w:color="auto"/>
              <w:right w:val="single" w:sz="4" w:space="0" w:color="auto"/>
            </w:tcBorders>
          </w:tcPr>
          <w:p w14:paraId="058E142A" w14:textId="60CA60CC" w:rsidR="004E061E" w:rsidRPr="00C04A08" w:rsidRDefault="004E061E" w:rsidP="004E061E">
            <w:pPr>
              <w:pStyle w:val="TAC"/>
              <w:rPr>
                <w:lang w:val="en-US"/>
              </w:rPr>
            </w:pPr>
            <w:r>
              <w:rPr>
                <w:lang w:val="en-US"/>
              </w:rPr>
              <w:t>n262</w:t>
            </w:r>
          </w:p>
        </w:tc>
        <w:tc>
          <w:tcPr>
            <w:tcW w:w="1716" w:type="dxa"/>
            <w:tcBorders>
              <w:top w:val="single" w:sz="4" w:space="0" w:color="auto"/>
              <w:left w:val="single" w:sz="4" w:space="0" w:color="auto"/>
              <w:bottom w:val="single" w:sz="4" w:space="0" w:color="auto"/>
              <w:right w:val="single" w:sz="4" w:space="0" w:color="auto"/>
            </w:tcBorders>
          </w:tcPr>
          <w:p w14:paraId="36A84F2C" w14:textId="4EF06174" w:rsidR="004E061E" w:rsidRPr="00C04A08" w:rsidRDefault="004E061E" w:rsidP="004E061E">
            <w:pPr>
              <w:pStyle w:val="TAC"/>
              <w:rPr>
                <w:szCs w:val="18"/>
              </w:rPr>
            </w:pPr>
            <w:r>
              <w:rPr>
                <w:szCs w:val="18"/>
              </w:rPr>
              <w:t>-84.3</w:t>
            </w:r>
          </w:p>
        </w:tc>
        <w:tc>
          <w:tcPr>
            <w:tcW w:w="1717" w:type="dxa"/>
            <w:tcBorders>
              <w:top w:val="single" w:sz="4" w:space="0" w:color="auto"/>
              <w:left w:val="single" w:sz="4" w:space="0" w:color="auto"/>
              <w:bottom w:val="single" w:sz="4" w:space="0" w:color="auto"/>
              <w:right w:val="single" w:sz="4" w:space="0" w:color="auto"/>
            </w:tcBorders>
          </w:tcPr>
          <w:p w14:paraId="71F2227F" w14:textId="76D775D4" w:rsidR="004E061E" w:rsidRPr="00C04A08" w:rsidRDefault="004E061E" w:rsidP="004E061E">
            <w:pPr>
              <w:pStyle w:val="TAC"/>
              <w:rPr>
                <w:szCs w:val="18"/>
              </w:rPr>
            </w:pPr>
            <w:r>
              <w:rPr>
                <w:szCs w:val="18"/>
              </w:rPr>
              <w:t>-81.3</w:t>
            </w:r>
          </w:p>
        </w:tc>
        <w:tc>
          <w:tcPr>
            <w:tcW w:w="1717" w:type="dxa"/>
            <w:tcBorders>
              <w:top w:val="single" w:sz="4" w:space="0" w:color="auto"/>
              <w:left w:val="single" w:sz="4" w:space="0" w:color="auto"/>
              <w:bottom w:val="single" w:sz="4" w:space="0" w:color="auto"/>
              <w:right w:val="single" w:sz="4" w:space="0" w:color="auto"/>
            </w:tcBorders>
          </w:tcPr>
          <w:p w14:paraId="71226855" w14:textId="42D04C4A" w:rsidR="004E061E" w:rsidRPr="00C04A08" w:rsidRDefault="004E061E" w:rsidP="004E061E">
            <w:pPr>
              <w:pStyle w:val="TAC"/>
              <w:rPr>
                <w:szCs w:val="18"/>
              </w:rPr>
            </w:pPr>
            <w:r>
              <w:rPr>
                <w:szCs w:val="18"/>
              </w:rPr>
              <w:t>-78.3</w:t>
            </w:r>
          </w:p>
        </w:tc>
        <w:tc>
          <w:tcPr>
            <w:tcW w:w="1717" w:type="dxa"/>
            <w:tcBorders>
              <w:top w:val="single" w:sz="4" w:space="0" w:color="auto"/>
              <w:left w:val="single" w:sz="4" w:space="0" w:color="auto"/>
              <w:bottom w:val="single" w:sz="4" w:space="0" w:color="auto"/>
              <w:right w:val="single" w:sz="4" w:space="0" w:color="auto"/>
            </w:tcBorders>
          </w:tcPr>
          <w:p w14:paraId="50096B01" w14:textId="4C0B798A" w:rsidR="004E061E" w:rsidRPr="00C04A08" w:rsidRDefault="004E061E" w:rsidP="004E061E">
            <w:pPr>
              <w:pStyle w:val="TAC"/>
              <w:rPr>
                <w:szCs w:val="18"/>
              </w:rPr>
            </w:pPr>
            <w:r>
              <w:rPr>
                <w:szCs w:val="18"/>
              </w:rPr>
              <w:t>-75.3</w:t>
            </w:r>
          </w:p>
        </w:tc>
      </w:tr>
      <w:tr w:rsidR="00842EF7" w:rsidRPr="00C04A08" w14:paraId="14D608A2" w14:textId="77777777" w:rsidTr="00F91227">
        <w:tc>
          <w:tcPr>
            <w:tcW w:w="8123" w:type="dxa"/>
            <w:gridSpan w:val="5"/>
            <w:shd w:val="clear" w:color="auto" w:fill="auto"/>
          </w:tcPr>
          <w:p w14:paraId="79B99358"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5F56826A"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7215E672" w14:textId="77777777" w:rsidR="00842EF7" w:rsidRPr="00C04A08" w:rsidRDefault="00842EF7" w:rsidP="00842EF7">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0D1452D7" w14:textId="77777777" w:rsidTr="00EB5970">
        <w:trPr>
          <w:jc w:val="center"/>
        </w:trPr>
        <w:tc>
          <w:tcPr>
            <w:tcW w:w="1642" w:type="dxa"/>
            <w:tcBorders>
              <w:bottom w:val="nil"/>
            </w:tcBorders>
            <w:shd w:val="clear" w:color="auto" w:fill="auto"/>
          </w:tcPr>
          <w:p w14:paraId="7D5813F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37031A4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BF4DB91" w14:textId="77777777" w:rsidTr="00EB5970">
        <w:trPr>
          <w:jc w:val="center"/>
        </w:trPr>
        <w:tc>
          <w:tcPr>
            <w:tcW w:w="1642" w:type="dxa"/>
            <w:tcBorders>
              <w:top w:val="nil"/>
            </w:tcBorders>
            <w:shd w:val="clear" w:color="auto" w:fill="auto"/>
          </w:tcPr>
          <w:p w14:paraId="5FBAC04B"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1A6FF44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53FC463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101EFC8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0FC9CE1D"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04F8DD34" w14:textId="77777777" w:rsidTr="00EB5970">
        <w:trPr>
          <w:jc w:val="center"/>
        </w:trPr>
        <w:tc>
          <w:tcPr>
            <w:tcW w:w="1642" w:type="dxa"/>
            <w:shd w:val="clear" w:color="auto" w:fill="auto"/>
          </w:tcPr>
          <w:p w14:paraId="0B9829E3" w14:textId="77777777" w:rsidR="00842EF7" w:rsidRPr="00C04A08" w:rsidRDefault="00842EF7" w:rsidP="00EB5970">
            <w:pPr>
              <w:pStyle w:val="TAC"/>
            </w:pPr>
            <w:r w:rsidRPr="00C04A08">
              <w:t>n257</w:t>
            </w:r>
          </w:p>
        </w:tc>
        <w:tc>
          <w:tcPr>
            <w:tcW w:w="1643" w:type="dxa"/>
            <w:shd w:val="clear" w:color="auto" w:fill="auto"/>
          </w:tcPr>
          <w:p w14:paraId="678BA5A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735E0C38"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A07AE6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13BAEBE8" w14:textId="77777777" w:rsidR="00842EF7" w:rsidRPr="00C04A08" w:rsidRDefault="00842EF7" w:rsidP="00EB5970">
            <w:pPr>
              <w:pStyle w:val="TAC"/>
              <w:rPr>
                <w:szCs w:val="18"/>
              </w:rPr>
            </w:pPr>
            <w:r w:rsidRPr="00C04A08">
              <w:rPr>
                <w:szCs w:val="18"/>
                <w:lang w:eastAsia="ko-KR"/>
              </w:rPr>
              <w:t>-72.0</w:t>
            </w:r>
          </w:p>
        </w:tc>
      </w:tr>
      <w:tr w:rsidR="00842EF7" w:rsidRPr="00C04A08" w14:paraId="5A602E79" w14:textId="77777777" w:rsidTr="00EB5970">
        <w:trPr>
          <w:jc w:val="center"/>
        </w:trPr>
        <w:tc>
          <w:tcPr>
            <w:tcW w:w="1642" w:type="dxa"/>
            <w:shd w:val="clear" w:color="auto" w:fill="auto"/>
          </w:tcPr>
          <w:p w14:paraId="5A4AD706"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0427F7CC"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C59EED5"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12C0A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41A7B88F" w14:textId="77777777" w:rsidR="00842EF7" w:rsidRPr="00C04A08" w:rsidRDefault="00842EF7" w:rsidP="00EB5970">
            <w:pPr>
              <w:pStyle w:val="TAC"/>
              <w:rPr>
                <w:szCs w:val="18"/>
              </w:rPr>
            </w:pPr>
            <w:r w:rsidRPr="00C04A08">
              <w:rPr>
                <w:szCs w:val="18"/>
                <w:lang w:eastAsia="ko-KR"/>
              </w:rPr>
              <w:t>-72.0</w:t>
            </w:r>
          </w:p>
        </w:tc>
      </w:tr>
      <w:tr w:rsidR="00842EF7" w:rsidRPr="00C04A08" w14:paraId="50DF6165" w14:textId="77777777" w:rsidTr="00EB5970">
        <w:trPr>
          <w:jc w:val="center"/>
        </w:trPr>
        <w:tc>
          <w:tcPr>
            <w:tcW w:w="1642" w:type="dxa"/>
            <w:shd w:val="clear" w:color="auto" w:fill="auto"/>
          </w:tcPr>
          <w:p w14:paraId="36E3C0B5"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5A64B70B"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64CF1249"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6FD6CE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7348F4AC" w14:textId="77777777" w:rsidR="00842EF7" w:rsidRPr="00C04A08" w:rsidRDefault="00842EF7" w:rsidP="00EB5970">
            <w:pPr>
              <w:pStyle w:val="TAC"/>
              <w:rPr>
                <w:szCs w:val="18"/>
              </w:rPr>
            </w:pPr>
            <w:r w:rsidRPr="00C04A08">
              <w:rPr>
                <w:szCs w:val="18"/>
                <w:lang w:eastAsia="ko-KR"/>
              </w:rPr>
              <w:t>-72.0</w:t>
            </w:r>
          </w:p>
        </w:tc>
      </w:tr>
      <w:tr w:rsidR="004E061E" w:rsidRPr="00C04A08" w14:paraId="6E72DD53" w14:textId="77777777" w:rsidTr="00A3696F">
        <w:trPr>
          <w:jc w:val="center"/>
        </w:trPr>
        <w:tc>
          <w:tcPr>
            <w:tcW w:w="1642" w:type="dxa"/>
            <w:tcBorders>
              <w:top w:val="single" w:sz="4" w:space="0" w:color="auto"/>
              <w:left w:val="single" w:sz="4" w:space="0" w:color="auto"/>
              <w:bottom w:val="single" w:sz="4" w:space="0" w:color="auto"/>
              <w:right w:val="single" w:sz="4" w:space="0" w:color="auto"/>
            </w:tcBorders>
          </w:tcPr>
          <w:p w14:paraId="7E4F15CD" w14:textId="060BDBBF" w:rsidR="004E061E" w:rsidRPr="00C04A08" w:rsidRDefault="004E061E" w:rsidP="004E061E">
            <w:pPr>
              <w:pStyle w:val="TAC"/>
              <w:rPr>
                <w:rFonts w:eastAsia="MS Mincho"/>
                <w:lang w:val="en-US"/>
              </w:rPr>
            </w:pPr>
            <w:r>
              <w:rPr>
                <w:rFonts w:eastAsia="MS Mincho"/>
                <w:lang w:val="en-US"/>
              </w:rPr>
              <w:t>n262</w:t>
            </w:r>
          </w:p>
        </w:tc>
        <w:tc>
          <w:tcPr>
            <w:tcW w:w="1643" w:type="dxa"/>
            <w:tcBorders>
              <w:top w:val="single" w:sz="4" w:space="0" w:color="auto"/>
              <w:left w:val="single" w:sz="4" w:space="0" w:color="auto"/>
              <w:bottom w:val="single" w:sz="4" w:space="0" w:color="auto"/>
              <w:right w:val="single" w:sz="4" w:space="0" w:color="auto"/>
            </w:tcBorders>
          </w:tcPr>
          <w:p w14:paraId="3B046298" w14:textId="0FF9D607" w:rsidR="004E061E" w:rsidRPr="00C04A08" w:rsidRDefault="004E061E" w:rsidP="004E061E">
            <w:pPr>
              <w:pStyle w:val="TAC"/>
              <w:rPr>
                <w:szCs w:val="18"/>
                <w:lang w:eastAsia="ko-KR"/>
              </w:rPr>
            </w:pPr>
            <w:r>
              <w:rPr>
                <w:szCs w:val="18"/>
                <w:lang w:eastAsia="ko-KR"/>
              </w:rPr>
              <w:t>-74.9</w:t>
            </w:r>
          </w:p>
        </w:tc>
        <w:tc>
          <w:tcPr>
            <w:tcW w:w="1643" w:type="dxa"/>
            <w:tcBorders>
              <w:top w:val="single" w:sz="4" w:space="0" w:color="auto"/>
              <w:left w:val="single" w:sz="4" w:space="0" w:color="auto"/>
              <w:bottom w:val="single" w:sz="4" w:space="0" w:color="auto"/>
              <w:right w:val="single" w:sz="4" w:space="0" w:color="auto"/>
            </w:tcBorders>
          </w:tcPr>
          <w:p w14:paraId="32472448" w14:textId="7E948163" w:rsidR="004E061E" w:rsidRPr="00C04A08" w:rsidRDefault="004E061E" w:rsidP="004E061E">
            <w:pPr>
              <w:pStyle w:val="TAC"/>
              <w:rPr>
                <w:szCs w:val="18"/>
                <w:lang w:eastAsia="ko-KR"/>
              </w:rPr>
            </w:pPr>
            <w:r>
              <w:rPr>
                <w:szCs w:val="18"/>
                <w:lang w:eastAsia="ko-KR"/>
              </w:rPr>
              <w:t>-71.9</w:t>
            </w:r>
          </w:p>
        </w:tc>
        <w:tc>
          <w:tcPr>
            <w:tcW w:w="1643" w:type="dxa"/>
            <w:tcBorders>
              <w:top w:val="single" w:sz="4" w:space="0" w:color="auto"/>
              <w:left w:val="single" w:sz="4" w:space="0" w:color="auto"/>
              <w:bottom w:val="single" w:sz="4" w:space="0" w:color="auto"/>
              <w:right w:val="single" w:sz="4" w:space="0" w:color="auto"/>
            </w:tcBorders>
          </w:tcPr>
          <w:p w14:paraId="6E47A76F" w14:textId="2234B1AC" w:rsidR="004E061E" w:rsidRPr="00C04A08" w:rsidRDefault="004E061E" w:rsidP="004E061E">
            <w:pPr>
              <w:pStyle w:val="TAC"/>
              <w:rPr>
                <w:szCs w:val="18"/>
                <w:lang w:eastAsia="ko-KR"/>
              </w:rPr>
            </w:pPr>
            <w:r>
              <w:rPr>
                <w:szCs w:val="18"/>
                <w:lang w:eastAsia="ko-KR"/>
              </w:rPr>
              <w:t>-68.9</w:t>
            </w:r>
          </w:p>
        </w:tc>
        <w:tc>
          <w:tcPr>
            <w:tcW w:w="1643" w:type="dxa"/>
            <w:tcBorders>
              <w:top w:val="single" w:sz="4" w:space="0" w:color="auto"/>
              <w:left w:val="single" w:sz="4" w:space="0" w:color="auto"/>
              <w:bottom w:val="single" w:sz="4" w:space="0" w:color="auto"/>
              <w:right w:val="single" w:sz="4" w:space="0" w:color="auto"/>
            </w:tcBorders>
          </w:tcPr>
          <w:p w14:paraId="4DEF3FE4" w14:textId="5A90CCF4" w:rsidR="004E061E" w:rsidRPr="00C04A08" w:rsidRDefault="004E061E" w:rsidP="004E061E">
            <w:pPr>
              <w:pStyle w:val="TAC"/>
              <w:rPr>
                <w:szCs w:val="18"/>
                <w:lang w:eastAsia="ko-KR"/>
              </w:rPr>
            </w:pPr>
            <w:r>
              <w:rPr>
                <w:szCs w:val="18"/>
                <w:lang w:eastAsia="ko-KR"/>
              </w:rPr>
              <w:t>-65.9</w:t>
            </w:r>
          </w:p>
        </w:tc>
      </w:tr>
      <w:tr w:rsidR="00842EF7" w:rsidRPr="00C04A08" w14:paraId="7A4361C8" w14:textId="77777777" w:rsidTr="00F91227">
        <w:trPr>
          <w:jc w:val="center"/>
        </w:trPr>
        <w:tc>
          <w:tcPr>
            <w:tcW w:w="8214" w:type="dxa"/>
            <w:gridSpan w:val="5"/>
            <w:shd w:val="clear" w:color="auto" w:fill="auto"/>
          </w:tcPr>
          <w:p w14:paraId="24A843B9"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663AD67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060B36D6" w14:textId="77777777" w:rsidR="00842EF7" w:rsidRPr="00C04A08" w:rsidRDefault="00842EF7" w:rsidP="00842EF7">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4800" w:name="_Toc21340948"/>
      <w:bookmarkStart w:id="4801" w:name="_Toc29805396"/>
      <w:bookmarkStart w:id="4802" w:name="_Toc36456605"/>
      <w:bookmarkStart w:id="4803" w:name="_Toc36469703"/>
      <w:bookmarkStart w:id="4804" w:name="_Toc37254112"/>
      <w:bookmarkStart w:id="4805" w:name="_Toc37322971"/>
      <w:bookmarkStart w:id="4806" w:name="_Toc37324377"/>
      <w:bookmarkStart w:id="4807" w:name="_Toc45889900"/>
      <w:bookmarkStart w:id="4808" w:name="_Toc52196575"/>
      <w:bookmarkStart w:id="4809" w:name="_Toc52197555"/>
      <w:bookmarkStart w:id="4810" w:name="_Toc53173278"/>
      <w:bookmarkStart w:id="4811" w:name="_Toc53173647"/>
      <w:bookmarkStart w:id="4812" w:name="_Toc61119649"/>
      <w:bookmarkStart w:id="4813" w:name="_Toc61120031"/>
      <w:bookmarkStart w:id="4814" w:name="_Toc67926102"/>
      <w:bookmarkStart w:id="4815" w:name="_Toc75273740"/>
      <w:bookmarkStart w:id="4816" w:name="_Toc76510640"/>
      <w:bookmarkStart w:id="4817" w:name="_Toc83129797"/>
      <w:r w:rsidRPr="00C04A08">
        <w:t>7.3.4.3</w:t>
      </w:r>
      <w:r w:rsidRPr="00C04A08">
        <w:tab/>
        <w:t>EIS spherical coverage for power class 3</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48CBD527" w14:textId="77777777" w:rsidTr="00EB5970">
        <w:trPr>
          <w:trHeight w:val="187"/>
        </w:trPr>
        <w:tc>
          <w:tcPr>
            <w:tcW w:w="1710" w:type="dxa"/>
            <w:tcBorders>
              <w:bottom w:val="nil"/>
            </w:tcBorders>
            <w:shd w:val="clear" w:color="auto" w:fill="auto"/>
          </w:tcPr>
          <w:p w14:paraId="622A4C56"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0BBF667F"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098C03C" w14:textId="77777777" w:rsidTr="00EB5970">
        <w:trPr>
          <w:trHeight w:val="187"/>
        </w:trPr>
        <w:tc>
          <w:tcPr>
            <w:tcW w:w="1710" w:type="dxa"/>
            <w:tcBorders>
              <w:top w:val="nil"/>
            </w:tcBorders>
            <w:shd w:val="clear" w:color="auto" w:fill="auto"/>
          </w:tcPr>
          <w:p w14:paraId="4EBD09CA"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452D75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7BFA12E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43B3A1B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D4F2705"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364CDD6E" w14:textId="77777777" w:rsidTr="00EB5970">
        <w:trPr>
          <w:trHeight w:val="187"/>
        </w:trPr>
        <w:tc>
          <w:tcPr>
            <w:tcW w:w="1710" w:type="dxa"/>
            <w:shd w:val="clear" w:color="auto" w:fill="auto"/>
          </w:tcPr>
          <w:p w14:paraId="3F139A55" w14:textId="77777777" w:rsidR="003D79C0" w:rsidRPr="00C04A08" w:rsidRDefault="003D79C0" w:rsidP="00EB5970">
            <w:pPr>
              <w:pStyle w:val="TAC"/>
            </w:pPr>
            <w:r w:rsidRPr="00C04A08">
              <w:t>n257</w:t>
            </w:r>
          </w:p>
        </w:tc>
        <w:tc>
          <w:tcPr>
            <w:tcW w:w="1517" w:type="dxa"/>
            <w:shd w:val="clear" w:color="auto" w:fill="auto"/>
          </w:tcPr>
          <w:p w14:paraId="6E14953A"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6ADD6EC"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761AD128"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DD6D8EC" w14:textId="77777777" w:rsidR="003D79C0" w:rsidRPr="00C04A08" w:rsidRDefault="003D79C0" w:rsidP="00EB5970">
            <w:pPr>
              <w:pStyle w:val="TAC"/>
              <w:rPr>
                <w:szCs w:val="18"/>
              </w:rPr>
            </w:pPr>
            <w:r w:rsidRPr="00C04A08">
              <w:rPr>
                <w:szCs w:val="18"/>
              </w:rPr>
              <w:t>-68.4</w:t>
            </w:r>
          </w:p>
        </w:tc>
      </w:tr>
      <w:tr w:rsidR="003D79C0" w:rsidRPr="00C04A08" w14:paraId="29583F09" w14:textId="77777777" w:rsidTr="00EB5970">
        <w:trPr>
          <w:trHeight w:val="187"/>
        </w:trPr>
        <w:tc>
          <w:tcPr>
            <w:tcW w:w="1710" w:type="dxa"/>
            <w:shd w:val="clear" w:color="auto" w:fill="auto"/>
          </w:tcPr>
          <w:p w14:paraId="3DD79D01"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13AEF34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39B6A77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F42F8BD"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374D3E35" w14:textId="77777777" w:rsidR="003D79C0" w:rsidRPr="00C04A08" w:rsidRDefault="003D79C0" w:rsidP="00EB5970">
            <w:pPr>
              <w:pStyle w:val="TAC"/>
              <w:rPr>
                <w:szCs w:val="18"/>
              </w:rPr>
            </w:pPr>
            <w:r w:rsidRPr="00C04A08">
              <w:rPr>
                <w:szCs w:val="18"/>
              </w:rPr>
              <w:t>-68.4</w:t>
            </w:r>
          </w:p>
        </w:tc>
      </w:tr>
      <w:tr w:rsidR="003D79C0" w:rsidRPr="00C04A08" w14:paraId="5A459CC0" w14:textId="77777777" w:rsidTr="00EB5970">
        <w:trPr>
          <w:trHeight w:val="187"/>
        </w:trPr>
        <w:tc>
          <w:tcPr>
            <w:tcW w:w="1710" w:type="dxa"/>
            <w:shd w:val="clear" w:color="auto" w:fill="auto"/>
          </w:tcPr>
          <w:p w14:paraId="3977168F"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28A94112"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00321035"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1BA46B5E"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DB7ABC7" w14:textId="77777777" w:rsidR="003D79C0" w:rsidRPr="00C04A08" w:rsidRDefault="003D79C0" w:rsidP="00EB5970">
            <w:pPr>
              <w:pStyle w:val="TAC"/>
              <w:rPr>
                <w:szCs w:val="18"/>
              </w:rPr>
            </w:pPr>
            <w:r w:rsidRPr="00C04A08">
              <w:rPr>
                <w:szCs w:val="18"/>
              </w:rPr>
              <w:t>-62.9</w:t>
            </w:r>
          </w:p>
        </w:tc>
      </w:tr>
      <w:tr w:rsidR="003D79C0" w:rsidRPr="00C04A08" w14:paraId="372CDEF5" w14:textId="77777777" w:rsidTr="00EB5970">
        <w:trPr>
          <w:trHeight w:val="187"/>
        </w:trPr>
        <w:tc>
          <w:tcPr>
            <w:tcW w:w="1710" w:type="dxa"/>
            <w:shd w:val="clear" w:color="auto" w:fill="auto"/>
          </w:tcPr>
          <w:p w14:paraId="3B9B5914"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51B51A3F"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2BBCD5C1"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661120D"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54FE3465" w14:textId="77777777" w:rsidR="003D79C0" w:rsidRPr="00C04A08" w:rsidRDefault="003D79C0" w:rsidP="00EB5970">
            <w:pPr>
              <w:pStyle w:val="TAC"/>
              <w:rPr>
                <w:szCs w:val="18"/>
              </w:rPr>
            </w:pPr>
            <w:r w:rsidRPr="00C04A08">
              <w:rPr>
                <w:szCs w:val="18"/>
              </w:rPr>
              <w:t>-64.1</w:t>
            </w:r>
          </w:p>
        </w:tc>
      </w:tr>
      <w:tr w:rsidR="003D79C0" w:rsidRPr="00C04A08" w14:paraId="61DE1C2C" w14:textId="77777777" w:rsidTr="00EB5970">
        <w:trPr>
          <w:trHeight w:val="187"/>
        </w:trPr>
        <w:tc>
          <w:tcPr>
            <w:tcW w:w="1710" w:type="dxa"/>
            <w:shd w:val="clear" w:color="auto" w:fill="auto"/>
          </w:tcPr>
          <w:p w14:paraId="4F7235CB"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6B868FF3"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44D4A00"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441CAB0E"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ADB15C0" w14:textId="77777777" w:rsidR="003D79C0" w:rsidRPr="00C04A08" w:rsidRDefault="003D79C0" w:rsidP="00EB5970">
            <w:pPr>
              <w:pStyle w:val="TAC"/>
              <w:rPr>
                <w:szCs w:val="18"/>
              </w:rPr>
            </w:pPr>
            <w:r w:rsidRPr="00C04A08">
              <w:rPr>
                <w:szCs w:val="18"/>
              </w:rPr>
              <w:t>-68.4</w:t>
            </w:r>
          </w:p>
        </w:tc>
      </w:tr>
      <w:tr w:rsidR="004E061E" w:rsidRPr="00C04A08" w14:paraId="63E01349"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1C25AB88" w14:textId="64D63B35" w:rsidR="004E061E" w:rsidRPr="00C04A08" w:rsidRDefault="004E061E" w:rsidP="004E061E">
            <w:pPr>
              <w:pStyle w:val="TAC"/>
              <w:rPr>
                <w:rFonts w:eastAsia="MS Mincho"/>
                <w:lang w:val="en-US"/>
              </w:rPr>
            </w:pPr>
            <w:r>
              <w:rPr>
                <w:rFonts w:eastAsia="MS Mincho"/>
                <w:szCs w:val="22"/>
                <w:lang w:val="en-US"/>
              </w:rPr>
              <w:t>n262</w:t>
            </w:r>
          </w:p>
        </w:tc>
        <w:tc>
          <w:tcPr>
            <w:tcW w:w="1517" w:type="dxa"/>
            <w:tcBorders>
              <w:top w:val="single" w:sz="4" w:space="0" w:color="auto"/>
              <w:left w:val="single" w:sz="4" w:space="0" w:color="auto"/>
              <w:bottom w:val="single" w:sz="4" w:space="0" w:color="auto"/>
              <w:right w:val="single" w:sz="4" w:space="0" w:color="auto"/>
            </w:tcBorders>
          </w:tcPr>
          <w:p w14:paraId="6C3245CA" w14:textId="09AA4D94" w:rsidR="004E061E" w:rsidRPr="00C04A08" w:rsidRDefault="004E061E" w:rsidP="004E061E">
            <w:pPr>
              <w:pStyle w:val="TAC"/>
              <w:rPr>
                <w:szCs w:val="18"/>
              </w:rPr>
            </w:pPr>
            <w:r>
              <w:rPr>
                <w:szCs w:val="18"/>
              </w:rPr>
              <w:t>-69.7</w:t>
            </w:r>
          </w:p>
        </w:tc>
        <w:tc>
          <w:tcPr>
            <w:tcW w:w="1971" w:type="dxa"/>
            <w:tcBorders>
              <w:top w:val="single" w:sz="4" w:space="0" w:color="auto"/>
              <w:left w:val="single" w:sz="4" w:space="0" w:color="auto"/>
              <w:bottom w:val="single" w:sz="4" w:space="0" w:color="auto"/>
              <w:right w:val="single" w:sz="4" w:space="0" w:color="auto"/>
            </w:tcBorders>
          </w:tcPr>
          <w:p w14:paraId="5FAC37DD" w14:textId="656EDAC4" w:rsidR="004E061E" w:rsidRPr="00C04A08" w:rsidRDefault="004E061E" w:rsidP="004E061E">
            <w:pPr>
              <w:pStyle w:val="TAC"/>
              <w:rPr>
                <w:szCs w:val="18"/>
              </w:rPr>
            </w:pPr>
            <w:r>
              <w:rPr>
                <w:szCs w:val="18"/>
              </w:rPr>
              <w:t>-66.7</w:t>
            </w:r>
          </w:p>
        </w:tc>
        <w:tc>
          <w:tcPr>
            <w:tcW w:w="1372" w:type="dxa"/>
            <w:tcBorders>
              <w:top w:val="single" w:sz="4" w:space="0" w:color="auto"/>
              <w:left w:val="single" w:sz="4" w:space="0" w:color="auto"/>
              <w:bottom w:val="single" w:sz="4" w:space="0" w:color="auto"/>
              <w:right w:val="single" w:sz="4" w:space="0" w:color="auto"/>
            </w:tcBorders>
          </w:tcPr>
          <w:p w14:paraId="6CE7FF43" w14:textId="68CB6D4A" w:rsidR="004E061E" w:rsidRPr="00C04A08" w:rsidRDefault="004E061E" w:rsidP="004E061E">
            <w:pPr>
              <w:pStyle w:val="TAC"/>
              <w:rPr>
                <w:szCs w:val="18"/>
              </w:rPr>
            </w:pPr>
            <w:r>
              <w:rPr>
                <w:szCs w:val="18"/>
              </w:rPr>
              <w:t>-63.7</w:t>
            </w:r>
          </w:p>
        </w:tc>
        <w:tc>
          <w:tcPr>
            <w:tcW w:w="1553" w:type="dxa"/>
            <w:tcBorders>
              <w:top w:val="single" w:sz="4" w:space="0" w:color="auto"/>
              <w:left w:val="single" w:sz="4" w:space="0" w:color="auto"/>
              <w:bottom w:val="single" w:sz="4" w:space="0" w:color="auto"/>
              <w:right w:val="single" w:sz="4" w:space="0" w:color="auto"/>
            </w:tcBorders>
          </w:tcPr>
          <w:p w14:paraId="1B388F59" w14:textId="5F2C92C9" w:rsidR="004E061E" w:rsidRPr="00C04A08" w:rsidRDefault="004E061E" w:rsidP="004E061E">
            <w:pPr>
              <w:pStyle w:val="TAC"/>
              <w:rPr>
                <w:szCs w:val="18"/>
              </w:rPr>
            </w:pPr>
            <w:r>
              <w:rPr>
                <w:szCs w:val="18"/>
              </w:rPr>
              <w:t>-60.7</w:t>
            </w:r>
          </w:p>
        </w:tc>
      </w:tr>
      <w:tr w:rsidR="003D79C0" w:rsidRPr="00C04A08" w14:paraId="6F8F3401" w14:textId="77777777" w:rsidTr="003D79C0">
        <w:tc>
          <w:tcPr>
            <w:tcW w:w="8123" w:type="dxa"/>
            <w:gridSpan w:val="5"/>
            <w:shd w:val="clear" w:color="auto" w:fill="auto"/>
          </w:tcPr>
          <w:p w14:paraId="20EBB162"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0D00B793"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4F7F68E0"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017D5C59"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414C6F3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2C53634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1613847D"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F91227">
            <w:pPr>
              <w:pStyle w:val="TAC"/>
            </w:pPr>
            <w:r w:rsidRPr="00C04A08">
              <w:t>n257</w:t>
            </w:r>
          </w:p>
        </w:tc>
        <w:tc>
          <w:tcPr>
            <w:tcW w:w="1517" w:type="dxa"/>
            <w:shd w:val="clear" w:color="auto" w:fill="auto"/>
          </w:tcPr>
          <w:p w14:paraId="2ECFF8E6"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F91227">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F91227">
            <w:pPr>
              <w:pStyle w:val="TAC"/>
            </w:pPr>
            <w:r w:rsidRPr="00C04A08">
              <w:rPr>
                <w:lang w:val="en-US"/>
              </w:rPr>
              <w:t>n258</w:t>
            </w:r>
          </w:p>
        </w:tc>
        <w:tc>
          <w:tcPr>
            <w:tcW w:w="1517" w:type="dxa"/>
            <w:shd w:val="clear" w:color="auto" w:fill="auto"/>
          </w:tcPr>
          <w:p w14:paraId="3E56D84B"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F91227">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F91227">
            <w:pPr>
              <w:pStyle w:val="TAC"/>
            </w:pPr>
            <w:r w:rsidRPr="00C04A08">
              <w:rPr>
                <w:lang w:val="en-US"/>
              </w:rPr>
              <w:t>n260</w:t>
            </w:r>
          </w:p>
        </w:tc>
        <w:tc>
          <w:tcPr>
            <w:tcW w:w="1517" w:type="dxa"/>
            <w:shd w:val="clear" w:color="auto" w:fill="auto"/>
          </w:tcPr>
          <w:p w14:paraId="349E998D"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F91227">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F91227">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4E061E">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4E061E">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4E061E">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4E061E">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618D9085"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FD5D84">
      <w:pPr>
        <w:keepNext/>
        <w:keepLines/>
        <w:spacing w:before="120"/>
        <w:ind w:left="1418" w:hanging="1418"/>
        <w:outlineLvl w:val="3"/>
        <w:rPr>
          <w:rFonts w:ascii="Arial" w:eastAsia="Malgun Gothic" w:hAnsi="Arial"/>
          <w:sz w:val="24"/>
        </w:rPr>
      </w:pPr>
      <w:r w:rsidRPr="00FE760F">
        <w:rPr>
          <w:rFonts w:ascii="Arial" w:eastAsia="Malgun Gothic" w:hAnsi="Arial"/>
          <w:sz w:val="24"/>
        </w:rPr>
        <w:t>7.3.4.</w:t>
      </w:r>
      <w:r>
        <w:rPr>
          <w:rFonts w:ascii="Arial" w:eastAsia="Malgun Gothic" w:hAnsi="Arial"/>
          <w:sz w:val="24"/>
        </w:rPr>
        <w:t>5</w:t>
      </w:r>
      <w:r w:rsidRPr="00FE760F">
        <w:rPr>
          <w:rFonts w:ascii="Arial" w:eastAsia="Malgun Gothic" w:hAnsi="Arial"/>
          <w:sz w:val="24"/>
        </w:rPr>
        <w:tab/>
        <w:t>EIS spherical coverage for power cl</w:t>
      </w:r>
      <w:r>
        <w:rPr>
          <w:rFonts w:ascii="Arial" w:eastAsia="Malgun Gothic" w:hAnsi="Arial"/>
          <w:sz w:val="24"/>
        </w:rPr>
        <w:t>ass 5</w:t>
      </w:r>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670E8960"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 xml:space="preserve">EIS at </w:t>
            </w:r>
            <w:r>
              <w:rPr>
                <w:rFonts w:ascii="Arial" w:eastAsia="Malgun Gothic" w:hAnsi="Arial"/>
                <w:b/>
                <w:sz w:val="18"/>
              </w:rPr>
              <w:t>85</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990156">
            <w:pPr>
              <w:keepNext/>
              <w:keepLines/>
              <w:spacing w:after="0"/>
              <w:jc w:val="center"/>
              <w:rPr>
                <w:rFonts w:ascii="Arial" w:eastAsia="Malgun Gothic" w:hAnsi="Arial"/>
                <w:b/>
                <w:sz w:val="18"/>
              </w:rPr>
            </w:pPr>
          </w:p>
        </w:tc>
        <w:tc>
          <w:tcPr>
            <w:tcW w:w="1517" w:type="dxa"/>
            <w:shd w:val="clear" w:color="auto" w:fill="auto"/>
            <w:vAlign w:val="center"/>
          </w:tcPr>
          <w:p w14:paraId="27670081"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358B28C9"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36A86B48"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6286ED6"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990156">
            <w:pPr>
              <w:pStyle w:val="TAC"/>
            </w:pPr>
            <w:r w:rsidRPr="00FE760F">
              <w:t>n257</w:t>
            </w:r>
          </w:p>
        </w:tc>
        <w:tc>
          <w:tcPr>
            <w:tcW w:w="1517" w:type="dxa"/>
            <w:shd w:val="clear" w:color="auto" w:fill="auto"/>
          </w:tcPr>
          <w:p w14:paraId="404E9BE8" w14:textId="77777777" w:rsidR="00FD5D84" w:rsidRPr="00FE760F" w:rsidRDefault="00FD5D84" w:rsidP="00990156">
            <w:pPr>
              <w:pStyle w:val="TAC"/>
              <w:rPr>
                <w:szCs w:val="18"/>
              </w:rPr>
            </w:pPr>
            <w:r>
              <w:rPr>
                <w:szCs w:val="18"/>
              </w:rPr>
              <w:t>-84.6</w:t>
            </w:r>
          </w:p>
        </w:tc>
        <w:tc>
          <w:tcPr>
            <w:tcW w:w="1971" w:type="dxa"/>
            <w:shd w:val="clear" w:color="auto" w:fill="auto"/>
          </w:tcPr>
          <w:p w14:paraId="22BFF584" w14:textId="77777777" w:rsidR="00FD5D84" w:rsidRPr="00FE760F" w:rsidRDefault="00FD5D84" w:rsidP="00990156">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990156">
            <w:pPr>
              <w:pStyle w:val="TAC"/>
            </w:pPr>
            <w:r w:rsidRPr="00FE760F">
              <w:rPr>
                <w:lang w:val="en-US"/>
              </w:rPr>
              <w:t>n258</w:t>
            </w:r>
          </w:p>
        </w:tc>
        <w:tc>
          <w:tcPr>
            <w:tcW w:w="1517" w:type="dxa"/>
            <w:shd w:val="clear" w:color="auto" w:fill="auto"/>
          </w:tcPr>
          <w:p w14:paraId="31FC843A" w14:textId="77777777" w:rsidR="00FD5D84" w:rsidRPr="00FE760F" w:rsidRDefault="00FD5D84" w:rsidP="00990156">
            <w:pPr>
              <w:pStyle w:val="TAC"/>
              <w:rPr>
                <w:szCs w:val="18"/>
              </w:rPr>
            </w:pPr>
            <w:r>
              <w:rPr>
                <w:szCs w:val="18"/>
              </w:rPr>
              <w:t>-84.8</w:t>
            </w:r>
          </w:p>
        </w:tc>
        <w:tc>
          <w:tcPr>
            <w:tcW w:w="1971" w:type="dxa"/>
            <w:shd w:val="clear" w:color="auto" w:fill="auto"/>
          </w:tcPr>
          <w:p w14:paraId="3F69719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3B6632">
            <w:pPr>
              <w:pStyle w:val="TAC"/>
              <w:rPr>
                <w:lang w:val="en-US"/>
              </w:rPr>
            </w:pPr>
            <w:r>
              <w:rPr>
                <w:lang w:val="en-US"/>
              </w:rPr>
              <w:t>n259</w:t>
            </w:r>
          </w:p>
        </w:tc>
        <w:tc>
          <w:tcPr>
            <w:tcW w:w="1517" w:type="dxa"/>
            <w:shd w:val="clear" w:color="auto" w:fill="auto"/>
            <w:vAlign w:val="bottom"/>
          </w:tcPr>
          <w:p w14:paraId="62E9CA8F" w14:textId="58608B55" w:rsidR="003B6632" w:rsidRDefault="003B6632" w:rsidP="003B6632">
            <w:pPr>
              <w:pStyle w:val="TAC"/>
              <w:rPr>
                <w:szCs w:val="18"/>
              </w:rPr>
            </w:pPr>
            <w:r>
              <w:t>-81.7</w:t>
            </w:r>
          </w:p>
        </w:tc>
        <w:tc>
          <w:tcPr>
            <w:tcW w:w="1971" w:type="dxa"/>
            <w:shd w:val="clear" w:color="auto" w:fill="auto"/>
            <w:vAlign w:val="bottom"/>
          </w:tcPr>
          <w:p w14:paraId="3E0CCA75" w14:textId="0ACE26F4" w:rsidR="003B6632" w:rsidRDefault="003B6632" w:rsidP="003B6632">
            <w:pPr>
              <w:pStyle w:val="TAC"/>
              <w:rPr>
                <w:szCs w:val="18"/>
                <w:lang w:eastAsia="zh-CN"/>
              </w:rPr>
            </w:pPr>
            <w:r>
              <w:t>-78.7</w:t>
            </w:r>
          </w:p>
        </w:tc>
        <w:tc>
          <w:tcPr>
            <w:tcW w:w="1372" w:type="dxa"/>
            <w:shd w:val="clear" w:color="auto" w:fill="auto"/>
          </w:tcPr>
          <w:p w14:paraId="0BBFC3AC" w14:textId="21B927C6" w:rsidR="003B6632" w:rsidRDefault="003B6632" w:rsidP="003B6632">
            <w:pPr>
              <w:pStyle w:val="TAC"/>
              <w:rPr>
                <w:szCs w:val="18"/>
                <w:lang w:eastAsia="zh-CN"/>
              </w:rPr>
            </w:pPr>
            <w:r>
              <w:t>-75.7</w:t>
            </w:r>
          </w:p>
        </w:tc>
        <w:tc>
          <w:tcPr>
            <w:tcW w:w="1553" w:type="dxa"/>
            <w:shd w:val="clear" w:color="auto" w:fill="auto"/>
            <w:vAlign w:val="bottom"/>
          </w:tcPr>
          <w:p w14:paraId="56C256CE" w14:textId="57379532" w:rsidR="003B6632" w:rsidRDefault="003B6632" w:rsidP="003B6632">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1F7D095E"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77777777" w:rsidR="00FD5D84" w:rsidRPr="00FE760F" w:rsidRDefault="00FD5D84" w:rsidP="00FD5D84">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2A03A050" w14:textId="77777777" w:rsidR="00842EF7" w:rsidRPr="00C04A08" w:rsidRDefault="00842EF7" w:rsidP="00842EF7">
      <w:pPr>
        <w:pStyle w:val="Heading2"/>
      </w:pPr>
      <w:bookmarkStart w:id="4818" w:name="_Toc21340949"/>
      <w:bookmarkStart w:id="4819" w:name="_Toc29805397"/>
      <w:bookmarkStart w:id="4820" w:name="_Toc36456606"/>
      <w:bookmarkStart w:id="4821" w:name="_Toc36469704"/>
      <w:bookmarkStart w:id="4822" w:name="_Toc37254113"/>
      <w:bookmarkStart w:id="4823" w:name="_Toc37322972"/>
      <w:bookmarkStart w:id="4824" w:name="_Toc37324378"/>
      <w:bookmarkStart w:id="4825" w:name="_Toc45889901"/>
      <w:bookmarkStart w:id="4826" w:name="_Toc52196576"/>
      <w:bookmarkStart w:id="4827" w:name="_Toc52197556"/>
      <w:bookmarkStart w:id="4828" w:name="_Toc53173279"/>
      <w:bookmarkStart w:id="4829" w:name="_Toc53173648"/>
      <w:bookmarkStart w:id="4830" w:name="_Toc61119650"/>
      <w:bookmarkStart w:id="4831" w:name="_Toc61120032"/>
      <w:bookmarkStart w:id="4832" w:name="_Toc67926103"/>
      <w:bookmarkStart w:id="4833" w:name="_Toc75273741"/>
      <w:bookmarkStart w:id="4834" w:name="_Toc76510641"/>
      <w:bookmarkStart w:id="4835" w:name="_Toc83129798"/>
      <w:r w:rsidRPr="00C04A08">
        <w:t>7.3A</w:t>
      </w:r>
      <w:r w:rsidRPr="00C04A08">
        <w:tab/>
        <w:t xml:space="preserve">Reference sensitivity for </w:t>
      </w:r>
      <w:r w:rsidR="004963EA" w:rsidRPr="00C04A08">
        <w:t xml:space="preserve">DL </w:t>
      </w:r>
      <w:r w:rsidRPr="00C04A08">
        <w:t>CA</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6829DB8D" w14:textId="77777777" w:rsidR="00842EF7" w:rsidRPr="00C04A08" w:rsidRDefault="00842EF7" w:rsidP="00842EF7">
      <w:pPr>
        <w:pStyle w:val="Heading3"/>
      </w:pPr>
      <w:bookmarkStart w:id="4836" w:name="_Toc21340950"/>
      <w:bookmarkStart w:id="4837" w:name="_Toc29805398"/>
      <w:bookmarkStart w:id="4838" w:name="_Toc36456607"/>
      <w:bookmarkStart w:id="4839" w:name="_Toc36469705"/>
      <w:bookmarkStart w:id="4840" w:name="_Toc37254114"/>
      <w:bookmarkStart w:id="4841" w:name="_Toc37322973"/>
      <w:bookmarkStart w:id="4842" w:name="_Toc37324379"/>
      <w:bookmarkStart w:id="4843" w:name="_Toc45889902"/>
      <w:bookmarkStart w:id="4844" w:name="_Toc52196577"/>
      <w:bookmarkStart w:id="4845" w:name="_Toc52197557"/>
      <w:bookmarkStart w:id="4846" w:name="_Toc53173280"/>
      <w:bookmarkStart w:id="4847" w:name="_Toc53173649"/>
      <w:bookmarkStart w:id="4848" w:name="_Toc61119651"/>
      <w:bookmarkStart w:id="4849" w:name="_Toc61120033"/>
      <w:bookmarkStart w:id="4850" w:name="_Toc67926104"/>
      <w:bookmarkStart w:id="4851" w:name="_Toc75273742"/>
      <w:bookmarkStart w:id="4852" w:name="_Toc76510642"/>
      <w:bookmarkStart w:id="4853" w:name="_Toc83129799"/>
      <w:r w:rsidRPr="00C04A08">
        <w:t>7.3A.1</w:t>
      </w:r>
      <w:r w:rsidRPr="00C04A08">
        <w:tab/>
        <w:t>General</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28D89CCC" w14:textId="77777777" w:rsidR="00842EF7" w:rsidRPr="00C04A08" w:rsidRDefault="00842EF7" w:rsidP="003C6ED8">
      <w:pPr>
        <w:pStyle w:val="Heading3"/>
      </w:pPr>
      <w:bookmarkStart w:id="4854" w:name="_Toc21340951"/>
      <w:bookmarkStart w:id="4855" w:name="_Toc29805399"/>
      <w:bookmarkStart w:id="4856" w:name="_Toc36456608"/>
      <w:bookmarkStart w:id="4857" w:name="_Toc36469706"/>
      <w:bookmarkStart w:id="4858" w:name="_Toc37254115"/>
      <w:bookmarkStart w:id="4859" w:name="_Toc37322974"/>
      <w:bookmarkStart w:id="4860" w:name="_Toc37324380"/>
      <w:bookmarkStart w:id="4861" w:name="_Toc45889903"/>
      <w:bookmarkStart w:id="4862" w:name="_Toc52196578"/>
      <w:bookmarkStart w:id="4863" w:name="_Toc52197558"/>
      <w:bookmarkStart w:id="4864" w:name="_Toc53173281"/>
      <w:bookmarkStart w:id="4865" w:name="_Toc53173650"/>
      <w:bookmarkStart w:id="4866" w:name="_Toc61119652"/>
      <w:bookmarkStart w:id="4867" w:name="_Toc61120034"/>
      <w:bookmarkStart w:id="4868" w:name="_Toc67926105"/>
      <w:bookmarkStart w:id="4869" w:name="_Toc75273743"/>
      <w:bookmarkStart w:id="4870" w:name="_Toc76510643"/>
      <w:bookmarkStart w:id="4871" w:name="_Toc83129800"/>
      <w:r w:rsidRPr="00C04A08">
        <w:t>7.3A.2</w:t>
      </w:r>
      <w:r w:rsidRPr="00C04A08">
        <w:tab/>
        <w:t>Reference sensitivity power level for CA</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1903F928" w14:textId="77777777" w:rsidR="00842EF7" w:rsidRPr="00C04A08" w:rsidRDefault="00842EF7" w:rsidP="003C6ED8">
      <w:pPr>
        <w:pStyle w:val="Heading4"/>
      </w:pPr>
      <w:bookmarkStart w:id="4872" w:name="_Toc21340952"/>
      <w:bookmarkStart w:id="4873" w:name="_Toc29805400"/>
      <w:bookmarkStart w:id="4874" w:name="_Toc36456609"/>
      <w:bookmarkStart w:id="4875" w:name="_Toc36469707"/>
      <w:bookmarkStart w:id="4876" w:name="_Toc37254116"/>
      <w:bookmarkStart w:id="4877" w:name="_Toc37322975"/>
      <w:bookmarkStart w:id="4878" w:name="_Toc37324381"/>
      <w:bookmarkStart w:id="4879" w:name="_Toc45889904"/>
      <w:bookmarkStart w:id="4880" w:name="_Toc52196579"/>
      <w:bookmarkStart w:id="4881" w:name="_Toc52197559"/>
      <w:bookmarkStart w:id="4882" w:name="_Toc53173282"/>
      <w:bookmarkStart w:id="4883" w:name="_Toc53173651"/>
      <w:bookmarkStart w:id="4884" w:name="_Toc61119653"/>
      <w:bookmarkStart w:id="4885" w:name="_Toc61120035"/>
      <w:bookmarkStart w:id="4886" w:name="_Toc67926106"/>
      <w:bookmarkStart w:id="4887" w:name="_Toc75273744"/>
      <w:bookmarkStart w:id="4888" w:name="_Toc76510644"/>
      <w:bookmarkStart w:id="4889" w:name="_Toc83129801"/>
      <w:r w:rsidRPr="00C04A08">
        <w:t>7.3A.2.1</w:t>
      </w:r>
      <w:r w:rsidRPr="00C04A08">
        <w:tab/>
        <w:t>Intra-band contiguous CA</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11FAC09B" w14:textId="77777777"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5B92A6C" w14:textId="77777777" w:rsidTr="00EB5970">
        <w:trPr>
          <w:trHeight w:val="187"/>
          <w:jc w:val="center"/>
        </w:trPr>
        <w:tc>
          <w:tcPr>
            <w:tcW w:w="4923" w:type="dxa"/>
            <w:vAlign w:val="center"/>
          </w:tcPr>
          <w:p w14:paraId="5BBBC802"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4DF4DC6D" w14:textId="77777777" w:rsidR="00842EF7" w:rsidRPr="00C04A08" w:rsidRDefault="00842EF7" w:rsidP="00F91227">
            <w:pPr>
              <w:pStyle w:val="TAH"/>
            </w:pPr>
            <w:r w:rsidRPr="00C04A08">
              <w:t>(dB)</w:t>
            </w:r>
          </w:p>
        </w:tc>
      </w:tr>
      <w:tr w:rsidR="00842EF7" w:rsidRPr="00C04A08" w14:paraId="4128ED6B" w14:textId="77777777" w:rsidTr="00EB5970">
        <w:trPr>
          <w:trHeight w:val="187"/>
          <w:jc w:val="center"/>
        </w:trPr>
        <w:tc>
          <w:tcPr>
            <w:tcW w:w="4923" w:type="dxa"/>
            <w:vAlign w:val="center"/>
          </w:tcPr>
          <w:p w14:paraId="6B9D4F7E"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CFF81F3" w14:textId="77777777" w:rsidR="00842EF7" w:rsidRPr="00C04A08" w:rsidRDefault="00842EF7" w:rsidP="00F91227">
            <w:pPr>
              <w:pStyle w:val="TAC"/>
              <w:rPr>
                <w:bCs/>
              </w:rPr>
            </w:pPr>
            <w:r w:rsidRPr="00C04A08">
              <w:rPr>
                <w:bCs/>
              </w:rPr>
              <w:t>0.0</w:t>
            </w:r>
          </w:p>
        </w:tc>
      </w:tr>
      <w:tr w:rsidR="00842EF7" w:rsidRPr="00C04A08" w14:paraId="0DE42548" w14:textId="77777777" w:rsidTr="004944B0">
        <w:trPr>
          <w:trHeight w:val="187"/>
          <w:jc w:val="center"/>
        </w:trPr>
        <w:tc>
          <w:tcPr>
            <w:tcW w:w="4923" w:type="dxa"/>
            <w:vAlign w:val="center"/>
          </w:tcPr>
          <w:p w14:paraId="5A28E6CE"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shd w:val="clear" w:color="auto" w:fill="auto"/>
            <w:vAlign w:val="center"/>
          </w:tcPr>
          <w:p w14:paraId="6E2B4ADE" w14:textId="77777777" w:rsidR="00842EF7" w:rsidRPr="00C04A08" w:rsidRDefault="00842EF7" w:rsidP="00F91227">
            <w:pPr>
              <w:pStyle w:val="TAC"/>
              <w:rPr>
                <w:bCs/>
              </w:rPr>
            </w:pPr>
            <w:r w:rsidRPr="00C04A08">
              <w:rPr>
                <w:bCs/>
              </w:rPr>
              <w:t>0.5</w:t>
            </w:r>
          </w:p>
        </w:tc>
      </w:tr>
      <w:tr w:rsidR="004944B0" w:rsidRPr="00C04A08" w14:paraId="2FC9BBB0" w14:textId="77777777" w:rsidTr="00EB5970">
        <w:trPr>
          <w:trHeight w:val="187"/>
          <w:jc w:val="center"/>
        </w:trPr>
        <w:tc>
          <w:tcPr>
            <w:tcW w:w="4923" w:type="dxa"/>
            <w:vAlign w:val="center"/>
          </w:tcPr>
          <w:p w14:paraId="14E402FB" w14:textId="167893FE" w:rsidR="004944B0" w:rsidRPr="00C04A08" w:rsidRDefault="004944B0" w:rsidP="004944B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tcBorders>
              <w:bottom w:val="single" w:sz="4" w:space="0" w:color="auto"/>
            </w:tcBorders>
            <w:shd w:val="clear" w:color="auto" w:fill="auto"/>
            <w:vAlign w:val="center"/>
          </w:tcPr>
          <w:p w14:paraId="0A531142" w14:textId="2AD233F8" w:rsidR="004944B0" w:rsidRPr="00C04A08" w:rsidRDefault="004944B0" w:rsidP="004944B0">
            <w:pPr>
              <w:pStyle w:val="TAC"/>
              <w:rPr>
                <w:bCs/>
              </w:rPr>
            </w:pPr>
            <w:r>
              <w:rPr>
                <w:bCs/>
              </w:rPr>
              <w:t>1.0</w:t>
            </w:r>
          </w:p>
        </w:tc>
      </w:tr>
    </w:tbl>
    <w:p w14:paraId="0476EDBD" w14:textId="77777777" w:rsidR="00842EF7" w:rsidRPr="00C04A08" w:rsidRDefault="00842EF7" w:rsidP="00842EF7"/>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6E0B254" w14:textId="77777777"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A87D416" w14:textId="77777777" w:rsidTr="00EB5970">
        <w:trPr>
          <w:trHeight w:val="187"/>
          <w:jc w:val="center"/>
        </w:trPr>
        <w:tc>
          <w:tcPr>
            <w:tcW w:w="4923" w:type="dxa"/>
            <w:vAlign w:val="center"/>
          </w:tcPr>
          <w:p w14:paraId="25263688" w14:textId="77777777"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606B62E" w14:textId="77777777"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EAA4B72" w14:textId="77777777" w:rsidTr="00EB5970">
        <w:trPr>
          <w:trHeight w:val="187"/>
          <w:jc w:val="center"/>
        </w:trPr>
        <w:tc>
          <w:tcPr>
            <w:tcW w:w="4923" w:type="dxa"/>
            <w:vAlign w:val="center"/>
          </w:tcPr>
          <w:p w14:paraId="17E00D83"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7312F1"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33625090" w14:textId="77777777" w:rsidTr="00EB5970">
        <w:trPr>
          <w:trHeight w:val="187"/>
          <w:jc w:val="center"/>
        </w:trPr>
        <w:tc>
          <w:tcPr>
            <w:tcW w:w="4923" w:type="dxa"/>
            <w:vAlign w:val="center"/>
          </w:tcPr>
          <w:p w14:paraId="061D081E"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22CD271D"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72327BCD" w14:textId="77777777" w:rsidTr="00EB5970">
        <w:trPr>
          <w:trHeight w:val="187"/>
          <w:jc w:val="center"/>
        </w:trPr>
        <w:tc>
          <w:tcPr>
            <w:tcW w:w="4923" w:type="dxa"/>
            <w:vAlign w:val="center"/>
          </w:tcPr>
          <w:p w14:paraId="5DB973A9" w14:textId="77777777"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2E9701F2" w14:textId="77777777"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15C44DFA" w14:textId="77777777" w:rsidR="00842EF7" w:rsidRPr="00C04A08" w:rsidRDefault="00842EF7" w:rsidP="00842EF7"/>
    <w:p w14:paraId="26F035E1" w14:textId="77777777" w:rsidR="004963EA" w:rsidRPr="00C04A08" w:rsidRDefault="004963EA" w:rsidP="004963EA">
      <w:pPr>
        <w:pStyle w:val="Heading4"/>
        <w:rPr>
          <w:rFonts w:eastAsia="Malgun Gothic"/>
        </w:rPr>
      </w:pPr>
      <w:bookmarkStart w:id="4890" w:name="_Toc52196580"/>
      <w:bookmarkStart w:id="4891" w:name="_Toc52197560"/>
      <w:bookmarkStart w:id="4892" w:name="_Toc53173283"/>
      <w:bookmarkStart w:id="4893" w:name="_Toc53173652"/>
      <w:bookmarkStart w:id="4894" w:name="_Toc61119654"/>
      <w:bookmarkStart w:id="4895" w:name="_Toc61120036"/>
      <w:bookmarkStart w:id="4896" w:name="_Toc67926107"/>
      <w:bookmarkStart w:id="4897" w:name="_Toc75273745"/>
      <w:bookmarkStart w:id="4898" w:name="_Toc76510645"/>
      <w:bookmarkStart w:id="4899" w:name="_Toc83129802"/>
      <w:bookmarkStart w:id="4900" w:name="_Toc21340953"/>
      <w:bookmarkStart w:id="4901" w:name="_Toc29805401"/>
      <w:bookmarkStart w:id="4902" w:name="_Toc36456610"/>
      <w:bookmarkStart w:id="4903" w:name="_Toc36469708"/>
      <w:bookmarkStart w:id="4904" w:name="_Toc37254117"/>
      <w:bookmarkStart w:id="4905" w:name="_Toc37322976"/>
      <w:bookmarkStart w:id="4906" w:name="_Toc37324382"/>
      <w:bookmarkStart w:id="4907" w:name="_Toc45889905"/>
      <w:r w:rsidRPr="00C04A08">
        <w:rPr>
          <w:rFonts w:eastAsia="Malgun Gothic"/>
        </w:rPr>
        <w:t>7.3A.2.3</w:t>
      </w:r>
      <w:r w:rsidRPr="00C04A08">
        <w:rPr>
          <w:rFonts w:eastAsia="Malgun Gothic"/>
        </w:rPr>
        <w:tab/>
        <w:t>Inter-band CA</w:t>
      </w:r>
      <w:bookmarkEnd w:id="4890"/>
      <w:bookmarkEnd w:id="4891"/>
      <w:bookmarkEnd w:id="4892"/>
      <w:bookmarkEnd w:id="4893"/>
      <w:bookmarkEnd w:id="4894"/>
      <w:bookmarkEnd w:id="4895"/>
      <w:bookmarkEnd w:id="4896"/>
      <w:bookmarkEnd w:id="4897"/>
      <w:bookmarkEnd w:id="4898"/>
      <w:bookmarkEnd w:id="4899"/>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59F46E"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E02FE60" w14:textId="2C081338" w:rsidR="004963EA" w:rsidRPr="00C04A08" w:rsidRDefault="004963EA" w:rsidP="004963EA">
      <w:pPr>
        <w:pStyle w:val="TH"/>
      </w:pPr>
      <w:bookmarkStart w:id="4908" w:name="_Hlk31890999"/>
      <w:r w:rsidRPr="00C04A08">
        <w:t>Table 7.3A.2.3-1</w:t>
      </w:r>
      <w:bookmarkEnd w:id="4908"/>
      <w:r w:rsidRPr="00C04A08">
        <w:t xml:space="preserve">: </w:t>
      </w:r>
      <w:r w:rsidR="009C676B">
        <w:t xml:space="preserve"> </w:t>
      </w:r>
      <w:r w:rsidR="009C676B">
        <w:rPr>
          <w:rFonts w:eastAsia="Malgun Gothic"/>
          <w:sz w:val="18"/>
        </w:rPr>
        <w:t>ΔR</w:t>
      </w:r>
      <w:r w:rsidR="009C676B">
        <w:rPr>
          <w:rFonts w:eastAsia="Malgun Gothic"/>
          <w:sz w:val="18"/>
          <w:vertAlign w:val="subscript"/>
        </w:rPr>
        <w:t>IB,P,n</w:t>
      </w:r>
      <w:r w:rsidR="009C676B">
        <w:rPr>
          <w:rFonts w:eastAsia="Malgun Gothic"/>
          <w:sz w:val="18"/>
        </w:rPr>
        <w:t xml:space="preserve"> </w:t>
      </w:r>
      <w:r w:rsidR="009C676B">
        <w:t>reference</w:t>
      </w:r>
      <w:r w:rsidRPr="00C04A08">
        <w:t xml:space="preserv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EB29A2" w:rsidRPr="00C04A08" w14:paraId="31420C35" w14:textId="77777777" w:rsidTr="000036E4">
        <w:trPr>
          <w:jc w:val="center"/>
        </w:trPr>
        <w:tc>
          <w:tcPr>
            <w:tcW w:w="2605" w:type="dxa"/>
            <w:tcBorders>
              <w:bottom w:val="single" w:sz="4" w:space="0" w:color="auto"/>
            </w:tcBorders>
            <w:vAlign w:val="center"/>
          </w:tcPr>
          <w:p w14:paraId="33260AEE" w14:textId="69EF5E25"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CA band</w:t>
            </w:r>
            <w:r w:rsidR="009C676B">
              <w:rPr>
                <w:rFonts w:ascii="Arial" w:eastAsia="SimSun" w:hAnsi="Arial" w:hint="eastAsia"/>
                <w:b/>
                <w:sz w:val="18"/>
                <w:lang w:val="en-US" w:eastAsia="zh-CN"/>
              </w:rPr>
              <w:t xml:space="preserve"> combination</w:t>
            </w:r>
            <w:r w:rsidRPr="00C04A08">
              <w:rPr>
                <w:rFonts w:ascii="Arial" w:eastAsia="Malgun Gothic" w:hAnsi="Arial"/>
                <w:b/>
                <w:sz w:val="18"/>
              </w:rPr>
              <w:t>s</w:t>
            </w:r>
          </w:p>
        </w:tc>
        <w:tc>
          <w:tcPr>
            <w:tcW w:w="2250" w:type="dxa"/>
          </w:tcPr>
          <w:p w14:paraId="557E099A"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5F433B2D"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EB29A2" w:rsidRPr="00C04A08" w14:paraId="2238DAAF"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4DDB2572"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2250" w:type="dxa"/>
            <w:tcBorders>
              <w:left w:val="single" w:sz="4" w:space="0" w:color="auto"/>
            </w:tcBorders>
          </w:tcPr>
          <w:p w14:paraId="6B38583C"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890" w:type="dxa"/>
            <w:shd w:val="clear" w:color="auto" w:fill="auto"/>
          </w:tcPr>
          <w:p w14:paraId="6B9DDD1F"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4.0</w:t>
            </w:r>
          </w:p>
        </w:tc>
      </w:tr>
      <w:tr w:rsidR="00EB29A2" w:rsidRPr="00C04A08" w14:paraId="5894D561"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A2A3F1E"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41C4500B"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890" w:type="dxa"/>
            <w:shd w:val="clear" w:color="auto" w:fill="auto"/>
          </w:tcPr>
          <w:p w14:paraId="233F9070"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4.0</w:t>
            </w:r>
          </w:p>
        </w:tc>
      </w:tr>
      <w:tr w:rsidR="00EB29A2" w:rsidRPr="00C04A08" w14:paraId="097B5D61"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0CAC905"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2250" w:type="dxa"/>
            <w:tcBorders>
              <w:left w:val="single" w:sz="4" w:space="0" w:color="auto"/>
            </w:tcBorders>
          </w:tcPr>
          <w:p w14:paraId="5E8EBC67"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n258</w:t>
            </w:r>
          </w:p>
        </w:tc>
        <w:tc>
          <w:tcPr>
            <w:tcW w:w="1890" w:type="dxa"/>
            <w:shd w:val="clear" w:color="auto" w:fill="auto"/>
          </w:tcPr>
          <w:p w14:paraId="24DE915D"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751F03F8"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5CB9F561"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65076B58"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68ADF864"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0A634713" w14:textId="77777777" w:rsidTr="000036E4">
        <w:trPr>
          <w:jc w:val="center"/>
        </w:trPr>
        <w:tc>
          <w:tcPr>
            <w:tcW w:w="2605" w:type="dxa"/>
            <w:tcBorders>
              <w:top w:val="single" w:sz="4" w:space="0" w:color="auto"/>
              <w:bottom w:val="nil"/>
            </w:tcBorders>
            <w:shd w:val="clear" w:color="auto" w:fill="auto"/>
            <w:vAlign w:val="center"/>
          </w:tcPr>
          <w:p w14:paraId="41E833A9"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0412A9E6"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B0C8550"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r w:rsidR="00EB29A2" w:rsidRPr="00C04A08" w14:paraId="5E13CCCA" w14:textId="77777777" w:rsidTr="000036E4">
        <w:trPr>
          <w:jc w:val="center"/>
        </w:trPr>
        <w:tc>
          <w:tcPr>
            <w:tcW w:w="2605" w:type="dxa"/>
            <w:tcBorders>
              <w:top w:val="nil"/>
            </w:tcBorders>
            <w:shd w:val="clear" w:color="auto" w:fill="auto"/>
            <w:vAlign w:val="center"/>
          </w:tcPr>
          <w:p w14:paraId="1DAA64CB" w14:textId="77777777" w:rsidR="00EB29A2" w:rsidRPr="00C04A08" w:rsidRDefault="00EB29A2" w:rsidP="000036E4">
            <w:pPr>
              <w:keepNext/>
              <w:keepLines/>
              <w:spacing w:after="0"/>
              <w:jc w:val="center"/>
              <w:rPr>
                <w:rFonts w:ascii="Arial" w:eastAsia="Malgun Gothic" w:hAnsi="Arial"/>
                <w:bCs/>
                <w:sz w:val="18"/>
              </w:rPr>
            </w:pPr>
          </w:p>
        </w:tc>
        <w:tc>
          <w:tcPr>
            <w:tcW w:w="2250" w:type="dxa"/>
          </w:tcPr>
          <w:p w14:paraId="2CE97EC3"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14B0CF77"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41A498C1" w14:textId="73B19D13" w:rsidR="00EB29A2" w:rsidRDefault="00EB29A2" w:rsidP="004963EA"/>
    <w:p w14:paraId="341A5145" w14:textId="77777777" w:rsidR="004963EA" w:rsidRPr="00C04A08" w:rsidRDefault="004963EA" w:rsidP="004963EA">
      <w:pPr>
        <w:pStyle w:val="Heading3"/>
      </w:pPr>
      <w:bookmarkStart w:id="4909" w:name="_Toc52196581"/>
      <w:bookmarkStart w:id="4910" w:name="_Toc52197561"/>
      <w:bookmarkStart w:id="4911" w:name="_Toc53173284"/>
      <w:bookmarkStart w:id="4912" w:name="_Toc53173653"/>
      <w:bookmarkStart w:id="4913" w:name="_Toc61119655"/>
      <w:bookmarkStart w:id="4914" w:name="_Toc61120037"/>
      <w:bookmarkStart w:id="4915" w:name="_Toc67926108"/>
      <w:bookmarkStart w:id="4916" w:name="_Toc75273746"/>
      <w:bookmarkStart w:id="4917" w:name="_Toc76510646"/>
      <w:bookmarkStart w:id="4918" w:name="_Toc83129803"/>
      <w:r w:rsidRPr="00C04A08">
        <w:t>7.3A.3</w:t>
      </w:r>
      <w:r w:rsidRPr="00C04A08">
        <w:tab/>
        <w:t>EIS spherical coverage for DL CA</w:t>
      </w:r>
      <w:bookmarkEnd w:id="4909"/>
      <w:bookmarkEnd w:id="4910"/>
      <w:bookmarkEnd w:id="4911"/>
      <w:bookmarkEnd w:id="4912"/>
      <w:bookmarkEnd w:id="4913"/>
      <w:bookmarkEnd w:id="4914"/>
      <w:bookmarkEnd w:id="4915"/>
      <w:bookmarkEnd w:id="4916"/>
      <w:bookmarkEnd w:id="4917"/>
      <w:bookmarkEnd w:id="4918"/>
    </w:p>
    <w:p w14:paraId="70AC87A6" w14:textId="77777777" w:rsidR="004963EA" w:rsidRPr="00C04A08" w:rsidRDefault="004963EA" w:rsidP="003C6ED8">
      <w:pPr>
        <w:pStyle w:val="Heading4"/>
        <w:rPr>
          <w:lang w:val="en-US"/>
        </w:rPr>
      </w:pPr>
      <w:bookmarkStart w:id="4919" w:name="_Toc52196582"/>
      <w:bookmarkStart w:id="4920" w:name="_Toc52197562"/>
      <w:bookmarkStart w:id="4921" w:name="_Toc53173285"/>
      <w:bookmarkStart w:id="4922" w:name="_Toc53173654"/>
      <w:bookmarkStart w:id="4923" w:name="_Toc61119656"/>
      <w:bookmarkStart w:id="4924" w:name="_Toc61120038"/>
      <w:bookmarkStart w:id="4925" w:name="_Toc67926109"/>
      <w:bookmarkStart w:id="4926" w:name="_Toc75273747"/>
      <w:bookmarkStart w:id="4927" w:name="_Toc76510647"/>
      <w:bookmarkStart w:id="4928" w:name="_Toc83129804"/>
      <w:r w:rsidRPr="00C04A08">
        <w:rPr>
          <w:lang w:val="en-US"/>
        </w:rPr>
        <w:t>7.3A.3.1</w:t>
      </w:r>
      <w:r w:rsidRPr="00C04A08">
        <w:rPr>
          <w:lang w:val="en-US"/>
        </w:rPr>
        <w:tab/>
        <w:t>Void</w:t>
      </w:r>
      <w:bookmarkEnd w:id="4919"/>
      <w:bookmarkEnd w:id="4920"/>
      <w:bookmarkEnd w:id="4921"/>
      <w:bookmarkEnd w:id="4922"/>
      <w:bookmarkEnd w:id="4923"/>
      <w:bookmarkEnd w:id="4924"/>
      <w:bookmarkEnd w:id="4925"/>
      <w:bookmarkEnd w:id="4926"/>
      <w:bookmarkEnd w:id="4927"/>
      <w:bookmarkEnd w:id="4928"/>
    </w:p>
    <w:p w14:paraId="25DCE55D" w14:textId="77777777" w:rsidR="004963EA" w:rsidRPr="00C04A08" w:rsidRDefault="004963EA" w:rsidP="003C6ED8">
      <w:pPr>
        <w:pStyle w:val="Heading4"/>
        <w:rPr>
          <w:lang w:val="en-US"/>
        </w:rPr>
      </w:pPr>
      <w:bookmarkStart w:id="4929" w:name="_Toc52196583"/>
      <w:bookmarkStart w:id="4930" w:name="_Toc52197563"/>
      <w:bookmarkStart w:id="4931" w:name="_Toc53173286"/>
      <w:bookmarkStart w:id="4932" w:name="_Toc53173655"/>
      <w:bookmarkStart w:id="4933" w:name="_Toc61119657"/>
      <w:bookmarkStart w:id="4934" w:name="_Toc61120039"/>
      <w:bookmarkStart w:id="4935" w:name="_Toc67926110"/>
      <w:bookmarkStart w:id="4936" w:name="_Toc75273748"/>
      <w:bookmarkStart w:id="4937" w:name="_Toc76510648"/>
      <w:bookmarkStart w:id="4938" w:name="_Toc83129805"/>
      <w:r w:rsidRPr="00C04A08">
        <w:rPr>
          <w:lang w:val="en-US"/>
        </w:rPr>
        <w:t>7.3A.3.2</w:t>
      </w:r>
      <w:r w:rsidRPr="00C04A08">
        <w:rPr>
          <w:lang w:val="en-US"/>
        </w:rPr>
        <w:tab/>
        <w:t>Void</w:t>
      </w:r>
      <w:bookmarkEnd w:id="4929"/>
      <w:bookmarkEnd w:id="4930"/>
      <w:bookmarkEnd w:id="4931"/>
      <w:bookmarkEnd w:id="4932"/>
      <w:bookmarkEnd w:id="4933"/>
      <w:bookmarkEnd w:id="4934"/>
      <w:bookmarkEnd w:id="4935"/>
      <w:bookmarkEnd w:id="4936"/>
      <w:bookmarkEnd w:id="4937"/>
      <w:bookmarkEnd w:id="4938"/>
    </w:p>
    <w:p w14:paraId="2657F694" w14:textId="77777777" w:rsidR="004963EA" w:rsidRPr="00C04A08" w:rsidRDefault="004963EA" w:rsidP="003C6ED8">
      <w:pPr>
        <w:pStyle w:val="Heading4"/>
      </w:pPr>
      <w:bookmarkStart w:id="4939" w:name="_Toc52196584"/>
      <w:bookmarkStart w:id="4940" w:name="_Toc52197564"/>
      <w:bookmarkStart w:id="4941" w:name="_Toc53173287"/>
      <w:bookmarkStart w:id="4942" w:name="_Toc53173656"/>
      <w:bookmarkStart w:id="4943" w:name="_Toc61119658"/>
      <w:bookmarkStart w:id="4944" w:name="_Toc61120040"/>
      <w:bookmarkStart w:id="4945" w:name="_Toc67926111"/>
      <w:bookmarkStart w:id="4946" w:name="_Toc75273749"/>
      <w:bookmarkStart w:id="4947" w:name="_Toc76510649"/>
      <w:bookmarkStart w:id="4948" w:name="_Toc83129806"/>
      <w:r w:rsidRPr="00C04A08">
        <w:rPr>
          <w:lang w:val="en-US"/>
        </w:rPr>
        <w:t>7.3A.3.3</w:t>
      </w:r>
      <w:r w:rsidRPr="00C04A08">
        <w:rPr>
          <w:lang w:val="en-US"/>
        </w:rPr>
        <w:tab/>
      </w:r>
      <w:r w:rsidRPr="00C04A08">
        <w:t>EIS spherical coverage for inter-band CA</w:t>
      </w:r>
      <w:bookmarkEnd w:id="4939"/>
      <w:bookmarkEnd w:id="4940"/>
      <w:bookmarkEnd w:id="4941"/>
      <w:bookmarkEnd w:id="4942"/>
      <w:bookmarkEnd w:id="4943"/>
      <w:bookmarkEnd w:id="4944"/>
      <w:bookmarkEnd w:id="4945"/>
      <w:bookmarkEnd w:id="4946"/>
      <w:bookmarkEnd w:id="4947"/>
      <w:bookmarkEnd w:id="4948"/>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3F761E67" w14:textId="77777777"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4CBF988" w14:textId="77777777" w:rsidR="004963EA" w:rsidRPr="00C04A08" w:rsidRDefault="004963EA" w:rsidP="004963EA">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EB29A2" w:rsidRPr="00C04A08" w14:paraId="1ED43905" w14:textId="77777777" w:rsidTr="000036E4">
        <w:trPr>
          <w:jc w:val="center"/>
        </w:trPr>
        <w:tc>
          <w:tcPr>
            <w:tcW w:w="2605" w:type="dxa"/>
            <w:tcBorders>
              <w:bottom w:val="single" w:sz="4" w:space="0" w:color="auto"/>
            </w:tcBorders>
            <w:vAlign w:val="center"/>
          </w:tcPr>
          <w:p w14:paraId="7BEB5C3F" w14:textId="645872ED"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CA band</w:t>
            </w:r>
            <w:r w:rsidR="00F5572C">
              <w:rPr>
                <w:rFonts w:ascii="Arial" w:eastAsia="SimSun" w:hAnsi="Arial" w:hint="eastAsia"/>
                <w:b/>
                <w:sz w:val="18"/>
                <w:lang w:val="en-US" w:eastAsia="zh-CN"/>
              </w:rPr>
              <w:t xml:space="preserve"> combination</w:t>
            </w:r>
          </w:p>
        </w:tc>
        <w:tc>
          <w:tcPr>
            <w:tcW w:w="2250" w:type="dxa"/>
          </w:tcPr>
          <w:p w14:paraId="0F3ED35A"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783EDDE9"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EB29A2" w:rsidRPr="00C04A08" w14:paraId="3568FE52"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4E9C3494"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2250" w:type="dxa"/>
            <w:tcBorders>
              <w:left w:val="single" w:sz="4" w:space="0" w:color="auto"/>
            </w:tcBorders>
          </w:tcPr>
          <w:p w14:paraId="599A01B5"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890" w:type="dxa"/>
            <w:shd w:val="clear" w:color="auto" w:fill="auto"/>
          </w:tcPr>
          <w:p w14:paraId="044064D5"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3BB967F3"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17F15972"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21013319"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890" w:type="dxa"/>
            <w:shd w:val="clear" w:color="auto" w:fill="auto"/>
          </w:tcPr>
          <w:p w14:paraId="461200E7"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149C9F3A"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52D59A6F"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2250" w:type="dxa"/>
            <w:tcBorders>
              <w:left w:val="single" w:sz="4" w:space="0" w:color="auto"/>
            </w:tcBorders>
          </w:tcPr>
          <w:p w14:paraId="67928743"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n258</w:t>
            </w:r>
          </w:p>
        </w:tc>
        <w:tc>
          <w:tcPr>
            <w:tcW w:w="1890" w:type="dxa"/>
            <w:shd w:val="clear" w:color="auto" w:fill="auto"/>
          </w:tcPr>
          <w:p w14:paraId="7B5C079A"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069B5E18"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57952659"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0FECF99B"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130578C"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1165D120" w14:textId="77777777" w:rsidTr="000036E4">
        <w:trPr>
          <w:jc w:val="center"/>
        </w:trPr>
        <w:tc>
          <w:tcPr>
            <w:tcW w:w="2605" w:type="dxa"/>
            <w:tcBorders>
              <w:top w:val="single" w:sz="4" w:space="0" w:color="auto"/>
              <w:bottom w:val="nil"/>
            </w:tcBorders>
            <w:shd w:val="clear" w:color="auto" w:fill="auto"/>
            <w:vAlign w:val="center"/>
          </w:tcPr>
          <w:p w14:paraId="11757618"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6240331C"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3F5A272"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r w:rsidR="00EB29A2" w:rsidRPr="00C04A08" w14:paraId="60FF1982" w14:textId="77777777" w:rsidTr="000036E4">
        <w:trPr>
          <w:jc w:val="center"/>
        </w:trPr>
        <w:tc>
          <w:tcPr>
            <w:tcW w:w="2605" w:type="dxa"/>
            <w:tcBorders>
              <w:top w:val="nil"/>
            </w:tcBorders>
            <w:shd w:val="clear" w:color="auto" w:fill="auto"/>
            <w:vAlign w:val="center"/>
          </w:tcPr>
          <w:p w14:paraId="0A1466B6" w14:textId="77777777" w:rsidR="00EB29A2" w:rsidRPr="00C04A08" w:rsidRDefault="00EB29A2" w:rsidP="000036E4">
            <w:pPr>
              <w:keepNext/>
              <w:keepLines/>
              <w:spacing w:after="0"/>
              <w:jc w:val="center"/>
              <w:rPr>
                <w:rFonts w:ascii="Arial" w:eastAsia="Malgun Gothic" w:hAnsi="Arial"/>
                <w:bCs/>
                <w:sz w:val="18"/>
              </w:rPr>
            </w:pPr>
          </w:p>
        </w:tc>
        <w:tc>
          <w:tcPr>
            <w:tcW w:w="2250" w:type="dxa"/>
          </w:tcPr>
          <w:p w14:paraId="4BB4FC6E"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7944D728"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2FB0632F" w14:textId="77777777" w:rsidR="00EB29A2" w:rsidRPr="00C04A08" w:rsidRDefault="00EB29A2" w:rsidP="004963EA"/>
    <w:p w14:paraId="497401E4" w14:textId="77777777" w:rsidR="00842EF7" w:rsidRPr="00C04A08" w:rsidRDefault="00842EF7" w:rsidP="00842EF7">
      <w:pPr>
        <w:pStyle w:val="Heading2"/>
      </w:pPr>
      <w:bookmarkStart w:id="4949" w:name="_Toc52196585"/>
      <w:bookmarkStart w:id="4950" w:name="_Toc52197565"/>
      <w:bookmarkStart w:id="4951" w:name="_Toc53173288"/>
      <w:bookmarkStart w:id="4952" w:name="_Toc53173657"/>
      <w:bookmarkStart w:id="4953" w:name="_Toc61119659"/>
      <w:bookmarkStart w:id="4954" w:name="_Toc61120041"/>
      <w:bookmarkStart w:id="4955" w:name="_Toc67926112"/>
      <w:bookmarkStart w:id="4956" w:name="_Toc75273750"/>
      <w:bookmarkStart w:id="4957" w:name="_Toc76510650"/>
      <w:bookmarkStart w:id="4958" w:name="_Toc83129807"/>
      <w:r w:rsidRPr="00C04A08">
        <w:t>7.3D</w:t>
      </w:r>
      <w:r w:rsidRPr="00C04A08">
        <w:tab/>
        <w:t>Reference sensitivity for UL MIMO</w:t>
      </w:r>
      <w:bookmarkEnd w:id="4900"/>
      <w:bookmarkEnd w:id="4901"/>
      <w:bookmarkEnd w:id="4902"/>
      <w:bookmarkEnd w:id="4903"/>
      <w:bookmarkEnd w:id="4904"/>
      <w:bookmarkEnd w:id="4905"/>
      <w:bookmarkEnd w:id="4906"/>
      <w:bookmarkEnd w:id="4907"/>
      <w:bookmarkEnd w:id="4949"/>
      <w:bookmarkEnd w:id="4950"/>
      <w:bookmarkEnd w:id="4951"/>
      <w:bookmarkEnd w:id="4952"/>
      <w:bookmarkEnd w:id="4953"/>
      <w:bookmarkEnd w:id="4954"/>
      <w:bookmarkEnd w:id="4955"/>
      <w:bookmarkEnd w:id="4956"/>
      <w:bookmarkEnd w:id="4957"/>
      <w:bookmarkEnd w:id="4958"/>
    </w:p>
    <w:p w14:paraId="02795D2D" w14:textId="188139F7" w:rsidR="00842EF7" w:rsidRPr="00C04A08" w:rsidRDefault="00842EF7" w:rsidP="00842EF7">
      <w:r w:rsidRPr="00C04A08">
        <w:t xml:space="preserve">For UL MIMO, the reference sensitivity requirements in clause 7.3 apply. The requirements shall be met with the UL MIMO configurations specified in Table </w:t>
      </w:r>
      <w:r w:rsidR="00E94035" w:rsidRPr="002F4633">
        <w:rPr>
          <w:noProof/>
          <w:lang w:eastAsia="zh-TW"/>
        </w:rPr>
        <w:t>6.2D.1.0-1</w:t>
      </w:r>
      <w:r w:rsidRPr="00C04A08">
        <w:t>.</w:t>
      </w:r>
    </w:p>
    <w:p w14:paraId="04F8368E" w14:textId="77777777" w:rsidR="00842EF7" w:rsidRPr="00C04A08" w:rsidRDefault="00842EF7" w:rsidP="00842EF7">
      <w:pPr>
        <w:pStyle w:val="Heading2"/>
      </w:pPr>
      <w:bookmarkStart w:id="4959" w:name="_Toc21340954"/>
      <w:bookmarkStart w:id="4960" w:name="_Toc29805402"/>
      <w:bookmarkStart w:id="4961" w:name="_Toc36456611"/>
      <w:bookmarkStart w:id="4962" w:name="_Toc36469709"/>
      <w:bookmarkStart w:id="4963" w:name="_Toc37254118"/>
      <w:bookmarkStart w:id="4964" w:name="_Toc37322977"/>
      <w:bookmarkStart w:id="4965" w:name="_Toc37324383"/>
      <w:bookmarkStart w:id="4966" w:name="_Toc45889906"/>
      <w:bookmarkStart w:id="4967" w:name="_Toc52196586"/>
      <w:bookmarkStart w:id="4968" w:name="_Toc52197566"/>
      <w:bookmarkStart w:id="4969" w:name="_Toc53173289"/>
      <w:bookmarkStart w:id="4970" w:name="_Toc53173658"/>
      <w:bookmarkStart w:id="4971" w:name="_Toc61119660"/>
      <w:bookmarkStart w:id="4972" w:name="_Toc61120042"/>
      <w:bookmarkStart w:id="4973" w:name="_Toc67926113"/>
      <w:bookmarkStart w:id="4974" w:name="_Toc75273751"/>
      <w:bookmarkStart w:id="4975" w:name="_Toc76510651"/>
      <w:bookmarkStart w:id="4976" w:name="_Toc83129808"/>
      <w:r w:rsidRPr="00C04A08">
        <w:t>7.4</w:t>
      </w:r>
      <w:r w:rsidRPr="00C04A08">
        <w:tab/>
        <w:t>Maximum input level</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515E6152"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7010CDB1" w14:textId="77777777" w:rsidTr="00EB5970">
        <w:tc>
          <w:tcPr>
            <w:tcW w:w="2551" w:type="dxa"/>
            <w:tcBorders>
              <w:bottom w:val="nil"/>
            </w:tcBorders>
            <w:shd w:val="clear" w:color="auto" w:fill="auto"/>
          </w:tcPr>
          <w:p w14:paraId="2CC874EF"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213ACF1D" w14:textId="77777777" w:rsidR="00EB5970" w:rsidRPr="00C04A08" w:rsidRDefault="00EB5970" w:rsidP="00EB5970">
            <w:pPr>
              <w:pStyle w:val="TAH"/>
              <w:rPr>
                <w:rFonts w:cs="Arial"/>
              </w:rPr>
            </w:pPr>
            <w:r w:rsidRPr="00C04A08">
              <w:rPr>
                <w:rFonts w:cs="Arial"/>
              </w:rPr>
              <w:t>Units</w:t>
            </w:r>
          </w:p>
        </w:tc>
        <w:tc>
          <w:tcPr>
            <w:tcW w:w="4677" w:type="dxa"/>
            <w:gridSpan w:val="4"/>
          </w:tcPr>
          <w:p w14:paraId="682860A7" w14:textId="77777777" w:rsidR="00EB5970" w:rsidRPr="00C04A08" w:rsidRDefault="00EB5970" w:rsidP="00EB5970">
            <w:pPr>
              <w:pStyle w:val="TAH"/>
              <w:rPr>
                <w:rFonts w:cs="Arial"/>
              </w:rPr>
            </w:pPr>
            <w:r w:rsidRPr="00C04A08">
              <w:rPr>
                <w:rFonts w:cs="Arial"/>
              </w:rPr>
              <w:t>Channel bandwidth</w:t>
            </w:r>
          </w:p>
        </w:tc>
      </w:tr>
      <w:tr w:rsidR="00EB5970" w:rsidRPr="00C04A08" w14:paraId="754B7E59" w14:textId="77777777" w:rsidTr="00EB5970">
        <w:trPr>
          <w:trHeight w:val="443"/>
        </w:trPr>
        <w:tc>
          <w:tcPr>
            <w:tcW w:w="2551" w:type="dxa"/>
            <w:tcBorders>
              <w:top w:val="nil"/>
            </w:tcBorders>
            <w:shd w:val="clear" w:color="auto" w:fill="auto"/>
          </w:tcPr>
          <w:p w14:paraId="4FAFF623" w14:textId="77777777" w:rsidR="00EB5970" w:rsidRPr="00C04A08" w:rsidRDefault="00EB5970" w:rsidP="00EB5970">
            <w:pPr>
              <w:pStyle w:val="TAH"/>
              <w:rPr>
                <w:rFonts w:cs="Arial"/>
              </w:rPr>
            </w:pPr>
          </w:p>
        </w:tc>
        <w:tc>
          <w:tcPr>
            <w:tcW w:w="851" w:type="dxa"/>
            <w:tcBorders>
              <w:top w:val="nil"/>
            </w:tcBorders>
            <w:shd w:val="clear" w:color="auto" w:fill="auto"/>
          </w:tcPr>
          <w:p w14:paraId="2C8279DA" w14:textId="77777777" w:rsidR="00EB5970" w:rsidRPr="00C04A08" w:rsidRDefault="00EB5970" w:rsidP="00EB5970">
            <w:pPr>
              <w:pStyle w:val="TAH"/>
              <w:rPr>
                <w:rFonts w:cs="Arial"/>
              </w:rPr>
            </w:pPr>
          </w:p>
        </w:tc>
        <w:tc>
          <w:tcPr>
            <w:tcW w:w="708" w:type="dxa"/>
          </w:tcPr>
          <w:p w14:paraId="24897192" w14:textId="77777777"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47D6AB8E"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1180454C"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00EF3EDE"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054CFAAC" w14:textId="77777777" w:rsidTr="00EB5970">
        <w:trPr>
          <w:trHeight w:val="424"/>
        </w:trPr>
        <w:tc>
          <w:tcPr>
            <w:tcW w:w="2551" w:type="dxa"/>
          </w:tcPr>
          <w:p w14:paraId="6C3B02E8"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2EEB7D49" w14:textId="77777777" w:rsidR="00842EF7" w:rsidRPr="00C04A08" w:rsidRDefault="00842EF7" w:rsidP="00EB5970">
            <w:pPr>
              <w:pStyle w:val="TAC"/>
              <w:rPr>
                <w:rFonts w:cs="Arial"/>
              </w:rPr>
            </w:pPr>
            <w:r w:rsidRPr="00C04A08">
              <w:rPr>
                <w:rFonts w:cs="Arial"/>
              </w:rPr>
              <w:t>dBm</w:t>
            </w:r>
          </w:p>
        </w:tc>
        <w:tc>
          <w:tcPr>
            <w:tcW w:w="4677" w:type="dxa"/>
            <w:gridSpan w:val="4"/>
          </w:tcPr>
          <w:p w14:paraId="1B322EDE"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6F3CA9DA" w14:textId="77777777" w:rsidR="00842EF7" w:rsidRPr="00C04A08" w:rsidRDefault="00CF7919" w:rsidP="00EB5970">
            <w:pPr>
              <w:pStyle w:val="TAC"/>
            </w:pPr>
            <w:r w:rsidRPr="00C04A08">
              <w:t>-27 (NOTE 3)</w:t>
            </w:r>
          </w:p>
        </w:tc>
      </w:tr>
      <w:tr w:rsidR="00842EF7" w:rsidRPr="00C04A08" w14:paraId="46B0132A" w14:textId="77777777" w:rsidTr="00F91227">
        <w:trPr>
          <w:trHeight w:val="398"/>
        </w:trPr>
        <w:tc>
          <w:tcPr>
            <w:tcW w:w="8079" w:type="dxa"/>
            <w:gridSpan w:val="6"/>
          </w:tcPr>
          <w:p w14:paraId="7539504E" w14:textId="77777777"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2CAA68A"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2363CCAF" w14:textId="77777777"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6BDC17EF" w14:textId="77777777" w:rsidR="00842EF7" w:rsidRPr="00C04A08" w:rsidRDefault="00842EF7" w:rsidP="00842EF7"/>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4977" w:name="_Toc21340955"/>
      <w:bookmarkStart w:id="4978" w:name="_Toc29805403"/>
      <w:bookmarkStart w:id="4979" w:name="_Toc36456612"/>
      <w:bookmarkStart w:id="4980" w:name="_Toc36469710"/>
      <w:bookmarkStart w:id="4981" w:name="_Toc37254119"/>
      <w:bookmarkStart w:id="4982" w:name="_Toc37322978"/>
      <w:bookmarkStart w:id="4983" w:name="_Toc37324384"/>
      <w:bookmarkStart w:id="4984" w:name="_Toc45889907"/>
      <w:bookmarkStart w:id="4985" w:name="_Toc52196587"/>
      <w:bookmarkStart w:id="4986" w:name="_Toc52197567"/>
      <w:bookmarkStart w:id="4987" w:name="_Toc53173290"/>
      <w:bookmarkStart w:id="4988" w:name="_Toc53173659"/>
      <w:bookmarkStart w:id="4989" w:name="_Toc61119661"/>
      <w:bookmarkStart w:id="4990" w:name="_Toc61120043"/>
      <w:bookmarkStart w:id="4991" w:name="_Toc67926114"/>
      <w:bookmarkStart w:id="4992" w:name="_Toc75273752"/>
      <w:bookmarkStart w:id="4993" w:name="_Toc76510652"/>
      <w:bookmarkStart w:id="4994" w:name="_Toc83129809"/>
      <w:r w:rsidRPr="00C04A08">
        <w:t>7.4A</w:t>
      </w:r>
      <w:r w:rsidRPr="00C04A08">
        <w:tab/>
        <w:t xml:space="preserve">Maximum input level for </w:t>
      </w:r>
      <w:r w:rsidR="004963EA" w:rsidRPr="00C04A08">
        <w:t xml:space="preserve">DL </w:t>
      </w:r>
      <w:r w:rsidRPr="00C04A08">
        <w:t>CA</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4995" w:name="_Toc37254120"/>
      <w:bookmarkStart w:id="4996" w:name="_Toc37322979"/>
      <w:bookmarkStart w:id="4997" w:name="_Toc37324385"/>
      <w:bookmarkStart w:id="4998" w:name="_Toc45889908"/>
      <w:bookmarkStart w:id="4999" w:name="_Toc52196588"/>
      <w:bookmarkStart w:id="5000" w:name="_Toc52197568"/>
      <w:bookmarkStart w:id="5001" w:name="_Toc53173291"/>
      <w:bookmarkStart w:id="5002" w:name="_Toc53173660"/>
      <w:bookmarkStart w:id="5003" w:name="_Toc61119662"/>
      <w:bookmarkStart w:id="5004" w:name="_Toc61120044"/>
      <w:bookmarkStart w:id="5005" w:name="_Toc67926115"/>
      <w:bookmarkStart w:id="5006" w:name="_Toc75273753"/>
      <w:bookmarkStart w:id="5007" w:name="_Toc76510653"/>
      <w:bookmarkStart w:id="5008" w:name="_Toc83129810"/>
      <w:r w:rsidRPr="00C04A08">
        <w:rPr>
          <w:lang w:eastAsia="en-GB"/>
        </w:rPr>
        <w:t>7.4A.1</w:t>
      </w:r>
      <w:r w:rsidRPr="00C04A08">
        <w:rPr>
          <w:lang w:eastAsia="en-GB"/>
        </w:rPr>
        <w:tab/>
        <w:t xml:space="preserve">Maximum input level for </w:t>
      </w:r>
      <w:bookmarkStart w:id="5009" w:name="_Hlk32425289"/>
      <w:r w:rsidRPr="00C04A08">
        <w:rPr>
          <w:lang w:eastAsia="en-GB"/>
        </w:rPr>
        <w:t xml:space="preserve">Intra-band contiguous </w:t>
      </w:r>
      <w:bookmarkEnd w:id="5009"/>
      <w:r w:rsidRPr="00C04A08">
        <w:rPr>
          <w:lang w:eastAsia="en-GB"/>
        </w:rPr>
        <w:t>CA</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3C7AC2B0" w14:textId="77777777"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0E160DB2" w14:textId="77777777"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7F182F2A" w14:textId="77777777"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05097A00" w14:textId="77777777" w:rsidR="00842EF7" w:rsidRPr="00C04A08" w:rsidRDefault="00842EF7" w:rsidP="00842EF7">
      <w:pPr>
        <w:jc w:val="both"/>
        <w:rPr>
          <w:rFonts w:eastAsia="Malgun Gothic"/>
        </w:rPr>
      </w:pPr>
    </w:p>
    <w:p w14:paraId="5799F4EA" w14:textId="77777777" w:rsidR="00263719" w:rsidRPr="00C04A08" w:rsidRDefault="00263719" w:rsidP="00263719">
      <w:pPr>
        <w:keepNext/>
        <w:keepLines/>
        <w:spacing w:before="120"/>
        <w:ind w:left="1134" w:hanging="1134"/>
        <w:outlineLvl w:val="2"/>
        <w:rPr>
          <w:rFonts w:ascii="Arial" w:eastAsia="Malgun Gothic" w:hAnsi="Arial"/>
          <w:b/>
        </w:rPr>
      </w:pPr>
    </w:p>
    <w:p w14:paraId="4855A793" w14:textId="77777777" w:rsidR="00263719" w:rsidRPr="00C04A08" w:rsidRDefault="00263719" w:rsidP="00263719">
      <w:pPr>
        <w:pStyle w:val="Heading3"/>
        <w:rPr>
          <w:lang w:eastAsia="en-GB"/>
        </w:rPr>
      </w:pPr>
      <w:bookmarkStart w:id="5010" w:name="_Toc37254121"/>
      <w:bookmarkStart w:id="5011" w:name="_Toc37322980"/>
      <w:bookmarkStart w:id="5012" w:name="_Toc37324386"/>
      <w:bookmarkStart w:id="5013" w:name="_Toc45889909"/>
      <w:bookmarkStart w:id="5014" w:name="_Toc52196589"/>
      <w:bookmarkStart w:id="5015" w:name="_Toc52197569"/>
      <w:bookmarkStart w:id="5016" w:name="_Toc53173292"/>
      <w:bookmarkStart w:id="5017" w:name="_Toc53173661"/>
      <w:bookmarkStart w:id="5018" w:name="_Toc61119663"/>
      <w:bookmarkStart w:id="5019" w:name="_Toc61120045"/>
      <w:bookmarkStart w:id="5020" w:name="_Toc67926116"/>
      <w:bookmarkStart w:id="5021" w:name="_Toc75273754"/>
      <w:bookmarkStart w:id="5022" w:name="_Toc76510654"/>
      <w:bookmarkStart w:id="5023" w:name="_Toc83129811"/>
      <w:r w:rsidRPr="00C04A08">
        <w:rPr>
          <w:lang w:eastAsia="en-GB"/>
        </w:rPr>
        <w:t>7.4A.2</w:t>
      </w:r>
      <w:r w:rsidRPr="00C04A08">
        <w:rPr>
          <w:lang w:eastAsia="en-GB"/>
        </w:rPr>
        <w:tab/>
        <w:t>Maximum input level for Intra-band non-contiguous CA</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5024" w:name="_Toc21343112"/>
      <w:bookmarkStart w:id="5025" w:name="_Toc29770078"/>
      <w:bookmarkStart w:id="5026" w:name="_Toc29799577"/>
      <w:bookmarkStart w:id="5027" w:name="_Toc37254122"/>
      <w:bookmarkStart w:id="5028" w:name="_Toc37322981"/>
      <w:bookmarkStart w:id="5029" w:name="_Toc37324387"/>
      <w:bookmarkStart w:id="5030" w:name="_Toc45889910"/>
      <w:bookmarkStart w:id="5031" w:name="_Toc52196590"/>
      <w:bookmarkStart w:id="5032" w:name="_Toc52197570"/>
      <w:bookmarkStart w:id="5033" w:name="_Toc53173293"/>
      <w:bookmarkStart w:id="5034" w:name="_Toc53173662"/>
      <w:bookmarkStart w:id="5035" w:name="_Toc61119664"/>
      <w:bookmarkStart w:id="5036" w:name="_Toc61120046"/>
      <w:bookmarkStart w:id="5037" w:name="_Toc67926117"/>
      <w:bookmarkStart w:id="5038" w:name="_Toc75273755"/>
      <w:bookmarkStart w:id="5039" w:name="_Toc76510655"/>
      <w:bookmarkStart w:id="5040" w:name="_Toc83129812"/>
      <w:r w:rsidRPr="00C04A08">
        <w:rPr>
          <w:lang w:eastAsia="en-GB"/>
        </w:rPr>
        <w:t>7.4A.3</w:t>
      </w:r>
      <w:r w:rsidRPr="00C04A08">
        <w:rPr>
          <w:lang w:eastAsia="en-GB"/>
        </w:rPr>
        <w:tab/>
      </w:r>
      <w:bookmarkStart w:id="5041" w:name="_Hlk51960226"/>
      <w:bookmarkEnd w:id="5024"/>
      <w:bookmarkEnd w:id="5025"/>
      <w:bookmarkEnd w:id="5026"/>
      <w:bookmarkEnd w:id="5027"/>
      <w:bookmarkEnd w:id="5028"/>
      <w:bookmarkEnd w:id="5029"/>
      <w:bookmarkEnd w:id="5030"/>
      <w:r w:rsidR="004963EA" w:rsidRPr="00C04A08">
        <w:rPr>
          <w:lang w:eastAsia="en-GB"/>
        </w:rPr>
        <w:t>Maximum input level for Inter-band CA</w:t>
      </w:r>
      <w:bookmarkEnd w:id="5031"/>
      <w:bookmarkEnd w:id="5032"/>
      <w:bookmarkEnd w:id="5033"/>
      <w:bookmarkEnd w:id="5034"/>
      <w:bookmarkEnd w:id="5035"/>
      <w:bookmarkEnd w:id="5036"/>
      <w:bookmarkEnd w:id="5037"/>
      <w:bookmarkEnd w:id="5041"/>
      <w:bookmarkEnd w:id="5038"/>
      <w:bookmarkEnd w:id="5039"/>
      <w:bookmarkEnd w:id="5040"/>
    </w:p>
    <w:p w14:paraId="40ACF0C0" w14:textId="77777777" w:rsidR="004963EA" w:rsidRPr="00C04A08" w:rsidRDefault="004963EA" w:rsidP="004963EA">
      <w:pPr>
        <w:rPr>
          <w:lang w:eastAsia="en-GB"/>
        </w:rPr>
      </w:pPr>
      <w:bookmarkStart w:id="5042" w:name="_Toc21340956"/>
      <w:bookmarkStart w:id="5043" w:name="_Toc29805404"/>
      <w:bookmarkStart w:id="5044" w:name="_Toc36456613"/>
      <w:bookmarkStart w:id="5045" w:name="_Toc36469711"/>
      <w:bookmarkStart w:id="5046" w:name="_Toc37254123"/>
      <w:bookmarkStart w:id="5047" w:name="_Toc37322982"/>
      <w:bookmarkStart w:id="5048" w:name="_Toc37324388"/>
      <w:bookmarkStart w:id="5049"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459CDCA0" w14:textId="77777777" w:rsidR="00842EF7" w:rsidRPr="00C04A08" w:rsidRDefault="00842EF7" w:rsidP="00842EF7">
      <w:pPr>
        <w:pStyle w:val="Heading2"/>
      </w:pPr>
      <w:bookmarkStart w:id="5050" w:name="_Toc52196591"/>
      <w:bookmarkStart w:id="5051" w:name="_Toc52197571"/>
      <w:bookmarkStart w:id="5052" w:name="_Toc53173294"/>
      <w:bookmarkStart w:id="5053" w:name="_Toc53173663"/>
      <w:bookmarkStart w:id="5054" w:name="_Toc61119665"/>
      <w:bookmarkStart w:id="5055" w:name="_Toc61120047"/>
      <w:bookmarkStart w:id="5056" w:name="_Toc67926118"/>
      <w:bookmarkStart w:id="5057" w:name="_Toc75273756"/>
      <w:bookmarkStart w:id="5058" w:name="_Toc76510656"/>
      <w:bookmarkStart w:id="5059" w:name="_Toc83129813"/>
      <w:r w:rsidRPr="00C04A08">
        <w:t>7.4D</w:t>
      </w:r>
      <w:r w:rsidRPr="00C04A08">
        <w:tab/>
        <w:t>Maximum input level for UL MIMO</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2DC8CF07" w14:textId="30996ADC"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E94035" w:rsidRPr="002F4633">
        <w:rPr>
          <w:noProof/>
          <w:lang w:eastAsia="zh-TW"/>
        </w:rPr>
        <w:t>6.2D.1.0-1</w:t>
      </w:r>
      <w:r w:rsidRPr="00C04A08">
        <w:t>.</w:t>
      </w:r>
    </w:p>
    <w:p w14:paraId="0BBAFE69" w14:textId="77777777" w:rsidR="00CF7919" w:rsidRPr="00C04A08" w:rsidRDefault="00CF7919" w:rsidP="00CF7919">
      <w:pPr>
        <w:pStyle w:val="Heading2"/>
      </w:pPr>
      <w:bookmarkStart w:id="5060" w:name="_Toc36456614"/>
      <w:bookmarkStart w:id="5061" w:name="_Toc36469712"/>
      <w:bookmarkStart w:id="5062" w:name="_Toc37254124"/>
      <w:bookmarkStart w:id="5063" w:name="_Toc37322983"/>
      <w:bookmarkStart w:id="5064" w:name="_Toc37324389"/>
      <w:bookmarkStart w:id="5065" w:name="_Toc45889912"/>
      <w:bookmarkStart w:id="5066" w:name="_Toc52196592"/>
      <w:bookmarkStart w:id="5067" w:name="_Toc52197572"/>
      <w:bookmarkStart w:id="5068" w:name="_Toc53173295"/>
      <w:bookmarkStart w:id="5069" w:name="_Toc53173664"/>
      <w:bookmarkStart w:id="5070" w:name="_Toc61119666"/>
      <w:bookmarkStart w:id="5071" w:name="_Toc61120048"/>
      <w:bookmarkStart w:id="5072" w:name="_Toc67926119"/>
      <w:bookmarkStart w:id="5073" w:name="_Toc75273757"/>
      <w:bookmarkStart w:id="5074" w:name="_Toc76510657"/>
      <w:bookmarkStart w:id="5075" w:name="_Toc83129814"/>
      <w:r w:rsidRPr="00C04A08">
        <w:t>7.5</w:t>
      </w:r>
      <w:r w:rsidRPr="00C04A08">
        <w:tab/>
        <w:t>Adjacent channel selectivity</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304566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7370C844" w14:textId="77777777" w:rsidTr="00EB5970">
        <w:tc>
          <w:tcPr>
            <w:tcW w:w="1559" w:type="dxa"/>
            <w:tcBorders>
              <w:bottom w:val="nil"/>
            </w:tcBorders>
            <w:shd w:val="clear" w:color="auto" w:fill="auto"/>
          </w:tcPr>
          <w:p w14:paraId="0873EB37"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62135433" w14:textId="77777777" w:rsidR="00EB5970" w:rsidRPr="00C04A08" w:rsidRDefault="00EB5970" w:rsidP="00F91227">
            <w:pPr>
              <w:pStyle w:val="TAH"/>
              <w:rPr>
                <w:rFonts w:cs="Arial"/>
              </w:rPr>
            </w:pPr>
            <w:r w:rsidRPr="00C04A08">
              <w:rPr>
                <w:rFonts w:cs="Arial"/>
              </w:rPr>
              <w:t>Units</w:t>
            </w:r>
          </w:p>
        </w:tc>
        <w:tc>
          <w:tcPr>
            <w:tcW w:w="4821" w:type="dxa"/>
            <w:gridSpan w:val="4"/>
          </w:tcPr>
          <w:p w14:paraId="1A9223B6"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74D38B63" w14:textId="77777777" w:rsidTr="00EB5970">
        <w:tc>
          <w:tcPr>
            <w:tcW w:w="1559" w:type="dxa"/>
            <w:tcBorders>
              <w:top w:val="nil"/>
            </w:tcBorders>
            <w:shd w:val="clear" w:color="auto" w:fill="auto"/>
          </w:tcPr>
          <w:p w14:paraId="48BFE006" w14:textId="77777777" w:rsidR="00EB5970" w:rsidRPr="00C04A08" w:rsidRDefault="00EB5970" w:rsidP="00F91227">
            <w:pPr>
              <w:pStyle w:val="TAH"/>
              <w:rPr>
                <w:rFonts w:cs="Arial"/>
              </w:rPr>
            </w:pPr>
          </w:p>
        </w:tc>
        <w:tc>
          <w:tcPr>
            <w:tcW w:w="910" w:type="dxa"/>
            <w:tcBorders>
              <w:top w:val="nil"/>
            </w:tcBorders>
            <w:shd w:val="clear" w:color="auto" w:fill="auto"/>
          </w:tcPr>
          <w:p w14:paraId="040221D2" w14:textId="77777777" w:rsidR="00EB5970" w:rsidRPr="00C04A08" w:rsidRDefault="00EB5970" w:rsidP="00F91227">
            <w:pPr>
              <w:pStyle w:val="TAH"/>
              <w:rPr>
                <w:rFonts w:cs="Arial"/>
              </w:rPr>
            </w:pPr>
          </w:p>
        </w:tc>
        <w:tc>
          <w:tcPr>
            <w:tcW w:w="1115" w:type="dxa"/>
          </w:tcPr>
          <w:p w14:paraId="60D82E62"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0784F2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02824891"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5B26A6A2"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505A558F" w14:textId="77777777" w:rsidTr="00F91227">
        <w:tc>
          <w:tcPr>
            <w:tcW w:w="1559" w:type="dxa"/>
            <w:vAlign w:val="center"/>
          </w:tcPr>
          <w:p w14:paraId="72975371"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32690745" w14:textId="77777777" w:rsidR="00842EF7" w:rsidRPr="00C04A08" w:rsidRDefault="00842EF7" w:rsidP="00F91227">
            <w:pPr>
              <w:pStyle w:val="TAC"/>
              <w:rPr>
                <w:rFonts w:cs="Arial"/>
              </w:rPr>
            </w:pPr>
            <w:r w:rsidRPr="00C04A08">
              <w:rPr>
                <w:rFonts w:cs="Arial"/>
              </w:rPr>
              <w:t>dB</w:t>
            </w:r>
          </w:p>
        </w:tc>
        <w:tc>
          <w:tcPr>
            <w:tcW w:w="1115" w:type="dxa"/>
            <w:vAlign w:val="center"/>
          </w:tcPr>
          <w:p w14:paraId="0248A73B"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384428A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29D8343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6657C62B" w14:textId="77777777" w:rsidR="00842EF7" w:rsidRPr="00C04A08" w:rsidRDefault="00842EF7" w:rsidP="00F91227">
            <w:pPr>
              <w:pStyle w:val="TAC"/>
              <w:rPr>
                <w:rFonts w:cs="Arial"/>
              </w:rPr>
            </w:pPr>
            <w:r w:rsidRPr="00C04A08">
              <w:rPr>
                <w:rFonts w:eastAsia="MS Mincho" w:cs="Arial"/>
              </w:rPr>
              <w:t>23</w:t>
            </w:r>
          </w:p>
        </w:tc>
      </w:tr>
      <w:tr w:rsidR="00842EF7" w:rsidRPr="00C04A08" w14:paraId="5E089C3F" w14:textId="77777777" w:rsidTr="00F91227">
        <w:tc>
          <w:tcPr>
            <w:tcW w:w="1559" w:type="dxa"/>
            <w:vAlign w:val="center"/>
          </w:tcPr>
          <w:p w14:paraId="3491250B" w14:textId="378FACF1" w:rsidR="00842EF7" w:rsidRPr="00C04A08" w:rsidRDefault="004E061E" w:rsidP="00F91227">
            <w:pPr>
              <w:pStyle w:val="TAC"/>
              <w:rPr>
                <w:rFonts w:eastAsia="MS Mincho" w:cs="Arial"/>
              </w:rPr>
            </w:pPr>
            <w:r>
              <w:rPr>
                <w:rFonts w:eastAsia="MS Mincho" w:cs="Arial"/>
              </w:rPr>
              <w:t>n259, n260, n262</w:t>
            </w:r>
          </w:p>
        </w:tc>
        <w:tc>
          <w:tcPr>
            <w:tcW w:w="910" w:type="dxa"/>
            <w:vAlign w:val="center"/>
          </w:tcPr>
          <w:p w14:paraId="3F46E585" w14:textId="77777777" w:rsidR="00842EF7" w:rsidRPr="00C04A08" w:rsidRDefault="00842EF7" w:rsidP="00F91227">
            <w:pPr>
              <w:pStyle w:val="TAC"/>
              <w:rPr>
                <w:rFonts w:cs="Arial"/>
              </w:rPr>
            </w:pPr>
            <w:r w:rsidRPr="00C04A08">
              <w:rPr>
                <w:rFonts w:cs="Arial"/>
              </w:rPr>
              <w:t>dB</w:t>
            </w:r>
          </w:p>
        </w:tc>
        <w:tc>
          <w:tcPr>
            <w:tcW w:w="1115" w:type="dxa"/>
            <w:vAlign w:val="center"/>
          </w:tcPr>
          <w:p w14:paraId="1DE006F2"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36772D68"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515D12A"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105FEB2" w14:textId="77777777" w:rsidR="00842EF7" w:rsidRPr="00C04A08" w:rsidRDefault="00842EF7" w:rsidP="00F91227">
            <w:pPr>
              <w:pStyle w:val="TAC"/>
              <w:rPr>
                <w:rFonts w:eastAsia="MS Mincho" w:cs="Arial"/>
              </w:rPr>
            </w:pPr>
            <w:r w:rsidRPr="00C04A08">
              <w:rPr>
                <w:rFonts w:eastAsia="MS Mincho" w:cs="Arial"/>
              </w:rPr>
              <w:t>22</w:t>
            </w:r>
          </w:p>
        </w:tc>
      </w:tr>
    </w:tbl>
    <w:p w14:paraId="0B5F15D3" w14:textId="77777777" w:rsidR="00842EF7" w:rsidRPr="00C04A08" w:rsidRDefault="00842EF7" w:rsidP="00842EF7">
      <w:pPr>
        <w:rPr>
          <w:rFonts w:eastAsia="MS Mincho"/>
        </w:rPr>
      </w:pPr>
    </w:p>
    <w:p w14:paraId="59D5050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61CA24D4" w14:textId="77777777" w:rsidTr="00EB5970">
        <w:trPr>
          <w:jc w:val="center"/>
        </w:trPr>
        <w:tc>
          <w:tcPr>
            <w:tcW w:w="782" w:type="pct"/>
            <w:tcBorders>
              <w:bottom w:val="nil"/>
            </w:tcBorders>
            <w:shd w:val="clear" w:color="auto" w:fill="auto"/>
          </w:tcPr>
          <w:p w14:paraId="5C2F0BC0"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13E2AAA8"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79B9A3B4" w14:textId="77777777" w:rsidR="00EB5970" w:rsidRPr="00C04A08" w:rsidRDefault="00EB5970" w:rsidP="00F91227">
            <w:pPr>
              <w:pStyle w:val="TAH"/>
              <w:rPr>
                <w:rFonts w:cs="Arial"/>
              </w:rPr>
            </w:pPr>
            <w:r w:rsidRPr="00C04A08">
              <w:rPr>
                <w:rFonts w:cs="Arial"/>
              </w:rPr>
              <w:t>Channel bandwidth</w:t>
            </w:r>
          </w:p>
        </w:tc>
      </w:tr>
      <w:tr w:rsidR="00EB5970" w:rsidRPr="00C04A08" w14:paraId="595DD575" w14:textId="77777777" w:rsidTr="00EB5970">
        <w:trPr>
          <w:jc w:val="center"/>
        </w:trPr>
        <w:tc>
          <w:tcPr>
            <w:tcW w:w="782" w:type="pct"/>
            <w:tcBorders>
              <w:top w:val="nil"/>
            </w:tcBorders>
            <w:shd w:val="clear" w:color="auto" w:fill="auto"/>
          </w:tcPr>
          <w:p w14:paraId="22F3BD59" w14:textId="77777777" w:rsidR="00EB5970" w:rsidRPr="00C04A08" w:rsidRDefault="00EB5970" w:rsidP="00F91227">
            <w:pPr>
              <w:pStyle w:val="TAH"/>
              <w:rPr>
                <w:rFonts w:cs="Arial"/>
              </w:rPr>
            </w:pPr>
          </w:p>
        </w:tc>
        <w:tc>
          <w:tcPr>
            <w:tcW w:w="391" w:type="pct"/>
            <w:tcBorders>
              <w:top w:val="nil"/>
            </w:tcBorders>
            <w:shd w:val="clear" w:color="auto" w:fill="auto"/>
          </w:tcPr>
          <w:p w14:paraId="7BB3BB1F" w14:textId="77777777" w:rsidR="00EB5970" w:rsidRPr="00C04A08" w:rsidRDefault="00EB5970" w:rsidP="00F91227">
            <w:pPr>
              <w:pStyle w:val="TAH"/>
              <w:rPr>
                <w:rFonts w:cs="Arial"/>
              </w:rPr>
            </w:pPr>
          </w:p>
        </w:tc>
        <w:tc>
          <w:tcPr>
            <w:tcW w:w="890" w:type="pct"/>
          </w:tcPr>
          <w:p w14:paraId="391E9284" w14:textId="77777777" w:rsidR="00EB5970" w:rsidRPr="00C04A08" w:rsidRDefault="00EB5970" w:rsidP="00F91227">
            <w:pPr>
              <w:pStyle w:val="TAH"/>
              <w:rPr>
                <w:rFonts w:cs="Arial"/>
              </w:rPr>
            </w:pPr>
            <w:r w:rsidRPr="00C04A08">
              <w:rPr>
                <w:rFonts w:cs="Arial"/>
              </w:rPr>
              <w:t xml:space="preserve">50 MHz </w:t>
            </w:r>
          </w:p>
        </w:tc>
        <w:tc>
          <w:tcPr>
            <w:tcW w:w="776" w:type="pct"/>
          </w:tcPr>
          <w:p w14:paraId="64E7AE56" w14:textId="77777777" w:rsidR="00EB5970" w:rsidRPr="00C04A08" w:rsidRDefault="00EB5970" w:rsidP="00F91227">
            <w:pPr>
              <w:pStyle w:val="TAH"/>
              <w:rPr>
                <w:rFonts w:cs="Arial"/>
              </w:rPr>
            </w:pPr>
            <w:r w:rsidRPr="00C04A08">
              <w:rPr>
                <w:rFonts w:cs="Arial"/>
              </w:rPr>
              <w:t>100 MHz</w:t>
            </w:r>
          </w:p>
        </w:tc>
        <w:tc>
          <w:tcPr>
            <w:tcW w:w="1004" w:type="pct"/>
          </w:tcPr>
          <w:p w14:paraId="27181806" w14:textId="77777777" w:rsidR="00EB5970" w:rsidRPr="00C04A08" w:rsidRDefault="00EB5970" w:rsidP="00F91227">
            <w:pPr>
              <w:pStyle w:val="TAH"/>
              <w:rPr>
                <w:rFonts w:cs="Arial"/>
              </w:rPr>
            </w:pPr>
            <w:r w:rsidRPr="00C04A08">
              <w:rPr>
                <w:rFonts w:cs="Arial"/>
              </w:rPr>
              <w:t>200 MHz</w:t>
            </w:r>
          </w:p>
        </w:tc>
        <w:tc>
          <w:tcPr>
            <w:tcW w:w="1157" w:type="pct"/>
          </w:tcPr>
          <w:p w14:paraId="625E5E8B" w14:textId="77777777" w:rsidR="00EB5970" w:rsidRPr="00C04A08" w:rsidRDefault="00EB5970" w:rsidP="00F91227">
            <w:pPr>
              <w:pStyle w:val="TAH"/>
              <w:rPr>
                <w:rFonts w:cs="Arial"/>
              </w:rPr>
            </w:pPr>
            <w:r w:rsidRPr="00C04A08">
              <w:rPr>
                <w:rFonts w:cs="Arial"/>
              </w:rPr>
              <w:t>400 MHz</w:t>
            </w:r>
          </w:p>
        </w:tc>
      </w:tr>
      <w:tr w:rsidR="00842EF7" w:rsidRPr="00C04A08" w14:paraId="7F89E171" w14:textId="77777777" w:rsidTr="00EB5970">
        <w:trPr>
          <w:jc w:val="center"/>
        </w:trPr>
        <w:tc>
          <w:tcPr>
            <w:tcW w:w="782" w:type="pct"/>
          </w:tcPr>
          <w:p w14:paraId="7FD2D6F8"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568DF6C2" w14:textId="77777777" w:rsidR="00842EF7" w:rsidRPr="00C04A08" w:rsidRDefault="00842EF7" w:rsidP="00EB5970">
            <w:pPr>
              <w:pStyle w:val="TAC"/>
              <w:rPr>
                <w:rFonts w:cs="Arial"/>
              </w:rPr>
            </w:pPr>
            <w:r w:rsidRPr="00C04A08">
              <w:rPr>
                <w:rFonts w:cs="Arial"/>
              </w:rPr>
              <w:t>dBm</w:t>
            </w:r>
          </w:p>
        </w:tc>
        <w:tc>
          <w:tcPr>
            <w:tcW w:w="3827" w:type="pct"/>
            <w:gridSpan w:val="4"/>
          </w:tcPr>
          <w:p w14:paraId="1F404453" w14:textId="77777777" w:rsidR="00842EF7" w:rsidRPr="00C04A08" w:rsidRDefault="00842EF7" w:rsidP="00EB5970">
            <w:pPr>
              <w:pStyle w:val="TAC"/>
              <w:rPr>
                <w:rFonts w:cs="Arial"/>
              </w:rPr>
            </w:pPr>
            <w:r w:rsidRPr="00C04A08">
              <w:rPr>
                <w:rFonts w:cs="Arial"/>
              </w:rPr>
              <w:t>REFSENS + 14 dB</w:t>
            </w:r>
          </w:p>
        </w:tc>
      </w:tr>
      <w:tr w:rsidR="00842EF7" w:rsidRPr="00C04A08" w14:paraId="12FBB657" w14:textId="77777777" w:rsidTr="00EB5970">
        <w:trPr>
          <w:jc w:val="center"/>
        </w:trPr>
        <w:tc>
          <w:tcPr>
            <w:tcW w:w="782" w:type="pct"/>
            <w:vAlign w:val="bottom"/>
          </w:tcPr>
          <w:p w14:paraId="679A9C37" w14:textId="77777777"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3167E709" w14:textId="77777777" w:rsidR="00842EF7" w:rsidRPr="00C04A08" w:rsidRDefault="00842EF7" w:rsidP="00EB5970">
            <w:pPr>
              <w:pStyle w:val="TAC"/>
              <w:rPr>
                <w:rFonts w:cs="Arial"/>
              </w:rPr>
            </w:pPr>
            <w:r w:rsidRPr="00C04A08">
              <w:rPr>
                <w:rFonts w:cs="Arial"/>
              </w:rPr>
              <w:t>dBm</w:t>
            </w:r>
          </w:p>
        </w:tc>
        <w:tc>
          <w:tcPr>
            <w:tcW w:w="890" w:type="pct"/>
          </w:tcPr>
          <w:p w14:paraId="7A17242D"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64D3BF5E"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2A615E1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7462F270"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0467D4F1" w14:textId="77777777" w:rsidTr="00EB5970">
        <w:trPr>
          <w:jc w:val="center"/>
        </w:trPr>
        <w:tc>
          <w:tcPr>
            <w:tcW w:w="782" w:type="pct"/>
            <w:vAlign w:val="bottom"/>
          </w:tcPr>
          <w:p w14:paraId="5D8EE0A0" w14:textId="41CC724D" w:rsidR="00842EF7" w:rsidRPr="00C04A08" w:rsidRDefault="009C676B" w:rsidP="00F91227">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91" w:type="pct"/>
          </w:tcPr>
          <w:p w14:paraId="4D4C3CBB" w14:textId="77777777" w:rsidR="00842EF7" w:rsidRPr="00C04A08" w:rsidRDefault="00842EF7" w:rsidP="00EB5970">
            <w:pPr>
              <w:pStyle w:val="TAC"/>
              <w:rPr>
                <w:rFonts w:cs="Arial"/>
              </w:rPr>
            </w:pPr>
            <w:r w:rsidRPr="00C04A08">
              <w:rPr>
                <w:rFonts w:cs="Arial"/>
              </w:rPr>
              <w:t>dBm</w:t>
            </w:r>
          </w:p>
        </w:tc>
        <w:tc>
          <w:tcPr>
            <w:tcW w:w="890" w:type="pct"/>
          </w:tcPr>
          <w:p w14:paraId="00C2AD4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477E1A04"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4BB8DF2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0E5595FD"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0821AA62" w14:textId="77777777" w:rsidTr="00EB5970">
        <w:trPr>
          <w:jc w:val="center"/>
        </w:trPr>
        <w:tc>
          <w:tcPr>
            <w:tcW w:w="782" w:type="pct"/>
          </w:tcPr>
          <w:p w14:paraId="1E60E6B6"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067FA0B3" w14:textId="77777777" w:rsidR="00842EF7" w:rsidRPr="00C04A08" w:rsidRDefault="00842EF7" w:rsidP="00EB5970">
            <w:pPr>
              <w:pStyle w:val="TAC"/>
              <w:rPr>
                <w:rFonts w:cs="Arial"/>
              </w:rPr>
            </w:pPr>
            <w:r w:rsidRPr="00C04A08">
              <w:rPr>
                <w:rFonts w:cs="Arial"/>
              </w:rPr>
              <w:t>MHz</w:t>
            </w:r>
          </w:p>
        </w:tc>
        <w:tc>
          <w:tcPr>
            <w:tcW w:w="890" w:type="pct"/>
          </w:tcPr>
          <w:p w14:paraId="69449890" w14:textId="77777777" w:rsidR="00842EF7" w:rsidRPr="00C04A08" w:rsidRDefault="00842EF7" w:rsidP="00EB5970">
            <w:pPr>
              <w:pStyle w:val="TAC"/>
              <w:rPr>
                <w:rFonts w:cs="Arial"/>
              </w:rPr>
            </w:pPr>
            <w:r w:rsidRPr="00C04A08">
              <w:rPr>
                <w:rFonts w:eastAsia="MS Mincho" w:cs="Arial"/>
              </w:rPr>
              <w:t>50</w:t>
            </w:r>
          </w:p>
        </w:tc>
        <w:tc>
          <w:tcPr>
            <w:tcW w:w="776" w:type="pct"/>
          </w:tcPr>
          <w:p w14:paraId="079DCC98" w14:textId="77777777" w:rsidR="00842EF7" w:rsidRPr="00C04A08" w:rsidRDefault="00842EF7" w:rsidP="00EB5970">
            <w:pPr>
              <w:pStyle w:val="TAC"/>
              <w:rPr>
                <w:rFonts w:cs="Arial"/>
              </w:rPr>
            </w:pPr>
            <w:r w:rsidRPr="00C04A08">
              <w:rPr>
                <w:rFonts w:cs="Arial"/>
              </w:rPr>
              <w:t>100</w:t>
            </w:r>
          </w:p>
        </w:tc>
        <w:tc>
          <w:tcPr>
            <w:tcW w:w="1004" w:type="pct"/>
          </w:tcPr>
          <w:p w14:paraId="4BBE957F" w14:textId="77777777" w:rsidR="00842EF7" w:rsidRPr="00C04A08" w:rsidRDefault="00842EF7" w:rsidP="00EB5970">
            <w:pPr>
              <w:pStyle w:val="TAC"/>
              <w:rPr>
                <w:rFonts w:cs="Arial"/>
              </w:rPr>
            </w:pPr>
            <w:r w:rsidRPr="00C04A08">
              <w:rPr>
                <w:rFonts w:cs="Arial"/>
              </w:rPr>
              <w:t>200</w:t>
            </w:r>
          </w:p>
        </w:tc>
        <w:tc>
          <w:tcPr>
            <w:tcW w:w="1157" w:type="pct"/>
          </w:tcPr>
          <w:p w14:paraId="6979FE67" w14:textId="77777777" w:rsidR="00842EF7" w:rsidRPr="00C04A08" w:rsidRDefault="00842EF7" w:rsidP="00EB5970">
            <w:pPr>
              <w:pStyle w:val="TAC"/>
              <w:rPr>
                <w:rFonts w:cs="Arial"/>
              </w:rPr>
            </w:pPr>
            <w:r w:rsidRPr="00C04A08">
              <w:rPr>
                <w:rFonts w:cs="Arial"/>
              </w:rPr>
              <w:t>400</w:t>
            </w:r>
          </w:p>
        </w:tc>
      </w:tr>
      <w:tr w:rsidR="00842EF7" w:rsidRPr="00C04A08" w14:paraId="1841619C" w14:textId="77777777" w:rsidTr="00EB5970">
        <w:trPr>
          <w:jc w:val="center"/>
        </w:trPr>
        <w:tc>
          <w:tcPr>
            <w:tcW w:w="782" w:type="pct"/>
          </w:tcPr>
          <w:p w14:paraId="0E9239D6"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1AC17E1E" w14:textId="77777777" w:rsidR="00842EF7" w:rsidRPr="00C04A08" w:rsidRDefault="00842EF7" w:rsidP="00EB5970">
            <w:pPr>
              <w:pStyle w:val="TAC"/>
              <w:rPr>
                <w:rFonts w:cs="Arial"/>
              </w:rPr>
            </w:pPr>
            <w:r w:rsidRPr="00C04A08">
              <w:rPr>
                <w:rFonts w:cs="Arial"/>
              </w:rPr>
              <w:t>MHz</w:t>
            </w:r>
          </w:p>
        </w:tc>
        <w:tc>
          <w:tcPr>
            <w:tcW w:w="890" w:type="pct"/>
          </w:tcPr>
          <w:p w14:paraId="0C10014B" w14:textId="77777777" w:rsidR="00842EF7" w:rsidRPr="00C04A08" w:rsidRDefault="00842EF7" w:rsidP="00EB5970">
            <w:pPr>
              <w:pStyle w:val="TAC"/>
              <w:rPr>
                <w:rFonts w:cs="Arial"/>
              </w:rPr>
            </w:pPr>
            <w:r w:rsidRPr="00C04A08">
              <w:rPr>
                <w:rFonts w:cs="Arial"/>
              </w:rPr>
              <w:t>50</w:t>
            </w:r>
          </w:p>
          <w:p w14:paraId="5D0E5D28" w14:textId="77777777" w:rsidR="00842EF7" w:rsidRPr="00C04A08" w:rsidRDefault="00842EF7" w:rsidP="00EB5970">
            <w:pPr>
              <w:pStyle w:val="TAC"/>
              <w:rPr>
                <w:rFonts w:cs="Arial"/>
              </w:rPr>
            </w:pPr>
            <w:r w:rsidRPr="00C04A08">
              <w:rPr>
                <w:rFonts w:cs="Arial"/>
              </w:rPr>
              <w:t>/</w:t>
            </w:r>
          </w:p>
          <w:p w14:paraId="0B18A93E" w14:textId="77777777" w:rsidR="00842EF7" w:rsidRPr="00C04A08" w:rsidRDefault="00842EF7" w:rsidP="00EB5970">
            <w:pPr>
              <w:pStyle w:val="TAC"/>
              <w:rPr>
                <w:rFonts w:cs="Arial"/>
              </w:rPr>
            </w:pPr>
            <w:r w:rsidRPr="00C04A08">
              <w:rPr>
                <w:rFonts w:cs="Arial"/>
              </w:rPr>
              <w:t>-50</w:t>
            </w:r>
          </w:p>
          <w:p w14:paraId="4C215D9B" w14:textId="77777777" w:rsidR="00842EF7" w:rsidRPr="00C04A08" w:rsidRDefault="00842EF7" w:rsidP="00EB5970">
            <w:pPr>
              <w:pStyle w:val="TAC"/>
              <w:rPr>
                <w:rFonts w:cs="Arial"/>
              </w:rPr>
            </w:pPr>
            <w:r w:rsidRPr="00C04A08">
              <w:rPr>
                <w:rFonts w:cs="Arial"/>
              </w:rPr>
              <w:t>NOTE 3</w:t>
            </w:r>
          </w:p>
        </w:tc>
        <w:tc>
          <w:tcPr>
            <w:tcW w:w="776" w:type="pct"/>
          </w:tcPr>
          <w:p w14:paraId="3710D1FC" w14:textId="77777777" w:rsidR="00842EF7" w:rsidRPr="00C04A08" w:rsidRDefault="00842EF7" w:rsidP="00EB5970">
            <w:pPr>
              <w:pStyle w:val="TAC"/>
              <w:rPr>
                <w:rFonts w:cs="Arial"/>
              </w:rPr>
            </w:pPr>
            <w:r w:rsidRPr="00C04A08">
              <w:rPr>
                <w:rFonts w:cs="Arial"/>
              </w:rPr>
              <w:t>100</w:t>
            </w:r>
          </w:p>
          <w:p w14:paraId="1B547FC0" w14:textId="77777777" w:rsidR="00842EF7" w:rsidRPr="00C04A08" w:rsidRDefault="00842EF7" w:rsidP="00EB5970">
            <w:pPr>
              <w:pStyle w:val="TAC"/>
              <w:rPr>
                <w:rFonts w:cs="Arial"/>
              </w:rPr>
            </w:pPr>
            <w:r w:rsidRPr="00C04A08">
              <w:rPr>
                <w:rFonts w:cs="Arial"/>
              </w:rPr>
              <w:t>/</w:t>
            </w:r>
          </w:p>
          <w:p w14:paraId="13B59C01" w14:textId="77777777" w:rsidR="00842EF7" w:rsidRPr="00C04A08" w:rsidRDefault="00842EF7" w:rsidP="00EB5970">
            <w:pPr>
              <w:pStyle w:val="TAC"/>
              <w:rPr>
                <w:rFonts w:cs="Arial"/>
              </w:rPr>
            </w:pPr>
            <w:r w:rsidRPr="00C04A08">
              <w:rPr>
                <w:rFonts w:cs="Arial"/>
              </w:rPr>
              <w:t>-100</w:t>
            </w:r>
          </w:p>
          <w:p w14:paraId="392E8F22" w14:textId="77777777" w:rsidR="00842EF7" w:rsidRPr="00C04A08" w:rsidRDefault="00842EF7" w:rsidP="00EB5970">
            <w:pPr>
              <w:pStyle w:val="TAC"/>
              <w:rPr>
                <w:rFonts w:cs="Arial"/>
              </w:rPr>
            </w:pPr>
            <w:r w:rsidRPr="00C04A08">
              <w:rPr>
                <w:rFonts w:cs="Arial"/>
              </w:rPr>
              <w:t>NOTE 3</w:t>
            </w:r>
          </w:p>
        </w:tc>
        <w:tc>
          <w:tcPr>
            <w:tcW w:w="1004" w:type="pct"/>
          </w:tcPr>
          <w:p w14:paraId="4A35CABE" w14:textId="77777777" w:rsidR="00842EF7" w:rsidRPr="00C04A08" w:rsidRDefault="00842EF7" w:rsidP="00EB5970">
            <w:pPr>
              <w:pStyle w:val="TAC"/>
              <w:rPr>
                <w:rFonts w:cs="Arial"/>
              </w:rPr>
            </w:pPr>
            <w:r w:rsidRPr="00C04A08">
              <w:rPr>
                <w:rFonts w:cs="Arial"/>
              </w:rPr>
              <w:t>200</w:t>
            </w:r>
          </w:p>
          <w:p w14:paraId="0CAFA821" w14:textId="77777777" w:rsidR="00842EF7" w:rsidRPr="00C04A08" w:rsidRDefault="00842EF7" w:rsidP="00EB5970">
            <w:pPr>
              <w:pStyle w:val="TAC"/>
              <w:rPr>
                <w:rFonts w:cs="Arial"/>
              </w:rPr>
            </w:pPr>
            <w:r w:rsidRPr="00C04A08">
              <w:rPr>
                <w:rFonts w:cs="Arial"/>
              </w:rPr>
              <w:t>/</w:t>
            </w:r>
          </w:p>
          <w:p w14:paraId="49D1A9F1" w14:textId="77777777" w:rsidR="00842EF7" w:rsidRPr="00C04A08" w:rsidRDefault="00842EF7" w:rsidP="00EB5970">
            <w:pPr>
              <w:pStyle w:val="TAC"/>
              <w:rPr>
                <w:rFonts w:cs="Arial"/>
              </w:rPr>
            </w:pPr>
            <w:r w:rsidRPr="00C04A08">
              <w:rPr>
                <w:rFonts w:cs="Arial"/>
              </w:rPr>
              <w:t>-200</w:t>
            </w:r>
          </w:p>
          <w:p w14:paraId="0B7165FC" w14:textId="77777777" w:rsidR="00842EF7" w:rsidRPr="00C04A08" w:rsidRDefault="00842EF7" w:rsidP="00EB5970">
            <w:pPr>
              <w:pStyle w:val="TAC"/>
              <w:rPr>
                <w:rFonts w:cs="Arial"/>
              </w:rPr>
            </w:pPr>
            <w:r w:rsidRPr="00C04A08">
              <w:rPr>
                <w:rFonts w:cs="Arial"/>
              </w:rPr>
              <w:t>NOTE 3</w:t>
            </w:r>
          </w:p>
        </w:tc>
        <w:tc>
          <w:tcPr>
            <w:tcW w:w="1157" w:type="pct"/>
          </w:tcPr>
          <w:p w14:paraId="18622973" w14:textId="77777777" w:rsidR="00842EF7" w:rsidRPr="00C04A08" w:rsidRDefault="00842EF7" w:rsidP="00EB5970">
            <w:pPr>
              <w:pStyle w:val="TAC"/>
              <w:rPr>
                <w:rFonts w:cs="Arial"/>
              </w:rPr>
            </w:pPr>
            <w:r w:rsidRPr="00C04A08">
              <w:rPr>
                <w:rFonts w:cs="Arial"/>
              </w:rPr>
              <w:t>400</w:t>
            </w:r>
          </w:p>
          <w:p w14:paraId="08DCDD66" w14:textId="77777777" w:rsidR="00842EF7" w:rsidRPr="00C04A08" w:rsidRDefault="00842EF7" w:rsidP="00EB5970">
            <w:pPr>
              <w:pStyle w:val="TAC"/>
              <w:rPr>
                <w:rFonts w:cs="Arial"/>
              </w:rPr>
            </w:pPr>
            <w:r w:rsidRPr="00C04A08">
              <w:rPr>
                <w:rFonts w:cs="Arial"/>
              </w:rPr>
              <w:t>/</w:t>
            </w:r>
          </w:p>
          <w:p w14:paraId="1C264383" w14:textId="77777777" w:rsidR="00842EF7" w:rsidRPr="00C04A08" w:rsidRDefault="00842EF7" w:rsidP="00EB5970">
            <w:pPr>
              <w:pStyle w:val="TAC"/>
              <w:rPr>
                <w:rFonts w:cs="Arial"/>
              </w:rPr>
            </w:pPr>
            <w:r w:rsidRPr="00C04A08">
              <w:rPr>
                <w:rFonts w:cs="Arial"/>
              </w:rPr>
              <w:t>-400</w:t>
            </w:r>
          </w:p>
          <w:p w14:paraId="02F8A793" w14:textId="77777777" w:rsidR="00842EF7" w:rsidRPr="00C04A08" w:rsidRDefault="00842EF7" w:rsidP="00EB5970">
            <w:pPr>
              <w:pStyle w:val="TAC"/>
              <w:rPr>
                <w:rFonts w:cs="Arial"/>
              </w:rPr>
            </w:pPr>
            <w:r w:rsidRPr="00C04A08">
              <w:rPr>
                <w:rFonts w:cs="Arial"/>
              </w:rPr>
              <w:t>NOTE 3</w:t>
            </w:r>
          </w:p>
        </w:tc>
      </w:tr>
      <w:tr w:rsidR="00842EF7" w:rsidRPr="00C04A08" w14:paraId="0E65CAE4" w14:textId="77777777" w:rsidTr="00F91227">
        <w:trPr>
          <w:trHeight w:val="398"/>
          <w:jc w:val="center"/>
        </w:trPr>
        <w:tc>
          <w:tcPr>
            <w:tcW w:w="5000" w:type="pct"/>
            <w:gridSpan w:val="6"/>
          </w:tcPr>
          <w:p w14:paraId="1F4A61C9"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03962AC6"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2F39DBC" w14:textId="77777777"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F70ACA" w14:textId="77777777"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722548B1" w14:textId="77777777" w:rsidR="00842EF7" w:rsidRPr="00C04A08" w:rsidRDefault="00842EF7" w:rsidP="00842EF7"/>
    <w:p w14:paraId="1B62B387"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1B6BAB25" w14:textId="77777777" w:rsidTr="00EB5970">
        <w:tc>
          <w:tcPr>
            <w:tcW w:w="782" w:type="pct"/>
            <w:tcBorders>
              <w:top w:val="single" w:sz="4" w:space="0" w:color="auto"/>
              <w:left w:val="single" w:sz="4" w:space="0" w:color="auto"/>
              <w:right w:val="single" w:sz="4" w:space="0" w:color="auto"/>
            </w:tcBorders>
            <w:shd w:val="clear" w:color="auto" w:fill="auto"/>
          </w:tcPr>
          <w:p w14:paraId="348DF40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44D74393"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11483D7D" w14:textId="77777777" w:rsidR="00EB5970" w:rsidRPr="00C04A08" w:rsidRDefault="00EB5970" w:rsidP="00F91227">
            <w:pPr>
              <w:pStyle w:val="TAH"/>
              <w:rPr>
                <w:rFonts w:cs="Arial"/>
              </w:rPr>
            </w:pPr>
            <w:r w:rsidRPr="00C04A08">
              <w:rPr>
                <w:rFonts w:cs="Arial"/>
              </w:rPr>
              <w:t>Channel bandwidth</w:t>
            </w:r>
          </w:p>
        </w:tc>
      </w:tr>
      <w:tr w:rsidR="00EB5970" w:rsidRPr="00C04A08" w14:paraId="74DF4943" w14:textId="77777777" w:rsidTr="00EB5970">
        <w:tc>
          <w:tcPr>
            <w:tcW w:w="782" w:type="pct"/>
            <w:tcBorders>
              <w:left w:val="single" w:sz="4" w:space="0" w:color="auto"/>
              <w:bottom w:val="single" w:sz="4" w:space="0" w:color="auto"/>
              <w:right w:val="single" w:sz="4" w:space="0" w:color="auto"/>
            </w:tcBorders>
            <w:shd w:val="clear" w:color="auto" w:fill="auto"/>
          </w:tcPr>
          <w:p w14:paraId="0C916FE7"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427EB301"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1A60F26"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2A9FD9DB"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5175711D"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2181351C" w14:textId="77777777" w:rsidR="00EB5970" w:rsidRPr="00C04A08" w:rsidRDefault="00EB5970" w:rsidP="00F91227">
            <w:pPr>
              <w:pStyle w:val="TAH"/>
              <w:rPr>
                <w:rFonts w:cs="Arial"/>
              </w:rPr>
            </w:pPr>
            <w:r w:rsidRPr="00C04A08">
              <w:rPr>
                <w:rFonts w:cs="Arial"/>
              </w:rPr>
              <w:t>400 MHz</w:t>
            </w:r>
          </w:p>
        </w:tc>
      </w:tr>
      <w:tr w:rsidR="00842EF7" w:rsidRPr="00C04A08" w14:paraId="330E5166"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350A843B"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F7F8CB2"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0B456A86"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011452DA"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03BB2335"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3D424999" w14:textId="77777777" w:rsidR="00842EF7" w:rsidRPr="00C04A08" w:rsidRDefault="00842EF7" w:rsidP="00EB5970">
            <w:pPr>
              <w:pStyle w:val="TAC"/>
              <w:rPr>
                <w:rFonts w:cs="Arial"/>
              </w:rPr>
            </w:pPr>
            <w:r w:rsidRPr="00C04A08">
              <w:rPr>
                <w:rFonts w:eastAsia="MS Mincho" w:cs="Arial"/>
              </w:rPr>
              <w:t>-46.5</w:t>
            </w:r>
          </w:p>
        </w:tc>
      </w:tr>
      <w:tr w:rsidR="00842EF7" w:rsidRPr="00C04A08" w14:paraId="3F09B2E4"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47559656" w14:textId="3BC981AE" w:rsidR="00842EF7" w:rsidRPr="00C04A08" w:rsidRDefault="009C676B" w:rsidP="00F91227">
            <w:pPr>
              <w:pStyle w:val="TAL"/>
              <w:rPr>
                <w:rFonts w:cs="Arial"/>
              </w:rPr>
            </w:pPr>
            <w:r>
              <w:rPr>
                <w:rFonts w:cs="Arial"/>
              </w:rPr>
              <w:t>Power in Transmission Bandwidth Configuration for band n259, n260, n262</w:t>
            </w:r>
          </w:p>
        </w:tc>
        <w:tc>
          <w:tcPr>
            <w:tcW w:w="391" w:type="pct"/>
            <w:tcBorders>
              <w:top w:val="single" w:sz="4" w:space="0" w:color="auto"/>
              <w:left w:val="single" w:sz="4" w:space="0" w:color="auto"/>
              <w:bottom w:val="single" w:sz="4" w:space="0" w:color="auto"/>
              <w:right w:val="single" w:sz="4" w:space="0" w:color="auto"/>
            </w:tcBorders>
          </w:tcPr>
          <w:p w14:paraId="39754ABE"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63C12B45"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04A5E484"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6B3C4563"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023ED1F7"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62FA91C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7220BD94"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D15C50F"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7735B8AC" w14:textId="77777777" w:rsidR="00842EF7" w:rsidRPr="00C04A08" w:rsidRDefault="00842EF7" w:rsidP="00EB5970">
            <w:pPr>
              <w:pStyle w:val="TAC"/>
              <w:rPr>
                <w:rFonts w:cs="Arial"/>
              </w:rPr>
            </w:pPr>
            <w:r w:rsidRPr="00C04A08">
              <w:rPr>
                <w:rFonts w:eastAsia="MS Mincho" w:cs="Arial"/>
              </w:rPr>
              <w:t>-25</w:t>
            </w:r>
          </w:p>
        </w:tc>
      </w:tr>
      <w:tr w:rsidR="00842EF7" w:rsidRPr="00C04A08" w14:paraId="64042A4D" w14:textId="77777777" w:rsidTr="00EB5970">
        <w:tc>
          <w:tcPr>
            <w:tcW w:w="782" w:type="pct"/>
            <w:tcBorders>
              <w:top w:val="single" w:sz="4" w:space="0" w:color="auto"/>
              <w:left w:val="single" w:sz="4" w:space="0" w:color="auto"/>
              <w:bottom w:val="single" w:sz="4" w:space="0" w:color="auto"/>
              <w:right w:val="single" w:sz="4" w:space="0" w:color="auto"/>
            </w:tcBorders>
          </w:tcPr>
          <w:p w14:paraId="41B82DEE"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1C6CFB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31C5C0D"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2044920"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79760166"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F20AFC7" w14:textId="77777777" w:rsidR="00842EF7" w:rsidRPr="00C04A08" w:rsidRDefault="00842EF7" w:rsidP="00EB5970">
            <w:pPr>
              <w:pStyle w:val="TAC"/>
              <w:rPr>
                <w:rFonts w:cs="Arial"/>
              </w:rPr>
            </w:pPr>
            <w:r w:rsidRPr="00C04A08">
              <w:rPr>
                <w:rFonts w:cs="Arial"/>
              </w:rPr>
              <w:t>400</w:t>
            </w:r>
          </w:p>
        </w:tc>
      </w:tr>
      <w:tr w:rsidR="00842EF7" w:rsidRPr="00C04A08" w14:paraId="3D1BC08B" w14:textId="77777777" w:rsidTr="00EB5970">
        <w:tc>
          <w:tcPr>
            <w:tcW w:w="782" w:type="pct"/>
            <w:tcBorders>
              <w:top w:val="single" w:sz="4" w:space="0" w:color="auto"/>
              <w:left w:val="single" w:sz="4" w:space="0" w:color="auto"/>
              <w:bottom w:val="single" w:sz="4" w:space="0" w:color="auto"/>
              <w:right w:val="single" w:sz="4" w:space="0" w:color="auto"/>
            </w:tcBorders>
          </w:tcPr>
          <w:p w14:paraId="0ED7B0FB"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03AD3AF8"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7BBEEE6" w14:textId="77777777" w:rsidR="00842EF7" w:rsidRPr="00C04A08" w:rsidRDefault="00842EF7" w:rsidP="00EB5970">
            <w:pPr>
              <w:pStyle w:val="TAC"/>
              <w:rPr>
                <w:rFonts w:cs="Arial"/>
              </w:rPr>
            </w:pPr>
            <w:r w:rsidRPr="00C04A08">
              <w:rPr>
                <w:rFonts w:cs="Arial"/>
              </w:rPr>
              <w:t>50</w:t>
            </w:r>
          </w:p>
          <w:p w14:paraId="6FC8A6DF" w14:textId="77777777" w:rsidR="00842EF7" w:rsidRPr="00C04A08" w:rsidRDefault="00842EF7" w:rsidP="00EB5970">
            <w:pPr>
              <w:pStyle w:val="TAC"/>
              <w:rPr>
                <w:rFonts w:cs="Arial"/>
              </w:rPr>
            </w:pPr>
            <w:r w:rsidRPr="00C04A08">
              <w:rPr>
                <w:rFonts w:cs="Arial"/>
              </w:rPr>
              <w:t>/</w:t>
            </w:r>
          </w:p>
          <w:p w14:paraId="7FB6B77D" w14:textId="77777777" w:rsidR="00842EF7" w:rsidRPr="00C04A08" w:rsidRDefault="00842EF7" w:rsidP="00EB5970">
            <w:pPr>
              <w:pStyle w:val="TAC"/>
              <w:rPr>
                <w:rFonts w:cs="Arial"/>
              </w:rPr>
            </w:pPr>
            <w:r w:rsidRPr="00C04A08">
              <w:rPr>
                <w:rFonts w:cs="Arial"/>
              </w:rPr>
              <w:t>-50</w:t>
            </w:r>
          </w:p>
          <w:p w14:paraId="1FAA27A1"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5DBF10A5" w14:textId="77777777" w:rsidR="00842EF7" w:rsidRPr="00C04A08" w:rsidRDefault="00842EF7" w:rsidP="00EB5970">
            <w:pPr>
              <w:pStyle w:val="TAC"/>
              <w:rPr>
                <w:rFonts w:cs="Arial"/>
              </w:rPr>
            </w:pPr>
            <w:r w:rsidRPr="00C04A08">
              <w:rPr>
                <w:rFonts w:cs="Arial"/>
              </w:rPr>
              <w:t>100</w:t>
            </w:r>
          </w:p>
          <w:p w14:paraId="05EE7CE3" w14:textId="77777777" w:rsidR="00842EF7" w:rsidRPr="00C04A08" w:rsidRDefault="00842EF7" w:rsidP="00EB5970">
            <w:pPr>
              <w:pStyle w:val="TAC"/>
              <w:rPr>
                <w:rFonts w:cs="Arial"/>
              </w:rPr>
            </w:pPr>
            <w:r w:rsidRPr="00C04A08">
              <w:rPr>
                <w:rFonts w:cs="Arial"/>
              </w:rPr>
              <w:t>/</w:t>
            </w:r>
          </w:p>
          <w:p w14:paraId="2939B601" w14:textId="77777777" w:rsidR="00842EF7" w:rsidRPr="00C04A08" w:rsidRDefault="00842EF7" w:rsidP="00EB5970">
            <w:pPr>
              <w:pStyle w:val="TAC"/>
              <w:rPr>
                <w:rFonts w:cs="Arial"/>
              </w:rPr>
            </w:pPr>
            <w:r w:rsidRPr="00C04A08">
              <w:rPr>
                <w:rFonts w:cs="Arial"/>
              </w:rPr>
              <w:t>-100</w:t>
            </w:r>
          </w:p>
          <w:p w14:paraId="26081E47"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207E626F" w14:textId="77777777" w:rsidR="00842EF7" w:rsidRPr="00C04A08" w:rsidRDefault="00842EF7" w:rsidP="00EB5970">
            <w:pPr>
              <w:pStyle w:val="TAC"/>
              <w:rPr>
                <w:rFonts w:cs="Arial"/>
              </w:rPr>
            </w:pPr>
            <w:r w:rsidRPr="00C04A08">
              <w:rPr>
                <w:rFonts w:cs="Arial"/>
              </w:rPr>
              <w:t>200</w:t>
            </w:r>
          </w:p>
          <w:p w14:paraId="2B931198" w14:textId="77777777" w:rsidR="00842EF7" w:rsidRPr="00C04A08" w:rsidRDefault="00842EF7" w:rsidP="00EB5970">
            <w:pPr>
              <w:pStyle w:val="TAC"/>
              <w:rPr>
                <w:rFonts w:cs="Arial"/>
              </w:rPr>
            </w:pPr>
            <w:r w:rsidRPr="00C04A08">
              <w:rPr>
                <w:rFonts w:cs="Arial"/>
              </w:rPr>
              <w:t>/</w:t>
            </w:r>
          </w:p>
          <w:p w14:paraId="4416C2D2" w14:textId="77777777" w:rsidR="00842EF7" w:rsidRPr="00C04A08" w:rsidRDefault="00842EF7" w:rsidP="00EB5970">
            <w:pPr>
              <w:pStyle w:val="TAC"/>
              <w:rPr>
                <w:rFonts w:cs="Arial"/>
              </w:rPr>
            </w:pPr>
            <w:r w:rsidRPr="00C04A08">
              <w:rPr>
                <w:rFonts w:cs="Arial"/>
              </w:rPr>
              <w:t>-200</w:t>
            </w:r>
          </w:p>
          <w:p w14:paraId="383CBA85"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0CCC5E0E" w14:textId="77777777" w:rsidR="00842EF7" w:rsidRPr="00C04A08" w:rsidRDefault="00842EF7" w:rsidP="00EB5970">
            <w:pPr>
              <w:pStyle w:val="TAC"/>
              <w:rPr>
                <w:rFonts w:cs="Arial"/>
              </w:rPr>
            </w:pPr>
            <w:r w:rsidRPr="00C04A08">
              <w:rPr>
                <w:rFonts w:cs="Arial"/>
              </w:rPr>
              <w:t>400</w:t>
            </w:r>
          </w:p>
          <w:p w14:paraId="1740FB7B" w14:textId="77777777" w:rsidR="00842EF7" w:rsidRPr="00C04A08" w:rsidRDefault="00842EF7" w:rsidP="00EB5970">
            <w:pPr>
              <w:pStyle w:val="TAC"/>
              <w:rPr>
                <w:rFonts w:cs="Arial"/>
              </w:rPr>
            </w:pPr>
            <w:r w:rsidRPr="00C04A08">
              <w:rPr>
                <w:rFonts w:cs="Arial"/>
              </w:rPr>
              <w:t>/</w:t>
            </w:r>
          </w:p>
          <w:p w14:paraId="32FC6098" w14:textId="77777777" w:rsidR="00842EF7" w:rsidRPr="00C04A08" w:rsidRDefault="00842EF7" w:rsidP="00EB5970">
            <w:pPr>
              <w:pStyle w:val="TAC"/>
              <w:rPr>
                <w:rFonts w:cs="Arial"/>
              </w:rPr>
            </w:pPr>
            <w:r w:rsidRPr="00C04A08">
              <w:rPr>
                <w:rFonts w:cs="Arial"/>
              </w:rPr>
              <w:t>-400</w:t>
            </w:r>
          </w:p>
          <w:p w14:paraId="171288EE" w14:textId="77777777" w:rsidR="00842EF7" w:rsidRPr="00C04A08" w:rsidRDefault="00842EF7" w:rsidP="00EB5970">
            <w:pPr>
              <w:pStyle w:val="TAC"/>
              <w:rPr>
                <w:rFonts w:cs="Arial"/>
              </w:rPr>
            </w:pPr>
            <w:r w:rsidRPr="00C04A08">
              <w:rPr>
                <w:rFonts w:cs="Arial"/>
              </w:rPr>
              <w:t>NOTE 2</w:t>
            </w:r>
          </w:p>
        </w:tc>
      </w:tr>
      <w:tr w:rsidR="00842EF7" w:rsidRPr="00C04A08" w14:paraId="096AC4F1"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6CB6632B"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2C075E2F" w14:textId="77777777"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31B50AC4" w14:textId="77777777"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0120CD1" w14:textId="77777777" w:rsidR="00842EF7" w:rsidRPr="00C04A08" w:rsidRDefault="00842EF7" w:rsidP="00842EF7"/>
    <w:p w14:paraId="2F82A1C4" w14:textId="77777777" w:rsidR="00CF7919" w:rsidRPr="00C04A08" w:rsidRDefault="00CF7919" w:rsidP="00CF7919">
      <w:pPr>
        <w:pStyle w:val="Heading2"/>
      </w:pPr>
      <w:bookmarkStart w:id="5076" w:name="_Toc21339506"/>
      <w:bookmarkStart w:id="5077" w:name="_Toc29804723"/>
      <w:bookmarkStart w:id="5078" w:name="_Toc36548293"/>
      <w:bookmarkStart w:id="5079" w:name="_Toc37253511"/>
      <w:bookmarkStart w:id="5080" w:name="_Toc37253843"/>
      <w:bookmarkStart w:id="5081" w:name="_Toc37321614"/>
      <w:bookmarkStart w:id="5082" w:name="_Toc45889913"/>
      <w:bookmarkStart w:id="5083" w:name="_Toc52196593"/>
      <w:bookmarkStart w:id="5084" w:name="_Toc52197573"/>
      <w:bookmarkStart w:id="5085" w:name="_Toc53173296"/>
      <w:bookmarkStart w:id="5086" w:name="_Toc53173665"/>
      <w:bookmarkStart w:id="5087" w:name="_Toc61119667"/>
      <w:bookmarkStart w:id="5088" w:name="_Toc61120049"/>
      <w:bookmarkStart w:id="5089" w:name="_Toc67926120"/>
      <w:bookmarkStart w:id="5090" w:name="_Toc75273758"/>
      <w:bookmarkStart w:id="5091" w:name="_Toc76510658"/>
      <w:bookmarkStart w:id="5092" w:name="_Toc83129815"/>
      <w:bookmarkStart w:id="5093" w:name="_Toc37253512"/>
      <w:bookmarkStart w:id="5094" w:name="_Toc37253844"/>
      <w:bookmarkStart w:id="5095" w:name="_Toc37321615"/>
      <w:r w:rsidRPr="00C04A08">
        <w:t>7.5A</w:t>
      </w:r>
      <w:r w:rsidRPr="00C04A08">
        <w:tab/>
        <w:t xml:space="preserve">Adjacent channel selectivity for </w:t>
      </w:r>
      <w:r w:rsidR="004963EA" w:rsidRPr="00C04A08">
        <w:t xml:space="preserve">DL </w:t>
      </w:r>
      <w:r w:rsidRPr="00C04A08">
        <w:t>CA</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5096" w:name="_Toc45889914"/>
      <w:bookmarkStart w:id="5097" w:name="_Toc52196594"/>
      <w:bookmarkStart w:id="5098" w:name="_Toc52197574"/>
      <w:bookmarkStart w:id="5099" w:name="_Toc53173297"/>
      <w:bookmarkStart w:id="5100" w:name="_Toc53173666"/>
      <w:bookmarkStart w:id="5101" w:name="_Toc61119668"/>
      <w:bookmarkStart w:id="5102" w:name="_Toc61120050"/>
      <w:bookmarkStart w:id="5103" w:name="_Toc67926121"/>
      <w:bookmarkStart w:id="5104" w:name="_Toc75273759"/>
      <w:bookmarkStart w:id="5105" w:name="_Toc76510659"/>
      <w:bookmarkStart w:id="5106" w:name="_Toc83129816"/>
      <w:r w:rsidRPr="00C04A08">
        <w:rPr>
          <w:lang w:eastAsia="en-GB"/>
        </w:rPr>
        <w:t>7.5A.1</w:t>
      </w:r>
      <w:r w:rsidRPr="00C04A08">
        <w:rPr>
          <w:lang w:eastAsia="en-GB"/>
        </w:rPr>
        <w:tab/>
        <w:t>Adjacent channel selectivity for Intra-band contiguous CA</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0BCA30CE"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46D807F9" w14:textId="77777777" w:rsidTr="00EB5970">
        <w:trPr>
          <w:jc w:val="center"/>
        </w:trPr>
        <w:tc>
          <w:tcPr>
            <w:tcW w:w="2490" w:type="dxa"/>
            <w:tcBorders>
              <w:bottom w:val="nil"/>
            </w:tcBorders>
            <w:shd w:val="clear" w:color="auto" w:fill="auto"/>
            <w:hideMark/>
          </w:tcPr>
          <w:p w14:paraId="66BF029C"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48D40838" w14:textId="77777777" w:rsidR="00EB5970" w:rsidRPr="00C04A08" w:rsidRDefault="00EB5970" w:rsidP="00EB5970">
            <w:pPr>
              <w:pStyle w:val="TAH"/>
            </w:pPr>
            <w:r w:rsidRPr="00C04A08">
              <w:t>Units</w:t>
            </w:r>
          </w:p>
        </w:tc>
        <w:tc>
          <w:tcPr>
            <w:tcW w:w="2860" w:type="dxa"/>
            <w:shd w:val="clear" w:color="auto" w:fill="auto"/>
            <w:hideMark/>
          </w:tcPr>
          <w:p w14:paraId="094C1541" w14:textId="77777777" w:rsidR="00EB5970" w:rsidRPr="00C04A08" w:rsidRDefault="00EB5970" w:rsidP="00EB5970">
            <w:pPr>
              <w:pStyle w:val="TAH"/>
            </w:pPr>
            <w:r w:rsidRPr="00C04A08">
              <w:t>Adjacent channel selectivity / CA bandwidth class</w:t>
            </w:r>
          </w:p>
        </w:tc>
      </w:tr>
      <w:tr w:rsidR="00EB5970" w:rsidRPr="00C04A08" w14:paraId="5D90C1A9" w14:textId="77777777" w:rsidTr="00EB5970">
        <w:trPr>
          <w:trHeight w:val="460"/>
          <w:jc w:val="center"/>
        </w:trPr>
        <w:tc>
          <w:tcPr>
            <w:tcW w:w="2490" w:type="dxa"/>
            <w:tcBorders>
              <w:top w:val="nil"/>
              <w:bottom w:val="single" w:sz="4" w:space="0" w:color="auto"/>
            </w:tcBorders>
            <w:shd w:val="clear" w:color="auto" w:fill="auto"/>
            <w:hideMark/>
          </w:tcPr>
          <w:p w14:paraId="68B6BF7C"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45DCE4B1"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463E42AD" w14:textId="77777777" w:rsidR="00EB5970" w:rsidRPr="00C04A08" w:rsidRDefault="00EB5970" w:rsidP="00EB5970">
            <w:pPr>
              <w:pStyle w:val="TAH"/>
            </w:pPr>
            <w:r w:rsidRPr="00C04A08">
              <w:t>All CA bandwidth class</w:t>
            </w:r>
          </w:p>
        </w:tc>
      </w:tr>
      <w:tr w:rsidR="00CF7919" w:rsidRPr="00C04A08" w14:paraId="05335E43" w14:textId="77777777" w:rsidTr="00CF7919">
        <w:trPr>
          <w:jc w:val="center"/>
        </w:trPr>
        <w:tc>
          <w:tcPr>
            <w:tcW w:w="2490" w:type="dxa"/>
            <w:shd w:val="clear" w:color="auto" w:fill="auto"/>
            <w:vAlign w:val="center"/>
            <w:hideMark/>
          </w:tcPr>
          <w:p w14:paraId="15624FEE" w14:textId="77777777" w:rsidR="00CF7919" w:rsidRPr="00C04A08" w:rsidRDefault="00CF7919" w:rsidP="00CF7919">
            <w:pPr>
              <w:pStyle w:val="TAC"/>
            </w:pPr>
            <w:r w:rsidRPr="00C04A08">
              <w:t>n257, n258, n261</w:t>
            </w:r>
          </w:p>
        </w:tc>
        <w:tc>
          <w:tcPr>
            <w:tcW w:w="990" w:type="dxa"/>
            <w:shd w:val="clear" w:color="auto" w:fill="auto"/>
            <w:vAlign w:val="center"/>
            <w:hideMark/>
          </w:tcPr>
          <w:p w14:paraId="77A127A3" w14:textId="77777777" w:rsidR="00CF7919" w:rsidRPr="00C04A08" w:rsidRDefault="00CF7919" w:rsidP="00CF7919">
            <w:pPr>
              <w:pStyle w:val="TAC"/>
            </w:pPr>
            <w:r w:rsidRPr="00C04A08">
              <w:t>dB</w:t>
            </w:r>
          </w:p>
        </w:tc>
        <w:tc>
          <w:tcPr>
            <w:tcW w:w="2860" w:type="dxa"/>
            <w:shd w:val="clear" w:color="auto" w:fill="auto"/>
            <w:vAlign w:val="center"/>
            <w:hideMark/>
          </w:tcPr>
          <w:p w14:paraId="7C7A91AC" w14:textId="77777777" w:rsidR="00CF7919" w:rsidRPr="00C04A08" w:rsidRDefault="00CF7919" w:rsidP="00CF7919">
            <w:pPr>
              <w:pStyle w:val="TAC"/>
            </w:pPr>
            <w:r w:rsidRPr="00C04A08">
              <w:t>23</w:t>
            </w:r>
          </w:p>
        </w:tc>
      </w:tr>
      <w:tr w:rsidR="00CF7919" w:rsidRPr="00C04A08" w14:paraId="7C7D4620" w14:textId="77777777" w:rsidTr="00CF7919">
        <w:trPr>
          <w:jc w:val="center"/>
        </w:trPr>
        <w:tc>
          <w:tcPr>
            <w:tcW w:w="2490" w:type="dxa"/>
            <w:shd w:val="clear" w:color="auto" w:fill="auto"/>
            <w:vAlign w:val="center"/>
            <w:hideMark/>
          </w:tcPr>
          <w:p w14:paraId="1EB3DDAC" w14:textId="4A01801F" w:rsidR="00CF7919" w:rsidRPr="00C04A08" w:rsidRDefault="009C676B" w:rsidP="00CF7919">
            <w:pPr>
              <w:pStyle w:val="TAC"/>
            </w:pPr>
            <w:r>
              <w:rPr>
                <w:rFonts w:eastAsia="MS Mincho" w:cs="Arial"/>
                <w:bCs/>
              </w:rPr>
              <w:t xml:space="preserve">n259, </w:t>
            </w:r>
            <w:r>
              <w:t>n260, n262</w:t>
            </w:r>
          </w:p>
        </w:tc>
        <w:tc>
          <w:tcPr>
            <w:tcW w:w="990" w:type="dxa"/>
            <w:shd w:val="clear" w:color="auto" w:fill="auto"/>
            <w:vAlign w:val="center"/>
            <w:hideMark/>
          </w:tcPr>
          <w:p w14:paraId="754BE533" w14:textId="77777777" w:rsidR="00CF7919" w:rsidRPr="00C04A08" w:rsidRDefault="00CF7919" w:rsidP="00CF7919">
            <w:pPr>
              <w:pStyle w:val="TAC"/>
            </w:pPr>
            <w:r w:rsidRPr="00C04A08">
              <w:t>dB</w:t>
            </w:r>
          </w:p>
        </w:tc>
        <w:tc>
          <w:tcPr>
            <w:tcW w:w="2860" w:type="dxa"/>
            <w:shd w:val="clear" w:color="auto" w:fill="auto"/>
            <w:vAlign w:val="center"/>
            <w:hideMark/>
          </w:tcPr>
          <w:p w14:paraId="7BA4CDEF" w14:textId="77777777" w:rsidR="00CF7919" w:rsidRPr="00C04A08" w:rsidRDefault="00CF7919" w:rsidP="00CF7919">
            <w:pPr>
              <w:pStyle w:val="TAC"/>
            </w:pPr>
            <w:r w:rsidRPr="00C04A08">
              <w:t>22</w:t>
            </w:r>
          </w:p>
        </w:tc>
      </w:tr>
    </w:tbl>
    <w:p w14:paraId="6CF84703" w14:textId="77777777" w:rsidR="00CF7919" w:rsidRPr="00C04A08" w:rsidRDefault="00CF7919" w:rsidP="00CF7919"/>
    <w:p w14:paraId="0BC9350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7BF4555F"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32508"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06A31"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7AE69BCF" w14:textId="77777777" w:rsidR="00CF7919" w:rsidRPr="00C04A08" w:rsidRDefault="00CF7919" w:rsidP="00CF7919">
            <w:pPr>
              <w:pStyle w:val="TAH"/>
            </w:pPr>
            <w:r w:rsidRPr="00C04A08">
              <w:t>All CA bandwidth Classes</w:t>
            </w:r>
          </w:p>
        </w:tc>
      </w:tr>
      <w:tr w:rsidR="00CF7919" w:rsidRPr="00C04A08" w14:paraId="4D94017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77C2368"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0673D67" w14:textId="77777777"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3AB4C1F" w14:textId="77777777" w:rsidR="00CF7919" w:rsidRPr="00C04A08" w:rsidRDefault="00CF7919" w:rsidP="00EB5970">
            <w:pPr>
              <w:pStyle w:val="TAC"/>
            </w:pPr>
            <w:r w:rsidRPr="00C04A08">
              <w:t>REFSENS + 14 dB</w:t>
            </w:r>
          </w:p>
        </w:tc>
      </w:tr>
      <w:tr w:rsidR="00CF7919" w:rsidRPr="00C04A08" w14:paraId="12862CE1"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2097259"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F748FAD"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5B8EDC3" w14:textId="77777777" w:rsidR="00CF7919" w:rsidRPr="00C04A08" w:rsidRDefault="00CF7919" w:rsidP="00EB5970">
            <w:pPr>
              <w:pStyle w:val="TAC"/>
            </w:pPr>
            <w:r w:rsidRPr="00C04A08">
              <w:rPr>
                <w:rFonts w:eastAsia="MS Mincho"/>
              </w:rPr>
              <w:t>Aggregated power + 21.5</w:t>
            </w:r>
          </w:p>
        </w:tc>
      </w:tr>
      <w:tr w:rsidR="00CF7919" w:rsidRPr="00C04A08" w14:paraId="423E6F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07481D0" w14:textId="24E77AEF" w:rsidR="00CF7919" w:rsidRPr="00C04A08" w:rsidRDefault="009C676B" w:rsidP="00EB5970">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0A4ECBE"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21B093E" w14:textId="77777777" w:rsidR="00CF7919" w:rsidRPr="00C04A08" w:rsidRDefault="00CF7919" w:rsidP="00EB5970">
            <w:pPr>
              <w:pStyle w:val="TAC"/>
            </w:pPr>
            <w:r w:rsidRPr="00C04A08">
              <w:rPr>
                <w:rFonts w:eastAsia="MS Mincho"/>
              </w:rPr>
              <w:t>Aggregated power + 20.5</w:t>
            </w:r>
          </w:p>
        </w:tc>
      </w:tr>
      <w:tr w:rsidR="00CF7919" w:rsidRPr="00C04A08" w14:paraId="1096497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04E5B97" w14:textId="77777777"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091CAEB6"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C674386" w14:textId="77777777" w:rsidR="00CF7919" w:rsidRPr="00C04A08" w:rsidRDefault="00CF7919" w:rsidP="00EB5970">
            <w:pPr>
              <w:pStyle w:val="TAC"/>
            </w:pPr>
            <w:r w:rsidRPr="00C04A08">
              <w:t>BW</w:t>
            </w:r>
            <w:r w:rsidRPr="00C04A08">
              <w:rPr>
                <w:vertAlign w:val="subscript"/>
              </w:rPr>
              <w:t>Channel_CA</w:t>
            </w:r>
          </w:p>
        </w:tc>
      </w:tr>
      <w:tr w:rsidR="00CF7919" w:rsidRPr="00C04A08" w14:paraId="542F6605"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708E2A22"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18F33F82"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46D81A18" w14:textId="77777777" w:rsidR="00CF7919" w:rsidRPr="00C04A08" w:rsidRDefault="00CF7919" w:rsidP="00EB5970">
            <w:pPr>
              <w:pStyle w:val="TAC"/>
            </w:pPr>
          </w:p>
          <w:p w14:paraId="6B6DE993" w14:textId="77777777" w:rsidR="00CF7919" w:rsidRPr="00C04A08" w:rsidRDefault="00CF7919" w:rsidP="00EB5970">
            <w:pPr>
              <w:pStyle w:val="TAC"/>
            </w:pPr>
            <w:r w:rsidRPr="00C04A08">
              <w:t>+ BW</w:t>
            </w:r>
            <w:r w:rsidRPr="00C04A08">
              <w:rPr>
                <w:vertAlign w:val="subscript"/>
              </w:rPr>
              <w:t>channel CA</w:t>
            </w:r>
          </w:p>
          <w:p w14:paraId="72A6AAF4" w14:textId="77777777" w:rsidR="00CF7919" w:rsidRPr="00C04A08" w:rsidRDefault="00CF7919" w:rsidP="00EB5970">
            <w:pPr>
              <w:pStyle w:val="TAC"/>
            </w:pPr>
            <w:r w:rsidRPr="00C04A08">
              <w:t>/</w:t>
            </w:r>
          </w:p>
          <w:p w14:paraId="7EF94AE6"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CBB47ED" w14:textId="77777777" w:rsidR="00CF7919" w:rsidRPr="00C04A08" w:rsidRDefault="00CF7919" w:rsidP="00EB5970">
            <w:pPr>
              <w:pStyle w:val="TAC"/>
            </w:pPr>
          </w:p>
          <w:p w14:paraId="77C31800" w14:textId="77777777" w:rsidR="00CF7919" w:rsidRPr="00C04A08" w:rsidRDefault="00CF7919" w:rsidP="00EB5970">
            <w:pPr>
              <w:pStyle w:val="TAC"/>
            </w:pPr>
            <w:r w:rsidRPr="00C04A08">
              <w:t>NOTE 3</w:t>
            </w:r>
          </w:p>
          <w:p w14:paraId="127CAE17" w14:textId="77777777" w:rsidR="00CF7919" w:rsidRPr="00C04A08" w:rsidRDefault="00CF7919" w:rsidP="00EB5970">
            <w:pPr>
              <w:pStyle w:val="TAC"/>
            </w:pPr>
          </w:p>
        </w:tc>
      </w:tr>
      <w:tr w:rsidR="00CF7919" w:rsidRPr="00C04A08" w14:paraId="4B8364C6"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3969BA77"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2823293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67F20A56" w14:textId="77777777" w:rsidR="00CF7919" w:rsidRPr="00C04A08" w:rsidRDefault="00CF7919" w:rsidP="00EB5970">
            <w:pPr>
              <w:spacing w:after="0"/>
              <w:jc w:val="center"/>
              <w:rPr>
                <w:rFonts w:ascii="Arial" w:hAnsi="Arial" w:cs="Arial"/>
                <w:sz w:val="18"/>
                <w:szCs w:val="18"/>
              </w:rPr>
            </w:pPr>
          </w:p>
        </w:tc>
      </w:tr>
      <w:tr w:rsidR="00CF7919" w:rsidRPr="00C04A08" w14:paraId="7EB651E2"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0ABDF07A"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33BF250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46FD4E6C" w14:textId="77777777" w:rsidR="00CF7919" w:rsidRPr="00C04A08" w:rsidRDefault="00CF7919" w:rsidP="00EB5970">
            <w:pPr>
              <w:spacing w:after="0"/>
              <w:jc w:val="center"/>
              <w:rPr>
                <w:rFonts w:ascii="Arial" w:hAnsi="Arial" w:cs="Arial"/>
                <w:sz w:val="18"/>
                <w:szCs w:val="18"/>
              </w:rPr>
            </w:pPr>
          </w:p>
        </w:tc>
      </w:tr>
      <w:tr w:rsidR="00CF7919" w:rsidRPr="00C04A08" w14:paraId="4C3E4E35"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33704456"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74FA6D2F"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63B8B07" w14:textId="77777777"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515532" w14:textId="77777777"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D4B2897" w14:textId="77777777" w:rsidR="00CF7919" w:rsidRPr="00C04A08" w:rsidRDefault="00CF7919" w:rsidP="00CF7919"/>
    <w:p w14:paraId="1760DA76"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36795AF1"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99DC8"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6F558"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3ACF1C31" w14:textId="77777777" w:rsidR="00CF7919" w:rsidRPr="00C04A08" w:rsidRDefault="00CF7919" w:rsidP="00CF7919">
            <w:pPr>
              <w:pStyle w:val="TAH"/>
            </w:pPr>
            <w:r w:rsidRPr="00C04A08">
              <w:t>All CA bandwidth classes</w:t>
            </w:r>
          </w:p>
        </w:tc>
      </w:tr>
      <w:tr w:rsidR="00CF7919" w:rsidRPr="00C04A08" w14:paraId="65F8744D"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8A2B2E7" w14:textId="7777777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4B64293"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1F24E882" w14:textId="77777777" w:rsidR="00CF7919" w:rsidRPr="00C04A08" w:rsidRDefault="00CF7919" w:rsidP="00EB5970">
            <w:pPr>
              <w:pStyle w:val="TAC"/>
            </w:pPr>
            <w:r w:rsidRPr="00C04A08">
              <w:t>- 46.5</w:t>
            </w:r>
          </w:p>
        </w:tc>
      </w:tr>
      <w:tr w:rsidR="00CF7919" w:rsidRPr="00C04A08" w14:paraId="1454B7D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0792AD34" w14:textId="134752F5" w:rsidR="00CF7919" w:rsidRPr="00C04A08" w:rsidRDefault="009C676B" w:rsidP="00EB5970">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210B67B4"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D9626A0" w14:textId="77777777" w:rsidR="00CF7919" w:rsidRPr="00C04A08" w:rsidRDefault="00CF7919" w:rsidP="00EB5970">
            <w:pPr>
              <w:pStyle w:val="TAC"/>
            </w:pPr>
            <w:r w:rsidRPr="00C04A08">
              <w:rPr>
                <w:rFonts w:eastAsia="MS Mincho"/>
              </w:rPr>
              <w:t>- 45.5</w:t>
            </w:r>
          </w:p>
        </w:tc>
      </w:tr>
      <w:tr w:rsidR="00CF7919" w:rsidRPr="00C04A08" w14:paraId="386C921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111DACA4" w14:textId="77777777"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A74DAE2"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FFDD8A2" w14:textId="77777777" w:rsidR="00CF7919" w:rsidRPr="00C04A08" w:rsidRDefault="00CF7919" w:rsidP="00EB5970">
            <w:pPr>
              <w:pStyle w:val="TAC"/>
            </w:pPr>
            <w:r w:rsidRPr="00C04A08">
              <w:rPr>
                <w:rFonts w:eastAsia="MS Mincho"/>
              </w:rPr>
              <w:t>- 25</w:t>
            </w:r>
          </w:p>
        </w:tc>
      </w:tr>
      <w:tr w:rsidR="00CF7919" w:rsidRPr="00C04A08" w14:paraId="21C225BB"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382D9B5B" w14:textId="77777777"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8ADB67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B3DED37" w14:textId="77777777" w:rsidR="00CF7919" w:rsidRPr="00C04A08" w:rsidRDefault="00CF7919" w:rsidP="00EB5970">
            <w:pPr>
              <w:pStyle w:val="TAC"/>
            </w:pPr>
            <w:r w:rsidRPr="00C04A08">
              <w:t>BW</w:t>
            </w:r>
            <w:r w:rsidRPr="00C04A08">
              <w:rPr>
                <w:vertAlign w:val="subscript"/>
              </w:rPr>
              <w:t>Channel_CA</w:t>
            </w:r>
          </w:p>
        </w:tc>
      </w:tr>
      <w:tr w:rsidR="00CF7919" w:rsidRPr="00C04A08" w14:paraId="53A9CE6A"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302E4D1A"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7B50B3EF"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213E1B1" w14:textId="77777777" w:rsidR="00CF7919" w:rsidRPr="00C04A08" w:rsidRDefault="00CF7919" w:rsidP="00EB5970">
            <w:pPr>
              <w:pStyle w:val="TAC"/>
            </w:pPr>
            <w:r w:rsidRPr="00C04A08">
              <w:t>+ BW</w:t>
            </w:r>
            <w:r w:rsidRPr="00C04A08">
              <w:rPr>
                <w:vertAlign w:val="subscript"/>
              </w:rPr>
              <w:t>channel CA</w:t>
            </w:r>
          </w:p>
          <w:p w14:paraId="2FC62588" w14:textId="77777777" w:rsidR="00CF7919" w:rsidRPr="00C04A08" w:rsidRDefault="00CF7919" w:rsidP="00EB5970">
            <w:pPr>
              <w:pStyle w:val="TAC"/>
            </w:pPr>
            <w:r w:rsidRPr="00C04A08">
              <w:t>/</w:t>
            </w:r>
          </w:p>
          <w:p w14:paraId="5F9AB144" w14:textId="77777777" w:rsidR="00CF7919" w:rsidRPr="00C04A08" w:rsidRDefault="00CF7919" w:rsidP="00EB5970">
            <w:pPr>
              <w:pStyle w:val="TAC"/>
            </w:pPr>
            <w:r w:rsidRPr="00C04A08">
              <w:t>- BW</w:t>
            </w:r>
            <w:r w:rsidRPr="00C04A08">
              <w:rPr>
                <w:vertAlign w:val="subscript"/>
              </w:rPr>
              <w:t>channel CA</w:t>
            </w:r>
          </w:p>
          <w:p w14:paraId="4C8F55E5" w14:textId="77777777" w:rsidR="00CF7919" w:rsidRPr="00C04A08" w:rsidRDefault="00CF7919" w:rsidP="00EB5970">
            <w:pPr>
              <w:pStyle w:val="TAC"/>
            </w:pPr>
          </w:p>
          <w:p w14:paraId="31DF0404" w14:textId="77777777" w:rsidR="00CF7919" w:rsidRPr="00C04A08" w:rsidRDefault="00CF7919" w:rsidP="00EB5970">
            <w:pPr>
              <w:pStyle w:val="TAC"/>
            </w:pPr>
            <w:r w:rsidRPr="00C04A08">
              <w:t>NOTE 3</w:t>
            </w:r>
          </w:p>
        </w:tc>
      </w:tr>
      <w:tr w:rsidR="00CF7919" w:rsidRPr="00C04A08" w14:paraId="4862016C"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3460A4DB"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AA1320F"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50A54C0" w14:textId="77777777" w:rsidR="00CF7919" w:rsidRPr="00C04A08" w:rsidRDefault="00CF7919" w:rsidP="00EB5970">
            <w:pPr>
              <w:spacing w:after="0"/>
              <w:jc w:val="center"/>
              <w:rPr>
                <w:rFonts w:ascii="Arial" w:hAnsi="Arial" w:cs="Arial"/>
                <w:sz w:val="18"/>
                <w:szCs w:val="18"/>
              </w:rPr>
            </w:pPr>
          </w:p>
        </w:tc>
      </w:tr>
      <w:tr w:rsidR="00CF7919" w:rsidRPr="00C04A08" w14:paraId="4CA85D95"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72DD647F"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2655B4B"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756C0929" w14:textId="77777777" w:rsidR="00CF7919" w:rsidRPr="00C04A08" w:rsidRDefault="00CF7919" w:rsidP="00EB5970">
            <w:pPr>
              <w:spacing w:after="0"/>
              <w:jc w:val="center"/>
              <w:rPr>
                <w:rFonts w:ascii="Arial" w:hAnsi="Arial" w:cs="Arial"/>
                <w:sz w:val="18"/>
                <w:szCs w:val="18"/>
              </w:rPr>
            </w:pPr>
          </w:p>
        </w:tc>
      </w:tr>
      <w:tr w:rsidR="00CF7919" w:rsidRPr="00C04A08" w14:paraId="1B05B88F"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721B0859"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21C3BC4"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02D8460" w14:textId="77777777"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4D3C3D3A" w14:textId="77777777"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585FB4C" w14:textId="77777777" w:rsidR="00CF7919" w:rsidRPr="00C04A08" w:rsidRDefault="00CF7919" w:rsidP="00842EF7"/>
    <w:p w14:paraId="40067909" w14:textId="77777777" w:rsidR="00747BD9" w:rsidRPr="00C04A08" w:rsidRDefault="00747BD9" w:rsidP="003C6ED8">
      <w:pPr>
        <w:pStyle w:val="Heading3"/>
        <w:rPr>
          <w:lang w:eastAsia="en-GB"/>
        </w:rPr>
      </w:pPr>
      <w:bookmarkStart w:id="5107" w:name="_Toc37322985"/>
      <w:bookmarkStart w:id="5108" w:name="_Toc37324391"/>
      <w:bookmarkStart w:id="5109" w:name="_Toc45889915"/>
      <w:bookmarkStart w:id="5110" w:name="_Toc52196595"/>
      <w:bookmarkStart w:id="5111" w:name="_Toc52197575"/>
      <w:bookmarkStart w:id="5112" w:name="_Toc53173298"/>
      <w:bookmarkStart w:id="5113" w:name="_Toc53173667"/>
      <w:bookmarkStart w:id="5114" w:name="_Toc61119669"/>
      <w:bookmarkStart w:id="5115" w:name="_Toc61120051"/>
      <w:bookmarkStart w:id="5116" w:name="_Toc67926122"/>
      <w:bookmarkStart w:id="5117" w:name="_Toc75273760"/>
      <w:bookmarkStart w:id="5118" w:name="_Toc76510660"/>
      <w:bookmarkStart w:id="5119" w:name="_Toc83129817"/>
      <w:bookmarkStart w:id="5120" w:name="_Toc21340959"/>
      <w:bookmarkStart w:id="5121" w:name="_Toc29805407"/>
      <w:bookmarkStart w:id="5122" w:name="_Toc36456616"/>
      <w:bookmarkStart w:id="5123" w:name="_Toc36469714"/>
      <w:bookmarkStart w:id="5124" w:name="_Toc37254129"/>
      <w:r w:rsidRPr="00C04A08">
        <w:rPr>
          <w:lang w:eastAsia="en-GB"/>
        </w:rPr>
        <w:t>7.5A.2</w:t>
      </w:r>
      <w:r w:rsidRPr="00C04A08">
        <w:rPr>
          <w:lang w:eastAsia="en-GB"/>
        </w:rPr>
        <w:tab/>
        <w:t xml:space="preserve">Adjacent channel selectivity </w:t>
      </w:r>
      <w:bookmarkStart w:id="5125" w:name="_Hlk32426810"/>
      <w:r w:rsidRPr="00C04A08">
        <w:rPr>
          <w:lang w:eastAsia="en-GB"/>
        </w:rPr>
        <w:t>for Intra-band non-contiguous CA</w:t>
      </w:r>
      <w:bookmarkEnd w:id="5107"/>
      <w:bookmarkEnd w:id="5108"/>
      <w:bookmarkEnd w:id="5109"/>
      <w:bookmarkEnd w:id="5110"/>
      <w:bookmarkEnd w:id="5111"/>
      <w:bookmarkEnd w:id="5112"/>
      <w:bookmarkEnd w:id="5113"/>
      <w:bookmarkEnd w:id="5114"/>
      <w:bookmarkEnd w:id="5115"/>
      <w:bookmarkEnd w:id="5116"/>
      <w:bookmarkEnd w:id="5125"/>
      <w:bookmarkEnd w:id="5117"/>
      <w:bookmarkEnd w:id="5118"/>
      <w:bookmarkEnd w:id="5119"/>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5126" w:name="_Toc37322986"/>
      <w:bookmarkStart w:id="5127" w:name="_Toc37324392"/>
      <w:bookmarkStart w:id="5128" w:name="_Toc45889916"/>
      <w:bookmarkStart w:id="5129" w:name="_Toc52196596"/>
      <w:bookmarkStart w:id="5130" w:name="_Toc52197576"/>
      <w:bookmarkStart w:id="5131" w:name="_Toc53173299"/>
      <w:bookmarkStart w:id="5132" w:name="_Toc53173668"/>
      <w:bookmarkStart w:id="5133" w:name="_Toc61119670"/>
      <w:bookmarkStart w:id="5134" w:name="_Toc61120052"/>
      <w:bookmarkStart w:id="5135" w:name="_Toc67926123"/>
      <w:bookmarkStart w:id="5136" w:name="_Toc75273761"/>
      <w:bookmarkStart w:id="5137" w:name="_Toc76510661"/>
      <w:bookmarkStart w:id="5138" w:name="_Toc83129818"/>
      <w:r w:rsidRPr="00C04A08">
        <w:rPr>
          <w:lang w:eastAsia="en-GB"/>
        </w:rPr>
        <w:t>7.5A.3</w:t>
      </w:r>
      <w:r w:rsidRPr="00C04A08">
        <w:rPr>
          <w:lang w:eastAsia="en-GB"/>
        </w:rPr>
        <w:tab/>
      </w:r>
      <w:r w:rsidR="004963EA" w:rsidRPr="00C04A08">
        <w:rPr>
          <w:lang w:eastAsia="en-GB"/>
        </w:rPr>
        <w:t>Adjacent channel selectivity for Inter-band CA</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7CB80AEB" w14:textId="77777777" w:rsidR="004963EA" w:rsidRPr="00C04A08" w:rsidRDefault="004963EA" w:rsidP="004963EA">
      <w:pPr>
        <w:rPr>
          <w:lang w:eastAsia="en-GB"/>
        </w:rPr>
      </w:pPr>
      <w:bookmarkStart w:id="5139" w:name="_Toc37322987"/>
      <w:bookmarkStart w:id="5140" w:name="_Toc37324393"/>
      <w:bookmarkStart w:id="5141"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3B87CEC9" w14:textId="77777777" w:rsidR="00842EF7" w:rsidRPr="00C04A08" w:rsidRDefault="00842EF7" w:rsidP="00842EF7">
      <w:pPr>
        <w:pStyle w:val="Heading2"/>
      </w:pPr>
      <w:bookmarkStart w:id="5142" w:name="_Toc52196597"/>
      <w:bookmarkStart w:id="5143" w:name="_Toc52197577"/>
      <w:bookmarkStart w:id="5144" w:name="_Toc53173300"/>
      <w:bookmarkStart w:id="5145" w:name="_Toc53173669"/>
      <w:bookmarkStart w:id="5146" w:name="_Toc61119671"/>
      <w:bookmarkStart w:id="5147" w:name="_Toc61120053"/>
      <w:bookmarkStart w:id="5148" w:name="_Toc67926124"/>
      <w:bookmarkStart w:id="5149" w:name="_Toc75273762"/>
      <w:bookmarkStart w:id="5150" w:name="_Toc76510662"/>
      <w:bookmarkStart w:id="5151" w:name="_Toc83129819"/>
      <w:r w:rsidRPr="00C04A08">
        <w:t>7.5D</w:t>
      </w:r>
      <w:r w:rsidRPr="00C04A08">
        <w:tab/>
        <w:t>Adjacent channel selectivity for UL MIMO</w:t>
      </w:r>
      <w:bookmarkEnd w:id="5120"/>
      <w:bookmarkEnd w:id="5121"/>
      <w:bookmarkEnd w:id="5122"/>
      <w:bookmarkEnd w:id="5123"/>
      <w:bookmarkEnd w:id="5124"/>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6414C0C5" w14:textId="08A54142"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E94035" w:rsidRPr="002F4633">
        <w:rPr>
          <w:noProof/>
          <w:lang w:eastAsia="zh-TW"/>
        </w:rPr>
        <w:t>6.2D.1.0-1</w:t>
      </w:r>
      <w:r w:rsidRPr="00C04A08">
        <w:t>.</w:t>
      </w:r>
    </w:p>
    <w:p w14:paraId="0B3437E9" w14:textId="77777777" w:rsidR="00842EF7" w:rsidRPr="00C04A08" w:rsidRDefault="00842EF7" w:rsidP="00842EF7">
      <w:pPr>
        <w:pStyle w:val="Heading2"/>
      </w:pPr>
      <w:bookmarkStart w:id="5152" w:name="_Toc21340960"/>
      <w:bookmarkStart w:id="5153" w:name="_Toc29805408"/>
      <w:bookmarkStart w:id="5154" w:name="_Toc36456617"/>
      <w:bookmarkStart w:id="5155" w:name="_Toc36469715"/>
      <w:bookmarkStart w:id="5156" w:name="_Toc37254130"/>
      <w:bookmarkStart w:id="5157" w:name="_Toc37322988"/>
      <w:bookmarkStart w:id="5158" w:name="_Toc37324394"/>
      <w:bookmarkStart w:id="5159" w:name="_Toc45889918"/>
      <w:bookmarkStart w:id="5160" w:name="_Toc52196598"/>
      <w:bookmarkStart w:id="5161" w:name="_Toc52197578"/>
      <w:bookmarkStart w:id="5162" w:name="_Toc53173301"/>
      <w:bookmarkStart w:id="5163" w:name="_Toc53173670"/>
      <w:bookmarkStart w:id="5164" w:name="_Toc61119672"/>
      <w:bookmarkStart w:id="5165" w:name="_Toc61120054"/>
      <w:bookmarkStart w:id="5166" w:name="_Toc67926125"/>
      <w:bookmarkStart w:id="5167" w:name="_Toc75273763"/>
      <w:bookmarkStart w:id="5168" w:name="_Toc76510663"/>
      <w:bookmarkStart w:id="5169" w:name="_Toc83129820"/>
      <w:r w:rsidRPr="00C04A08">
        <w:t>7.6</w:t>
      </w:r>
      <w:r w:rsidRPr="00C04A08">
        <w:tab/>
        <w:t>Blocking characteristics</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6D51A029" w14:textId="77777777" w:rsidR="00842EF7" w:rsidRPr="00C04A08" w:rsidRDefault="00842EF7" w:rsidP="00842EF7">
      <w:pPr>
        <w:pStyle w:val="Heading3"/>
      </w:pPr>
      <w:bookmarkStart w:id="5170" w:name="_Toc21340961"/>
      <w:bookmarkStart w:id="5171" w:name="_Toc29805409"/>
      <w:bookmarkStart w:id="5172" w:name="_Toc36456618"/>
      <w:bookmarkStart w:id="5173" w:name="_Toc36469716"/>
      <w:bookmarkStart w:id="5174" w:name="_Toc37254131"/>
      <w:bookmarkStart w:id="5175" w:name="_Toc37322989"/>
      <w:bookmarkStart w:id="5176" w:name="_Toc37324395"/>
      <w:bookmarkStart w:id="5177" w:name="_Toc45889919"/>
      <w:bookmarkStart w:id="5178" w:name="_Toc52196599"/>
      <w:bookmarkStart w:id="5179" w:name="_Toc52197579"/>
      <w:bookmarkStart w:id="5180" w:name="_Toc53173302"/>
      <w:bookmarkStart w:id="5181" w:name="_Toc53173671"/>
      <w:bookmarkStart w:id="5182" w:name="_Toc61119673"/>
      <w:bookmarkStart w:id="5183" w:name="_Toc61120055"/>
      <w:bookmarkStart w:id="5184" w:name="_Toc67926126"/>
      <w:bookmarkStart w:id="5185" w:name="_Toc75273764"/>
      <w:bookmarkStart w:id="5186" w:name="_Toc76510664"/>
      <w:bookmarkStart w:id="5187" w:name="_Toc83129821"/>
      <w:r w:rsidRPr="00C04A08">
        <w:t>7.6.1</w:t>
      </w:r>
      <w:r w:rsidRPr="00C04A08">
        <w:tab/>
        <w:t>General</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5188" w:name="_Toc21340962"/>
      <w:bookmarkStart w:id="5189" w:name="_Toc29805410"/>
      <w:bookmarkStart w:id="5190" w:name="_Toc36456619"/>
      <w:bookmarkStart w:id="5191" w:name="_Toc36469717"/>
      <w:bookmarkStart w:id="5192" w:name="_Toc37254132"/>
      <w:bookmarkStart w:id="5193" w:name="_Toc37322990"/>
      <w:bookmarkStart w:id="5194" w:name="_Toc37324396"/>
      <w:bookmarkStart w:id="5195" w:name="_Toc45889920"/>
      <w:bookmarkStart w:id="5196" w:name="_Toc52196600"/>
      <w:bookmarkStart w:id="5197" w:name="_Toc52197580"/>
      <w:bookmarkStart w:id="5198" w:name="_Toc53173303"/>
      <w:bookmarkStart w:id="5199" w:name="_Toc53173672"/>
      <w:bookmarkStart w:id="5200" w:name="_Toc61119674"/>
      <w:bookmarkStart w:id="5201" w:name="_Toc61120056"/>
      <w:bookmarkStart w:id="5202" w:name="_Toc67926127"/>
      <w:bookmarkStart w:id="5203" w:name="_Toc75273765"/>
      <w:bookmarkStart w:id="5204" w:name="_Toc76510665"/>
      <w:bookmarkStart w:id="5205" w:name="_Toc83129822"/>
      <w:r w:rsidRPr="00C04A08">
        <w:t>7.6.2</w:t>
      </w:r>
      <w:r w:rsidRPr="00C04A08">
        <w:tab/>
        <w:t>In-band blocking</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C4A418"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44579374" w14:textId="77777777" w:rsidTr="00EB5970">
        <w:trPr>
          <w:trHeight w:val="211"/>
          <w:jc w:val="center"/>
        </w:trPr>
        <w:tc>
          <w:tcPr>
            <w:tcW w:w="1628" w:type="dxa"/>
            <w:tcBorders>
              <w:bottom w:val="nil"/>
            </w:tcBorders>
            <w:shd w:val="clear" w:color="auto" w:fill="auto"/>
          </w:tcPr>
          <w:p w14:paraId="3ED7DCD3"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7A3F55A7"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6AC5E10D" w14:textId="77777777" w:rsidR="00EB5970" w:rsidRPr="00C04A08" w:rsidRDefault="00EB5970" w:rsidP="00F91227">
            <w:pPr>
              <w:pStyle w:val="TAH"/>
              <w:rPr>
                <w:rFonts w:cs="Arial"/>
              </w:rPr>
            </w:pPr>
            <w:r w:rsidRPr="00C04A08">
              <w:rPr>
                <w:rFonts w:cs="Arial"/>
              </w:rPr>
              <w:t>Channel bandwidth</w:t>
            </w:r>
          </w:p>
        </w:tc>
      </w:tr>
      <w:tr w:rsidR="00EB5970" w:rsidRPr="00C04A08" w14:paraId="1049CF2B" w14:textId="77777777" w:rsidTr="00EB5970">
        <w:trPr>
          <w:trHeight w:val="211"/>
          <w:jc w:val="center"/>
        </w:trPr>
        <w:tc>
          <w:tcPr>
            <w:tcW w:w="1628" w:type="dxa"/>
            <w:tcBorders>
              <w:top w:val="nil"/>
            </w:tcBorders>
            <w:shd w:val="clear" w:color="auto" w:fill="auto"/>
          </w:tcPr>
          <w:p w14:paraId="6EC099FC" w14:textId="77777777" w:rsidR="00EB5970" w:rsidRPr="00C04A08" w:rsidRDefault="00EB5970" w:rsidP="00F91227">
            <w:pPr>
              <w:pStyle w:val="TAH"/>
              <w:rPr>
                <w:rFonts w:cs="Arial"/>
              </w:rPr>
            </w:pPr>
          </w:p>
        </w:tc>
        <w:tc>
          <w:tcPr>
            <w:tcW w:w="742" w:type="dxa"/>
            <w:tcBorders>
              <w:top w:val="nil"/>
            </w:tcBorders>
            <w:shd w:val="clear" w:color="auto" w:fill="auto"/>
          </w:tcPr>
          <w:p w14:paraId="6DE0585F" w14:textId="77777777" w:rsidR="00EB5970" w:rsidRPr="00C04A08" w:rsidRDefault="00EB5970" w:rsidP="00F91227">
            <w:pPr>
              <w:pStyle w:val="TAH"/>
              <w:rPr>
                <w:rFonts w:cs="Arial"/>
              </w:rPr>
            </w:pPr>
          </w:p>
        </w:tc>
        <w:tc>
          <w:tcPr>
            <w:tcW w:w="1823" w:type="dxa"/>
          </w:tcPr>
          <w:p w14:paraId="52AB3038" w14:textId="77777777" w:rsidR="00EB5970" w:rsidRPr="00C04A08" w:rsidRDefault="00EB5970" w:rsidP="00F91227">
            <w:pPr>
              <w:pStyle w:val="TAH"/>
              <w:rPr>
                <w:rFonts w:cs="Arial"/>
              </w:rPr>
            </w:pPr>
            <w:r w:rsidRPr="00C04A08">
              <w:rPr>
                <w:rFonts w:cs="Arial"/>
              </w:rPr>
              <w:t xml:space="preserve">50 MHz </w:t>
            </w:r>
          </w:p>
        </w:tc>
        <w:tc>
          <w:tcPr>
            <w:tcW w:w="1823" w:type="dxa"/>
          </w:tcPr>
          <w:p w14:paraId="0C65A9FE" w14:textId="77777777" w:rsidR="00EB5970" w:rsidRPr="00C04A08" w:rsidRDefault="00EB5970" w:rsidP="00F91227">
            <w:pPr>
              <w:pStyle w:val="TAH"/>
              <w:rPr>
                <w:rFonts w:cs="Arial"/>
              </w:rPr>
            </w:pPr>
            <w:r w:rsidRPr="00C04A08">
              <w:rPr>
                <w:rFonts w:cs="Arial"/>
              </w:rPr>
              <w:t>100 MHz</w:t>
            </w:r>
          </w:p>
        </w:tc>
        <w:tc>
          <w:tcPr>
            <w:tcW w:w="1823" w:type="dxa"/>
          </w:tcPr>
          <w:p w14:paraId="333719FD" w14:textId="77777777" w:rsidR="00EB5970" w:rsidRPr="00C04A08" w:rsidRDefault="00EB5970" w:rsidP="00F91227">
            <w:pPr>
              <w:pStyle w:val="TAH"/>
              <w:rPr>
                <w:rFonts w:cs="Arial"/>
              </w:rPr>
            </w:pPr>
            <w:r w:rsidRPr="00C04A08">
              <w:rPr>
                <w:rFonts w:cs="Arial"/>
              </w:rPr>
              <w:t>200 MHz</w:t>
            </w:r>
          </w:p>
        </w:tc>
        <w:tc>
          <w:tcPr>
            <w:tcW w:w="1824" w:type="dxa"/>
          </w:tcPr>
          <w:p w14:paraId="63ECD8E6" w14:textId="77777777" w:rsidR="00EB5970" w:rsidRPr="00C04A08" w:rsidRDefault="00EB5970" w:rsidP="00F91227">
            <w:pPr>
              <w:pStyle w:val="TAH"/>
              <w:rPr>
                <w:rFonts w:cs="Arial"/>
              </w:rPr>
            </w:pPr>
            <w:r w:rsidRPr="00C04A08">
              <w:rPr>
                <w:rFonts w:cs="Arial"/>
              </w:rPr>
              <w:t>400 MHz</w:t>
            </w:r>
          </w:p>
        </w:tc>
      </w:tr>
      <w:tr w:rsidR="00842EF7" w:rsidRPr="00C04A08" w14:paraId="4C8966F5" w14:textId="77777777" w:rsidTr="00EB5970">
        <w:trPr>
          <w:trHeight w:val="833"/>
          <w:jc w:val="center"/>
        </w:trPr>
        <w:tc>
          <w:tcPr>
            <w:tcW w:w="1628" w:type="dxa"/>
            <w:vAlign w:val="center"/>
          </w:tcPr>
          <w:p w14:paraId="7A9D4F67"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7FFC17C1" w14:textId="77777777" w:rsidR="00842EF7" w:rsidRPr="00C04A08" w:rsidRDefault="00842EF7" w:rsidP="00EB5970">
            <w:pPr>
              <w:pStyle w:val="TAC"/>
              <w:rPr>
                <w:rFonts w:cs="Arial"/>
              </w:rPr>
            </w:pPr>
            <w:r w:rsidRPr="00C04A08">
              <w:rPr>
                <w:rFonts w:cs="Arial"/>
              </w:rPr>
              <w:t>dBm</w:t>
            </w:r>
          </w:p>
        </w:tc>
        <w:tc>
          <w:tcPr>
            <w:tcW w:w="7293" w:type="dxa"/>
            <w:gridSpan w:val="4"/>
          </w:tcPr>
          <w:p w14:paraId="05283257" w14:textId="77777777" w:rsidR="00842EF7" w:rsidRPr="00C04A08" w:rsidRDefault="00842EF7" w:rsidP="00EB5970">
            <w:pPr>
              <w:pStyle w:val="TAC"/>
              <w:rPr>
                <w:rFonts w:cs="Arial"/>
              </w:rPr>
            </w:pPr>
            <w:r w:rsidRPr="00C04A08">
              <w:rPr>
                <w:rFonts w:cs="Arial"/>
              </w:rPr>
              <w:t>REFSENS + 14 dB</w:t>
            </w:r>
          </w:p>
          <w:p w14:paraId="721FE462" w14:textId="77777777" w:rsidR="00842EF7" w:rsidRPr="00C04A08" w:rsidRDefault="00842EF7" w:rsidP="00EB5970">
            <w:pPr>
              <w:pStyle w:val="TAC"/>
              <w:rPr>
                <w:rFonts w:cs="Arial"/>
              </w:rPr>
            </w:pPr>
          </w:p>
        </w:tc>
      </w:tr>
      <w:tr w:rsidR="00842EF7" w:rsidRPr="00C04A08" w14:paraId="7B0DBA4F" w14:textId="77777777" w:rsidTr="00EB5970">
        <w:trPr>
          <w:trHeight w:val="211"/>
          <w:jc w:val="center"/>
        </w:trPr>
        <w:tc>
          <w:tcPr>
            <w:tcW w:w="1628" w:type="dxa"/>
          </w:tcPr>
          <w:p w14:paraId="4E3F9973"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78EE9F73" w14:textId="77777777" w:rsidR="00842EF7" w:rsidRPr="00C04A08" w:rsidRDefault="00842EF7" w:rsidP="00EB5970">
            <w:pPr>
              <w:pStyle w:val="TAC"/>
              <w:rPr>
                <w:rFonts w:cs="Arial"/>
              </w:rPr>
            </w:pPr>
            <w:r w:rsidRPr="00C04A08">
              <w:rPr>
                <w:rFonts w:cs="Arial"/>
              </w:rPr>
              <w:t>MHz</w:t>
            </w:r>
          </w:p>
        </w:tc>
        <w:tc>
          <w:tcPr>
            <w:tcW w:w="1823" w:type="dxa"/>
          </w:tcPr>
          <w:p w14:paraId="7567F456" w14:textId="77777777" w:rsidR="00842EF7" w:rsidRPr="00C04A08" w:rsidRDefault="00842EF7" w:rsidP="00EB5970">
            <w:pPr>
              <w:pStyle w:val="TAC"/>
              <w:rPr>
                <w:rFonts w:cs="Arial"/>
              </w:rPr>
            </w:pPr>
            <w:r w:rsidRPr="00C04A08">
              <w:rPr>
                <w:rFonts w:cs="Arial"/>
              </w:rPr>
              <w:t>50</w:t>
            </w:r>
          </w:p>
        </w:tc>
        <w:tc>
          <w:tcPr>
            <w:tcW w:w="1823" w:type="dxa"/>
          </w:tcPr>
          <w:p w14:paraId="3015874C" w14:textId="77777777" w:rsidR="00842EF7" w:rsidRPr="00C04A08" w:rsidRDefault="00842EF7" w:rsidP="00EB5970">
            <w:pPr>
              <w:pStyle w:val="TAC"/>
              <w:rPr>
                <w:rFonts w:cs="Arial"/>
              </w:rPr>
            </w:pPr>
            <w:r w:rsidRPr="00C04A08">
              <w:rPr>
                <w:rFonts w:cs="Arial"/>
              </w:rPr>
              <w:t>100</w:t>
            </w:r>
          </w:p>
        </w:tc>
        <w:tc>
          <w:tcPr>
            <w:tcW w:w="1823" w:type="dxa"/>
          </w:tcPr>
          <w:p w14:paraId="44F4326B" w14:textId="77777777" w:rsidR="00842EF7" w:rsidRPr="00C04A08" w:rsidRDefault="00842EF7" w:rsidP="00EB5970">
            <w:pPr>
              <w:pStyle w:val="TAC"/>
              <w:rPr>
                <w:rFonts w:cs="Arial"/>
              </w:rPr>
            </w:pPr>
            <w:r w:rsidRPr="00C04A08">
              <w:rPr>
                <w:rFonts w:cs="Arial"/>
              </w:rPr>
              <w:t>200</w:t>
            </w:r>
          </w:p>
        </w:tc>
        <w:tc>
          <w:tcPr>
            <w:tcW w:w="1824" w:type="dxa"/>
          </w:tcPr>
          <w:p w14:paraId="673F1B78" w14:textId="77777777" w:rsidR="00842EF7" w:rsidRPr="00C04A08" w:rsidRDefault="00842EF7" w:rsidP="00EB5970">
            <w:pPr>
              <w:pStyle w:val="TAC"/>
              <w:rPr>
                <w:rFonts w:cs="Arial"/>
              </w:rPr>
            </w:pPr>
            <w:r w:rsidRPr="00C04A08">
              <w:rPr>
                <w:rFonts w:cs="Arial"/>
              </w:rPr>
              <w:t>400</w:t>
            </w:r>
          </w:p>
        </w:tc>
      </w:tr>
      <w:tr w:rsidR="00842EF7" w:rsidRPr="00C04A08" w14:paraId="30137382" w14:textId="77777777" w:rsidTr="00EB5970">
        <w:trPr>
          <w:trHeight w:val="623"/>
          <w:jc w:val="center"/>
        </w:trPr>
        <w:tc>
          <w:tcPr>
            <w:tcW w:w="1628" w:type="dxa"/>
          </w:tcPr>
          <w:p w14:paraId="58B1623B"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28126340"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647664B7" w14:textId="77777777" w:rsidR="00842EF7" w:rsidRPr="00C04A08" w:rsidRDefault="00842EF7" w:rsidP="00EB5970">
            <w:pPr>
              <w:pStyle w:val="TAC"/>
              <w:rPr>
                <w:rFonts w:cs="Arial"/>
              </w:rPr>
            </w:pPr>
            <w:r w:rsidRPr="00C04A08">
              <w:rPr>
                <w:rFonts w:cs="Arial"/>
              </w:rPr>
              <w:t>dBm</w:t>
            </w:r>
          </w:p>
        </w:tc>
        <w:tc>
          <w:tcPr>
            <w:tcW w:w="1823" w:type="dxa"/>
          </w:tcPr>
          <w:p w14:paraId="2D02B1D9" w14:textId="77777777" w:rsidR="00842EF7" w:rsidRPr="00C04A08" w:rsidRDefault="00842EF7" w:rsidP="00EB5970">
            <w:pPr>
              <w:pStyle w:val="TAC"/>
              <w:rPr>
                <w:rFonts w:cs="Arial"/>
              </w:rPr>
            </w:pPr>
            <w:r w:rsidRPr="00C04A08">
              <w:rPr>
                <w:rFonts w:cs="Arial"/>
              </w:rPr>
              <w:t>REFSENS + 35.5 dB</w:t>
            </w:r>
          </w:p>
        </w:tc>
        <w:tc>
          <w:tcPr>
            <w:tcW w:w="1823" w:type="dxa"/>
          </w:tcPr>
          <w:p w14:paraId="5B6DA4DA" w14:textId="77777777" w:rsidR="00842EF7" w:rsidRPr="00C04A08" w:rsidRDefault="00842EF7" w:rsidP="00EB5970">
            <w:pPr>
              <w:pStyle w:val="TAC"/>
              <w:rPr>
                <w:rFonts w:cs="Arial"/>
              </w:rPr>
            </w:pPr>
            <w:r w:rsidRPr="00C04A08">
              <w:rPr>
                <w:rFonts w:cs="Arial"/>
              </w:rPr>
              <w:t>REFSENS + 35.5 dB</w:t>
            </w:r>
          </w:p>
        </w:tc>
        <w:tc>
          <w:tcPr>
            <w:tcW w:w="1823" w:type="dxa"/>
          </w:tcPr>
          <w:p w14:paraId="185A22ED" w14:textId="77777777" w:rsidR="00842EF7" w:rsidRPr="00C04A08" w:rsidRDefault="00842EF7" w:rsidP="00EB5970">
            <w:pPr>
              <w:pStyle w:val="TAC"/>
              <w:rPr>
                <w:rFonts w:cs="Arial"/>
              </w:rPr>
            </w:pPr>
            <w:r w:rsidRPr="00C04A08">
              <w:rPr>
                <w:rFonts w:cs="Arial"/>
              </w:rPr>
              <w:t>REFSENS + 35.5 dB</w:t>
            </w:r>
          </w:p>
        </w:tc>
        <w:tc>
          <w:tcPr>
            <w:tcW w:w="1824" w:type="dxa"/>
          </w:tcPr>
          <w:p w14:paraId="54FAAEDF" w14:textId="77777777" w:rsidR="00842EF7" w:rsidRPr="00C04A08" w:rsidRDefault="00842EF7" w:rsidP="00EB5970">
            <w:pPr>
              <w:pStyle w:val="TAC"/>
              <w:rPr>
                <w:rFonts w:cs="Arial"/>
              </w:rPr>
            </w:pPr>
            <w:r w:rsidRPr="00C04A08">
              <w:rPr>
                <w:rFonts w:cs="Arial"/>
              </w:rPr>
              <w:t>REFSENS + 35.5 dB</w:t>
            </w:r>
          </w:p>
        </w:tc>
      </w:tr>
      <w:tr w:rsidR="00842EF7" w:rsidRPr="00C04A08" w14:paraId="2A93423F" w14:textId="77777777" w:rsidTr="00EB5970">
        <w:trPr>
          <w:trHeight w:val="412"/>
          <w:jc w:val="center"/>
        </w:trPr>
        <w:tc>
          <w:tcPr>
            <w:tcW w:w="1628" w:type="dxa"/>
          </w:tcPr>
          <w:p w14:paraId="3F683E1B" w14:textId="77777777" w:rsidR="009C676B" w:rsidRDefault="009C676B" w:rsidP="009C676B">
            <w:pPr>
              <w:pStyle w:val="TAL"/>
              <w:rPr>
                <w:rFonts w:eastAsia="MS Mincho" w:cs="Arial"/>
                <w:bCs/>
              </w:rPr>
            </w:pPr>
            <w:r>
              <w:rPr>
                <w:rFonts w:eastAsia="MS Mincho" w:cs="Arial"/>
                <w:bCs/>
              </w:rPr>
              <w:t>P</w:t>
            </w:r>
            <w:r>
              <w:rPr>
                <w:rFonts w:eastAsia="MS Mincho" w:cs="Arial"/>
                <w:bCs/>
                <w:vertAlign w:val="subscript"/>
              </w:rPr>
              <w:t>Interferer</w:t>
            </w:r>
          </w:p>
          <w:p w14:paraId="2A846AC1" w14:textId="1D23644F" w:rsidR="00842EF7" w:rsidRPr="00C04A08" w:rsidRDefault="009C676B" w:rsidP="009C676B">
            <w:pPr>
              <w:pStyle w:val="TAL"/>
              <w:rPr>
                <w:rFonts w:eastAsia="MS Mincho" w:cs="Arial"/>
                <w:bCs/>
              </w:rPr>
            </w:pPr>
            <w:r>
              <w:rPr>
                <w:rFonts w:eastAsia="MS Mincho" w:cs="Arial"/>
                <w:bCs/>
              </w:rPr>
              <w:t>for band n259, n260, n262</w:t>
            </w:r>
          </w:p>
        </w:tc>
        <w:tc>
          <w:tcPr>
            <w:tcW w:w="742" w:type="dxa"/>
          </w:tcPr>
          <w:p w14:paraId="35003E10" w14:textId="77777777" w:rsidR="00842EF7" w:rsidRPr="00C04A08" w:rsidRDefault="00842EF7" w:rsidP="00EB5970">
            <w:pPr>
              <w:pStyle w:val="TAC"/>
              <w:rPr>
                <w:rFonts w:cs="Arial"/>
              </w:rPr>
            </w:pPr>
            <w:r w:rsidRPr="00C04A08">
              <w:rPr>
                <w:rFonts w:cs="Arial"/>
              </w:rPr>
              <w:t>dBm</w:t>
            </w:r>
          </w:p>
        </w:tc>
        <w:tc>
          <w:tcPr>
            <w:tcW w:w="1823" w:type="dxa"/>
          </w:tcPr>
          <w:p w14:paraId="6559BE62" w14:textId="77777777" w:rsidR="00842EF7" w:rsidRPr="00C04A08" w:rsidRDefault="00842EF7" w:rsidP="00EB5970">
            <w:pPr>
              <w:pStyle w:val="TAC"/>
              <w:rPr>
                <w:rFonts w:cs="Arial"/>
              </w:rPr>
            </w:pPr>
            <w:r w:rsidRPr="00C04A08">
              <w:rPr>
                <w:rFonts w:cs="Arial"/>
              </w:rPr>
              <w:t>REFSENS + 34.5 dB</w:t>
            </w:r>
          </w:p>
        </w:tc>
        <w:tc>
          <w:tcPr>
            <w:tcW w:w="1823" w:type="dxa"/>
          </w:tcPr>
          <w:p w14:paraId="3EE995E3" w14:textId="77777777" w:rsidR="00842EF7" w:rsidRPr="00C04A08" w:rsidRDefault="00842EF7" w:rsidP="00EB5970">
            <w:pPr>
              <w:pStyle w:val="TAC"/>
              <w:rPr>
                <w:rFonts w:cs="Arial"/>
              </w:rPr>
            </w:pPr>
            <w:r w:rsidRPr="00C04A08">
              <w:rPr>
                <w:rFonts w:cs="Arial"/>
              </w:rPr>
              <w:t>REFSENS + 34.5 dB</w:t>
            </w:r>
          </w:p>
        </w:tc>
        <w:tc>
          <w:tcPr>
            <w:tcW w:w="1823" w:type="dxa"/>
          </w:tcPr>
          <w:p w14:paraId="2227E89A" w14:textId="77777777" w:rsidR="00842EF7" w:rsidRPr="00C04A08" w:rsidRDefault="00842EF7" w:rsidP="00EB5970">
            <w:pPr>
              <w:pStyle w:val="TAC"/>
              <w:rPr>
                <w:rFonts w:cs="Arial"/>
              </w:rPr>
            </w:pPr>
            <w:r w:rsidRPr="00C04A08">
              <w:rPr>
                <w:rFonts w:cs="Arial"/>
              </w:rPr>
              <w:t>REFSENS + 34.5 dB</w:t>
            </w:r>
          </w:p>
        </w:tc>
        <w:tc>
          <w:tcPr>
            <w:tcW w:w="1824" w:type="dxa"/>
          </w:tcPr>
          <w:p w14:paraId="70132C31" w14:textId="77777777" w:rsidR="00842EF7" w:rsidRPr="00C04A08" w:rsidRDefault="00842EF7" w:rsidP="00EB5970">
            <w:pPr>
              <w:pStyle w:val="TAC"/>
              <w:rPr>
                <w:rFonts w:cs="Arial"/>
              </w:rPr>
            </w:pPr>
            <w:r w:rsidRPr="00C04A08">
              <w:rPr>
                <w:rFonts w:cs="Arial"/>
              </w:rPr>
              <w:t>REFSENS + 34.5 dB</w:t>
            </w:r>
          </w:p>
        </w:tc>
      </w:tr>
      <w:tr w:rsidR="00842EF7" w:rsidRPr="00C04A08" w14:paraId="1204A391" w14:textId="77777777" w:rsidTr="00EB5970">
        <w:trPr>
          <w:trHeight w:val="422"/>
          <w:jc w:val="center"/>
        </w:trPr>
        <w:tc>
          <w:tcPr>
            <w:tcW w:w="1628" w:type="dxa"/>
          </w:tcPr>
          <w:p w14:paraId="6E613AD5"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231AF651" w14:textId="77777777" w:rsidR="00842EF7" w:rsidRPr="00C04A08" w:rsidRDefault="00842EF7" w:rsidP="00EB5970">
            <w:pPr>
              <w:pStyle w:val="TAC"/>
              <w:rPr>
                <w:rFonts w:cs="Arial"/>
              </w:rPr>
            </w:pPr>
            <w:r w:rsidRPr="00C04A08">
              <w:rPr>
                <w:rFonts w:cs="Arial"/>
              </w:rPr>
              <w:t>MHz</w:t>
            </w:r>
          </w:p>
        </w:tc>
        <w:tc>
          <w:tcPr>
            <w:tcW w:w="1823" w:type="dxa"/>
          </w:tcPr>
          <w:p w14:paraId="5C683B7E" w14:textId="77777777" w:rsidR="00842EF7" w:rsidRPr="00C04A08" w:rsidRDefault="00842EF7" w:rsidP="00EB5970">
            <w:pPr>
              <w:pStyle w:val="TAC"/>
              <w:rPr>
                <w:rFonts w:cs="Arial"/>
              </w:rPr>
            </w:pPr>
            <w:r w:rsidRPr="00C04A08">
              <w:rPr>
                <w:rFonts w:cs="Arial"/>
              </w:rPr>
              <w:t>≤ -100 &amp; ≥ 100</w:t>
            </w:r>
          </w:p>
          <w:p w14:paraId="25BF4836" w14:textId="77777777" w:rsidR="00842EF7" w:rsidRPr="00C04A08" w:rsidRDefault="00842EF7" w:rsidP="00EB5970">
            <w:pPr>
              <w:pStyle w:val="TAC"/>
              <w:rPr>
                <w:rFonts w:cs="Arial"/>
              </w:rPr>
            </w:pPr>
            <w:r w:rsidRPr="00C04A08">
              <w:rPr>
                <w:rFonts w:cs="Arial"/>
              </w:rPr>
              <w:t>NOTE 5</w:t>
            </w:r>
          </w:p>
        </w:tc>
        <w:tc>
          <w:tcPr>
            <w:tcW w:w="1823" w:type="dxa"/>
          </w:tcPr>
          <w:p w14:paraId="364207A0" w14:textId="77777777" w:rsidR="00842EF7" w:rsidRPr="00C04A08" w:rsidRDefault="00842EF7" w:rsidP="00EB5970">
            <w:pPr>
              <w:pStyle w:val="TAC"/>
              <w:rPr>
                <w:rFonts w:cs="Arial"/>
              </w:rPr>
            </w:pPr>
            <w:r w:rsidRPr="00C04A08">
              <w:rPr>
                <w:rFonts w:cs="Arial"/>
              </w:rPr>
              <w:t>≤ -200 &amp; ≥ 200</w:t>
            </w:r>
          </w:p>
          <w:p w14:paraId="1E2B4DF5" w14:textId="77777777" w:rsidR="00842EF7" w:rsidRPr="00C04A08" w:rsidRDefault="00842EF7" w:rsidP="00EB5970">
            <w:pPr>
              <w:pStyle w:val="TAC"/>
              <w:rPr>
                <w:rFonts w:cs="Arial"/>
              </w:rPr>
            </w:pPr>
            <w:r w:rsidRPr="00C04A08">
              <w:rPr>
                <w:rFonts w:cs="Arial"/>
              </w:rPr>
              <w:t>NOTE 5</w:t>
            </w:r>
          </w:p>
        </w:tc>
        <w:tc>
          <w:tcPr>
            <w:tcW w:w="1823" w:type="dxa"/>
          </w:tcPr>
          <w:p w14:paraId="7E5A78C1" w14:textId="77777777" w:rsidR="00842EF7" w:rsidRPr="00C04A08" w:rsidRDefault="00842EF7" w:rsidP="00EB5970">
            <w:pPr>
              <w:pStyle w:val="TAC"/>
              <w:rPr>
                <w:rFonts w:cs="Arial"/>
              </w:rPr>
            </w:pPr>
            <w:r w:rsidRPr="00C04A08">
              <w:rPr>
                <w:rFonts w:cs="Arial"/>
              </w:rPr>
              <w:t>≤ -400 &amp; ≥ 400</w:t>
            </w:r>
          </w:p>
          <w:p w14:paraId="6FD792A0" w14:textId="77777777" w:rsidR="00842EF7" w:rsidRPr="00C04A08" w:rsidRDefault="00842EF7" w:rsidP="00EB5970">
            <w:pPr>
              <w:pStyle w:val="TAC"/>
              <w:rPr>
                <w:rFonts w:cs="Arial"/>
              </w:rPr>
            </w:pPr>
            <w:r w:rsidRPr="00C04A08">
              <w:rPr>
                <w:rFonts w:cs="Arial"/>
              </w:rPr>
              <w:t>NOTE 5</w:t>
            </w:r>
          </w:p>
        </w:tc>
        <w:tc>
          <w:tcPr>
            <w:tcW w:w="1824" w:type="dxa"/>
          </w:tcPr>
          <w:p w14:paraId="3C20F08C" w14:textId="77777777" w:rsidR="00842EF7" w:rsidRPr="00C04A08" w:rsidRDefault="00842EF7" w:rsidP="00EB5970">
            <w:pPr>
              <w:pStyle w:val="TAC"/>
              <w:rPr>
                <w:rFonts w:cs="Arial"/>
              </w:rPr>
            </w:pPr>
            <w:r w:rsidRPr="00C04A08">
              <w:rPr>
                <w:rFonts w:cs="Arial"/>
              </w:rPr>
              <w:t>≤ -800 &amp; ≥ 800</w:t>
            </w:r>
          </w:p>
          <w:p w14:paraId="56B8FE67" w14:textId="77777777" w:rsidR="00842EF7" w:rsidRPr="00C04A08" w:rsidRDefault="00842EF7" w:rsidP="00EB5970">
            <w:pPr>
              <w:pStyle w:val="TAC"/>
              <w:rPr>
                <w:rFonts w:cs="Arial"/>
              </w:rPr>
            </w:pPr>
            <w:r w:rsidRPr="00C04A08">
              <w:rPr>
                <w:rFonts w:cs="Arial"/>
              </w:rPr>
              <w:t>NOTE 5</w:t>
            </w:r>
          </w:p>
        </w:tc>
      </w:tr>
      <w:tr w:rsidR="00842EF7" w:rsidRPr="00C04A08" w14:paraId="618E7325" w14:textId="77777777" w:rsidTr="00EB5970">
        <w:trPr>
          <w:trHeight w:val="623"/>
          <w:jc w:val="center"/>
        </w:trPr>
        <w:tc>
          <w:tcPr>
            <w:tcW w:w="1628" w:type="dxa"/>
          </w:tcPr>
          <w:p w14:paraId="5703A59A"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41F4DA10" w14:textId="77777777" w:rsidR="00842EF7" w:rsidRPr="00C04A08" w:rsidRDefault="00842EF7" w:rsidP="00EB5970">
            <w:pPr>
              <w:pStyle w:val="TAC"/>
              <w:rPr>
                <w:rFonts w:cs="Arial"/>
              </w:rPr>
            </w:pPr>
            <w:r w:rsidRPr="00C04A08">
              <w:rPr>
                <w:rFonts w:cs="Arial"/>
              </w:rPr>
              <w:t>MHz</w:t>
            </w:r>
          </w:p>
        </w:tc>
        <w:tc>
          <w:tcPr>
            <w:tcW w:w="1823" w:type="dxa"/>
          </w:tcPr>
          <w:p w14:paraId="695E7ED6"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6934CE94"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29E5E0C1"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72EC0F8C"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651D59F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3211D03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706DCC9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3F4F5576"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1A7211C9" w14:textId="77777777" w:rsidTr="00F91227">
        <w:trPr>
          <w:trHeight w:val="400"/>
          <w:jc w:val="center"/>
        </w:trPr>
        <w:tc>
          <w:tcPr>
            <w:tcW w:w="9663" w:type="dxa"/>
            <w:gridSpan w:val="6"/>
          </w:tcPr>
          <w:p w14:paraId="30E44622"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0634B36"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3C492DAF"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5E6A6EF6"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342FABC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23DDFE63" w14:textId="77777777"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1674D091" w14:textId="77777777"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5210DF5" w14:textId="77777777" w:rsidR="00842EF7" w:rsidRPr="00C04A08" w:rsidRDefault="00842EF7" w:rsidP="00842EF7"/>
    <w:p w14:paraId="002143DA" w14:textId="77777777" w:rsidR="00842EF7" w:rsidRPr="00C04A08" w:rsidRDefault="00842EF7" w:rsidP="00842EF7">
      <w:pPr>
        <w:pStyle w:val="Heading3"/>
      </w:pPr>
      <w:bookmarkStart w:id="5206" w:name="_Toc21340963"/>
      <w:bookmarkStart w:id="5207" w:name="_Toc29805411"/>
      <w:bookmarkStart w:id="5208" w:name="_Toc36456620"/>
      <w:bookmarkStart w:id="5209" w:name="_Toc36469718"/>
      <w:bookmarkStart w:id="5210" w:name="_Toc37254133"/>
      <w:bookmarkStart w:id="5211" w:name="_Toc37322991"/>
      <w:bookmarkStart w:id="5212" w:name="_Toc37324397"/>
      <w:bookmarkStart w:id="5213" w:name="_Toc45889921"/>
      <w:bookmarkStart w:id="5214" w:name="_Toc52196601"/>
      <w:bookmarkStart w:id="5215" w:name="_Toc52197581"/>
      <w:bookmarkStart w:id="5216" w:name="_Toc53173304"/>
      <w:bookmarkStart w:id="5217" w:name="_Toc53173673"/>
      <w:bookmarkStart w:id="5218" w:name="_Toc61119675"/>
      <w:bookmarkStart w:id="5219" w:name="_Toc61120057"/>
      <w:bookmarkStart w:id="5220" w:name="_Toc67926128"/>
      <w:bookmarkStart w:id="5221" w:name="_Toc75273766"/>
      <w:bookmarkStart w:id="5222" w:name="_Toc76510666"/>
      <w:bookmarkStart w:id="5223" w:name="_Toc83129823"/>
      <w:r w:rsidRPr="00C04A08">
        <w:t>7.6.3</w:t>
      </w:r>
      <w:r w:rsidRPr="00C04A08">
        <w:tab/>
        <w:t>Void</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1734BF7D" w14:textId="77777777" w:rsidR="00842EF7" w:rsidRPr="00C04A08" w:rsidRDefault="00842EF7" w:rsidP="00842EF7">
      <w:pPr>
        <w:pStyle w:val="Heading2"/>
      </w:pPr>
      <w:bookmarkStart w:id="5224" w:name="_Toc21340964"/>
      <w:bookmarkStart w:id="5225" w:name="_Toc29805412"/>
      <w:bookmarkStart w:id="5226" w:name="_Toc36456621"/>
      <w:bookmarkStart w:id="5227" w:name="_Toc36469719"/>
      <w:bookmarkStart w:id="5228" w:name="_Toc37254134"/>
      <w:bookmarkStart w:id="5229" w:name="_Toc37322992"/>
      <w:bookmarkStart w:id="5230" w:name="_Toc37324398"/>
      <w:bookmarkStart w:id="5231" w:name="_Toc45889922"/>
      <w:bookmarkStart w:id="5232" w:name="_Toc52196602"/>
      <w:bookmarkStart w:id="5233" w:name="_Toc52197582"/>
      <w:bookmarkStart w:id="5234" w:name="_Toc53173305"/>
      <w:bookmarkStart w:id="5235" w:name="_Toc53173674"/>
      <w:bookmarkStart w:id="5236" w:name="_Toc61119676"/>
      <w:bookmarkStart w:id="5237" w:name="_Toc61120058"/>
      <w:bookmarkStart w:id="5238" w:name="_Toc67926129"/>
      <w:bookmarkStart w:id="5239" w:name="_Toc75273767"/>
      <w:bookmarkStart w:id="5240" w:name="_Toc76510667"/>
      <w:bookmarkStart w:id="5241" w:name="_Toc83129824"/>
      <w:r w:rsidRPr="00C04A08">
        <w:t>7.6A</w:t>
      </w:r>
      <w:r w:rsidRPr="00C04A08">
        <w:tab/>
        <w:t xml:space="preserve">Blocking characteristics for </w:t>
      </w:r>
      <w:r w:rsidR="004963EA" w:rsidRPr="00C04A08">
        <w:t xml:space="preserve">DL </w:t>
      </w:r>
      <w:r w:rsidRPr="00C04A08">
        <w:t>CA</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5DA2E837" w14:textId="77777777" w:rsidR="00842EF7" w:rsidRPr="00C04A08" w:rsidRDefault="00842EF7" w:rsidP="00842EF7">
      <w:pPr>
        <w:pStyle w:val="Heading3"/>
      </w:pPr>
      <w:bookmarkStart w:id="5242" w:name="_Toc21340965"/>
      <w:bookmarkStart w:id="5243" w:name="_Toc29805413"/>
      <w:bookmarkStart w:id="5244" w:name="_Toc36456622"/>
      <w:bookmarkStart w:id="5245" w:name="_Toc36469720"/>
      <w:bookmarkStart w:id="5246" w:name="_Toc37254135"/>
      <w:bookmarkStart w:id="5247" w:name="_Toc37322993"/>
      <w:bookmarkStart w:id="5248" w:name="_Toc37324399"/>
      <w:bookmarkStart w:id="5249" w:name="_Toc45889923"/>
      <w:bookmarkStart w:id="5250" w:name="_Toc52196603"/>
      <w:bookmarkStart w:id="5251" w:name="_Toc52197583"/>
      <w:bookmarkStart w:id="5252" w:name="_Toc53173306"/>
      <w:bookmarkStart w:id="5253" w:name="_Toc53173675"/>
      <w:bookmarkStart w:id="5254" w:name="_Toc61119677"/>
      <w:bookmarkStart w:id="5255" w:name="_Toc61120059"/>
      <w:bookmarkStart w:id="5256" w:name="_Toc67926130"/>
      <w:bookmarkStart w:id="5257" w:name="_Toc75273768"/>
      <w:bookmarkStart w:id="5258" w:name="_Toc76510668"/>
      <w:bookmarkStart w:id="5259" w:name="_Toc83129825"/>
      <w:r w:rsidRPr="00C04A08">
        <w:t>7.6A.1</w:t>
      </w:r>
      <w:r w:rsidRPr="00C04A08">
        <w:tab/>
        <w:t>General</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4DB36AF7" w14:textId="77777777" w:rsidR="00842EF7" w:rsidRPr="00C04A08" w:rsidRDefault="00842EF7" w:rsidP="00842EF7">
      <w:pPr>
        <w:pStyle w:val="Heading3"/>
      </w:pPr>
      <w:bookmarkStart w:id="5260" w:name="_Toc21340966"/>
      <w:bookmarkStart w:id="5261" w:name="_Toc29805414"/>
      <w:bookmarkStart w:id="5262" w:name="_Toc36456623"/>
      <w:bookmarkStart w:id="5263" w:name="_Toc36469721"/>
      <w:bookmarkStart w:id="5264" w:name="_Toc37254136"/>
      <w:bookmarkStart w:id="5265" w:name="_Toc37322994"/>
      <w:bookmarkStart w:id="5266" w:name="_Toc37324400"/>
      <w:bookmarkStart w:id="5267" w:name="_Toc45889924"/>
      <w:bookmarkStart w:id="5268" w:name="_Toc52196604"/>
      <w:bookmarkStart w:id="5269" w:name="_Toc52197584"/>
      <w:bookmarkStart w:id="5270" w:name="_Toc53173307"/>
      <w:bookmarkStart w:id="5271" w:name="_Toc53173676"/>
      <w:bookmarkStart w:id="5272" w:name="_Toc61119678"/>
      <w:bookmarkStart w:id="5273" w:name="_Toc61120060"/>
      <w:bookmarkStart w:id="5274" w:name="_Toc67926131"/>
      <w:bookmarkStart w:id="5275" w:name="_Toc75273769"/>
      <w:bookmarkStart w:id="5276" w:name="_Toc76510669"/>
      <w:bookmarkStart w:id="5277" w:name="_Toc83129826"/>
      <w:r w:rsidRPr="00C04A08">
        <w:t>7.6A.2</w:t>
      </w:r>
      <w:r w:rsidRPr="00C04A08">
        <w:tab/>
        <w:t>In-band blocking</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095E1F48"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0C7DA34D" w14:textId="77777777" w:rsidTr="00D46B3C">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E2C25A" w14:textId="77777777" w:rsidR="00842EF7" w:rsidRPr="00C04A08" w:rsidRDefault="00842EF7" w:rsidP="00D46B3C">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846F58C" w14:textId="77777777" w:rsidR="00842EF7" w:rsidRPr="00C04A08" w:rsidRDefault="00842EF7" w:rsidP="00D46B3C">
            <w:pPr>
              <w:pStyle w:val="TAH"/>
              <w:rPr>
                <w:lang w:val="en-US"/>
              </w:rPr>
            </w:pPr>
            <w:r w:rsidRPr="00C04A08">
              <w:t>Units</w:t>
            </w:r>
          </w:p>
        </w:tc>
        <w:tc>
          <w:tcPr>
            <w:tcW w:w="5621" w:type="dxa"/>
            <w:tcBorders>
              <w:top w:val="single" w:sz="4" w:space="0" w:color="auto"/>
              <w:left w:val="single" w:sz="4" w:space="0" w:color="auto"/>
              <w:right w:val="single" w:sz="4" w:space="0" w:color="auto"/>
            </w:tcBorders>
            <w:shd w:val="clear" w:color="auto" w:fill="auto"/>
          </w:tcPr>
          <w:p w14:paraId="0546E9A2" w14:textId="77777777" w:rsidR="00842EF7" w:rsidRPr="00C04A08" w:rsidRDefault="00842EF7" w:rsidP="00D46B3C">
            <w:pPr>
              <w:pStyle w:val="TAH"/>
              <w:rPr>
                <w:lang w:val="en-US"/>
              </w:rPr>
            </w:pPr>
            <w:r w:rsidRPr="00C04A08">
              <w:t>All CA bandwidth classes</w:t>
            </w:r>
          </w:p>
        </w:tc>
      </w:tr>
      <w:tr w:rsidR="00842EF7" w:rsidRPr="00C04A08" w14:paraId="31CAC4D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E8455"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3B579608" w14:textId="77777777"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A2392FD" w14:textId="77777777" w:rsidR="00842EF7" w:rsidRPr="00C04A08" w:rsidRDefault="00842EF7" w:rsidP="00EB5970">
            <w:pPr>
              <w:pStyle w:val="TAC"/>
            </w:pPr>
            <w:r w:rsidRPr="00C04A08">
              <w:t>REFSENS + 14 dB</w:t>
            </w:r>
          </w:p>
        </w:tc>
      </w:tr>
      <w:tr w:rsidR="00842EF7" w:rsidRPr="00C04A08" w14:paraId="62EA6B89"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DFFD0"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77B9FA3"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CA7F838" w14:textId="77777777" w:rsidR="00842EF7" w:rsidRPr="00C04A08" w:rsidRDefault="00842EF7" w:rsidP="00EB5970">
            <w:pPr>
              <w:pStyle w:val="TAC"/>
            </w:pPr>
            <w:r w:rsidRPr="00C04A08">
              <w:rPr>
                <w:rFonts w:eastAsia="MS Mincho"/>
              </w:rPr>
              <w:t>Aggregated power + 21.5</w:t>
            </w:r>
          </w:p>
        </w:tc>
      </w:tr>
      <w:tr w:rsidR="00842EF7" w:rsidRPr="00C04A08" w14:paraId="50C1584F"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62C55E3" w14:textId="1261E544" w:rsidR="00842EF7" w:rsidRPr="00C04A08" w:rsidRDefault="009C676B" w:rsidP="00EB5970">
            <w:pPr>
              <w:pStyle w:val="TAC"/>
              <w:jc w:val="left"/>
            </w:pPr>
            <w:r>
              <w:t>Pinterferer for band n260, n262</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7DE7CD9D"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0C7EC4F" w14:textId="77777777" w:rsidR="00842EF7" w:rsidRPr="00C04A08" w:rsidRDefault="00842EF7" w:rsidP="00EB5970">
            <w:pPr>
              <w:pStyle w:val="TAC"/>
            </w:pPr>
            <w:r w:rsidRPr="00C04A08">
              <w:rPr>
                <w:rFonts w:eastAsia="MS Mincho"/>
              </w:rPr>
              <w:t>Aggregated power + 20.5</w:t>
            </w:r>
          </w:p>
        </w:tc>
      </w:tr>
      <w:tr w:rsidR="00842EF7" w:rsidRPr="00C04A08" w14:paraId="29864BB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4659EBA"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986F8BE"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A01938C" w14:textId="77777777" w:rsidR="00842EF7" w:rsidRPr="00C04A08" w:rsidRDefault="00842EF7" w:rsidP="00EB5970">
            <w:pPr>
              <w:pStyle w:val="TAC"/>
            </w:pPr>
            <w:r w:rsidRPr="00C04A08">
              <w:t>BW</w:t>
            </w:r>
            <w:r w:rsidRPr="00C04A08">
              <w:rPr>
                <w:vertAlign w:val="subscript"/>
              </w:rPr>
              <w:t>Channel_CA</w:t>
            </w:r>
          </w:p>
        </w:tc>
      </w:tr>
      <w:tr w:rsidR="00842EF7" w:rsidRPr="00C04A08" w14:paraId="64C81DA8"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2014381A"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42B8F7E4"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D0AB361" w14:textId="77777777" w:rsidR="00842EF7" w:rsidRPr="00C04A08" w:rsidRDefault="00842EF7" w:rsidP="00EB5970">
            <w:pPr>
              <w:pStyle w:val="TAC"/>
            </w:pPr>
          </w:p>
          <w:p w14:paraId="2E906A01"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753F7310" w14:textId="77777777" w:rsidR="00842EF7" w:rsidRPr="00C04A08" w:rsidRDefault="00842EF7" w:rsidP="00EB5970">
            <w:pPr>
              <w:pStyle w:val="TAC"/>
            </w:pPr>
          </w:p>
          <w:p w14:paraId="1E2E30B0" w14:textId="77777777" w:rsidR="00842EF7" w:rsidRPr="00C04A08" w:rsidRDefault="00842EF7" w:rsidP="00EB5970">
            <w:pPr>
              <w:pStyle w:val="TAC"/>
            </w:pPr>
            <w:r w:rsidRPr="00C04A08">
              <w:t>NOTE 5</w:t>
            </w:r>
          </w:p>
          <w:p w14:paraId="6D0E9DC9" w14:textId="77777777" w:rsidR="00842EF7" w:rsidRPr="00C04A08" w:rsidRDefault="00842EF7" w:rsidP="00EB5970">
            <w:pPr>
              <w:pStyle w:val="TAC"/>
            </w:pPr>
          </w:p>
        </w:tc>
      </w:tr>
      <w:tr w:rsidR="00842EF7" w:rsidRPr="00C04A08" w14:paraId="42A19641"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C2696C3"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1F72A3CA"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0C02340F"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4B93D55A" w14:textId="77777777" w:rsidR="00842EF7" w:rsidRPr="00C04A08" w:rsidRDefault="00842EF7" w:rsidP="00EB5970">
            <w:pPr>
              <w:pStyle w:val="TAC"/>
            </w:pPr>
            <w:r w:rsidRPr="00C04A08">
              <w:t>To</w:t>
            </w:r>
          </w:p>
          <w:p w14:paraId="016CB67D"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00661B6C"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0E01F9"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506E81E7"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3A7A4998" w14:textId="77777777" w:rsidR="00842EF7" w:rsidRPr="00C04A08" w:rsidRDefault="00842EF7" w:rsidP="00EB5970">
            <w:pPr>
              <w:spacing w:after="0"/>
              <w:jc w:val="center"/>
              <w:rPr>
                <w:rFonts w:ascii="Arial" w:hAnsi="Arial" w:cs="Arial"/>
                <w:sz w:val="18"/>
                <w:szCs w:val="18"/>
              </w:rPr>
            </w:pPr>
          </w:p>
        </w:tc>
      </w:tr>
      <w:tr w:rsidR="00842EF7" w:rsidRPr="00C04A08" w14:paraId="1359DAB8"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6836B17C"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1543C52E"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3F0437C" w14:textId="77777777" w:rsidR="00842EF7" w:rsidRPr="00C04A08" w:rsidRDefault="00842EF7" w:rsidP="00EB5970">
            <w:pPr>
              <w:spacing w:after="0"/>
              <w:jc w:val="center"/>
              <w:rPr>
                <w:rFonts w:ascii="Arial" w:hAnsi="Arial" w:cs="Arial"/>
                <w:sz w:val="18"/>
                <w:szCs w:val="18"/>
                <w:lang w:val="en-US"/>
              </w:rPr>
            </w:pPr>
          </w:p>
        </w:tc>
      </w:tr>
      <w:tr w:rsidR="00842EF7" w:rsidRPr="00C04A08" w14:paraId="5EAA8EE3"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928832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223D80B6"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C7F897B"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33C9F279"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567EE0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5F23C68E" w14:textId="77777777"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7A851604" w14:textId="7777777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03888FC" w14:textId="77777777" w:rsidR="00842EF7" w:rsidRPr="00C04A08" w:rsidRDefault="00842EF7" w:rsidP="00842EF7">
      <w:pPr>
        <w:rPr>
          <w:lang w:val="en-US"/>
        </w:rPr>
      </w:pPr>
    </w:p>
    <w:p w14:paraId="23EC0251" w14:textId="77777777" w:rsidR="00263719" w:rsidRPr="00C04A08" w:rsidRDefault="00263719" w:rsidP="003C6ED8">
      <w:pPr>
        <w:pStyle w:val="Heading4"/>
      </w:pPr>
      <w:bookmarkStart w:id="5278" w:name="_Toc37254137"/>
      <w:bookmarkStart w:id="5279" w:name="_Toc37322995"/>
      <w:bookmarkStart w:id="5280" w:name="_Toc37324401"/>
      <w:bookmarkStart w:id="5281" w:name="_Toc45889925"/>
      <w:bookmarkStart w:id="5282" w:name="_Toc52196605"/>
      <w:bookmarkStart w:id="5283" w:name="_Toc52197585"/>
      <w:bookmarkStart w:id="5284" w:name="_Toc53173308"/>
      <w:bookmarkStart w:id="5285" w:name="_Toc53173677"/>
      <w:bookmarkStart w:id="5286" w:name="_Toc61119679"/>
      <w:bookmarkStart w:id="5287" w:name="_Toc61120061"/>
      <w:bookmarkStart w:id="5288" w:name="_Toc67926132"/>
      <w:bookmarkStart w:id="5289" w:name="_Toc75273770"/>
      <w:bookmarkStart w:id="5290" w:name="_Toc76510670"/>
      <w:bookmarkStart w:id="5291" w:name="_Toc83129827"/>
      <w:r w:rsidRPr="00C04A08">
        <w:t>7.6A.2.2</w:t>
      </w:r>
      <w:r w:rsidRPr="00C04A08">
        <w:tab/>
        <w:t>In-band blocking for Intra-band non-contiguous CA</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5292" w:name="_Toc37254138"/>
      <w:bookmarkStart w:id="5293" w:name="_Toc37322996"/>
      <w:bookmarkStart w:id="5294" w:name="_Toc37324402"/>
      <w:bookmarkStart w:id="5295" w:name="_Toc45889926"/>
      <w:bookmarkStart w:id="5296" w:name="_Toc52196606"/>
      <w:bookmarkStart w:id="5297" w:name="_Toc52197586"/>
      <w:bookmarkStart w:id="5298" w:name="_Toc53173309"/>
      <w:bookmarkStart w:id="5299" w:name="_Toc53173678"/>
      <w:bookmarkStart w:id="5300" w:name="_Toc61119680"/>
      <w:bookmarkStart w:id="5301" w:name="_Toc61120062"/>
      <w:bookmarkStart w:id="5302" w:name="_Toc67926133"/>
      <w:bookmarkStart w:id="5303" w:name="_Toc75273771"/>
      <w:bookmarkStart w:id="5304" w:name="_Toc76510671"/>
      <w:bookmarkStart w:id="5305" w:name="_Toc83129828"/>
      <w:r w:rsidRPr="00C04A08">
        <w:t>7.6A.2.3</w:t>
      </w:r>
      <w:r w:rsidRPr="00C04A08">
        <w:tab/>
      </w:r>
      <w:r w:rsidR="0014412D" w:rsidRPr="00C04A08">
        <w:t>In-band blocking for Inter-band CA</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6C61F852" w14:textId="77777777"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05805BDA" w14:textId="77777777" w:rsidR="00842EF7" w:rsidRPr="00C04A08" w:rsidRDefault="00842EF7" w:rsidP="00842EF7">
      <w:pPr>
        <w:pStyle w:val="Heading2"/>
      </w:pPr>
      <w:bookmarkStart w:id="5306" w:name="_Toc21340967"/>
      <w:bookmarkStart w:id="5307" w:name="_Toc29805415"/>
      <w:bookmarkStart w:id="5308" w:name="_Toc36456624"/>
      <w:bookmarkStart w:id="5309" w:name="_Toc36469722"/>
      <w:bookmarkStart w:id="5310" w:name="_Toc37254139"/>
      <w:bookmarkStart w:id="5311" w:name="_Toc37322997"/>
      <w:bookmarkStart w:id="5312" w:name="_Toc37324403"/>
      <w:bookmarkStart w:id="5313" w:name="_Toc45889927"/>
      <w:bookmarkStart w:id="5314" w:name="_Toc52196607"/>
      <w:bookmarkStart w:id="5315" w:name="_Toc52197587"/>
      <w:bookmarkStart w:id="5316" w:name="_Toc53173310"/>
      <w:bookmarkStart w:id="5317" w:name="_Toc53173679"/>
      <w:bookmarkStart w:id="5318" w:name="_Toc61119681"/>
      <w:bookmarkStart w:id="5319" w:name="_Toc61120063"/>
      <w:bookmarkStart w:id="5320" w:name="_Toc67926134"/>
      <w:bookmarkStart w:id="5321" w:name="_Toc75273772"/>
      <w:bookmarkStart w:id="5322" w:name="_Toc76510672"/>
      <w:bookmarkStart w:id="5323" w:name="_Toc83129829"/>
      <w:r w:rsidRPr="00C04A08">
        <w:t>7.6D</w:t>
      </w:r>
      <w:r w:rsidRPr="00C04A08">
        <w:tab/>
        <w:t>Blocking characteristics for UL MIMO</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285069A0" w14:textId="46C53175"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E94035" w:rsidRPr="002F4633">
        <w:rPr>
          <w:noProof/>
          <w:lang w:eastAsia="zh-TW"/>
        </w:rPr>
        <w:t>6.2D.1.0-1</w:t>
      </w:r>
      <w:r w:rsidRPr="00C04A08">
        <w:t>.</w:t>
      </w:r>
    </w:p>
    <w:p w14:paraId="2FF0F824" w14:textId="77777777" w:rsidR="00842EF7" w:rsidRPr="00C04A08" w:rsidRDefault="00842EF7" w:rsidP="00842EF7">
      <w:pPr>
        <w:pStyle w:val="Heading2"/>
      </w:pPr>
      <w:bookmarkStart w:id="5324" w:name="_Toc21340968"/>
      <w:bookmarkStart w:id="5325" w:name="_Toc29805416"/>
      <w:bookmarkStart w:id="5326" w:name="_Toc36456625"/>
      <w:bookmarkStart w:id="5327" w:name="_Toc36469723"/>
      <w:bookmarkStart w:id="5328" w:name="_Toc37254140"/>
      <w:bookmarkStart w:id="5329" w:name="_Toc37322998"/>
      <w:bookmarkStart w:id="5330" w:name="_Toc37324404"/>
      <w:bookmarkStart w:id="5331" w:name="_Toc45889928"/>
      <w:bookmarkStart w:id="5332" w:name="_Toc52196608"/>
      <w:bookmarkStart w:id="5333" w:name="_Toc52197588"/>
      <w:bookmarkStart w:id="5334" w:name="_Toc53173311"/>
      <w:bookmarkStart w:id="5335" w:name="_Toc53173680"/>
      <w:bookmarkStart w:id="5336" w:name="_Toc61119682"/>
      <w:bookmarkStart w:id="5337" w:name="_Toc61120064"/>
      <w:bookmarkStart w:id="5338" w:name="_Toc67926135"/>
      <w:bookmarkStart w:id="5339" w:name="_Toc75273773"/>
      <w:bookmarkStart w:id="5340" w:name="_Toc76510673"/>
      <w:bookmarkStart w:id="5341" w:name="_Toc83129830"/>
      <w:r w:rsidRPr="00C04A08">
        <w:t>7.7</w:t>
      </w:r>
      <w:r w:rsidRPr="00C04A08">
        <w:tab/>
        <w:t>Void</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4A6C4ED3" w14:textId="77777777" w:rsidR="00842EF7" w:rsidRPr="00C04A08" w:rsidRDefault="00842EF7" w:rsidP="00842EF7">
      <w:pPr>
        <w:pStyle w:val="Heading2"/>
      </w:pPr>
      <w:bookmarkStart w:id="5342" w:name="_Toc21340969"/>
      <w:bookmarkStart w:id="5343" w:name="_Toc29805417"/>
      <w:bookmarkStart w:id="5344" w:name="_Toc36456626"/>
      <w:bookmarkStart w:id="5345" w:name="_Toc36469724"/>
      <w:bookmarkStart w:id="5346" w:name="_Toc37254141"/>
      <w:bookmarkStart w:id="5347" w:name="_Toc37322999"/>
      <w:bookmarkStart w:id="5348" w:name="_Toc37324405"/>
      <w:bookmarkStart w:id="5349" w:name="_Toc45889929"/>
      <w:bookmarkStart w:id="5350" w:name="_Toc52196609"/>
      <w:bookmarkStart w:id="5351" w:name="_Toc52197589"/>
      <w:bookmarkStart w:id="5352" w:name="_Toc53173312"/>
      <w:bookmarkStart w:id="5353" w:name="_Toc53173681"/>
      <w:bookmarkStart w:id="5354" w:name="_Toc61119683"/>
      <w:bookmarkStart w:id="5355" w:name="_Toc61120065"/>
      <w:bookmarkStart w:id="5356" w:name="_Toc67926136"/>
      <w:bookmarkStart w:id="5357" w:name="_Toc75273774"/>
      <w:bookmarkStart w:id="5358" w:name="_Toc76510674"/>
      <w:bookmarkStart w:id="5359" w:name="_Toc83129831"/>
      <w:r w:rsidRPr="00C04A08">
        <w:t>7.8</w:t>
      </w:r>
      <w:r w:rsidRPr="00C04A08">
        <w:tab/>
        <w:t>Void</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3818D503" w14:textId="77777777" w:rsidR="00842EF7" w:rsidRPr="00C04A08" w:rsidRDefault="00842EF7" w:rsidP="00842EF7">
      <w:pPr>
        <w:pStyle w:val="Heading2"/>
      </w:pPr>
      <w:bookmarkStart w:id="5360" w:name="_Toc21340970"/>
      <w:bookmarkStart w:id="5361" w:name="_Toc29805418"/>
      <w:bookmarkStart w:id="5362" w:name="_Toc36456627"/>
      <w:bookmarkStart w:id="5363" w:name="_Toc36469725"/>
      <w:bookmarkStart w:id="5364" w:name="_Toc37254142"/>
      <w:bookmarkStart w:id="5365" w:name="_Toc37323000"/>
      <w:bookmarkStart w:id="5366" w:name="_Toc37324406"/>
      <w:bookmarkStart w:id="5367" w:name="_Toc45889930"/>
      <w:bookmarkStart w:id="5368" w:name="_Toc52196610"/>
      <w:bookmarkStart w:id="5369" w:name="_Toc52197590"/>
      <w:bookmarkStart w:id="5370" w:name="_Toc53173313"/>
      <w:bookmarkStart w:id="5371" w:name="_Toc53173682"/>
      <w:bookmarkStart w:id="5372" w:name="_Toc61119684"/>
      <w:bookmarkStart w:id="5373" w:name="_Toc61120066"/>
      <w:bookmarkStart w:id="5374" w:name="_Toc67926137"/>
      <w:bookmarkStart w:id="5375" w:name="_Toc75273775"/>
      <w:bookmarkStart w:id="5376" w:name="_Toc76510675"/>
      <w:bookmarkStart w:id="5377" w:name="_Toc83129832"/>
      <w:r w:rsidRPr="00C04A08">
        <w:t>7.9</w:t>
      </w:r>
      <w:r w:rsidRPr="00C04A08">
        <w:tab/>
        <w:t>Spurious emissions</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08C4F5B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4872758F" w14:textId="77777777" w:rsidTr="00EB5970">
        <w:trPr>
          <w:jc w:val="center"/>
        </w:trPr>
        <w:tc>
          <w:tcPr>
            <w:tcW w:w="2538" w:type="dxa"/>
          </w:tcPr>
          <w:p w14:paraId="0712C6AC" w14:textId="77777777" w:rsidR="00842EF7" w:rsidRPr="00C04A08" w:rsidRDefault="00842EF7" w:rsidP="00F91227">
            <w:pPr>
              <w:pStyle w:val="TAH"/>
              <w:rPr>
                <w:rFonts w:cs="Arial"/>
              </w:rPr>
            </w:pPr>
            <w:r w:rsidRPr="00C04A08">
              <w:rPr>
                <w:rFonts w:cs="Arial"/>
              </w:rPr>
              <w:t>Frequency range</w:t>
            </w:r>
          </w:p>
        </w:tc>
        <w:tc>
          <w:tcPr>
            <w:tcW w:w="1440" w:type="dxa"/>
          </w:tcPr>
          <w:p w14:paraId="765C6483" w14:textId="77777777" w:rsidR="00842EF7" w:rsidRPr="00C04A08" w:rsidRDefault="00842EF7" w:rsidP="00F91227">
            <w:pPr>
              <w:pStyle w:val="TAH"/>
              <w:rPr>
                <w:rFonts w:cs="Arial"/>
              </w:rPr>
            </w:pPr>
            <w:r w:rsidRPr="00C04A08">
              <w:rPr>
                <w:rFonts w:cs="Arial"/>
              </w:rPr>
              <w:t>Measurement</w:t>
            </w:r>
          </w:p>
          <w:p w14:paraId="5188DFFD" w14:textId="77777777" w:rsidR="00842EF7" w:rsidRPr="00C04A08" w:rsidRDefault="00842EF7" w:rsidP="00F91227">
            <w:pPr>
              <w:pStyle w:val="TAH"/>
              <w:rPr>
                <w:rFonts w:cs="Arial"/>
              </w:rPr>
            </w:pPr>
            <w:r w:rsidRPr="00C04A08">
              <w:rPr>
                <w:rFonts w:cs="Arial"/>
              </w:rPr>
              <w:t>bandwidth</w:t>
            </w:r>
          </w:p>
        </w:tc>
        <w:tc>
          <w:tcPr>
            <w:tcW w:w="1170" w:type="dxa"/>
          </w:tcPr>
          <w:p w14:paraId="0B05C40E"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773F0A13" w14:textId="77777777" w:rsidR="00842EF7" w:rsidRPr="00C04A08" w:rsidRDefault="00842EF7" w:rsidP="00F91227">
            <w:pPr>
              <w:pStyle w:val="TAH"/>
              <w:rPr>
                <w:rFonts w:cs="Arial"/>
              </w:rPr>
            </w:pPr>
            <w:r w:rsidRPr="00C04A08">
              <w:rPr>
                <w:rFonts w:cs="Arial"/>
              </w:rPr>
              <w:t>NOTE</w:t>
            </w:r>
          </w:p>
        </w:tc>
      </w:tr>
      <w:tr w:rsidR="00EB5970" w:rsidRPr="00C04A08" w14:paraId="222B414C" w14:textId="77777777" w:rsidTr="00EB5970">
        <w:trPr>
          <w:trHeight w:val="170"/>
          <w:jc w:val="center"/>
        </w:trPr>
        <w:tc>
          <w:tcPr>
            <w:tcW w:w="2538" w:type="dxa"/>
          </w:tcPr>
          <w:p w14:paraId="6A14D620"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3C676809" w14:textId="77777777" w:rsidR="00EB5970" w:rsidRPr="00C04A08" w:rsidRDefault="00EB5970" w:rsidP="00F91227">
            <w:pPr>
              <w:pStyle w:val="TAC"/>
              <w:rPr>
                <w:rFonts w:cs="Arial"/>
              </w:rPr>
            </w:pPr>
            <w:r w:rsidRPr="00C04A08">
              <w:rPr>
                <w:rFonts w:cs="Arial"/>
              </w:rPr>
              <w:t>100 kHz</w:t>
            </w:r>
          </w:p>
        </w:tc>
        <w:tc>
          <w:tcPr>
            <w:tcW w:w="1170" w:type="dxa"/>
          </w:tcPr>
          <w:p w14:paraId="660EF603"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6700BBA3" w14:textId="77777777" w:rsidR="00EB5970" w:rsidRPr="00C04A08" w:rsidRDefault="00EB5970" w:rsidP="00F91227">
            <w:pPr>
              <w:pStyle w:val="TAC"/>
              <w:rPr>
                <w:rFonts w:cs="Arial"/>
              </w:rPr>
            </w:pPr>
            <w:r w:rsidRPr="00C04A08">
              <w:rPr>
                <w:rFonts w:cs="Arial"/>
              </w:rPr>
              <w:t>1</w:t>
            </w:r>
          </w:p>
        </w:tc>
      </w:tr>
      <w:tr w:rsidR="00EB5970" w:rsidRPr="00C04A08" w14:paraId="60C4E5D2" w14:textId="77777777" w:rsidTr="00EB5970">
        <w:trPr>
          <w:jc w:val="center"/>
        </w:trPr>
        <w:tc>
          <w:tcPr>
            <w:tcW w:w="2538" w:type="dxa"/>
          </w:tcPr>
          <w:p w14:paraId="7074B55B"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485E5F77" w14:textId="77777777" w:rsidR="00EB5970" w:rsidRPr="00C04A08" w:rsidRDefault="00EB5970" w:rsidP="00F91227">
            <w:pPr>
              <w:pStyle w:val="TAC"/>
              <w:rPr>
                <w:rFonts w:cs="Arial"/>
              </w:rPr>
            </w:pPr>
            <w:r w:rsidRPr="00C04A08">
              <w:rPr>
                <w:rFonts w:cs="Arial"/>
              </w:rPr>
              <w:t>1 MHz</w:t>
            </w:r>
          </w:p>
        </w:tc>
        <w:tc>
          <w:tcPr>
            <w:tcW w:w="1170" w:type="dxa"/>
          </w:tcPr>
          <w:p w14:paraId="6781385D"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635C2358" w14:textId="77777777" w:rsidR="00EB5970" w:rsidRPr="00C04A08" w:rsidRDefault="00EB5970" w:rsidP="00F91227">
            <w:pPr>
              <w:pStyle w:val="TAC"/>
              <w:rPr>
                <w:rFonts w:cs="Arial"/>
              </w:rPr>
            </w:pPr>
          </w:p>
        </w:tc>
      </w:tr>
      <w:tr w:rsidR="00842EF7" w:rsidRPr="00C04A08" w14:paraId="43FA1864" w14:textId="77777777" w:rsidTr="00F91227">
        <w:trPr>
          <w:jc w:val="center"/>
        </w:trPr>
        <w:tc>
          <w:tcPr>
            <w:tcW w:w="8478" w:type="dxa"/>
            <w:gridSpan w:val="4"/>
          </w:tcPr>
          <w:p w14:paraId="7CB196FB"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6C867BE2" w14:textId="77777777" w:rsidR="00842EF7" w:rsidRPr="00C04A08" w:rsidRDefault="00842EF7" w:rsidP="00842EF7"/>
    <w:p w14:paraId="7E4B78D8" w14:textId="77777777" w:rsidR="00842EF7" w:rsidRPr="00C04A08" w:rsidRDefault="00842EF7" w:rsidP="00842EF7">
      <w:pPr>
        <w:pStyle w:val="Heading2"/>
      </w:pPr>
      <w:bookmarkStart w:id="5378" w:name="_Toc21340971"/>
      <w:bookmarkStart w:id="5379" w:name="_Toc29805419"/>
      <w:bookmarkStart w:id="5380" w:name="_Toc36456628"/>
      <w:bookmarkStart w:id="5381" w:name="_Toc36469726"/>
      <w:bookmarkStart w:id="5382" w:name="_Toc37254143"/>
      <w:bookmarkStart w:id="5383" w:name="_Toc37323001"/>
      <w:bookmarkStart w:id="5384" w:name="_Toc37324407"/>
      <w:bookmarkStart w:id="5385" w:name="_Toc45889931"/>
      <w:bookmarkStart w:id="5386" w:name="_Toc52196611"/>
      <w:bookmarkStart w:id="5387" w:name="_Toc52197591"/>
      <w:bookmarkStart w:id="5388" w:name="_Toc53173314"/>
      <w:bookmarkStart w:id="5389" w:name="_Toc53173683"/>
      <w:bookmarkStart w:id="5390" w:name="_Toc61119685"/>
      <w:bookmarkStart w:id="5391" w:name="_Toc61120067"/>
      <w:bookmarkStart w:id="5392" w:name="_Toc67926138"/>
      <w:bookmarkStart w:id="5393" w:name="_Toc75273776"/>
      <w:bookmarkStart w:id="5394" w:name="_Toc76510676"/>
      <w:bookmarkStart w:id="5395" w:name="_Toc83129833"/>
      <w:r w:rsidRPr="00C04A08">
        <w:t>7.10</w:t>
      </w:r>
      <w:r w:rsidRPr="00C04A08">
        <w:tab/>
        <w:t>Void</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3067FE77" w14:textId="77777777" w:rsidR="00842EF7" w:rsidRPr="00C04A08" w:rsidRDefault="00842EF7" w:rsidP="00842EF7">
      <w:pPr>
        <w:pStyle w:val="Heading8"/>
      </w:pPr>
      <w:r w:rsidRPr="00C04A08">
        <w:br w:type="page"/>
      </w:r>
      <w:bookmarkStart w:id="5396" w:name="_Toc21340972"/>
      <w:bookmarkStart w:id="5397" w:name="_Toc29805420"/>
      <w:bookmarkStart w:id="5398" w:name="_Toc36456629"/>
      <w:bookmarkStart w:id="5399" w:name="_Toc36469727"/>
      <w:bookmarkStart w:id="5400" w:name="_Toc37254144"/>
      <w:bookmarkStart w:id="5401" w:name="_Toc37323002"/>
      <w:bookmarkStart w:id="5402" w:name="_Toc37324408"/>
      <w:bookmarkStart w:id="5403" w:name="_Toc45889932"/>
      <w:bookmarkStart w:id="5404" w:name="_Toc52196612"/>
      <w:bookmarkStart w:id="5405" w:name="_Toc52197592"/>
      <w:bookmarkStart w:id="5406" w:name="_Toc53173315"/>
      <w:bookmarkStart w:id="5407" w:name="_Toc53173684"/>
      <w:bookmarkStart w:id="5408" w:name="_Toc61119686"/>
      <w:bookmarkStart w:id="5409" w:name="_Toc61120068"/>
      <w:bookmarkStart w:id="5410" w:name="_Toc67926139"/>
      <w:bookmarkStart w:id="5411" w:name="_Toc75273777"/>
      <w:bookmarkStart w:id="5412" w:name="_Toc76510677"/>
      <w:bookmarkStart w:id="5413" w:name="_Toc83129834"/>
      <w:r w:rsidRPr="00C04A08">
        <w:t>Annex A (normative):</w:t>
      </w:r>
      <w:r w:rsidRPr="00C04A08">
        <w:br/>
        <w:t>Measurement channels</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5414" w:name="_Toc21340973"/>
      <w:bookmarkStart w:id="5415" w:name="_Toc29805421"/>
      <w:bookmarkStart w:id="5416" w:name="_Toc36456630"/>
      <w:bookmarkStart w:id="5417" w:name="_Toc36469728"/>
      <w:bookmarkStart w:id="5418" w:name="_Toc37254145"/>
      <w:bookmarkStart w:id="5419" w:name="_Toc37323003"/>
      <w:bookmarkStart w:id="5420" w:name="_Toc37324409"/>
      <w:bookmarkStart w:id="5421" w:name="_Toc45889933"/>
      <w:bookmarkStart w:id="5422" w:name="_Toc52196613"/>
      <w:bookmarkStart w:id="5423" w:name="_Toc52197593"/>
      <w:bookmarkStart w:id="5424" w:name="_Toc53173316"/>
      <w:bookmarkStart w:id="5425" w:name="_Toc53173685"/>
      <w:bookmarkStart w:id="5426" w:name="_Toc61119687"/>
      <w:bookmarkStart w:id="5427" w:name="_Toc61120069"/>
      <w:bookmarkStart w:id="5428" w:name="_Toc67926140"/>
      <w:bookmarkStart w:id="5429" w:name="_Toc75273778"/>
      <w:bookmarkStart w:id="5430" w:name="_Toc76510678"/>
      <w:bookmarkStart w:id="5431" w:name="_Toc83129835"/>
      <w:r w:rsidRPr="00C04A08">
        <w:t>A.1</w:t>
      </w:r>
      <w:r w:rsidRPr="00C04A08">
        <w:tab/>
        <w:t>General</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25F66BF1" w14:textId="77777777" w:rsidR="00842EF7" w:rsidRPr="00C04A08" w:rsidRDefault="00842EF7" w:rsidP="00842EF7"/>
    <w:p w14:paraId="7997B3B2" w14:textId="77777777" w:rsidR="00842EF7" w:rsidRPr="00C04A08" w:rsidRDefault="00842EF7" w:rsidP="00842EF7">
      <w:pPr>
        <w:pStyle w:val="Heading1"/>
      </w:pPr>
      <w:bookmarkStart w:id="5432" w:name="_Toc21340974"/>
      <w:bookmarkStart w:id="5433" w:name="_Toc29805422"/>
      <w:bookmarkStart w:id="5434" w:name="_Toc36456631"/>
      <w:bookmarkStart w:id="5435" w:name="_Toc36469729"/>
      <w:bookmarkStart w:id="5436" w:name="_Toc37254146"/>
      <w:bookmarkStart w:id="5437" w:name="_Toc37323004"/>
      <w:bookmarkStart w:id="5438" w:name="_Toc37324410"/>
      <w:bookmarkStart w:id="5439" w:name="_Toc45889934"/>
      <w:bookmarkStart w:id="5440" w:name="_Toc52196614"/>
      <w:bookmarkStart w:id="5441" w:name="_Toc52197594"/>
      <w:bookmarkStart w:id="5442" w:name="_Toc53173317"/>
      <w:bookmarkStart w:id="5443" w:name="_Toc53173686"/>
      <w:bookmarkStart w:id="5444" w:name="_Toc61119688"/>
      <w:bookmarkStart w:id="5445" w:name="_Toc61120070"/>
      <w:bookmarkStart w:id="5446" w:name="_Toc67926141"/>
      <w:bookmarkStart w:id="5447" w:name="_Toc75273779"/>
      <w:bookmarkStart w:id="5448" w:name="_Toc76510679"/>
      <w:bookmarkStart w:id="5449" w:name="_Toc83129836"/>
      <w:r w:rsidRPr="00C04A08">
        <w:t>A.2</w:t>
      </w:r>
      <w:r w:rsidRPr="00C04A08">
        <w:tab/>
        <w:t>UL reference measurement channels</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4BD5A7E1" w14:textId="77777777" w:rsidR="00842EF7" w:rsidRPr="00C04A08" w:rsidRDefault="00842EF7" w:rsidP="00842EF7">
      <w:pPr>
        <w:pStyle w:val="Heading2"/>
      </w:pPr>
      <w:bookmarkStart w:id="5450" w:name="_Toc21340975"/>
      <w:bookmarkStart w:id="5451" w:name="_Toc29805423"/>
      <w:bookmarkStart w:id="5452" w:name="_Toc36456632"/>
      <w:bookmarkStart w:id="5453" w:name="_Toc36469730"/>
      <w:bookmarkStart w:id="5454" w:name="_Toc37254147"/>
      <w:bookmarkStart w:id="5455" w:name="_Toc37323005"/>
      <w:bookmarkStart w:id="5456" w:name="_Toc37324411"/>
      <w:bookmarkStart w:id="5457" w:name="_Toc45889935"/>
      <w:bookmarkStart w:id="5458" w:name="_Toc52196615"/>
      <w:bookmarkStart w:id="5459" w:name="_Toc52197595"/>
      <w:bookmarkStart w:id="5460" w:name="_Toc53173318"/>
      <w:bookmarkStart w:id="5461" w:name="_Toc53173687"/>
      <w:bookmarkStart w:id="5462" w:name="_Toc61119689"/>
      <w:bookmarkStart w:id="5463" w:name="_Toc61120071"/>
      <w:bookmarkStart w:id="5464" w:name="_Toc67926142"/>
      <w:bookmarkStart w:id="5465" w:name="_Toc75273780"/>
      <w:bookmarkStart w:id="5466" w:name="_Toc76510680"/>
      <w:bookmarkStart w:id="5467" w:name="_Toc83129837"/>
      <w:r w:rsidRPr="00C04A08">
        <w:t>A.2.1</w:t>
      </w:r>
      <w:r w:rsidRPr="00C04A08">
        <w:tab/>
        <w:t>General</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5E963216" w14:textId="77777777" w:rsidR="00842EF7" w:rsidRPr="00C04A08" w:rsidRDefault="00842EF7" w:rsidP="00842EF7">
      <w:pPr>
        <w:pStyle w:val="Heading2"/>
      </w:pPr>
      <w:bookmarkStart w:id="5468" w:name="_Toc21340976"/>
      <w:bookmarkStart w:id="5469" w:name="_Toc29805424"/>
      <w:bookmarkStart w:id="5470" w:name="_Toc36456633"/>
      <w:bookmarkStart w:id="5471" w:name="_Toc36469731"/>
      <w:bookmarkStart w:id="5472" w:name="_Toc37254148"/>
      <w:bookmarkStart w:id="5473" w:name="_Toc37323006"/>
      <w:bookmarkStart w:id="5474" w:name="_Toc37324412"/>
      <w:bookmarkStart w:id="5475" w:name="_Toc45889936"/>
      <w:bookmarkStart w:id="5476" w:name="_Toc52196616"/>
      <w:bookmarkStart w:id="5477" w:name="_Toc52197596"/>
      <w:bookmarkStart w:id="5478" w:name="_Toc53173319"/>
      <w:bookmarkStart w:id="5479" w:name="_Toc53173688"/>
      <w:bookmarkStart w:id="5480" w:name="_Toc61119690"/>
      <w:bookmarkStart w:id="5481" w:name="_Toc61120072"/>
      <w:bookmarkStart w:id="5482" w:name="_Toc67926143"/>
      <w:bookmarkStart w:id="5483" w:name="_Toc75273781"/>
      <w:bookmarkStart w:id="5484" w:name="_Toc76510681"/>
      <w:bookmarkStart w:id="5485" w:name="_Toc83129838"/>
      <w:r w:rsidRPr="00C04A08">
        <w:t>A.2.2</w:t>
      </w:r>
      <w:r w:rsidRPr="00C04A08">
        <w:tab/>
        <w:t>Void</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5486" w:name="_Toc21340977"/>
      <w:bookmarkStart w:id="5487" w:name="_Toc29805425"/>
      <w:bookmarkStart w:id="5488" w:name="_Toc36456634"/>
      <w:bookmarkStart w:id="5489" w:name="_Toc36469732"/>
      <w:bookmarkStart w:id="5490" w:name="_Toc37254149"/>
      <w:bookmarkStart w:id="5491" w:name="_Toc37323007"/>
      <w:bookmarkStart w:id="5492" w:name="_Toc37324413"/>
      <w:bookmarkStart w:id="5493" w:name="_Toc45889937"/>
      <w:bookmarkStart w:id="5494" w:name="_Toc52196617"/>
      <w:bookmarkStart w:id="5495" w:name="_Toc52197597"/>
      <w:bookmarkStart w:id="5496" w:name="_Toc53173320"/>
      <w:bookmarkStart w:id="5497" w:name="_Toc53173689"/>
      <w:bookmarkStart w:id="5498" w:name="_Toc61119691"/>
      <w:bookmarkStart w:id="5499" w:name="_Toc61120073"/>
      <w:bookmarkStart w:id="5500" w:name="_Toc67926144"/>
      <w:bookmarkStart w:id="5501" w:name="_Toc75273782"/>
      <w:bookmarkStart w:id="5502" w:name="_Toc76510682"/>
      <w:bookmarkStart w:id="5503" w:name="_Toc83129839"/>
      <w:r w:rsidRPr="00C04A08">
        <w:t>A.2.3</w:t>
      </w:r>
      <w:r w:rsidRPr="00C04A08">
        <w:tab/>
        <w:t>Reference measurement channels for TDD</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B9A231E"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564CF1AD"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3421D14"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6A624062" w14:textId="77777777" w:rsidR="00EB5970" w:rsidRPr="00C04A08" w:rsidRDefault="00EB5970" w:rsidP="00EB5970">
            <w:pPr>
              <w:pStyle w:val="TAH"/>
            </w:pPr>
            <w:r w:rsidRPr="00C04A08">
              <w:t>Value</w:t>
            </w:r>
          </w:p>
        </w:tc>
      </w:tr>
      <w:tr w:rsidR="00EB5970" w:rsidRPr="00C04A08" w14:paraId="6015001A"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0E06046"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ADA42E3"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4244AFB1" w14:textId="77777777" w:rsidR="00EB5970" w:rsidRPr="00C04A08" w:rsidRDefault="00EB5970" w:rsidP="00EB5970">
            <w:pPr>
              <w:pStyle w:val="TAH"/>
            </w:pPr>
            <w:r w:rsidRPr="00C04A08">
              <w:t>SCS 120 kHz (µ=3)</w:t>
            </w:r>
          </w:p>
        </w:tc>
      </w:tr>
      <w:tr w:rsidR="00842EF7" w:rsidRPr="00C04A08" w14:paraId="5073D5ED"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0B1C761"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5F3A9739"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65C84E61" w14:textId="77777777" w:rsidR="00842EF7" w:rsidRPr="00C04A08" w:rsidRDefault="00842EF7" w:rsidP="00EB5970">
            <w:pPr>
              <w:pStyle w:val="TAH"/>
            </w:pPr>
            <w:r w:rsidRPr="00C04A08">
              <w:t>7DS8U</w:t>
            </w:r>
          </w:p>
        </w:tc>
      </w:tr>
      <w:tr w:rsidR="00842EF7" w:rsidRPr="00C04A08" w14:paraId="62A95916"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06E2B427"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225E17C"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4248170E" w14:textId="77777777" w:rsidR="00842EF7" w:rsidRPr="00C04A08" w:rsidRDefault="00842EF7" w:rsidP="00EB5970">
            <w:pPr>
              <w:pStyle w:val="TAH"/>
            </w:pPr>
            <w:r w:rsidRPr="00C04A08">
              <w:t>S=12D+2G</w:t>
            </w:r>
          </w:p>
        </w:tc>
      </w:tr>
      <w:tr w:rsidR="00842EF7" w:rsidRPr="00C04A08" w14:paraId="12A4A22B"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5CB9B81"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1956AA"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4A1E9771" w14:textId="77777777" w:rsidR="00842EF7" w:rsidRPr="00C04A08" w:rsidRDefault="00842EF7" w:rsidP="00F91227">
            <w:pPr>
              <w:pStyle w:val="TAH"/>
            </w:pPr>
            <w:r w:rsidRPr="00C04A08">
              <w:t>120 kHz</w:t>
            </w:r>
          </w:p>
        </w:tc>
      </w:tr>
      <w:tr w:rsidR="00EB5970" w:rsidRPr="00C04A08" w14:paraId="4FEB1C3C"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0EE1679"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58E10B67"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7F5A64"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BB7E5A" w14:textId="77777777" w:rsidR="00EB5970" w:rsidRPr="00C04A08" w:rsidRDefault="00EB5970" w:rsidP="00F91227">
            <w:pPr>
              <w:pStyle w:val="TAC"/>
            </w:pPr>
            <w:r w:rsidRPr="00C04A08">
              <w:t>2 ms</w:t>
            </w:r>
          </w:p>
        </w:tc>
      </w:tr>
      <w:tr w:rsidR="00EB5970" w:rsidRPr="00C04A08" w14:paraId="0F7EF04A"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09A705F6"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79C71E0"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7C99176"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DE5C13" w14:textId="77777777" w:rsidR="00EB5970" w:rsidRPr="00C04A08" w:rsidRDefault="00EB5970" w:rsidP="00F91227">
            <w:pPr>
              <w:pStyle w:val="TAC"/>
            </w:pPr>
            <w:r w:rsidRPr="00C04A08">
              <w:t>7</w:t>
            </w:r>
          </w:p>
        </w:tc>
      </w:tr>
      <w:tr w:rsidR="00EB5970" w:rsidRPr="00C04A08" w14:paraId="5C18E8E9"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13D500E1"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D8F81D7"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5750799"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5B14109" w14:textId="77777777" w:rsidR="00EB5970" w:rsidRPr="00C04A08" w:rsidRDefault="00EB5970" w:rsidP="00F91227">
            <w:pPr>
              <w:pStyle w:val="TAC"/>
              <w:rPr>
                <w:lang w:val="en-US"/>
              </w:rPr>
            </w:pPr>
            <w:r w:rsidRPr="00C04A08">
              <w:rPr>
                <w:lang w:val="en-US"/>
              </w:rPr>
              <w:t>12</w:t>
            </w:r>
          </w:p>
        </w:tc>
      </w:tr>
      <w:tr w:rsidR="00EB5970" w:rsidRPr="00C04A08" w14:paraId="0469B0F6"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42AC0909"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CE388AB"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FEDF44"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FC7F0B3" w14:textId="77777777" w:rsidR="00EB5970" w:rsidRPr="00C04A08" w:rsidRDefault="00EB5970" w:rsidP="00F91227">
            <w:pPr>
              <w:pStyle w:val="TAC"/>
            </w:pPr>
            <w:r w:rsidRPr="00C04A08">
              <w:t>8</w:t>
            </w:r>
          </w:p>
        </w:tc>
      </w:tr>
      <w:tr w:rsidR="00A57BC6" w:rsidRPr="00C04A08" w14:paraId="745F4F5A"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65B68E1A" w14:textId="77777777" w:rsidR="00A57BC6" w:rsidRPr="00C04A08" w:rsidRDefault="00A57BC6" w:rsidP="00A57BC6">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7767940" w14:textId="77777777" w:rsidR="00A57BC6" w:rsidRPr="00C04A08" w:rsidRDefault="00A57BC6" w:rsidP="00A57BC6">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716651E" w14:textId="269050C7" w:rsidR="00A57BC6" w:rsidRPr="00C04A08" w:rsidRDefault="00A57BC6" w:rsidP="00A57BC6">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0131F3B6" w14:textId="7A38DC5C" w:rsidR="00A57BC6" w:rsidRPr="00C04A08" w:rsidRDefault="00A57BC6" w:rsidP="00A57BC6">
            <w:pPr>
              <w:pStyle w:val="TAC"/>
            </w:pPr>
            <w:r w:rsidRPr="00C04A08">
              <w:t>0</w:t>
            </w:r>
          </w:p>
        </w:tc>
      </w:tr>
      <w:tr w:rsidR="00B97FF3" w:rsidRPr="00C04A08" w14:paraId="727D0B89"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7741F6B"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0CE6044C"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6F3F8277" w14:textId="77777777" w:rsidR="00B97FF3" w:rsidRPr="00C04A08" w:rsidRDefault="00B97FF3" w:rsidP="00B97FF3">
            <w:pPr>
              <w:pStyle w:val="TAC"/>
              <w:rPr>
                <w:lang w:val="en-US"/>
              </w:rPr>
            </w:pPr>
            <w:r w:rsidRPr="00C04A08">
              <w:rPr>
                <w:lang w:val="en-US"/>
              </w:rPr>
              <w:t>mod(slot index, 80) = {72,…,79}</w:t>
            </w:r>
          </w:p>
        </w:tc>
      </w:tr>
      <w:tr w:rsidR="00842EF7" w:rsidRPr="00C04A08" w14:paraId="75F33FFC"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2306DCC"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56F0FBA8"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0FEA8C3A" w14:textId="77777777" w:rsidR="00842EF7" w:rsidRPr="00C04A08" w:rsidRDefault="00842EF7" w:rsidP="00842EF7"/>
    <w:p w14:paraId="34125347" w14:textId="77777777" w:rsidR="00842EF7" w:rsidRPr="00C04A08" w:rsidRDefault="00842EF7" w:rsidP="00842EF7">
      <w:pPr>
        <w:pStyle w:val="Heading3"/>
      </w:pPr>
      <w:bookmarkStart w:id="5504" w:name="_Toc21340978"/>
      <w:bookmarkStart w:id="5505" w:name="_Toc29805426"/>
      <w:bookmarkStart w:id="5506" w:name="_Toc36456635"/>
      <w:bookmarkStart w:id="5507" w:name="_Toc36469733"/>
      <w:bookmarkStart w:id="5508" w:name="_Toc37254150"/>
      <w:bookmarkStart w:id="5509" w:name="_Toc37323008"/>
      <w:bookmarkStart w:id="5510" w:name="_Toc37324414"/>
      <w:bookmarkStart w:id="5511" w:name="_Toc45889938"/>
      <w:bookmarkStart w:id="5512" w:name="_Toc52196618"/>
      <w:bookmarkStart w:id="5513" w:name="_Toc52197598"/>
      <w:bookmarkStart w:id="5514" w:name="_Toc53173321"/>
      <w:bookmarkStart w:id="5515" w:name="_Toc53173690"/>
      <w:bookmarkStart w:id="5516" w:name="_Toc61119692"/>
      <w:bookmarkStart w:id="5517" w:name="_Toc61120074"/>
      <w:bookmarkStart w:id="5518" w:name="_Toc67926145"/>
      <w:bookmarkStart w:id="5519" w:name="_Toc75273783"/>
      <w:bookmarkStart w:id="5520" w:name="_Toc76510683"/>
      <w:bookmarkStart w:id="5521" w:name="_Toc83129840"/>
      <w:r w:rsidRPr="00C04A08">
        <w:t>A.2.3.1</w:t>
      </w:r>
      <w:r w:rsidRPr="00C04A08">
        <w:tab/>
        <w:t>DFT-s-OFDM Pi/2-BPSK</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3E11AC33" w14:textId="24C1F5EE" w:rsidR="00842EF7" w:rsidRPr="00C04A08" w:rsidRDefault="00842EF7" w:rsidP="00842EF7">
      <w:pPr>
        <w:pStyle w:val="TH"/>
      </w:pPr>
      <w:r w:rsidRPr="00C04A08">
        <w:t xml:space="preserve">Table A.2.3.1-1: </w:t>
      </w:r>
      <w:r w:rsidR="001707E1"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2F41D4A9" w14:textId="77777777" w:rsidTr="001707E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60E244A" w14:textId="77777777" w:rsidR="001707E1" w:rsidRPr="00835F44" w:rsidRDefault="001707E1" w:rsidP="001707E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7931DD3" w14:textId="77777777" w:rsidR="001707E1" w:rsidRPr="001F4A8E" w:rsidRDefault="001707E1" w:rsidP="001707E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1EBF38D" w14:textId="77777777" w:rsidR="001707E1" w:rsidRPr="00835F44" w:rsidRDefault="001707E1" w:rsidP="001707E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3EB6881" w14:textId="77777777" w:rsidR="001707E1" w:rsidRPr="00835F44" w:rsidRDefault="001707E1" w:rsidP="001707E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14CF23" w14:textId="77777777" w:rsidR="001707E1" w:rsidRPr="00835F44" w:rsidRDefault="001707E1" w:rsidP="001707E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E5B6D59" w14:textId="77777777" w:rsidR="001707E1" w:rsidRPr="00835F44" w:rsidRDefault="001707E1" w:rsidP="001707E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7EBE16" w14:textId="77777777" w:rsidR="001707E1" w:rsidRPr="00835F44" w:rsidRDefault="001707E1" w:rsidP="001707E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D4F01CD" w14:textId="77777777" w:rsidR="001707E1" w:rsidRPr="00835F44" w:rsidRDefault="001707E1" w:rsidP="001707E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B04C49B" w14:textId="77777777" w:rsidR="001707E1" w:rsidRPr="00835F44" w:rsidRDefault="001707E1" w:rsidP="001707E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F72B73" w14:textId="77777777" w:rsidR="001707E1" w:rsidRPr="00835F44" w:rsidRDefault="001707E1" w:rsidP="001707E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4ABD02" w14:textId="77777777" w:rsidR="001707E1" w:rsidRPr="00835F44" w:rsidRDefault="001707E1" w:rsidP="001707E1">
            <w:pPr>
              <w:pStyle w:val="TAH"/>
            </w:pPr>
            <w:r w:rsidRPr="00835F44">
              <w:t>Total modulated symbols per slot</w:t>
            </w:r>
          </w:p>
        </w:tc>
      </w:tr>
      <w:tr w:rsidR="001707E1" w:rsidRPr="00835F44" w14:paraId="72F89F78"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88368F" w14:textId="77777777" w:rsidR="001707E1" w:rsidRPr="00835F44" w:rsidRDefault="001707E1" w:rsidP="001707E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3A1B34A" w14:textId="77777777" w:rsidR="001707E1" w:rsidRPr="00835F44" w:rsidRDefault="001707E1" w:rsidP="001707E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D67DF38" w14:textId="77777777" w:rsidR="001707E1" w:rsidRPr="00835F44" w:rsidRDefault="001707E1" w:rsidP="001707E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4EB502B" w14:textId="77777777" w:rsidR="001707E1" w:rsidRPr="00835F44" w:rsidRDefault="001707E1" w:rsidP="001707E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6F5FF5" w14:textId="77777777" w:rsidR="001707E1" w:rsidRPr="00835F44" w:rsidRDefault="001707E1" w:rsidP="001707E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5C107C7" w14:textId="77777777" w:rsidR="001707E1" w:rsidRPr="00835F44" w:rsidRDefault="001707E1" w:rsidP="001707E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9544BF6" w14:textId="77777777" w:rsidR="001707E1" w:rsidRPr="00835F44" w:rsidRDefault="001707E1" w:rsidP="001707E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1F30112" w14:textId="77777777" w:rsidR="001707E1" w:rsidRPr="00835F44" w:rsidRDefault="001707E1" w:rsidP="001707E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7CEE2C" w14:textId="77777777" w:rsidR="001707E1" w:rsidRPr="00835F44" w:rsidRDefault="001707E1" w:rsidP="001707E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DC9F7A2" w14:textId="77777777" w:rsidR="001707E1" w:rsidRPr="00835F44" w:rsidRDefault="001707E1" w:rsidP="001707E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2DE009" w14:textId="77777777" w:rsidR="001707E1" w:rsidRPr="00835F44" w:rsidRDefault="001707E1" w:rsidP="001707E1">
            <w:pPr>
              <w:pStyle w:val="TAH"/>
            </w:pPr>
            <w:r w:rsidRPr="00835F44">
              <w:t> </w:t>
            </w:r>
          </w:p>
        </w:tc>
      </w:tr>
      <w:tr w:rsidR="001707E1" w:rsidRPr="00835F44" w14:paraId="7E689B39"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0AB581"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E1F9E6" w14:textId="77777777" w:rsidR="001707E1" w:rsidRPr="00835F44" w:rsidRDefault="001707E1" w:rsidP="001707E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83C8C79"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5E5E655"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FC2314F"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7EA62C9" w14:textId="77777777" w:rsidR="001707E1" w:rsidRPr="00835F44" w:rsidRDefault="001707E1" w:rsidP="001707E1">
            <w:pPr>
              <w:pStyle w:val="TAC"/>
            </w:pPr>
            <w:r w:rsidRPr="00194C93">
              <w:t>32</w:t>
            </w:r>
          </w:p>
        </w:tc>
        <w:tc>
          <w:tcPr>
            <w:tcW w:w="1057" w:type="dxa"/>
            <w:tcBorders>
              <w:top w:val="nil"/>
              <w:left w:val="nil"/>
              <w:bottom w:val="single" w:sz="4" w:space="0" w:color="auto"/>
              <w:right w:val="single" w:sz="4" w:space="0" w:color="auto"/>
            </w:tcBorders>
            <w:shd w:val="clear" w:color="auto" w:fill="auto"/>
            <w:noWrap/>
            <w:hideMark/>
          </w:tcPr>
          <w:p w14:paraId="75DCB6F9"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F645556"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2A86DB"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5844564" w14:textId="77777777" w:rsidR="001707E1" w:rsidRPr="00835F44" w:rsidRDefault="001707E1" w:rsidP="001707E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F241" w14:textId="77777777" w:rsidR="001707E1" w:rsidRPr="00835F44" w:rsidRDefault="001707E1" w:rsidP="001707E1">
            <w:pPr>
              <w:pStyle w:val="TAC"/>
            </w:pPr>
            <w:r w:rsidRPr="00194C93">
              <w:t>132</w:t>
            </w:r>
          </w:p>
        </w:tc>
      </w:tr>
      <w:tr w:rsidR="001707E1" w:rsidRPr="00835F44" w14:paraId="388DC7A7"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17E467"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A1FF49" w14:textId="77777777" w:rsidR="001707E1" w:rsidRPr="00835F44" w:rsidRDefault="001707E1" w:rsidP="001707E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72CB7260"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1EFCB6F"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75C0CDB"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661BDB" w14:textId="77777777" w:rsidR="001707E1" w:rsidRPr="00835F44" w:rsidRDefault="001707E1" w:rsidP="001707E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547796C"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20A0E69"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6D79462"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7643CF5" w14:textId="77777777" w:rsidR="001707E1" w:rsidRPr="00835F44" w:rsidRDefault="001707E1" w:rsidP="001707E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3B83562D" w14:textId="77777777" w:rsidR="001707E1" w:rsidRPr="00835F44" w:rsidRDefault="001707E1" w:rsidP="001707E1">
            <w:pPr>
              <w:pStyle w:val="TAC"/>
            </w:pPr>
            <w:r w:rsidRPr="00194C93">
              <w:t>2112</w:t>
            </w:r>
          </w:p>
        </w:tc>
      </w:tr>
      <w:tr w:rsidR="001707E1" w:rsidRPr="00835F44" w14:paraId="148E830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311A3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C6E9C6" w14:textId="77777777" w:rsidR="001707E1" w:rsidRPr="00835F44" w:rsidRDefault="001707E1" w:rsidP="001707E1">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0A032334"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56A464D"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917CB98"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0EA54F8" w14:textId="77777777" w:rsidR="001707E1" w:rsidRPr="00835F44" w:rsidRDefault="001707E1" w:rsidP="001707E1">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8CA8443"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7C40D3D4"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E0B75E2"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8B64154" w14:textId="77777777" w:rsidR="001707E1" w:rsidRPr="00835F44" w:rsidRDefault="001707E1" w:rsidP="001707E1">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02F538BE" w14:textId="77777777" w:rsidR="001707E1" w:rsidRPr="00835F44" w:rsidRDefault="001707E1" w:rsidP="001707E1">
            <w:pPr>
              <w:pStyle w:val="TAC"/>
            </w:pPr>
            <w:r w:rsidRPr="00194C93">
              <w:t>4224</w:t>
            </w:r>
          </w:p>
        </w:tc>
      </w:tr>
      <w:tr w:rsidR="001707E1" w:rsidRPr="00835F44" w14:paraId="1B80222D"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476C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8CE690" w14:textId="77777777" w:rsidR="001707E1" w:rsidRPr="00835F44" w:rsidRDefault="001707E1" w:rsidP="001707E1">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0B760658"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9DE2453"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A24737E"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36FA5D5" w14:textId="77777777" w:rsidR="001707E1" w:rsidRPr="00835F44" w:rsidRDefault="001707E1" w:rsidP="001707E1">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3D3995ED"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5396BC1"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6E7AFF7"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156834D" w14:textId="77777777" w:rsidR="001707E1" w:rsidRPr="00835F44" w:rsidRDefault="001707E1" w:rsidP="001707E1">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F80261" w14:textId="77777777" w:rsidR="001707E1" w:rsidRPr="00835F44" w:rsidRDefault="001707E1" w:rsidP="001707E1">
            <w:pPr>
              <w:pStyle w:val="TAC"/>
            </w:pPr>
            <w:r w:rsidRPr="00194C93">
              <w:t>8448</w:t>
            </w:r>
          </w:p>
        </w:tc>
      </w:tr>
      <w:tr w:rsidR="001707E1" w:rsidRPr="00835F44" w14:paraId="176BD297"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ABD125"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834624" w14:textId="77777777" w:rsidR="001707E1" w:rsidRPr="00835F44" w:rsidRDefault="001707E1" w:rsidP="001707E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3E26BAC8"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ED84D1D"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B135628"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FDD29DA" w14:textId="77777777" w:rsidR="001707E1" w:rsidRPr="00835F44" w:rsidRDefault="001707E1" w:rsidP="001707E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529B6AA2" w14:textId="77777777" w:rsidR="001707E1" w:rsidRPr="00835F44" w:rsidRDefault="001707E1" w:rsidP="001707E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2F56ABE8"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B0DC211" w14:textId="77777777" w:rsidR="001707E1" w:rsidRPr="00835F44" w:rsidRDefault="001707E1" w:rsidP="001707E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DAD766" w14:textId="77777777" w:rsidR="001707E1" w:rsidRPr="00835F44" w:rsidRDefault="001707E1" w:rsidP="001707E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6B8639FF" w14:textId="77777777" w:rsidR="001707E1" w:rsidRPr="00835F44" w:rsidRDefault="001707E1" w:rsidP="001707E1">
            <w:pPr>
              <w:pStyle w:val="TAC"/>
            </w:pPr>
            <w:r w:rsidRPr="00194C93">
              <w:t>16896</w:t>
            </w:r>
          </w:p>
        </w:tc>
      </w:tr>
      <w:tr w:rsidR="001707E1" w:rsidRPr="00835F44" w14:paraId="3D25405C"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7AB48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6BCE45" w14:textId="77777777" w:rsidR="001707E1" w:rsidRPr="00835F44" w:rsidRDefault="001707E1" w:rsidP="001707E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16D50E40"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6907748"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F3CCA50"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2A5202" w14:textId="77777777" w:rsidR="001707E1" w:rsidRPr="00835F44" w:rsidRDefault="001707E1" w:rsidP="001707E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1498BC6B" w14:textId="77777777" w:rsidR="001707E1" w:rsidRPr="00835F44" w:rsidRDefault="001707E1" w:rsidP="001707E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281165C"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D4397D1" w14:textId="77777777" w:rsidR="001707E1" w:rsidRPr="00835F44" w:rsidRDefault="001707E1" w:rsidP="001707E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524294E" w14:textId="77777777" w:rsidR="001707E1" w:rsidRPr="00835F44" w:rsidRDefault="001707E1" w:rsidP="001707E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67518341" w14:textId="77777777" w:rsidR="001707E1" w:rsidRPr="00835F44" w:rsidRDefault="001707E1" w:rsidP="001707E1">
            <w:pPr>
              <w:pStyle w:val="TAC"/>
            </w:pPr>
            <w:r w:rsidRPr="00194C93">
              <w:t>33792</w:t>
            </w:r>
          </w:p>
        </w:tc>
      </w:tr>
      <w:tr w:rsidR="001707E1" w:rsidRPr="001F4A8E" w14:paraId="54D6367D" w14:textId="77777777" w:rsidTr="001707E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922EAE7" w14:textId="77777777" w:rsidR="001707E1" w:rsidRPr="007513A5" w:rsidRDefault="001707E1" w:rsidP="001707E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B9A85D2" w14:textId="77777777" w:rsidR="001707E1" w:rsidRPr="007513A5" w:rsidRDefault="001707E1" w:rsidP="001707E1">
            <w:pPr>
              <w:pStyle w:val="TAN"/>
              <w:rPr>
                <w:lang w:val="en-US"/>
              </w:rPr>
            </w:pPr>
            <w:r w:rsidRPr="007513A5">
              <w:rPr>
                <w:lang w:val="en-US"/>
              </w:rPr>
              <w:t>NOTE 2:</w:t>
            </w:r>
            <w:r w:rsidRPr="007513A5">
              <w:tab/>
            </w:r>
            <w:r w:rsidRPr="007513A5">
              <w:rPr>
                <w:lang w:val="en-US"/>
              </w:rPr>
              <w:t>MCS Index is based on MCS table 6.1.4.1-1 defined in 38.214.</w:t>
            </w:r>
          </w:p>
          <w:p w14:paraId="620CA453" w14:textId="77777777" w:rsidR="001707E1" w:rsidRPr="007513A5" w:rsidRDefault="001707E1" w:rsidP="001707E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A08F898" w14:textId="77777777" w:rsidR="001707E1" w:rsidRDefault="001707E1" w:rsidP="001707E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359D08" w14:textId="77777777" w:rsidR="001707E1" w:rsidRPr="001F4A8E" w:rsidRDefault="001707E1" w:rsidP="001707E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D4594A3" w14:textId="6FD4E226" w:rsidR="001707E1" w:rsidRDefault="001707E1" w:rsidP="00842EF7"/>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5522" w:name="_Toc21340979"/>
      <w:bookmarkStart w:id="5523" w:name="_Toc29805427"/>
      <w:bookmarkStart w:id="5524" w:name="_Toc36456636"/>
      <w:bookmarkStart w:id="5525" w:name="_Toc36469734"/>
      <w:bookmarkStart w:id="5526" w:name="_Toc37254151"/>
      <w:bookmarkStart w:id="5527" w:name="_Toc37323009"/>
      <w:bookmarkStart w:id="5528" w:name="_Toc37324415"/>
      <w:bookmarkStart w:id="5529" w:name="_Toc45889939"/>
      <w:bookmarkStart w:id="5530" w:name="_Toc52196619"/>
      <w:bookmarkStart w:id="5531" w:name="_Toc52197599"/>
      <w:bookmarkStart w:id="5532" w:name="_Toc53173322"/>
      <w:bookmarkStart w:id="5533" w:name="_Toc53173691"/>
      <w:bookmarkStart w:id="5534" w:name="_Toc61119693"/>
      <w:bookmarkStart w:id="5535" w:name="_Toc61120075"/>
      <w:bookmarkStart w:id="5536" w:name="_Toc67926146"/>
      <w:bookmarkStart w:id="5537" w:name="_Toc75273784"/>
      <w:bookmarkStart w:id="5538" w:name="_Toc76510684"/>
      <w:bookmarkStart w:id="5539" w:name="_Toc83129841"/>
      <w:r w:rsidRPr="00C04A08">
        <w:t>A.2.3.2</w:t>
      </w:r>
      <w:r w:rsidRPr="00C04A08">
        <w:tab/>
        <w:t>DFT-s-OFDM QPSK</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1000220F" w14:textId="5D4B44DF" w:rsidR="001707E1" w:rsidRPr="007513A5" w:rsidRDefault="00842EF7" w:rsidP="001707E1">
      <w:pPr>
        <w:pStyle w:val="TH"/>
      </w:pPr>
      <w:r w:rsidRPr="00C04A08">
        <w:t xml:space="preserve">Table A.2.3.2-1: </w:t>
      </w:r>
      <w:r w:rsidR="001707E1"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636FC348" w14:textId="77777777" w:rsidTr="001707E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A29B526" w14:textId="77777777" w:rsidR="001707E1" w:rsidRPr="00835F44" w:rsidRDefault="001707E1" w:rsidP="001707E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D174262" w14:textId="77777777" w:rsidR="001707E1" w:rsidRPr="001F4A8E" w:rsidRDefault="001707E1" w:rsidP="001707E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05A5955" w14:textId="77777777" w:rsidR="001707E1" w:rsidRPr="00835F44" w:rsidRDefault="001707E1" w:rsidP="001707E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21E067" w14:textId="77777777" w:rsidR="001707E1" w:rsidRPr="00835F44" w:rsidRDefault="001707E1" w:rsidP="001707E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FAAB70B" w14:textId="77777777" w:rsidR="001707E1" w:rsidRPr="00835F44" w:rsidRDefault="001707E1" w:rsidP="001707E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33D02DB" w14:textId="77777777" w:rsidR="001707E1" w:rsidRPr="00835F44" w:rsidRDefault="001707E1" w:rsidP="001707E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6A34794" w14:textId="77777777" w:rsidR="001707E1" w:rsidRPr="00835F44" w:rsidRDefault="001707E1" w:rsidP="001707E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0FDBF32" w14:textId="77777777" w:rsidR="001707E1" w:rsidRPr="00835F44" w:rsidRDefault="001707E1" w:rsidP="001707E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19CD77B" w14:textId="77777777" w:rsidR="001707E1" w:rsidRPr="00835F44" w:rsidRDefault="001707E1" w:rsidP="001707E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90335E3" w14:textId="77777777" w:rsidR="001707E1" w:rsidRPr="00835F44" w:rsidRDefault="001707E1" w:rsidP="001707E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B374C1E" w14:textId="77777777" w:rsidR="001707E1" w:rsidRPr="00835F44" w:rsidRDefault="001707E1" w:rsidP="001707E1">
            <w:pPr>
              <w:pStyle w:val="TAH"/>
            </w:pPr>
            <w:r w:rsidRPr="00835F44">
              <w:t>Total modulated symbols per slot</w:t>
            </w:r>
          </w:p>
        </w:tc>
      </w:tr>
      <w:tr w:rsidR="001707E1" w:rsidRPr="00835F44" w14:paraId="40C0C948"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A39DB0" w14:textId="77777777" w:rsidR="001707E1" w:rsidRPr="00835F44" w:rsidRDefault="001707E1" w:rsidP="001707E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CE53E6F" w14:textId="77777777" w:rsidR="001707E1" w:rsidRPr="00835F44" w:rsidRDefault="001707E1" w:rsidP="001707E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198E577" w14:textId="77777777" w:rsidR="001707E1" w:rsidRPr="00835F44" w:rsidRDefault="001707E1" w:rsidP="001707E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1A7E875" w14:textId="77777777" w:rsidR="001707E1" w:rsidRPr="00835F44" w:rsidRDefault="001707E1" w:rsidP="001707E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18DD5BA" w14:textId="77777777" w:rsidR="001707E1" w:rsidRPr="00835F44" w:rsidRDefault="001707E1" w:rsidP="001707E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94D18E9" w14:textId="77777777" w:rsidR="001707E1" w:rsidRPr="00835F44" w:rsidRDefault="001707E1" w:rsidP="001707E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DC18268" w14:textId="77777777" w:rsidR="001707E1" w:rsidRPr="00835F44" w:rsidRDefault="001707E1" w:rsidP="001707E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B48880" w14:textId="77777777" w:rsidR="001707E1" w:rsidRPr="00835F44" w:rsidRDefault="001707E1" w:rsidP="001707E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FE58398" w14:textId="77777777" w:rsidR="001707E1" w:rsidRPr="00835F44" w:rsidRDefault="001707E1" w:rsidP="001707E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2F64A0A" w14:textId="77777777" w:rsidR="001707E1" w:rsidRPr="00835F44" w:rsidRDefault="001707E1" w:rsidP="001707E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D834A28" w14:textId="77777777" w:rsidR="001707E1" w:rsidRPr="00835F44" w:rsidRDefault="001707E1" w:rsidP="001707E1">
            <w:pPr>
              <w:pStyle w:val="TAH"/>
            </w:pPr>
            <w:r w:rsidRPr="00835F44">
              <w:t> </w:t>
            </w:r>
          </w:p>
        </w:tc>
      </w:tr>
      <w:tr w:rsidR="001707E1" w:rsidRPr="00835F44" w14:paraId="44B62C9B"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F6A67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5C54B5" w14:textId="77777777" w:rsidR="001707E1" w:rsidRPr="00835F44" w:rsidRDefault="001707E1" w:rsidP="001707E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4C2A6FCE"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31019B1"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BB64555"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8ECA42" w14:textId="77777777" w:rsidR="001707E1" w:rsidRPr="00835F44" w:rsidRDefault="001707E1" w:rsidP="001707E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62F233E5"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00BDC3F1"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B12AFAC"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6EA1906" w14:textId="77777777" w:rsidR="001707E1" w:rsidRPr="00835F44" w:rsidRDefault="001707E1" w:rsidP="001707E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DCEE1B8" w14:textId="77777777" w:rsidR="001707E1" w:rsidRPr="00835F44" w:rsidRDefault="001707E1" w:rsidP="001707E1">
            <w:pPr>
              <w:pStyle w:val="TAC"/>
            </w:pPr>
            <w:r w:rsidRPr="00D80A1C">
              <w:t>132</w:t>
            </w:r>
          </w:p>
        </w:tc>
      </w:tr>
      <w:tr w:rsidR="001707E1" w:rsidRPr="00835F44" w14:paraId="1BCAD236"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DA0B34"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EC9C04" w14:textId="77777777" w:rsidR="001707E1" w:rsidRPr="00835F44" w:rsidRDefault="001707E1" w:rsidP="001707E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0E29FBEE"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B28EF5"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23415F"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F8F906F" w14:textId="77777777" w:rsidR="001707E1" w:rsidRPr="00835F44" w:rsidRDefault="001707E1" w:rsidP="001707E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01A4D1A3"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B0B0F7E"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25E0DDE"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D46F2B9" w14:textId="77777777" w:rsidR="001707E1" w:rsidRPr="00835F44" w:rsidRDefault="001707E1" w:rsidP="001707E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5DA891C" w14:textId="77777777" w:rsidR="001707E1" w:rsidRPr="00835F44" w:rsidRDefault="001707E1" w:rsidP="001707E1">
            <w:pPr>
              <w:pStyle w:val="TAC"/>
            </w:pPr>
            <w:r w:rsidRPr="00D80A1C">
              <w:t>2112</w:t>
            </w:r>
          </w:p>
        </w:tc>
      </w:tr>
      <w:tr w:rsidR="001707E1" w:rsidRPr="00835F44" w14:paraId="02485860"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EEF2FB1"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9057D7B" w14:textId="77777777" w:rsidR="001707E1" w:rsidRPr="00835F44" w:rsidRDefault="001707E1" w:rsidP="001707E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2ABABE6"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EEE9D0D"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30BD75C"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51C3E1" w14:textId="77777777" w:rsidR="001707E1" w:rsidRPr="00835F44" w:rsidRDefault="001707E1" w:rsidP="001707E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53D47850"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9186C48"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8FECA1D"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9CB112" w14:textId="77777777" w:rsidR="001707E1" w:rsidRPr="00835F44" w:rsidRDefault="001707E1" w:rsidP="001707E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3341E704" w14:textId="77777777" w:rsidR="001707E1" w:rsidRPr="00835F44" w:rsidRDefault="001707E1" w:rsidP="001707E1">
            <w:pPr>
              <w:pStyle w:val="TAC"/>
            </w:pPr>
            <w:r w:rsidRPr="00D80A1C">
              <w:t>2640</w:t>
            </w:r>
          </w:p>
        </w:tc>
      </w:tr>
      <w:tr w:rsidR="001707E1" w:rsidRPr="00835F44" w14:paraId="5E50516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731F2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E4766" w14:textId="77777777" w:rsidR="001707E1" w:rsidRPr="00835F44" w:rsidRDefault="001707E1" w:rsidP="001707E1">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2286020D"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A097914"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876AB44"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6B950F9D" w14:textId="77777777" w:rsidR="001707E1" w:rsidRPr="00835F44" w:rsidRDefault="001707E1" w:rsidP="001707E1">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5084F7EA"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827ABD8"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4F83D28"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24F1083" w14:textId="77777777" w:rsidR="001707E1" w:rsidRPr="00835F44" w:rsidRDefault="001707E1" w:rsidP="001707E1">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2E391110" w14:textId="77777777" w:rsidR="001707E1" w:rsidRPr="00835F44" w:rsidRDefault="001707E1" w:rsidP="001707E1">
            <w:pPr>
              <w:pStyle w:val="TAC"/>
            </w:pPr>
            <w:r w:rsidRPr="00D80A1C">
              <w:t>4224</w:t>
            </w:r>
          </w:p>
        </w:tc>
      </w:tr>
      <w:tr w:rsidR="001707E1" w:rsidRPr="00835F44" w14:paraId="73DCA17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4EDA6B"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1E0F17" w14:textId="77777777" w:rsidR="001707E1" w:rsidRPr="00835F44" w:rsidRDefault="001707E1" w:rsidP="001707E1">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7235C57C"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3E627FA"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985418"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DF185B" w14:textId="77777777" w:rsidR="001707E1" w:rsidRPr="00835F44" w:rsidRDefault="001707E1" w:rsidP="001707E1">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36B60372"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FAF0294"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802E39E"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1E32E58" w14:textId="77777777" w:rsidR="001707E1" w:rsidRPr="00835F44" w:rsidRDefault="001707E1" w:rsidP="001707E1">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375A8E2" w14:textId="77777777" w:rsidR="001707E1" w:rsidRPr="00835F44" w:rsidRDefault="001707E1" w:rsidP="001707E1">
            <w:pPr>
              <w:pStyle w:val="TAC"/>
            </w:pPr>
            <w:r w:rsidRPr="00D80A1C">
              <w:t>8448</w:t>
            </w:r>
          </w:p>
        </w:tc>
      </w:tr>
      <w:tr w:rsidR="001707E1" w:rsidRPr="00835F44" w14:paraId="2E75F63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2A66DB"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FB8D4AB" w14:textId="77777777" w:rsidR="001707E1" w:rsidRPr="00835F44" w:rsidRDefault="001707E1" w:rsidP="001707E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50C3A0BA"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F9DC07"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B7AFE4A"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87A3F8F" w14:textId="77777777" w:rsidR="001707E1" w:rsidRPr="00835F44" w:rsidRDefault="001707E1" w:rsidP="001707E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4E5599F" w14:textId="77777777" w:rsidR="001707E1" w:rsidRPr="00835F44" w:rsidRDefault="001707E1" w:rsidP="001707E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6DABE839"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F8CD23" w14:textId="77777777" w:rsidR="001707E1" w:rsidRPr="00835F44" w:rsidRDefault="001707E1" w:rsidP="001707E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41E2B06D" w14:textId="77777777" w:rsidR="001707E1" w:rsidRPr="00835F44" w:rsidRDefault="001707E1" w:rsidP="001707E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097110D" w14:textId="77777777" w:rsidR="001707E1" w:rsidRPr="00835F44" w:rsidRDefault="001707E1" w:rsidP="001707E1">
            <w:pPr>
              <w:pStyle w:val="TAC"/>
            </w:pPr>
            <w:r w:rsidRPr="00D80A1C">
              <w:t>16896</w:t>
            </w:r>
          </w:p>
        </w:tc>
      </w:tr>
      <w:tr w:rsidR="001707E1" w:rsidRPr="00835F44" w14:paraId="02621D3D"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7280CD"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C431DC" w14:textId="77777777" w:rsidR="001707E1" w:rsidRPr="00835F44" w:rsidRDefault="001707E1" w:rsidP="001707E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46B9824A"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5C821A8"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9BFFC86"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547A05B" w14:textId="77777777" w:rsidR="001707E1" w:rsidRPr="00835F44" w:rsidRDefault="001707E1" w:rsidP="001707E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37DFB0AE" w14:textId="77777777" w:rsidR="001707E1" w:rsidRPr="00835F44" w:rsidRDefault="001707E1" w:rsidP="001707E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1B89D316"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173BE99" w14:textId="77777777" w:rsidR="001707E1" w:rsidRPr="00835F44" w:rsidRDefault="001707E1" w:rsidP="001707E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2063B1A0" w14:textId="77777777" w:rsidR="001707E1" w:rsidRPr="00835F44" w:rsidRDefault="001707E1" w:rsidP="001707E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2BA209E3" w14:textId="77777777" w:rsidR="001707E1" w:rsidRPr="00835F44" w:rsidRDefault="001707E1" w:rsidP="001707E1">
            <w:pPr>
              <w:pStyle w:val="TAC"/>
            </w:pPr>
            <w:r w:rsidRPr="00D80A1C">
              <w:t>33792</w:t>
            </w:r>
          </w:p>
        </w:tc>
      </w:tr>
      <w:tr w:rsidR="001707E1" w:rsidRPr="001F4A8E" w14:paraId="63EF0FE0" w14:textId="77777777" w:rsidTr="001707E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08637D" w14:textId="77777777" w:rsidR="001707E1" w:rsidRPr="007513A5" w:rsidRDefault="001707E1" w:rsidP="001707E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1DD59FA" w14:textId="77777777" w:rsidR="001707E1" w:rsidRPr="007513A5" w:rsidRDefault="001707E1" w:rsidP="001707E1">
            <w:pPr>
              <w:pStyle w:val="TAN"/>
              <w:rPr>
                <w:lang w:val="en-US"/>
              </w:rPr>
            </w:pPr>
            <w:r w:rsidRPr="007513A5">
              <w:rPr>
                <w:lang w:val="en-US"/>
              </w:rPr>
              <w:t>NOTE 2:</w:t>
            </w:r>
            <w:r w:rsidRPr="007513A5">
              <w:tab/>
            </w:r>
            <w:r w:rsidRPr="007513A5">
              <w:rPr>
                <w:lang w:val="en-US"/>
              </w:rPr>
              <w:t>MCS Index is based on MCS table 6.1.4.1-1 defined in 38.214.</w:t>
            </w:r>
          </w:p>
          <w:p w14:paraId="43D192B1" w14:textId="77777777" w:rsidR="001707E1" w:rsidRPr="007513A5" w:rsidRDefault="001707E1" w:rsidP="001707E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9F57ACF" w14:textId="77777777" w:rsidR="001707E1" w:rsidRDefault="001707E1" w:rsidP="001707E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9754BF0" w14:textId="77777777" w:rsidR="001707E1" w:rsidRPr="001F4A8E" w:rsidRDefault="001707E1" w:rsidP="001707E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5C24C87" w14:textId="0B35B4FD" w:rsidR="001707E1" w:rsidRDefault="001707E1" w:rsidP="00842EF7"/>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5540" w:name="_Toc21340980"/>
      <w:bookmarkStart w:id="5541" w:name="_Toc29805428"/>
      <w:bookmarkStart w:id="5542" w:name="_Toc36456637"/>
      <w:bookmarkStart w:id="5543" w:name="_Toc36469735"/>
      <w:bookmarkStart w:id="5544" w:name="_Toc37254152"/>
      <w:bookmarkStart w:id="5545" w:name="_Toc37323010"/>
      <w:bookmarkStart w:id="5546" w:name="_Toc37324416"/>
      <w:bookmarkStart w:id="5547" w:name="_Toc45889940"/>
      <w:bookmarkStart w:id="5548" w:name="_Toc52196620"/>
      <w:bookmarkStart w:id="5549" w:name="_Toc52197600"/>
      <w:bookmarkStart w:id="5550" w:name="_Toc53173323"/>
      <w:bookmarkStart w:id="5551" w:name="_Toc53173692"/>
      <w:bookmarkStart w:id="5552" w:name="_Toc61119694"/>
      <w:bookmarkStart w:id="5553" w:name="_Toc61120076"/>
      <w:bookmarkStart w:id="5554" w:name="_Toc67926147"/>
      <w:bookmarkStart w:id="5555" w:name="_Toc75273785"/>
      <w:bookmarkStart w:id="5556" w:name="_Toc76510685"/>
      <w:bookmarkStart w:id="5557" w:name="_Toc83129842"/>
      <w:r w:rsidRPr="00C04A08">
        <w:t>A.2.3.3</w:t>
      </w:r>
      <w:r w:rsidRPr="00C04A08">
        <w:tab/>
        <w:t>DFT-s-OFDM 16QAM</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57930AE0" w14:textId="71EF7429" w:rsidR="00222C1C" w:rsidRPr="007513A5" w:rsidRDefault="00842EF7" w:rsidP="00222C1C">
      <w:pPr>
        <w:pStyle w:val="TH"/>
      </w:pPr>
      <w:r w:rsidRPr="00C04A08">
        <w:t xml:space="preserve">Table A.2.3.3-1: </w:t>
      </w:r>
      <w:r w:rsidR="00222C1C"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01E8CB22"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62EEBFE" w14:textId="77777777" w:rsidR="00222C1C" w:rsidRPr="00835F44" w:rsidRDefault="00222C1C"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1203FE6" w14:textId="77777777" w:rsidR="00222C1C" w:rsidRPr="001F4A8E" w:rsidRDefault="00222C1C"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D401F1E" w14:textId="77777777" w:rsidR="00222C1C" w:rsidRPr="00835F44" w:rsidRDefault="00222C1C"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FF67D17" w14:textId="77777777" w:rsidR="00222C1C" w:rsidRPr="00835F44" w:rsidRDefault="00222C1C"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E29C83A" w14:textId="77777777" w:rsidR="00222C1C" w:rsidRPr="00835F44" w:rsidRDefault="00222C1C"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3F33011" w14:textId="77777777" w:rsidR="00222C1C" w:rsidRPr="00835F44" w:rsidRDefault="00222C1C"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387AB3C" w14:textId="77777777" w:rsidR="00222C1C" w:rsidRPr="00835F44" w:rsidRDefault="00222C1C"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6C0D2F9" w14:textId="77777777" w:rsidR="00222C1C" w:rsidRPr="00835F44" w:rsidRDefault="00222C1C"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E6A5A72" w14:textId="77777777" w:rsidR="00222C1C" w:rsidRPr="00835F44" w:rsidRDefault="00222C1C"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11CA5E6" w14:textId="77777777" w:rsidR="00222C1C" w:rsidRPr="00835F44" w:rsidRDefault="00222C1C"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3154445" w14:textId="77777777" w:rsidR="00222C1C" w:rsidRPr="00835F44" w:rsidRDefault="00222C1C" w:rsidP="00BD0D84">
            <w:pPr>
              <w:pStyle w:val="TAH"/>
            </w:pPr>
            <w:r w:rsidRPr="00835F44">
              <w:t>Total modulated symbols per slot</w:t>
            </w:r>
          </w:p>
        </w:tc>
      </w:tr>
      <w:tr w:rsidR="00222C1C" w:rsidRPr="00835F44" w14:paraId="37207D6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C59671" w14:textId="77777777" w:rsidR="00222C1C" w:rsidRPr="00835F44" w:rsidRDefault="00222C1C"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92944A4" w14:textId="77777777" w:rsidR="00222C1C" w:rsidRPr="00835F44" w:rsidRDefault="00222C1C"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F3B4561" w14:textId="77777777" w:rsidR="00222C1C" w:rsidRPr="00835F44" w:rsidRDefault="00222C1C"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FE19977" w14:textId="77777777" w:rsidR="00222C1C" w:rsidRPr="00835F44" w:rsidRDefault="00222C1C"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CC9548E" w14:textId="77777777" w:rsidR="00222C1C" w:rsidRPr="00835F44" w:rsidRDefault="00222C1C"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2BD9BC2" w14:textId="77777777" w:rsidR="00222C1C" w:rsidRPr="00835F44" w:rsidRDefault="00222C1C"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F0D48F3" w14:textId="77777777" w:rsidR="00222C1C" w:rsidRPr="00835F44" w:rsidRDefault="00222C1C"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BB48CA2" w14:textId="77777777" w:rsidR="00222C1C" w:rsidRPr="00835F44" w:rsidRDefault="00222C1C"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8841486" w14:textId="77777777" w:rsidR="00222C1C" w:rsidRPr="00835F44" w:rsidRDefault="00222C1C"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E13FAEC" w14:textId="77777777" w:rsidR="00222C1C" w:rsidRPr="00835F44" w:rsidRDefault="00222C1C"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8E09F2" w14:textId="77777777" w:rsidR="00222C1C" w:rsidRPr="00835F44" w:rsidRDefault="00222C1C" w:rsidP="00BD0D84">
            <w:pPr>
              <w:pStyle w:val="TAH"/>
            </w:pPr>
            <w:r w:rsidRPr="00835F44">
              <w:t> </w:t>
            </w:r>
          </w:p>
        </w:tc>
      </w:tr>
      <w:tr w:rsidR="00222C1C" w:rsidRPr="00835F44" w14:paraId="53B64D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78A9D1"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17B45B" w14:textId="77777777" w:rsidR="00222C1C" w:rsidRPr="00835F44" w:rsidRDefault="00222C1C" w:rsidP="00BD0D84">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2C6EE399"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51E249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06DD386"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0589764" w14:textId="77777777" w:rsidR="00222C1C" w:rsidRPr="00835F44" w:rsidRDefault="00222C1C" w:rsidP="00BD0D84">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1B4BDC2" w14:textId="77777777" w:rsidR="00222C1C" w:rsidRPr="00835F44" w:rsidRDefault="00222C1C" w:rsidP="00BD0D84">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5DE07AA4" w14:textId="77777777" w:rsidR="00222C1C" w:rsidRPr="00835F44" w:rsidRDefault="00222C1C" w:rsidP="00BD0D84">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07CDC424"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7BEA5564" w14:textId="77777777" w:rsidR="00222C1C" w:rsidRPr="00835F44" w:rsidRDefault="00222C1C" w:rsidP="00BD0D84">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67DAE5FF" w14:textId="77777777" w:rsidR="00222C1C" w:rsidRPr="00835F44" w:rsidRDefault="00222C1C" w:rsidP="00BD0D84">
            <w:pPr>
              <w:pStyle w:val="TAC"/>
            </w:pPr>
            <w:r w:rsidRPr="009824D9">
              <w:t>132</w:t>
            </w:r>
          </w:p>
        </w:tc>
      </w:tr>
      <w:tr w:rsidR="00222C1C" w:rsidRPr="00835F44" w14:paraId="116EE16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C6A24E"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4D362B" w14:textId="77777777" w:rsidR="00222C1C" w:rsidRPr="00835F44" w:rsidRDefault="00222C1C" w:rsidP="00BD0D84">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B23F36E"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3E7457"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01FBFA"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2CA5E0" w14:textId="77777777" w:rsidR="00222C1C" w:rsidRPr="00835F44" w:rsidRDefault="00222C1C" w:rsidP="00BD0D84">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26E44630" w14:textId="77777777" w:rsidR="00222C1C" w:rsidRPr="00835F44" w:rsidRDefault="00222C1C" w:rsidP="00BD0D84">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E6561AD" w14:textId="77777777" w:rsidR="00222C1C" w:rsidRPr="00835F44" w:rsidRDefault="00222C1C" w:rsidP="00BD0D84">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260F334"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C5EE510" w14:textId="77777777" w:rsidR="00222C1C" w:rsidRPr="00835F44" w:rsidRDefault="00222C1C" w:rsidP="00BD0D84">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6F86621D" w14:textId="77777777" w:rsidR="00222C1C" w:rsidRPr="00835F44" w:rsidRDefault="00222C1C" w:rsidP="00BD0D84">
            <w:pPr>
              <w:pStyle w:val="TAC"/>
            </w:pPr>
            <w:r w:rsidRPr="009824D9">
              <w:t>2112</w:t>
            </w:r>
          </w:p>
        </w:tc>
      </w:tr>
      <w:tr w:rsidR="00222C1C" w:rsidRPr="00835F44" w14:paraId="69CE0E6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CB0C34"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9A01F87" w14:textId="77777777" w:rsidR="00222C1C" w:rsidRPr="00835F44" w:rsidRDefault="00222C1C" w:rsidP="00BD0D84">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4EE64274"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2902FC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20851A97"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D59E919" w14:textId="77777777" w:rsidR="00222C1C" w:rsidRPr="00835F44" w:rsidRDefault="00222C1C" w:rsidP="00BD0D84">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6D50408B"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AC8F3E1"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4A40E16B"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614A82E" w14:textId="77777777" w:rsidR="00222C1C" w:rsidRPr="00835F44" w:rsidRDefault="00222C1C" w:rsidP="00BD0D84">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184AC2D" w14:textId="77777777" w:rsidR="00222C1C" w:rsidRPr="00835F44" w:rsidRDefault="00222C1C" w:rsidP="00BD0D84">
            <w:pPr>
              <w:pStyle w:val="TAC"/>
            </w:pPr>
            <w:r w:rsidRPr="009824D9">
              <w:t>4224</w:t>
            </w:r>
          </w:p>
        </w:tc>
      </w:tr>
      <w:tr w:rsidR="00222C1C" w:rsidRPr="00835F44" w14:paraId="5C64014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0BF112"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BFCFA" w14:textId="77777777" w:rsidR="00222C1C" w:rsidRPr="00835F44" w:rsidRDefault="00222C1C" w:rsidP="00BD0D84">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4C9500ED"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B51527A"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49D5C5A5"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90C350B" w14:textId="77777777" w:rsidR="00222C1C" w:rsidRPr="00835F44" w:rsidRDefault="00222C1C" w:rsidP="00BD0D84">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545BA243"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5A6CD82D"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1CAE2F82" w14:textId="77777777" w:rsidR="00222C1C" w:rsidRPr="00835F44" w:rsidRDefault="00222C1C" w:rsidP="00BD0D84">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61615D0D" w14:textId="77777777" w:rsidR="00222C1C" w:rsidRPr="00835F44" w:rsidRDefault="00222C1C" w:rsidP="00BD0D84">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6F3B98DB" w14:textId="77777777" w:rsidR="00222C1C" w:rsidRPr="00835F44" w:rsidRDefault="00222C1C" w:rsidP="00BD0D84">
            <w:pPr>
              <w:pStyle w:val="TAC"/>
            </w:pPr>
            <w:r w:rsidRPr="009824D9">
              <w:t>8448</w:t>
            </w:r>
          </w:p>
        </w:tc>
      </w:tr>
      <w:tr w:rsidR="00222C1C" w:rsidRPr="00835F44" w14:paraId="0C030FA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927E48"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033014" w14:textId="77777777" w:rsidR="00222C1C" w:rsidRPr="00835F44" w:rsidRDefault="00222C1C" w:rsidP="00BD0D84">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63583147"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9674B9B"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CC58D8"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C7920A6" w14:textId="77777777" w:rsidR="00222C1C" w:rsidRPr="00835F44" w:rsidRDefault="00222C1C" w:rsidP="00BD0D84">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DE65367"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81A5AC1"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6186AC4" w14:textId="77777777" w:rsidR="00222C1C" w:rsidRPr="00835F44" w:rsidRDefault="00222C1C" w:rsidP="00BD0D84">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1C4B412" w14:textId="77777777" w:rsidR="00222C1C" w:rsidRPr="00835F44" w:rsidRDefault="00222C1C" w:rsidP="00BD0D84">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523D12B2" w14:textId="77777777" w:rsidR="00222C1C" w:rsidRPr="00835F44" w:rsidRDefault="00222C1C" w:rsidP="00BD0D84">
            <w:pPr>
              <w:pStyle w:val="TAC"/>
            </w:pPr>
            <w:r w:rsidRPr="009824D9">
              <w:t>16896</w:t>
            </w:r>
          </w:p>
        </w:tc>
      </w:tr>
      <w:tr w:rsidR="00222C1C" w:rsidRPr="00835F44" w14:paraId="411BC8B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7D57F5"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A4325D" w14:textId="77777777" w:rsidR="00222C1C" w:rsidRPr="00835F44" w:rsidRDefault="00222C1C" w:rsidP="00BD0D84">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92CE409"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A352DB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526EC63"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47934A" w14:textId="77777777" w:rsidR="00222C1C" w:rsidRPr="00835F44" w:rsidRDefault="00222C1C" w:rsidP="00BD0D84">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1EA6B80"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92B03CF"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23E1523" w14:textId="77777777" w:rsidR="00222C1C" w:rsidRPr="00835F44" w:rsidRDefault="00222C1C" w:rsidP="00BD0D84">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22BD99C9" w14:textId="77777777" w:rsidR="00222C1C" w:rsidRPr="00835F44" w:rsidRDefault="00222C1C" w:rsidP="00BD0D84">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5EC18518" w14:textId="77777777" w:rsidR="00222C1C" w:rsidRPr="00835F44" w:rsidRDefault="00222C1C" w:rsidP="00BD0D84">
            <w:pPr>
              <w:pStyle w:val="TAC"/>
            </w:pPr>
            <w:r w:rsidRPr="009824D9">
              <w:t>33792</w:t>
            </w:r>
          </w:p>
        </w:tc>
      </w:tr>
      <w:tr w:rsidR="00222C1C" w:rsidRPr="001F4A8E" w14:paraId="50501BDE"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1F06DB2" w14:textId="77777777" w:rsidR="00222C1C" w:rsidRPr="007513A5" w:rsidRDefault="00222C1C"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AD359B" w14:textId="77777777" w:rsidR="00222C1C" w:rsidRPr="007513A5" w:rsidRDefault="00222C1C" w:rsidP="00BD0D84">
            <w:pPr>
              <w:pStyle w:val="TAN"/>
              <w:rPr>
                <w:lang w:val="en-US"/>
              </w:rPr>
            </w:pPr>
            <w:r w:rsidRPr="007513A5">
              <w:rPr>
                <w:lang w:val="en-US"/>
              </w:rPr>
              <w:t>NOTE 2:</w:t>
            </w:r>
            <w:r w:rsidRPr="007513A5">
              <w:tab/>
            </w:r>
            <w:r w:rsidRPr="007513A5">
              <w:rPr>
                <w:lang w:val="en-US"/>
              </w:rPr>
              <w:t>MCS Index is based on MCS table 6.1.4.1-1 defined in 38.214.</w:t>
            </w:r>
          </w:p>
          <w:p w14:paraId="12EE6363" w14:textId="77777777" w:rsidR="00222C1C" w:rsidRPr="007513A5" w:rsidRDefault="00222C1C"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678BE7" w14:textId="77777777" w:rsidR="00222C1C" w:rsidRDefault="00222C1C"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56F0CF0" w14:textId="77777777" w:rsidR="00222C1C" w:rsidRPr="001F4A8E" w:rsidRDefault="00222C1C"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28128ED" w14:textId="7C6864EB" w:rsidR="00222C1C" w:rsidRDefault="00222C1C" w:rsidP="00842EF7"/>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5558" w:name="_Toc21340981"/>
      <w:bookmarkStart w:id="5559" w:name="_Toc29805429"/>
      <w:bookmarkStart w:id="5560" w:name="_Toc36456638"/>
      <w:bookmarkStart w:id="5561" w:name="_Toc36469736"/>
      <w:bookmarkStart w:id="5562" w:name="_Toc37254153"/>
      <w:bookmarkStart w:id="5563" w:name="_Toc37323011"/>
      <w:bookmarkStart w:id="5564" w:name="_Toc37324417"/>
      <w:bookmarkStart w:id="5565" w:name="_Toc45889941"/>
      <w:bookmarkStart w:id="5566" w:name="_Toc52196621"/>
      <w:bookmarkStart w:id="5567" w:name="_Toc52197601"/>
      <w:bookmarkStart w:id="5568" w:name="_Toc53173324"/>
      <w:bookmarkStart w:id="5569" w:name="_Toc53173693"/>
      <w:bookmarkStart w:id="5570" w:name="_Toc61119695"/>
      <w:bookmarkStart w:id="5571" w:name="_Toc61120077"/>
      <w:bookmarkStart w:id="5572" w:name="_Toc67926148"/>
      <w:bookmarkStart w:id="5573" w:name="_Toc75273786"/>
      <w:bookmarkStart w:id="5574" w:name="_Toc76510686"/>
      <w:bookmarkStart w:id="5575" w:name="_Toc83129843"/>
      <w:r w:rsidRPr="00C04A08">
        <w:t>A.2.3.4</w:t>
      </w:r>
      <w:r w:rsidRPr="00C04A08">
        <w:tab/>
        <w:t>DFT-s-OFDM 64QAM</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06E07D88" w14:textId="3BB3EEE7" w:rsidR="00842EF7" w:rsidRPr="00C04A08" w:rsidRDefault="00842EF7" w:rsidP="00842EF7">
      <w:pPr>
        <w:pStyle w:val="TH"/>
      </w:pPr>
      <w:r w:rsidRPr="00C04A08">
        <w:t xml:space="preserve">Table A.2.3.4-1: </w:t>
      </w:r>
      <w:r w:rsidR="00222C1C"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71B1FC9B"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FA2E5C" w14:textId="77777777" w:rsidR="00222C1C" w:rsidRPr="00835F44" w:rsidRDefault="00222C1C"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2D169C0" w14:textId="77777777" w:rsidR="00222C1C" w:rsidRPr="001F4A8E" w:rsidRDefault="00222C1C"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D29490" w14:textId="77777777" w:rsidR="00222C1C" w:rsidRPr="00835F44" w:rsidRDefault="00222C1C"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9A196D" w14:textId="77777777" w:rsidR="00222C1C" w:rsidRPr="00835F44" w:rsidRDefault="00222C1C"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DCE3E84" w14:textId="77777777" w:rsidR="00222C1C" w:rsidRPr="00835F44" w:rsidRDefault="00222C1C"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C413893" w14:textId="77777777" w:rsidR="00222C1C" w:rsidRPr="00835F44" w:rsidRDefault="00222C1C"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D244B72" w14:textId="77777777" w:rsidR="00222C1C" w:rsidRPr="00835F44" w:rsidRDefault="00222C1C"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46F51EC" w14:textId="77777777" w:rsidR="00222C1C" w:rsidRPr="00835F44" w:rsidRDefault="00222C1C"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A687CD" w14:textId="77777777" w:rsidR="00222C1C" w:rsidRPr="00835F44" w:rsidRDefault="00222C1C"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B49EBC" w14:textId="77777777" w:rsidR="00222C1C" w:rsidRPr="00835F44" w:rsidRDefault="00222C1C"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43A7547" w14:textId="77777777" w:rsidR="00222C1C" w:rsidRPr="00835F44" w:rsidRDefault="00222C1C" w:rsidP="00BD0D84">
            <w:pPr>
              <w:pStyle w:val="TAH"/>
            </w:pPr>
            <w:r w:rsidRPr="00835F44">
              <w:t>Total modulated symbols per slot</w:t>
            </w:r>
          </w:p>
        </w:tc>
      </w:tr>
      <w:tr w:rsidR="00222C1C" w:rsidRPr="00835F44" w14:paraId="65CA574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34C204" w14:textId="77777777" w:rsidR="00222C1C" w:rsidRPr="00835F44" w:rsidRDefault="00222C1C"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703E91A" w14:textId="77777777" w:rsidR="00222C1C" w:rsidRPr="00835F44" w:rsidRDefault="00222C1C"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122F29" w14:textId="77777777" w:rsidR="00222C1C" w:rsidRPr="00835F44" w:rsidRDefault="00222C1C"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0A811E3" w14:textId="77777777" w:rsidR="00222C1C" w:rsidRPr="00835F44" w:rsidRDefault="00222C1C"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AC2EAB5" w14:textId="77777777" w:rsidR="00222C1C" w:rsidRPr="00835F44" w:rsidRDefault="00222C1C"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2B31944" w14:textId="77777777" w:rsidR="00222C1C" w:rsidRPr="00835F44" w:rsidRDefault="00222C1C"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BDD14AE" w14:textId="77777777" w:rsidR="00222C1C" w:rsidRPr="00835F44" w:rsidRDefault="00222C1C"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6F1BEC" w14:textId="77777777" w:rsidR="00222C1C" w:rsidRPr="00835F44" w:rsidRDefault="00222C1C"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8EF5DD" w14:textId="77777777" w:rsidR="00222C1C" w:rsidRPr="00835F44" w:rsidRDefault="00222C1C"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77B03E9" w14:textId="77777777" w:rsidR="00222C1C" w:rsidRPr="00835F44" w:rsidRDefault="00222C1C"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551FFAC" w14:textId="77777777" w:rsidR="00222C1C" w:rsidRPr="00835F44" w:rsidRDefault="00222C1C" w:rsidP="00BD0D84">
            <w:pPr>
              <w:pStyle w:val="TAH"/>
            </w:pPr>
            <w:r w:rsidRPr="00835F44">
              <w:t> </w:t>
            </w:r>
          </w:p>
        </w:tc>
      </w:tr>
      <w:tr w:rsidR="00222C1C" w:rsidRPr="00835F44" w14:paraId="5248213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2368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7196D5" w14:textId="77777777" w:rsidR="00222C1C" w:rsidRPr="00835F44" w:rsidRDefault="00222C1C" w:rsidP="00BD0D84">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14B4240D"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D7C2D0"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9599954"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D5BF758" w14:textId="77777777" w:rsidR="00222C1C" w:rsidRPr="00835F44" w:rsidRDefault="00222C1C" w:rsidP="00BD0D84">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C2CBDEB" w14:textId="77777777" w:rsidR="00222C1C" w:rsidRPr="00835F44" w:rsidRDefault="00222C1C" w:rsidP="00BD0D84">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2B7E96C5" w14:textId="77777777" w:rsidR="00222C1C" w:rsidRPr="00835F44" w:rsidRDefault="00222C1C" w:rsidP="00BD0D84">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26AD876" w14:textId="77777777" w:rsidR="00222C1C" w:rsidRPr="00835F44" w:rsidRDefault="00222C1C" w:rsidP="00BD0D84">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7FEF8FD" w14:textId="77777777" w:rsidR="00222C1C" w:rsidRPr="00835F44" w:rsidRDefault="00222C1C" w:rsidP="00BD0D84">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BA2DEC0" w14:textId="77777777" w:rsidR="00222C1C" w:rsidRPr="00835F44" w:rsidRDefault="00222C1C" w:rsidP="00BD0D84">
            <w:pPr>
              <w:pStyle w:val="TAC"/>
            </w:pPr>
            <w:r w:rsidRPr="00D44B04">
              <w:t>132</w:t>
            </w:r>
          </w:p>
        </w:tc>
      </w:tr>
      <w:tr w:rsidR="00222C1C" w:rsidRPr="00835F44" w14:paraId="7C1811B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30624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360E76" w14:textId="77777777" w:rsidR="00222C1C" w:rsidRPr="00835F44" w:rsidRDefault="00222C1C" w:rsidP="00BD0D84">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17D59D36"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8FCDA02"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744842D"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A8F7928" w14:textId="77777777" w:rsidR="00222C1C" w:rsidRPr="00835F44" w:rsidRDefault="00222C1C" w:rsidP="00BD0D84">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2D27BFF6"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8FBFE55"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658E509" w14:textId="77777777" w:rsidR="00222C1C" w:rsidRPr="00835F44" w:rsidRDefault="00222C1C" w:rsidP="00BD0D84">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B576229" w14:textId="77777777" w:rsidR="00222C1C" w:rsidRPr="00835F44" w:rsidRDefault="00222C1C" w:rsidP="00BD0D84">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225D9B35" w14:textId="77777777" w:rsidR="00222C1C" w:rsidRPr="00835F44" w:rsidRDefault="00222C1C" w:rsidP="00BD0D84">
            <w:pPr>
              <w:pStyle w:val="TAC"/>
            </w:pPr>
            <w:r w:rsidRPr="00D44B04">
              <w:t>2112</w:t>
            </w:r>
          </w:p>
        </w:tc>
      </w:tr>
      <w:tr w:rsidR="00222C1C" w:rsidRPr="00835F44" w14:paraId="73D977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6BEAE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11E6E1D" w14:textId="77777777" w:rsidR="00222C1C" w:rsidRPr="00835F44" w:rsidRDefault="00222C1C" w:rsidP="00BD0D84">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773271A"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7AFDEBF"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101181C"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206B207" w14:textId="77777777" w:rsidR="00222C1C" w:rsidRPr="00835F44" w:rsidRDefault="00222C1C" w:rsidP="00BD0D84">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15E897CE"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7146479"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45F3700" w14:textId="77777777" w:rsidR="00222C1C" w:rsidRPr="00835F44" w:rsidRDefault="00222C1C" w:rsidP="00BD0D84">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3CDA196" w14:textId="77777777" w:rsidR="00222C1C" w:rsidRPr="00835F44" w:rsidRDefault="00222C1C" w:rsidP="00BD0D84">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12BCE63D" w14:textId="77777777" w:rsidR="00222C1C" w:rsidRPr="00835F44" w:rsidRDefault="00222C1C" w:rsidP="00BD0D84">
            <w:pPr>
              <w:pStyle w:val="TAC"/>
            </w:pPr>
            <w:r w:rsidRPr="00D44B04">
              <w:t>4224</w:t>
            </w:r>
          </w:p>
        </w:tc>
      </w:tr>
      <w:tr w:rsidR="00222C1C" w:rsidRPr="00835F44" w14:paraId="057B48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C9111B"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A222D5" w14:textId="77777777" w:rsidR="00222C1C" w:rsidRPr="00835F44" w:rsidRDefault="00222C1C" w:rsidP="00BD0D84">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6B1F201D"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41FF777"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9655EAD"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0EE19DE" w14:textId="77777777" w:rsidR="00222C1C" w:rsidRPr="00835F44" w:rsidRDefault="00222C1C" w:rsidP="00BD0D84">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09633FC8"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F927EDF"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21A1916" w14:textId="77777777" w:rsidR="00222C1C" w:rsidRPr="00835F44" w:rsidRDefault="00222C1C" w:rsidP="00BD0D84">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6E41464B" w14:textId="77777777" w:rsidR="00222C1C" w:rsidRPr="00835F44" w:rsidRDefault="00222C1C" w:rsidP="00BD0D84">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59329B43" w14:textId="77777777" w:rsidR="00222C1C" w:rsidRPr="00835F44" w:rsidRDefault="00222C1C" w:rsidP="00BD0D84">
            <w:pPr>
              <w:pStyle w:val="TAC"/>
            </w:pPr>
            <w:r w:rsidRPr="00D44B04">
              <w:t>8448</w:t>
            </w:r>
          </w:p>
        </w:tc>
      </w:tr>
      <w:tr w:rsidR="00222C1C" w:rsidRPr="00835F44" w14:paraId="7F8045A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9798A7"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82AF1" w14:textId="77777777" w:rsidR="00222C1C" w:rsidRPr="00835F44" w:rsidRDefault="00222C1C" w:rsidP="00BD0D84">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31242516"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2AF860C"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2B65805"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85B939B" w14:textId="77777777" w:rsidR="00222C1C" w:rsidRPr="00835F44" w:rsidRDefault="00222C1C" w:rsidP="00BD0D84">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3A6858"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7C1B2F0"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CFA7928" w14:textId="77777777" w:rsidR="00222C1C" w:rsidRPr="00835F44" w:rsidRDefault="00222C1C" w:rsidP="00BD0D84">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5006B073" w14:textId="77777777" w:rsidR="00222C1C" w:rsidRPr="00835F44" w:rsidRDefault="00222C1C" w:rsidP="00BD0D84">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BABF91B" w14:textId="77777777" w:rsidR="00222C1C" w:rsidRPr="00835F44" w:rsidRDefault="00222C1C" w:rsidP="00BD0D84">
            <w:pPr>
              <w:pStyle w:val="TAC"/>
            </w:pPr>
            <w:r w:rsidRPr="00D44B04">
              <w:t>16896</w:t>
            </w:r>
          </w:p>
        </w:tc>
      </w:tr>
      <w:tr w:rsidR="00222C1C" w:rsidRPr="00835F44" w14:paraId="3775DB6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FD882F"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75E75F9" w14:textId="77777777" w:rsidR="00222C1C" w:rsidRPr="00835F44" w:rsidRDefault="00222C1C" w:rsidP="00BD0D84">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7DE0B7E1"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FB3EA1"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19E8520"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65DFEA" w14:textId="77777777" w:rsidR="00222C1C" w:rsidRPr="00835F44" w:rsidRDefault="00222C1C" w:rsidP="00BD0D84">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444BCBD4"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2AD76A38"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12B6E5" w14:textId="77777777" w:rsidR="00222C1C" w:rsidRPr="00835F44" w:rsidRDefault="00222C1C" w:rsidP="00BD0D84">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9FF2CC8" w14:textId="77777777" w:rsidR="00222C1C" w:rsidRPr="00835F44" w:rsidRDefault="00222C1C" w:rsidP="00BD0D84">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D65DA56" w14:textId="77777777" w:rsidR="00222C1C" w:rsidRPr="00835F44" w:rsidRDefault="00222C1C" w:rsidP="00BD0D84">
            <w:pPr>
              <w:pStyle w:val="TAC"/>
            </w:pPr>
            <w:r w:rsidRPr="00D44B04">
              <w:t>33792</w:t>
            </w:r>
          </w:p>
        </w:tc>
      </w:tr>
      <w:tr w:rsidR="00222C1C" w:rsidRPr="001F4A8E" w14:paraId="56767290"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F6DCC50" w14:textId="77777777" w:rsidR="00222C1C" w:rsidRPr="007513A5" w:rsidRDefault="00222C1C"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243FC1D" w14:textId="77777777" w:rsidR="00222C1C" w:rsidRPr="007513A5" w:rsidRDefault="00222C1C" w:rsidP="00BD0D84">
            <w:pPr>
              <w:pStyle w:val="TAN"/>
              <w:rPr>
                <w:lang w:val="en-US"/>
              </w:rPr>
            </w:pPr>
            <w:r w:rsidRPr="007513A5">
              <w:rPr>
                <w:lang w:val="en-US"/>
              </w:rPr>
              <w:t>NOTE 2:</w:t>
            </w:r>
            <w:r w:rsidRPr="007513A5">
              <w:tab/>
            </w:r>
            <w:r w:rsidRPr="007513A5">
              <w:rPr>
                <w:lang w:val="en-US"/>
              </w:rPr>
              <w:t>MCS Index is based on MCS table 6.1.4.1-1 defined in 38.214.</w:t>
            </w:r>
          </w:p>
          <w:p w14:paraId="352BE9AF" w14:textId="77777777" w:rsidR="00222C1C" w:rsidRPr="007513A5" w:rsidRDefault="00222C1C"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0B0AFDE" w14:textId="77777777" w:rsidR="00222C1C" w:rsidRDefault="00222C1C"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557DAEC" w14:textId="77777777" w:rsidR="00222C1C" w:rsidRPr="001F4A8E" w:rsidRDefault="00222C1C"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84A4E8" w14:textId="30AADDE8" w:rsidR="00222C1C" w:rsidRDefault="00222C1C" w:rsidP="00842EF7"/>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5576" w:name="_Toc21340982"/>
      <w:bookmarkStart w:id="5577" w:name="_Toc29805430"/>
      <w:bookmarkStart w:id="5578" w:name="_Toc36456639"/>
      <w:bookmarkStart w:id="5579" w:name="_Toc36469737"/>
      <w:bookmarkStart w:id="5580" w:name="_Toc37254154"/>
      <w:bookmarkStart w:id="5581" w:name="_Toc37323012"/>
      <w:bookmarkStart w:id="5582" w:name="_Toc37324418"/>
      <w:bookmarkStart w:id="5583" w:name="_Toc45889942"/>
      <w:bookmarkStart w:id="5584" w:name="_Toc52196622"/>
      <w:bookmarkStart w:id="5585" w:name="_Toc52197602"/>
      <w:bookmarkStart w:id="5586" w:name="_Toc53173325"/>
      <w:bookmarkStart w:id="5587" w:name="_Toc53173694"/>
      <w:bookmarkStart w:id="5588" w:name="_Toc61119696"/>
      <w:bookmarkStart w:id="5589" w:name="_Toc61120078"/>
      <w:bookmarkStart w:id="5590" w:name="_Toc67926149"/>
      <w:bookmarkStart w:id="5591" w:name="_Toc75273787"/>
      <w:bookmarkStart w:id="5592" w:name="_Toc76510687"/>
      <w:bookmarkStart w:id="5593" w:name="_Toc83129844"/>
      <w:r w:rsidRPr="00C04A08">
        <w:t>A.2.3.5</w:t>
      </w:r>
      <w:r w:rsidRPr="00C04A08">
        <w:tab/>
        <w:t>CP-OFDM QPSK</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5733735B" w14:textId="1F5D8558" w:rsidR="00842EF7" w:rsidRPr="00C04A08" w:rsidRDefault="00842EF7" w:rsidP="00842EF7">
      <w:pPr>
        <w:pStyle w:val="TH"/>
      </w:pPr>
      <w:r w:rsidRPr="00C04A08">
        <w:t xml:space="preserve">Table A.2.3.5-1: </w:t>
      </w:r>
      <w:r w:rsidR="00C31624"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4EC6D48A"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1F6"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CBDFEA7"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DF4947"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0ADEF7"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0189015"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95C541E"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613B840"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D902F51"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F73F585"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E9EA08B"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681DB4C" w14:textId="77777777" w:rsidR="00C31624" w:rsidRPr="00835F44" w:rsidRDefault="00C31624" w:rsidP="00BD0D84">
            <w:pPr>
              <w:pStyle w:val="TAH"/>
            </w:pPr>
            <w:r w:rsidRPr="00835F44">
              <w:t>Total modulated symbols per slot</w:t>
            </w:r>
          </w:p>
        </w:tc>
      </w:tr>
      <w:tr w:rsidR="00C31624" w:rsidRPr="00835F44" w14:paraId="45B858D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D49B7C"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35DA65C"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AC3E7BE"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89E5970"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DD9E970"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2BDD6008"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6B9CD93"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11062DD"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CAD5F52"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22EBEFB"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66181AB" w14:textId="77777777" w:rsidR="00C31624" w:rsidRPr="00835F44" w:rsidRDefault="00C31624" w:rsidP="00BD0D84">
            <w:pPr>
              <w:pStyle w:val="TAH"/>
            </w:pPr>
            <w:r w:rsidRPr="00835F44">
              <w:t> </w:t>
            </w:r>
          </w:p>
        </w:tc>
      </w:tr>
      <w:tr w:rsidR="00C31624" w:rsidRPr="00835F44" w14:paraId="0B168EE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34C9C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2EC94B" w14:textId="77777777" w:rsidR="00C31624" w:rsidRPr="00835F44" w:rsidRDefault="00C31624" w:rsidP="00BD0D84">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3DECF379"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6454FC2"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C11A768"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C502A21" w14:textId="77777777" w:rsidR="00C31624" w:rsidRPr="00835F44" w:rsidRDefault="00C31624" w:rsidP="00BD0D84">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2A6D1CD1"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6F735E6"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4DB8655"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BD3330" w14:textId="77777777" w:rsidR="00C31624" w:rsidRPr="00835F44" w:rsidRDefault="00C31624" w:rsidP="00BD0D84">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96176C7" w14:textId="77777777" w:rsidR="00C31624" w:rsidRPr="00835F44" w:rsidRDefault="00C31624" w:rsidP="00BD0D84">
            <w:pPr>
              <w:pStyle w:val="TAC"/>
            </w:pPr>
            <w:r w:rsidRPr="00920147">
              <w:t>132</w:t>
            </w:r>
          </w:p>
        </w:tc>
      </w:tr>
      <w:tr w:rsidR="00C31624" w:rsidRPr="00835F44" w14:paraId="068B1A8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7603B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7A9492" w14:textId="77777777" w:rsidR="00C31624" w:rsidRPr="00835F44" w:rsidRDefault="00C31624" w:rsidP="00BD0D84">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EA28B50"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CC77A04"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BA0D255"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3B1C97E" w14:textId="77777777" w:rsidR="00C31624" w:rsidRPr="00835F44" w:rsidRDefault="00C31624" w:rsidP="00BD0D84">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768BAC9B"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7699B3C"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9754069"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234E067" w14:textId="77777777" w:rsidR="00C31624" w:rsidRPr="00835F44" w:rsidRDefault="00C31624" w:rsidP="00BD0D84">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4191843E" w14:textId="77777777" w:rsidR="00C31624" w:rsidRPr="00835F44" w:rsidRDefault="00C31624" w:rsidP="00BD0D84">
            <w:pPr>
              <w:pStyle w:val="TAC"/>
            </w:pPr>
            <w:r w:rsidRPr="00920147">
              <w:t>2112</w:t>
            </w:r>
          </w:p>
        </w:tc>
      </w:tr>
      <w:tr w:rsidR="00C31624" w:rsidRPr="00835F44" w14:paraId="3D02B6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85ECB6"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D6CE05" w14:textId="77777777" w:rsidR="00C31624" w:rsidRPr="00835F44" w:rsidRDefault="00C31624" w:rsidP="00BD0D84">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0AA6FBB"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58D3194"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4B3A9AB"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B80FA15" w14:textId="77777777" w:rsidR="00C31624" w:rsidRPr="00835F44" w:rsidRDefault="00C31624" w:rsidP="00BD0D84">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7E06E638"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F671"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48D2FE2"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772BAFA" w14:textId="77777777" w:rsidR="00C31624" w:rsidRPr="00835F44" w:rsidRDefault="00C31624" w:rsidP="00BD0D84">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77C0CC6" w14:textId="77777777" w:rsidR="00C31624" w:rsidRPr="00835F44" w:rsidRDefault="00C31624" w:rsidP="00BD0D84">
            <w:pPr>
              <w:pStyle w:val="TAC"/>
            </w:pPr>
            <w:r w:rsidRPr="00920147">
              <w:t>4224</w:t>
            </w:r>
          </w:p>
        </w:tc>
      </w:tr>
      <w:tr w:rsidR="00C31624" w:rsidRPr="00835F44" w14:paraId="2EF7D5B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1E9EFD"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C62CBF" w14:textId="77777777" w:rsidR="00C31624" w:rsidRPr="00835F44" w:rsidRDefault="00C31624" w:rsidP="00BD0D84">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26AF7740"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47EA040"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78D69475"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B0A4B35" w14:textId="77777777" w:rsidR="00C31624" w:rsidRPr="00835F44" w:rsidRDefault="00C31624" w:rsidP="00BD0D84">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34F41017"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1A020C"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ACD48F9"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0753E4B" w14:textId="77777777" w:rsidR="00C31624" w:rsidRPr="00835F44" w:rsidRDefault="00C31624" w:rsidP="00BD0D84">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CE381D0" w14:textId="77777777" w:rsidR="00C31624" w:rsidRPr="00835F44" w:rsidRDefault="00C31624" w:rsidP="00BD0D84">
            <w:pPr>
              <w:pStyle w:val="TAC"/>
            </w:pPr>
            <w:r w:rsidRPr="00920147">
              <w:t>4356</w:t>
            </w:r>
          </w:p>
        </w:tc>
      </w:tr>
      <w:tr w:rsidR="00C31624" w:rsidRPr="00835F44" w14:paraId="23C12BA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CF9C72"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BB1AF5F" w14:textId="77777777" w:rsidR="00C31624" w:rsidRPr="00835F44" w:rsidRDefault="00C31624" w:rsidP="00BD0D84">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4AA1AB99"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740EF7D"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1305F42"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7C34071" w14:textId="77777777" w:rsidR="00C31624" w:rsidRPr="00835F44" w:rsidRDefault="00C31624" w:rsidP="00BD0D84">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88C043F"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E8BAC85"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F6636AA"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F4C1B7B" w14:textId="77777777" w:rsidR="00C31624" w:rsidRPr="00835F44" w:rsidRDefault="00C31624" w:rsidP="00BD0D84">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5C7241C" w14:textId="77777777" w:rsidR="00C31624" w:rsidRPr="00835F44" w:rsidRDefault="00C31624" w:rsidP="00BD0D84">
            <w:pPr>
              <w:pStyle w:val="TAC"/>
            </w:pPr>
            <w:r w:rsidRPr="00920147">
              <w:t>8712</w:t>
            </w:r>
          </w:p>
        </w:tc>
      </w:tr>
      <w:tr w:rsidR="00C31624" w:rsidRPr="00835F44" w14:paraId="15A9A86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4B370B7"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F80349" w14:textId="77777777" w:rsidR="00C31624" w:rsidRPr="00835F44" w:rsidRDefault="00C31624" w:rsidP="00BD0D84">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6FA2C316"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2230C57"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9D4E6F"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ED6B039" w14:textId="77777777" w:rsidR="00C31624" w:rsidRPr="00835F44" w:rsidRDefault="00C31624" w:rsidP="00BD0D84">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2D334184" w14:textId="77777777" w:rsidR="00C31624" w:rsidRPr="00835F44" w:rsidRDefault="00C31624" w:rsidP="00BD0D84">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2653162"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F243A92" w14:textId="77777777" w:rsidR="00C31624" w:rsidRPr="00835F44" w:rsidRDefault="00C31624" w:rsidP="00BD0D84">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BE7AED5" w14:textId="77777777" w:rsidR="00C31624" w:rsidRPr="00835F44" w:rsidRDefault="00C31624" w:rsidP="00BD0D84">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122AF946" w14:textId="77777777" w:rsidR="00C31624" w:rsidRPr="00835F44" w:rsidRDefault="00C31624" w:rsidP="00BD0D84">
            <w:pPr>
              <w:pStyle w:val="TAC"/>
            </w:pPr>
            <w:r w:rsidRPr="00920147">
              <w:t>17424</w:t>
            </w:r>
          </w:p>
        </w:tc>
      </w:tr>
      <w:tr w:rsidR="00C31624" w:rsidRPr="00D44B04" w14:paraId="26A73BF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28AD62B0"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1EAFBE6D" w14:textId="77777777" w:rsidR="00C31624" w:rsidRPr="00D44B04" w:rsidRDefault="00C31624" w:rsidP="00BD0D84">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57290FD2" w14:textId="77777777" w:rsidR="00C31624" w:rsidRPr="00D44B0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D50DC48" w14:textId="77777777" w:rsidR="00C31624" w:rsidRPr="00D44B0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1F8CB4" w14:textId="77777777" w:rsidR="00C31624" w:rsidRPr="00D44B0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F658101" w14:textId="77777777" w:rsidR="00C31624" w:rsidRPr="00D44B04" w:rsidRDefault="00C31624" w:rsidP="00BD0D84">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4412ABE7" w14:textId="77777777" w:rsidR="00C31624" w:rsidRPr="00D44B04" w:rsidRDefault="00C31624" w:rsidP="00BD0D84">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B5991AA" w14:textId="77777777" w:rsidR="00C31624" w:rsidRPr="00D44B0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635EAF1" w14:textId="77777777" w:rsidR="00C31624" w:rsidRPr="00D44B04" w:rsidRDefault="00C31624" w:rsidP="00BD0D84">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8304A0" w14:textId="77777777" w:rsidR="00C31624" w:rsidRPr="00D44B04" w:rsidRDefault="00C31624" w:rsidP="00BD0D84">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6556F9A" w14:textId="77777777" w:rsidR="00C31624" w:rsidRPr="00D44B04" w:rsidRDefault="00C31624" w:rsidP="00BD0D84">
            <w:pPr>
              <w:pStyle w:val="TAC"/>
            </w:pPr>
            <w:r w:rsidRPr="00920147">
              <w:t>34848</w:t>
            </w:r>
          </w:p>
        </w:tc>
      </w:tr>
      <w:tr w:rsidR="00C31624" w:rsidRPr="001F4A8E" w14:paraId="6954F231"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8B538F7"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B5756B0"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40A57AA0"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75E1A0D"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1A3AF7"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A2F9869" w14:textId="2553E728" w:rsidR="00C31624" w:rsidRDefault="00C31624" w:rsidP="00842EF7"/>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5594" w:name="_Toc21340983"/>
      <w:bookmarkStart w:id="5595" w:name="_Toc29805431"/>
      <w:bookmarkStart w:id="5596" w:name="_Toc36456640"/>
      <w:bookmarkStart w:id="5597" w:name="_Toc36469738"/>
      <w:bookmarkStart w:id="5598" w:name="_Toc37254155"/>
      <w:bookmarkStart w:id="5599" w:name="_Toc37323013"/>
      <w:bookmarkStart w:id="5600" w:name="_Toc37324419"/>
      <w:bookmarkStart w:id="5601" w:name="_Toc45889943"/>
      <w:bookmarkStart w:id="5602" w:name="_Toc52196623"/>
      <w:bookmarkStart w:id="5603" w:name="_Toc52197603"/>
      <w:bookmarkStart w:id="5604" w:name="_Toc53173326"/>
      <w:bookmarkStart w:id="5605" w:name="_Toc53173695"/>
      <w:bookmarkStart w:id="5606" w:name="_Toc61119697"/>
      <w:bookmarkStart w:id="5607" w:name="_Toc61120079"/>
      <w:bookmarkStart w:id="5608" w:name="_Toc67926150"/>
      <w:bookmarkStart w:id="5609" w:name="_Toc75273788"/>
      <w:bookmarkStart w:id="5610" w:name="_Toc76510688"/>
      <w:bookmarkStart w:id="5611" w:name="_Toc83129845"/>
      <w:r w:rsidRPr="00C04A08">
        <w:t>A.2.3.6</w:t>
      </w:r>
      <w:r w:rsidRPr="00C04A08">
        <w:tab/>
        <w:t>CP-OFDM 16QAM</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45C6095D" w14:textId="1A72B18B" w:rsidR="00842EF7" w:rsidRPr="00C04A08" w:rsidRDefault="00842EF7" w:rsidP="00842EF7">
      <w:pPr>
        <w:pStyle w:val="TH"/>
      </w:pPr>
      <w:r w:rsidRPr="00C04A08">
        <w:t xml:space="preserve">Table A.2.3.6-1: </w:t>
      </w:r>
      <w:r w:rsidR="00C31624"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69EC2AA6"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5A59345"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C0FA324"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F29D8D"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C9325A1"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417719E"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26EBC53"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D3B94CB"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1C80503"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175390D"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91A9652"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C057F2A" w14:textId="77777777" w:rsidR="00C31624" w:rsidRPr="00835F44" w:rsidRDefault="00C31624" w:rsidP="00BD0D84">
            <w:pPr>
              <w:pStyle w:val="TAH"/>
            </w:pPr>
            <w:r w:rsidRPr="00835F44">
              <w:t>Total modulated symbols per slot</w:t>
            </w:r>
          </w:p>
        </w:tc>
      </w:tr>
      <w:tr w:rsidR="00C31624" w:rsidRPr="00835F44" w14:paraId="235188D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2D0B95"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220E78"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8920C68"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5F29A2A"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71139CA"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E2CFE0"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4A4DA7E1"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02E44F9"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A18BCF4"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215B4D6"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5C72133" w14:textId="77777777" w:rsidR="00C31624" w:rsidRPr="00835F44" w:rsidRDefault="00C31624" w:rsidP="00BD0D84">
            <w:pPr>
              <w:pStyle w:val="TAH"/>
            </w:pPr>
            <w:r w:rsidRPr="00835F44">
              <w:t> </w:t>
            </w:r>
          </w:p>
        </w:tc>
      </w:tr>
      <w:tr w:rsidR="00C31624" w:rsidRPr="00835F44" w14:paraId="64B46604"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FBFF8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3874400" w14:textId="77777777" w:rsidR="00C31624" w:rsidRPr="00835F44" w:rsidRDefault="00C31624" w:rsidP="00BD0D84">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174878F0"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25446DC"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62F3E31"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D71903A" w14:textId="77777777" w:rsidR="00C31624" w:rsidRPr="00835F44" w:rsidRDefault="00C31624" w:rsidP="00BD0D84">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68B6E446" w14:textId="77777777" w:rsidR="00C31624" w:rsidRPr="00835F44" w:rsidRDefault="00C31624" w:rsidP="00BD0D84">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4B603E26" w14:textId="77777777" w:rsidR="00C31624" w:rsidRPr="00835F44" w:rsidRDefault="00C31624" w:rsidP="00BD0D84">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463D2726"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313B37F" w14:textId="77777777" w:rsidR="00C31624" w:rsidRPr="00835F44" w:rsidRDefault="00C31624" w:rsidP="00BD0D84">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15D9EF0C" w14:textId="77777777" w:rsidR="00C31624" w:rsidRPr="00835F44" w:rsidRDefault="00C31624" w:rsidP="00BD0D84">
            <w:pPr>
              <w:pStyle w:val="TAC"/>
            </w:pPr>
            <w:r w:rsidRPr="003C5059">
              <w:t>132</w:t>
            </w:r>
          </w:p>
        </w:tc>
      </w:tr>
      <w:tr w:rsidR="00C31624" w:rsidRPr="00835F44" w14:paraId="4CFC28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7BA8C4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A578E8" w14:textId="77777777" w:rsidR="00C31624" w:rsidRPr="00835F44" w:rsidRDefault="00C31624" w:rsidP="00BD0D84">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491C3DC3"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B7A47BE"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F1F0F"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DF776E4" w14:textId="77777777" w:rsidR="00C31624" w:rsidRPr="00835F44" w:rsidRDefault="00C31624" w:rsidP="00BD0D84">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0998C6CC" w14:textId="77777777" w:rsidR="00C31624" w:rsidRPr="00835F44" w:rsidRDefault="00C31624" w:rsidP="00BD0D84">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450F3BE7" w14:textId="77777777" w:rsidR="00C31624" w:rsidRPr="00835F44" w:rsidRDefault="00C31624" w:rsidP="00BD0D84">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479E4CE"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4BB584" w14:textId="77777777" w:rsidR="00C31624" w:rsidRPr="00835F44" w:rsidRDefault="00C31624" w:rsidP="00BD0D84">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7F340A" w14:textId="77777777" w:rsidR="00C31624" w:rsidRPr="00835F44" w:rsidRDefault="00C31624" w:rsidP="00BD0D84">
            <w:pPr>
              <w:pStyle w:val="TAC"/>
            </w:pPr>
            <w:r w:rsidRPr="003C5059">
              <w:t>2112</w:t>
            </w:r>
          </w:p>
        </w:tc>
      </w:tr>
      <w:tr w:rsidR="00C31624" w:rsidRPr="00835F44" w14:paraId="16FEC09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9BF87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85F52" w14:textId="77777777" w:rsidR="00C31624" w:rsidRPr="00835F44" w:rsidRDefault="00C31624" w:rsidP="00BD0D84">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428DC86C"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44EB15F"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9F7770E"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9F435A" w14:textId="77777777" w:rsidR="00C31624" w:rsidRPr="00835F44" w:rsidRDefault="00C31624" w:rsidP="00BD0D84">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9E7C9C8"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C34E1B0"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3C2E339"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693C3B8" w14:textId="77777777" w:rsidR="00C31624" w:rsidRPr="00835F44" w:rsidRDefault="00C31624" w:rsidP="00BD0D84">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4DC844A8" w14:textId="77777777" w:rsidR="00C31624" w:rsidRPr="00835F44" w:rsidRDefault="00C31624" w:rsidP="00BD0D84">
            <w:pPr>
              <w:pStyle w:val="TAC"/>
            </w:pPr>
            <w:r w:rsidRPr="003C5059">
              <w:t>4224</w:t>
            </w:r>
          </w:p>
        </w:tc>
      </w:tr>
      <w:tr w:rsidR="00C31624" w:rsidRPr="00835F44" w14:paraId="3A0EF3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2E44DB"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1458A7" w14:textId="77777777" w:rsidR="00C31624" w:rsidRPr="00835F44" w:rsidRDefault="00C31624" w:rsidP="00BD0D84">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F99E95E"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E9A87CE"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9589658"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68C83C3" w14:textId="77777777" w:rsidR="00C31624" w:rsidRPr="00835F44" w:rsidRDefault="00C31624" w:rsidP="00BD0D84">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47A7A8DB"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0605AB4F"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289AFB2"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72609C5" w14:textId="77777777" w:rsidR="00C31624" w:rsidRPr="00835F44" w:rsidRDefault="00C31624" w:rsidP="00BD0D84">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95196B2" w14:textId="77777777" w:rsidR="00C31624" w:rsidRPr="00835F44" w:rsidRDefault="00C31624" w:rsidP="00BD0D84">
            <w:pPr>
              <w:pStyle w:val="TAC"/>
            </w:pPr>
            <w:r w:rsidRPr="003C5059">
              <w:t>4356</w:t>
            </w:r>
          </w:p>
        </w:tc>
      </w:tr>
      <w:tr w:rsidR="00C31624" w:rsidRPr="00835F44" w14:paraId="536F71C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A91B889"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615C86" w14:textId="77777777" w:rsidR="00C31624" w:rsidRPr="00835F44" w:rsidRDefault="00C31624" w:rsidP="00BD0D84">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79276B13"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843B567"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8933A36"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32D04F5" w14:textId="77777777" w:rsidR="00C31624" w:rsidRPr="00835F44" w:rsidRDefault="00C31624" w:rsidP="00BD0D84">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1123EE98"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4EA8D"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4826F8F1" w14:textId="77777777" w:rsidR="00C31624" w:rsidRPr="00835F44" w:rsidRDefault="00C31624" w:rsidP="00BD0D84">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A29079A" w14:textId="77777777" w:rsidR="00C31624" w:rsidRPr="00835F44" w:rsidRDefault="00C31624" w:rsidP="00BD0D84">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3154E73" w14:textId="77777777" w:rsidR="00C31624" w:rsidRPr="00835F44" w:rsidRDefault="00C31624" w:rsidP="00BD0D84">
            <w:pPr>
              <w:pStyle w:val="TAC"/>
            </w:pPr>
            <w:r w:rsidRPr="003C5059">
              <w:t>8712</w:t>
            </w:r>
          </w:p>
        </w:tc>
      </w:tr>
      <w:tr w:rsidR="00C31624" w:rsidRPr="00835F44" w14:paraId="1A3EB7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56C1376"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339CF6" w14:textId="77777777" w:rsidR="00C31624" w:rsidRPr="00835F44" w:rsidRDefault="00C31624" w:rsidP="00BD0D84">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2D197664"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4DF98D1"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0F6767F"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A2CC78C" w14:textId="77777777" w:rsidR="00C31624" w:rsidRPr="00835F44" w:rsidRDefault="00C31624" w:rsidP="00BD0D84">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2EFFE6E"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0C00A120"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F31EFF7" w14:textId="77777777" w:rsidR="00C31624" w:rsidRPr="00835F44" w:rsidRDefault="00C31624" w:rsidP="00BD0D84">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09CF9812" w14:textId="77777777" w:rsidR="00C31624" w:rsidRPr="00835F44" w:rsidRDefault="00C31624" w:rsidP="00BD0D84">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7C09ACFF" w14:textId="77777777" w:rsidR="00C31624" w:rsidRPr="00835F44" w:rsidRDefault="00C31624" w:rsidP="00BD0D84">
            <w:pPr>
              <w:pStyle w:val="TAC"/>
            </w:pPr>
            <w:r w:rsidRPr="003C5059">
              <w:t>17424</w:t>
            </w:r>
          </w:p>
        </w:tc>
      </w:tr>
      <w:tr w:rsidR="00C31624" w:rsidRPr="00D44B04" w14:paraId="42778BA9"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73094C4B"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46C0D9F9" w14:textId="77777777" w:rsidR="00C31624" w:rsidRPr="00D44B04" w:rsidRDefault="00C31624" w:rsidP="00BD0D84">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6F7701B1" w14:textId="77777777" w:rsidR="00C31624" w:rsidRPr="00D44B0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388D425" w14:textId="77777777" w:rsidR="00C31624" w:rsidRPr="00D44B0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33F5832" w14:textId="77777777" w:rsidR="00C31624" w:rsidRPr="00D44B0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0275E50" w14:textId="77777777" w:rsidR="00C31624" w:rsidRPr="00D44B04" w:rsidRDefault="00C31624" w:rsidP="00BD0D84">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615A0F7B" w14:textId="77777777" w:rsidR="00C31624" w:rsidRPr="00D44B0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710DB84" w14:textId="77777777" w:rsidR="00C31624" w:rsidRPr="00D44B0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3CC23E21" w14:textId="77777777" w:rsidR="00C31624" w:rsidRPr="00D44B04" w:rsidRDefault="00C31624" w:rsidP="00BD0D84">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2D65667" w14:textId="77777777" w:rsidR="00C31624" w:rsidRPr="00D44B04" w:rsidRDefault="00C31624" w:rsidP="00BD0D84">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3BD5BCC" w14:textId="77777777" w:rsidR="00C31624" w:rsidRPr="00D44B04" w:rsidRDefault="00C31624" w:rsidP="00BD0D84">
            <w:pPr>
              <w:pStyle w:val="TAC"/>
            </w:pPr>
            <w:r w:rsidRPr="003C5059">
              <w:t>34848</w:t>
            </w:r>
          </w:p>
        </w:tc>
      </w:tr>
      <w:tr w:rsidR="00C31624" w:rsidRPr="001F4A8E" w14:paraId="13BE5B9B"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F35A82F"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821274"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410ABDE3"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4238DD2"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304A1C1"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E9D570" w14:textId="08E882F7" w:rsidR="00C31624" w:rsidRDefault="00C31624" w:rsidP="00842EF7"/>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5612" w:name="_Toc21340984"/>
      <w:bookmarkStart w:id="5613" w:name="_Toc29805432"/>
      <w:bookmarkStart w:id="5614" w:name="_Toc36456641"/>
      <w:bookmarkStart w:id="5615" w:name="_Toc36469739"/>
      <w:bookmarkStart w:id="5616" w:name="_Toc37254156"/>
      <w:bookmarkStart w:id="5617" w:name="_Toc37323014"/>
      <w:bookmarkStart w:id="5618" w:name="_Toc37324420"/>
      <w:bookmarkStart w:id="5619" w:name="_Toc45889944"/>
      <w:bookmarkStart w:id="5620" w:name="_Toc52196624"/>
      <w:bookmarkStart w:id="5621" w:name="_Toc52197604"/>
      <w:bookmarkStart w:id="5622" w:name="_Toc53173327"/>
      <w:bookmarkStart w:id="5623" w:name="_Toc53173696"/>
      <w:bookmarkStart w:id="5624" w:name="_Toc61119698"/>
      <w:bookmarkStart w:id="5625" w:name="_Toc61120080"/>
      <w:bookmarkStart w:id="5626" w:name="_Toc67926151"/>
      <w:bookmarkStart w:id="5627" w:name="_Toc75273789"/>
      <w:bookmarkStart w:id="5628" w:name="_Toc76510689"/>
      <w:bookmarkStart w:id="5629" w:name="_Toc83129846"/>
      <w:r w:rsidRPr="00C04A08">
        <w:t>A.2.3.7</w:t>
      </w:r>
      <w:r w:rsidRPr="00C04A08">
        <w:tab/>
        <w:t>CP-OFDM 64QAM</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18A6E315" w14:textId="11933F75" w:rsidR="00842EF7" w:rsidRPr="00C04A08" w:rsidRDefault="00842EF7" w:rsidP="00842EF7">
      <w:pPr>
        <w:pStyle w:val="TH"/>
      </w:pPr>
      <w:r w:rsidRPr="00C04A08">
        <w:t xml:space="preserve">Table A.2.3.7-1: </w:t>
      </w:r>
      <w:r w:rsidR="00C31624"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20882878"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CBBD013"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C2A40A6"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FEC851"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857A51E"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56633A3"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CD7AF7B"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973F586"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9EE87A"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495F24"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8D3EB94"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015E37" w14:textId="77777777" w:rsidR="00C31624" w:rsidRPr="00835F44" w:rsidRDefault="00C31624" w:rsidP="00BD0D84">
            <w:pPr>
              <w:pStyle w:val="TAH"/>
            </w:pPr>
            <w:r w:rsidRPr="00835F44">
              <w:t>Total modulated symbols per slot</w:t>
            </w:r>
          </w:p>
        </w:tc>
      </w:tr>
      <w:tr w:rsidR="00C31624" w:rsidRPr="00835F44" w14:paraId="3213123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8537D2"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BBB3DEA"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94336EB"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29E810D"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C9CBF4"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9A22FC5"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E0F9A7F"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7A6AC44"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2B740A"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E0F541D"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D1AA404" w14:textId="77777777" w:rsidR="00C31624" w:rsidRPr="00835F44" w:rsidRDefault="00C31624" w:rsidP="00BD0D84">
            <w:pPr>
              <w:pStyle w:val="TAH"/>
            </w:pPr>
            <w:r w:rsidRPr="00835F44">
              <w:t> </w:t>
            </w:r>
          </w:p>
        </w:tc>
      </w:tr>
      <w:tr w:rsidR="00C31624" w:rsidRPr="00835F44" w14:paraId="43CBEA0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AF471D"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F47E9AA" w14:textId="77777777" w:rsidR="00C31624" w:rsidRPr="00835F44" w:rsidRDefault="00C31624" w:rsidP="00BD0D84">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04DC1F90"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B39415"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44A906"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7C14F1EA" w14:textId="77777777" w:rsidR="00C31624" w:rsidRPr="00835F44" w:rsidRDefault="00C31624" w:rsidP="00BD0D84">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4A919AB1" w14:textId="77777777" w:rsidR="00C31624" w:rsidRPr="00835F44" w:rsidRDefault="00C31624" w:rsidP="00BD0D84">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4EE84C72" w14:textId="77777777" w:rsidR="00C31624" w:rsidRPr="00835F44" w:rsidRDefault="00C31624" w:rsidP="00BD0D84">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40C98A94" w14:textId="77777777" w:rsidR="00C31624" w:rsidRPr="00835F44" w:rsidRDefault="00C31624" w:rsidP="00BD0D84">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D62F74" w14:textId="77777777" w:rsidR="00C31624" w:rsidRPr="00835F44" w:rsidRDefault="00C31624" w:rsidP="00BD0D84">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49E726E5" w14:textId="77777777" w:rsidR="00C31624" w:rsidRPr="00835F44" w:rsidRDefault="00C31624" w:rsidP="00BD0D84">
            <w:pPr>
              <w:pStyle w:val="TAC"/>
            </w:pPr>
            <w:r w:rsidRPr="009D7C89">
              <w:t>132</w:t>
            </w:r>
          </w:p>
        </w:tc>
      </w:tr>
      <w:tr w:rsidR="00C31624" w:rsidRPr="00835F44" w14:paraId="3DC9BAA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DE9373"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CB4205" w14:textId="77777777" w:rsidR="00C31624" w:rsidRPr="00835F44" w:rsidRDefault="00C31624" w:rsidP="00BD0D84">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1B0B035"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2649FF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959C835"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74626E4B" w14:textId="77777777" w:rsidR="00C31624" w:rsidRPr="00835F44" w:rsidRDefault="00C31624" w:rsidP="00BD0D84">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F2E39AA"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B6729DE"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FBDEDE9" w14:textId="77777777" w:rsidR="00C31624" w:rsidRPr="00835F44" w:rsidRDefault="00C31624" w:rsidP="00BD0D84">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245CC954" w14:textId="77777777" w:rsidR="00C31624" w:rsidRPr="00835F44" w:rsidRDefault="00C31624" w:rsidP="00BD0D84">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16A47283" w14:textId="77777777" w:rsidR="00C31624" w:rsidRPr="00835F44" w:rsidRDefault="00C31624" w:rsidP="00BD0D84">
            <w:pPr>
              <w:pStyle w:val="TAC"/>
            </w:pPr>
            <w:r w:rsidRPr="009D7C89">
              <w:t>2112</w:t>
            </w:r>
          </w:p>
        </w:tc>
      </w:tr>
      <w:tr w:rsidR="00C31624" w:rsidRPr="00835F44" w14:paraId="349A138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0A2879"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BFB6AC" w14:textId="77777777" w:rsidR="00C31624" w:rsidRPr="00835F44" w:rsidRDefault="00C31624" w:rsidP="00BD0D84">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2CCFC31F"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97D3F8C"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FBBC0C"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869D833" w14:textId="77777777" w:rsidR="00C31624" w:rsidRPr="00835F44" w:rsidRDefault="00C31624" w:rsidP="00BD0D84">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F97ED14"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26ED5DB"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10F183D" w14:textId="77777777" w:rsidR="00C31624" w:rsidRPr="00835F44" w:rsidRDefault="00C31624" w:rsidP="00BD0D84">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B21A25E" w14:textId="77777777" w:rsidR="00C31624" w:rsidRPr="00835F44" w:rsidRDefault="00C31624" w:rsidP="00BD0D84">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345ED18E" w14:textId="77777777" w:rsidR="00C31624" w:rsidRPr="00835F44" w:rsidRDefault="00C31624" w:rsidP="00BD0D84">
            <w:pPr>
              <w:pStyle w:val="TAC"/>
            </w:pPr>
            <w:r w:rsidRPr="009D7C89">
              <w:t>4224</w:t>
            </w:r>
          </w:p>
        </w:tc>
      </w:tr>
      <w:tr w:rsidR="00C31624" w:rsidRPr="00835F44" w14:paraId="68DBE9A8"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EBB47A"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777A06" w14:textId="77777777" w:rsidR="00C31624" w:rsidRPr="00835F44" w:rsidRDefault="00C31624" w:rsidP="00BD0D84">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1890F985"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CC125C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D3218D"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6BB0B66" w14:textId="77777777" w:rsidR="00C31624" w:rsidRPr="00835F44" w:rsidRDefault="00C31624" w:rsidP="00BD0D84">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50B0EE1E"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EABD93B"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1B9683B" w14:textId="77777777" w:rsidR="00C31624" w:rsidRPr="00835F44" w:rsidRDefault="00C31624" w:rsidP="00BD0D84">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0E050F7" w14:textId="77777777" w:rsidR="00C31624" w:rsidRPr="00835F44" w:rsidRDefault="00C31624" w:rsidP="00BD0D84">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088EC9AF" w14:textId="77777777" w:rsidR="00C31624" w:rsidRPr="00835F44" w:rsidRDefault="00C31624" w:rsidP="00BD0D84">
            <w:pPr>
              <w:pStyle w:val="TAC"/>
            </w:pPr>
            <w:r w:rsidRPr="009D7C89">
              <w:t>4356</w:t>
            </w:r>
          </w:p>
        </w:tc>
      </w:tr>
      <w:tr w:rsidR="00C31624" w:rsidRPr="00835F44" w14:paraId="3C18229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9FBCE1"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1DDE54" w14:textId="77777777" w:rsidR="00C31624" w:rsidRPr="00835F44" w:rsidRDefault="00C31624" w:rsidP="00BD0D84">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62E70724"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409ECFC"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BD55185"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1A52A37" w14:textId="77777777" w:rsidR="00C31624" w:rsidRPr="00835F44" w:rsidRDefault="00C31624" w:rsidP="00BD0D84">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18516416"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96D3F"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E60C7C8" w14:textId="77777777" w:rsidR="00C31624" w:rsidRPr="00835F44" w:rsidRDefault="00C31624" w:rsidP="00BD0D84">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01DCF87C" w14:textId="77777777" w:rsidR="00C31624" w:rsidRPr="00835F44" w:rsidRDefault="00C31624" w:rsidP="00BD0D84">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153562B3" w14:textId="77777777" w:rsidR="00C31624" w:rsidRPr="00835F44" w:rsidRDefault="00C31624" w:rsidP="00BD0D84">
            <w:pPr>
              <w:pStyle w:val="TAC"/>
            </w:pPr>
            <w:r w:rsidRPr="009D7C89">
              <w:t>8712</w:t>
            </w:r>
          </w:p>
        </w:tc>
      </w:tr>
      <w:tr w:rsidR="00C31624" w:rsidRPr="00835F44" w14:paraId="2056AFF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F459E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2A5C65" w14:textId="77777777" w:rsidR="00C31624" w:rsidRPr="00835F44" w:rsidRDefault="00C31624" w:rsidP="00BD0D84">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27683B"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BD67B9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E506017"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834586" w14:textId="77777777" w:rsidR="00C31624" w:rsidRPr="00835F44" w:rsidRDefault="00C31624" w:rsidP="00BD0D84">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30EE032"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BBD90D"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D827700" w14:textId="77777777" w:rsidR="00C31624" w:rsidRPr="00835F44" w:rsidRDefault="00C31624" w:rsidP="00BD0D84">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11C2C71" w14:textId="77777777" w:rsidR="00C31624" w:rsidRPr="00835F44" w:rsidRDefault="00C31624" w:rsidP="00BD0D84">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70E1C530" w14:textId="77777777" w:rsidR="00C31624" w:rsidRPr="00835F44" w:rsidRDefault="00C31624" w:rsidP="00BD0D84">
            <w:pPr>
              <w:pStyle w:val="TAC"/>
            </w:pPr>
            <w:r w:rsidRPr="009D7C89">
              <w:t>17424</w:t>
            </w:r>
          </w:p>
        </w:tc>
      </w:tr>
      <w:tr w:rsidR="00C31624" w:rsidRPr="00D44B04" w14:paraId="1BFB99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38AA1F9A"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718B349A" w14:textId="77777777" w:rsidR="00C31624" w:rsidRPr="00D44B04" w:rsidRDefault="00C31624" w:rsidP="00BD0D84">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046DFA1A" w14:textId="77777777" w:rsidR="00C31624" w:rsidRPr="00D44B0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A205831" w14:textId="77777777" w:rsidR="00C31624" w:rsidRPr="00D44B0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5E411BE" w14:textId="77777777" w:rsidR="00C31624" w:rsidRPr="00D44B0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69895381" w14:textId="77777777" w:rsidR="00C31624" w:rsidRPr="00D44B04" w:rsidRDefault="00C31624" w:rsidP="00BD0D84">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4555F84" w14:textId="77777777" w:rsidR="00C31624" w:rsidRPr="00D44B0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A3E3B1E" w14:textId="77777777" w:rsidR="00C31624" w:rsidRPr="00D44B0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706EEAE0" w14:textId="77777777" w:rsidR="00C31624" w:rsidRPr="00D44B04" w:rsidRDefault="00C31624" w:rsidP="00BD0D84">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6A3592AD" w14:textId="77777777" w:rsidR="00C31624" w:rsidRPr="00D44B04" w:rsidRDefault="00C31624" w:rsidP="00BD0D84">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2448E811" w14:textId="77777777" w:rsidR="00C31624" w:rsidRPr="00D44B04" w:rsidRDefault="00C31624" w:rsidP="00BD0D84">
            <w:pPr>
              <w:pStyle w:val="TAC"/>
            </w:pPr>
            <w:r w:rsidRPr="009D7C89">
              <w:t>34848</w:t>
            </w:r>
          </w:p>
        </w:tc>
      </w:tr>
      <w:tr w:rsidR="00C31624" w:rsidRPr="001F4A8E" w14:paraId="4F6A5BDA"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E3364F3"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4B48E4D"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DC3F984"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47F2C1"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D3899A1"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3AE366" w14:textId="2E638B49" w:rsidR="00C31624" w:rsidRDefault="00C31624" w:rsidP="00842EF7"/>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5630" w:name="_Toc21340985"/>
      <w:bookmarkStart w:id="5631" w:name="_Toc29805433"/>
      <w:bookmarkStart w:id="5632" w:name="_Toc36456642"/>
      <w:bookmarkStart w:id="5633" w:name="_Toc36469740"/>
      <w:bookmarkStart w:id="5634" w:name="_Toc37254157"/>
      <w:bookmarkStart w:id="5635" w:name="_Toc37323015"/>
      <w:bookmarkStart w:id="5636" w:name="_Toc37324421"/>
      <w:bookmarkStart w:id="5637" w:name="_Toc45889945"/>
      <w:bookmarkStart w:id="5638" w:name="_Toc52196625"/>
      <w:bookmarkStart w:id="5639" w:name="_Toc52197605"/>
      <w:bookmarkStart w:id="5640" w:name="_Toc53173328"/>
      <w:bookmarkStart w:id="5641" w:name="_Toc53173697"/>
      <w:bookmarkStart w:id="5642" w:name="_Toc61119699"/>
      <w:bookmarkStart w:id="5643" w:name="_Toc61120081"/>
      <w:bookmarkStart w:id="5644" w:name="_Toc67926152"/>
      <w:bookmarkStart w:id="5645" w:name="_Toc75273790"/>
      <w:bookmarkStart w:id="5646" w:name="_Toc76510690"/>
      <w:bookmarkStart w:id="5647" w:name="_Toc83129847"/>
      <w:r w:rsidRPr="00C04A08">
        <w:t>A.3</w:t>
      </w:r>
      <w:r w:rsidRPr="00C04A08">
        <w:tab/>
        <w:t>DL reference measurement channels</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294BF469" w14:textId="77777777" w:rsidR="00842EF7" w:rsidRPr="00C04A08" w:rsidRDefault="00842EF7" w:rsidP="00842EF7">
      <w:pPr>
        <w:pStyle w:val="Heading2"/>
      </w:pPr>
      <w:bookmarkStart w:id="5648" w:name="_Toc21340986"/>
      <w:bookmarkStart w:id="5649" w:name="_Toc29805434"/>
      <w:bookmarkStart w:id="5650" w:name="_Toc36456643"/>
      <w:bookmarkStart w:id="5651" w:name="_Toc36469741"/>
      <w:bookmarkStart w:id="5652" w:name="_Toc37254158"/>
      <w:bookmarkStart w:id="5653" w:name="_Toc37323016"/>
      <w:bookmarkStart w:id="5654" w:name="_Toc37324422"/>
      <w:bookmarkStart w:id="5655" w:name="_Toc45889946"/>
      <w:bookmarkStart w:id="5656" w:name="_Toc52196626"/>
      <w:bookmarkStart w:id="5657" w:name="_Toc52197606"/>
      <w:bookmarkStart w:id="5658" w:name="_Toc53173329"/>
      <w:bookmarkStart w:id="5659" w:name="_Toc53173698"/>
      <w:bookmarkStart w:id="5660" w:name="_Toc61119700"/>
      <w:bookmarkStart w:id="5661" w:name="_Toc61120082"/>
      <w:bookmarkStart w:id="5662" w:name="_Toc67926153"/>
      <w:bookmarkStart w:id="5663" w:name="_Toc75273791"/>
      <w:bookmarkStart w:id="5664" w:name="_Toc76510691"/>
      <w:bookmarkStart w:id="5665" w:name="_Toc83129848"/>
      <w:r w:rsidRPr="00C04A08">
        <w:t>A.3.1</w:t>
      </w:r>
      <w:r w:rsidRPr="00C04A08">
        <w:tab/>
        <w:t>General</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5666" w:name="_Toc21340987"/>
      <w:bookmarkStart w:id="5667" w:name="_Toc29805435"/>
      <w:bookmarkStart w:id="5668" w:name="_Toc36456644"/>
      <w:bookmarkStart w:id="5669" w:name="_Toc36469742"/>
      <w:bookmarkStart w:id="5670" w:name="_Toc37254159"/>
      <w:bookmarkStart w:id="5671" w:name="_Toc37323017"/>
      <w:bookmarkStart w:id="5672" w:name="_Toc37324423"/>
      <w:bookmarkStart w:id="5673" w:name="_Toc45889947"/>
      <w:bookmarkStart w:id="5674" w:name="_Toc52196627"/>
      <w:bookmarkStart w:id="5675" w:name="_Toc52197607"/>
      <w:bookmarkStart w:id="5676" w:name="_Toc53173330"/>
      <w:bookmarkStart w:id="5677" w:name="_Toc53173699"/>
      <w:bookmarkStart w:id="5678" w:name="_Toc61119701"/>
      <w:bookmarkStart w:id="5679" w:name="_Toc61120083"/>
      <w:bookmarkStart w:id="5680" w:name="_Toc67926154"/>
      <w:bookmarkStart w:id="5681" w:name="_Toc75273792"/>
      <w:bookmarkStart w:id="5682" w:name="_Toc76510692"/>
      <w:bookmarkStart w:id="5683" w:name="_Toc83129849"/>
      <w:r w:rsidRPr="00C04A08">
        <w:t>A.3.2</w:t>
      </w:r>
      <w:r w:rsidRPr="00C04A08">
        <w:tab/>
        <w:t>Void</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4DB39240" w14:textId="77777777" w:rsidR="00842EF7" w:rsidRPr="00C04A08" w:rsidRDefault="00842EF7" w:rsidP="00842EF7">
      <w:pPr>
        <w:pStyle w:val="Heading2"/>
      </w:pPr>
      <w:bookmarkStart w:id="5684" w:name="_Toc21340988"/>
      <w:bookmarkStart w:id="5685" w:name="_Toc29805436"/>
      <w:bookmarkStart w:id="5686" w:name="_Toc36456645"/>
      <w:bookmarkStart w:id="5687" w:name="_Toc36469743"/>
      <w:bookmarkStart w:id="5688" w:name="_Toc37254160"/>
      <w:bookmarkStart w:id="5689" w:name="_Toc37323018"/>
      <w:bookmarkStart w:id="5690" w:name="_Toc37324424"/>
      <w:bookmarkStart w:id="5691" w:name="_Toc45889948"/>
      <w:bookmarkStart w:id="5692" w:name="_Toc52196628"/>
      <w:bookmarkStart w:id="5693" w:name="_Toc52197608"/>
      <w:bookmarkStart w:id="5694" w:name="_Toc53173331"/>
      <w:bookmarkStart w:id="5695" w:name="_Toc53173700"/>
      <w:bookmarkStart w:id="5696" w:name="_Toc61119702"/>
      <w:bookmarkStart w:id="5697" w:name="_Toc61120084"/>
      <w:bookmarkStart w:id="5698" w:name="_Toc67926155"/>
      <w:bookmarkStart w:id="5699" w:name="_Toc75273793"/>
      <w:bookmarkStart w:id="5700" w:name="_Toc76510693"/>
      <w:bookmarkStart w:id="5701" w:name="_Toc83129850"/>
      <w:r w:rsidRPr="00C04A08">
        <w:t>A.3.3</w:t>
      </w:r>
      <w:r w:rsidRPr="00C04A08">
        <w:tab/>
        <w:t>DL reference measurement channels for TDD</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7CFE77F0" w14:textId="77777777" w:rsidR="00842EF7" w:rsidRPr="00C04A08" w:rsidRDefault="00842EF7" w:rsidP="00842EF7">
      <w:pPr>
        <w:pStyle w:val="Heading4"/>
      </w:pPr>
      <w:bookmarkStart w:id="5702" w:name="_Toc21340989"/>
      <w:bookmarkStart w:id="5703" w:name="_Toc29805437"/>
      <w:bookmarkStart w:id="5704" w:name="_Toc36456646"/>
      <w:bookmarkStart w:id="5705" w:name="_Toc36469744"/>
      <w:bookmarkStart w:id="5706" w:name="_Toc37254161"/>
      <w:bookmarkStart w:id="5707" w:name="_Toc37323019"/>
      <w:bookmarkStart w:id="5708" w:name="_Toc37324425"/>
      <w:bookmarkStart w:id="5709" w:name="_Toc45889949"/>
      <w:bookmarkStart w:id="5710" w:name="_Toc52196629"/>
      <w:bookmarkStart w:id="5711" w:name="_Toc52197609"/>
      <w:bookmarkStart w:id="5712" w:name="_Toc53173332"/>
      <w:bookmarkStart w:id="5713" w:name="_Toc53173701"/>
      <w:bookmarkStart w:id="5714" w:name="_Toc61119703"/>
      <w:bookmarkStart w:id="5715" w:name="_Toc61120085"/>
      <w:bookmarkStart w:id="5716" w:name="_Toc67926156"/>
      <w:bookmarkStart w:id="5717" w:name="_Toc75273794"/>
      <w:bookmarkStart w:id="5718" w:name="_Toc76510694"/>
      <w:bookmarkStart w:id="5719" w:name="_Toc83129851"/>
      <w:r w:rsidRPr="00C04A08">
        <w:t>A.3.3.1 General</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494C3875"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0F99B7FB" w14:textId="77777777" w:rsidTr="00C71299">
        <w:tc>
          <w:tcPr>
            <w:tcW w:w="2203" w:type="pct"/>
            <w:gridSpan w:val="2"/>
            <w:tcBorders>
              <w:bottom w:val="nil"/>
            </w:tcBorders>
            <w:shd w:val="clear" w:color="auto" w:fill="auto"/>
            <w:vAlign w:val="center"/>
          </w:tcPr>
          <w:p w14:paraId="0C1ECD87" w14:textId="77777777" w:rsidR="00C71299" w:rsidRPr="00C04A08" w:rsidRDefault="00C71299" w:rsidP="00F91227">
            <w:pPr>
              <w:pStyle w:val="TAH"/>
            </w:pPr>
            <w:r w:rsidRPr="00C04A08">
              <w:t>Parameter</w:t>
            </w:r>
          </w:p>
        </w:tc>
        <w:tc>
          <w:tcPr>
            <w:tcW w:w="2797" w:type="pct"/>
            <w:gridSpan w:val="2"/>
            <w:shd w:val="clear" w:color="auto" w:fill="auto"/>
          </w:tcPr>
          <w:p w14:paraId="14BF7289" w14:textId="77777777" w:rsidR="00C71299" w:rsidRPr="00C04A08" w:rsidRDefault="00C71299" w:rsidP="00F91227">
            <w:pPr>
              <w:pStyle w:val="TAH"/>
            </w:pPr>
            <w:r w:rsidRPr="00C04A08">
              <w:t>Value</w:t>
            </w:r>
          </w:p>
        </w:tc>
      </w:tr>
      <w:tr w:rsidR="00C71299" w:rsidRPr="00C04A08" w14:paraId="56B2E261" w14:textId="77777777" w:rsidTr="00C71299">
        <w:tc>
          <w:tcPr>
            <w:tcW w:w="2203" w:type="pct"/>
            <w:gridSpan w:val="2"/>
            <w:tcBorders>
              <w:top w:val="nil"/>
            </w:tcBorders>
            <w:shd w:val="clear" w:color="auto" w:fill="auto"/>
          </w:tcPr>
          <w:p w14:paraId="1733D33B" w14:textId="77777777" w:rsidR="00C71299" w:rsidRPr="00C04A08" w:rsidRDefault="00C71299" w:rsidP="00F91227">
            <w:pPr>
              <w:pStyle w:val="TAH"/>
            </w:pPr>
          </w:p>
        </w:tc>
        <w:tc>
          <w:tcPr>
            <w:tcW w:w="1398" w:type="pct"/>
            <w:shd w:val="clear" w:color="auto" w:fill="auto"/>
          </w:tcPr>
          <w:p w14:paraId="3A3B3701" w14:textId="77777777" w:rsidR="00C71299" w:rsidRPr="00C04A08" w:rsidRDefault="00C71299" w:rsidP="00F91227">
            <w:pPr>
              <w:pStyle w:val="TAH"/>
            </w:pPr>
            <w:r w:rsidRPr="00C04A08">
              <w:t>SCS 60 kHz (µ=2)</w:t>
            </w:r>
          </w:p>
        </w:tc>
        <w:tc>
          <w:tcPr>
            <w:tcW w:w="1399" w:type="pct"/>
          </w:tcPr>
          <w:p w14:paraId="0CBA0087" w14:textId="77777777" w:rsidR="00C71299" w:rsidRPr="00C04A08" w:rsidRDefault="00C71299" w:rsidP="00F91227">
            <w:pPr>
              <w:pStyle w:val="TAH"/>
            </w:pPr>
            <w:r w:rsidRPr="00C04A08">
              <w:t>SCS 120 kHz (µ=3)</w:t>
            </w:r>
          </w:p>
        </w:tc>
      </w:tr>
      <w:tr w:rsidR="00842EF7" w:rsidRPr="00C04A08" w14:paraId="3FB84281" w14:textId="77777777" w:rsidTr="00F91227">
        <w:tc>
          <w:tcPr>
            <w:tcW w:w="2203" w:type="pct"/>
            <w:gridSpan w:val="2"/>
          </w:tcPr>
          <w:p w14:paraId="27A38AF1"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48160203" w14:textId="77777777" w:rsidR="00842EF7" w:rsidRPr="00C04A08" w:rsidRDefault="00842EF7" w:rsidP="00F91227">
            <w:pPr>
              <w:pStyle w:val="TAC"/>
            </w:pPr>
            <w:r w:rsidRPr="00C04A08">
              <w:t>DDDSU</w:t>
            </w:r>
          </w:p>
        </w:tc>
        <w:tc>
          <w:tcPr>
            <w:tcW w:w="1399" w:type="pct"/>
          </w:tcPr>
          <w:p w14:paraId="0F580B5A" w14:textId="77777777" w:rsidR="00842EF7" w:rsidRPr="00C04A08" w:rsidRDefault="00842EF7" w:rsidP="00F91227">
            <w:pPr>
              <w:pStyle w:val="TAC"/>
            </w:pPr>
            <w:r w:rsidRPr="00C04A08">
              <w:t>DDDSU</w:t>
            </w:r>
          </w:p>
        </w:tc>
      </w:tr>
      <w:tr w:rsidR="00842EF7" w:rsidRPr="00C04A08" w14:paraId="0A4692D3" w14:textId="77777777" w:rsidTr="00F91227">
        <w:tc>
          <w:tcPr>
            <w:tcW w:w="2203" w:type="pct"/>
            <w:gridSpan w:val="2"/>
          </w:tcPr>
          <w:p w14:paraId="1ADC1B4B"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90FCA37" w14:textId="77777777" w:rsidR="00842EF7" w:rsidRPr="00C04A08" w:rsidRDefault="00842EF7" w:rsidP="00F91227">
            <w:pPr>
              <w:pStyle w:val="TAC"/>
            </w:pPr>
            <w:r w:rsidRPr="00C04A08">
              <w:t>S=4D+6G+4U</w:t>
            </w:r>
          </w:p>
        </w:tc>
        <w:tc>
          <w:tcPr>
            <w:tcW w:w="1399" w:type="pct"/>
          </w:tcPr>
          <w:p w14:paraId="3DCD5BC6" w14:textId="77777777" w:rsidR="00842EF7" w:rsidRPr="00C04A08" w:rsidRDefault="00842EF7" w:rsidP="00F91227">
            <w:pPr>
              <w:pStyle w:val="TAC"/>
            </w:pPr>
            <w:r w:rsidRPr="00C04A08">
              <w:t>S=10D+2G+2U</w:t>
            </w:r>
          </w:p>
        </w:tc>
      </w:tr>
      <w:tr w:rsidR="00842EF7" w:rsidRPr="00C04A08" w14:paraId="309926F0" w14:textId="77777777" w:rsidTr="00F91227">
        <w:tc>
          <w:tcPr>
            <w:tcW w:w="2203" w:type="pct"/>
            <w:gridSpan w:val="2"/>
          </w:tcPr>
          <w:p w14:paraId="507B5E9A" w14:textId="77777777" w:rsidR="00842EF7" w:rsidRPr="00C04A08" w:rsidRDefault="00842EF7" w:rsidP="00F91227">
            <w:pPr>
              <w:pStyle w:val="TAC"/>
              <w:rPr>
                <w:i/>
              </w:rPr>
            </w:pPr>
            <w:r w:rsidRPr="00C04A08">
              <w:t>referenceSubcarrierSpacing</w:t>
            </w:r>
          </w:p>
        </w:tc>
        <w:tc>
          <w:tcPr>
            <w:tcW w:w="1398" w:type="pct"/>
            <w:shd w:val="clear" w:color="auto" w:fill="auto"/>
          </w:tcPr>
          <w:p w14:paraId="27E90B65" w14:textId="77777777" w:rsidR="00842EF7" w:rsidRPr="00C04A08" w:rsidRDefault="00842EF7" w:rsidP="00F91227">
            <w:pPr>
              <w:pStyle w:val="TAC"/>
            </w:pPr>
            <w:r w:rsidRPr="00C04A08">
              <w:t>60 kHz</w:t>
            </w:r>
          </w:p>
        </w:tc>
        <w:tc>
          <w:tcPr>
            <w:tcW w:w="1399" w:type="pct"/>
          </w:tcPr>
          <w:p w14:paraId="3266E62D" w14:textId="77777777" w:rsidR="00842EF7" w:rsidRPr="00C04A08" w:rsidRDefault="00842EF7" w:rsidP="00F91227">
            <w:pPr>
              <w:pStyle w:val="TAC"/>
            </w:pPr>
            <w:r w:rsidRPr="00C04A08">
              <w:t>120 kHz</w:t>
            </w:r>
          </w:p>
        </w:tc>
      </w:tr>
      <w:tr w:rsidR="00C71299" w:rsidRPr="00C04A08" w14:paraId="3A149666" w14:textId="77777777" w:rsidTr="00C71299">
        <w:tc>
          <w:tcPr>
            <w:tcW w:w="877" w:type="pct"/>
            <w:tcBorders>
              <w:bottom w:val="nil"/>
            </w:tcBorders>
            <w:shd w:val="clear" w:color="auto" w:fill="auto"/>
          </w:tcPr>
          <w:p w14:paraId="7E778FD0"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4BD51B78" w14:textId="77777777" w:rsidR="00C71299" w:rsidRPr="00C04A08" w:rsidRDefault="00C71299" w:rsidP="00F91227">
            <w:pPr>
              <w:pStyle w:val="TAC"/>
            </w:pPr>
            <w:r w:rsidRPr="00C04A08">
              <w:rPr>
                <w:i/>
              </w:rPr>
              <w:t>dl-UL-TransmissionPeriodicity</w:t>
            </w:r>
          </w:p>
        </w:tc>
        <w:tc>
          <w:tcPr>
            <w:tcW w:w="1398" w:type="pct"/>
            <w:shd w:val="clear" w:color="auto" w:fill="auto"/>
          </w:tcPr>
          <w:p w14:paraId="498B9CA4" w14:textId="77777777" w:rsidR="00C71299" w:rsidRPr="00C04A08" w:rsidRDefault="00C71299" w:rsidP="00F91227">
            <w:pPr>
              <w:pStyle w:val="TAC"/>
            </w:pPr>
            <w:r w:rsidRPr="00C04A08">
              <w:t>1.25 ms</w:t>
            </w:r>
          </w:p>
        </w:tc>
        <w:tc>
          <w:tcPr>
            <w:tcW w:w="1399" w:type="pct"/>
          </w:tcPr>
          <w:p w14:paraId="0C051573" w14:textId="77777777" w:rsidR="00C71299" w:rsidRPr="00C04A08" w:rsidRDefault="00C71299" w:rsidP="00F91227">
            <w:pPr>
              <w:pStyle w:val="TAC"/>
            </w:pPr>
            <w:r w:rsidRPr="00C04A08">
              <w:t>0.625 ms</w:t>
            </w:r>
          </w:p>
        </w:tc>
      </w:tr>
      <w:tr w:rsidR="00C71299" w:rsidRPr="00C04A08" w14:paraId="7A44AB81" w14:textId="77777777" w:rsidTr="00C71299">
        <w:tc>
          <w:tcPr>
            <w:tcW w:w="877" w:type="pct"/>
            <w:tcBorders>
              <w:top w:val="nil"/>
              <w:bottom w:val="nil"/>
            </w:tcBorders>
            <w:shd w:val="clear" w:color="auto" w:fill="auto"/>
          </w:tcPr>
          <w:p w14:paraId="42DA94AE" w14:textId="77777777" w:rsidR="00C71299" w:rsidRPr="00C04A08" w:rsidRDefault="00C71299" w:rsidP="00F91227">
            <w:pPr>
              <w:pStyle w:val="TAC"/>
              <w:rPr>
                <w:i/>
              </w:rPr>
            </w:pPr>
          </w:p>
        </w:tc>
        <w:tc>
          <w:tcPr>
            <w:tcW w:w="1326" w:type="pct"/>
            <w:shd w:val="clear" w:color="auto" w:fill="auto"/>
            <w:vAlign w:val="center"/>
          </w:tcPr>
          <w:p w14:paraId="5686B7F1"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94B8580" w14:textId="77777777" w:rsidR="00C71299" w:rsidRPr="00C04A08" w:rsidRDefault="00C71299" w:rsidP="00F91227">
            <w:pPr>
              <w:pStyle w:val="TAC"/>
            </w:pPr>
            <w:r w:rsidRPr="00C04A08">
              <w:t>3</w:t>
            </w:r>
          </w:p>
        </w:tc>
        <w:tc>
          <w:tcPr>
            <w:tcW w:w="1399" w:type="pct"/>
            <w:vAlign w:val="center"/>
          </w:tcPr>
          <w:p w14:paraId="314D3706" w14:textId="77777777" w:rsidR="00C71299" w:rsidRPr="00C04A08" w:rsidRDefault="00C71299" w:rsidP="00F91227">
            <w:pPr>
              <w:pStyle w:val="TAC"/>
            </w:pPr>
            <w:r w:rsidRPr="00C04A08">
              <w:t>3</w:t>
            </w:r>
          </w:p>
        </w:tc>
      </w:tr>
      <w:tr w:rsidR="00C71299" w:rsidRPr="00C04A08" w14:paraId="6356FB34" w14:textId="77777777" w:rsidTr="00C71299">
        <w:tc>
          <w:tcPr>
            <w:tcW w:w="877" w:type="pct"/>
            <w:tcBorders>
              <w:top w:val="nil"/>
              <w:bottom w:val="nil"/>
            </w:tcBorders>
            <w:shd w:val="clear" w:color="auto" w:fill="auto"/>
          </w:tcPr>
          <w:p w14:paraId="37747B42" w14:textId="77777777" w:rsidR="00C71299" w:rsidRPr="00C04A08" w:rsidRDefault="00C71299" w:rsidP="00F91227">
            <w:pPr>
              <w:pStyle w:val="TAC"/>
              <w:rPr>
                <w:i/>
              </w:rPr>
            </w:pPr>
          </w:p>
        </w:tc>
        <w:tc>
          <w:tcPr>
            <w:tcW w:w="1326" w:type="pct"/>
            <w:shd w:val="clear" w:color="auto" w:fill="auto"/>
            <w:vAlign w:val="center"/>
          </w:tcPr>
          <w:p w14:paraId="0AA97583"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220DD099" w14:textId="77777777" w:rsidR="00C71299" w:rsidRPr="00C04A08" w:rsidRDefault="00C71299" w:rsidP="00F91227">
            <w:pPr>
              <w:pStyle w:val="TAC"/>
            </w:pPr>
            <w:r w:rsidRPr="00C04A08">
              <w:t>4</w:t>
            </w:r>
          </w:p>
        </w:tc>
        <w:tc>
          <w:tcPr>
            <w:tcW w:w="1399" w:type="pct"/>
            <w:vAlign w:val="center"/>
          </w:tcPr>
          <w:p w14:paraId="0708454B" w14:textId="77777777" w:rsidR="00C71299" w:rsidRPr="00C04A08" w:rsidRDefault="00C71299" w:rsidP="00F91227">
            <w:pPr>
              <w:pStyle w:val="TAC"/>
            </w:pPr>
            <w:r w:rsidRPr="00C04A08">
              <w:t>10</w:t>
            </w:r>
          </w:p>
        </w:tc>
      </w:tr>
      <w:tr w:rsidR="00C71299" w:rsidRPr="00C04A08" w14:paraId="442C8C49" w14:textId="77777777" w:rsidTr="00C71299">
        <w:tc>
          <w:tcPr>
            <w:tcW w:w="877" w:type="pct"/>
            <w:tcBorders>
              <w:top w:val="nil"/>
              <w:bottom w:val="nil"/>
            </w:tcBorders>
            <w:shd w:val="clear" w:color="auto" w:fill="auto"/>
          </w:tcPr>
          <w:p w14:paraId="1AEFD322" w14:textId="77777777" w:rsidR="00C71299" w:rsidRPr="00C04A08" w:rsidRDefault="00C71299" w:rsidP="00F91227">
            <w:pPr>
              <w:pStyle w:val="TAC"/>
              <w:rPr>
                <w:i/>
              </w:rPr>
            </w:pPr>
          </w:p>
        </w:tc>
        <w:tc>
          <w:tcPr>
            <w:tcW w:w="1326" w:type="pct"/>
            <w:shd w:val="clear" w:color="auto" w:fill="auto"/>
            <w:vAlign w:val="center"/>
          </w:tcPr>
          <w:p w14:paraId="7D837FA3"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38C48A93" w14:textId="77777777" w:rsidR="00C71299" w:rsidRPr="00C04A08" w:rsidRDefault="00C71299" w:rsidP="00F91227">
            <w:pPr>
              <w:pStyle w:val="TAC"/>
            </w:pPr>
            <w:r w:rsidRPr="00C04A08">
              <w:t>1</w:t>
            </w:r>
          </w:p>
        </w:tc>
        <w:tc>
          <w:tcPr>
            <w:tcW w:w="1399" w:type="pct"/>
            <w:vAlign w:val="center"/>
          </w:tcPr>
          <w:p w14:paraId="6704F4B4" w14:textId="77777777" w:rsidR="00C71299" w:rsidRPr="00C04A08" w:rsidRDefault="00C71299" w:rsidP="00F91227">
            <w:pPr>
              <w:pStyle w:val="TAC"/>
            </w:pPr>
            <w:r w:rsidRPr="00C04A08">
              <w:t>1</w:t>
            </w:r>
          </w:p>
        </w:tc>
      </w:tr>
      <w:tr w:rsidR="00C71299" w:rsidRPr="00C04A08" w14:paraId="7BFBEF1D" w14:textId="77777777" w:rsidTr="00C71299">
        <w:tc>
          <w:tcPr>
            <w:tcW w:w="877" w:type="pct"/>
            <w:tcBorders>
              <w:top w:val="nil"/>
            </w:tcBorders>
            <w:shd w:val="clear" w:color="auto" w:fill="auto"/>
          </w:tcPr>
          <w:p w14:paraId="7C0E9FC3" w14:textId="77777777" w:rsidR="00C71299" w:rsidRPr="00C04A08" w:rsidRDefault="00C71299" w:rsidP="00F91227">
            <w:pPr>
              <w:pStyle w:val="TAC"/>
              <w:rPr>
                <w:i/>
              </w:rPr>
            </w:pPr>
          </w:p>
        </w:tc>
        <w:tc>
          <w:tcPr>
            <w:tcW w:w="1326" w:type="pct"/>
            <w:shd w:val="clear" w:color="auto" w:fill="auto"/>
            <w:vAlign w:val="center"/>
          </w:tcPr>
          <w:p w14:paraId="5813F479"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1096B0E2" w14:textId="77777777" w:rsidR="00C71299" w:rsidRPr="00C04A08" w:rsidRDefault="00C71299" w:rsidP="00F91227">
            <w:pPr>
              <w:pStyle w:val="TAC"/>
            </w:pPr>
            <w:r w:rsidRPr="00C04A08">
              <w:t>4</w:t>
            </w:r>
          </w:p>
        </w:tc>
        <w:tc>
          <w:tcPr>
            <w:tcW w:w="1399" w:type="pct"/>
            <w:vAlign w:val="center"/>
          </w:tcPr>
          <w:p w14:paraId="000C894D" w14:textId="77777777" w:rsidR="00C71299" w:rsidRPr="00C04A08" w:rsidRDefault="00C71299" w:rsidP="00F91227">
            <w:pPr>
              <w:pStyle w:val="TAC"/>
            </w:pPr>
            <w:r w:rsidRPr="00C04A08">
              <w:t>2</w:t>
            </w:r>
          </w:p>
        </w:tc>
      </w:tr>
      <w:tr w:rsidR="00842EF7" w:rsidRPr="00C04A08" w14:paraId="2271A245" w14:textId="77777777" w:rsidTr="00F91227">
        <w:tc>
          <w:tcPr>
            <w:tcW w:w="2203" w:type="pct"/>
            <w:gridSpan w:val="2"/>
          </w:tcPr>
          <w:p w14:paraId="0B1128D2"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2C57B62A" w14:textId="77777777" w:rsidR="00842EF7" w:rsidRPr="00C04A08" w:rsidRDefault="00842EF7" w:rsidP="00F91227">
            <w:pPr>
              <w:pStyle w:val="TAC"/>
            </w:pPr>
            <w:r w:rsidRPr="00C04A08">
              <w:t>8</w:t>
            </w:r>
          </w:p>
        </w:tc>
        <w:tc>
          <w:tcPr>
            <w:tcW w:w="1399" w:type="pct"/>
            <w:vAlign w:val="center"/>
          </w:tcPr>
          <w:p w14:paraId="3BF433BD" w14:textId="77777777" w:rsidR="00842EF7" w:rsidRPr="00C04A08" w:rsidRDefault="00842EF7" w:rsidP="00F91227">
            <w:pPr>
              <w:pStyle w:val="TAC"/>
            </w:pPr>
            <w:r w:rsidRPr="00C04A08">
              <w:t>8</w:t>
            </w:r>
          </w:p>
        </w:tc>
      </w:tr>
      <w:tr w:rsidR="00437B9E" w:rsidRPr="00C04A08" w14:paraId="39E1BB33" w14:textId="77777777" w:rsidTr="00F91227">
        <w:tc>
          <w:tcPr>
            <w:tcW w:w="2203" w:type="pct"/>
            <w:gridSpan w:val="2"/>
          </w:tcPr>
          <w:p w14:paraId="7C6AE4EA"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2BDCD986"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5291AE8A"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53707554" w14:textId="77777777" w:rsidTr="00F91227">
        <w:tc>
          <w:tcPr>
            <w:tcW w:w="5000" w:type="pct"/>
            <w:gridSpan w:val="4"/>
          </w:tcPr>
          <w:p w14:paraId="23D76FEA"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1AED3C6D" w14:textId="77777777" w:rsidR="00842EF7" w:rsidRPr="00C04A08" w:rsidRDefault="00842EF7" w:rsidP="00F91227">
            <w:pPr>
              <w:pStyle w:val="TAN"/>
            </w:pPr>
            <w:r w:rsidRPr="00C04A08">
              <w:t>NOTE 2:</w:t>
            </w:r>
            <w:r w:rsidRPr="00C04A08">
              <w:tab/>
              <w:t>D, G, U denote DL, guard and UL symbols, respectively. The field is for information.</w:t>
            </w:r>
          </w:p>
          <w:p w14:paraId="1A33E1F7" w14:textId="77777777" w:rsidR="00842EF7" w:rsidRPr="00C04A08" w:rsidRDefault="00842EF7" w:rsidP="00F91227">
            <w:pPr>
              <w:pStyle w:val="TAN"/>
            </w:pPr>
            <w:r w:rsidRPr="00C04A08">
              <w:t>NOTE 3:</w:t>
            </w:r>
            <w:r w:rsidRPr="00C04A08">
              <w:tab/>
              <w:t>i is the slot index per frame.</w:t>
            </w:r>
          </w:p>
        </w:tc>
      </w:tr>
    </w:tbl>
    <w:p w14:paraId="1C5204FD" w14:textId="77777777" w:rsidR="00842EF7" w:rsidRPr="00C04A08" w:rsidRDefault="00842EF7" w:rsidP="00842EF7"/>
    <w:p w14:paraId="11961FDA" w14:textId="77777777" w:rsidR="00842EF7" w:rsidRPr="00C04A08" w:rsidRDefault="00842EF7" w:rsidP="00842EF7">
      <w:pPr>
        <w:pStyle w:val="Heading4"/>
      </w:pPr>
      <w:bookmarkStart w:id="5720" w:name="_Toc21340990"/>
      <w:bookmarkStart w:id="5721" w:name="_Toc29805438"/>
      <w:bookmarkStart w:id="5722" w:name="_Toc36456647"/>
      <w:bookmarkStart w:id="5723" w:name="_Toc36469745"/>
      <w:bookmarkStart w:id="5724" w:name="_Toc37254162"/>
      <w:bookmarkStart w:id="5725" w:name="_Toc37323020"/>
      <w:bookmarkStart w:id="5726" w:name="_Toc37324426"/>
      <w:bookmarkStart w:id="5727" w:name="_Toc45889950"/>
      <w:bookmarkStart w:id="5728" w:name="_Toc52196630"/>
      <w:bookmarkStart w:id="5729" w:name="_Toc52197610"/>
      <w:bookmarkStart w:id="5730" w:name="_Toc53173333"/>
      <w:bookmarkStart w:id="5731" w:name="_Toc53173702"/>
      <w:bookmarkStart w:id="5732" w:name="_Toc61119704"/>
      <w:bookmarkStart w:id="5733" w:name="_Toc61120086"/>
      <w:bookmarkStart w:id="5734" w:name="_Toc67926157"/>
      <w:bookmarkStart w:id="5735" w:name="_Toc75273795"/>
      <w:bookmarkStart w:id="5736" w:name="_Toc76510695"/>
      <w:bookmarkStart w:id="5737" w:name="_Toc83129852"/>
      <w:r w:rsidRPr="00C04A08">
        <w:t>A.3.3.2</w:t>
      </w:r>
      <w:r w:rsidRPr="00C04A08">
        <w:tab/>
        <w:t>FRC for receiver requirements for QPSK</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101" type="#_x0000_t75" style="width:10.75pt;height:15.85pt" o:ole="">
                  <v:imagedata r:id="rId34" o:title=""/>
                </v:shape>
                <o:OLEObject Type="Embed" ProgID="Equation.3" ShapeID="_x0000_i1101" DrawAspect="Content" ObjectID="_1694563494"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842EF7" w:rsidRPr="00C04A08" w14:paraId="777472CF" w14:textId="77777777" w:rsidTr="00C71299">
        <w:trPr>
          <w:jc w:val="center"/>
        </w:trPr>
        <w:tc>
          <w:tcPr>
            <w:tcW w:w="3690" w:type="dxa"/>
          </w:tcPr>
          <w:p w14:paraId="4493BE14" w14:textId="77777777" w:rsidR="00842EF7" w:rsidRPr="00C04A08" w:rsidRDefault="00842EF7" w:rsidP="00C71299">
            <w:pPr>
              <w:pStyle w:val="TAC"/>
            </w:pPr>
            <w:r w:rsidRPr="00C04A08">
              <w:t>Allocated slots per Frame</w:t>
            </w:r>
          </w:p>
        </w:tc>
        <w:tc>
          <w:tcPr>
            <w:tcW w:w="1093" w:type="dxa"/>
          </w:tcPr>
          <w:p w14:paraId="72EFEC97" w14:textId="77777777" w:rsidR="00842EF7" w:rsidRPr="00C04A08" w:rsidRDefault="00842EF7" w:rsidP="00C71299">
            <w:pPr>
              <w:pStyle w:val="TAC"/>
            </w:pPr>
          </w:p>
        </w:tc>
        <w:tc>
          <w:tcPr>
            <w:tcW w:w="985" w:type="dxa"/>
          </w:tcPr>
          <w:p w14:paraId="79544933" w14:textId="77777777" w:rsidR="00842EF7" w:rsidRPr="00C04A08" w:rsidRDefault="00842EF7" w:rsidP="00C71299">
            <w:pPr>
              <w:pStyle w:val="TAC"/>
            </w:pPr>
            <w:r w:rsidRPr="00C04A08">
              <w:t>23</w:t>
            </w:r>
          </w:p>
        </w:tc>
        <w:tc>
          <w:tcPr>
            <w:tcW w:w="985" w:type="dxa"/>
          </w:tcPr>
          <w:p w14:paraId="31891C8B" w14:textId="77777777" w:rsidR="00842EF7" w:rsidRPr="00C04A08" w:rsidRDefault="00842EF7" w:rsidP="00C71299">
            <w:pPr>
              <w:pStyle w:val="TAC"/>
            </w:pPr>
            <w:r w:rsidRPr="00C04A08">
              <w:t>23</w:t>
            </w:r>
          </w:p>
        </w:tc>
        <w:tc>
          <w:tcPr>
            <w:tcW w:w="985" w:type="dxa"/>
          </w:tcPr>
          <w:p w14:paraId="7418D370" w14:textId="77777777" w:rsidR="00842EF7" w:rsidRPr="00C04A08" w:rsidRDefault="00842EF7" w:rsidP="00C71299">
            <w:pPr>
              <w:pStyle w:val="TAC"/>
            </w:pPr>
            <w:r w:rsidRPr="00C04A08">
              <w:t>23</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263719" w:rsidRPr="00C04A08" w14:paraId="215DCE8B" w14:textId="77777777" w:rsidTr="00C71299">
        <w:trPr>
          <w:jc w:val="center"/>
        </w:trPr>
        <w:tc>
          <w:tcPr>
            <w:tcW w:w="3690" w:type="dxa"/>
          </w:tcPr>
          <w:p w14:paraId="07DC0A32"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F7FD43E" w14:textId="77777777" w:rsidR="00263719" w:rsidRPr="00C04A08" w:rsidRDefault="00263719" w:rsidP="00C71299">
            <w:pPr>
              <w:pStyle w:val="TAC"/>
            </w:pPr>
            <w:r w:rsidRPr="00C04A08">
              <w:t>CBs</w:t>
            </w:r>
          </w:p>
        </w:tc>
        <w:tc>
          <w:tcPr>
            <w:tcW w:w="985" w:type="dxa"/>
          </w:tcPr>
          <w:p w14:paraId="05FE0B38" w14:textId="77777777" w:rsidR="00263719" w:rsidRPr="00C04A08" w:rsidRDefault="00263719" w:rsidP="00C71299">
            <w:pPr>
              <w:pStyle w:val="TAC"/>
            </w:pPr>
            <w:r w:rsidRPr="00C04A08">
              <w:t>1</w:t>
            </w:r>
          </w:p>
        </w:tc>
        <w:tc>
          <w:tcPr>
            <w:tcW w:w="985" w:type="dxa"/>
          </w:tcPr>
          <w:p w14:paraId="7E011BC3" w14:textId="77777777" w:rsidR="00263719" w:rsidRPr="00C04A08" w:rsidRDefault="00263719" w:rsidP="00C71299">
            <w:pPr>
              <w:pStyle w:val="TAC"/>
            </w:pPr>
            <w:r w:rsidRPr="00C04A08">
              <w:t>2</w:t>
            </w:r>
          </w:p>
        </w:tc>
        <w:tc>
          <w:tcPr>
            <w:tcW w:w="985" w:type="dxa"/>
          </w:tcPr>
          <w:p w14:paraId="0B92FF6E" w14:textId="77777777" w:rsidR="00263719" w:rsidRPr="00C04A08" w:rsidRDefault="00263719" w:rsidP="00C71299">
            <w:pPr>
              <w:pStyle w:val="TAC"/>
            </w:pPr>
            <w:r w:rsidRPr="00C04A08">
              <w:t>2</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263719" w:rsidRPr="00C04A08" w14:paraId="06AB9390" w14:textId="77777777" w:rsidTr="00C71299">
        <w:trPr>
          <w:jc w:val="center"/>
        </w:trPr>
        <w:tc>
          <w:tcPr>
            <w:tcW w:w="3690" w:type="dxa"/>
          </w:tcPr>
          <w:p w14:paraId="7661061F"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0334DB30" w14:textId="77777777" w:rsidR="00263719" w:rsidRPr="00C04A08" w:rsidRDefault="00263719" w:rsidP="00C71299">
            <w:pPr>
              <w:pStyle w:val="TAC"/>
            </w:pPr>
            <w:r w:rsidRPr="00C04A08">
              <w:t>Bits</w:t>
            </w:r>
          </w:p>
        </w:tc>
        <w:tc>
          <w:tcPr>
            <w:tcW w:w="985" w:type="dxa"/>
          </w:tcPr>
          <w:p w14:paraId="1DC960BC"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5190CACA"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3AC08498"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062913D4" w14:textId="77777777" w:rsidTr="00C71299">
        <w:trPr>
          <w:trHeight w:val="70"/>
          <w:jc w:val="center"/>
        </w:trPr>
        <w:tc>
          <w:tcPr>
            <w:tcW w:w="3690" w:type="dxa"/>
          </w:tcPr>
          <w:p w14:paraId="7F48B4B4" w14:textId="77777777" w:rsidR="00842EF7" w:rsidRPr="00C04A08" w:rsidRDefault="00842EF7" w:rsidP="00C71299">
            <w:pPr>
              <w:pStyle w:val="TAC"/>
            </w:pPr>
            <w:r w:rsidRPr="00C04A08">
              <w:t>Max. Throughput averaged over 1 frame</w:t>
            </w:r>
          </w:p>
        </w:tc>
        <w:tc>
          <w:tcPr>
            <w:tcW w:w="1093" w:type="dxa"/>
          </w:tcPr>
          <w:p w14:paraId="234962D7" w14:textId="77777777" w:rsidR="00842EF7" w:rsidRPr="00C04A08" w:rsidRDefault="00842EF7" w:rsidP="00C71299">
            <w:pPr>
              <w:pStyle w:val="TAC"/>
            </w:pPr>
            <w:r w:rsidRPr="00C04A08">
              <w:t>Mbps</w:t>
            </w:r>
          </w:p>
        </w:tc>
        <w:tc>
          <w:tcPr>
            <w:tcW w:w="985" w:type="dxa"/>
          </w:tcPr>
          <w:p w14:paraId="516198E9" w14:textId="77777777" w:rsidR="00842EF7" w:rsidRPr="00C04A08" w:rsidRDefault="00842EF7" w:rsidP="00C71299">
            <w:pPr>
              <w:pStyle w:val="TAC"/>
            </w:pPr>
            <w:r w:rsidRPr="00C04A08">
              <w:t>9.715</w:t>
            </w:r>
          </w:p>
        </w:tc>
        <w:tc>
          <w:tcPr>
            <w:tcW w:w="985" w:type="dxa"/>
          </w:tcPr>
          <w:p w14:paraId="28341570" w14:textId="77777777" w:rsidR="00842EF7" w:rsidRPr="00C04A08" w:rsidRDefault="00842EF7" w:rsidP="00C71299">
            <w:pPr>
              <w:pStyle w:val="TAC"/>
            </w:pPr>
            <w:r w:rsidRPr="00C04A08">
              <w:t>19.449</w:t>
            </w:r>
          </w:p>
        </w:tc>
        <w:tc>
          <w:tcPr>
            <w:tcW w:w="985" w:type="dxa"/>
          </w:tcPr>
          <w:p w14:paraId="712727A7" w14:textId="77777777" w:rsidR="00842EF7" w:rsidRPr="00C04A08" w:rsidRDefault="00842EF7" w:rsidP="00C71299">
            <w:pPr>
              <w:pStyle w:val="TAC"/>
            </w:pPr>
            <w:r w:rsidRPr="00C04A08">
              <w:t>38.861</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271D3F61"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102" type="#_x0000_t75" style="width:10.75pt;height:15.85pt" o:ole="">
                  <v:imagedata r:id="rId34" o:title=""/>
                </v:shape>
                <o:OLEObject Type="Embed" ProgID="Equation.3" ShapeID="_x0000_i1102" DrawAspect="Content" ObjectID="_1694563495"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842EF7" w:rsidRPr="00C04A08" w14:paraId="59A084E1" w14:textId="77777777" w:rsidTr="00C71299">
        <w:trPr>
          <w:jc w:val="center"/>
        </w:trPr>
        <w:tc>
          <w:tcPr>
            <w:tcW w:w="3690" w:type="dxa"/>
          </w:tcPr>
          <w:p w14:paraId="076D5168" w14:textId="77777777" w:rsidR="00842EF7" w:rsidRPr="00C04A08" w:rsidRDefault="00842EF7" w:rsidP="00C71299">
            <w:pPr>
              <w:pStyle w:val="TAC"/>
            </w:pPr>
            <w:r w:rsidRPr="00C04A08">
              <w:t>Allocated slots per Frame</w:t>
            </w:r>
          </w:p>
        </w:tc>
        <w:tc>
          <w:tcPr>
            <w:tcW w:w="1093" w:type="dxa"/>
          </w:tcPr>
          <w:p w14:paraId="07D8BF41" w14:textId="77777777" w:rsidR="00842EF7" w:rsidRPr="00C04A08" w:rsidRDefault="00842EF7" w:rsidP="00C71299">
            <w:pPr>
              <w:pStyle w:val="TAC"/>
            </w:pPr>
          </w:p>
        </w:tc>
        <w:tc>
          <w:tcPr>
            <w:tcW w:w="940" w:type="dxa"/>
          </w:tcPr>
          <w:p w14:paraId="212DC422" w14:textId="77777777" w:rsidR="00842EF7" w:rsidRPr="00C04A08" w:rsidRDefault="00842EF7" w:rsidP="00C71299">
            <w:pPr>
              <w:pStyle w:val="TAC"/>
            </w:pPr>
            <w:r w:rsidRPr="00C04A08">
              <w:t>47</w:t>
            </w:r>
          </w:p>
        </w:tc>
        <w:tc>
          <w:tcPr>
            <w:tcW w:w="940" w:type="dxa"/>
          </w:tcPr>
          <w:p w14:paraId="73CA0392" w14:textId="77777777" w:rsidR="00842EF7" w:rsidRPr="00C04A08" w:rsidRDefault="00842EF7" w:rsidP="00C71299">
            <w:pPr>
              <w:pStyle w:val="TAC"/>
            </w:pPr>
            <w:r w:rsidRPr="00C04A08">
              <w:t>47</w:t>
            </w:r>
          </w:p>
        </w:tc>
        <w:tc>
          <w:tcPr>
            <w:tcW w:w="940" w:type="dxa"/>
          </w:tcPr>
          <w:p w14:paraId="27F7F339" w14:textId="77777777" w:rsidR="00842EF7" w:rsidRPr="00C04A08" w:rsidRDefault="00842EF7" w:rsidP="00C71299">
            <w:pPr>
              <w:pStyle w:val="TAC"/>
            </w:pPr>
            <w:r w:rsidRPr="00C04A08">
              <w:t>47</w:t>
            </w:r>
          </w:p>
        </w:tc>
        <w:tc>
          <w:tcPr>
            <w:tcW w:w="940" w:type="dxa"/>
          </w:tcPr>
          <w:p w14:paraId="6E3A9CDC" w14:textId="77777777" w:rsidR="00842EF7" w:rsidRPr="00C04A08" w:rsidRDefault="00842EF7" w:rsidP="00C71299">
            <w:pPr>
              <w:pStyle w:val="TAC"/>
            </w:pPr>
            <w:r w:rsidRPr="00C04A08">
              <w:t>47</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263719" w:rsidRPr="00C04A08" w14:paraId="4702FB14" w14:textId="77777777" w:rsidTr="00C71299">
        <w:trPr>
          <w:jc w:val="center"/>
        </w:trPr>
        <w:tc>
          <w:tcPr>
            <w:tcW w:w="3690" w:type="dxa"/>
          </w:tcPr>
          <w:p w14:paraId="0467B53D"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19A09DA9" w14:textId="77777777" w:rsidR="00263719" w:rsidRPr="00C04A08" w:rsidRDefault="00263719" w:rsidP="00C71299">
            <w:pPr>
              <w:pStyle w:val="TAC"/>
            </w:pPr>
            <w:r w:rsidRPr="00C04A08">
              <w:t>CBs</w:t>
            </w:r>
          </w:p>
        </w:tc>
        <w:tc>
          <w:tcPr>
            <w:tcW w:w="940" w:type="dxa"/>
          </w:tcPr>
          <w:p w14:paraId="41CD2537" w14:textId="77777777" w:rsidR="00263719" w:rsidRPr="00C04A08" w:rsidRDefault="00263719" w:rsidP="00C71299">
            <w:pPr>
              <w:pStyle w:val="TAC"/>
            </w:pPr>
            <w:r w:rsidRPr="00C04A08">
              <w:t>1</w:t>
            </w:r>
          </w:p>
        </w:tc>
        <w:tc>
          <w:tcPr>
            <w:tcW w:w="940" w:type="dxa"/>
          </w:tcPr>
          <w:p w14:paraId="76198ED9" w14:textId="77777777" w:rsidR="00263719" w:rsidRPr="00C04A08" w:rsidRDefault="00263719" w:rsidP="00C71299">
            <w:pPr>
              <w:pStyle w:val="TAC"/>
            </w:pPr>
            <w:r w:rsidRPr="00C04A08">
              <w:t>1</w:t>
            </w:r>
          </w:p>
        </w:tc>
        <w:tc>
          <w:tcPr>
            <w:tcW w:w="940" w:type="dxa"/>
          </w:tcPr>
          <w:p w14:paraId="4D8A1783" w14:textId="77777777" w:rsidR="00263719" w:rsidRPr="00C04A08" w:rsidRDefault="00263719" w:rsidP="00C71299">
            <w:pPr>
              <w:pStyle w:val="TAC"/>
            </w:pPr>
            <w:r w:rsidRPr="00C04A08">
              <w:t>2</w:t>
            </w:r>
          </w:p>
        </w:tc>
        <w:tc>
          <w:tcPr>
            <w:tcW w:w="940" w:type="dxa"/>
          </w:tcPr>
          <w:p w14:paraId="45B4E005" w14:textId="77777777" w:rsidR="00263719" w:rsidRPr="00C04A08" w:rsidRDefault="00263719" w:rsidP="00C71299">
            <w:pPr>
              <w:pStyle w:val="TAC"/>
            </w:pPr>
            <w:r w:rsidRPr="00C04A08">
              <w:t>2</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263719" w:rsidRPr="00C04A08" w14:paraId="6BF365FA" w14:textId="77777777" w:rsidTr="00C71299">
        <w:trPr>
          <w:trHeight w:val="70"/>
          <w:jc w:val="center"/>
        </w:trPr>
        <w:tc>
          <w:tcPr>
            <w:tcW w:w="3690" w:type="dxa"/>
          </w:tcPr>
          <w:p w14:paraId="5D246FE6" w14:textId="77777777" w:rsidR="00263719" w:rsidRPr="00C04A08" w:rsidRDefault="00263719" w:rsidP="00C71299">
            <w:pPr>
              <w:pStyle w:val="TAC"/>
            </w:pPr>
            <w:r w:rsidRPr="00C04A08">
              <w:t>Max. Throughput averaged over 1 frame</w:t>
            </w:r>
          </w:p>
        </w:tc>
        <w:tc>
          <w:tcPr>
            <w:tcW w:w="1093" w:type="dxa"/>
          </w:tcPr>
          <w:p w14:paraId="59E5BDA5" w14:textId="77777777" w:rsidR="00263719" w:rsidRPr="00C04A08" w:rsidRDefault="00263719" w:rsidP="00C71299">
            <w:pPr>
              <w:pStyle w:val="TAC"/>
            </w:pPr>
            <w:r w:rsidRPr="00C04A08">
              <w:t>Mbps</w:t>
            </w:r>
          </w:p>
        </w:tc>
        <w:tc>
          <w:tcPr>
            <w:tcW w:w="940" w:type="dxa"/>
          </w:tcPr>
          <w:p w14:paraId="5DA93CC7"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408D9654"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12CCEDE8"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5ACFAB81"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B0D0FD0"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7F551C56" w14:textId="77777777" w:rsidR="00842EF7" w:rsidRPr="00C04A08" w:rsidRDefault="00842EF7" w:rsidP="00842EF7"/>
    <w:p w14:paraId="7F2D0999" w14:textId="77777777" w:rsidR="00842EF7" w:rsidRPr="00C04A08" w:rsidRDefault="00842EF7" w:rsidP="00842EF7">
      <w:pPr>
        <w:pStyle w:val="Heading4"/>
      </w:pPr>
      <w:bookmarkStart w:id="5738" w:name="_Toc21340991"/>
      <w:bookmarkStart w:id="5739" w:name="_Toc29805439"/>
      <w:bookmarkStart w:id="5740" w:name="_Toc36456648"/>
      <w:bookmarkStart w:id="5741" w:name="_Toc36469746"/>
      <w:bookmarkStart w:id="5742" w:name="_Toc37254163"/>
      <w:bookmarkStart w:id="5743" w:name="_Toc37323021"/>
      <w:bookmarkStart w:id="5744" w:name="_Toc37324427"/>
      <w:bookmarkStart w:id="5745" w:name="_Toc45889951"/>
      <w:bookmarkStart w:id="5746" w:name="_Toc52196631"/>
      <w:bookmarkStart w:id="5747" w:name="_Toc52197611"/>
      <w:bookmarkStart w:id="5748" w:name="_Toc53173334"/>
      <w:bookmarkStart w:id="5749" w:name="_Toc53173703"/>
      <w:bookmarkStart w:id="5750" w:name="_Toc61119705"/>
      <w:bookmarkStart w:id="5751" w:name="_Toc61120087"/>
      <w:bookmarkStart w:id="5752" w:name="_Toc67926158"/>
      <w:bookmarkStart w:id="5753" w:name="_Toc75273796"/>
      <w:bookmarkStart w:id="5754" w:name="_Toc76510696"/>
      <w:bookmarkStart w:id="5755" w:name="_Toc83129853"/>
      <w:r w:rsidRPr="00C04A08">
        <w:t>A.3.3.3</w:t>
      </w:r>
      <w:r w:rsidRPr="00C04A08">
        <w:tab/>
        <w:t>FRC for receiver requirements for 16QAM</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7DD6243F" w14:textId="77777777" w:rsidR="00842EF7" w:rsidRPr="00C04A08" w:rsidRDefault="00842EF7" w:rsidP="00842EF7"/>
    <w:p w14:paraId="1B3973DC" w14:textId="77777777" w:rsidR="00842EF7" w:rsidRPr="00C04A08" w:rsidRDefault="00842EF7" w:rsidP="00842EF7">
      <w:pPr>
        <w:pStyle w:val="Heading4"/>
      </w:pPr>
      <w:bookmarkStart w:id="5756" w:name="_Toc21340992"/>
      <w:bookmarkStart w:id="5757" w:name="_Toc29805440"/>
      <w:bookmarkStart w:id="5758" w:name="_Toc36456649"/>
      <w:bookmarkStart w:id="5759" w:name="_Toc36469747"/>
      <w:bookmarkStart w:id="5760" w:name="_Toc37254164"/>
      <w:bookmarkStart w:id="5761" w:name="_Toc37323022"/>
      <w:bookmarkStart w:id="5762" w:name="_Toc37324428"/>
      <w:bookmarkStart w:id="5763" w:name="_Toc45889952"/>
      <w:bookmarkStart w:id="5764" w:name="_Toc52196632"/>
      <w:bookmarkStart w:id="5765" w:name="_Toc52197612"/>
      <w:bookmarkStart w:id="5766" w:name="_Toc53173335"/>
      <w:bookmarkStart w:id="5767" w:name="_Toc53173704"/>
      <w:bookmarkStart w:id="5768" w:name="_Toc61119706"/>
      <w:bookmarkStart w:id="5769" w:name="_Toc61120088"/>
      <w:bookmarkStart w:id="5770" w:name="_Toc67926159"/>
      <w:bookmarkStart w:id="5771" w:name="_Toc75273797"/>
      <w:bookmarkStart w:id="5772" w:name="_Toc76510697"/>
      <w:bookmarkStart w:id="5773" w:name="_Toc83129854"/>
      <w:r w:rsidRPr="00C04A08">
        <w:t>A.3.3.4</w:t>
      </w:r>
      <w:r w:rsidRPr="00C04A08">
        <w:tab/>
        <w:t>FRC for receiver requirements for 64QAM</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103" type="#_x0000_t75" style="width:10.75pt;height:15.85pt" o:ole="">
                  <v:imagedata r:id="rId34" o:title=""/>
                </v:shape>
                <o:OLEObject Type="Embed" ProgID="Equation.3" ShapeID="_x0000_i1103" DrawAspect="Content" ObjectID="_1694563496" r:id="rId37"/>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842EF7" w:rsidRPr="00C04A08" w14:paraId="2546DEEB" w14:textId="77777777" w:rsidTr="00C71299">
        <w:trPr>
          <w:jc w:val="center"/>
        </w:trPr>
        <w:tc>
          <w:tcPr>
            <w:tcW w:w="3690" w:type="dxa"/>
          </w:tcPr>
          <w:p w14:paraId="68487A1F" w14:textId="77777777" w:rsidR="00842EF7" w:rsidRPr="00C04A08" w:rsidRDefault="00842EF7" w:rsidP="00C71299">
            <w:pPr>
              <w:pStyle w:val="TAC"/>
            </w:pPr>
            <w:r w:rsidRPr="00C04A08">
              <w:t>Allocated slots per Frame</w:t>
            </w:r>
          </w:p>
        </w:tc>
        <w:tc>
          <w:tcPr>
            <w:tcW w:w="1093" w:type="dxa"/>
          </w:tcPr>
          <w:p w14:paraId="3F81F1D8" w14:textId="77777777" w:rsidR="00842EF7" w:rsidRPr="00C04A08" w:rsidRDefault="00842EF7" w:rsidP="00C71299">
            <w:pPr>
              <w:pStyle w:val="TAC"/>
            </w:pPr>
          </w:p>
        </w:tc>
        <w:tc>
          <w:tcPr>
            <w:tcW w:w="985" w:type="dxa"/>
          </w:tcPr>
          <w:p w14:paraId="7727CB99" w14:textId="77777777" w:rsidR="00842EF7" w:rsidRPr="00C04A08" w:rsidRDefault="00842EF7" w:rsidP="00C71299">
            <w:pPr>
              <w:pStyle w:val="TAC"/>
            </w:pPr>
            <w:r w:rsidRPr="00C04A08">
              <w:t>23</w:t>
            </w:r>
          </w:p>
        </w:tc>
        <w:tc>
          <w:tcPr>
            <w:tcW w:w="985" w:type="dxa"/>
          </w:tcPr>
          <w:p w14:paraId="4CBAAE82" w14:textId="77777777" w:rsidR="00842EF7" w:rsidRPr="00C04A08" w:rsidRDefault="00842EF7" w:rsidP="00C71299">
            <w:pPr>
              <w:pStyle w:val="TAC"/>
            </w:pPr>
            <w:r w:rsidRPr="00C04A08">
              <w:t>23</w:t>
            </w:r>
          </w:p>
        </w:tc>
        <w:tc>
          <w:tcPr>
            <w:tcW w:w="985" w:type="dxa"/>
          </w:tcPr>
          <w:p w14:paraId="30C589DE" w14:textId="77777777" w:rsidR="00842EF7" w:rsidRPr="00C04A08" w:rsidRDefault="00842EF7" w:rsidP="00C71299">
            <w:pPr>
              <w:pStyle w:val="TAC"/>
            </w:pPr>
            <w:r w:rsidRPr="00C04A08">
              <w:t>23</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263719" w:rsidRPr="00C04A08" w14:paraId="74F7C040" w14:textId="77777777" w:rsidTr="00C71299">
        <w:trPr>
          <w:trHeight w:val="70"/>
          <w:jc w:val="center"/>
        </w:trPr>
        <w:tc>
          <w:tcPr>
            <w:tcW w:w="3690" w:type="dxa"/>
          </w:tcPr>
          <w:p w14:paraId="19FF8115" w14:textId="77777777" w:rsidR="00263719" w:rsidRPr="00C04A08" w:rsidRDefault="00263719" w:rsidP="00C71299">
            <w:pPr>
              <w:pStyle w:val="TAC"/>
            </w:pPr>
            <w:r w:rsidRPr="00C04A08">
              <w:t>Max. Throughput averaged over 1 frame</w:t>
            </w:r>
          </w:p>
        </w:tc>
        <w:tc>
          <w:tcPr>
            <w:tcW w:w="1093" w:type="dxa"/>
          </w:tcPr>
          <w:p w14:paraId="7A07C29D" w14:textId="77777777" w:rsidR="00263719" w:rsidRPr="00C04A08" w:rsidRDefault="00263719" w:rsidP="00C71299">
            <w:pPr>
              <w:pStyle w:val="TAC"/>
            </w:pPr>
            <w:r w:rsidRPr="00C04A08">
              <w:t>Mbps</w:t>
            </w:r>
          </w:p>
        </w:tc>
        <w:tc>
          <w:tcPr>
            <w:tcW w:w="985" w:type="dxa"/>
          </w:tcPr>
          <w:p w14:paraId="16C205E3"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C688AE4"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41A513DC"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875F894"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104" type="#_x0000_t75" style="width:10.75pt;height:15.85pt" o:ole="">
                  <v:imagedata r:id="rId34" o:title=""/>
                </v:shape>
                <o:OLEObject Type="Embed" ProgID="Equation.3" ShapeID="_x0000_i1104" DrawAspect="Content" ObjectID="_1694563497" r:id="rId38"/>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842EF7" w:rsidRPr="00C04A08" w14:paraId="0D39952E" w14:textId="77777777" w:rsidTr="00C71299">
        <w:trPr>
          <w:jc w:val="center"/>
        </w:trPr>
        <w:tc>
          <w:tcPr>
            <w:tcW w:w="3690" w:type="dxa"/>
          </w:tcPr>
          <w:p w14:paraId="1B52FDEA" w14:textId="77777777" w:rsidR="00842EF7" w:rsidRPr="00C04A08" w:rsidRDefault="00842EF7" w:rsidP="00C71299">
            <w:pPr>
              <w:pStyle w:val="TAC"/>
            </w:pPr>
            <w:r w:rsidRPr="00C04A08">
              <w:t>Allocated slots per Frame</w:t>
            </w:r>
          </w:p>
        </w:tc>
        <w:tc>
          <w:tcPr>
            <w:tcW w:w="1093" w:type="dxa"/>
          </w:tcPr>
          <w:p w14:paraId="59E3AD2F" w14:textId="77777777" w:rsidR="00842EF7" w:rsidRPr="00C04A08" w:rsidRDefault="00842EF7" w:rsidP="00C71299">
            <w:pPr>
              <w:pStyle w:val="TAC"/>
            </w:pPr>
          </w:p>
        </w:tc>
        <w:tc>
          <w:tcPr>
            <w:tcW w:w="940" w:type="dxa"/>
          </w:tcPr>
          <w:p w14:paraId="0E77C03D" w14:textId="77777777" w:rsidR="00842EF7" w:rsidRPr="00C04A08" w:rsidRDefault="00842EF7" w:rsidP="00C71299">
            <w:pPr>
              <w:pStyle w:val="TAC"/>
            </w:pPr>
            <w:r w:rsidRPr="00C04A08">
              <w:t>47</w:t>
            </w:r>
          </w:p>
        </w:tc>
        <w:tc>
          <w:tcPr>
            <w:tcW w:w="940" w:type="dxa"/>
          </w:tcPr>
          <w:p w14:paraId="2316A7AC" w14:textId="77777777" w:rsidR="00842EF7" w:rsidRPr="00C04A08" w:rsidRDefault="00842EF7" w:rsidP="00C71299">
            <w:pPr>
              <w:pStyle w:val="TAC"/>
            </w:pPr>
            <w:r w:rsidRPr="00C04A08">
              <w:t>47</w:t>
            </w:r>
          </w:p>
        </w:tc>
        <w:tc>
          <w:tcPr>
            <w:tcW w:w="940" w:type="dxa"/>
          </w:tcPr>
          <w:p w14:paraId="372B3E36" w14:textId="77777777" w:rsidR="00842EF7" w:rsidRPr="00C04A08" w:rsidRDefault="00842EF7" w:rsidP="00C71299">
            <w:pPr>
              <w:pStyle w:val="TAC"/>
            </w:pPr>
            <w:r w:rsidRPr="00C04A08">
              <w:t>47</w:t>
            </w:r>
          </w:p>
        </w:tc>
        <w:tc>
          <w:tcPr>
            <w:tcW w:w="940" w:type="dxa"/>
          </w:tcPr>
          <w:p w14:paraId="10FE7776" w14:textId="77777777" w:rsidR="00842EF7" w:rsidRPr="00C04A08" w:rsidRDefault="00842EF7" w:rsidP="00C71299">
            <w:pPr>
              <w:pStyle w:val="TAC"/>
            </w:pPr>
            <w:r w:rsidRPr="00C04A08">
              <w:t>47</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263719" w:rsidRPr="00C04A08" w14:paraId="5C24B699" w14:textId="77777777" w:rsidTr="00C71299">
        <w:trPr>
          <w:trHeight w:val="70"/>
          <w:jc w:val="center"/>
        </w:trPr>
        <w:tc>
          <w:tcPr>
            <w:tcW w:w="3690" w:type="dxa"/>
          </w:tcPr>
          <w:p w14:paraId="21E7AB12" w14:textId="77777777" w:rsidR="00263719" w:rsidRPr="00C04A08" w:rsidRDefault="00263719" w:rsidP="00C71299">
            <w:pPr>
              <w:pStyle w:val="TAC"/>
            </w:pPr>
            <w:r w:rsidRPr="00C04A08">
              <w:t>Max. Throughput averaged over 1 frame</w:t>
            </w:r>
          </w:p>
        </w:tc>
        <w:tc>
          <w:tcPr>
            <w:tcW w:w="1093" w:type="dxa"/>
          </w:tcPr>
          <w:p w14:paraId="4F9AA35C" w14:textId="77777777" w:rsidR="00263719" w:rsidRPr="00C04A08" w:rsidRDefault="00263719" w:rsidP="00C71299">
            <w:pPr>
              <w:pStyle w:val="TAC"/>
            </w:pPr>
            <w:r w:rsidRPr="00C04A08">
              <w:t>Mbps</w:t>
            </w:r>
          </w:p>
        </w:tc>
        <w:tc>
          <w:tcPr>
            <w:tcW w:w="940" w:type="dxa"/>
          </w:tcPr>
          <w:p w14:paraId="7A79E7BF"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1BC76BC"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2623D6F3"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47F9FB26"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2001CED0"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28BDEE18" w14:textId="77777777" w:rsidR="00842EF7" w:rsidRPr="00C04A08" w:rsidRDefault="00842EF7" w:rsidP="00842EF7">
      <w:pPr>
        <w:rPr>
          <w:b/>
        </w:rPr>
      </w:pPr>
    </w:p>
    <w:p w14:paraId="1963E51D" w14:textId="77777777" w:rsidR="00CF7919" w:rsidRPr="00615895" w:rsidRDefault="00CF7919" w:rsidP="00CF7919">
      <w:pPr>
        <w:pStyle w:val="Heading4"/>
        <w:rPr>
          <w:rFonts w:eastAsia="Malgun Gothic"/>
        </w:rPr>
      </w:pPr>
      <w:bookmarkStart w:id="5774" w:name="_Toc45889953"/>
      <w:bookmarkStart w:id="5775" w:name="_Toc52196633"/>
      <w:bookmarkStart w:id="5776" w:name="_Toc52197613"/>
      <w:bookmarkStart w:id="5777" w:name="_Toc53173336"/>
      <w:bookmarkStart w:id="5778" w:name="_Toc53173705"/>
      <w:bookmarkStart w:id="5779" w:name="_Toc61119707"/>
      <w:bookmarkStart w:id="5780" w:name="_Toc61120089"/>
      <w:bookmarkStart w:id="5781" w:name="_Toc67926160"/>
      <w:bookmarkStart w:id="5782" w:name="_Toc75273798"/>
      <w:bookmarkStart w:id="5783" w:name="_Toc76510698"/>
      <w:bookmarkStart w:id="5784" w:name="_Toc83129855"/>
      <w:r w:rsidRPr="00615895">
        <w:rPr>
          <w:rFonts w:eastAsia="Malgun Gothic"/>
        </w:rPr>
        <w:t>A.3.3.5</w:t>
      </w:r>
      <w:r w:rsidRPr="00615895">
        <w:rPr>
          <w:rFonts w:eastAsia="Malgun Gothic"/>
        </w:rPr>
        <w:tab/>
        <w:t>FRC for receiver requirements for 256QAM</w:t>
      </w:r>
      <w:bookmarkEnd w:id="5774"/>
      <w:bookmarkEnd w:id="5775"/>
      <w:bookmarkEnd w:id="5776"/>
      <w:bookmarkEnd w:id="5777"/>
      <w:bookmarkEnd w:id="5778"/>
      <w:bookmarkEnd w:id="5779"/>
      <w:bookmarkEnd w:id="5780"/>
      <w:bookmarkEnd w:id="5781"/>
      <w:bookmarkEnd w:id="5782"/>
      <w:bookmarkEnd w:id="5783"/>
      <w:bookmarkEnd w:id="5784"/>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105" type="#_x0000_t75" style="width:10.75pt;height:15.85pt" o:ole="">
                  <v:imagedata r:id="rId34" o:title=""/>
                </v:shape>
                <o:OLEObject Type="Embed" ProgID="Equation.3" ShapeID="_x0000_i1105" DrawAspect="Content" ObjectID="_1694563498" r:id="rId39"/>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CF7919"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6C478FEC"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0694CE5" w14:textId="77777777" w:rsidR="00CF7919" w:rsidRPr="00C04A08" w:rsidRDefault="00CF7919" w:rsidP="00C71299">
            <w:pPr>
              <w:pStyle w:val="TAC"/>
            </w:pPr>
            <w:r w:rsidRPr="00C04A08">
              <w:t>23</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CF7919"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57A4C3E"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3FCBA40A" w14:textId="77777777" w:rsidR="00CF7919" w:rsidRPr="00C04A08" w:rsidRDefault="00CF7919" w:rsidP="00C71299">
            <w:pPr>
              <w:pStyle w:val="TAC"/>
            </w:pPr>
            <w:r w:rsidRPr="00C04A08">
              <w:t>218592</w:t>
            </w:r>
          </w:p>
        </w:tc>
      </w:tr>
      <w:tr w:rsidR="00CF7919"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4D6938C6"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06EB04C5"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122A361" w14:textId="77777777" w:rsidR="00CF7919" w:rsidRPr="00C04A08" w:rsidRDefault="00CF7919" w:rsidP="00C71299">
            <w:pPr>
              <w:pStyle w:val="TAC"/>
            </w:pPr>
            <w:r w:rsidRPr="00C04A08">
              <w:t>405.278</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4892D9F" w14:textId="77777777" w:rsidR="00CF7919" w:rsidRPr="00C04A08" w:rsidRDefault="00CF7919" w:rsidP="00CF7919">
            <w:pPr>
              <w:pStyle w:val="TAN"/>
            </w:pPr>
            <w:r w:rsidRPr="00C04A08">
              <w:t>NOTE 1:</w:t>
            </w:r>
            <w:r w:rsidRPr="00C04A08">
              <w:tab/>
              <w:t>Additional parameters are specified in Table A.3.1-1 and Table A.3.3.1-1.</w:t>
            </w:r>
          </w:p>
          <w:p w14:paraId="6DA7D628"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5ACFB73A" w14:textId="77777777" w:rsidR="00CF7919" w:rsidRPr="00C04A08" w:rsidRDefault="00CF7919" w:rsidP="00CF7919">
            <w:pPr>
              <w:pStyle w:val="TAN"/>
            </w:pPr>
            <w:r w:rsidRPr="00C04A08">
              <w:t>NOTE 3:</w:t>
            </w:r>
            <w:r w:rsidRPr="00C04A08">
              <w:tab/>
              <w:t>SS/PBCH block is transmitted in slot 0 of each frame</w:t>
            </w:r>
          </w:p>
          <w:p w14:paraId="6DB50382"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54549174"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106" type="#_x0000_t75" style="width:10.75pt;height:15.85pt" o:ole="">
                  <v:imagedata r:id="rId34" o:title=""/>
                </v:shape>
                <o:OLEObject Type="Embed" ProgID="Equation.3" ShapeID="_x0000_i1106" DrawAspect="Content" ObjectID="_1694563499" r:id="rId40"/>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CF7919"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D8CB7E0"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A76C8B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9FE109B" w14:textId="77777777" w:rsidR="00CF7919" w:rsidRPr="00C04A08" w:rsidRDefault="00CF7919" w:rsidP="00C71299">
            <w:pPr>
              <w:pStyle w:val="TAC"/>
            </w:pPr>
            <w:r w:rsidRPr="00C04A08">
              <w:t>47</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C71299"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77777777"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307F39F7" w14:textId="77777777"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1BDF8430" w14:textId="77777777"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68DED58A" w14:textId="77777777" w:rsidR="00CF7919" w:rsidRPr="00C71299" w:rsidRDefault="00CF7919" w:rsidP="00C71299">
            <w:pPr>
              <w:pStyle w:val="TAC"/>
            </w:pPr>
            <w:r w:rsidRPr="00C71299">
              <w:t>218592</w:t>
            </w:r>
          </w:p>
        </w:tc>
      </w:tr>
      <w:tr w:rsidR="00CF7919"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28722F0C"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3A08DAD9"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00C09027"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7666C90F" w14:textId="77777777" w:rsidR="00CF7919" w:rsidRPr="00C04A08" w:rsidRDefault="00CF7919" w:rsidP="00C71299">
            <w:pPr>
              <w:pStyle w:val="TAC"/>
            </w:pPr>
            <w:r w:rsidRPr="00C04A08">
              <w:t>828.178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01A44915" w14:textId="77777777" w:rsidR="00CF7919" w:rsidRPr="00C04A08" w:rsidRDefault="00CF7919" w:rsidP="00CF7919">
            <w:pPr>
              <w:pStyle w:val="TAN"/>
            </w:pPr>
            <w:r w:rsidRPr="00C04A08">
              <w:t>NOTE 1:</w:t>
            </w:r>
            <w:r w:rsidRPr="00C04A08">
              <w:tab/>
              <w:t>Additional parameters are specified in Table A.3.1-1 and Table A.3.3.1-1.</w:t>
            </w:r>
          </w:p>
          <w:p w14:paraId="169467A0"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5658130E" w14:textId="77777777" w:rsidR="00CF7919" w:rsidRPr="00C04A08" w:rsidRDefault="00CF7919" w:rsidP="00CF7919">
            <w:pPr>
              <w:pStyle w:val="TAN"/>
            </w:pPr>
            <w:r w:rsidRPr="00C04A08">
              <w:t>NOTE 3:</w:t>
            </w:r>
            <w:r w:rsidRPr="00C04A08">
              <w:tab/>
              <w:t>SS/PBCH block is transmitted in slot 0 of each frame</w:t>
            </w:r>
          </w:p>
          <w:p w14:paraId="0BDFF2B1"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96E2FFE"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906FB4B" w14:textId="77777777" w:rsidR="00CF7919" w:rsidRPr="00C04A08" w:rsidRDefault="00CF7919" w:rsidP="00842EF7">
      <w:pPr>
        <w:rPr>
          <w:b/>
        </w:rPr>
      </w:pPr>
    </w:p>
    <w:p w14:paraId="1BE3778B" w14:textId="77777777" w:rsidR="00842EF7" w:rsidRPr="00C04A08" w:rsidRDefault="00842EF7" w:rsidP="00842EF7">
      <w:pPr>
        <w:pStyle w:val="Heading2"/>
      </w:pPr>
      <w:bookmarkStart w:id="5785" w:name="_Toc21340993"/>
      <w:bookmarkStart w:id="5786" w:name="_Toc29805441"/>
      <w:bookmarkStart w:id="5787" w:name="_Toc36456650"/>
      <w:bookmarkStart w:id="5788" w:name="_Toc36469748"/>
      <w:bookmarkStart w:id="5789" w:name="_Toc37254165"/>
      <w:bookmarkStart w:id="5790" w:name="_Toc37323023"/>
      <w:bookmarkStart w:id="5791" w:name="_Toc37324429"/>
      <w:bookmarkStart w:id="5792" w:name="_Toc45889954"/>
      <w:bookmarkStart w:id="5793" w:name="_Toc52196634"/>
      <w:bookmarkStart w:id="5794" w:name="_Toc52197614"/>
      <w:bookmarkStart w:id="5795" w:name="_Toc53173337"/>
      <w:bookmarkStart w:id="5796" w:name="_Toc53173706"/>
      <w:bookmarkStart w:id="5797" w:name="_Toc61119708"/>
      <w:bookmarkStart w:id="5798" w:name="_Toc61120090"/>
      <w:bookmarkStart w:id="5799" w:name="_Toc67926161"/>
      <w:bookmarkStart w:id="5800" w:name="_Toc75273799"/>
      <w:bookmarkStart w:id="5801" w:name="_Toc76510699"/>
      <w:bookmarkStart w:id="5802" w:name="_Toc83129856"/>
      <w:r w:rsidRPr="00C04A08">
        <w:t>A.4</w:t>
      </w:r>
      <w:r w:rsidRPr="00C04A08">
        <w:tab/>
        <w:t>Void</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006DCD51" w14:textId="77777777" w:rsidR="00842EF7" w:rsidRPr="00C04A08" w:rsidRDefault="00842EF7" w:rsidP="00842EF7">
      <w:pPr>
        <w:pStyle w:val="Heading2"/>
      </w:pPr>
      <w:bookmarkStart w:id="5803" w:name="_Toc21340994"/>
      <w:bookmarkStart w:id="5804" w:name="_Toc29805442"/>
      <w:bookmarkStart w:id="5805" w:name="_Toc36456651"/>
      <w:bookmarkStart w:id="5806" w:name="_Toc36469749"/>
      <w:bookmarkStart w:id="5807" w:name="_Toc37254166"/>
      <w:bookmarkStart w:id="5808" w:name="_Toc37323024"/>
      <w:bookmarkStart w:id="5809" w:name="_Toc37324430"/>
      <w:bookmarkStart w:id="5810" w:name="_Toc45889955"/>
      <w:bookmarkStart w:id="5811" w:name="_Toc52196635"/>
      <w:bookmarkStart w:id="5812" w:name="_Toc52197615"/>
      <w:bookmarkStart w:id="5813" w:name="_Toc53173338"/>
      <w:bookmarkStart w:id="5814" w:name="_Toc53173707"/>
      <w:bookmarkStart w:id="5815" w:name="_Toc61119709"/>
      <w:bookmarkStart w:id="5816" w:name="_Toc61120091"/>
      <w:bookmarkStart w:id="5817" w:name="_Toc67926162"/>
      <w:bookmarkStart w:id="5818" w:name="_Toc75273800"/>
      <w:bookmarkStart w:id="5819" w:name="_Toc76510700"/>
      <w:bookmarkStart w:id="5820" w:name="_Toc83129857"/>
      <w:r w:rsidRPr="00C04A08">
        <w:t>A.5</w:t>
      </w:r>
      <w:r w:rsidRPr="00C04A08">
        <w:tab/>
        <w:t>OFDMA Channel Noise Generator (OCNG)</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0F6A4A49" w14:textId="77777777" w:rsidR="00842EF7" w:rsidRPr="00C04A08" w:rsidRDefault="00842EF7" w:rsidP="00842EF7">
      <w:pPr>
        <w:pStyle w:val="Heading3"/>
      </w:pPr>
      <w:bookmarkStart w:id="5821" w:name="_Toc21340995"/>
      <w:bookmarkStart w:id="5822" w:name="_Toc29805443"/>
      <w:bookmarkStart w:id="5823" w:name="_Toc36456652"/>
      <w:bookmarkStart w:id="5824" w:name="_Toc36469750"/>
      <w:bookmarkStart w:id="5825" w:name="_Toc37254167"/>
      <w:bookmarkStart w:id="5826" w:name="_Toc37323025"/>
      <w:bookmarkStart w:id="5827" w:name="_Toc37324431"/>
      <w:bookmarkStart w:id="5828" w:name="_Toc45889956"/>
      <w:bookmarkStart w:id="5829" w:name="_Toc52196636"/>
      <w:bookmarkStart w:id="5830" w:name="_Toc52197616"/>
      <w:bookmarkStart w:id="5831" w:name="_Toc53173339"/>
      <w:bookmarkStart w:id="5832" w:name="_Toc53173708"/>
      <w:bookmarkStart w:id="5833" w:name="_Toc61119710"/>
      <w:bookmarkStart w:id="5834" w:name="_Toc61120092"/>
      <w:bookmarkStart w:id="5835" w:name="_Toc67926163"/>
      <w:bookmarkStart w:id="5836" w:name="_Toc75273801"/>
      <w:bookmarkStart w:id="5837" w:name="_Toc76510701"/>
      <w:bookmarkStart w:id="5838" w:name="_Toc83129858"/>
      <w:r w:rsidRPr="00C04A08">
        <w:t>A.5.1</w:t>
      </w:r>
      <w:r w:rsidRPr="00C04A08">
        <w:tab/>
        <w:t>OCNG Patterns for FDD</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7BB08C49" w14:textId="77777777" w:rsidR="00842EF7" w:rsidRPr="00C04A08" w:rsidRDefault="00842EF7" w:rsidP="00842EF7">
      <w:pPr>
        <w:pStyle w:val="Heading3"/>
      </w:pPr>
      <w:bookmarkStart w:id="5839" w:name="_Toc21340996"/>
      <w:bookmarkStart w:id="5840" w:name="_Toc29805444"/>
      <w:bookmarkStart w:id="5841" w:name="_Toc36456653"/>
      <w:bookmarkStart w:id="5842" w:name="_Toc36469751"/>
      <w:bookmarkStart w:id="5843" w:name="_Toc37254168"/>
      <w:bookmarkStart w:id="5844" w:name="_Toc37323026"/>
      <w:bookmarkStart w:id="5845" w:name="_Toc37324432"/>
      <w:bookmarkStart w:id="5846" w:name="_Toc45889957"/>
      <w:bookmarkStart w:id="5847" w:name="_Toc52196637"/>
      <w:bookmarkStart w:id="5848" w:name="_Toc52197617"/>
      <w:bookmarkStart w:id="5849" w:name="_Toc53173340"/>
      <w:bookmarkStart w:id="5850" w:name="_Toc53173709"/>
      <w:bookmarkStart w:id="5851" w:name="_Toc61119711"/>
      <w:bookmarkStart w:id="5852" w:name="_Toc61120093"/>
      <w:bookmarkStart w:id="5853" w:name="_Toc67926164"/>
      <w:bookmarkStart w:id="5854" w:name="_Toc75273802"/>
      <w:bookmarkStart w:id="5855" w:name="_Toc76510702"/>
      <w:bookmarkStart w:id="5856" w:name="_Toc83129859"/>
      <w:r w:rsidRPr="00C04A08">
        <w:t>A.5.2</w:t>
      </w:r>
      <w:r w:rsidRPr="00C04A08">
        <w:tab/>
        <w:t>OCNG Patterns for TDD</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3F02D9F2" w14:textId="77777777" w:rsidR="00842EF7" w:rsidRPr="00C04A08" w:rsidRDefault="00842EF7" w:rsidP="00842EF7">
      <w:pPr>
        <w:pStyle w:val="Heading4"/>
      </w:pPr>
      <w:bookmarkStart w:id="5857" w:name="_Toc21340997"/>
      <w:bookmarkStart w:id="5858" w:name="_Toc29805445"/>
      <w:bookmarkStart w:id="5859" w:name="_Toc36456654"/>
      <w:bookmarkStart w:id="5860" w:name="_Toc36469752"/>
      <w:bookmarkStart w:id="5861" w:name="_Toc37254169"/>
      <w:bookmarkStart w:id="5862" w:name="_Toc37323027"/>
      <w:bookmarkStart w:id="5863" w:name="_Toc37324433"/>
      <w:bookmarkStart w:id="5864" w:name="_Toc45889958"/>
      <w:bookmarkStart w:id="5865" w:name="_Toc52196638"/>
      <w:bookmarkStart w:id="5866" w:name="_Toc52197618"/>
      <w:bookmarkStart w:id="5867" w:name="_Toc53173341"/>
      <w:bookmarkStart w:id="5868" w:name="_Toc53173710"/>
      <w:bookmarkStart w:id="5869" w:name="_Toc61119712"/>
      <w:bookmarkStart w:id="5870" w:name="_Toc61120094"/>
      <w:bookmarkStart w:id="5871" w:name="_Toc67926165"/>
      <w:bookmarkStart w:id="5872" w:name="_Toc75273803"/>
      <w:bookmarkStart w:id="5873" w:name="_Toc76510703"/>
      <w:bookmarkStart w:id="5874" w:name="_Toc83129860"/>
      <w:r w:rsidRPr="00C04A08">
        <w:t>A.5.2.1</w:t>
      </w:r>
      <w:r w:rsidRPr="00C04A08">
        <w:tab/>
        <w:t>OCNG TDD pattern 1: Generic OCNG TDD Pattern for all unused REs</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77777777" w:rsidR="00842EF7" w:rsidRPr="00C04A08" w:rsidRDefault="00842EF7" w:rsidP="00842EF7">
      <w:pPr>
        <w:pStyle w:val="Heading8"/>
      </w:pPr>
      <w:r w:rsidRPr="00C04A08">
        <w:br w:type="page"/>
      </w:r>
      <w:bookmarkStart w:id="5875" w:name="_Toc21340998"/>
      <w:bookmarkStart w:id="5876" w:name="_Toc29805446"/>
      <w:bookmarkStart w:id="5877" w:name="_Toc36456655"/>
      <w:bookmarkStart w:id="5878" w:name="_Toc36469753"/>
      <w:bookmarkStart w:id="5879" w:name="_Toc37254170"/>
      <w:bookmarkStart w:id="5880" w:name="_Toc37323028"/>
      <w:bookmarkStart w:id="5881" w:name="_Toc37324434"/>
      <w:bookmarkStart w:id="5882" w:name="_Toc45889959"/>
      <w:bookmarkStart w:id="5883" w:name="_Toc52196639"/>
      <w:bookmarkStart w:id="5884" w:name="_Toc52197619"/>
      <w:bookmarkStart w:id="5885" w:name="_Toc53173342"/>
      <w:bookmarkStart w:id="5886" w:name="_Toc53173711"/>
      <w:bookmarkStart w:id="5887" w:name="_Toc61119713"/>
      <w:bookmarkStart w:id="5888" w:name="_Toc61120095"/>
      <w:bookmarkStart w:id="5889" w:name="_Toc67926166"/>
      <w:bookmarkStart w:id="5890" w:name="_Toc75273804"/>
      <w:bookmarkStart w:id="5891" w:name="_Toc76510704"/>
      <w:bookmarkStart w:id="5892" w:name="_Toc83129861"/>
      <w:r w:rsidRPr="00C04A08">
        <w:t>Annex B (informative): Void</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r w:rsidRPr="00C04A08">
        <w:br/>
      </w:r>
    </w:p>
    <w:p w14:paraId="310FE587" w14:textId="77777777" w:rsidR="00842EF7" w:rsidRPr="00C04A08" w:rsidRDefault="00842EF7" w:rsidP="00842EF7">
      <w:pPr>
        <w:pStyle w:val="Heading8"/>
      </w:pPr>
      <w:r w:rsidRPr="00C04A08">
        <w:br w:type="page"/>
      </w:r>
      <w:bookmarkStart w:id="5893" w:name="_Toc21340999"/>
      <w:bookmarkStart w:id="5894" w:name="_Toc29805447"/>
      <w:bookmarkStart w:id="5895" w:name="_Toc36456656"/>
      <w:bookmarkStart w:id="5896" w:name="_Toc36469754"/>
      <w:bookmarkStart w:id="5897" w:name="_Toc37254171"/>
      <w:bookmarkStart w:id="5898" w:name="_Toc37323029"/>
      <w:bookmarkStart w:id="5899" w:name="_Toc37324435"/>
      <w:bookmarkStart w:id="5900" w:name="_Toc45889960"/>
      <w:bookmarkStart w:id="5901" w:name="_Toc52196640"/>
      <w:bookmarkStart w:id="5902" w:name="_Toc52197620"/>
      <w:bookmarkStart w:id="5903" w:name="_Toc53173343"/>
      <w:bookmarkStart w:id="5904" w:name="_Toc53173712"/>
      <w:bookmarkStart w:id="5905" w:name="_Toc61119714"/>
      <w:bookmarkStart w:id="5906" w:name="_Toc61120096"/>
      <w:bookmarkStart w:id="5907" w:name="_Toc67926167"/>
      <w:bookmarkStart w:id="5908" w:name="_Toc75273805"/>
      <w:bookmarkStart w:id="5909" w:name="_Toc76510705"/>
      <w:bookmarkStart w:id="5910" w:name="_Toc83129862"/>
      <w:r w:rsidRPr="00C04A08">
        <w:t>Annex C (normative):</w:t>
      </w:r>
      <w:r w:rsidRPr="00C04A08">
        <w:br/>
        <w:t>Downlink physical channels</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5911" w:name="_Toc21341000"/>
      <w:bookmarkStart w:id="5912" w:name="_Toc29805448"/>
      <w:bookmarkStart w:id="5913" w:name="_Toc36456657"/>
      <w:bookmarkStart w:id="5914" w:name="_Toc36469755"/>
      <w:bookmarkStart w:id="5915" w:name="_Toc37254172"/>
      <w:bookmarkStart w:id="5916" w:name="_Toc37323030"/>
      <w:bookmarkStart w:id="5917" w:name="_Toc37324436"/>
      <w:bookmarkStart w:id="5918" w:name="_Toc45889961"/>
      <w:bookmarkStart w:id="5919" w:name="_Toc52196641"/>
      <w:bookmarkStart w:id="5920" w:name="_Toc52197621"/>
      <w:bookmarkStart w:id="5921" w:name="_Toc53173344"/>
      <w:bookmarkStart w:id="5922" w:name="_Toc53173713"/>
      <w:bookmarkStart w:id="5923" w:name="_Toc61119715"/>
      <w:bookmarkStart w:id="5924" w:name="_Toc61120097"/>
      <w:bookmarkStart w:id="5925" w:name="_Toc67926168"/>
      <w:bookmarkStart w:id="5926" w:name="_Toc75273806"/>
      <w:bookmarkStart w:id="5927" w:name="_Toc76510706"/>
      <w:bookmarkStart w:id="5928" w:name="_Toc83129863"/>
      <w:r w:rsidRPr="00C04A08">
        <w:t>C.1</w:t>
      </w:r>
      <w:r w:rsidRPr="00C04A08">
        <w:tab/>
        <w:t>General</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5A613D2D" w14:textId="77777777" w:rsidR="00842EF7" w:rsidRPr="00C04A08" w:rsidRDefault="00842EF7" w:rsidP="00842EF7"/>
    <w:p w14:paraId="5F74D591" w14:textId="77777777" w:rsidR="00842EF7" w:rsidRPr="00C04A08" w:rsidRDefault="00842EF7" w:rsidP="00842EF7">
      <w:pPr>
        <w:pStyle w:val="Heading1"/>
      </w:pPr>
      <w:bookmarkStart w:id="5929" w:name="_Toc21341001"/>
      <w:bookmarkStart w:id="5930" w:name="_Toc29805449"/>
      <w:bookmarkStart w:id="5931" w:name="_Toc36456658"/>
      <w:bookmarkStart w:id="5932" w:name="_Toc36469756"/>
      <w:bookmarkStart w:id="5933" w:name="_Toc37254173"/>
      <w:bookmarkStart w:id="5934" w:name="_Toc37323031"/>
      <w:bookmarkStart w:id="5935" w:name="_Toc37324437"/>
      <w:bookmarkStart w:id="5936" w:name="_Toc45889962"/>
      <w:bookmarkStart w:id="5937" w:name="_Toc52196642"/>
      <w:bookmarkStart w:id="5938" w:name="_Toc52197622"/>
      <w:bookmarkStart w:id="5939" w:name="_Toc53173345"/>
      <w:bookmarkStart w:id="5940" w:name="_Toc53173714"/>
      <w:bookmarkStart w:id="5941" w:name="_Toc61119716"/>
      <w:bookmarkStart w:id="5942" w:name="_Toc61120098"/>
      <w:bookmarkStart w:id="5943" w:name="_Toc67926169"/>
      <w:bookmarkStart w:id="5944" w:name="_Toc75273807"/>
      <w:bookmarkStart w:id="5945" w:name="_Toc76510707"/>
      <w:bookmarkStart w:id="5946" w:name="_Toc83129864"/>
      <w:r w:rsidRPr="00C04A08">
        <w:t>C.2</w:t>
      </w:r>
      <w:r w:rsidRPr="00C04A08">
        <w:tab/>
        <w:t>Setup</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5947" w:name="_Toc21341002"/>
      <w:bookmarkStart w:id="5948" w:name="_Toc29805450"/>
      <w:bookmarkStart w:id="5949" w:name="_Toc36456659"/>
      <w:bookmarkStart w:id="5950" w:name="_Toc36469757"/>
      <w:bookmarkStart w:id="5951" w:name="_Toc37254174"/>
      <w:bookmarkStart w:id="5952" w:name="_Toc37323032"/>
      <w:bookmarkStart w:id="5953" w:name="_Toc37324438"/>
      <w:bookmarkStart w:id="5954" w:name="_Toc45889963"/>
      <w:bookmarkStart w:id="5955" w:name="_Toc52196643"/>
      <w:bookmarkStart w:id="5956" w:name="_Toc52197623"/>
      <w:bookmarkStart w:id="5957" w:name="_Toc53173346"/>
      <w:bookmarkStart w:id="5958" w:name="_Toc53173715"/>
      <w:bookmarkStart w:id="5959" w:name="_Toc61119717"/>
      <w:bookmarkStart w:id="5960" w:name="_Toc61120099"/>
      <w:bookmarkStart w:id="5961" w:name="_Toc67926170"/>
      <w:bookmarkStart w:id="5962" w:name="_Toc75273808"/>
      <w:bookmarkStart w:id="5963" w:name="_Toc76510708"/>
      <w:bookmarkStart w:id="5964" w:name="_Toc83129865"/>
      <w:r w:rsidRPr="00C04A08">
        <w:t>C.3</w:t>
      </w:r>
      <w:r w:rsidRPr="00C04A08">
        <w:tab/>
        <w:t>Connection</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195E4FD1" w14:textId="77777777" w:rsidR="00842EF7" w:rsidRPr="00C04A08" w:rsidRDefault="00842EF7" w:rsidP="00842EF7">
      <w:pPr>
        <w:pStyle w:val="Heading2"/>
      </w:pPr>
      <w:bookmarkStart w:id="5965" w:name="_Toc21341003"/>
      <w:bookmarkStart w:id="5966" w:name="_Toc29805451"/>
      <w:bookmarkStart w:id="5967" w:name="_Toc36456660"/>
      <w:bookmarkStart w:id="5968" w:name="_Toc36469758"/>
      <w:bookmarkStart w:id="5969" w:name="_Toc37254175"/>
      <w:bookmarkStart w:id="5970" w:name="_Toc37323033"/>
      <w:bookmarkStart w:id="5971" w:name="_Toc37324439"/>
      <w:bookmarkStart w:id="5972" w:name="_Toc45889964"/>
      <w:bookmarkStart w:id="5973" w:name="_Toc52196644"/>
      <w:bookmarkStart w:id="5974" w:name="_Toc52197624"/>
      <w:bookmarkStart w:id="5975" w:name="_Toc53173347"/>
      <w:bookmarkStart w:id="5976" w:name="_Toc53173716"/>
      <w:bookmarkStart w:id="5977" w:name="_Toc61119718"/>
      <w:bookmarkStart w:id="5978" w:name="_Toc61120100"/>
      <w:bookmarkStart w:id="5979" w:name="_Toc67926171"/>
      <w:bookmarkStart w:id="5980" w:name="_Toc75273809"/>
      <w:bookmarkStart w:id="5981" w:name="_Toc76510709"/>
      <w:bookmarkStart w:id="5982" w:name="_Toc83129866"/>
      <w:r w:rsidRPr="00C04A08">
        <w:t>C.3.1</w:t>
      </w:r>
      <w:r w:rsidRPr="00C04A08">
        <w:tab/>
        <w:t>Measurement of Receiver Characteristics</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5983" w:name="_Toc21341004"/>
      <w:bookmarkStart w:id="5984" w:name="_Toc29805452"/>
      <w:bookmarkStart w:id="5985" w:name="_Toc36456661"/>
      <w:bookmarkStart w:id="5986" w:name="_Toc36469759"/>
      <w:bookmarkStart w:id="5987" w:name="_Toc37254176"/>
      <w:bookmarkStart w:id="5988" w:name="_Toc37323034"/>
      <w:bookmarkStart w:id="5989" w:name="_Toc37324440"/>
      <w:bookmarkStart w:id="5990" w:name="_Toc45889965"/>
      <w:bookmarkStart w:id="5991" w:name="_Toc52196645"/>
      <w:bookmarkStart w:id="5992" w:name="_Toc52197625"/>
      <w:bookmarkStart w:id="5993" w:name="_Toc53173348"/>
      <w:bookmarkStart w:id="5994" w:name="_Toc53173717"/>
      <w:bookmarkStart w:id="5995" w:name="_Toc61119719"/>
      <w:bookmarkStart w:id="5996" w:name="_Toc61120101"/>
      <w:bookmarkStart w:id="5997" w:name="_Toc67926172"/>
      <w:bookmarkStart w:id="5998" w:name="_Toc75273810"/>
      <w:bookmarkStart w:id="5999" w:name="_Toc76510710"/>
      <w:bookmarkStart w:id="6000" w:name="_Toc83129867"/>
      <w:r w:rsidRPr="00C04A08">
        <w:t>Annex D (normative):</w:t>
      </w:r>
      <w:r w:rsidRPr="00C04A08">
        <w:br/>
        <w:t>Characteristics of the interfering signal</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6A9C1949" w14:textId="77777777" w:rsidR="00842EF7" w:rsidRPr="00C04A08" w:rsidRDefault="00842EF7" w:rsidP="00842EF7"/>
    <w:p w14:paraId="0182FC6F" w14:textId="77777777" w:rsidR="00842EF7" w:rsidRPr="00C04A08" w:rsidRDefault="00842EF7" w:rsidP="00842EF7">
      <w:pPr>
        <w:pStyle w:val="Heading1"/>
      </w:pPr>
      <w:bookmarkStart w:id="6001" w:name="_Toc21341005"/>
      <w:bookmarkStart w:id="6002" w:name="_Toc29805453"/>
      <w:bookmarkStart w:id="6003" w:name="_Toc36456662"/>
      <w:bookmarkStart w:id="6004" w:name="_Toc36469760"/>
      <w:bookmarkStart w:id="6005" w:name="_Toc37254177"/>
      <w:bookmarkStart w:id="6006" w:name="_Toc37323035"/>
      <w:bookmarkStart w:id="6007" w:name="_Toc37324441"/>
      <w:bookmarkStart w:id="6008" w:name="_Toc45889966"/>
      <w:bookmarkStart w:id="6009" w:name="_Toc52196646"/>
      <w:bookmarkStart w:id="6010" w:name="_Toc52197626"/>
      <w:bookmarkStart w:id="6011" w:name="_Toc53173349"/>
      <w:bookmarkStart w:id="6012" w:name="_Toc53173718"/>
      <w:bookmarkStart w:id="6013" w:name="_Toc61119720"/>
      <w:bookmarkStart w:id="6014" w:name="_Toc61120102"/>
      <w:bookmarkStart w:id="6015" w:name="_Toc67926173"/>
      <w:bookmarkStart w:id="6016" w:name="_Toc75273811"/>
      <w:bookmarkStart w:id="6017" w:name="_Toc76510711"/>
      <w:bookmarkStart w:id="6018" w:name="_Toc83129868"/>
      <w:r w:rsidRPr="00C04A08">
        <w:t>D.1</w:t>
      </w:r>
      <w:r w:rsidRPr="00C04A08">
        <w:tab/>
        <w:t>General</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6019" w:name="_Toc21341006"/>
      <w:bookmarkStart w:id="6020" w:name="_Toc29805454"/>
      <w:bookmarkStart w:id="6021" w:name="_Toc36456663"/>
      <w:bookmarkStart w:id="6022" w:name="_Toc36469761"/>
      <w:bookmarkStart w:id="6023" w:name="_Toc37254178"/>
      <w:bookmarkStart w:id="6024" w:name="_Toc37323036"/>
      <w:bookmarkStart w:id="6025" w:name="_Toc37324442"/>
      <w:bookmarkStart w:id="6026" w:name="_Toc45889967"/>
      <w:bookmarkStart w:id="6027" w:name="_Toc52196647"/>
      <w:bookmarkStart w:id="6028" w:name="_Toc52197627"/>
      <w:bookmarkStart w:id="6029" w:name="_Toc53173350"/>
      <w:bookmarkStart w:id="6030" w:name="_Toc53173719"/>
      <w:bookmarkStart w:id="6031" w:name="_Toc61119721"/>
      <w:bookmarkStart w:id="6032" w:name="_Toc61120103"/>
      <w:bookmarkStart w:id="6033" w:name="_Toc67926174"/>
      <w:bookmarkStart w:id="6034" w:name="_Toc75273812"/>
      <w:bookmarkStart w:id="6035" w:name="_Toc76510712"/>
      <w:bookmarkStart w:id="6036" w:name="_Toc83129869"/>
      <w:r w:rsidRPr="00C04A08">
        <w:t>D.2</w:t>
      </w:r>
      <w:r w:rsidRPr="00C04A08">
        <w:tab/>
        <w:t>Interference signals</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6037" w:name="_Toc21341007"/>
      <w:bookmarkStart w:id="6038" w:name="_Toc29805455"/>
      <w:bookmarkStart w:id="6039" w:name="_Toc36456664"/>
      <w:bookmarkStart w:id="6040" w:name="_Toc36469762"/>
      <w:bookmarkStart w:id="6041" w:name="_Toc37254179"/>
      <w:bookmarkStart w:id="6042" w:name="_Toc37323037"/>
      <w:bookmarkStart w:id="6043" w:name="_Toc37324443"/>
      <w:bookmarkStart w:id="6044" w:name="_Toc45889968"/>
      <w:bookmarkStart w:id="6045" w:name="_Toc52196648"/>
      <w:bookmarkStart w:id="6046" w:name="_Toc52197628"/>
      <w:bookmarkStart w:id="6047" w:name="_Toc53173351"/>
      <w:bookmarkStart w:id="6048" w:name="_Toc53173720"/>
      <w:bookmarkStart w:id="6049" w:name="_Toc61119722"/>
      <w:bookmarkStart w:id="6050" w:name="_Toc61120104"/>
      <w:bookmarkStart w:id="6051" w:name="_Toc67926175"/>
      <w:bookmarkStart w:id="6052" w:name="_Toc75273813"/>
      <w:bookmarkStart w:id="6053" w:name="_Toc76510713"/>
      <w:bookmarkStart w:id="6054" w:name="_Toc83129870"/>
      <w:r w:rsidRPr="00C04A08">
        <w:t>Annex E (normative):</w:t>
      </w:r>
      <w:r w:rsidRPr="00C04A08">
        <w:br/>
        <w:t>Environmental conditions</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55F49E62" w14:textId="77777777" w:rsidR="00842EF7" w:rsidRPr="00C04A08" w:rsidRDefault="00842EF7" w:rsidP="00842EF7"/>
    <w:p w14:paraId="246CFD9B" w14:textId="77777777" w:rsidR="00842EF7" w:rsidRPr="00C04A08" w:rsidRDefault="00842EF7" w:rsidP="00842EF7">
      <w:pPr>
        <w:pStyle w:val="Heading1"/>
      </w:pPr>
      <w:bookmarkStart w:id="6055" w:name="_Toc21341008"/>
      <w:bookmarkStart w:id="6056" w:name="_Toc29805456"/>
      <w:bookmarkStart w:id="6057" w:name="_Toc36456665"/>
      <w:bookmarkStart w:id="6058" w:name="_Toc36469763"/>
      <w:bookmarkStart w:id="6059" w:name="_Toc37254180"/>
      <w:bookmarkStart w:id="6060" w:name="_Toc37323038"/>
      <w:bookmarkStart w:id="6061" w:name="_Toc37324444"/>
      <w:bookmarkStart w:id="6062" w:name="_Toc45889969"/>
      <w:bookmarkStart w:id="6063" w:name="_Toc52196649"/>
      <w:bookmarkStart w:id="6064" w:name="_Toc52197629"/>
      <w:bookmarkStart w:id="6065" w:name="_Toc53173352"/>
      <w:bookmarkStart w:id="6066" w:name="_Toc53173721"/>
      <w:bookmarkStart w:id="6067" w:name="_Toc61119723"/>
      <w:bookmarkStart w:id="6068" w:name="_Toc61120105"/>
      <w:bookmarkStart w:id="6069" w:name="_Toc67926176"/>
      <w:bookmarkStart w:id="6070" w:name="_Toc75273814"/>
      <w:bookmarkStart w:id="6071" w:name="_Toc76510714"/>
      <w:bookmarkStart w:id="6072" w:name="_Toc83129871"/>
      <w:r w:rsidRPr="00C04A08">
        <w:t>E.1</w:t>
      </w:r>
      <w:r w:rsidRPr="00C04A08">
        <w:tab/>
        <w:t>General</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6073" w:name="_Toc21341009"/>
      <w:bookmarkStart w:id="6074" w:name="_Toc29805457"/>
      <w:bookmarkStart w:id="6075" w:name="_Toc36456666"/>
      <w:bookmarkStart w:id="6076" w:name="_Toc36469764"/>
      <w:bookmarkStart w:id="6077" w:name="_Toc37254181"/>
      <w:bookmarkStart w:id="6078" w:name="_Toc37323039"/>
      <w:bookmarkStart w:id="6079" w:name="_Toc37324445"/>
      <w:bookmarkStart w:id="6080" w:name="_Toc45889970"/>
      <w:bookmarkStart w:id="6081" w:name="_Toc52196650"/>
      <w:bookmarkStart w:id="6082" w:name="_Toc52197630"/>
      <w:bookmarkStart w:id="6083" w:name="_Toc53173353"/>
      <w:bookmarkStart w:id="6084" w:name="_Toc53173722"/>
      <w:bookmarkStart w:id="6085" w:name="_Toc61119724"/>
      <w:bookmarkStart w:id="6086" w:name="_Toc61120106"/>
      <w:bookmarkStart w:id="6087" w:name="_Toc67926177"/>
      <w:bookmarkStart w:id="6088" w:name="_Toc75273815"/>
      <w:bookmarkStart w:id="6089" w:name="_Toc76510715"/>
      <w:bookmarkStart w:id="6090" w:name="_Toc83129872"/>
      <w:r w:rsidRPr="00C04A08">
        <w:t>E.2</w:t>
      </w:r>
      <w:r w:rsidRPr="00C04A08">
        <w:tab/>
        <w:t>Environmental</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3CD86721" w14:textId="77777777" w:rsidR="00842EF7" w:rsidRPr="00C04A08" w:rsidRDefault="00842EF7" w:rsidP="00842EF7">
      <w:bookmarkStart w:id="6091" w:name="historyclause"/>
      <w:r w:rsidRPr="00C04A08">
        <w:t>The requirements in this clause apply to all types of UE(s).</w:t>
      </w:r>
    </w:p>
    <w:p w14:paraId="54F941B1" w14:textId="77777777" w:rsidR="00842EF7" w:rsidRPr="00C04A08" w:rsidRDefault="00842EF7" w:rsidP="00842EF7">
      <w:pPr>
        <w:pStyle w:val="Heading2"/>
      </w:pPr>
      <w:bookmarkStart w:id="6092" w:name="_Toc21341010"/>
      <w:bookmarkStart w:id="6093" w:name="_Toc29805458"/>
      <w:bookmarkStart w:id="6094" w:name="_Toc36456667"/>
      <w:bookmarkStart w:id="6095" w:name="_Toc36469765"/>
      <w:bookmarkStart w:id="6096" w:name="_Toc37254182"/>
      <w:bookmarkStart w:id="6097" w:name="_Toc37323040"/>
      <w:bookmarkStart w:id="6098" w:name="_Toc37324446"/>
      <w:bookmarkStart w:id="6099" w:name="_Toc45889971"/>
      <w:bookmarkStart w:id="6100" w:name="_Toc52196651"/>
      <w:bookmarkStart w:id="6101" w:name="_Toc52197631"/>
      <w:bookmarkStart w:id="6102" w:name="_Toc53173354"/>
      <w:bookmarkStart w:id="6103" w:name="_Toc53173723"/>
      <w:bookmarkStart w:id="6104" w:name="_Toc61119725"/>
      <w:bookmarkStart w:id="6105" w:name="_Toc61120107"/>
      <w:bookmarkStart w:id="6106" w:name="_Toc67926178"/>
      <w:bookmarkStart w:id="6107" w:name="_Toc75273816"/>
      <w:bookmarkStart w:id="6108" w:name="_Toc76510716"/>
      <w:bookmarkStart w:id="6109" w:name="_Toc83129873"/>
      <w:r w:rsidRPr="00C04A08">
        <w:t>E.2.1</w:t>
      </w:r>
      <w:r w:rsidRPr="00C04A08">
        <w:tab/>
        <w:t>Temperature</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77777777" w:rsidR="00842EF7" w:rsidRPr="00C04A08" w:rsidRDefault="00842EF7" w:rsidP="00F91227">
            <w:pPr>
              <w:pStyle w:val="TAL"/>
            </w:pPr>
            <w:r w:rsidRPr="00C04A08">
              <w:t>For normal (room temperature) conditions with relative humidity of 25 %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6110" w:name="_Toc21341011"/>
      <w:bookmarkStart w:id="6111" w:name="_Toc29805459"/>
      <w:bookmarkStart w:id="6112" w:name="_Toc36456668"/>
      <w:bookmarkStart w:id="6113" w:name="_Toc36469766"/>
      <w:bookmarkStart w:id="6114" w:name="_Toc37254183"/>
      <w:bookmarkStart w:id="6115" w:name="_Toc37323041"/>
      <w:bookmarkStart w:id="6116" w:name="_Toc37324447"/>
      <w:bookmarkStart w:id="6117" w:name="_Toc45889972"/>
      <w:bookmarkStart w:id="6118" w:name="_Toc52196652"/>
      <w:bookmarkStart w:id="6119" w:name="_Toc52197632"/>
      <w:bookmarkStart w:id="6120" w:name="_Toc53173355"/>
      <w:bookmarkStart w:id="6121" w:name="_Toc53173724"/>
      <w:bookmarkStart w:id="6122" w:name="_Toc61119726"/>
      <w:bookmarkStart w:id="6123" w:name="_Toc61120108"/>
      <w:bookmarkStart w:id="6124" w:name="_Toc67926179"/>
      <w:bookmarkStart w:id="6125" w:name="_Toc75273817"/>
      <w:bookmarkStart w:id="6126" w:name="_Toc76510717"/>
      <w:bookmarkStart w:id="6127" w:name="_Toc83129874"/>
      <w:r w:rsidRPr="00C04A08">
        <w:t>E.2.2</w:t>
      </w:r>
      <w:r w:rsidRPr="00C04A08">
        <w:tab/>
        <w:t>Voltage</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6128" w:name="_Toc21341012"/>
      <w:bookmarkStart w:id="6129" w:name="_Toc29805460"/>
      <w:bookmarkStart w:id="6130" w:name="_Toc36456669"/>
      <w:bookmarkStart w:id="6131" w:name="_Toc36469767"/>
      <w:bookmarkStart w:id="6132" w:name="_Toc37254184"/>
      <w:bookmarkStart w:id="6133" w:name="_Toc37323042"/>
      <w:bookmarkStart w:id="6134" w:name="_Toc37324448"/>
      <w:bookmarkStart w:id="6135" w:name="_Toc45889973"/>
      <w:bookmarkStart w:id="6136" w:name="_Toc52196653"/>
      <w:bookmarkStart w:id="6137" w:name="_Toc52197633"/>
      <w:bookmarkStart w:id="6138" w:name="_Toc53173356"/>
      <w:bookmarkStart w:id="6139" w:name="_Toc53173725"/>
      <w:bookmarkStart w:id="6140" w:name="_Toc61119727"/>
      <w:bookmarkStart w:id="6141" w:name="_Toc61120109"/>
      <w:bookmarkStart w:id="6142" w:name="_Toc67926180"/>
      <w:bookmarkStart w:id="6143" w:name="_Toc75273818"/>
      <w:bookmarkStart w:id="6144" w:name="_Toc76510718"/>
      <w:bookmarkStart w:id="6145" w:name="_Toc83129875"/>
      <w:r w:rsidRPr="00C04A08">
        <w:t>E.2.3</w:t>
      </w:r>
      <w:r w:rsidRPr="00C04A08">
        <w:tab/>
        <w:t>Void</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6146" w:name="_Toc21341013"/>
      <w:bookmarkStart w:id="6147" w:name="_Toc29805461"/>
      <w:bookmarkStart w:id="6148" w:name="_Toc36456670"/>
      <w:bookmarkStart w:id="6149" w:name="_Toc36469768"/>
      <w:bookmarkStart w:id="6150" w:name="_Toc37254185"/>
      <w:bookmarkStart w:id="6151" w:name="_Toc37323043"/>
      <w:bookmarkStart w:id="6152" w:name="_Toc37324449"/>
      <w:bookmarkStart w:id="6153" w:name="_Toc45889974"/>
      <w:bookmarkStart w:id="6154" w:name="_Toc52196654"/>
      <w:bookmarkStart w:id="6155" w:name="_Toc52197634"/>
      <w:bookmarkStart w:id="6156" w:name="_Toc53173357"/>
      <w:bookmarkStart w:id="6157" w:name="_Toc53173726"/>
      <w:bookmarkStart w:id="6158" w:name="_Toc61119728"/>
      <w:bookmarkStart w:id="6159" w:name="_Toc61120110"/>
      <w:bookmarkStart w:id="6160" w:name="_Toc67926181"/>
      <w:bookmarkStart w:id="6161" w:name="_Toc75273819"/>
      <w:bookmarkStart w:id="6162" w:name="_Toc76510719"/>
      <w:bookmarkStart w:id="6163" w:name="_Toc83129876"/>
      <w:r w:rsidRPr="00C04A08">
        <w:t>Annex F (normative):</w:t>
      </w:r>
      <w:r w:rsidRPr="00C04A08">
        <w:br/>
        <w:t>Transmit modulation</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3D301290" w14:textId="77777777" w:rsidR="00842EF7" w:rsidRPr="00C04A08" w:rsidRDefault="00842EF7" w:rsidP="00842EF7"/>
    <w:p w14:paraId="7844F680" w14:textId="77777777" w:rsidR="00842EF7" w:rsidRPr="00C04A08" w:rsidRDefault="00842EF7" w:rsidP="00842EF7">
      <w:pPr>
        <w:pStyle w:val="Heading1"/>
      </w:pPr>
      <w:bookmarkStart w:id="6164" w:name="_Toc21341014"/>
      <w:bookmarkStart w:id="6165" w:name="_Toc29805462"/>
      <w:bookmarkStart w:id="6166" w:name="_Toc36456671"/>
      <w:bookmarkStart w:id="6167" w:name="_Toc36469769"/>
      <w:bookmarkStart w:id="6168" w:name="_Toc37254186"/>
      <w:bookmarkStart w:id="6169" w:name="_Toc37323044"/>
      <w:bookmarkStart w:id="6170" w:name="_Toc37324450"/>
      <w:bookmarkStart w:id="6171" w:name="_Toc45889975"/>
      <w:bookmarkStart w:id="6172" w:name="_Toc52196655"/>
      <w:bookmarkStart w:id="6173" w:name="_Toc52197635"/>
      <w:bookmarkStart w:id="6174" w:name="_Toc53173358"/>
      <w:bookmarkStart w:id="6175" w:name="_Toc53173727"/>
      <w:bookmarkStart w:id="6176" w:name="_Toc61119729"/>
      <w:bookmarkStart w:id="6177" w:name="_Toc61120111"/>
      <w:bookmarkStart w:id="6178" w:name="_Toc67926182"/>
      <w:bookmarkStart w:id="6179" w:name="_Toc75273820"/>
      <w:bookmarkStart w:id="6180" w:name="_Toc76510720"/>
      <w:bookmarkStart w:id="6181" w:name="_Toc83129877"/>
      <w:r w:rsidRPr="00C04A08">
        <w:t>F.1</w:t>
      </w:r>
      <w:r w:rsidRPr="00C04A08">
        <w:tab/>
        <w:t>Measurement Point</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08B184B0" w14:textId="7F1ADCB4" w:rsidR="00842EF7" w:rsidRPr="00C04A08" w:rsidRDefault="00842EF7" w:rsidP="00842EF7">
      <w:r w:rsidRPr="00C04A08">
        <w:t xml:space="preserve">Figure F.1-1 shows the measurement point for the unwanted emission falling into non-allocated RB(s) and the EVM for </w:t>
      </w:r>
      <w:r w:rsidR="009D1A65">
        <w:rPr>
          <w:noProof/>
        </w:rPr>
        <mc:AlternateContent>
          <mc:Choice Requires="wpc">
            <w:drawing>
              <wp:anchor distT="0" distB="0" distL="114300" distR="114300" simplePos="0" relativeHeight="251656704" behindDoc="0" locked="0" layoutInCell="1" allowOverlap="1" wp14:anchorId="5E0D92E3" wp14:editId="27A4FA16">
                <wp:simplePos x="0" y="0"/>
                <wp:positionH relativeFrom="character">
                  <wp:posOffset>-141605</wp:posOffset>
                </wp:positionH>
                <wp:positionV relativeFrom="line">
                  <wp:posOffset>389890</wp:posOffset>
                </wp:positionV>
                <wp:extent cx="6674485" cy="1325245"/>
                <wp:effectExtent l="0" t="0" r="0" b="0"/>
                <wp:wrapTopAndBottom/>
                <wp:docPr id="105"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wps:spPr>
                        <wps:txbx>
                          <w:txbxContent>
                            <w:p w14:paraId="43C95F19" w14:textId="77777777" w:rsidR="005A3AC3" w:rsidRDefault="005A3AC3"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wps:spPr>
                        <wps:txbx>
                          <w:txbxContent>
                            <w:p w14:paraId="29B0194F"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wps:spPr>
                        <wps:txbx>
                          <w:txbxContent>
                            <w:p w14:paraId="7E1AFD08" w14:textId="77777777" w:rsidR="005A3AC3" w:rsidRDefault="005A3AC3"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wps:spPr>
                        <wps:txbx>
                          <w:txbxContent>
                            <w:p w14:paraId="3C32C206"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wps:spPr>
                        <wps:txbx>
                          <w:txbxContent>
                            <w:p w14:paraId="75D71585" w14:textId="77777777" w:rsidR="005A3AC3" w:rsidRDefault="005A3AC3"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wps:spPr>
                        <wps:txbx>
                          <w:txbxContent>
                            <w:p w14:paraId="51453299"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wps:spPr>
                        <wps:txbx>
                          <w:txbxContent>
                            <w:p w14:paraId="7CAA8DF6" w14:textId="77777777" w:rsidR="005A3AC3" w:rsidRDefault="005A3AC3"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wps:spPr>
                        <wps:txbx>
                          <w:txbxContent>
                            <w:p w14:paraId="5EEDB4CB"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wps:spPr>
                        <wps:txbx>
                          <w:txbxContent>
                            <w:p w14:paraId="386353E1" w14:textId="77777777" w:rsidR="005A3AC3" w:rsidRDefault="005A3AC3"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wps:spPr>
                        <wps:txbx>
                          <w:txbxContent>
                            <w:p w14:paraId="6D3E2745"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wps:spPr>
                        <wps:txbx>
                          <w:txbxContent>
                            <w:p w14:paraId="288C9FFD" w14:textId="77777777" w:rsidR="005A3AC3" w:rsidRDefault="005A3AC3"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wps:spPr>
                        <wps:txbx>
                          <w:txbxContent>
                            <w:p w14:paraId="4B98051B"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wps:spPr>
                        <wps:txbx>
                          <w:txbxContent>
                            <w:p w14:paraId="45171BAC" w14:textId="77777777" w:rsidR="005A3AC3" w:rsidRDefault="005A3AC3"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wps:spPr>
                        <wps:txbx>
                          <w:txbxContent>
                            <w:p w14:paraId="27A9ACAE" w14:textId="77777777" w:rsidR="005A3AC3" w:rsidRDefault="005A3AC3"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wps:spPr>
                        <wps:txbx>
                          <w:txbxContent>
                            <w:p w14:paraId="7719FCFE"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wps:spPr>
                        <wps:txbx>
                          <w:txbxContent>
                            <w:p w14:paraId="46A1701A" w14:textId="77777777" w:rsidR="005A3AC3" w:rsidRDefault="005A3AC3"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wps:spPr>
                        <wps:txbx>
                          <w:txbxContent>
                            <w:p w14:paraId="1ECD4E2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wps:spPr>
                        <wps:txbx>
                          <w:txbxContent>
                            <w:p w14:paraId="2970F8E5" w14:textId="77777777" w:rsidR="005A3AC3" w:rsidRDefault="005A3AC3"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wps:spPr>
                        <wps:txbx>
                          <w:txbxContent>
                            <w:p w14:paraId="70A026A4"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wps:spPr>
                        <wps:txbx>
                          <w:txbxContent>
                            <w:p w14:paraId="0E10572F" w14:textId="77777777" w:rsidR="005A3AC3" w:rsidRDefault="005A3AC3"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wps:spPr>
                        <wps:txbx>
                          <w:txbxContent>
                            <w:p w14:paraId="652695A8" w14:textId="77777777" w:rsidR="005A3AC3" w:rsidRDefault="005A3AC3"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wps:spPr>
                        <wps:txbx>
                          <w:txbxContent>
                            <w:p w14:paraId="34054FF2"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wps:spPr>
                        <wps:txbx>
                          <w:txbxContent>
                            <w:p w14:paraId="79044258" w14:textId="77777777" w:rsidR="005A3AC3" w:rsidRDefault="005A3AC3"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wps:spPr>
                        <wps:txbx>
                          <w:txbxContent>
                            <w:p w14:paraId="3E2D4748"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wps:spPr>
                        <wps:txbx>
                          <w:txbxContent>
                            <w:p w14:paraId="2A9A3957" w14:textId="77777777" w:rsidR="005A3AC3" w:rsidRDefault="005A3AC3"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wps:spPr>
                        <wps:txbx>
                          <w:txbxContent>
                            <w:p w14:paraId="1E2A2434" w14:textId="77777777" w:rsidR="005A3AC3" w:rsidRDefault="005A3AC3"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wps:spPr>
                        <wps:txbx>
                          <w:txbxContent>
                            <w:p w14:paraId="28A23B81" w14:textId="77777777" w:rsidR="005A3AC3" w:rsidRDefault="005A3AC3"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wps:spPr>
                        <wps:txbx>
                          <w:txbxContent>
                            <w:p w14:paraId="6DDE1C98"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wps:spPr>
                        <wps:txbx>
                          <w:txbxContent>
                            <w:p w14:paraId="692942CE" w14:textId="77777777" w:rsidR="005A3AC3" w:rsidRPr="00075AF0" w:rsidRDefault="005A3AC3"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wps:spPr>
                        <wps:txbx>
                          <w:txbxContent>
                            <w:p w14:paraId="417F2E95"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wps:spPr>
                        <wps:txbx>
                          <w:txbxContent>
                            <w:p w14:paraId="52B4FB8F" w14:textId="77777777" w:rsidR="005A3AC3" w:rsidRDefault="005A3AC3"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wps:spPr>
                        <wps:txbx>
                          <w:txbxContent>
                            <w:p w14:paraId="614021A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wps:spPr>
                        <wps:txbx>
                          <w:txbxContent>
                            <w:p w14:paraId="6EE15BF5" w14:textId="77777777" w:rsidR="005A3AC3" w:rsidRDefault="005A3AC3"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wps:spPr>
                        <wps:txbx>
                          <w:txbxContent>
                            <w:p w14:paraId="30AA39CC"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wps:spPr>
                        <wps:txbx>
                          <w:txbxContent>
                            <w:p w14:paraId="518F9EBD" w14:textId="77777777" w:rsidR="005A3AC3" w:rsidRDefault="005A3AC3"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wps:spPr>
                        <wps:txbx>
                          <w:txbxContent>
                            <w:p w14:paraId="085C71CE"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wps:spPr>
                        <wps:txbx>
                          <w:txbxContent>
                            <w:p w14:paraId="127A9C24" w14:textId="77777777" w:rsidR="005A3AC3" w:rsidRDefault="005A3AC3"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wps:spPr>
                        <wps:txbx>
                          <w:txbxContent>
                            <w:p w14:paraId="0BFD2A07" w14:textId="77777777" w:rsidR="005A3AC3" w:rsidRDefault="005A3AC3"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wps:spPr>
                        <wps:txbx>
                          <w:txbxContent>
                            <w:p w14:paraId="2311D772" w14:textId="77777777" w:rsidR="005A3AC3" w:rsidRDefault="005A3AC3"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wps:spPr>
                        <wps:txbx>
                          <w:txbxContent>
                            <w:p w14:paraId="005EBD21" w14:textId="77777777" w:rsidR="005A3AC3" w:rsidRDefault="005A3AC3"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wps:spPr>
                        <wps:txbx>
                          <w:txbxContent>
                            <w:p w14:paraId="5046E201" w14:textId="77777777" w:rsidR="005A3AC3" w:rsidRDefault="005A3AC3"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wps:spPr>
                        <wps:txbx>
                          <w:txbxContent>
                            <w:p w14:paraId="576BCD45" w14:textId="77777777" w:rsidR="005A3AC3" w:rsidRDefault="005A3AC3"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wps:spPr>
                        <wps:txbx>
                          <w:txbxContent>
                            <w:p w14:paraId="103A80A6"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wps:spPr>
                        <wps:txbx>
                          <w:txbxContent>
                            <w:p w14:paraId="786E0435"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wps:spPr>
                        <wps:txbx>
                          <w:txbxContent>
                            <w:p w14:paraId="4EF220FA"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wps:spPr>
                        <wps:txbx>
                          <w:txbxContent>
                            <w:p w14:paraId="134766B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wps:spPr>
                        <wps:txbx>
                          <w:txbxContent>
                            <w:p w14:paraId="611ABD68" w14:textId="77777777" w:rsidR="005A3AC3" w:rsidRDefault="005A3AC3"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wps:spPr>
                        <wps:bodyPr/>
                      </wps:wsp>
                      <wps:wsp>
                        <wps:cNvPr id="1758" name="Rectangle 149"/>
                        <wps:cNvSpPr>
                          <a:spLocks noChangeArrowheads="1"/>
                        </wps:cNvSpPr>
                        <wps:spPr bwMode="auto">
                          <a:xfrm rot="5400000">
                            <a:off x="1312545" y="1002665"/>
                            <a:ext cx="260350" cy="19685"/>
                          </a:xfrm>
                          <a:prstGeom prst="rect">
                            <a:avLst/>
                          </a:prstGeom>
                          <a:noFill/>
                          <a:ln>
                            <a:noFill/>
                          </a:ln>
                        </wps:spPr>
                        <wps:txbx>
                          <w:txbxContent>
                            <w:p w14:paraId="2E06E014"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wps:spPr>
                        <wps:bodyPr/>
                      </wps:wsp>
                      <wps:wsp>
                        <wps:cNvPr id="1760" name="Rectangle 151"/>
                        <wps:cNvSpPr>
                          <a:spLocks noChangeArrowheads="1"/>
                        </wps:cNvSpPr>
                        <wps:spPr bwMode="auto">
                          <a:xfrm>
                            <a:off x="436245" y="824230"/>
                            <a:ext cx="421640" cy="464820"/>
                          </a:xfrm>
                          <a:prstGeom prst="rect">
                            <a:avLst/>
                          </a:prstGeom>
                          <a:noFill/>
                          <a:ln>
                            <a:noFill/>
                          </a:ln>
                        </wps:spPr>
                        <wps:txbx>
                          <w:txbxContent>
                            <w:p w14:paraId="1E870CBC" w14:textId="77777777" w:rsidR="005A3AC3" w:rsidRDefault="005A3AC3"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wps:spPr>
                        <wps:txbx>
                          <w:txbxContent>
                            <w:p w14:paraId="2E93D7F8" w14:textId="77777777" w:rsidR="005A3AC3" w:rsidRPr="00366CDF" w:rsidRDefault="005A3AC3"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wps:spPr>
                        <wps:bodyPr/>
                      </wps:wsp>
                      <wps:wsp>
                        <wps:cNvPr id="1768" name="Rectangle 159"/>
                        <wps:cNvSpPr>
                          <a:spLocks noChangeArrowheads="1"/>
                        </wps:cNvSpPr>
                        <wps:spPr bwMode="auto">
                          <a:xfrm>
                            <a:off x="133350" y="80010"/>
                            <a:ext cx="540385" cy="377190"/>
                          </a:xfrm>
                          <a:prstGeom prst="rect">
                            <a:avLst/>
                          </a:prstGeom>
                          <a:noFill/>
                          <a:ln>
                            <a:noFill/>
                          </a:ln>
                        </wps:spPr>
                        <wps:txbx>
                          <w:txbxContent>
                            <w:p w14:paraId="056698FF" w14:textId="77777777" w:rsidR="005A3AC3" w:rsidRDefault="005A3AC3"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E0D92E3" id="Canvas 44" o:spid="_x0000_s1616" editas="canvas" style="position:absolute;margin-left:-11.15pt;margin-top:30.7pt;width:525.55pt;height:104.35pt;z-index:25165670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3C95F19" w14:textId="77777777" w:rsidR="005A3AC3" w:rsidRDefault="005A3AC3"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29B0194F" w14:textId="77777777" w:rsidR="005A3AC3" w:rsidRDefault="005A3AC3"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7E1AFD08" w14:textId="77777777" w:rsidR="005A3AC3" w:rsidRDefault="005A3AC3"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3C32C206" w14:textId="77777777" w:rsidR="005A3AC3" w:rsidRDefault="005A3AC3"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75D71585" w14:textId="77777777" w:rsidR="005A3AC3" w:rsidRDefault="005A3AC3"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51453299" w14:textId="77777777" w:rsidR="005A3AC3" w:rsidRDefault="005A3AC3"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7CAA8DF6" w14:textId="77777777" w:rsidR="005A3AC3" w:rsidRDefault="005A3AC3"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5EEDB4CB" w14:textId="77777777" w:rsidR="005A3AC3" w:rsidRDefault="005A3AC3"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86353E1" w14:textId="77777777" w:rsidR="005A3AC3" w:rsidRDefault="005A3AC3"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6D3E2745" w14:textId="77777777" w:rsidR="005A3AC3" w:rsidRDefault="005A3AC3"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288C9FFD" w14:textId="77777777" w:rsidR="005A3AC3" w:rsidRDefault="005A3AC3"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4B98051B" w14:textId="77777777" w:rsidR="005A3AC3" w:rsidRDefault="005A3AC3"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5171BAC" w14:textId="77777777" w:rsidR="005A3AC3" w:rsidRDefault="005A3AC3"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27A9ACAE" w14:textId="77777777" w:rsidR="005A3AC3" w:rsidRDefault="005A3AC3"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7719FCFE" w14:textId="77777777" w:rsidR="005A3AC3" w:rsidRDefault="005A3AC3"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46A1701A" w14:textId="77777777" w:rsidR="005A3AC3" w:rsidRDefault="005A3AC3"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ECD4E27" w14:textId="77777777" w:rsidR="005A3AC3" w:rsidRDefault="005A3AC3"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2970F8E5" w14:textId="77777777" w:rsidR="005A3AC3" w:rsidRDefault="005A3AC3"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70A026A4" w14:textId="77777777" w:rsidR="005A3AC3" w:rsidRDefault="005A3AC3"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0E10572F" w14:textId="77777777" w:rsidR="005A3AC3" w:rsidRDefault="005A3AC3"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652695A8" w14:textId="77777777" w:rsidR="005A3AC3" w:rsidRDefault="005A3AC3"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34054FF2" w14:textId="77777777" w:rsidR="005A3AC3" w:rsidRDefault="005A3AC3"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79044258" w14:textId="77777777" w:rsidR="005A3AC3" w:rsidRDefault="005A3AC3"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E2D4748" w14:textId="77777777" w:rsidR="005A3AC3" w:rsidRDefault="005A3AC3"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2A9A3957" w14:textId="77777777" w:rsidR="005A3AC3" w:rsidRDefault="005A3AC3"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E2A2434" w14:textId="77777777" w:rsidR="005A3AC3" w:rsidRDefault="005A3AC3"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28A23B81" w14:textId="77777777" w:rsidR="005A3AC3" w:rsidRDefault="005A3AC3"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6DDE1C98" w14:textId="77777777" w:rsidR="005A3AC3" w:rsidRDefault="005A3AC3"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692942CE" w14:textId="77777777" w:rsidR="005A3AC3" w:rsidRPr="00075AF0" w:rsidRDefault="005A3AC3"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17F2E95" w14:textId="77777777" w:rsidR="005A3AC3" w:rsidRDefault="005A3AC3"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52B4FB8F" w14:textId="77777777" w:rsidR="005A3AC3" w:rsidRDefault="005A3AC3"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614021A7" w14:textId="77777777" w:rsidR="005A3AC3" w:rsidRDefault="005A3AC3"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EE15BF5" w14:textId="77777777" w:rsidR="005A3AC3" w:rsidRDefault="005A3AC3"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30AA39CC" w14:textId="77777777" w:rsidR="005A3AC3" w:rsidRDefault="005A3AC3"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518F9EBD" w14:textId="77777777" w:rsidR="005A3AC3" w:rsidRDefault="005A3AC3"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85C71CE" w14:textId="77777777" w:rsidR="005A3AC3" w:rsidRDefault="005A3AC3"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127A9C24" w14:textId="77777777" w:rsidR="005A3AC3" w:rsidRDefault="005A3AC3"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0BFD2A07" w14:textId="77777777" w:rsidR="005A3AC3" w:rsidRDefault="005A3AC3"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2311D772" w14:textId="77777777" w:rsidR="005A3AC3" w:rsidRDefault="005A3AC3"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05EBD21" w14:textId="77777777" w:rsidR="005A3AC3" w:rsidRDefault="005A3AC3"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5046E201" w14:textId="77777777" w:rsidR="005A3AC3" w:rsidRDefault="005A3AC3"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76BCD45" w14:textId="77777777" w:rsidR="005A3AC3" w:rsidRDefault="005A3AC3"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103A80A6" w14:textId="77777777" w:rsidR="005A3AC3" w:rsidRDefault="005A3AC3"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786E0435" w14:textId="77777777" w:rsidR="005A3AC3" w:rsidRDefault="005A3AC3"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4EF220FA" w14:textId="77777777" w:rsidR="005A3AC3" w:rsidRDefault="005A3AC3"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134766B7" w14:textId="77777777" w:rsidR="005A3AC3" w:rsidRDefault="005A3AC3"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611ABD68" w14:textId="77777777" w:rsidR="005A3AC3" w:rsidRDefault="005A3AC3"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2E06E014" w14:textId="77777777" w:rsidR="005A3AC3" w:rsidRDefault="005A3AC3"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E870CBC" w14:textId="77777777" w:rsidR="005A3AC3" w:rsidRDefault="005A3AC3"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2E93D7F8" w14:textId="77777777" w:rsidR="005A3AC3" w:rsidRPr="00366CDF" w:rsidRDefault="005A3AC3"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056698FF" w14:textId="77777777" w:rsidR="005A3AC3" w:rsidRDefault="005A3AC3"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1D3C14E7" w14:textId="77777777" w:rsidR="00842EF7" w:rsidRPr="00C04A08" w:rsidRDefault="00842EF7" w:rsidP="00842EF7">
      <w:pPr>
        <w:pStyle w:val="TF"/>
      </w:pPr>
      <w:r w:rsidRPr="00C04A08">
        <w:t>Figure F.1-1: EVM measurement points</w:t>
      </w:r>
    </w:p>
    <w:p w14:paraId="24FAA7E7" w14:textId="77777777" w:rsidR="00842EF7" w:rsidRPr="00C04A08" w:rsidRDefault="00842EF7" w:rsidP="00842EF7">
      <w:pPr>
        <w:pStyle w:val="Heading2"/>
      </w:pPr>
      <w:bookmarkStart w:id="6182" w:name="_Toc21341015"/>
      <w:bookmarkStart w:id="6183" w:name="_Toc29805463"/>
      <w:bookmarkStart w:id="6184" w:name="_Toc36456672"/>
      <w:bookmarkStart w:id="6185" w:name="_Toc36469770"/>
      <w:bookmarkStart w:id="6186" w:name="_Toc37254187"/>
      <w:bookmarkStart w:id="6187" w:name="_Toc37323045"/>
      <w:bookmarkStart w:id="6188" w:name="_Toc37324451"/>
      <w:bookmarkStart w:id="6189" w:name="_Toc45889976"/>
      <w:bookmarkStart w:id="6190" w:name="_Toc52196656"/>
      <w:bookmarkStart w:id="6191" w:name="_Toc52197636"/>
      <w:bookmarkStart w:id="6192" w:name="_Toc53173359"/>
      <w:bookmarkStart w:id="6193" w:name="_Toc53173728"/>
      <w:bookmarkStart w:id="6194" w:name="_Toc61119730"/>
      <w:bookmarkStart w:id="6195" w:name="_Toc61120112"/>
      <w:bookmarkStart w:id="6196" w:name="_Toc67926183"/>
      <w:bookmarkStart w:id="6197" w:name="_Toc75273821"/>
      <w:bookmarkStart w:id="6198" w:name="_Toc76510721"/>
      <w:bookmarkStart w:id="6199" w:name="_Toc83129878"/>
      <w:r w:rsidRPr="00C04A08">
        <w:t>F.2</w:t>
      </w:r>
      <w:r w:rsidRPr="00C04A08">
        <w:tab/>
        <w:t>Basic Error Vector Magnitude measurement</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107" type="#_x0000_t75" style="width:129.25pt;height:52.15pt" o:ole="">
            <v:imagedata r:id="rId41" o:title=""/>
          </v:shape>
          <o:OLEObject Type="Embed" ProgID="Equation.3" ShapeID="_x0000_i1107" DrawAspect="Content" ObjectID="_1694563500" r:id="rId42"/>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108" type="#_x0000_t75" style="width:15.85pt;height:20.4pt" o:ole="">
            <v:imagedata r:id="rId43" o:title=""/>
          </v:shape>
          <o:OLEObject Type="Embed" ProgID="Equation.3" ShapeID="_x0000_i1108" DrawAspect="Content" ObjectID="_1694563501" r:id="rId44"/>
        </w:object>
      </w:r>
      <w:r w:rsidRPr="00C04A08">
        <w:rPr>
          <w:i/>
        </w:rPr>
        <w:t xml:space="preserve"> </w:t>
      </w:r>
      <w:r w:rsidRPr="00C04A08">
        <w:t xml:space="preserve">is a set of </w:t>
      </w:r>
      <w:r w:rsidRPr="00C04A08">
        <w:rPr>
          <w:position w:val="-14"/>
          <w:sz w:val="24"/>
          <w:szCs w:val="24"/>
        </w:rPr>
        <w:object w:dxaOrig="380" w:dyaOrig="400" w14:anchorId="38FAA93C">
          <v:shape id="_x0000_i1109" type="#_x0000_t75" style="width:20.4pt;height:20.4pt" o:ole="">
            <v:imagedata r:id="rId45" o:title=""/>
          </v:shape>
          <o:OLEObject Type="Embed" ProgID="Equation.3" ShapeID="_x0000_i1109" DrawAspect="Content" ObjectID="_1694563502" r:id="rId46"/>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110" type="#_x0000_t75" style="width:20.4pt;height:19.85pt" o:ole="">
            <v:imagedata r:id="rId47" o:title=""/>
          </v:shape>
          <o:OLEObject Type="Embed" ProgID="Equation.3" ShapeID="_x0000_i1110" DrawAspect="Content" ObjectID="_1694563503" r:id="rId48"/>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111" type="#_x0000_t75" style="width:20.4pt;height:19.85pt" o:ole="">
            <v:imagedata r:id="rId49" o:title=""/>
          </v:shape>
          <o:OLEObject Type="Embed" ProgID="Equation.3" ShapeID="_x0000_i1111" DrawAspect="Content" ObjectID="_1694563504" r:id="rId50"/>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112" type="#_x0000_t75" style="width:15.85pt;height:20.4pt" o:ole="">
            <v:imagedata r:id="rId51" o:title=""/>
          </v:shape>
          <o:OLEObject Type="Embed" ProgID="Equation.3" ShapeID="_x0000_i1112" DrawAspect="Content" ObjectID="_1694563505" r:id="rId52"/>
        </w:object>
      </w:r>
      <w:r w:rsidRPr="00C04A08">
        <w:t xml:space="preserve"> is the average power of the ideal signal. For normalized modulation symbols </w:t>
      </w:r>
      <w:r w:rsidRPr="00C04A08">
        <w:rPr>
          <w:position w:val="-12"/>
        </w:rPr>
        <w:object w:dxaOrig="260" w:dyaOrig="360" w14:anchorId="3DF6EA5B">
          <v:shape id="_x0000_i1113" type="#_x0000_t75" style="width:15.85pt;height:20.4pt" o:ole="">
            <v:imagedata r:id="rId51" o:title=""/>
          </v:shape>
          <o:OLEObject Type="Embed" ProgID="Equation.3" ShapeID="_x0000_i1113" DrawAspect="Content" ObjectID="_1694563506" r:id="rId53"/>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6200" w:name="_Toc21341016"/>
      <w:bookmarkStart w:id="6201" w:name="_Toc29805464"/>
      <w:bookmarkStart w:id="6202" w:name="_Toc36456673"/>
      <w:bookmarkStart w:id="6203" w:name="_Toc36469771"/>
      <w:bookmarkStart w:id="6204" w:name="_Toc37254188"/>
      <w:bookmarkStart w:id="6205" w:name="_Toc37323046"/>
      <w:bookmarkStart w:id="6206" w:name="_Toc37324452"/>
      <w:bookmarkStart w:id="6207" w:name="_Toc45889977"/>
      <w:bookmarkStart w:id="6208" w:name="_Toc52196657"/>
      <w:bookmarkStart w:id="6209" w:name="_Toc52197637"/>
      <w:bookmarkStart w:id="6210" w:name="_Toc53173360"/>
      <w:bookmarkStart w:id="6211" w:name="_Toc53173729"/>
      <w:bookmarkStart w:id="6212" w:name="_Toc61119731"/>
      <w:bookmarkStart w:id="6213" w:name="_Toc61120113"/>
      <w:bookmarkStart w:id="6214" w:name="_Toc67926184"/>
      <w:bookmarkStart w:id="6215" w:name="_Toc75273822"/>
      <w:bookmarkStart w:id="6216" w:name="_Toc76510722"/>
      <w:bookmarkStart w:id="6217" w:name="_Toc83129879"/>
      <w:r w:rsidRPr="00C04A08">
        <w:t>F.3</w:t>
      </w:r>
      <w:r w:rsidRPr="00C04A08">
        <w:tab/>
        <w:t>Basic in-band emissions measurement</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114" type="#_x0000_t75" style="width:318.6pt;height:1in" o:ole="">
            <v:imagedata r:id="rId54" o:title=""/>
          </v:shape>
          <o:OLEObject Type="Embed" ProgID="Equation.3" ShapeID="_x0000_i1114" DrawAspect="Content" ObjectID="_1694563507" r:id="rId55"/>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115" type="#_x0000_t75" style="width:15.85pt;height:20.4pt" o:ole="">
            <v:imagedata r:id="rId56" o:title=""/>
          </v:shape>
          <o:OLEObject Type="Embed" ProgID="Equation.3" ShapeID="_x0000_i1115" DrawAspect="Content" ObjectID="_1694563508" r:id="rId57"/>
        </w:object>
      </w:r>
      <w:r w:rsidRPr="00C04A08">
        <w:rPr>
          <w:i/>
        </w:rPr>
        <w:t xml:space="preserve"> </w:t>
      </w:r>
      <w:r w:rsidRPr="00C04A08">
        <w:t xml:space="preserve">is a set of </w:t>
      </w:r>
      <w:r w:rsidRPr="00C04A08">
        <w:rPr>
          <w:position w:val="-14"/>
          <w:sz w:val="24"/>
          <w:szCs w:val="24"/>
        </w:rPr>
        <w:object w:dxaOrig="340" w:dyaOrig="400" w14:anchorId="73B8618C">
          <v:shape id="_x0000_i1116" type="#_x0000_t75" style="width:19.85pt;height:20.4pt" o:ole="">
            <v:imagedata r:id="rId58" o:title=""/>
          </v:shape>
          <o:OLEObject Type="Embed" ProgID="Equation.3" ShapeID="_x0000_i1116" DrawAspect="Content" ObjectID="_1694563509" r:id="rId59"/>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117" type="#_x0000_t75" style="width:20.4pt;height:15.85pt" o:ole="">
            <v:imagedata r:id="rId60" o:title=""/>
          </v:shape>
          <o:OLEObject Type="Embed" ProgID="Equation.3" ShapeID="_x0000_i1117" DrawAspect="Content" ObjectID="_1694563510" r:id="rId61"/>
        </w:object>
      </w:r>
      <w:r w:rsidRPr="00C04A08">
        <w:t xml:space="preserve"> is the starting frequency offset between the allocated RB and the measured non-allocated RB (e.g. </w:t>
      </w:r>
      <w:r w:rsidRPr="00C04A08">
        <w:rPr>
          <w:position w:val="-10"/>
        </w:rPr>
        <w:object w:dxaOrig="760" w:dyaOrig="340" w14:anchorId="12588D7A">
          <v:shape id="_x0000_i1118" type="#_x0000_t75" style="width:35.7pt;height:19.85pt" o:ole="">
            <v:imagedata r:id="rId62" o:title=""/>
          </v:shape>
          <o:OLEObject Type="Embed" ProgID="Equation.3" ShapeID="_x0000_i1118" DrawAspect="Content" ObjectID="_1694563511" r:id="rId63"/>
        </w:object>
      </w:r>
      <w:r w:rsidRPr="00C04A08">
        <w:t xml:space="preserve"> or </w:t>
      </w:r>
      <w:r w:rsidRPr="00C04A08">
        <w:rPr>
          <w:position w:val="-10"/>
        </w:rPr>
        <w:object w:dxaOrig="920" w:dyaOrig="340" w14:anchorId="6A383A0B">
          <v:shape id="_x0000_i1119" type="#_x0000_t75" style="width:40.8pt;height:19.85pt" o:ole="">
            <v:imagedata r:id="rId64" o:title=""/>
          </v:shape>
          <o:OLEObject Type="Embed" ProgID="Equation.3" ShapeID="_x0000_i1119" DrawAspect="Content" ObjectID="_1694563512" r:id="rId65"/>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120" type="#_x0000_t75" style="width:20.4pt;height:15.85pt" o:ole="">
            <v:imagedata r:id="rId66" o:title=""/>
          </v:shape>
          <o:OLEObject Type="Embed" ProgID="Equation.3" ShapeID="_x0000_i1120" DrawAspect="Content" ObjectID="_1694563513" r:id="rId67"/>
        </w:object>
      </w:r>
      <w:r w:rsidRPr="00C04A08">
        <w:t xml:space="preserve"> (resp. </w:t>
      </w:r>
      <w:r w:rsidRPr="00C04A08">
        <w:rPr>
          <w:position w:val="-12"/>
        </w:rPr>
        <w:object w:dxaOrig="460" w:dyaOrig="360" w14:anchorId="5BE53150">
          <v:shape id="_x0000_i1121" type="#_x0000_t75" style="width:30.6pt;height:20.4pt" o:ole="">
            <v:imagedata r:id="rId68" o:title=""/>
          </v:shape>
          <o:OLEObject Type="Embed" ProgID="Equation.3" ShapeID="_x0000_i1121" DrawAspect="Content" ObjectID="_1694563514" r:id="rId69"/>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122" type="#_x0000_t75" style="width:15.85pt;height:20.4pt" o:ole="">
            <v:imagedata r:id="rId70" o:title=""/>
          </v:shape>
          <o:OLEObject Type="Embed" ProgID="Equation.3" ShapeID="_x0000_i1122" DrawAspect="Content" ObjectID="_1694563515" r:id="rId71"/>
        </w:object>
      </w:r>
      <w:r w:rsidRPr="00C04A08">
        <w:t xml:space="preserve"> and </w:t>
      </w:r>
      <w:r w:rsidRPr="00C04A08">
        <w:rPr>
          <w:position w:val="-12"/>
        </w:rPr>
        <w:object w:dxaOrig="279" w:dyaOrig="360" w14:anchorId="12669510">
          <v:shape id="_x0000_i1123" type="#_x0000_t75" style="width:14.75pt;height:20.4pt" o:ole="">
            <v:imagedata r:id="rId72" o:title=""/>
          </v:shape>
          <o:OLEObject Type="Embed" ProgID="Equation.3" ShapeID="_x0000_i1123" DrawAspect="Content" ObjectID="_1694563516" r:id="rId73"/>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124" type="#_x0000_t75" style="width:31.2pt;height:15.85pt" o:ole="">
            <v:imagedata r:id="rId74" o:title=""/>
          </v:shape>
          <o:OLEObject Type="Embed" ProgID="Equation.3" ShapeID="_x0000_i1124" DrawAspect="Content" ObjectID="_1694563517" r:id="rId75"/>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125" type="#_x0000_t75" style="width:257.95pt;height:52.15pt" o:ole="">
            <v:imagedata r:id="rId76" o:title=""/>
          </v:shape>
          <o:OLEObject Type="Embed" ProgID="Equation.3" ShapeID="_x0000_i1125" DrawAspect="Content" ObjectID="_1694563518" r:id="rId77"/>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126" type="#_x0000_t75" style="width:19.85pt;height:19.85pt" o:ole="">
            <v:imagedata r:id="rId78" o:title=""/>
          </v:shape>
          <o:OLEObject Type="Embed" ProgID="Equation.3" ShapeID="_x0000_i1126" DrawAspect="Content" ObjectID="_1694563519" r:id="rId79"/>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127" type="#_x0000_t75" style="width:40.8pt;height:15.85pt" o:ole="" fillcolor="window">
            <v:imagedata r:id="rId80" o:title=""/>
          </v:shape>
          <o:OLEObject Type="Embed" ProgID="Equation.3" ShapeID="_x0000_i1127" DrawAspect="Content" ObjectID="_1694563520" r:id="rId81"/>
        </w:object>
      </w:r>
      <w:r w:rsidRPr="00C04A08">
        <w:t xml:space="preserve">, where sample time offsets </w:t>
      </w:r>
      <w:r w:rsidRPr="00C04A08">
        <w:rPr>
          <w:position w:val="-6"/>
        </w:rPr>
        <w:object w:dxaOrig="360" w:dyaOrig="300" w14:anchorId="0A1795BC">
          <v:shape id="_x0000_i1128" type="#_x0000_t75" style="width:20.4pt;height:15.85pt" o:ole="" fillcolor="window">
            <v:imagedata r:id="rId82" o:title=""/>
          </v:shape>
          <o:OLEObject Type="Embed" ProgID="Equation.3" ShapeID="_x0000_i1128" DrawAspect="Content" ObjectID="_1694563521" r:id="rId83"/>
        </w:object>
      </w:r>
      <w:r w:rsidRPr="00C04A08">
        <w:t xml:space="preserve"> and </w:t>
      </w:r>
      <w:r w:rsidRPr="00C04A08">
        <w:rPr>
          <w:position w:val="-6"/>
        </w:rPr>
        <w:object w:dxaOrig="360" w:dyaOrig="279" w14:anchorId="45D809B0">
          <v:shape id="_x0000_i1129" type="#_x0000_t75" style="width:20.4pt;height:14.75pt" o:ole="" fillcolor="window">
            <v:imagedata r:id="rId84" o:title=""/>
          </v:shape>
          <o:OLEObject Type="Embed" ProgID="Equation.3" ShapeID="_x0000_i1129" DrawAspect="Content" ObjectID="_1694563522" r:id="rId85"/>
        </w:object>
      </w:r>
      <w:r w:rsidRPr="00C04A08">
        <w:t xml:space="preserve"> are defined in clause F.4.</w:t>
      </w:r>
    </w:p>
    <w:p w14:paraId="09C527F2" w14:textId="77777777" w:rsidR="00842EF7" w:rsidRPr="00C04A08" w:rsidRDefault="00842EF7" w:rsidP="00842EF7">
      <w:pPr>
        <w:pStyle w:val="Heading1"/>
      </w:pPr>
      <w:bookmarkStart w:id="6218" w:name="_Toc21341017"/>
      <w:bookmarkStart w:id="6219" w:name="_Toc29805465"/>
      <w:bookmarkStart w:id="6220" w:name="_Toc36456674"/>
      <w:bookmarkStart w:id="6221" w:name="_Toc36469772"/>
      <w:bookmarkStart w:id="6222" w:name="_Toc37254189"/>
      <w:bookmarkStart w:id="6223" w:name="_Toc37323047"/>
      <w:bookmarkStart w:id="6224" w:name="_Toc37324453"/>
      <w:bookmarkStart w:id="6225" w:name="_Toc45889978"/>
      <w:bookmarkStart w:id="6226" w:name="_Toc52196658"/>
      <w:bookmarkStart w:id="6227" w:name="_Toc52197638"/>
      <w:bookmarkStart w:id="6228" w:name="_Toc53173361"/>
      <w:bookmarkStart w:id="6229" w:name="_Toc53173730"/>
      <w:bookmarkStart w:id="6230" w:name="_Toc61119732"/>
      <w:bookmarkStart w:id="6231" w:name="_Toc61120114"/>
      <w:bookmarkStart w:id="6232" w:name="_Toc67926185"/>
      <w:bookmarkStart w:id="6233" w:name="_Toc75273823"/>
      <w:bookmarkStart w:id="6234" w:name="_Toc76510723"/>
      <w:bookmarkStart w:id="6235" w:name="_Toc83129880"/>
      <w:r w:rsidRPr="00C04A08">
        <w:t>F.4</w:t>
      </w:r>
      <w:r w:rsidRPr="00C04A08">
        <w:tab/>
        <w:t>Modified signal under test</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130" type="#_x0000_t75" style="width:235.85pt;height:41.4pt" o:ole="">
            <v:imagedata r:id="rId86" o:title=""/>
          </v:shape>
          <o:OLEObject Type="Embed" ProgID="Equation.3" ShapeID="_x0000_i1130" DrawAspect="Content" ObjectID="_1694563523" r:id="rId87"/>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131" type="#_x0000_t75" style="width:30.6pt;height:19.85pt" o:ole="">
            <v:imagedata r:id="rId88" o:title=""/>
          </v:shape>
          <o:OLEObject Type="Embed" ProgID="Equation.3" ShapeID="_x0000_i1131" DrawAspect="Content" ObjectID="_1694563524" r:id="rId89"/>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132" type="#_x0000_t75" style="width:200.15pt;height:36.3pt" o:ole="">
            <v:imagedata r:id="rId90" o:title=""/>
          </v:shape>
          <o:OLEObject Type="Embed" ProgID="Equation.3" ShapeID="_x0000_i1132" DrawAspect="Content" ObjectID="_1694563525" r:id="rId91"/>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133" type="#_x0000_t75" style="width:30.6pt;height:19.85pt" o:ole="">
            <v:imagedata r:id="rId88" o:title=""/>
          </v:shape>
          <o:OLEObject Type="Embed" ProgID="Equation.3" ShapeID="_x0000_i1133" DrawAspect="Content" ObjectID="_1694563526" r:id="rId92"/>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134" type="#_x0000_t75" style="width:20.4pt;height:15.85pt" o:ole="" fillcolor="window">
            <v:imagedata r:id="rId93" o:title=""/>
          </v:shape>
          <o:OLEObject Type="Embed" ProgID="Equation.3" ShapeID="_x0000_i1134" DrawAspect="Content" ObjectID="_1694563527" r:id="rId94"/>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135" type="#_x0000_t75" style="width:20.4pt;height:20.4pt" o:ole="" fillcolor="window">
            <v:imagedata r:id="rId95" o:title=""/>
          </v:shape>
          <o:OLEObject Type="Embed" ProgID="Equation.3" ShapeID="_x0000_i1135" DrawAspect="Content" ObjectID="_1694563528" r:id="rId96"/>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136" type="#_x0000_t75" style="width:36.3pt;height:19.85pt" o:ole="" fillcolor="window">
            <v:imagedata r:id="rId97" o:title=""/>
          </v:shape>
          <o:OLEObject Type="Embed" ProgID="Equation.3" ShapeID="_x0000_i1136" DrawAspect="Content" ObjectID="_1694563529" r:id="rId98"/>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137" type="#_x0000_t75" style="width:36.3pt;height:19.85pt" o:ole="" fillcolor="window">
            <v:imagedata r:id="rId99" o:title=""/>
          </v:shape>
          <o:OLEObject Type="Embed" ProgID="Equation.3" ShapeID="_x0000_i1137" DrawAspect="Content" ObjectID="_1694563530" r:id="rId100"/>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138" type="#_x0000_t75" style="width:20.4pt;height:14.75pt" o:ole="" fillcolor="window">
            <v:imagedata r:id="rId84" o:title=""/>
          </v:shape>
          <o:OLEObject Type="Embed" ProgID="Equation.3" ShapeID="_x0000_i1138" DrawAspect="Content" ObjectID="_1694563531" r:id="rId101"/>
        </w:object>
      </w:r>
      <w:r w:rsidRPr="00C04A08">
        <w:t xml:space="preserve"> represents the middle sample of the EVM window of length </w:t>
      </w:r>
      <w:r w:rsidRPr="00C04A08">
        <w:rPr>
          <w:position w:val="-6"/>
        </w:rPr>
        <w:object w:dxaOrig="279" w:dyaOrig="279" w14:anchorId="5CB88DD3">
          <v:shape id="_x0000_i1139" type="#_x0000_t75" style="width:14.75pt;height:14.75pt" o:ole="">
            <v:imagedata r:id="rId102" o:title=""/>
          </v:shape>
          <o:OLEObject Type="Embed" ProgID="Equation.3" ShapeID="_x0000_i1139" DrawAspect="Content" ObjectID="_1694563532" r:id="rId103"/>
        </w:object>
      </w:r>
      <w:r w:rsidRPr="00C04A08">
        <w:t xml:space="preserve"> (defined in the next clauses) or the last sample of the first window half if </w:t>
      </w:r>
      <w:r w:rsidRPr="00C04A08">
        <w:rPr>
          <w:position w:val="-6"/>
        </w:rPr>
        <w:object w:dxaOrig="279" w:dyaOrig="279" w14:anchorId="2F25C5A6">
          <v:shape id="_x0000_i1140" type="#_x0000_t75" style="width:14.75pt;height:14.75pt" o:ole="">
            <v:imagedata r:id="rId102" o:title=""/>
          </v:shape>
          <o:OLEObject Type="Embed" ProgID="Equation.3" ShapeID="_x0000_i1140" DrawAspect="Content" ObjectID="_1694563533" r:id="rId104"/>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141" type="#_x0000_t75" style="width:20.4pt;height:15.85pt" o:ole="" fillcolor="window">
            <v:imagedata r:id="rId82" o:title=""/>
          </v:shape>
          <o:OLEObject Type="Embed" ProgID="Equation.3" ShapeID="_x0000_i1141" DrawAspect="Content" ObjectID="_1694563534" r:id="rId105"/>
        </w:object>
      </w:r>
      <w:r w:rsidRPr="00C04A08">
        <w:t xml:space="preserve"> and </w:t>
      </w:r>
      <w:r w:rsidRPr="00C04A08">
        <w:rPr>
          <w:position w:val="-10"/>
        </w:rPr>
        <w:object w:dxaOrig="360" w:dyaOrig="380" w14:anchorId="71763364">
          <v:shape id="_x0000_i1142" type="#_x0000_t75" style="width:20.4pt;height:20.4pt" o:ole="" fillcolor="window">
            <v:imagedata r:id="rId106" o:title=""/>
          </v:shape>
          <o:OLEObject Type="Embed" ProgID="Equation.3" ShapeID="_x0000_i1142" DrawAspect="Content" ObjectID="_1694563535" r:id="rId107"/>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143" type="#_x0000_t75" style="width:20.4pt;height:14.75pt" o:ole="" fillcolor="window">
            <v:imagedata r:id="rId84" o:title=""/>
          </v:shape>
          <o:OLEObject Type="Embed" ProgID="Equation.3" ShapeID="_x0000_i1143" DrawAspect="Content" ObjectID="_1694563536" r:id="rId108"/>
        </w:object>
      </w:r>
      <w:r w:rsidRPr="00C04A08">
        <w:t xml:space="preserve"> so that the EVM window of length </w:t>
      </w:r>
      <w:r w:rsidRPr="00C04A08">
        <w:rPr>
          <w:position w:val="-6"/>
        </w:rPr>
        <w:object w:dxaOrig="279" w:dyaOrig="279" w14:anchorId="7E4636E5">
          <v:shape id="_x0000_i1144" type="#_x0000_t75" style="width:14.75pt;height:14.75pt" o:ole="">
            <v:imagedata r:id="rId102" o:title=""/>
          </v:shape>
          <o:OLEObject Type="Embed" ProgID="Equation.3" ShapeID="_x0000_i1144" DrawAspect="Content" ObjectID="_1694563537" r:id="rId109"/>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145" type="#_x0000_t75" style="width:20.4pt;height:14.75pt" o:ole="" fillcolor="window">
            <v:imagedata r:id="rId84" o:title=""/>
          </v:shape>
          <o:OLEObject Type="Embed" ProgID="Equation.3" ShapeID="_x0000_i1145" DrawAspect="Content" ObjectID="_1694563538" r:id="rId110"/>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146" type="#_x0000_t75" style="width:20.4pt;height:20.4pt" o:ole="" fillcolor="window">
            <v:imagedata r:id="rId95" o:title=""/>
          </v:shape>
          <o:OLEObject Type="Embed" ProgID="Equation.3" ShapeID="_x0000_i1146" DrawAspect="Content" ObjectID="_1694563539" r:id="rId111"/>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147" type="#_x0000_t75" style="width:31.2pt;height:15.85pt" o:ole="">
            <v:imagedata r:id="rId112" o:title=""/>
          </v:shape>
          <o:OLEObject Type="Embed" ProgID="Equation.3" ShapeID="_x0000_i1147" DrawAspect="Content" ObjectID="_1694563540" r:id="rId113"/>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148" type="#_x0000_t75" style="width:36.3pt;height:19.85pt" o:ole="" fillcolor="window">
            <v:imagedata r:id="rId99" o:title=""/>
          </v:shape>
          <o:OLEObject Type="Embed" ProgID="Equation.3" ShapeID="_x0000_i1148" DrawAspect="Content" ObjectID="_1694563541" r:id="rId114"/>
        </w:object>
      </w:r>
      <w:r w:rsidRPr="00C04A08">
        <w:t xml:space="preserve">and </w:t>
      </w:r>
      <w:r w:rsidRPr="00C04A08">
        <w:rPr>
          <w:position w:val="-10"/>
        </w:rPr>
        <w:object w:dxaOrig="720" w:dyaOrig="320" w14:anchorId="582EEDFD">
          <v:shape id="_x0000_i1149" type="#_x0000_t75" style="width:36.3pt;height:19.85pt" o:ole="" fillcolor="window">
            <v:imagedata r:id="rId97" o:title=""/>
          </v:shape>
          <o:OLEObject Type="Embed" ProgID="Equation.3" ShapeID="_x0000_i1149" DrawAspect="Content" ObjectID="_1694563542"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150" type="#_x0000_t75" style="width:30.6pt;height:19.85pt" o:ole="" fillcolor="window">
            <v:imagedata r:id="rId116" o:title=""/>
          </v:shape>
          <o:OLEObject Type="Embed" ProgID="Equation.3" ShapeID="_x0000_i1150" DrawAspect="Content" ObjectID="_1694563543" r:id="rId117"/>
        </w:object>
      </w:r>
      <w:r w:rsidRPr="00C04A08">
        <w:t xml:space="preserve">and </w:t>
      </w:r>
      <w:r w:rsidRPr="00C04A08">
        <w:rPr>
          <w:position w:val="-10"/>
        </w:rPr>
        <w:object w:dxaOrig="480" w:dyaOrig="320" w14:anchorId="3E7F53D5">
          <v:shape id="_x0000_i1151" type="#_x0000_t75" style="width:19.85pt;height:19.85pt" o:ole="" fillcolor="window">
            <v:imagedata r:id="rId118" o:title=""/>
          </v:shape>
          <o:OLEObject Type="Embed" ProgID="Equation.3" ShapeID="_x0000_i1151" DrawAspect="Content" ObjectID="_1694563544"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152" type="#_x0000_t75" style="width:66.9pt;height:19.85pt" o:ole="" fillcolor="window">
            <v:imagedata r:id="rId120" o:title=""/>
          </v:shape>
          <o:OLEObject Type="Embed" ProgID="Equation.3" ShapeID="_x0000_i1152" DrawAspect="Content" ObjectID="_1694563545" r:id="rId121"/>
        </w:object>
      </w:r>
      <w:r w:rsidRPr="00C04A08">
        <w:t xml:space="preserve"> and </w:t>
      </w:r>
      <w:r w:rsidRPr="00C04A08">
        <w:rPr>
          <w:position w:val="-10"/>
        </w:rPr>
        <w:object w:dxaOrig="1400" w:dyaOrig="320" w14:anchorId="59748F53">
          <v:shape id="_x0000_i1153" type="#_x0000_t75" style="width:1in;height:19.85pt" o:ole="" fillcolor="window">
            <v:imagedata r:id="rId122" o:title=""/>
          </v:shape>
          <o:OLEObject Type="Embed" ProgID="Equation.3" ShapeID="_x0000_i1153" DrawAspect="Content" ObjectID="_1694563546" r:id="rId123"/>
        </w:object>
      </w:r>
      <w:r w:rsidRPr="00C04A08">
        <w:t xml:space="preserve">. The TX chain coefficient are chosen independently for each preamble transmission and for each </w:t>
      </w:r>
      <w:r w:rsidRPr="00C04A08">
        <w:rPr>
          <w:position w:val="-6"/>
        </w:rPr>
        <w:object w:dxaOrig="360" w:dyaOrig="300" w14:anchorId="35BFD764">
          <v:shape id="_x0000_i1154" type="#_x0000_t75" style="width:20.4pt;height:15.85pt" o:ole="" fillcolor="window">
            <v:imagedata r:id="rId82" o:title=""/>
          </v:shape>
          <o:OLEObject Type="Embed" ProgID="Equation.3" ShapeID="_x0000_i1154" DrawAspect="Content" ObjectID="_1694563547" r:id="rId124"/>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155" type="#_x0000_t75" style="width:20.4pt;height:20.4pt" o:ole="" fillcolor="window">
            <v:imagedata r:id="rId95" o:title=""/>
          </v:shape>
          <o:OLEObject Type="Embed" ProgID="Equation.3" ShapeID="_x0000_i1155" DrawAspect="Content" ObjectID="_1694563548" r:id="rId125"/>
        </w:object>
      </w:r>
      <w:r w:rsidRPr="00C04A08">
        <w:t xml:space="preserve">, </w:t>
      </w:r>
      <w:r w:rsidRPr="00C04A08">
        <w:rPr>
          <w:position w:val="-10"/>
        </w:rPr>
        <w:object w:dxaOrig="720" w:dyaOrig="320" w14:anchorId="503B5F3D">
          <v:shape id="_x0000_i1156" type="#_x0000_t75" style="width:36.3pt;height:19.85pt" o:ole="" fillcolor="window">
            <v:imagedata r:id="rId99" o:title=""/>
          </v:shape>
          <o:OLEObject Type="Embed" ProgID="Equation.3" ShapeID="_x0000_i1156" DrawAspect="Content" ObjectID="_1694563549" r:id="rId126"/>
        </w:object>
      </w:r>
      <w:r w:rsidRPr="00C04A08">
        <w:t xml:space="preserve">, </w:t>
      </w:r>
      <w:r w:rsidRPr="00C04A08">
        <w:rPr>
          <w:position w:val="-10"/>
        </w:rPr>
        <w:object w:dxaOrig="720" w:dyaOrig="320" w14:anchorId="10C18054">
          <v:shape id="_x0000_i1157" type="#_x0000_t75" style="width:36.3pt;height:19.85pt" o:ole="" fillcolor="window">
            <v:imagedata r:id="rId97" o:title=""/>
          </v:shape>
          <o:OLEObject Type="Embed" ProgID="Equation.3" ShapeID="_x0000_i1157" DrawAspect="Content" ObjectID="_1694563550" r:id="rId127"/>
        </w:object>
      </w:r>
      <w:r w:rsidRPr="00C04A08">
        <w:t xml:space="preserve"> and </w:t>
      </w:r>
      <w:r w:rsidRPr="00C04A08">
        <w:rPr>
          <w:position w:val="-6"/>
        </w:rPr>
        <w:object w:dxaOrig="360" w:dyaOrig="279" w14:anchorId="6A64CFD5">
          <v:shape id="_x0000_i1158" type="#_x0000_t75" style="width:20.4pt;height:14.75pt" o:ole="" fillcolor="window">
            <v:imagedata r:id="rId84" o:title=""/>
          </v:shape>
          <o:OLEObject Type="Embed" ProgID="Equation.3" ShapeID="_x0000_i1158" DrawAspect="Content" ObjectID="_1694563551" r:id="rId128"/>
        </w:object>
      </w:r>
      <w:r w:rsidRPr="00C04A08">
        <w:t xml:space="preserve"> are available. </w:t>
      </w:r>
      <w:r w:rsidRPr="00C04A08">
        <w:rPr>
          <w:position w:val="-6"/>
        </w:rPr>
        <w:object w:dxaOrig="360" w:dyaOrig="300" w14:anchorId="38861CDC">
          <v:shape id="_x0000_i1159" type="#_x0000_t75" style="width:20.4pt;height:15.85pt" o:ole="" fillcolor="window">
            <v:imagedata r:id="rId82" o:title=""/>
          </v:shape>
          <o:OLEObject Type="Embed" ProgID="Equation.3" ShapeID="_x0000_i1159" DrawAspect="Content" ObjectID="_1694563552" r:id="rId129"/>
        </w:object>
      </w:r>
      <w:r w:rsidRPr="00C04A08">
        <w:t xml:space="preserve"> is one of the extremities of the window </w:t>
      </w:r>
      <w:r w:rsidRPr="00C04A08">
        <w:rPr>
          <w:position w:val="-6"/>
        </w:rPr>
        <w:object w:dxaOrig="279" w:dyaOrig="279" w14:anchorId="0C0DEEC7">
          <v:shape id="_x0000_i1160" type="#_x0000_t75" style="width:14.75pt;height:14.75pt" o:ole="">
            <v:imagedata r:id="rId102" o:title=""/>
          </v:shape>
          <o:OLEObject Type="Embed" ProgID="Equation.3" ShapeID="_x0000_i1160" DrawAspect="Content" ObjectID="_1694563553" r:id="rId130"/>
        </w:object>
      </w:r>
      <w:r w:rsidRPr="00C04A08">
        <w:t xml:space="preserve">, i.e. </w:t>
      </w:r>
      <w:r w:rsidRPr="00C04A08">
        <w:rPr>
          <w:position w:val="-6"/>
        </w:rPr>
        <w:object w:dxaOrig="360" w:dyaOrig="300" w14:anchorId="0D8E0D61">
          <v:shape id="_x0000_i1161" type="#_x0000_t75" style="width:20.4pt;height:15.85pt" o:ole="" fillcolor="window">
            <v:imagedata r:id="rId82" o:title=""/>
          </v:shape>
          <o:OLEObject Type="Embed" ProgID="Equation.3" ShapeID="_x0000_i1161" DrawAspect="Content" ObjectID="_1694563554" r:id="rId131"/>
        </w:object>
      </w:r>
      <w:r w:rsidRPr="00C04A08">
        <w:t xml:space="preserve">can be </w:t>
      </w:r>
      <w:r w:rsidRPr="00C04A08">
        <w:rPr>
          <w:position w:val="-28"/>
        </w:rPr>
        <w:object w:dxaOrig="1440" w:dyaOrig="680" w14:anchorId="67AB3798">
          <v:shape id="_x0000_i1162" type="#_x0000_t75" style="width:1in;height:36.3pt" o:ole="" fillcolor="window">
            <v:imagedata r:id="rId132" o:title=""/>
          </v:shape>
          <o:OLEObject Type="Embed" ProgID="Equation.3" ShapeID="_x0000_i1162" DrawAspect="Content" ObjectID="_1694563555" r:id="rId133"/>
        </w:object>
      </w:r>
      <w:r w:rsidRPr="00C04A08">
        <w:t xml:space="preserve"> or </w:t>
      </w:r>
      <w:r w:rsidRPr="00C04A08">
        <w:rPr>
          <w:position w:val="-28"/>
        </w:rPr>
        <w:object w:dxaOrig="1060" w:dyaOrig="680" w14:anchorId="2E80B742">
          <v:shape id="_x0000_i1163" type="#_x0000_t75" style="width:52.15pt;height:36.3pt" o:ole="" fillcolor="window">
            <v:imagedata r:id="rId134" o:title=""/>
          </v:shape>
          <o:OLEObject Type="Embed" ProgID="Equation.3" ShapeID="_x0000_i1163" DrawAspect="Content" ObjectID="_1694563556" r:id="rId135"/>
        </w:object>
      </w:r>
      <w:r w:rsidRPr="00C04A08">
        <w:t xml:space="preserve">, where </w:t>
      </w:r>
      <w:r w:rsidRPr="00C04A08">
        <w:rPr>
          <w:position w:val="-6"/>
        </w:rPr>
        <w:object w:dxaOrig="600" w:dyaOrig="279" w14:anchorId="1B032E2E">
          <v:shape id="_x0000_i1164" type="#_x0000_t75" style="width:30.6pt;height:14.75pt" o:ole="" fillcolor="window">
            <v:imagedata r:id="rId136" o:title=""/>
          </v:shape>
          <o:OLEObject Type="Embed" ProgID="Equation.3" ShapeID="_x0000_i1164" DrawAspect="Content" ObjectID="_1694563557" r:id="rId137"/>
        </w:object>
      </w:r>
      <w:r w:rsidRPr="00C04A08">
        <w:t xml:space="preserve"> if </w:t>
      </w:r>
      <w:r w:rsidRPr="00C04A08">
        <w:rPr>
          <w:position w:val="-6"/>
        </w:rPr>
        <w:object w:dxaOrig="279" w:dyaOrig="279" w14:anchorId="640F4DF6">
          <v:shape id="_x0000_i1165" type="#_x0000_t75" style="width:14.75pt;height:14.75pt" o:ole="">
            <v:imagedata r:id="rId138" o:title=""/>
          </v:shape>
          <o:OLEObject Type="Embed" ProgID="Equation.3" ShapeID="_x0000_i1165" DrawAspect="Content" ObjectID="_1694563558" r:id="rId139"/>
        </w:object>
      </w:r>
      <w:r w:rsidRPr="00C04A08">
        <w:t xml:space="preserve"> is odd and </w:t>
      </w:r>
      <w:r w:rsidRPr="00C04A08">
        <w:rPr>
          <w:position w:val="-6"/>
        </w:rPr>
        <w:object w:dxaOrig="560" w:dyaOrig="279" w14:anchorId="3A2EB97F">
          <v:shape id="_x0000_i1166" type="#_x0000_t75" style="width:30.05pt;height:14.75pt" o:ole="" fillcolor="window">
            <v:imagedata r:id="rId140" o:title=""/>
          </v:shape>
          <o:OLEObject Type="Embed" ProgID="Equation.3" ShapeID="_x0000_i1166" DrawAspect="Content" ObjectID="_1694563559" r:id="rId141"/>
        </w:object>
      </w:r>
      <w:r w:rsidRPr="00C04A08">
        <w:t xml:space="preserve"> if </w:t>
      </w:r>
      <w:r w:rsidRPr="00C04A08">
        <w:rPr>
          <w:position w:val="-6"/>
        </w:rPr>
        <w:object w:dxaOrig="279" w:dyaOrig="279" w14:anchorId="1DA407D9">
          <v:shape id="_x0000_i1167" type="#_x0000_t75" style="width:14.75pt;height:14.75pt" o:ole="">
            <v:imagedata r:id="rId142" o:title=""/>
          </v:shape>
          <o:OLEObject Type="Embed" ProgID="Equation.3" ShapeID="_x0000_i1167" DrawAspect="Content" ObjectID="_1694563560" r:id="rId143"/>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68" type="#_x0000_t75" style="width:20.4pt;height:15.85pt" o:ole="" fillcolor="window">
            <v:imagedata r:id="rId82" o:title=""/>
          </v:shape>
          <o:OLEObject Type="Embed" ProgID="Equation.3" ShapeID="_x0000_i1168" DrawAspect="Content" ObjectID="_1694563561" r:id="rId144"/>
        </w:object>
      </w:r>
      <w:r w:rsidRPr="00C04A08">
        <w:t xml:space="preserve"> set to </w:t>
      </w:r>
      <w:r w:rsidRPr="00C04A08">
        <w:rPr>
          <w:position w:val="-28"/>
        </w:rPr>
        <w:object w:dxaOrig="1440" w:dyaOrig="680" w14:anchorId="4D11AE19">
          <v:shape id="_x0000_i1169" type="#_x0000_t75" style="width:1in;height:36.3pt" o:ole="" fillcolor="window">
            <v:imagedata r:id="rId132" o:title=""/>
          </v:shape>
          <o:OLEObject Type="Embed" ProgID="Equation.3" ShapeID="_x0000_i1169" DrawAspect="Content" ObjectID="_1694563562" r:id="rId145"/>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70" type="#_x0000_t75" style="width:20.4pt;height:15.85pt" o:ole="" fillcolor="window">
            <v:imagedata r:id="rId82" o:title=""/>
          </v:shape>
          <o:OLEObject Type="Embed" ProgID="Equation.3" ShapeID="_x0000_i1170" DrawAspect="Content" ObjectID="_1694563563" r:id="rId146"/>
        </w:object>
      </w:r>
      <w:r w:rsidRPr="00C04A08">
        <w:t xml:space="preserve"> set to </w:t>
      </w:r>
      <w:r w:rsidRPr="00C04A08">
        <w:rPr>
          <w:position w:val="-28"/>
        </w:rPr>
        <w:object w:dxaOrig="1060" w:dyaOrig="680" w14:anchorId="49782166">
          <v:shape id="_x0000_i1171" type="#_x0000_t75" style="width:52.15pt;height:36.3pt" o:ole="" fillcolor="window">
            <v:imagedata r:id="rId134" o:title=""/>
          </v:shape>
          <o:OLEObject Type="Embed" ProgID="Equation.3" ShapeID="_x0000_i1171" DrawAspect="Content" ObjectID="_1694563564" r:id="rId147"/>
        </w:object>
      </w:r>
      <w:r w:rsidRPr="00C04A08">
        <w:t>.</w:t>
      </w:r>
    </w:p>
    <w:p w14:paraId="48A4222B" w14:textId="77777777" w:rsidR="00842EF7" w:rsidRPr="00C04A08" w:rsidRDefault="00842EF7" w:rsidP="00842EF7">
      <w:pPr>
        <w:pStyle w:val="Heading1"/>
      </w:pPr>
      <w:bookmarkStart w:id="6236" w:name="_Toc21341018"/>
      <w:bookmarkStart w:id="6237" w:name="_Toc29805466"/>
      <w:bookmarkStart w:id="6238" w:name="_Toc36456675"/>
      <w:bookmarkStart w:id="6239" w:name="_Toc36469773"/>
      <w:bookmarkStart w:id="6240" w:name="_Toc37254190"/>
      <w:bookmarkStart w:id="6241" w:name="_Toc37323048"/>
      <w:bookmarkStart w:id="6242" w:name="_Toc37324454"/>
      <w:bookmarkStart w:id="6243" w:name="_Toc45889979"/>
      <w:bookmarkStart w:id="6244" w:name="_Toc52196659"/>
      <w:bookmarkStart w:id="6245" w:name="_Toc52197639"/>
      <w:bookmarkStart w:id="6246" w:name="_Toc53173362"/>
      <w:bookmarkStart w:id="6247" w:name="_Toc53173731"/>
      <w:bookmarkStart w:id="6248" w:name="_Toc61119733"/>
      <w:bookmarkStart w:id="6249" w:name="_Toc61120115"/>
      <w:bookmarkStart w:id="6250" w:name="_Toc67926186"/>
      <w:bookmarkStart w:id="6251" w:name="_Toc75273824"/>
      <w:bookmarkStart w:id="6252" w:name="_Toc76510724"/>
      <w:bookmarkStart w:id="6253" w:name="_Toc83129881"/>
      <w:r w:rsidRPr="00C04A08">
        <w:t>F.5</w:t>
      </w:r>
      <w:r w:rsidRPr="00C04A08">
        <w:tab/>
        <w:t>Window length</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5BBFAE73" w14:textId="77777777" w:rsidR="00842EF7" w:rsidRPr="00C04A08" w:rsidRDefault="00842EF7" w:rsidP="00842EF7">
      <w:pPr>
        <w:pStyle w:val="Heading2"/>
      </w:pPr>
      <w:bookmarkStart w:id="6254" w:name="_Toc21341019"/>
      <w:bookmarkStart w:id="6255" w:name="_Toc29805467"/>
      <w:bookmarkStart w:id="6256" w:name="_Toc36456676"/>
      <w:bookmarkStart w:id="6257" w:name="_Toc36469774"/>
      <w:bookmarkStart w:id="6258" w:name="_Toc37254191"/>
      <w:bookmarkStart w:id="6259" w:name="_Toc37323049"/>
      <w:bookmarkStart w:id="6260" w:name="_Toc37324455"/>
      <w:bookmarkStart w:id="6261" w:name="_Toc45889980"/>
      <w:bookmarkStart w:id="6262" w:name="_Toc52196660"/>
      <w:bookmarkStart w:id="6263" w:name="_Toc52197640"/>
      <w:bookmarkStart w:id="6264" w:name="_Toc53173363"/>
      <w:bookmarkStart w:id="6265" w:name="_Toc53173732"/>
      <w:bookmarkStart w:id="6266" w:name="_Toc61119734"/>
      <w:bookmarkStart w:id="6267" w:name="_Toc61120116"/>
      <w:bookmarkStart w:id="6268" w:name="_Toc67926187"/>
      <w:bookmarkStart w:id="6269" w:name="_Toc75273825"/>
      <w:bookmarkStart w:id="6270" w:name="_Toc76510725"/>
      <w:bookmarkStart w:id="6271" w:name="_Toc83129882"/>
      <w:r w:rsidRPr="00C04A08">
        <w:t>F.5.1</w:t>
      </w:r>
      <w:r w:rsidRPr="00C04A08">
        <w:tab/>
        <w:t>Timing offset</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72" type="#_x0000_t75" style="width:19.85pt;height:14.75pt" o:ole="">
            <v:imagedata r:id="rId148" o:title=""/>
          </v:shape>
          <o:OLEObject Type="Embed" ProgID="Equation.3" ShapeID="_x0000_i1172" DrawAspect="Content" ObjectID="_1694563565"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73" type="#_x0000_t75" style="width:19.85pt;height:14.75pt" o:ole="">
            <v:imagedata r:id="rId150" o:title=""/>
          </v:shape>
          <o:OLEObject Type="Embed" ProgID="Equation.3" ShapeID="_x0000_i1173" DrawAspect="Content" ObjectID="_1694563566" r:id="rId151"/>
        </w:object>
      </w:r>
      <w:r w:rsidRPr="00C04A08">
        <w:t xml:space="preserve"> range within which the error vector is close to its minimum.</w:t>
      </w:r>
    </w:p>
    <w:p w14:paraId="4E813767" w14:textId="77777777" w:rsidR="00842EF7" w:rsidRPr="00C04A08" w:rsidRDefault="00842EF7" w:rsidP="00842EF7">
      <w:pPr>
        <w:pStyle w:val="Heading2"/>
      </w:pPr>
      <w:bookmarkStart w:id="6272" w:name="_Toc21341020"/>
      <w:bookmarkStart w:id="6273" w:name="_Toc29805468"/>
      <w:bookmarkStart w:id="6274" w:name="_Toc36456677"/>
      <w:bookmarkStart w:id="6275" w:name="_Toc36469775"/>
      <w:bookmarkStart w:id="6276" w:name="_Toc37254192"/>
      <w:bookmarkStart w:id="6277" w:name="_Toc37323050"/>
      <w:bookmarkStart w:id="6278" w:name="_Toc37324456"/>
      <w:bookmarkStart w:id="6279" w:name="_Toc45889981"/>
      <w:bookmarkStart w:id="6280" w:name="_Toc52196661"/>
      <w:bookmarkStart w:id="6281" w:name="_Toc52197641"/>
      <w:bookmarkStart w:id="6282" w:name="_Toc53173364"/>
      <w:bookmarkStart w:id="6283" w:name="_Toc53173733"/>
      <w:bookmarkStart w:id="6284" w:name="_Toc61119735"/>
      <w:bookmarkStart w:id="6285" w:name="_Toc61120117"/>
      <w:bookmarkStart w:id="6286" w:name="_Toc67926188"/>
      <w:bookmarkStart w:id="6287" w:name="_Toc75273826"/>
      <w:bookmarkStart w:id="6288" w:name="_Toc76510726"/>
      <w:bookmarkStart w:id="6289" w:name="_Toc83129883"/>
      <w:r w:rsidRPr="00C04A08">
        <w:t>F.5.2</w:t>
      </w:r>
      <w:r w:rsidRPr="00C04A08">
        <w:tab/>
        <w:t>Window length</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6290" w:name="_Toc21341021"/>
      <w:bookmarkStart w:id="6291" w:name="_Toc29805469"/>
      <w:bookmarkStart w:id="6292" w:name="_Toc36456678"/>
      <w:bookmarkStart w:id="6293" w:name="_Toc36469776"/>
      <w:bookmarkStart w:id="6294" w:name="_Toc37254193"/>
      <w:bookmarkStart w:id="6295" w:name="_Toc37323051"/>
      <w:bookmarkStart w:id="6296" w:name="_Toc37324457"/>
      <w:bookmarkStart w:id="6297" w:name="_Toc45889982"/>
      <w:bookmarkStart w:id="6298" w:name="_Toc52196662"/>
      <w:bookmarkStart w:id="6299" w:name="_Toc52197642"/>
      <w:bookmarkStart w:id="6300" w:name="_Toc53173365"/>
      <w:bookmarkStart w:id="6301" w:name="_Toc53173734"/>
      <w:bookmarkStart w:id="6302" w:name="_Toc61119736"/>
      <w:bookmarkStart w:id="6303" w:name="_Toc61120118"/>
      <w:bookmarkStart w:id="6304" w:name="_Toc67926189"/>
      <w:bookmarkStart w:id="6305" w:name="_Toc75273827"/>
      <w:bookmarkStart w:id="6306" w:name="_Toc76510727"/>
      <w:bookmarkStart w:id="6307" w:name="_Toc83129884"/>
      <w:r w:rsidRPr="00C04A08">
        <w:t>F.5.3</w:t>
      </w:r>
      <w:r w:rsidRPr="00C04A08">
        <w:tab/>
        <w:t>Window length for normal CP</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6308" w:name="_Hlk503533742"/>
      <w:r w:rsidRPr="00C04A08">
        <w:t>.</w:t>
      </w:r>
    </w:p>
    <w:bookmarkEnd w:id="6308"/>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6309"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6309"/>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6310" w:name="_Toc21341022"/>
      <w:bookmarkStart w:id="6311" w:name="_Toc29805470"/>
      <w:bookmarkStart w:id="6312" w:name="_Toc36456679"/>
      <w:bookmarkStart w:id="6313" w:name="_Toc36469777"/>
      <w:bookmarkStart w:id="6314" w:name="_Toc37254194"/>
      <w:bookmarkStart w:id="6315" w:name="_Toc37323052"/>
      <w:bookmarkStart w:id="6316" w:name="_Toc37324458"/>
      <w:bookmarkStart w:id="6317" w:name="_Toc45889983"/>
      <w:bookmarkStart w:id="6318" w:name="_Toc52196663"/>
      <w:bookmarkStart w:id="6319" w:name="_Toc52197643"/>
      <w:bookmarkStart w:id="6320" w:name="_Toc53173366"/>
      <w:bookmarkStart w:id="6321" w:name="_Toc53173735"/>
      <w:bookmarkStart w:id="6322" w:name="_Toc61119737"/>
      <w:bookmarkStart w:id="6323" w:name="_Toc61120119"/>
      <w:bookmarkStart w:id="6324" w:name="_Toc67926190"/>
      <w:bookmarkStart w:id="6325" w:name="_Toc75273828"/>
      <w:bookmarkStart w:id="6326" w:name="_Toc76510728"/>
      <w:bookmarkStart w:id="6327" w:name="_Toc83129885"/>
      <w:r w:rsidRPr="00C04A08">
        <w:t>F.5.4</w:t>
      </w:r>
      <w:r w:rsidRPr="00C04A08">
        <w:tab/>
        <w:t>Window length for Extended CP</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6328" w:name="_Toc21341023"/>
      <w:bookmarkStart w:id="6329" w:name="_Toc29805471"/>
      <w:bookmarkStart w:id="6330" w:name="_Toc36456680"/>
      <w:bookmarkStart w:id="6331" w:name="_Toc36469778"/>
      <w:bookmarkStart w:id="6332" w:name="_Toc37254195"/>
      <w:bookmarkStart w:id="6333" w:name="_Toc37323053"/>
      <w:bookmarkStart w:id="6334" w:name="_Toc37324459"/>
      <w:bookmarkStart w:id="6335" w:name="_Toc45889984"/>
      <w:bookmarkStart w:id="6336" w:name="_Toc52196664"/>
      <w:bookmarkStart w:id="6337" w:name="_Toc52197644"/>
      <w:bookmarkStart w:id="6338" w:name="_Toc53173367"/>
      <w:bookmarkStart w:id="6339" w:name="_Toc53173736"/>
      <w:bookmarkStart w:id="6340" w:name="_Toc61119738"/>
      <w:bookmarkStart w:id="6341" w:name="_Toc61120120"/>
      <w:bookmarkStart w:id="6342" w:name="_Toc67926191"/>
      <w:bookmarkStart w:id="6343" w:name="_Toc75273829"/>
      <w:bookmarkStart w:id="6344" w:name="_Toc76510729"/>
      <w:bookmarkStart w:id="6345" w:name="_Toc83129886"/>
      <w:r w:rsidRPr="00C04A08">
        <w:t>F.5.5</w:t>
      </w:r>
      <w:r w:rsidRPr="00C04A08">
        <w:tab/>
        <w:t>Window length for PRACH</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74" type="#_x0000_t75" style="width:86.75pt;height:19.85pt" o:ole="">
            <v:imagedata r:id="rId152" o:title=""/>
          </v:shape>
          <o:OLEObject Type="Embed" ProgID="Equation.3" ShapeID="_x0000_i1174" DrawAspect="Content" ObjectID="_1694563567" r:id="rId153"/>
        </w:object>
      </w:r>
      <w:r w:rsidRPr="00C04A08">
        <w:t xml:space="preserve"> where </w:t>
      </w:r>
      <w:r w:rsidRPr="00C04A08">
        <w:object w:dxaOrig="940" w:dyaOrig="320" w14:anchorId="008845D0">
          <v:shape id="_x0000_i1175" type="#_x0000_t75" style="width:52.15pt;height:15.85pt" o:ole="">
            <v:imagedata r:id="rId154" o:title=""/>
          </v:shape>
          <o:OLEObject Type="Embed" ProgID="Equation.3" ShapeID="_x0000_i1175" DrawAspect="Content" ObjectID="_1694563568"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76" type="#_x0000_t75" style="width:20.4pt;height:19.85pt" o:ole="">
                  <v:imagedata r:id="rId156" o:title=""/>
                </v:shape>
                <o:OLEObject Type="Embed" ProgID="Equation.3" ShapeID="_x0000_i1176" DrawAspect="Content" ObjectID="_1694563569" r:id="rId157"/>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6346" w:name="_Toc21341024"/>
      <w:bookmarkStart w:id="6347" w:name="_Toc29805472"/>
      <w:bookmarkStart w:id="6348" w:name="_Toc36456681"/>
      <w:bookmarkStart w:id="6349" w:name="_Toc36469779"/>
      <w:bookmarkStart w:id="6350" w:name="_Toc37254196"/>
      <w:bookmarkStart w:id="6351" w:name="_Toc37323054"/>
      <w:bookmarkStart w:id="6352" w:name="_Toc37324460"/>
      <w:bookmarkStart w:id="6353" w:name="_Toc45889985"/>
      <w:bookmarkStart w:id="6354" w:name="_Toc52196665"/>
      <w:bookmarkStart w:id="6355" w:name="_Toc52197645"/>
      <w:bookmarkStart w:id="6356" w:name="_Toc53173368"/>
      <w:bookmarkStart w:id="6357" w:name="_Toc53173737"/>
      <w:bookmarkStart w:id="6358" w:name="_Toc61119739"/>
      <w:bookmarkStart w:id="6359" w:name="_Toc61120121"/>
      <w:bookmarkStart w:id="6360" w:name="_Toc67926192"/>
      <w:bookmarkStart w:id="6361" w:name="_Toc75273830"/>
      <w:bookmarkStart w:id="6362" w:name="_Toc76510730"/>
      <w:bookmarkStart w:id="6363" w:name="_Toc83129887"/>
      <w:r w:rsidRPr="00C04A08">
        <w:t>F.6</w:t>
      </w:r>
      <w:r w:rsidRPr="00C04A08">
        <w:tab/>
        <w:t>Averaged EVM</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77" type="#_x0000_t75" style="width:108.3pt;height:35.7pt" o:ole="">
            <v:imagedata r:id="rId158" o:title=""/>
          </v:shape>
          <o:OLEObject Type="Embed" ProgID="Equation.3" ShapeID="_x0000_i1177" DrawAspect="Content" ObjectID="_1694563570" r:id="rId159"/>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79" type="#_x0000_t75" style="width:30.6pt;height:19.85pt" o:ole="">
            <v:imagedata r:id="rId160" o:title=""/>
          </v:shape>
          <o:OLEObject Type="Embed" ProgID="Equation.3" ShapeID="_x0000_i1179" DrawAspect="Content" ObjectID="_1694563571" r:id="rId161"/>
        </w:object>
      </w:r>
      <w:r w:rsidRPr="00C04A08">
        <w:rPr>
          <w:vertAlign w:val="subscript"/>
        </w:rPr>
        <w:t xml:space="preserve"> </w:t>
      </w:r>
      <w:r w:rsidRPr="00C04A08">
        <w:t xml:space="preserve">is calculated using </w:t>
      </w:r>
      <w:r w:rsidRPr="00C04A08">
        <w:rPr>
          <w:position w:val="-12"/>
        </w:rPr>
        <w:object w:dxaOrig="900" w:dyaOrig="360" w14:anchorId="3A6E0EBF">
          <v:shape id="_x0000_i1180" type="#_x0000_t75" style="width:52.15pt;height:20.4pt" o:ole="" fillcolor="window">
            <v:imagedata r:id="rId162" o:title=""/>
          </v:shape>
          <o:OLEObject Type="Embed" ProgID="Equation.3" ShapeID="_x0000_i1180" DrawAspect="Content" ObjectID="_1694563572" r:id="rId163"/>
        </w:object>
      </w:r>
      <w:r w:rsidRPr="00C04A08">
        <w:t xml:space="preserve">in the expressions above and </w:t>
      </w:r>
      <w:r w:rsidRPr="00C04A08">
        <w:rPr>
          <w:rFonts w:eastAsia="×–¾’©‘Ì"/>
          <w:position w:val="-6"/>
        </w:rPr>
        <w:object w:dxaOrig="720" w:dyaOrig="340" w14:anchorId="2B388AA8">
          <v:shape id="_x0000_i1181" type="#_x0000_t75" style="width:36.3pt;height:19.85pt" o:ole="">
            <v:imagedata r:id="rId164" o:title=""/>
          </v:shape>
          <o:OLEObject Type="Embed" ProgID="Equation.3" ShapeID="_x0000_i1181" DrawAspect="Content" ObjectID="_1694563573" r:id="rId165"/>
        </w:object>
      </w:r>
      <w:r w:rsidRPr="00C04A08">
        <w:t xml:space="preserve">is calculated using </w:t>
      </w:r>
      <w:r w:rsidRPr="00C04A08">
        <w:rPr>
          <w:position w:val="-12"/>
        </w:rPr>
        <w:object w:dxaOrig="900" w:dyaOrig="360" w14:anchorId="332C1DA2">
          <v:shape id="_x0000_i1182" type="#_x0000_t75" style="width:52.15pt;height:20.4pt" o:ole="" fillcolor="window">
            <v:imagedata r:id="rId166" o:title=""/>
          </v:shape>
          <o:OLEObject Type="Embed" ProgID="Equation.3" ShapeID="_x0000_i1182" DrawAspect="Content" ObjectID="_1694563574" r:id="rId167"/>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83" type="#_x0000_t75" style="width:2in;height:20.4pt" o:ole="">
            <v:imagedata r:id="rId168" o:title=""/>
          </v:shape>
          <o:OLEObject Type="Embed" ProgID="Equation.3" ShapeID="_x0000_i1183" DrawAspect="Content" ObjectID="_1694563575" r:id="rId169"/>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84" type="#_x0000_t75" style="width:51.6pt;height:20.4pt" o:ole="">
            <v:imagedata r:id="rId170" o:title=""/>
          </v:shape>
          <o:OLEObject Type="Embed" ProgID="Equation.3" ShapeID="_x0000_i1184" DrawAspect="Content" ObjectID="_1694563576"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85" type="#_x0000_t75" style="width:15.85pt;height:20.4pt" o:ole="">
            <v:imagedata r:id="rId43" o:title=""/>
          </v:shape>
          <o:OLEObject Type="Embed" ProgID="Equation.3" ShapeID="_x0000_i1185" DrawAspect="Content" ObjectID="_1694563577" r:id="rId172"/>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86" type="#_x0000_t75" style="width:51.6pt;height:20.4pt" o:ole="">
            <v:imagedata r:id="rId170" o:title=""/>
          </v:shape>
          <o:OLEObject Type="Embed" ProgID="Equation.3" ShapeID="_x0000_i1186" DrawAspect="Content" ObjectID="_1694563578"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87" type="#_x0000_t75" style="width:52.15pt;height:19.85pt" o:ole="">
            <v:imagedata r:id="rId174" o:title=""/>
          </v:shape>
          <o:OLEObject Type="Embed" ProgID="Equation.3" ShapeID="_x0000_i1187" DrawAspect="Content" ObjectID="_1694563579" r:id="rId175"/>
        </w:object>
      </w:r>
      <w:r w:rsidRPr="00C04A08">
        <w:rPr>
          <w:rFonts w:eastAsia="×–¾’©‘Ì"/>
        </w:rPr>
        <w:t>.</w:t>
      </w:r>
    </w:p>
    <w:p w14:paraId="11E72F59" w14:textId="40DA2807" w:rsidR="00842EF7" w:rsidRPr="009D1A65" w:rsidRDefault="009D1A65"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90" type="#_x0000_t75" style="width:52.15pt;height:20.4pt" o:ole="" fillcolor="window">
            <v:imagedata r:id="rId162" o:title=""/>
          </v:shape>
          <o:OLEObject Type="Embed" ProgID="Equation.3" ShapeID="_x0000_i1190" DrawAspect="Content" ObjectID="_1694563580" r:id="rId177"/>
        </w:object>
      </w:r>
      <w:r w:rsidRPr="00C04A08">
        <w:t xml:space="preserve"> if </w:t>
      </w:r>
      <w:r w:rsidRPr="00C04A08">
        <w:rPr>
          <w:rFonts w:eastAsia="×–¾’©‘Ì"/>
          <w:position w:val="-6"/>
        </w:rPr>
        <w:object w:dxaOrig="1320" w:dyaOrig="340" w14:anchorId="6FFDE240">
          <v:shape id="_x0000_i1191" type="#_x0000_t75" style="width:66.9pt;height:19.85pt" o:ole="">
            <v:imagedata r:id="rId178" o:title=""/>
          </v:shape>
          <o:OLEObject Type="Embed" ProgID="Equation.DSMT4" ShapeID="_x0000_i1191" DrawAspect="Content" ObjectID="_1694563581" r:id="rId179"/>
        </w:object>
      </w:r>
      <w:r w:rsidRPr="00C04A08">
        <w:rPr>
          <w:rFonts w:eastAsia="×–¾’©‘Ì"/>
        </w:rPr>
        <w:t xml:space="preserve">, </w:t>
      </w:r>
      <w:r w:rsidRPr="00C04A08">
        <w:t xml:space="preserve">and it is set to </w:t>
      </w:r>
      <w:r w:rsidRPr="00C04A08">
        <w:rPr>
          <w:position w:val="-12"/>
        </w:rPr>
        <w:object w:dxaOrig="900" w:dyaOrig="360" w14:anchorId="79DD9460">
          <v:shape id="_x0000_i1192" type="#_x0000_t75" style="width:52.15pt;height:20.4pt" o:ole="" fillcolor="window">
            <v:imagedata r:id="rId166" o:title=""/>
          </v:shape>
          <o:OLEObject Type="Embed" ProgID="Equation.3" ShapeID="_x0000_i1192" DrawAspect="Content" ObjectID="_1694563582" r:id="rId180"/>
        </w:object>
      </w:r>
      <w:r w:rsidRPr="00C04A08">
        <w:t xml:space="preserve"> otherwise, where </w:t>
      </w:r>
      <w:r w:rsidRPr="00C04A08">
        <w:rPr>
          <w:rFonts w:eastAsia="×–¾’©‘Ì"/>
          <w:position w:val="-6"/>
        </w:rPr>
        <w:object w:dxaOrig="560" w:dyaOrig="340" w14:anchorId="673A51ED">
          <v:shape id="_x0000_i1193" type="#_x0000_t75" style="width:25.5pt;height:19.85pt" o:ole="">
            <v:imagedata r:id="rId181" o:title=""/>
          </v:shape>
          <o:OLEObject Type="Embed" ProgID="Equation.DSMT4" ShapeID="_x0000_i1193" DrawAspect="Content" ObjectID="_1694563583" r:id="rId182"/>
        </w:object>
      </w:r>
      <w:r w:rsidRPr="00C04A08">
        <w:rPr>
          <w:rFonts w:eastAsia="×–¾’©‘Ì"/>
        </w:rPr>
        <w:t xml:space="preserve"> and</w:t>
      </w:r>
      <w:r w:rsidRPr="00C04A08">
        <w:t xml:space="preserve"> </w:t>
      </w:r>
      <w:r w:rsidRPr="00C04A08">
        <w:rPr>
          <w:rFonts w:eastAsia="×–¾’©‘Ì"/>
          <w:position w:val="-6"/>
        </w:rPr>
        <w:object w:dxaOrig="600" w:dyaOrig="340" w14:anchorId="4365EDC7">
          <v:shape id="_x0000_i1194" type="#_x0000_t75" style="width:30.6pt;height:19.85pt" o:ole="">
            <v:imagedata r:id="rId183" o:title=""/>
          </v:shape>
          <o:OLEObject Type="Embed" ProgID="Equation.DSMT4" ShapeID="_x0000_i1194" DrawAspect="Content" ObjectID="_1694563584"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95" type="#_x0000_t75" style="width:47.6pt;height:19.85pt" o:ole="">
            <v:imagedata r:id="rId185" o:title=""/>
          </v:shape>
          <o:OLEObject Type="Embed" ProgID="Equation.DSMT4" ShapeID="_x0000_i1195" DrawAspect="Content" ObjectID="_1694563585"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96" type="#_x0000_t75" style="width:47.6pt;height:20.4pt" o:ole="">
            <v:imagedata r:id="rId187" o:title=""/>
          </v:shape>
          <o:OLEObject Type="Embed" ProgID="Equation.DSMT4" ShapeID="_x0000_i1196" DrawAspect="Content" ObjectID="_1694563586" r:id="rId188"/>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97" type="#_x0000_t75" style="width:149.1pt;height:40.8pt" o:ole="">
            <v:imagedata r:id="rId189" o:title=""/>
          </v:shape>
          <o:OLEObject Type="Embed" ProgID="Equation.3" ShapeID="_x0000_i1197" DrawAspect="Content" ObjectID="_1694563587" r:id="rId190"/>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98" type="#_x0000_t75" style="width:56.15pt;height:20.4pt" o:ole="">
            <v:imagedata r:id="rId191" o:title=""/>
          </v:shape>
          <o:OLEObject Type="Embed" ProgID="Equation.3" ShapeID="_x0000_i1198" DrawAspect="Content" ObjectID="_1694563588"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99" type="#_x0000_t75" style="width:51.6pt;height:20.4pt" o:ole="">
            <v:imagedata r:id="rId193" o:title=""/>
          </v:shape>
          <o:OLEObject Type="Embed" ProgID="Equation.DSMT4" ShapeID="_x0000_i1199" DrawAspect="Content" ObjectID="_1694563589" r:id="rId194"/>
        </w:object>
      </w:r>
      <w:r w:rsidRPr="00C04A08">
        <w:rPr>
          <w:vertAlign w:val="subscript"/>
        </w:rPr>
        <w:t xml:space="preserve"> </w:t>
      </w:r>
      <w:r w:rsidRPr="00C04A08">
        <w:t xml:space="preserve">is calculated using </w:t>
      </w:r>
      <w:r w:rsidRPr="00C04A08">
        <w:rPr>
          <w:position w:val="-12"/>
        </w:rPr>
        <w:object w:dxaOrig="900" w:dyaOrig="360" w14:anchorId="177F7AEC">
          <v:shape id="_x0000_i1200" type="#_x0000_t75" style="width:52.15pt;height:20.4pt" o:ole="" fillcolor="window">
            <v:imagedata r:id="rId162" o:title=""/>
          </v:shape>
          <o:OLEObject Type="Embed" ProgID="Equation.3" ShapeID="_x0000_i1200" DrawAspect="Content" ObjectID="_1694563590" r:id="rId195"/>
        </w:object>
      </w:r>
      <w:r w:rsidRPr="00C04A08">
        <w:t xml:space="preserve"> and </w:t>
      </w:r>
      <w:r w:rsidRPr="00C04A08">
        <w:rPr>
          <w:rFonts w:eastAsia="×–¾’©‘Ì"/>
          <w:position w:val="-8"/>
        </w:rPr>
        <w:object w:dxaOrig="1080" w:dyaOrig="360" w14:anchorId="109B74D2">
          <v:shape id="_x0000_i1201" type="#_x0000_t75" style="width:61.8pt;height:20.4pt" o:ole="">
            <v:imagedata r:id="rId196" o:title=""/>
          </v:shape>
          <o:OLEObject Type="Embed" ProgID="Equation.DSMT4" ShapeID="_x0000_i1201" DrawAspect="Content" ObjectID="_1694563591" r:id="rId197"/>
        </w:object>
      </w:r>
      <w:r w:rsidRPr="00C04A08">
        <w:t xml:space="preserve">is calculated using </w:t>
      </w:r>
      <w:r w:rsidRPr="00C04A08">
        <w:rPr>
          <w:position w:val="-12"/>
        </w:rPr>
        <w:object w:dxaOrig="900" w:dyaOrig="360" w14:anchorId="36DD61E6">
          <v:shape id="_x0000_i1202" type="#_x0000_t75" style="width:52.15pt;height:20.4pt" o:ole="" fillcolor="window">
            <v:imagedata r:id="rId166" o:title=""/>
          </v:shape>
          <o:OLEObject Type="Embed" ProgID="Equation.3" ShapeID="_x0000_i1202" DrawAspect="Content" ObjectID="_1694563592" r:id="rId198"/>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203" type="#_x0000_t75" style="width:3in;height:20.4pt" o:ole="">
            <v:imagedata r:id="rId199" o:title=""/>
          </v:shape>
          <o:OLEObject Type="Embed" ProgID="Equation.3" ShapeID="_x0000_i1203" DrawAspect="Content" ObjectID="_1694563593" r:id="rId200"/>
        </w:object>
      </w:r>
    </w:p>
    <w:p w14:paraId="3A67D341" w14:textId="77777777" w:rsidR="00842EF7" w:rsidRPr="00C04A08" w:rsidRDefault="00842EF7" w:rsidP="00842EF7">
      <w:pPr>
        <w:pStyle w:val="Heading1"/>
      </w:pPr>
      <w:bookmarkStart w:id="6364" w:name="_Toc21341025"/>
      <w:bookmarkStart w:id="6365" w:name="_Toc29805473"/>
      <w:bookmarkStart w:id="6366" w:name="_Toc36456682"/>
      <w:bookmarkStart w:id="6367" w:name="_Toc36469780"/>
      <w:bookmarkStart w:id="6368" w:name="_Toc37254197"/>
      <w:bookmarkStart w:id="6369" w:name="_Toc37323055"/>
      <w:bookmarkStart w:id="6370" w:name="_Toc37324461"/>
      <w:bookmarkStart w:id="6371" w:name="_Toc45889986"/>
      <w:bookmarkStart w:id="6372" w:name="_Toc52196666"/>
      <w:bookmarkStart w:id="6373" w:name="_Toc52197646"/>
      <w:bookmarkStart w:id="6374" w:name="_Toc53173369"/>
      <w:bookmarkStart w:id="6375" w:name="_Toc53173738"/>
      <w:bookmarkStart w:id="6376" w:name="_Toc61119740"/>
      <w:bookmarkStart w:id="6377" w:name="_Toc61120122"/>
      <w:bookmarkStart w:id="6378" w:name="_Toc67926193"/>
      <w:bookmarkStart w:id="6379" w:name="_Toc75273831"/>
      <w:bookmarkStart w:id="6380" w:name="_Toc76510731"/>
      <w:bookmarkStart w:id="6381" w:name="_Toc83129888"/>
      <w:r w:rsidRPr="00C04A08">
        <w:t>F.7</w:t>
      </w:r>
      <w:r w:rsidRPr="00C04A08">
        <w:tab/>
        <w:t>Spectrum Flatness</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3C204678" w14:textId="77777777" w:rsidR="00842EF7" w:rsidRPr="00C04A08" w:rsidRDefault="00842EF7" w:rsidP="00842EF7">
      <w:r w:rsidRPr="00C04A08">
        <w:t>The data shall be taken from FFT coded data symbols and the demodulation reference symbols of the allocated resource block.</w:t>
      </w:r>
    </w:p>
    <w:p w14:paraId="3D3C4BFA" w14:textId="77777777" w:rsidR="00842EF7" w:rsidRPr="00C04A08" w:rsidRDefault="00842EF7" w:rsidP="00842EF7"/>
    <w:p w14:paraId="4D3B7C41" w14:textId="77777777" w:rsidR="00842EF7" w:rsidRPr="00C04A08" w:rsidRDefault="00842EF7" w:rsidP="00842EF7">
      <w:pPr>
        <w:pStyle w:val="Heading8"/>
      </w:pPr>
      <w:bookmarkStart w:id="6382" w:name="_Toc21341026"/>
      <w:bookmarkStart w:id="6383" w:name="_Toc29805474"/>
      <w:bookmarkStart w:id="6384" w:name="_Toc36456683"/>
      <w:bookmarkStart w:id="6385" w:name="_Toc36469781"/>
      <w:bookmarkStart w:id="6386" w:name="_Toc37254198"/>
      <w:bookmarkStart w:id="6387" w:name="_Toc37323056"/>
      <w:bookmarkStart w:id="6388" w:name="_Toc37324462"/>
      <w:bookmarkStart w:id="6389" w:name="_Toc45889987"/>
      <w:bookmarkStart w:id="6390" w:name="_Toc52196667"/>
      <w:bookmarkStart w:id="6391" w:name="_Toc52197647"/>
      <w:bookmarkStart w:id="6392" w:name="_Toc53173370"/>
      <w:bookmarkStart w:id="6393" w:name="_Toc53173739"/>
      <w:bookmarkStart w:id="6394" w:name="_Toc61119741"/>
      <w:bookmarkStart w:id="6395" w:name="_Toc61120123"/>
      <w:bookmarkStart w:id="6396" w:name="_Toc67926194"/>
      <w:bookmarkStart w:id="6397" w:name="_Toc75273832"/>
      <w:bookmarkStart w:id="6398" w:name="_Toc76510732"/>
      <w:bookmarkStart w:id="6399" w:name="_Toc83129889"/>
      <w:r w:rsidRPr="00C04A08">
        <w:t>Annex G (informative): Void</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7E1A998F" w14:textId="77777777" w:rsidR="00842EF7" w:rsidRPr="00C04A08" w:rsidRDefault="00842EF7" w:rsidP="00842EF7"/>
    <w:p w14:paraId="5D81FBE2" w14:textId="77777777" w:rsidR="003D79C0" w:rsidRPr="00C04A08" w:rsidRDefault="00842EF7" w:rsidP="00955741">
      <w:pPr>
        <w:pStyle w:val="Heading8"/>
      </w:pPr>
      <w:bookmarkStart w:id="6400" w:name="_Toc21341027"/>
      <w:bookmarkStart w:id="6401" w:name="_Toc29805475"/>
      <w:bookmarkStart w:id="6402" w:name="_Toc36456684"/>
      <w:bookmarkStart w:id="6403" w:name="_Toc36469782"/>
      <w:bookmarkStart w:id="6404" w:name="_Toc37254199"/>
      <w:bookmarkStart w:id="6405" w:name="_Toc37323057"/>
      <w:bookmarkStart w:id="6406" w:name="_Toc37324463"/>
      <w:bookmarkStart w:id="6407" w:name="_Toc45889988"/>
      <w:bookmarkStart w:id="6408" w:name="_Toc52196668"/>
      <w:bookmarkStart w:id="6409" w:name="_Toc52197648"/>
      <w:bookmarkStart w:id="6410" w:name="_Toc53173371"/>
      <w:bookmarkStart w:id="6411" w:name="_Toc53173740"/>
      <w:bookmarkStart w:id="6412" w:name="_Toc61119742"/>
      <w:bookmarkStart w:id="6413" w:name="_Toc61120124"/>
      <w:bookmarkStart w:id="6414" w:name="_Toc67926195"/>
      <w:bookmarkStart w:id="6415" w:name="_Toc75273833"/>
      <w:bookmarkStart w:id="6416" w:name="_Toc76510733"/>
      <w:bookmarkStart w:id="6417" w:name="_Toc83129890"/>
      <w:r w:rsidRPr="00C04A08">
        <w:t xml:space="preserve">Annex H </w:t>
      </w:r>
      <w:bookmarkEnd w:id="6400"/>
      <w:bookmarkEnd w:id="6401"/>
      <w:bookmarkEnd w:id="6402"/>
      <w:bookmarkEnd w:id="6403"/>
      <w:bookmarkEnd w:id="6404"/>
      <w:bookmarkEnd w:id="6405"/>
      <w:bookmarkEnd w:id="6406"/>
      <w:r w:rsidR="003D79C0" w:rsidRPr="00C04A08">
        <w:t>(Normative)</w:t>
      </w:r>
      <w:bookmarkStart w:id="6418" w:name="_Toc45889989"/>
      <w:bookmarkStart w:id="6419" w:name="_Toc52196669"/>
      <w:bookmarkStart w:id="6420" w:name="_Toc52197649"/>
      <w:bookmarkStart w:id="6421" w:name="_Toc53173372"/>
      <w:bookmarkStart w:id="6422" w:name="_Toc53173741"/>
      <w:bookmarkStart w:id="6423" w:name="_Toc61119743"/>
      <w:bookmarkEnd w:id="6407"/>
      <w:bookmarkEnd w:id="6408"/>
      <w:bookmarkEnd w:id="6409"/>
      <w:bookmarkEnd w:id="6410"/>
      <w:bookmarkEnd w:id="6411"/>
      <w:bookmarkEnd w:id="6412"/>
      <w:r w:rsidR="00955741">
        <w:t xml:space="preserve">: </w:t>
      </w:r>
      <w:r w:rsidR="003D79C0" w:rsidRPr="00C04A08">
        <w:t>Modified MPR behavior</w:t>
      </w:r>
      <w:bookmarkEnd w:id="6413"/>
      <w:bookmarkEnd w:id="6414"/>
      <w:bookmarkEnd w:id="6418"/>
      <w:bookmarkEnd w:id="6419"/>
      <w:bookmarkEnd w:id="6420"/>
      <w:bookmarkEnd w:id="6421"/>
      <w:bookmarkEnd w:id="6422"/>
      <w:bookmarkEnd w:id="6423"/>
      <w:bookmarkEnd w:id="6415"/>
      <w:bookmarkEnd w:id="6416"/>
      <w:bookmarkEnd w:id="6417"/>
    </w:p>
    <w:p w14:paraId="5EA8ED88" w14:textId="77777777" w:rsidR="003D79C0" w:rsidRPr="00C04A08" w:rsidRDefault="003D79C0" w:rsidP="003D79C0">
      <w:pPr>
        <w:pStyle w:val="Heading1"/>
      </w:pPr>
      <w:bookmarkStart w:id="6424" w:name="_Toc45889990"/>
      <w:bookmarkStart w:id="6425" w:name="_Toc52196670"/>
      <w:bookmarkStart w:id="6426" w:name="_Toc52197650"/>
      <w:bookmarkStart w:id="6427" w:name="_Toc53173373"/>
      <w:bookmarkStart w:id="6428" w:name="_Toc53173742"/>
      <w:bookmarkStart w:id="6429" w:name="_Toc61119744"/>
      <w:bookmarkStart w:id="6430" w:name="_Toc61120125"/>
      <w:bookmarkStart w:id="6431" w:name="_Toc67926196"/>
      <w:bookmarkStart w:id="6432" w:name="_Toc75273834"/>
      <w:bookmarkStart w:id="6433" w:name="_Toc76510734"/>
      <w:bookmarkStart w:id="6434" w:name="_Toc83129891"/>
      <w:r w:rsidRPr="00C04A08">
        <w:t>H.1</w:t>
      </w:r>
      <w:r w:rsidRPr="00C04A08">
        <w:tab/>
        <w:t>Indication of modified MPR behavior</w:t>
      </w:r>
      <w:bookmarkEnd w:id="6424"/>
      <w:bookmarkEnd w:id="6425"/>
      <w:bookmarkEnd w:id="6426"/>
      <w:bookmarkEnd w:id="6427"/>
      <w:bookmarkEnd w:id="6428"/>
      <w:bookmarkEnd w:id="6429"/>
      <w:bookmarkEnd w:id="6430"/>
      <w:bookmarkEnd w:id="6431"/>
      <w:bookmarkEnd w:id="6432"/>
      <w:bookmarkEnd w:id="6433"/>
      <w:bookmarkEnd w:id="6434"/>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3D79C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3D79C0" w:rsidRPr="00C04A08" w:rsidRDefault="003D79C0" w:rsidP="00554860">
            <w:pPr>
              <w:pStyle w:val="TAC"/>
            </w:pPr>
            <w:r w:rsidRPr="00C04A08">
              <w:t>n257</w:t>
            </w:r>
          </w:p>
        </w:tc>
        <w:tc>
          <w:tcPr>
            <w:tcW w:w="1576" w:type="dxa"/>
          </w:tcPr>
          <w:p w14:paraId="5EE27A11" w14:textId="77777777" w:rsidR="003D79C0" w:rsidRPr="00C04A08" w:rsidRDefault="003D79C0" w:rsidP="00554860">
            <w:pPr>
              <w:pStyle w:val="TAC"/>
              <w:rPr>
                <w:rFonts w:cs="Arial"/>
              </w:rPr>
            </w:pPr>
            <w:r w:rsidRPr="00C04A08">
              <w:rPr>
                <w:rFonts w:cs="Arial"/>
              </w:rPr>
              <w:t>0 (leftmost bit)</w:t>
            </w:r>
          </w:p>
        </w:tc>
        <w:tc>
          <w:tcPr>
            <w:tcW w:w="4218" w:type="dxa"/>
          </w:tcPr>
          <w:p w14:paraId="3171D3F7"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76DD72E2"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C71299" w:rsidRPr="00C04A08" w:rsidRDefault="00C71299" w:rsidP="00554860">
            <w:pPr>
              <w:pStyle w:val="TAC"/>
            </w:pPr>
            <w:r w:rsidRPr="00C04A08">
              <w:t>n258</w:t>
            </w:r>
          </w:p>
        </w:tc>
        <w:tc>
          <w:tcPr>
            <w:tcW w:w="1576" w:type="dxa"/>
          </w:tcPr>
          <w:p w14:paraId="4A14B257" w14:textId="77777777" w:rsidR="00C71299" w:rsidRPr="00C04A08" w:rsidRDefault="00C71299" w:rsidP="00554860">
            <w:pPr>
              <w:pStyle w:val="TAC"/>
              <w:rPr>
                <w:rFonts w:cs="Arial"/>
              </w:rPr>
            </w:pPr>
            <w:r w:rsidRPr="00C04A08">
              <w:rPr>
                <w:rFonts w:cs="Arial"/>
              </w:rPr>
              <w:t>0 (leftmost bit)</w:t>
            </w:r>
          </w:p>
        </w:tc>
        <w:tc>
          <w:tcPr>
            <w:tcW w:w="4218" w:type="dxa"/>
          </w:tcPr>
          <w:p w14:paraId="170A9098"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0B59DAA8"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C71299" w:rsidRPr="00C04A08" w:rsidRDefault="00C71299" w:rsidP="00554860">
            <w:pPr>
              <w:pStyle w:val="TAC"/>
            </w:pPr>
          </w:p>
        </w:tc>
        <w:tc>
          <w:tcPr>
            <w:tcW w:w="1576" w:type="dxa"/>
          </w:tcPr>
          <w:p w14:paraId="5C7DFC44" w14:textId="77777777" w:rsidR="00C71299" w:rsidRPr="00C04A08" w:rsidRDefault="00C71299" w:rsidP="00554860">
            <w:pPr>
              <w:pStyle w:val="TAC"/>
              <w:rPr>
                <w:rFonts w:cs="Arial"/>
              </w:rPr>
            </w:pPr>
            <w:r w:rsidRPr="00C04A08">
              <w:rPr>
                <w:rFonts w:cs="Arial"/>
              </w:rPr>
              <w:t>1</w:t>
            </w:r>
          </w:p>
        </w:tc>
        <w:tc>
          <w:tcPr>
            <w:tcW w:w="4218" w:type="dxa"/>
          </w:tcPr>
          <w:p w14:paraId="684399B0" w14:textId="29EFD454" w:rsidR="00C71299" w:rsidRPr="00C04A08" w:rsidRDefault="00392D8F" w:rsidP="00554860">
            <w:pPr>
              <w:pStyle w:val="TAC"/>
              <w:rPr>
                <w:rFonts w:cs="Arial"/>
              </w:rPr>
            </w:pPr>
            <w:r>
              <w:rPr>
                <w:rFonts w:cs="Arial"/>
              </w:rPr>
              <w:t>Void</w:t>
            </w:r>
          </w:p>
        </w:tc>
        <w:tc>
          <w:tcPr>
            <w:tcW w:w="2439" w:type="dxa"/>
          </w:tcPr>
          <w:p w14:paraId="046BDEBD" w14:textId="5ECD26A4" w:rsidR="00C71299" w:rsidRPr="00C04A08" w:rsidRDefault="00C71299" w:rsidP="00554860">
            <w:pPr>
              <w:pStyle w:val="TAC"/>
              <w:rPr>
                <w:rFonts w:cs="Arial"/>
              </w:rPr>
            </w:pPr>
          </w:p>
        </w:tc>
      </w:tr>
      <w:tr w:rsidR="0055486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54860" w:rsidRPr="00C04A08" w:rsidRDefault="00554860" w:rsidP="00554860">
            <w:pPr>
              <w:pStyle w:val="TAC"/>
            </w:pPr>
          </w:p>
        </w:tc>
        <w:tc>
          <w:tcPr>
            <w:tcW w:w="1576" w:type="dxa"/>
          </w:tcPr>
          <w:p w14:paraId="265778AE" w14:textId="77777777" w:rsidR="00554860" w:rsidRPr="00C04A08" w:rsidRDefault="00554860" w:rsidP="00554860">
            <w:pPr>
              <w:pStyle w:val="TAC"/>
              <w:rPr>
                <w:rFonts w:cs="Arial"/>
              </w:rPr>
            </w:pPr>
            <w:r>
              <w:rPr>
                <w:rFonts w:cs="Arial"/>
              </w:rPr>
              <w:t>2</w:t>
            </w:r>
          </w:p>
        </w:tc>
        <w:tc>
          <w:tcPr>
            <w:tcW w:w="4218" w:type="dxa"/>
          </w:tcPr>
          <w:p w14:paraId="04BD61C3" w14:textId="77777777"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77777777"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3D79C0" w:rsidRPr="00C04A08" w:rsidRDefault="003D79C0" w:rsidP="00554860">
            <w:pPr>
              <w:pStyle w:val="TAC"/>
            </w:pPr>
            <w:r w:rsidRPr="00C04A08">
              <w:t>n260</w:t>
            </w:r>
          </w:p>
        </w:tc>
        <w:tc>
          <w:tcPr>
            <w:tcW w:w="1576" w:type="dxa"/>
          </w:tcPr>
          <w:p w14:paraId="6DCFAA41" w14:textId="77777777" w:rsidR="003D79C0" w:rsidRPr="00C04A08" w:rsidRDefault="003D79C0" w:rsidP="00554860">
            <w:pPr>
              <w:pStyle w:val="TAC"/>
              <w:rPr>
                <w:rFonts w:cs="Arial"/>
              </w:rPr>
            </w:pPr>
            <w:r w:rsidRPr="00C04A08">
              <w:rPr>
                <w:rFonts w:cs="Arial"/>
              </w:rPr>
              <w:t>0 (leftmost bit)</w:t>
            </w:r>
          </w:p>
        </w:tc>
        <w:tc>
          <w:tcPr>
            <w:tcW w:w="4218" w:type="dxa"/>
          </w:tcPr>
          <w:p w14:paraId="52C368E3"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2D9BAE3F"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3D79C0" w:rsidRPr="00C04A08" w:rsidRDefault="003D79C0" w:rsidP="00554860">
            <w:pPr>
              <w:pStyle w:val="TAC"/>
            </w:pPr>
            <w:r w:rsidRPr="00C04A08">
              <w:t>n261</w:t>
            </w:r>
          </w:p>
        </w:tc>
        <w:tc>
          <w:tcPr>
            <w:tcW w:w="1576" w:type="dxa"/>
          </w:tcPr>
          <w:p w14:paraId="6C07A09D" w14:textId="77777777" w:rsidR="003D79C0" w:rsidRPr="00C04A08" w:rsidRDefault="003D79C0" w:rsidP="00554860">
            <w:pPr>
              <w:pStyle w:val="TAC"/>
              <w:rPr>
                <w:rFonts w:cs="Arial"/>
              </w:rPr>
            </w:pPr>
            <w:r w:rsidRPr="00C04A08">
              <w:rPr>
                <w:rFonts w:cs="Arial"/>
              </w:rPr>
              <w:t>0 (leftmost bit)</w:t>
            </w:r>
          </w:p>
        </w:tc>
        <w:tc>
          <w:tcPr>
            <w:tcW w:w="4218" w:type="dxa"/>
          </w:tcPr>
          <w:p w14:paraId="7BA9A37D"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5F1E760"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842EF7">
      <w:pPr>
        <w:pStyle w:val="Heading8"/>
      </w:pPr>
      <w:bookmarkStart w:id="6435" w:name="_Toc21341028"/>
      <w:bookmarkStart w:id="6436" w:name="_Toc29805476"/>
      <w:bookmarkStart w:id="6437" w:name="_Toc36456685"/>
      <w:bookmarkStart w:id="6438" w:name="_Toc36469783"/>
      <w:bookmarkStart w:id="6439" w:name="_Toc37254200"/>
      <w:bookmarkStart w:id="6440" w:name="_Toc37323058"/>
      <w:bookmarkStart w:id="6441" w:name="_Toc37324464"/>
      <w:bookmarkStart w:id="6442" w:name="_Toc45889993"/>
      <w:bookmarkStart w:id="6443" w:name="_Toc52196671"/>
      <w:bookmarkStart w:id="6444" w:name="_Toc52197651"/>
      <w:bookmarkStart w:id="6445" w:name="_Toc53173374"/>
      <w:bookmarkStart w:id="6446" w:name="_Toc53173743"/>
      <w:bookmarkStart w:id="6447" w:name="_Toc61119745"/>
      <w:bookmarkStart w:id="6448" w:name="_Toc61120126"/>
      <w:bookmarkStart w:id="6449" w:name="_Toc67926197"/>
      <w:bookmarkStart w:id="6450" w:name="_Toc75273835"/>
      <w:bookmarkStart w:id="6451" w:name="_Toc76510735"/>
      <w:bookmarkStart w:id="6452" w:name="_Toc83129892"/>
      <w:r w:rsidRPr="00C04A08">
        <w:t>Annex I (informative): Void</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6453" w:name="_Toc21341029"/>
      <w:bookmarkStart w:id="6454" w:name="_Toc29805477"/>
      <w:bookmarkStart w:id="6455" w:name="_Toc36456686"/>
      <w:bookmarkStart w:id="6456" w:name="_Toc36469784"/>
      <w:bookmarkStart w:id="6457" w:name="_Toc37254201"/>
      <w:bookmarkStart w:id="6458" w:name="_Toc37323059"/>
      <w:bookmarkStart w:id="6459" w:name="_Toc37324465"/>
      <w:bookmarkStart w:id="6460" w:name="_Toc45889994"/>
      <w:bookmarkStart w:id="6461" w:name="_Toc52196672"/>
      <w:bookmarkStart w:id="6462" w:name="_Toc52197652"/>
      <w:bookmarkStart w:id="6463" w:name="_Toc53173375"/>
      <w:bookmarkStart w:id="6464" w:name="_Toc53173744"/>
      <w:bookmarkStart w:id="6465" w:name="_Toc61119746"/>
      <w:bookmarkStart w:id="6466" w:name="_Toc61120127"/>
      <w:bookmarkStart w:id="6467" w:name="_Toc67926198"/>
      <w:bookmarkStart w:id="6468" w:name="_Toc75273836"/>
      <w:bookmarkStart w:id="6469" w:name="_Toc76510736"/>
      <w:bookmarkStart w:id="6470" w:name="_Toc83129893"/>
      <w:r w:rsidRPr="00C04A08">
        <w:t>Annex J (normative):</w:t>
      </w:r>
      <w:r w:rsidRPr="00C04A08">
        <w:br/>
        <w:t>UE coordinate system</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640FD4D8" w14:textId="77777777" w:rsidR="00842EF7" w:rsidRPr="00C04A08" w:rsidRDefault="00842EF7" w:rsidP="00842EF7"/>
    <w:p w14:paraId="4E65424D" w14:textId="77777777" w:rsidR="00842EF7" w:rsidRPr="00C04A08" w:rsidRDefault="00842EF7" w:rsidP="00842EF7">
      <w:pPr>
        <w:pStyle w:val="Heading1"/>
      </w:pPr>
      <w:bookmarkStart w:id="6471" w:name="_Toc21341030"/>
      <w:bookmarkStart w:id="6472" w:name="_Toc29805478"/>
      <w:bookmarkStart w:id="6473" w:name="_Toc36456687"/>
      <w:bookmarkStart w:id="6474" w:name="_Toc36469785"/>
      <w:bookmarkStart w:id="6475" w:name="_Toc37254202"/>
      <w:bookmarkStart w:id="6476" w:name="_Toc37323060"/>
      <w:bookmarkStart w:id="6477" w:name="_Toc37324466"/>
      <w:bookmarkStart w:id="6478" w:name="_Toc45889995"/>
      <w:bookmarkStart w:id="6479" w:name="_Toc52196673"/>
      <w:bookmarkStart w:id="6480" w:name="_Toc52197653"/>
      <w:bookmarkStart w:id="6481" w:name="_Toc53173376"/>
      <w:bookmarkStart w:id="6482" w:name="_Toc53173745"/>
      <w:bookmarkStart w:id="6483" w:name="_Toc61119747"/>
      <w:bookmarkStart w:id="6484" w:name="_Toc61120128"/>
      <w:bookmarkStart w:id="6485" w:name="_Toc67926199"/>
      <w:bookmarkStart w:id="6486" w:name="_Toc75273837"/>
      <w:bookmarkStart w:id="6487" w:name="_Toc76510737"/>
      <w:bookmarkStart w:id="6488" w:name="_Toc83129894"/>
      <w:r w:rsidRPr="00C04A08">
        <w:t>J.1</w:t>
      </w:r>
      <w:r w:rsidRPr="00C04A08">
        <w:tab/>
        <w:t>Reference coordinate system</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842EF7">
      <w:pPr>
        <w:jc w:val="center"/>
        <w:rPr>
          <w:b/>
        </w:rPr>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842EF7">
      <w:pPr>
        <w:keepLines/>
        <w:spacing w:after="240"/>
        <w:jc w:val="center"/>
        <w:rPr>
          <w:rFonts w:ascii="Arial" w:hAnsi="Arial"/>
          <w:b/>
        </w:rPr>
      </w:pPr>
      <w:r>
        <w:rPr>
          <w:rFonts w:ascii="Arial" w:hAnsi="Arial"/>
          <w:b/>
          <w:noProof/>
          <w:lang w:val="en-US"/>
        </w:rPr>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6489" w:name="_Toc21341031"/>
      <w:bookmarkStart w:id="6490" w:name="_Toc29805479"/>
      <w:bookmarkStart w:id="6491" w:name="_Toc36456688"/>
      <w:bookmarkStart w:id="6492" w:name="_Toc36469786"/>
      <w:bookmarkStart w:id="6493" w:name="_Toc37254203"/>
      <w:bookmarkStart w:id="6494" w:name="_Toc37323061"/>
      <w:bookmarkStart w:id="6495" w:name="_Toc37324467"/>
      <w:bookmarkStart w:id="6496" w:name="_Toc45889996"/>
      <w:bookmarkStart w:id="6497" w:name="_Toc52196674"/>
      <w:bookmarkStart w:id="6498" w:name="_Toc52197654"/>
      <w:bookmarkStart w:id="6499" w:name="_Toc53173377"/>
      <w:bookmarkStart w:id="6500" w:name="_Toc53173746"/>
      <w:bookmarkStart w:id="6501" w:name="_Toc61119748"/>
      <w:bookmarkStart w:id="6502" w:name="_Toc61120129"/>
      <w:bookmarkStart w:id="6503" w:name="_Toc67926200"/>
      <w:bookmarkStart w:id="6504" w:name="_Toc75273838"/>
      <w:bookmarkStart w:id="6505" w:name="_Toc76510738"/>
      <w:bookmarkStart w:id="6506" w:name="_Toc83129895"/>
      <w:r w:rsidRPr="00C04A08">
        <w:t>J.2</w:t>
      </w:r>
      <w:r w:rsidRPr="00C04A08">
        <w:tab/>
        <w:t>Test conditions and angle definitions</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6507" w:name="_Toc21341032"/>
      <w:bookmarkStart w:id="6508" w:name="_Toc29805480"/>
      <w:bookmarkStart w:id="6509" w:name="_Toc36456689"/>
      <w:bookmarkStart w:id="6510" w:name="_Toc36469787"/>
      <w:bookmarkStart w:id="6511" w:name="_Toc37254204"/>
      <w:bookmarkStart w:id="6512" w:name="_Toc37323062"/>
      <w:bookmarkStart w:id="6513" w:name="_Toc37324468"/>
      <w:bookmarkStart w:id="6514" w:name="_Toc45889997"/>
      <w:bookmarkStart w:id="6515" w:name="_Toc52196675"/>
      <w:bookmarkStart w:id="6516" w:name="_Toc52197655"/>
      <w:bookmarkStart w:id="6517" w:name="_Toc53173378"/>
      <w:bookmarkStart w:id="6518" w:name="_Toc53173747"/>
      <w:bookmarkStart w:id="6519" w:name="_Toc61119749"/>
      <w:bookmarkStart w:id="6520" w:name="_Toc61120130"/>
      <w:bookmarkStart w:id="6521" w:name="_Toc67926201"/>
      <w:bookmarkStart w:id="6522" w:name="_Toc75273839"/>
      <w:bookmarkStart w:id="6523" w:name="_Toc76510739"/>
      <w:bookmarkStart w:id="6524" w:name="_Toc83129896"/>
      <w:r w:rsidRPr="00C04A08">
        <w:t>J.3</w:t>
      </w:r>
      <w:r w:rsidRPr="00C04A08">
        <w:tab/>
        <w:t>DUT positioning guidelines</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6525"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6525"/>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6526" w:name="_Toc21341033"/>
      <w:bookmarkStart w:id="6527" w:name="_Toc29805481"/>
      <w:bookmarkStart w:id="6528" w:name="_Toc36456690"/>
      <w:bookmarkStart w:id="6529" w:name="_Toc36469788"/>
      <w:bookmarkStart w:id="6530" w:name="_Toc37254205"/>
      <w:bookmarkStart w:id="6531" w:name="_Toc37323063"/>
      <w:bookmarkStart w:id="6532" w:name="_Toc37324469"/>
      <w:bookmarkStart w:id="6533" w:name="_Toc45889998"/>
      <w:bookmarkStart w:id="6534" w:name="_Toc52196676"/>
      <w:bookmarkStart w:id="6535" w:name="_Toc52197656"/>
      <w:bookmarkStart w:id="6536" w:name="_Toc53173379"/>
      <w:bookmarkStart w:id="6537" w:name="_Toc53173748"/>
      <w:bookmarkStart w:id="6538" w:name="_Toc61119750"/>
      <w:bookmarkStart w:id="6539" w:name="_Toc61120131"/>
      <w:bookmarkStart w:id="6540" w:name="_Toc67926202"/>
      <w:bookmarkStart w:id="6541" w:name="_Toc75273840"/>
      <w:bookmarkStart w:id="6542" w:name="_Toc76510740"/>
      <w:bookmarkStart w:id="6543" w:name="_Toc83129897"/>
      <w:r w:rsidRPr="00C04A08">
        <w:t>Annex K (informative): Void</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6544" w:name="_Toc21341034"/>
      <w:bookmarkStart w:id="6545" w:name="_Toc29805482"/>
      <w:bookmarkStart w:id="6546" w:name="_Toc36456691"/>
      <w:bookmarkStart w:id="6547" w:name="_Toc36469789"/>
      <w:bookmarkStart w:id="6548" w:name="_Toc37254206"/>
      <w:bookmarkStart w:id="6549" w:name="_Toc37323064"/>
      <w:bookmarkStart w:id="6550" w:name="_Toc37324470"/>
      <w:bookmarkStart w:id="6551" w:name="_Toc45889999"/>
      <w:bookmarkStart w:id="6552" w:name="_Toc52196677"/>
      <w:bookmarkStart w:id="6553" w:name="_Toc52197657"/>
      <w:bookmarkStart w:id="6554" w:name="_Toc53173380"/>
      <w:bookmarkStart w:id="6555" w:name="_Toc53173749"/>
      <w:bookmarkStart w:id="6556" w:name="_Toc61119751"/>
      <w:bookmarkStart w:id="6557" w:name="_Toc61120132"/>
      <w:bookmarkStart w:id="6558" w:name="_Toc67926203"/>
      <w:bookmarkStart w:id="6559" w:name="_Toc75273841"/>
      <w:bookmarkStart w:id="6560" w:name="_Toc76510741"/>
      <w:bookmarkStart w:id="6561" w:name="_Toc83129898"/>
      <w:r w:rsidRPr="00C04A08">
        <w:t>Annex L (informative):</w:t>
      </w:r>
      <w:r w:rsidRPr="00C04A08">
        <w:br/>
        <w:t>Change history</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bookmarkEnd w:id="6091"/>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bl>
    <w:p w14:paraId="2F5FF894" w14:textId="77777777" w:rsidR="00080512" w:rsidRPr="00C04A08" w:rsidRDefault="00080512"/>
    <w:sectPr w:rsidR="00080512" w:rsidRPr="00C04A08">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BD7ADB" w14:textId="77777777" w:rsidR="005A3AC3" w:rsidRDefault="005A3AC3">
      <w:r>
        <w:separator/>
      </w:r>
    </w:p>
  </w:endnote>
  <w:endnote w:type="continuationSeparator" w:id="0">
    <w:p w14:paraId="031A2D2C" w14:textId="77777777" w:rsidR="005A3AC3" w:rsidRDefault="005A3A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MS Mincho"/>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15999C" w14:textId="77777777" w:rsidR="005A3AC3" w:rsidRDefault="005A3AC3">
      <w:r>
        <w:separator/>
      </w:r>
    </w:p>
  </w:footnote>
  <w:footnote w:type="continuationSeparator" w:id="0">
    <w:p w14:paraId="7CB33E92" w14:textId="77777777" w:rsidR="005A3AC3" w:rsidRDefault="005A3A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03C2CC4E"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E6D8E">
      <w:rPr>
        <w:rFonts w:ascii="Arial" w:hAnsi="Arial" w:cs="Arial"/>
        <w:b/>
        <w:noProof/>
        <w:sz w:val="18"/>
        <w:szCs w:val="18"/>
      </w:rPr>
      <w:t>Release 17</w:t>
    </w:r>
    <w:r>
      <w:rPr>
        <w:rFonts w:ascii="Arial" w:hAnsi="Arial" w:cs="Arial"/>
        <w:b/>
        <w:sz w:val="18"/>
        <w:szCs w:val="18"/>
      </w:rPr>
      <w:fldChar w:fldCharType="end"/>
    </w:r>
  </w:p>
  <w:p w14:paraId="3FC0D890" w14:textId="09D52569"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E6D8E">
      <w:rPr>
        <w:rFonts w:ascii="Arial" w:hAnsi="Arial" w:cs="Arial"/>
        <w:b/>
        <w:noProof/>
        <w:sz w:val="18"/>
        <w:szCs w:val="18"/>
      </w:rPr>
      <w:t>3GPP TS 38.101-2 V17.23.0 (2021-0609)</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AF19A4" w14:textId="6780246D"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162F">
      <w:rPr>
        <w:rFonts w:ascii="Arial" w:hAnsi="Arial" w:cs="Arial"/>
        <w:b/>
        <w:noProof/>
        <w:sz w:val="18"/>
        <w:szCs w:val="18"/>
      </w:rPr>
      <w:t>3GPP TS 38.101-2 V17.3.0 (2021-09)</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05CD7B40"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162F">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9"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A022B6A"/>
    <w:multiLevelType w:val="hybridMultilevel"/>
    <w:tmpl w:val="C5E8F246"/>
    <w:lvl w:ilvl="0" w:tplc="6CCA1D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9"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2"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1744441"/>
    <w:multiLevelType w:val="hybridMultilevel"/>
    <w:tmpl w:val="28140C94"/>
    <w:lvl w:ilvl="0" w:tplc="247051B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6"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3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7"/>
  </w:num>
  <w:num w:numId="5">
    <w:abstractNumId w:val="11"/>
  </w:num>
  <w:num w:numId="6">
    <w:abstractNumId w:val="37"/>
  </w:num>
  <w:num w:numId="7">
    <w:abstractNumId w:val="7"/>
  </w:num>
  <w:num w:numId="8">
    <w:abstractNumId w:val="23"/>
  </w:num>
  <w:num w:numId="9">
    <w:abstractNumId w:val="15"/>
  </w:num>
  <w:num w:numId="10">
    <w:abstractNumId w:val="33"/>
  </w:num>
  <w:num w:numId="11">
    <w:abstractNumId w:val="38"/>
  </w:num>
  <w:num w:numId="12">
    <w:abstractNumId w:val="39"/>
  </w:num>
  <w:num w:numId="13">
    <w:abstractNumId w:val="12"/>
  </w:num>
  <w:num w:numId="14">
    <w:abstractNumId w:val="8"/>
  </w:num>
  <w:num w:numId="15">
    <w:abstractNumId w:val="17"/>
  </w:num>
  <w:num w:numId="16">
    <w:abstractNumId w:val="20"/>
  </w:num>
  <w:num w:numId="17">
    <w:abstractNumId w:val="14"/>
  </w:num>
  <w:num w:numId="18">
    <w:abstractNumId w:val="31"/>
  </w:num>
  <w:num w:numId="19">
    <w:abstractNumId w:val="0"/>
  </w:num>
  <w:num w:numId="20">
    <w:abstractNumId w:val="24"/>
  </w:num>
  <w:num w:numId="21">
    <w:abstractNumId w:val="29"/>
  </w:num>
  <w:num w:numId="22">
    <w:abstractNumId w:val="36"/>
  </w:num>
  <w:num w:numId="23">
    <w:abstractNumId w:val="22"/>
  </w:num>
  <w:num w:numId="24">
    <w:abstractNumId w:val="6"/>
  </w:num>
  <w:num w:numId="25">
    <w:abstractNumId w:val="21"/>
  </w:num>
  <w:num w:numId="26">
    <w:abstractNumId w:val="34"/>
  </w:num>
  <w:num w:numId="27">
    <w:abstractNumId w:val="26"/>
  </w:num>
  <w:num w:numId="28">
    <w:abstractNumId w:val="18"/>
  </w:num>
  <w:num w:numId="29">
    <w:abstractNumId w:val="35"/>
  </w:num>
  <w:num w:numId="30">
    <w:abstractNumId w:val="30"/>
  </w:num>
  <w:num w:numId="31">
    <w:abstractNumId w:val="16"/>
  </w:num>
  <w:num w:numId="32">
    <w:abstractNumId w:val="19"/>
  </w:num>
  <w:num w:numId="33">
    <w:abstractNumId w:val="13"/>
  </w:num>
  <w:num w:numId="34">
    <w:abstractNumId w:val="5"/>
  </w:num>
  <w:num w:numId="35">
    <w:abstractNumId w:val="4"/>
  </w:num>
  <w:num w:numId="36">
    <w:abstractNumId w:val="9"/>
  </w:num>
  <w:num w:numId="37">
    <w:abstractNumId w:val="25"/>
  </w:num>
  <w:num w:numId="38">
    <w:abstractNumId w:val="10"/>
  </w:num>
  <w:num w:numId="39">
    <w:abstractNumId w:val="2"/>
  </w:num>
  <w:num w:numId="40">
    <w:abstractNumId w:val="28"/>
  </w:num>
  <w:num w:numId="41">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76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5C0C"/>
    <w:rsid w:val="00014677"/>
    <w:rsid w:val="000239D9"/>
    <w:rsid w:val="00024EFD"/>
    <w:rsid w:val="00033397"/>
    <w:rsid w:val="00036373"/>
    <w:rsid w:val="0003663D"/>
    <w:rsid w:val="00040095"/>
    <w:rsid w:val="0004358E"/>
    <w:rsid w:val="00045BD4"/>
    <w:rsid w:val="00051834"/>
    <w:rsid w:val="00054A22"/>
    <w:rsid w:val="00062023"/>
    <w:rsid w:val="000655A6"/>
    <w:rsid w:val="00066261"/>
    <w:rsid w:val="00080512"/>
    <w:rsid w:val="000A06C7"/>
    <w:rsid w:val="000C47C3"/>
    <w:rsid w:val="000D2ACB"/>
    <w:rsid w:val="000D4530"/>
    <w:rsid w:val="000D58AB"/>
    <w:rsid w:val="000F2FDA"/>
    <w:rsid w:val="001065F4"/>
    <w:rsid w:val="0013282A"/>
    <w:rsid w:val="00133525"/>
    <w:rsid w:val="0014412D"/>
    <w:rsid w:val="00144B36"/>
    <w:rsid w:val="00167752"/>
    <w:rsid w:val="001707E1"/>
    <w:rsid w:val="00191E6F"/>
    <w:rsid w:val="00193BB5"/>
    <w:rsid w:val="001A4C42"/>
    <w:rsid w:val="001A7420"/>
    <w:rsid w:val="001B6637"/>
    <w:rsid w:val="001C21C3"/>
    <w:rsid w:val="001C3A88"/>
    <w:rsid w:val="001D02C2"/>
    <w:rsid w:val="001D51B1"/>
    <w:rsid w:val="001E07A3"/>
    <w:rsid w:val="001E436F"/>
    <w:rsid w:val="001F0C1D"/>
    <w:rsid w:val="001F1132"/>
    <w:rsid w:val="001F168B"/>
    <w:rsid w:val="002057C3"/>
    <w:rsid w:val="0021069B"/>
    <w:rsid w:val="00211AB7"/>
    <w:rsid w:val="00222C1C"/>
    <w:rsid w:val="002347A2"/>
    <w:rsid w:val="0024180C"/>
    <w:rsid w:val="00254D08"/>
    <w:rsid w:val="00263719"/>
    <w:rsid w:val="00263ABD"/>
    <w:rsid w:val="002675F0"/>
    <w:rsid w:val="0028044C"/>
    <w:rsid w:val="00287BDE"/>
    <w:rsid w:val="002915DA"/>
    <w:rsid w:val="002A0090"/>
    <w:rsid w:val="002A181C"/>
    <w:rsid w:val="002A58B2"/>
    <w:rsid w:val="002B6339"/>
    <w:rsid w:val="002E00EE"/>
    <w:rsid w:val="002E5AD2"/>
    <w:rsid w:val="002E5EAD"/>
    <w:rsid w:val="002F644F"/>
    <w:rsid w:val="00301A84"/>
    <w:rsid w:val="003023B4"/>
    <w:rsid w:val="00315F4B"/>
    <w:rsid w:val="003172DC"/>
    <w:rsid w:val="0032313C"/>
    <w:rsid w:val="00324C01"/>
    <w:rsid w:val="0035462D"/>
    <w:rsid w:val="003765B8"/>
    <w:rsid w:val="00392D8F"/>
    <w:rsid w:val="00393343"/>
    <w:rsid w:val="003A2BEE"/>
    <w:rsid w:val="003B6632"/>
    <w:rsid w:val="003C162F"/>
    <w:rsid w:val="003C3971"/>
    <w:rsid w:val="003C6ED8"/>
    <w:rsid w:val="003C78FE"/>
    <w:rsid w:val="003D2C29"/>
    <w:rsid w:val="003D4DF4"/>
    <w:rsid w:val="003D79C0"/>
    <w:rsid w:val="00423334"/>
    <w:rsid w:val="004345EC"/>
    <w:rsid w:val="00437B9E"/>
    <w:rsid w:val="004554FF"/>
    <w:rsid w:val="00465515"/>
    <w:rsid w:val="00493346"/>
    <w:rsid w:val="004944B0"/>
    <w:rsid w:val="004963EA"/>
    <w:rsid w:val="004A5E27"/>
    <w:rsid w:val="004D3578"/>
    <w:rsid w:val="004D5492"/>
    <w:rsid w:val="004E061E"/>
    <w:rsid w:val="004E213A"/>
    <w:rsid w:val="004E5ABD"/>
    <w:rsid w:val="004F0988"/>
    <w:rsid w:val="004F3340"/>
    <w:rsid w:val="004F6537"/>
    <w:rsid w:val="0051210F"/>
    <w:rsid w:val="00513756"/>
    <w:rsid w:val="00520437"/>
    <w:rsid w:val="0053388B"/>
    <w:rsid w:val="00535773"/>
    <w:rsid w:val="00543E6C"/>
    <w:rsid w:val="00554860"/>
    <w:rsid w:val="00565087"/>
    <w:rsid w:val="00597B11"/>
    <w:rsid w:val="00597CE5"/>
    <w:rsid w:val="005A1A4A"/>
    <w:rsid w:val="005A3AC3"/>
    <w:rsid w:val="005B06FE"/>
    <w:rsid w:val="005B5532"/>
    <w:rsid w:val="005C3A36"/>
    <w:rsid w:val="005D2E01"/>
    <w:rsid w:val="005D4204"/>
    <w:rsid w:val="005D7526"/>
    <w:rsid w:val="005E4BB2"/>
    <w:rsid w:val="005F09D1"/>
    <w:rsid w:val="005F4EB3"/>
    <w:rsid w:val="00602AEA"/>
    <w:rsid w:val="00607D1E"/>
    <w:rsid w:val="006117E3"/>
    <w:rsid w:val="00614FDF"/>
    <w:rsid w:val="00615895"/>
    <w:rsid w:val="00623302"/>
    <w:rsid w:val="0063543D"/>
    <w:rsid w:val="006373E1"/>
    <w:rsid w:val="006418F3"/>
    <w:rsid w:val="00647114"/>
    <w:rsid w:val="0066057B"/>
    <w:rsid w:val="00670B64"/>
    <w:rsid w:val="006A323F"/>
    <w:rsid w:val="006A6780"/>
    <w:rsid w:val="006B30D0"/>
    <w:rsid w:val="006B73FF"/>
    <w:rsid w:val="006C1687"/>
    <w:rsid w:val="006C3D95"/>
    <w:rsid w:val="006E5C86"/>
    <w:rsid w:val="006F6AA8"/>
    <w:rsid w:val="00701116"/>
    <w:rsid w:val="00713C44"/>
    <w:rsid w:val="007274DE"/>
    <w:rsid w:val="00734A5B"/>
    <w:rsid w:val="0074026F"/>
    <w:rsid w:val="007429F6"/>
    <w:rsid w:val="00744E76"/>
    <w:rsid w:val="00747BD9"/>
    <w:rsid w:val="00764D42"/>
    <w:rsid w:val="00773C26"/>
    <w:rsid w:val="00774DA4"/>
    <w:rsid w:val="00781F0F"/>
    <w:rsid w:val="007B600E"/>
    <w:rsid w:val="007E1683"/>
    <w:rsid w:val="007F0F4A"/>
    <w:rsid w:val="007F0F4B"/>
    <w:rsid w:val="008028A4"/>
    <w:rsid w:val="00805C72"/>
    <w:rsid w:val="00806AC4"/>
    <w:rsid w:val="00822565"/>
    <w:rsid w:val="00830747"/>
    <w:rsid w:val="00834290"/>
    <w:rsid w:val="00842EF7"/>
    <w:rsid w:val="00847A96"/>
    <w:rsid w:val="00850A55"/>
    <w:rsid w:val="00850D6D"/>
    <w:rsid w:val="0086605C"/>
    <w:rsid w:val="00867F18"/>
    <w:rsid w:val="008768CA"/>
    <w:rsid w:val="00877CB1"/>
    <w:rsid w:val="00897795"/>
    <w:rsid w:val="00897889"/>
    <w:rsid w:val="008B3FBF"/>
    <w:rsid w:val="008B5769"/>
    <w:rsid w:val="008C1BF1"/>
    <w:rsid w:val="008C384C"/>
    <w:rsid w:val="008C49F6"/>
    <w:rsid w:val="008C68B8"/>
    <w:rsid w:val="008C73A0"/>
    <w:rsid w:val="008F641A"/>
    <w:rsid w:val="008F768F"/>
    <w:rsid w:val="0090271F"/>
    <w:rsid w:val="00902E23"/>
    <w:rsid w:val="009114D7"/>
    <w:rsid w:val="0091348E"/>
    <w:rsid w:val="009157C5"/>
    <w:rsid w:val="00917CCB"/>
    <w:rsid w:val="00942EC2"/>
    <w:rsid w:val="00952DE1"/>
    <w:rsid w:val="00955741"/>
    <w:rsid w:val="00990156"/>
    <w:rsid w:val="009A0A58"/>
    <w:rsid w:val="009A71CB"/>
    <w:rsid w:val="009B027E"/>
    <w:rsid w:val="009C676B"/>
    <w:rsid w:val="009D1A65"/>
    <w:rsid w:val="009F37B7"/>
    <w:rsid w:val="00A01AE2"/>
    <w:rsid w:val="00A10F02"/>
    <w:rsid w:val="00A164B4"/>
    <w:rsid w:val="00A17CB4"/>
    <w:rsid w:val="00A26956"/>
    <w:rsid w:val="00A27486"/>
    <w:rsid w:val="00A30EE0"/>
    <w:rsid w:val="00A3696F"/>
    <w:rsid w:val="00A42BF4"/>
    <w:rsid w:val="00A43890"/>
    <w:rsid w:val="00A53724"/>
    <w:rsid w:val="00A56066"/>
    <w:rsid w:val="00A57BC6"/>
    <w:rsid w:val="00A73129"/>
    <w:rsid w:val="00A76C62"/>
    <w:rsid w:val="00A82346"/>
    <w:rsid w:val="00A92BA1"/>
    <w:rsid w:val="00AC09D7"/>
    <w:rsid w:val="00AC6BC6"/>
    <w:rsid w:val="00AE19D7"/>
    <w:rsid w:val="00AE3967"/>
    <w:rsid w:val="00AE65E2"/>
    <w:rsid w:val="00AE6D8E"/>
    <w:rsid w:val="00AE70AE"/>
    <w:rsid w:val="00B15076"/>
    <w:rsid w:val="00B15449"/>
    <w:rsid w:val="00B33202"/>
    <w:rsid w:val="00B44295"/>
    <w:rsid w:val="00B46D26"/>
    <w:rsid w:val="00B715D6"/>
    <w:rsid w:val="00B83E2E"/>
    <w:rsid w:val="00B9210A"/>
    <w:rsid w:val="00B93086"/>
    <w:rsid w:val="00B97FF3"/>
    <w:rsid w:val="00BA00C8"/>
    <w:rsid w:val="00BA19ED"/>
    <w:rsid w:val="00BA4B8D"/>
    <w:rsid w:val="00BC0F7D"/>
    <w:rsid w:val="00BD0D84"/>
    <w:rsid w:val="00BD105F"/>
    <w:rsid w:val="00BD20C8"/>
    <w:rsid w:val="00BD7D31"/>
    <w:rsid w:val="00BE3255"/>
    <w:rsid w:val="00BE61A8"/>
    <w:rsid w:val="00BF128E"/>
    <w:rsid w:val="00BF35B0"/>
    <w:rsid w:val="00BF36CC"/>
    <w:rsid w:val="00BF6F78"/>
    <w:rsid w:val="00C04A08"/>
    <w:rsid w:val="00C074DD"/>
    <w:rsid w:val="00C07745"/>
    <w:rsid w:val="00C10638"/>
    <w:rsid w:val="00C1496A"/>
    <w:rsid w:val="00C31624"/>
    <w:rsid w:val="00C33079"/>
    <w:rsid w:val="00C34B68"/>
    <w:rsid w:val="00C37EBD"/>
    <w:rsid w:val="00C45231"/>
    <w:rsid w:val="00C50F1A"/>
    <w:rsid w:val="00C65024"/>
    <w:rsid w:val="00C71299"/>
    <w:rsid w:val="00C72833"/>
    <w:rsid w:val="00C80F1D"/>
    <w:rsid w:val="00C93F40"/>
    <w:rsid w:val="00CA3D0C"/>
    <w:rsid w:val="00CC5337"/>
    <w:rsid w:val="00CE29AA"/>
    <w:rsid w:val="00CF6F7B"/>
    <w:rsid w:val="00CF7919"/>
    <w:rsid w:val="00D4552B"/>
    <w:rsid w:val="00D45A6D"/>
    <w:rsid w:val="00D46B3C"/>
    <w:rsid w:val="00D57972"/>
    <w:rsid w:val="00D63A4F"/>
    <w:rsid w:val="00D675A9"/>
    <w:rsid w:val="00D709AA"/>
    <w:rsid w:val="00D738D6"/>
    <w:rsid w:val="00D755EB"/>
    <w:rsid w:val="00D76048"/>
    <w:rsid w:val="00D87E00"/>
    <w:rsid w:val="00D9134D"/>
    <w:rsid w:val="00DA7A03"/>
    <w:rsid w:val="00DB1818"/>
    <w:rsid w:val="00DB6E16"/>
    <w:rsid w:val="00DC2AC0"/>
    <w:rsid w:val="00DC309B"/>
    <w:rsid w:val="00DC331D"/>
    <w:rsid w:val="00DC4DA2"/>
    <w:rsid w:val="00DD4C17"/>
    <w:rsid w:val="00DD74A5"/>
    <w:rsid w:val="00DF2B1F"/>
    <w:rsid w:val="00DF62CD"/>
    <w:rsid w:val="00E06914"/>
    <w:rsid w:val="00E14763"/>
    <w:rsid w:val="00E16509"/>
    <w:rsid w:val="00E17840"/>
    <w:rsid w:val="00E32434"/>
    <w:rsid w:val="00E34D00"/>
    <w:rsid w:val="00E411C2"/>
    <w:rsid w:val="00E44582"/>
    <w:rsid w:val="00E4700A"/>
    <w:rsid w:val="00E71647"/>
    <w:rsid w:val="00E77645"/>
    <w:rsid w:val="00E902A4"/>
    <w:rsid w:val="00E92ECF"/>
    <w:rsid w:val="00E94035"/>
    <w:rsid w:val="00EA15B0"/>
    <w:rsid w:val="00EA5ABD"/>
    <w:rsid w:val="00EA5EA7"/>
    <w:rsid w:val="00EA7C4C"/>
    <w:rsid w:val="00EB29A2"/>
    <w:rsid w:val="00EB5970"/>
    <w:rsid w:val="00EC4A25"/>
    <w:rsid w:val="00EC74F0"/>
    <w:rsid w:val="00EE21F4"/>
    <w:rsid w:val="00F025A2"/>
    <w:rsid w:val="00F04712"/>
    <w:rsid w:val="00F05EF5"/>
    <w:rsid w:val="00F13360"/>
    <w:rsid w:val="00F22EC7"/>
    <w:rsid w:val="00F325C8"/>
    <w:rsid w:val="00F36FA4"/>
    <w:rsid w:val="00F45ECD"/>
    <w:rsid w:val="00F46140"/>
    <w:rsid w:val="00F50596"/>
    <w:rsid w:val="00F5572C"/>
    <w:rsid w:val="00F653B8"/>
    <w:rsid w:val="00F84F0D"/>
    <w:rsid w:val="00F9008D"/>
    <w:rsid w:val="00F91227"/>
    <w:rsid w:val="00FA1266"/>
    <w:rsid w:val="00FB39F8"/>
    <w:rsid w:val="00FC1192"/>
    <w:rsid w:val="00FD5D84"/>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649"/>
    <o:shapelayout v:ext="edit">
      <o:idmap v:ext="edit" data="1"/>
      <o:rules v:ext="edit">
        <o:r id="V:Rule1" type="connector" idref="#直线 2087"/>
        <o:r id="V:Rule2" type="connector" idref="#直线 1553"/>
        <o:r id="V:Rule3" type="connector" idref="#直线 1549"/>
        <o:r id="V:Rule4" type="connector" idref="#直线 1545"/>
        <o:r id="V:Rule5" type="connector" idref="#直线 1717"/>
        <o:r id="V:Rule6" type="connector" idref="#直线 1924"/>
        <o:r id="V:Rule7" type="connector" idref="#直线 2092"/>
        <o:r id="V:Rule8" type="connector" idref="#直线 1928"/>
        <o:r id="V:Rule9" type="connector" idref="#直线 1984"/>
        <o:r id="V:Rule10" type="connector" idref="#直线 2088"/>
        <o:r id="V:Rule11" type="connector" idref="#直线 1985"/>
        <o:r id="V:Rule12" type="connector" idref="#直线 2093"/>
        <o:r id="V:Rule13" type="connector" idref="#直线 1986"/>
        <o:r id="V:Rule14" type="connector" idref="#直线 1725"/>
        <o:r id="V:Rule15" type="connector" idref="#直线 1544"/>
        <o:r id="V:Rule16" type="connector" idref="#Line 145"/>
        <o:r id="V:Rule17" type="connector" idref="#Line 144"/>
        <o:r id="V:Rule18" type="connector" idref="#直线 1550"/>
        <o:r id="V:Rule19" type="connector" idref="#直线 1653"/>
        <o:r id="V:Rule20" type="connector" idref="#直线 1925"/>
        <o:r id="V:Rule21" type="connector" idref="#Line 146"/>
        <o:r id="V:Rule22" type="connector" idref="#直线 2089"/>
        <o:r id="V:Rule23" type="connector" idref="#直线 1551"/>
        <o:r id="V:Rule24" type="connector" idref="#直线 1543"/>
        <o:r id="V:Rule25" type="connector" idref="#直线 1552"/>
        <o:r id="V:Rule26" type="connector" idref="#直线 1655"/>
        <o:r id="V:Rule27" type="connector" idref="#Line 158"/>
        <o:r id="V:Rule28" type="connector" idref="#Line 148"/>
        <o:r id="V:Rule29" type="connector" idref="#直线 1662"/>
        <o:r id="V:Rule30" type="connector" idref="#Line 150"/>
        <o:r id="V:Rule31" type="connector" idref="#Line 157"/>
        <o:r id="V:Rule32" type="connector" idref="#直线 2086"/>
        <o:r id="V:Rule33" type="connector" idref="#直线 1654"/>
        <o:r id="V:Rule34" type="connector" idref="#直线 1979"/>
        <o:r id="V:Rule35" type="connector" idref="#直线 2091"/>
        <o:r id="V:Rule36" type="connector" idref="#Line 147"/>
        <o:r id="V:Rule37" type="connector" idref="#Line 143"/>
      </o:rules>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basedOn w:val="Normal"/>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5"/>
      </w:numPr>
      <w:spacing w:beforeLines="50" w:afterLines="50"/>
      <w:jc w:val="center"/>
    </w:pPr>
    <w:rPr>
      <w:rFonts w:eastAsia="Yu Mincho"/>
      <w:b/>
      <w:lang w:eastAsia="zh-CN"/>
    </w:rPr>
  </w:style>
  <w:style w:type="paragraph" w:customStyle="1" w:styleId="a0">
    <w:name w:val="插图题注"/>
    <w:next w:val="Normal"/>
    <w:qFormat/>
    <w:rsid w:val="00842EF7"/>
    <w:pPr>
      <w:numPr>
        <w:numId w:val="16"/>
      </w:numPr>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41"/>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Pages>
  <Words>59856</Words>
  <Characters>341182</Characters>
  <Application>Microsoft Office Word</Application>
  <DocSecurity>0</DocSecurity>
  <Lines>2843</Lines>
  <Paragraphs>800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400238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2021-10-01T01:15:00Z</dcterms:created>
  <dcterms:modified xsi:type="dcterms:W3CDTF">2021-10-01T01:15:00Z</dcterms:modified>
</cp:coreProperties>
</file>