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2EBB6DEF"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w:t>
            </w:r>
            <w:r w:rsidR="0084744D">
              <w:t>7</w:t>
            </w:r>
            <w:r w:rsidRPr="00A46FD9">
              <w:t>.</w:t>
            </w:r>
            <w:r w:rsidR="00426A02">
              <w:t>11</w:t>
            </w:r>
            <w:r w:rsidRPr="00A46FD9">
              <w:t>.</w:t>
            </w:r>
            <w:bookmarkEnd w:id="3"/>
            <w:r w:rsidR="000104A5">
              <w:t>1</w:t>
            </w:r>
            <w:r w:rsidRPr="00A46FD9">
              <w:t xml:space="preserve"> </w:t>
            </w:r>
            <w:r w:rsidRPr="00A46FD9">
              <w:rPr>
                <w:sz w:val="32"/>
              </w:rPr>
              <w:t>(</w:t>
            </w:r>
            <w:bookmarkStart w:id="4" w:name="issueDate"/>
            <w:r w:rsidR="00403B22" w:rsidRPr="00A46FD9">
              <w:rPr>
                <w:sz w:val="32"/>
              </w:rPr>
              <w:t>202</w:t>
            </w:r>
            <w:r w:rsidR="00403B22">
              <w:rPr>
                <w:sz w:val="32"/>
              </w:rPr>
              <w:t>3</w:t>
            </w:r>
            <w:r w:rsidRPr="00A46FD9">
              <w:rPr>
                <w:sz w:val="32"/>
              </w:rPr>
              <w:t>-</w:t>
            </w:r>
            <w:bookmarkEnd w:id="4"/>
            <w:r w:rsidR="00426A02">
              <w:rPr>
                <w:sz w:val="32"/>
              </w:rPr>
              <w:t>09</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451C601E"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w:t>
            </w:r>
            <w:r w:rsidR="0084744D">
              <w:rPr>
                <w:rStyle w:val="ZGSM"/>
              </w:rPr>
              <w:t>7</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34A16EE8" w:rsidR="00E16509" w:rsidRPr="00A46FD9" w:rsidRDefault="00E16509" w:rsidP="00133525">
            <w:pPr>
              <w:pStyle w:val="FP"/>
              <w:jc w:val="center"/>
              <w:rPr>
                <w:noProof/>
                <w:sz w:val="18"/>
              </w:rPr>
            </w:pPr>
            <w:r w:rsidRPr="00A46FD9">
              <w:rPr>
                <w:noProof/>
                <w:sz w:val="18"/>
              </w:rPr>
              <w:t xml:space="preserve">© </w:t>
            </w:r>
            <w:r w:rsidR="00403B22" w:rsidRPr="00A46FD9">
              <w:rPr>
                <w:noProof/>
                <w:sz w:val="18"/>
              </w:rPr>
              <w:t>202</w:t>
            </w:r>
            <w:r w:rsidR="00403B22">
              <w:rPr>
                <w:noProof/>
                <w:sz w:val="18"/>
              </w:rPr>
              <w:t>3</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5922705E" w14:textId="10E06246" w:rsidR="007E4D26" w:rsidRDefault="00F0618D">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7E4D26">
        <w:t>Foreword</w:t>
      </w:r>
      <w:r w:rsidR="007E4D26">
        <w:tab/>
      </w:r>
      <w:r w:rsidR="007E4D26">
        <w:fldChar w:fldCharType="begin"/>
      </w:r>
      <w:r w:rsidR="007E4D26">
        <w:instrText xml:space="preserve"> PAGEREF _Toc147154146 \h </w:instrText>
      </w:r>
      <w:r w:rsidR="007E4D26">
        <w:fldChar w:fldCharType="separate"/>
      </w:r>
      <w:r w:rsidR="007E4D26">
        <w:t>11</w:t>
      </w:r>
      <w:r w:rsidR="007E4D26">
        <w:fldChar w:fldCharType="end"/>
      </w:r>
    </w:p>
    <w:p w14:paraId="193DBC3D" w14:textId="418A4C91" w:rsidR="007E4D26" w:rsidRDefault="007E4D26">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_Toc147154147 \h </w:instrText>
      </w:r>
      <w:r>
        <w:fldChar w:fldCharType="separate"/>
      </w:r>
      <w:r>
        <w:t>13</w:t>
      </w:r>
      <w:r>
        <w:fldChar w:fldCharType="end"/>
      </w:r>
    </w:p>
    <w:p w14:paraId="706B2DD3" w14:textId="2AC8632A" w:rsidR="007E4D26" w:rsidRDefault="007E4D26">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_Toc147154148 \h </w:instrText>
      </w:r>
      <w:r>
        <w:fldChar w:fldCharType="separate"/>
      </w:r>
      <w:r>
        <w:t>13</w:t>
      </w:r>
      <w:r>
        <w:fldChar w:fldCharType="end"/>
      </w:r>
    </w:p>
    <w:p w14:paraId="5AC9E44C" w14:textId="77A95898" w:rsidR="007E4D26" w:rsidRDefault="007E4D26">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_Toc147154149 \h </w:instrText>
      </w:r>
      <w:r>
        <w:fldChar w:fldCharType="separate"/>
      </w:r>
      <w:r>
        <w:t>14</w:t>
      </w:r>
      <w:r>
        <w:fldChar w:fldCharType="end"/>
      </w:r>
    </w:p>
    <w:p w14:paraId="0E482023" w14:textId="7EFADB06" w:rsidR="007E4D26" w:rsidRDefault="007E4D26">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_Toc147154150 \h </w:instrText>
      </w:r>
      <w:r>
        <w:fldChar w:fldCharType="separate"/>
      </w:r>
      <w:r>
        <w:t>14</w:t>
      </w:r>
      <w:r>
        <w:fldChar w:fldCharType="end"/>
      </w:r>
    </w:p>
    <w:p w14:paraId="0005A11B" w14:textId="3468343D" w:rsidR="007E4D26" w:rsidRDefault="007E4D26">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_Toc147154151 \h </w:instrText>
      </w:r>
      <w:r>
        <w:fldChar w:fldCharType="separate"/>
      </w:r>
      <w:r>
        <w:t>18</w:t>
      </w:r>
      <w:r>
        <w:fldChar w:fldCharType="end"/>
      </w:r>
    </w:p>
    <w:p w14:paraId="730239BC" w14:textId="2F8B2302" w:rsidR="007E4D26" w:rsidRDefault="007E4D26">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_Toc147154152 \h </w:instrText>
      </w:r>
      <w:r>
        <w:fldChar w:fldCharType="separate"/>
      </w:r>
      <w:r>
        <w:t>20</w:t>
      </w:r>
      <w:r>
        <w:fldChar w:fldCharType="end"/>
      </w:r>
    </w:p>
    <w:p w14:paraId="376DD297" w14:textId="7034B85D" w:rsidR="007E4D26" w:rsidRDefault="007E4D26">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test conditions and declarations</w:t>
      </w:r>
      <w:r>
        <w:tab/>
      </w:r>
      <w:r>
        <w:fldChar w:fldCharType="begin"/>
      </w:r>
      <w:r>
        <w:instrText xml:space="preserve"> PAGEREF _Toc147154153 \h </w:instrText>
      </w:r>
      <w:r>
        <w:fldChar w:fldCharType="separate"/>
      </w:r>
      <w:r>
        <w:t>21</w:t>
      </w:r>
      <w:r>
        <w:fldChar w:fldCharType="end"/>
      </w:r>
    </w:p>
    <w:p w14:paraId="0B34C4D9" w14:textId="463C1C7C" w:rsidR="007E4D26" w:rsidRDefault="007E4D26">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Measurement uncertainties and test requirements</w:t>
      </w:r>
      <w:r>
        <w:tab/>
      </w:r>
      <w:r>
        <w:fldChar w:fldCharType="begin"/>
      </w:r>
      <w:r>
        <w:instrText xml:space="preserve"> PAGEREF _Toc147154154 \h </w:instrText>
      </w:r>
      <w:r>
        <w:fldChar w:fldCharType="separate"/>
      </w:r>
      <w:r>
        <w:t>21</w:t>
      </w:r>
      <w:r>
        <w:fldChar w:fldCharType="end"/>
      </w:r>
    </w:p>
    <w:p w14:paraId="02707215" w14:textId="1CF08144" w:rsidR="007E4D26" w:rsidRDefault="007E4D26">
      <w:pPr>
        <w:pStyle w:val="TOC3"/>
        <w:rPr>
          <w:rFonts w:asciiTheme="minorHAnsi" w:eastAsiaTheme="minorEastAsia" w:hAnsiTheme="minorHAnsi" w:cstheme="minorBidi"/>
          <w:sz w:val="22"/>
          <w:szCs w:val="22"/>
          <w:lang w:val="en-US"/>
        </w:rPr>
      </w:pPr>
      <w:r>
        <w:t>4.1.1</w:t>
      </w:r>
      <w:r>
        <w:rPr>
          <w:rFonts w:asciiTheme="minorHAnsi" w:eastAsiaTheme="minorEastAsia" w:hAnsiTheme="minorHAnsi" w:cstheme="minorBidi"/>
          <w:sz w:val="22"/>
          <w:szCs w:val="22"/>
          <w:lang w:val="en-US"/>
        </w:rPr>
        <w:tab/>
      </w:r>
      <w:r>
        <w:t>General</w:t>
      </w:r>
      <w:r>
        <w:tab/>
      </w:r>
      <w:r>
        <w:fldChar w:fldCharType="begin"/>
      </w:r>
      <w:r>
        <w:instrText xml:space="preserve"> PAGEREF _Toc147154155 \h </w:instrText>
      </w:r>
      <w:r>
        <w:fldChar w:fldCharType="separate"/>
      </w:r>
      <w:r>
        <w:t>21</w:t>
      </w:r>
      <w:r>
        <w:fldChar w:fldCharType="end"/>
      </w:r>
    </w:p>
    <w:p w14:paraId="2ED53A6A" w14:textId="292FD8BA" w:rsidR="007E4D26" w:rsidRDefault="007E4D26">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Acceptable uncertainty of Test System</w:t>
      </w:r>
      <w:r>
        <w:tab/>
      </w:r>
      <w:r>
        <w:fldChar w:fldCharType="begin"/>
      </w:r>
      <w:r>
        <w:instrText xml:space="preserve"> PAGEREF _Toc147154156 \h </w:instrText>
      </w:r>
      <w:r>
        <w:fldChar w:fldCharType="separate"/>
      </w:r>
      <w:r>
        <w:t>22</w:t>
      </w:r>
      <w:r>
        <w:fldChar w:fldCharType="end"/>
      </w:r>
    </w:p>
    <w:p w14:paraId="452EC37C" w14:textId="35B30BEE" w:rsidR="007E4D26" w:rsidRDefault="007E4D26">
      <w:pPr>
        <w:pStyle w:val="TOC4"/>
        <w:rPr>
          <w:rFonts w:asciiTheme="minorHAnsi" w:eastAsiaTheme="minorEastAsia" w:hAnsiTheme="minorHAnsi" w:cstheme="minorBidi"/>
          <w:sz w:val="22"/>
          <w:szCs w:val="22"/>
          <w:lang w:val="en-US"/>
        </w:rPr>
      </w:pPr>
      <w:r>
        <w:rPr>
          <w:lang w:eastAsia="sv-SE"/>
        </w:rPr>
        <w:t>4.1.</w:t>
      </w:r>
      <w:r>
        <w:t>2.1</w:t>
      </w:r>
      <w:r>
        <w:rPr>
          <w:rFonts w:asciiTheme="minorHAnsi" w:eastAsiaTheme="minorEastAsia" w:hAnsiTheme="minorHAnsi" w:cstheme="minorBidi"/>
          <w:sz w:val="22"/>
          <w:szCs w:val="22"/>
          <w:lang w:val="en-US"/>
        </w:rPr>
        <w:tab/>
      </w:r>
      <w:r>
        <w:rPr>
          <w:lang w:eastAsia="sv-SE"/>
        </w:rPr>
        <w:t>Measurement of t</w:t>
      </w:r>
      <w:r>
        <w:t>ransmitter</w:t>
      </w:r>
      <w:r>
        <w:tab/>
      </w:r>
      <w:r>
        <w:fldChar w:fldCharType="begin"/>
      </w:r>
      <w:r>
        <w:instrText xml:space="preserve"> PAGEREF _Toc147154157 \h </w:instrText>
      </w:r>
      <w:r>
        <w:fldChar w:fldCharType="separate"/>
      </w:r>
      <w:r>
        <w:t>23</w:t>
      </w:r>
      <w:r>
        <w:fldChar w:fldCharType="end"/>
      </w:r>
    </w:p>
    <w:p w14:paraId="2E0E47C3" w14:textId="05E9A16A" w:rsidR="007E4D26" w:rsidRDefault="007E4D26">
      <w:pPr>
        <w:pStyle w:val="TOC4"/>
        <w:rPr>
          <w:rFonts w:asciiTheme="minorHAnsi" w:eastAsiaTheme="minorEastAsia" w:hAnsiTheme="minorHAnsi" w:cstheme="minorBidi"/>
          <w:sz w:val="22"/>
          <w:szCs w:val="22"/>
          <w:lang w:val="en-US"/>
        </w:rPr>
      </w:pPr>
      <w:r>
        <w:rPr>
          <w:lang w:eastAsia="sv-SE"/>
        </w:rPr>
        <w:t>4.1.</w:t>
      </w:r>
      <w:r>
        <w:t>2.2</w:t>
      </w:r>
      <w:r>
        <w:rPr>
          <w:rFonts w:asciiTheme="minorHAnsi" w:eastAsiaTheme="minorEastAsia" w:hAnsiTheme="minorHAnsi" w:cstheme="minorBidi"/>
          <w:sz w:val="22"/>
          <w:szCs w:val="22"/>
          <w:lang w:val="en-US"/>
        </w:rPr>
        <w:tab/>
      </w:r>
      <w:r>
        <w:rPr>
          <w:lang w:eastAsia="sv-SE"/>
        </w:rPr>
        <w:t xml:space="preserve">Measurement of </w:t>
      </w:r>
      <w:r>
        <w:t>receiver</w:t>
      </w:r>
      <w:r>
        <w:tab/>
      </w:r>
      <w:r>
        <w:fldChar w:fldCharType="begin"/>
      </w:r>
      <w:r>
        <w:instrText xml:space="preserve"> PAGEREF _Toc147154158 \h </w:instrText>
      </w:r>
      <w:r>
        <w:fldChar w:fldCharType="separate"/>
      </w:r>
      <w:r>
        <w:t>24</w:t>
      </w:r>
      <w:r>
        <w:fldChar w:fldCharType="end"/>
      </w:r>
    </w:p>
    <w:p w14:paraId="74E3C3E7" w14:textId="329A1812" w:rsidR="007E4D26" w:rsidRDefault="007E4D26">
      <w:pPr>
        <w:pStyle w:val="TOC3"/>
        <w:rPr>
          <w:rFonts w:asciiTheme="minorHAnsi" w:eastAsiaTheme="minorEastAsia" w:hAnsiTheme="minorHAnsi" w:cstheme="minorBidi"/>
          <w:sz w:val="22"/>
          <w:szCs w:val="22"/>
          <w:lang w:val="en-US"/>
        </w:rPr>
      </w:pPr>
      <w:r>
        <w:rPr>
          <w:lang w:eastAsia="sv-SE"/>
        </w:rPr>
        <w:t>4.1.</w:t>
      </w:r>
      <w:r>
        <w:t>3</w:t>
      </w:r>
      <w:r>
        <w:rPr>
          <w:rFonts w:asciiTheme="minorHAnsi" w:eastAsiaTheme="minorEastAsia" w:hAnsiTheme="minorHAnsi" w:cstheme="minorBidi"/>
          <w:sz w:val="22"/>
          <w:szCs w:val="22"/>
          <w:lang w:val="en-US"/>
        </w:rPr>
        <w:tab/>
      </w:r>
      <w:r>
        <w:rPr>
          <w:lang w:eastAsia="sv-SE"/>
        </w:rPr>
        <w:t>Interpretation of measurement results</w:t>
      </w:r>
      <w:r>
        <w:tab/>
      </w:r>
      <w:r>
        <w:fldChar w:fldCharType="begin"/>
      </w:r>
      <w:r>
        <w:instrText xml:space="preserve"> PAGEREF _Toc147154159 \h </w:instrText>
      </w:r>
      <w:r>
        <w:fldChar w:fldCharType="separate"/>
      </w:r>
      <w:r>
        <w:t>26</w:t>
      </w:r>
      <w:r>
        <w:fldChar w:fldCharType="end"/>
      </w:r>
    </w:p>
    <w:p w14:paraId="60DF5A5F" w14:textId="2849AB95" w:rsidR="007E4D26" w:rsidRDefault="007E4D26">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Base Station classes</w:t>
      </w:r>
      <w:r>
        <w:tab/>
      </w:r>
      <w:r>
        <w:fldChar w:fldCharType="begin"/>
      </w:r>
      <w:r>
        <w:instrText xml:space="preserve"> PAGEREF _Toc147154160 \h </w:instrText>
      </w:r>
      <w:r>
        <w:fldChar w:fldCharType="separate"/>
      </w:r>
      <w:r>
        <w:t>27</w:t>
      </w:r>
      <w:r>
        <w:fldChar w:fldCharType="end"/>
      </w:r>
    </w:p>
    <w:p w14:paraId="739AC640" w14:textId="05872E5D" w:rsidR="007E4D26" w:rsidRDefault="007E4D26">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Regional requirements</w:t>
      </w:r>
      <w:r>
        <w:tab/>
      </w:r>
      <w:r>
        <w:fldChar w:fldCharType="begin"/>
      </w:r>
      <w:r>
        <w:instrText xml:space="preserve"> PAGEREF _Toc147154161 \h </w:instrText>
      </w:r>
      <w:r>
        <w:fldChar w:fldCharType="separate"/>
      </w:r>
      <w:r>
        <w:t>27</w:t>
      </w:r>
      <w:r>
        <w:fldChar w:fldCharType="end"/>
      </w:r>
    </w:p>
    <w:p w14:paraId="13B479FE" w14:textId="2F958241" w:rsidR="007E4D26" w:rsidRDefault="007E4D26">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Operating bands and band categories</w:t>
      </w:r>
      <w:r>
        <w:tab/>
      </w:r>
      <w:r>
        <w:fldChar w:fldCharType="begin"/>
      </w:r>
      <w:r>
        <w:instrText xml:space="preserve"> PAGEREF _Toc147154162 \h </w:instrText>
      </w:r>
      <w:r>
        <w:fldChar w:fldCharType="separate"/>
      </w:r>
      <w:r>
        <w:t>29</w:t>
      </w:r>
      <w:r>
        <w:fldChar w:fldCharType="end"/>
      </w:r>
    </w:p>
    <w:p w14:paraId="0DB8B8C1" w14:textId="092223D0" w:rsidR="007E4D26" w:rsidRDefault="007E4D26">
      <w:pPr>
        <w:pStyle w:val="TOC3"/>
        <w:rPr>
          <w:rFonts w:asciiTheme="minorHAnsi" w:eastAsiaTheme="minorEastAsia" w:hAnsiTheme="minorHAnsi" w:cstheme="minorBidi"/>
          <w:sz w:val="22"/>
          <w:szCs w:val="22"/>
          <w:lang w:val="en-US"/>
        </w:rPr>
      </w:pPr>
      <w:r>
        <w:t>4.4.1</w:t>
      </w:r>
      <w:r>
        <w:rPr>
          <w:rFonts w:asciiTheme="minorHAnsi" w:eastAsiaTheme="minorEastAsia" w:hAnsiTheme="minorHAnsi" w:cstheme="minorBidi"/>
          <w:sz w:val="22"/>
          <w:szCs w:val="22"/>
          <w:lang w:val="en-US"/>
        </w:rPr>
        <w:tab/>
      </w:r>
      <w:r>
        <w:t>Band category 1 aspects (BC1)</w:t>
      </w:r>
      <w:r>
        <w:tab/>
      </w:r>
      <w:r>
        <w:fldChar w:fldCharType="begin"/>
      </w:r>
      <w:r>
        <w:instrText xml:space="preserve"> PAGEREF _Toc147154163 \h </w:instrText>
      </w:r>
      <w:r>
        <w:fldChar w:fldCharType="separate"/>
      </w:r>
      <w:r>
        <w:t>33</w:t>
      </w:r>
      <w:r>
        <w:fldChar w:fldCharType="end"/>
      </w:r>
    </w:p>
    <w:p w14:paraId="02946F6D" w14:textId="2E35E220" w:rsidR="007E4D26" w:rsidRDefault="007E4D26">
      <w:pPr>
        <w:pStyle w:val="TOC3"/>
        <w:rPr>
          <w:rFonts w:asciiTheme="minorHAnsi" w:eastAsiaTheme="minorEastAsia" w:hAnsiTheme="minorHAnsi" w:cstheme="minorBidi"/>
          <w:sz w:val="22"/>
          <w:szCs w:val="22"/>
          <w:lang w:val="en-US"/>
        </w:rPr>
      </w:pPr>
      <w:r>
        <w:t>4.4.2</w:t>
      </w:r>
      <w:r>
        <w:rPr>
          <w:rFonts w:asciiTheme="minorHAnsi" w:eastAsiaTheme="minorEastAsia" w:hAnsiTheme="minorHAnsi" w:cstheme="minorBidi"/>
          <w:sz w:val="22"/>
          <w:szCs w:val="22"/>
          <w:lang w:val="en-US"/>
        </w:rPr>
        <w:tab/>
      </w:r>
      <w:r>
        <w:t>Band category 2 aspects (BC2)</w:t>
      </w:r>
      <w:r>
        <w:tab/>
      </w:r>
      <w:r>
        <w:fldChar w:fldCharType="begin"/>
      </w:r>
      <w:r>
        <w:instrText xml:space="preserve"> PAGEREF _Toc147154164 \h </w:instrText>
      </w:r>
      <w:r>
        <w:fldChar w:fldCharType="separate"/>
      </w:r>
      <w:r>
        <w:t>33</w:t>
      </w:r>
      <w:r>
        <w:fldChar w:fldCharType="end"/>
      </w:r>
    </w:p>
    <w:p w14:paraId="13835BA0" w14:textId="1108B30D" w:rsidR="007E4D26" w:rsidRDefault="007E4D26">
      <w:pPr>
        <w:pStyle w:val="TOC3"/>
        <w:rPr>
          <w:rFonts w:asciiTheme="minorHAnsi" w:eastAsiaTheme="minorEastAsia" w:hAnsiTheme="minorHAnsi" w:cstheme="minorBidi"/>
          <w:sz w:val="22"/>
          <w:szCs w:val="22"/>
          <w:lang w:val="en-US"/>
        </w:rPr>
      </w:pPr>
      <w:r>
        <w:t>4.4.3</w:t>
      </w:r>
      <w:r>
        <w:rPr>
          <w:rFonts w:asciiTheme="minorHAnsi" w:eastAsiaTheme="minorEastAsia" w:hAnsiTheme="minorHAnsi" w:cstheme="minorBidi"/>
          <w:sz w:val="22"/>
          <w:szCs w:val="22"/>
          <w:lang w:val="en-US"/>
        </w:rPr>
        <w:tab/>
      </w:r>
      <w:r>
        <w:t>Band category 3 aspects (BC3)</w:t>
      </w:r>
      <w:r>
        <w:tab/>
      </w:r>
      <w:r>
        <w:fldChar w:fldCharType="begin"/>
      </w:r>
      <w:r>
        <w:instrText xml:space="preserve"> PAGEREF _Toc147154165 \h </w:instrText>
      </w:r>
      <w:r>
        <w:fldChar w:fldCharType="separate"/>
      </w:r>
      <w:r>
        <w:t>33</w:t>
      </w:r>
      <w:r>
        <w:fldChar w:fldCharType="end"/>
      </w:r>
    </w:p>
    <w:p w14:paraId="315ED75B" w14:textId="71E43DA1" w:rsidR="007E4D26" w:rsidRDefault="007E4D26">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Channel arrangement</w:t>
      </w:r>
      <w:r>
        <w:tab/>
      </w:r>
      <w:r>
        <w:fldChar w:fldCharType="begin"/>
      </w:r>
      <w:r>
        <w:instrText xml:space="preserve"> PAGEREF _Toc147154166 \h </w:instrText>
      </w:r>
      <w:r>
        <w:fldChar w:fldCharType="separate"/>
      </w:r>
      <w:r>
        <w:t>34</w:t>
      </w:r>
      <w:r>
        <w:fldChar w:fldCharType="end"/>
      </w:r>
    </w:p>
    <w:p w14:paraId="1E787A74" w14:textId="1CB393F8" w:rsidR="007E4D26" w:rsidRDefault="007E4D26">
      <w:pPr>
        <w:pStyle w:val="TOC3"/>
        <w:rPr>
          <w:rFonts w:asciiTheme="minorHAnsi" w:eastAsiaTheme="minorEastAsia" w:hAnsiTheme="minorHAnsi" w:cstheme="minorBidi"/>
          <w:sz w:val="22"/>
          <w:szCs w:val="22"/>
          <w:lang w:val="en-US"/>
        </w:rPr>
      </w:pPr>
      <w:r>
        <w:t>4.5.1</w:t>
      </w:r>
      <w:r>
        <w:rPr>
          <w:rFonts w:asciiTheme="minorHAnsi" w:eastAsiaTheme="minorEastAsia" w:hAnsiTheme="minorHAnsi" w:cstheme="minorBidi"/>
          <w:sz w:val="22"/>
          <w:szCs w:val="22"/>
          <w:lang w:val="en-US"/>
        </w:rPr>
        <w:tab/>
      </w:r>
      <w:r>
        <w:t>Channel spacing</w:t>
      </w:r>
      <w:r>
        <w:tab/>
      </w:r>
      <w:r>
        <w:fldChar w:fldCharType="begin"/>
      </w:r>
      <w:r>
        <w:instrText xml:space="preserve"> PAGEREF _Toc147154167 \h </w:instrText>
      </w:r>
      <w:r>
        <w:fldChar w:fldCharType="separate"/>
      </w:r>
      <w:r>
        <w:t>34</w:t>
      </w:r>
      <w:r>
        <w:fldChar w:fldCharType="end"/>
      </w:r>
    </w:p>
    <w:p w14:paraId="0EFE770E" w14:textId="17770386" w:rsidR="007E4D26" w:rsidRDefault="007E4D26">
      <w:pPr>
        <w:pStyle w:val="TOC3"/>
        <w:rPr>
          <w:rFonts w:asciiTheme="minorHAnsi" w:eastAsiaTheme="minorEastAsia" w:hAnsiTheme="minorHAnsi" w:cstheme="minorBidi"/>
          <w:sz w:val="22"/>
          <w:szCs w:val="22"/>
          <w:lang w:val="en-US"/>
        </w:rPr>
      </w:pPr>
      <w:r>
        <w:t>4.5.1A</w:t>
      </w:r>
      <w:r>
        <w:rPr>
          <w:rFonts w:asciiTheme="minorHAnsi" w:eastAsiaTheme="minorEastAsia" w:hAnsiTheme="minorHAnsi" w:cstheme="minorBidi"/>
          <w:sz w:val="22"/>
          <w:szCs w:val="22"/>
          <w:lang w:val="en-US"/>
        </w:rPr>
        <w:tab/>
      </w:r>
      <w:r>
        <w:t>CA Channel spacing</w:t>
      </w:r>
      <w:r>
        <w:tab/>
      </w:r>
      <w:r>
        <w:fldChar w:fldCharType="begin"/>
      </w:r>
      <w:r>
        <w:instrText xml:space="preserve"> PAGEREF _Toc147154168 \h </w:instrText>
      </w:r>
      <w:r>
        <w:fldChar w:fldCharType="separate"/>
      </w:r>
      <w:r>
        <w:t>34</w:t>
      </w:r>
      <w:r>
        <w:fldChar w:fldCharType="end"/>
      </w:r>
    </w:p>
    <w:p w14:paraId="532A0F6E" w14:textId="01D7043F" w:rsidR="007E4D26" w:rsidRDefault="007E4D26">
      <w:pPr>
        <w:pStyle w:val="TOC3"/>
        <w:rPr>
          <w:rFonts w:asciiTheme="minorHAnsi" w:eastAsiaTheme="minorEastAsia" w:hAnsiTheme="minorHAnsi" w:cstheme="minorBidi"/>
          <w:sz w:val="22"/>
          <w:szCs w:val="22"/>
          <w:lang w:val="en-US"/>
        </w:rPr>
      </w:pPr>
      <w:r>
        <w:t>4.5.2</w:t>
      </w:r>
      <w:r>
        <w:rPr>
          <w:rFonts w:asciiTheme="minorHAnsi" w:eastAsiaTheme="minorEastAsia" w:hAnsiTheme="minorHAnsi" w:cstheme="minorBidi"/>
          <w:sz w:val="22"/>
          <w:szCs w:val="22"/>
          <w:lang w:val="en-US"/>
        </w:rPr>
        <w:tab/>
      </w:r>
      <w:r>
        <w:t>Channel raster</w:t>
      </w:r>
      <w:r>
        <w:tab/>
      </w:r>
      <w:r>
        <w:fldChar w:fldCharType="begin"/>
      </w:r>
      <w:r>
        <w:instrText xml:space="preserve"> PAGEREF _Toc147154169 \h </w:instrText>
      </w:r>
      <w:r>
        <w:fldChar w:fldCharType="separate"/>
      </w:r>
      <w:r>
        <w:t>35</w:t>
      </w:r>
      <w:r>
        <w:fldChar w:fldCharType="end"/>
      </w:r>
    </w:p>
    <w:p w14:paraId="0F9EC369" w14:textId="106BDD9E" w:rsidR="007E4D26" w:rsidRDefault="007E4D26">
      <w:pPr>
        <w:pStyle w:val="TOC3"/>
        <w:rPr>
          <w:rFonts w:asciiTheme="minorHAnsi" w:eastAsiaTheme="minorEastAsia" w:hAnsiTheme="minorHAnsi" w:cstheme="minorBidi"/>
          <w:sz w:val="22"/>
          <w:szCs w:val="22"/>
          <w:lang w:val="en-US"/>
        </w:rPr>
      </w:pPr>
      <w:r>
        <w:t>4.5.3</w:t>
      </w:r>
      <w:r>
        <w:rPr>
          <w:rFonts w:asciiTheme="minorHAnsi" w:eastAsiaTheme="minorEastAsia" w:hAnsiTheme="minorHAnsi" w:cstheme="minorBidi"/>
          <w:sz w:val="22"/>
          <w:szCs w:val="22"/>
          <w:lang w:val="en-US"/>
        </w:rPr>
        <w:tab/>
      </w:r>
      <w:r>
        <w:t>Carrier frequencies and numbering</w:t>
      </w:r>
      <w:r>
        <w:tab/>
      </w:r>
      <w:r>
        <w:fldChar w:fldCharType="begin"/>
      </w:r>
      <w:r>
        <w:instrText xml:space="preserve"> PAGEREF _Toc147154170 \h </w:instrText>
      </w:r>
      <w:r>
        <w:fldChar w:fldCharType="separate"/>
      </w:r>
      <w:r>
        <w:t>35</w:t>
      </w:r>
      <w:r>
        <w:fldChar w:fldCharType="end"/>
      </w:r>
    </w:p>
    <w:p w14:paraId="58BB3B74" w14:textId="53F49A88" w:rsidR="007E4D26" w:rsidRDefault="007E4D26">
      <w:pPr>
        <w:pStyle w:val="TOC2"/>
        <w:rPr>
          <w:rFonts w:asciiTheme="minorHAnsi" w:eastAsiaTheme="minorEastAsia" w:hAnsiTheme="minorHAnsi" w:cstheme="minorBidi"/>
          <w:sz w:val="22"/>
          <w:szCs w:val="22"/>
          <w:lang w:val="en-US"/>
        </w:rPr>
      </w:pPr>
      <w:r>
        <w:t>4.6</w:t>
      </w:r>
      <w:r>
        <w:rPr>
          <w:rFonts w:asciiTheme="minorHAnsi" w:eastAsiaTheme="minorEastAsia" w:hAnsiTheme="minorHAnsi" w:cstheme="minorBidi"/>
          <w:sz w:val="22"/>
          <w:szCs w:val="22"/>
          <w:lang w:val="en-US"/>
        </w:rPr>
        <w:tab/>
      </w:r>
      <w:r>
        <w:t>Manufacturer's declarations of regional and optional requirements</w:t>
      </w:r>
      <w:r>
        <w:tab/>
      </w:r>
      <w:r>
        <w:fldChar w:fldCharType="begin"/>
      </w:r>
      <w:r>
        <w:instrText xml:space="preserve"> PAGEREF _Toc147154171 \h </w:instrText>
      </w:r>
      <w:r>
        <w:fldChar w:fldCharType="separate"/>
      </w:r>
      <w:r>
        <w:t>36</w:t>
      </w:r>
      <w:r>
        <w:fldChar w:fldCharType="end"/>
      </w:r>
    </w:p>
    <w:p w14:paraId="21E4C6B5" w14:textId="26E3F935" w:rsidR="007E4D26" w:rsidRDefault="007E4D26">
      <w:pPr>
        <w:pStyle w:val="TOC3"/>
        <w:rPr>
          <w:rFonts w:asciiTheme="minorHAnsi" w:eastAsiaTheme="minorEastAsia" w:hAnsiTheme="minorHAnsi" w:cstheme="minorBidi"/>
          <w:sz w:val="22"/>
          <w:szCs w:val="22"/>
          <w:lang w:val="en-US"/>
        </w:rPr>
      </w:pPr>
      <w:r>
        <w:t>4.6.1</w:t>
      </w:r>
      <w:r>
        <w:rPr>
          <w:rFonts w:asciiTheme="minorHAnsi" w:eastAsiaTheme="minorEastAsia" w:hAnsiTheme="minorHAnsi" w:cstheme="minorBidi"/>
          <w:sz w:val="22"/>
          <w:szCs w:val="22"/>
          <w:lang w:val="en-US"/>
        </w:rPr>
        <w:tab/>
      </w:r>
      <w:r>
        <w:t>Operating band and frequency range</w:t>
      </w:r>
      <w:r>
        <w:tab/>
      </w:r>
      <w:r>
        <w:fldChar w:fldCharType="begin"/>
      </w:r>
      <w:r>
        <w:instrText xml:space="preserve"> PAGEREF _Toc147154172 \h </w:instrText>
      </w:r>
      <w:r>
        <w:fldChar w:fldCharType="separate"/>
      </w:r>
      <w:r>
        <w:t>36</w:t>
      </w:r>
      <w:r>
        <w:fldChar w:fldCharType="end"/>
      </w:r>
    </w:p>
    <w:p w14:paraId="60A7C101" w14:textId="165ED8F5" w:rsidR="007E4D26" w:rsidRDefault="007E4D26">
      <w:pPr>
        <w:pStyle w:val="TOC3"/>
        <w:rPr>
          <w:rFonts w:asciiTheme="minorHAnsi" w:eastAsiaTheme="minorEastAsia" w:hAnsiTheme="minorHAnsi" w:cstheme="minorBidi"/>
          <w:sz w:val="22"/>
          <w:szCs w:val="22"/>
          <w:lang w:val="en-US"/>
        </w:rPr>
      </w:pPr>
      <w:r>
        <w:t>4.6.2</w:t>
      </w:r>
      <w:r>
        <w:rPr>
          <w:rFonts w:asciiTheme="minorHAnsi" w:eastAsiaTheme="minorEastAsia" w:hAnsiTheme="minorHAnsi" w:cstheme="minorBidi"/>
          <w:sz w:val="22"/>
          <w:szCs w:val="22"/>
          <w:lang w:val="en-US"/>
        </w:rPr>
        <w:tab/>
      </w:r>
      <w:r>
        <w:t>Spurious emissions category</w:t>
      </w:r>
      <w:r>
        <w:tab/>
      </w:r>
      <w:r>
        <w:fldChar w:fldCharType="begin"/>
      </w:r>
      <w:r>
        <w:instrText xml:space="preserve"> PAGEREF _Toc147154173 \h </w:instrText>
      </w:r>
      <w:r>
        <w:fldChar w:fldCharType="separate"/>
      </w:r>
      <w:r>
        <w:t>36</w:t>
      </w:r>
      <w:r>
        <w:fldChar w:fldCharType="end"/>
      </w:r>
    </w:p>
    <w:p w14:paraId="1EA4267F" w14:textId="413577AA" w:rsidR="007E4D26" w:rsidRDefault="007E4D26">
      <w:pPr>
        <w:pStyle w:val="TOC3"/>
        <w:rPr>
          <w:rFonts w:asciiTheme="minorHAnsi" w:eastAsiaTheme="minorEastAsia" w:hAnsiTheme="minorHAnsi" w:cstheme="minorBidi"/>
          <w:sz w:val="22"/>
          <w:szCs w:val="22"/>
          <w:lang w:val="en-US"/>
        </w:rPr>
      </w:pPr>
      <w:r>
        <w:t>4.6.3</w:t>
      </w:r>
      <w:r>
        <w:rPr>
          <w:rFonts w:asciiTheme="minorHAnsi" w:eastAsiaTheme="minorEastAsia" w:hAnsiTheme="minorHAnsi" w:cstheme="minorBidi"/>
          <w:sz w:val="22"/>
          <w:szCs w:val="22"/>
          <w:lang w:val="en-US"/>
        </w:rPr>
        <w:tab/>
      </w:r>
      <w:r>
        <w:t>Additional operating band unwanted emissions</w:t>
      </w:r>
      <w:r>
        <w:tab/>
      </w:r>
      <w:r>
        <w:fldChar w:fldCharType="begin"/>
      </w:r>
      <w:r>
        <w:instrText xml:space="preserve"> PAGEREF _Toc147154174 \h </w:instrText>
      </w:r>
      <w:r>
        <w:fldChar w:fldCharType="separate"/>
      </w:r>
      <w:r>
        <w:t>36</w:t>
      </w:r>
      <w:r>
        <w:fldChar w:fldCharType="end"/>
      </w:r>
    </w:p>
    <w:p w14:paraId="1A659587" w14:textId="62AA70FA" w:rsidR="007E4D26" w:rsidRDefault="007E4D26">
      <w:pPr>
        <w:pStyle w:val="TOC3"/>
        <w:rPr>
          <w:rFonts w:asciiTheme="minorHAnsi" w:eastAsiaTheme="minorEastAsia" w:hAnsiTheme="minorHAnsi" w:cstheme="minorBidi"/>
          <w:sz w:val="22"/>
          <w:szCs w:val="22"/>
          <w:lang w:val="en-US"/>
        </w:rPr>
      </w:pPr>
      <w:r>
        <w:t>4.6.4</w:t>
      </w:r>
      <w:r>
        <w:rPr>
          <w:rFonts w:asciiTheme="minorHAnsi" w:eastAsiaTheme="minorEastAsia" w:hAnsiTheme="minorHAnsi" w:cstheme="minorBidi"/>
          <w:sz w:val="22"/>
          <w:szCs w:val="22"/>
          <w:lang w:val="en-US"/>
        </w:rPr>
        <w:tab/>
      </w:r>
      <w:r>
        <w:t>Co-existence with other systems</w:t>
      </w:r>
      <w:r>
        <w:tab/>
      </w:r>
      <w:r>
        <w:fldChar w:fldCharType="begin"/>
      </w:r>
      <w:r>
        <w:instrText xml:space="preserve"> PAGEREF _Toc147154175 \h </w:instrText>
      </w:r>
      <w:r>
        <w:fldChar w:fldCharType="separate"/>
      </w:r>
      <w:r>
        <w:t>37</w:t>
      </w:r>
      <w:r>
        <w:fldChar w:fldCharType="end"/>
      </w:r>
    </w:p>
    <w:p w14:paraId="46262925" w14:textId="27A3CE5F" w:rsidR="007E4D26" w:rsidRDefault="007E4D26">
      <w:pPr>
        <w:pStyle w:val="TOC3"/>
        <w:rPr>
          <w:rFonts w:asciiTheme="minorHAnsi" w:eastAsiaTheme="minorEastAsia" w:hAnsiTheme="minorHAnsi" w:cstheme="minorBidi"/>
          <w:sz w:val="22"/>
          <w:szCs w:val="22"/>
          <w:lang w:val="en-US"/>
        </w:rPr>
      </w:pPr>
      <w:r>
        <w:t>4.6.5</w:t>
      </w:r>
      <w:r>
        <w:rPr>
          <w:rFonts w:asciiTheme="minorHAnsi" w:eastAsiaTheme="minorEastAsia" w:hAnsiTheme="minorHAnsi" w:cstheme="minorBidi"/>
          <w:sz w:val="22"/>
          <w:szCs w:val="22"/>
          <w:lang w:val="en-US"/>
        </w:rPr>
        <w:tab/>
      </w:r>
      <w:r>
        <w:t>Co-location with other Base Stations</w:t>
      </w:r>
      <w:r>
        <w:tab/>
      </w:r>
      <w:r>
        <w:fldChar w:fldCharType="begin"/>
      </w:r>
      <w:r>
        <w:instrText xml:space="preserve"> PAGEREF _Toc147154176 \h </w:instrText>
      </w:r>
      <w:r>
        <w:fldChar w:fldCharType="separate"/>
      </w:r>
      <w:r>
        <w:t>37</w:t>
      </w:r>
      <w:r>
        <w:fldChar w:fldCharType="end"/>
      </w:r>
    </w:p>
    <w:p w14:paraId="410546C2" w14:textId="70C6BB77" w:rsidR="007E4D26" w:rsidRDefault="007E4D26">
      <w:pPr>
        <w:pStyle w:val="TOC3"/>
        <w:rPr>
          <w:rFonts w:asciiTheme="minorHAnsi" w:eastAsiaTheme="minorEastAsia" w:hAnsiTheme="minorHAnsi" w:cstheme="minorBidi"/>
          <w:sz w:val="22"/>
          <w:szCs w:val="22"/>
          <w:lang w:val="en-US"/>
        </w:rPr>
      </w:pPr>
      <w:r>
        <w:t>4.6.6</w:t>
      </w:r>
      <w:r>
        <w:rPr>
          <w:rFonts w:asciiTheme="minorHAnsi" w:eastAsiaTheme="minorEastAsia" w:hAnsiTheme="minorHAnsi" w:cstheme="minorBidi"/>
          <w:sz w:val="22"/>
          <w:szCs w:val="22"/>
          <w:lang w:val="en-US"/>
        </w:rPr>
        <w:tab/>
      </w:r>
      <w:r>
        <w:t>NB-IoT sub-carrier spacing</w:t>
      </w:r>
      <w:r>
        <w:tab/>
      </w:r>
      <w:r>
        <w:fldChar w:fldCharType="begin"/>
      </w:r>
      <w:r>
        <w:instrText xml:space="preserve"> PAGEREF _Toc147154177 \h </w:instrText>
      </w:r>
      <w:r>
        <w:fldChar w:fldCharType="separate"/>
      </w:r>
      <w:r>
        <w:t>37</w:t>
      </w:r>
      <w:r>
        <w:fldChar w:fldCharType="end"/>
      </w:r>
    </w:p>
    <w:p w14:paraId="027863E9" w14:textId="7FE1FFAA" w:rsidR="007E4D26" w:rsidRDefault="007E4D26">
      <w:pPr>
        <w:pStyle w:val="TOC3"/>
        <w:rPr>
          <w:rFonts w:asciiTheme="minorHAnsi" w:eastAsiaTheme="minorEastAsia" w:hAnsiTheme="minorHAnsi" w:cstheme="minorBidi"/>
          <w:sz w:val="22"/>
          <w:szCs w:val="22"/>
          <w:lang w:val="en-US"/>
        </w:rPr>
      </w:pPr>
      <w:r>
        <w:t>4.6.7</w:t>
      </w:r>
      <w:r>
        <w:rPr>
          <w:rFonts w:asciiTheme="minorHAnsi" w:eastAsiaTheme="minorEastAsia" w:hAnsiTheme="minorHAnsi" w:cstheme="minorBidi"/>
          <w:sz w:val="22"/>
          <w:szCs w:val="22"/>
          <w:lang w:val="en-US"/>
        </w:rPr>
        <w:tab/>
      </w:r>
      <w:r>
        <w:t>NB-IoT power dynamic range</w:t>
      </w:r>
      <w:r>
        <w:tab/>
      </w:r>
      <w:r>
        <w:fldChar w:fldCharType="begin"/>
      </w:r>
      <w:r>
        <w:instrText xml:space="preserve"> PAGEREF _Toc147154178 \h </w:instrText>
      </w:r>
      <w:r>
        <w:fldChar w:fldCharType="separate"/>
      </w:r>
      <w:r>
        <w:t>37</w:t>
      </w:r>
      <w:r>
        <w:fldChar w:fldCharType="end"/>
      </w:r>
    </w:p>
    <w:p w14:paraId="5F9D968B" w14:textId="5C05020D" w:rsidR="007E4D26" w:rsidRDefault="007E4D26">
      <w:pPr>
        <w:pStyle w:val="TOC2"/>
        <w:rPr>
          <w:rFonts w:asciiTheme="minorHAnsi" w:eastAsiaTheme="minorEastAsia" w:hAnsiTheme="minorHAnsi" w:cstheme="minorBidi"/>
          <w:sz w:val="22"/>
          <w:szCs w:val="22"/>
          <w:lang w:val="en-US"/>
        </w:rPr>
      </w:pPr>
      <w:r>
        <w:t>4.7</w:t>
      </w:r>
      <w:r>
        <w:rPr>
          <w:rFonts w:asciiTheme="minorHAnsi" w:eastAsiaTheme="minorEastAsia" w:hAnsiTheme="minorHAnsi" w:cstheme="minorBidi"/>
          <w:sz w:val="22"/>
          <w:szCs w:val="22"/>
          <w:lang w:val="en-US"/>
        </w:rPr>
        <w:tab/>
      </w:r>
      <w:r>
        <w:t>Capability set definition and manufacturer's declarations of supported RF configurations</w:t>
      </w:r>
      <w:r>
        <w:tab/>
      </w:r>
      <w:r>
        <w:fldChar w:fldCharType="begin"/>
      </w:r>
      <w:r>
        <w:instrText xml:space="preserve"> PAGEREF _Toc147154179 \h </w:instrText>
      </w:r>
      <w:r>
        <w:fldChar w:fldCharType="separate"/>
      </w:r>
      <w:r>
        <w:t>38</w:t>
      </w:r>
      <w:r>
        <w:fldChar w:fldCharType="end"/>
      </w:r>
    </w:p>
    <w:p w14:paraId="3BA5357B" w14:textId="2E95C9B2" w:rsidR="007E4D26" w:rsidRDefault="007E4D26">
      <w:pPr>
        <w:pStyle w:val="TOC3"/>
        <w:rPr>
          <w:rFonts w:asciiTheme="minorHAnsi" w:eastAsiaTheme="minorEastAsia" w:hAnsiTheme="minorHAnsi" w:cstheme="minorBidi"/>
          <w:sz w:val="22"/>
          <w:szCs w:val="22"/>
          <w:lang w:val="en-US"/>
        </w:rPr>
      </w:pPr>
      <w:r>
        <w:t>4.7.1</w:t>
      </w:r>
      <w:r>
        <w:rPr>
          <w:rFonts w:asciiTheme="minorHAnsi" w:eastAsiaTheme="minorEastAsia" w:hAnsiTheme="minorHAnsi" w:cstheme="minorBidi"/>
          <w:sz w:val="22"/>
          <w:szCs w:val="22"/>
          <w:lang w:val="en-US"/>
        </w:rPr>
        <w:tab/>
      </w:r>
      <w:r>
        <w:t>Definition of Capability Sets (CS)</w:t>
      </w:r>
      <w:r>
        <w:tab/>
      </w:r>
      <w:r>
        <w:fldChar w:fldCharType="begin"/>
      </w:r>
      <w:r>
        <w:instrText xml:space="preserve"> PAGEREF _Toc147154180 \h </w:instrText>
      </w:r>
      <w:r>
        <w:fldChar w:fldCharType="separate"/>
      </w:r>
      <w:r>
        <w:t>38</w:t>
      </w:r>
      <w:r>
        <w:fldChar w:fldCharType="end"/>
      </w:r>
    </w:p>
    <w:p w14:paraId="4C017824" w14:textId="5A2501DD" w:rsidR="007E4D26" w:rsidRDefault="007E4D26">
      <w:pPr>
        <w:pStyle w:val="TOC3"/>
        <w:rPr>
          <w:rFonts w:asciiTheme="minorHAnsi" w:eastAsiaTheme="minorEastAsia" w:hAnsiTheme="minorHAnsi" w:cstheme="minorBidi"/>
          <w:sz w:val="22"/>
          <w:szCs w:val="22"/>
          <w:lang w:val="en-US"/>
        </w:rPr>
      </w:pPr>
      <w:r>
        <w:t>4.7.2</w:t>
      </w:r>
      <w:r>
        <w:rPr>
          <w:rFonts w:asciiTheme="minorHAnsi" w:eastAsiaTheme="minorEastAsia" w:hAnsiTheme="minorHAnsi" w:cstheme="minorBidi"/>
          <w:sz w:val="22"/>
          <w:szCs w:val="22"/>
          <w:lang w:val="en-US"/>
        </w:rPr>
        <w:tab/>
      </w:r>
      <w:r>
        <w:t>Manufacturer's declarations of supported RF configurations</w:t>
      </w:r>
      <w:r>
        <w:tab/>
      </w:r>
      <w:r>
        <w:fldChar w:fldCharType="begin"/>
      </w:r>
      <w:r>
        <w:instrText xml:space="preserve"> PAGEREF _Toc147154181 \h </w:instrText>
      </w:r>
      <w:r>
        <w:fldChar w:fldCharType="separate"/>
      </w:r>
      <w:r>
        <w:t>42</w:t>
      </w:r>
      <w:r>
        <w:fldChar w:fldCharType="end"/>
      </w:r>
    </w:p>
    <w:p w14:paraId="6F6AC95A" w14:textId="2E492840" w:rsidR="007E4D26" w:rsidRDefault="007E4D26">
      <w:pPr>
        <w:pStyle w:val="TOC2"/>
        <w:rPr>
          <w:rFonts w:asciiTheme="minorHAnsi" w:eastAsiaTheme="minorEastAsia" w:hAnsiTheme="minorHAnsi" w:cstheme="minorBidi"/>
          <w:sz w:val="22"/>
          <w:szCs w:val="22"/>
          <w:lang w:val="en-US"/>
        </w:rPr>
      </w:pPr>
      <w:r>
        <w:t>4.8</w:t>
      </w:r>
      <w:r>
        <w:rPr>
          <w:rFonts w:asciiTheme="minorHAnsi" w:eastAsiaTheme="minorEastAsia" w:hAnsiTheme="minorHAnsi" w:cstheme="minorBidi"/>
          <w:sz w:val="22"/>
          <w:szCs w:val="22"/>
          <w:lang w:val="en-US"/>
        </w:rPr>
        <w:tab/>
      </w:r>
      <w:r>
        <w:t>MSR test configurations</w:t>
      </w:r>
      <w:r>
        <w:tab/>
      </w:r>
      <w:r>
        <w:fldChar w:fldCharType="begin"/>
      </w:r>
      <w:r>
        <w:instrText xml:space="preserve"> PAGEREF _Toc147154182 \h </w:instrText>
      </w:r>
      <w:r>
        <w:fldChar w:fldCharType="separate"/>
      </w:r>
      <w:r>
        <w:t>46</w:t>
      </w:r>
      <w:r>
        <w:fldChar w:fldCharType="end"/>
      </w:r>
    </w:p>
    <w:p w14:paraId="6EBB7E73" w14:textId="5F22B81E" w:rsidR="007E4D26" w:rsidRDefault="007E4D26">
      <w:pPr>
        <w:pStyle w:val="TOC3"/>
        <w:rPr>
          <w:rFonts w:asciiTheme="minorHAnsi" w:eastAsiaTheme="minorEastAsia" w:hAnsiTheme="minorHAnsi" w:cstheme="minorBidi"/>
          <w:sz w:val="22"/>
          <w:szCs w:val="22"/>
          <w:lang w:val="en-US"/>
        </w:rPr>
      </w:pPr>
      <w:r>
        <w:t>4.8.1</w:t>
      </w:r>
      <w:r>
        <w:rPr>
          <w:rFonts w:asciiTheme="minorHAnsi" w:eastAsiaTheme="minorEastAsia" w:hAnsiTheme="minorHAnsi" w:cstheme="minorBidi"/>
          <w:sz w:val="22"/>
          <w:szCs w:val="22"/>
          <w:lang w:val="en-US"/>
        </w:rPr>
        <w:tab/>
      </w:r>
      <w:r>
        <w:t>TC1: UTRA multicarrier operation</w:t>
      </w:r>
      <w:r>
        <w:tab/>
      </w:r>
      <w:r>
        <w:fldChar w:fldCharType="begin"/>
      </w:r>
      <w:r>
        <w:instrText xml:space="preserve"> PAGEREF _Toc147154183 \h </w:instrText>
      </w:r>
      <w:r>
        <w:fldChar w:fldCharType="separate"/>
      </w:r>
      <w:r>
        <w:t>46</w:t>
      </w:r>
      <w:r>
        <w:fldChar w:fldCharType="end"/>
      </w:r>
    </w:p>
    <w:p w14:paraId="29EEEC41" w14:textId="053A0B0A" w:rsidR="007E4D26" w:rsidRDefault="007E4D26">
      <w:pPr>
        <w:pStyle w:val="TOC4"/>
        <w:rPr>
          <w:rFonts w:asciiTheme="minorHAnsi" w:eastAsiaTheme="minorEastAsia" w:hAnsiTheme="minorHAnsi" w:cstheme="minorBidi"/>
          <w:sz w:val="22"/>
          <w:szCs w:val="22"/>
          <w:lang w:val="en-US"/>
        </w:rPr>
      </w:pPr>
      <w:r>
        <w:t>4.8.1.1</w:t>
      </w:r>
      <w:r>
        <w:rPr>
          <w:rFonts w:asciiTheme="minorHAnsi" w:eastAsiaTheme="minorEastAsia" w:hAnsiTheme="minorHAnsi" w:cstheme="minorBidi"/>
          <w:sz w:val="22"/>
          <w:szCs w:val="22"/>
          <w:lang w:val="en-US"/>
        </w:rPr>
        <w:tab/>
      </w:r>
      <w:r>
        <w:t>TC1a generation</w:t>
      </w:r>
      <w:r>
        <w:tab/>
      </w:r>
      <w:r>
        <w:fldChar w:fldCharType="begin"/>
      </w:r>
      <w:r>
        <w:instrText xml:space="preserve"> PAGEREF _Toc147154184 \h </w:instrText>
      </w:r>
      <w:r>
        <w:fldChar w:fldCharType="separate"/>
      </w:r>
      <w:r>
        <w:t>46</w:t>
      </w:r>
      <w:r>
        <w:fldChar w:fldCharType="end"/>
      </w:r>
    </w:p>
    <w:p w14:paraId="4DEA316F" w14:textId="3B80C78F" w:rsidR="007E4D26" w:rsidRDefault="007E4D26">
      <w:pPr>
        <w:pStyle w:val="TOC4"/>
        <w:rPr>
          <w:rFonts w:asciiTheme="minorHAnsi" w:eastAsiaTheme="minorEastAsia" w:hAnsiTheme="minorHAnsi" w:cstheme="minorBidi"/>
          <w:sz w:val="22"/>
          <w:szCs w:val="22"/>
          <w:lang w:val="en-US"/>
        </w:rPr>
      </w:pPr>
      <w:r>
        <w:t>4.8.1.2</w:t>
      </w:r>
      <w:r>
        <w:rPr>
          <w:rFonts w:asciiTheme="minorHAnsi" w:eastAsiaTheme="minorEastAsia" w:hAnsiTheme="minorHAnsi" w:cstheme="minorBidi"/>
          <w:sz w:val="22"/>
          <w:szCs w:val="22"/>
          <w:lang w:val="en-US"/>
        </w:rPr>
        <w:tab/>
      </w:r>
      <w:r>
        <w:t>TC1b generation</w:t>
      </w:r>
      <w:r>
        <w:tab/>
      </w:r>
      <w:r>
        <w:fldChar w:fldCharType="begin"/>
      </w:r>
      <w:r>
        <w:instrText xml:space="preserve"> PAGEREF _Toc147154185 \h </w:instrText>
      </w:r>
      <w:r>
        <w:fldChar w:fldCharType="separate"/>
      </w:r>
      <w:r>
        <w:t>46</w:t>
      </w:r>
      <w:r>
        <w:fldChar w:fldCharType="end"/>
      </w:r>
    </w:p>
    <w:p w14:paraId="2C775587" w14:textId="697FABF3" w:rsidR="007E4D26" w:rsidRDefault="007E4D26">
      <w:pPr>
        <w:pStyle w:val="TOC4"/>
        <w:rPr>
          <w:rFonts w:asciiTheme="minorHAnsi" w:eastAsiaTheme="minorEastAsia" w:hAnsiTheme="minorHAnsi" w:cstheme="minorBidi"/>
          <w:sz w:val="22"/>
          <w:szCs w:val="22"/>
          <w:lang w:val="en-US"/>
        </w:rPr>
      </w:pPr>
      <w:r>
        <w:t>4.8.1.3</w:t>
      </w:r>
      <w:r>
        <w:rPr>
          <w:rFonts w:asciiTheme="minorHAnsi" w:eastAsiaTheme="minorEastAsia" w:hAnsiTheme="minorHAnsi" w:cstheme="minorBidi"/>
          <w:sz w:val="22"/>
          <w:szCs w:val="22"/>
          <w:lang w:val="en-US"/>
        </w:rPr>
        <w:tab/>
      </w:r>
      <w:r>
        <w:t>TC1 power allocation</w:t>
      </w:r>
      <w:r>
        <w:tab/>
      </w:r>
      <w:r>
        <w:fldChar w:fldCharType="begin"/>
      </w:r>
      <w:r>
        <w:instrText xml:space="preserve"> PAGEREF _Toc147154186 \h </w:instrText>
      </w:r>
      <w:r>
        <w:fldChar w:fldCharType="separate"/>
      </w:r>
      <w:r>
        <w:t>47</w:t>
      </w:r>
      <w:r>
        <w:fldChar w:fldCharType="end"/>
      </w:r>
    </w:p>
    <w:p w14:paraId="7918EC96" w14:textId="3B194EBA" w:rsidR="007E4D26" w:rsidRDefault="007E4D26">
      <w:pPr>
        <w:pStyle w:val="TOC3"/>
        <w:rPr>
          <w:rFonts w:asciiTheme="minorHAnsi" w:eastAsiaTheme="minorEastAsia" w:hAnsiTheme="minorHAnsi" w:cstheme="minorBidi"/>
          <w:sz w:val="22"/>
          <w:szCs w:val="22"/>
          <w:lang w:val="en-US"/>
        </w:rPr>
      </w:pPr>
      <w:r>
        <w:t>4.8.1a</w:t>
      </w:r>
      <w:r>
        <w:rPr>
          <w:rFonts w:asciiTheme="minorHAnsi" w:eastAsiaTheme="minorEastAsia" w:hAnsiTheme="minorHAnsi" w:cstheme="minorBidi"/>
          <w:sz w:val="22"/>
          <w:szCs w:val="22"/>
          <w:lang w:val="en-US"/>
        </w:rPr>
        <w:tab/>
      </w:r>
      <w:r>
        <w:t>NTC1: UTRA multicarrier non-contiguous operation</w:t>
      </w:r>
      <w:r>
        <w:tab/>
      </w:r>
      <w:r>
        <w:fldChar w:fldCharType="begin"/>
      </w:r>
      <w:r>
        <w:instrText xml:space="preserve"> PAGEREF _Toc147154187 \h </w:instrText>
      </w:r>
      <w:r>
        <w:fldChar w:fldCharType="separate"/>
      </w:r>
      <w:r>
        <w:t>47</w:t>
      </w:r>
      <w:r>
        <w:fldChar w:fldCharType="end"/>
      </w:r>
    </w:p>
    <w:p w14:paraId="4C3940CF" w14:textId="2AF6FCC2" w:rsidR="007E4D26" w:rsidRDefault="007E4D26">
      <w:pPr>
        <w:pStyle w:val="TOC4"/>
        <w:rPr>
          <w:rFonts w:asciiTheme="minorHAnsi" w:eastAsiaTheme="minorEastAsia" w:hAnsiTheme="minorHAnsi" w:cstheme="minorBidi"/>
          <w:sz w:val="22"/>
          <w:szCs w:val="22"/>
          <w:lang w:val="en-US"/>
        </w:rPr>
      </w:pPr>
      <w:r>
        <w:t>4.8.1a.1</w:t>
      </w:r>
      <w:r>
        <w:rPr>
          <w:rFonts w:asciiTheme="minorHAnsi" w:eastAsiaTheme="minorEastAsia" w:hAnsiTheme="minorHAnsi" w:cstheme="minorBidi"/>
          <w:sz w:val="22"/>
          <w:szCs w:val="22"/>
          <w:lang w:val="en-US"/>
        </w:rPr>
        <w:tab/>
      </w:r>
      <w:r>
        <w:t>NTC1a generation</w:t>
      </w:r>
      <w:r>
        <w:tab/>
      </w:r>
      <w:r>
        <w:fldChar w:fldCharType="begin"/>
      </w:r>
      <w:r>
        <w:instrText xml:space="preserve"> PAGEREF _Toc147154188 \h </w:instrText>
      </w:r>
      <w:r>
        <w:fldChar w:fldCharType="separate"/>
      </w:r>
      <w:r>
        <w:t>47</w:t>
      </w:r>
      <w:r>
        <w:fldChar w:fldCharType="end"/>
      </w:r>
    </w:p>
    <w:p w14:paraId="4B782B07" w14:textId="6B670399" w:rsidR="007E4D26" w:rsidRDefault="007E4D26">
      <w:pPr>
        <w:pStyle w:val="TOC4"/>
        <w:rPr>
          <w:rFonts w:asciiTheme="minorHAnsi" w:eastAsiaTheme="minorEastAsia" w:hAnsiTheme="minorHAnsi" w:cstheme="minorBidi"/>
          <w:sz w:val="22"/>
          <w:szCs w:val="22"/>
          <w:lang w:val="en-US"/>
        </w:rPr>
      </w:pPr>
      <w:r>
        <w:t>4.8.1a.2</w:t>
      </w:r>
      <w:r>
        <w:rPr>
          <w:rFonts w:asciiTheme="minorHAnsi" w:eastAsiaTheme="minorEastAsia" w:hAnsiTheme="minorHAnsi" w:cstheme="minorBidi"/>
          <w:sz w:val="22"/>
          <w:szCs w:val="22"/>
          <w:lang w:val="en-US"/>
        </w:rPr>
        <w:tab/>
      </w:r>
      <w:r>
        <w:t>NTC1 power allocation</w:t>
      </w:r>
      <w:r>
        <w:tab/>
      </w:r>
      <w:r>
        <w:fldChar w:fldCharType="begin"/>
      </w:r>
      <w:r>
        <w:instrText xml:space="preserve"> PAGEREF _Toc147154189 \h </w:instrText>
      </w:r>
      <w:r>
        <w:fldChar w:fldCharType="separate"/>
      </w:r>
      <w:r>
        <w:t>47</w:t>
      </w:r>
      <w:r>
        <w:fldChar w:fldCharType="end"/>
      </w:r>
    </w:p>
    <w:p w14:paraId="5C177F9C" w14:textId="7D0CC932" w:rsidR="007E4D26" w:rsidRDefault="007E4D26">
      <w:pPr>
        <w:pStyle w:val="TOC3"/>
        <w:rPr>
          <w:rFonts w:asciiTheme="minorHAnsi" w:eastAsiaTheme="minorEastAsia" w:hAnsiTheme="minorHAnsi" w:cstheme="minorBidi"/>
          <w:sz w:val="22"/>
          <w:szCs w:val="22"/>
          <w:lang w:val="en-US"/>
        </w:rPr>
      </w:pPr>
      <w:r>
        <w:t>4.8.2</w:t>
      </w:r>
      <w:r>
        <w:rPr>
          <w:rFonts w:asciiTheme="minorHAnsi" w:eastAsiaTheme="minorEastAsia" w:hAnsiTheme="minorHAnsi" w:cstheme="minorBidi"/>
          <w:sz w:val="22"/>
          <w:szCs w:val="22"/>
          <w:lang w:val="en-US"/>
        </w:rPr>
        <w:tab/>
      </w:r>
      <w:r>
        <w:t>TC2: E-UTRA multicarrier operation</w:t>
      </w:r>
      <w:r>
        <w:tab/>
      </w:r>
      <w:r>
        <w:fldChar w:fldCharType="begin"/>
      </w:r>
      <w:r>
        <w:instrText xml:space="preserve"> PAGEREF _Toc147154190 \h </w:instrText>
      </w:r>
      <w:r>
        <w:fldChar w:fldCharType="separate"/>
      </w:r>
      <w:r>
        <w:t>47</w:t>
      </w:r>
      <w:r>
        <w:fldChar w:fldCharType="end"/>
      </w:r>
    </w:p>
    <w:p w14:paraId="0C877C3C" w14:textId="67A50EE0" w:rsidR="007E4D26" w:rsidRDefault="007E4D26">
      <w:pPr>
        <w:pStyle w:val="TOC4"/>
        <w:rPr>
          <w:rFonts w:asciiTheme="minorHAnsi" w:eastAsiaTheme="minorEastAsia" w:hAnsiTheme="minorHAnsi" w:cstheme="minorBidi"/>
          <w:sz w:val="22"/>
          <w:szCs w:val="22"/>
          <w:lang w:val="en-US"/>
        </w:rPr>
      </w:pPr>
      <w:r>
        <w:t>4.8.2.1</w:t>
      </w:r>
      <w:r>
        <w:rPr>
          <w:rFonts w:asciiTheme="minorHAnsi" w:eastAsiaTheme="minorEastAsia" w:hAnsiTheme="minorHAnsi" w:cstheme="minorBidi"/>
          <w:sz w:val="22"/>
          <w:szCs w:val="22"/>
          <w:lang w:val="en-US"/>
        </w:rPr>
        <w:tab/>
      </w:r>
      <w:r>
        <w:t>TC2 generation</w:t>
      </w:r>
      <w:r>
        <w:tab/>
      </w:r>
      <w:r>
        <w:fldChar w:fldCharType="begin"/>
      </w:r>
      <w:r>
        <w:instrText xml:space="preserve"> PAGEREF _Toc147154191 \h </w:instrText>
      </w:r>
      <w:r>
        <w:fldChar w:fldCharType="separate"/>
      </w:r>
      <w:r>
        <w:t>47</w:t>
      </w:r>
      <w:r>
        <w:fldChar w:fldCharType="end"/>
      </w:r>
    </w:p>
    <w:p w14:paraId="44B5C73D" w14:textId="6E77AB1D" w:rsidR="007E4D26" w:rsidRDefault="007E4D26">
      <w:pPr>
        <w:pStyle w:val="TOC4"/>
        <w:rPr>
          <w:rFonts w:asciiTheme="minorHAnsi" w:eastAsiaTheme="minorEastAsia" w:hAnsiTheme="minorHAnsi" w:cstheme="minorBidi"/>
          <w:sz w:val="22"/>
          <w:szCs w:val="22"/>
          <w:lang w:val="en-US"/>
        </w:rPr>
      </w:pPr>
      <w:r>
        <w:t>4.8.2.2</w:t>
      </w:r>
      <w:r>
        <w:rPr>
          <w:rFonts w:asciiTheme="minorHAnsi" w:eastAsiaTheme="minorEastAsia" w:hAnsiTheme="minorHAnsi" w:cstheme="minorBidi"/>
          <w:sz w:val="22"/>
          <w:szCs w:val="22"/>
          <w:lang w:val="en-US"/>
        </w:rPr>
        <w:tab/>
      </w:r>
      <w:r>
        <w:t>TC2 power allocation</w:t>
      </w:r>
      <w:r>
        <w:tab/>
      </w:r>
      <w:r>
        <w:fldChar w:fldCharType="begin"/>
      </w:r>
      <w:r>
        <w:instrText xml:space="preserve"> PAGEREF _Toc147154192 \h </w:instrText>
      </w:r>
      <w:r>
        <w:fldChar w:fldCharType="separate"/>
      </w:r>
      <w:r>
        <w:t>48</w:t>
      </w:r>
      <w:r>
        <w:fldChar w:fldCharType="end"/>
      </w:r>
    </w:p>
    <w:p w14:paraId="0CA946E8" w14:textId="7E00CF63" w:rsidR="007E4D26" w:rsidRDefault="007E4D26">
      <w:pPr>
        <w:pStyle w:val="TOC3"/>
        <w:rPr>
          <w:rFonts w:asciiTheme="minorHAnsi" w:eastAsiaTheme="minorEastAsia" w:hAnsiTheme="minorHAnsi" w:cstheme="minorBidi"/>
          <w:sz w:val="22"/>
          <w:szCs w:val="22"/>
          <w:lang w:val="en-US"/>
        </w:rPr>
      </w:pPr>
      <w:r>
        <w:t>4.8.2a</w:t>
      </w:r>
      <w:r>
        <w:rPr>
          <w:rFonts w:asciiTheme="minorHAnsi" w:eastAsiaTheme="minorEastAsia" w:hAnsiTheme="minorHAnsi" w:cstheme="minorBidi"/>
          <w:sz w:val="22"/>
          <w:szCs w:val="22"/>
          <w:lang w:val="en-US"/>
        </w:rPr>
        <w:tab/>
      </w:r>
      <w:r>
        <w:t>NTC2: E-UTRA multicarrier non-contiguous operation</w:t>
      </w:r>
      <w:r>
        <w:tab/>
      </w:r>
      <w:r>
        <w:fldChar w:fldCharType="begin"/>
      </w:r>
      <w:r>
        <w:instrText xml:space="preserve"> PAGEREF _Toc147154193 \h </w:instrText>
      </w:r>
      <w:r>
        <w:fldChar w:fldCharType="separate"/>
      </w:r>
      <w:r>
        <w:t>48</w:t>
      </w:r>
      <w:r>
        <w:fldChar w:fldCharType="end"/>
      </w:r>
    </w:p>
    <w:p w14:paraId="5511DA4B" w14:textId="4E5E601D" w:rsidR="007E4D26" w:rsidRDefault="007E4D26">
      <w:pPr>
        <w:pStyle w:val="TOC4"/>
        <w:rPr>
          <w:rFonts w:asciiTheme="minorHAnsi" w:eastAsiaTheme="minorEastAsia" w:hAnsiTheme="minorHAnsi" w:cstheme="minorBidi"/>
          <w:sz w:val="22"/>
          <w:szCs w:val="22"/>
          <w:lang w:val="en-US"/>
        </w:rPr>
      </w:pPr>
      <w:r>
        <w:t>4.8.2a.1</w:t>
      </w:r>
      <w:r>
        <w:rPr>
          <w:rFonts w:asciiTheme="minorHAnsi" w:eastAsiaTheme="minorEastAsia" w:hAnsiTheme="minorHAnsi" w:cstheme="minorBidi"/>
          <w:sz w:val="22"/>
          <w:szCs w:val="22"/>
          <w:lang w:val="en-US"/>
        </w:rPr>
        <w:tab/>
      </w:r>
      <w:r>
        <w:t>NTC2 generation</w:t>
      </w:r>
      <w:r>
        <w:tab/>
      </w:r>
      <w:r>
        <w:fldChar w:fldCharType="begin"/>
      </w:r>
      <w:r>
        <w:instrText xml:space="preserve"> PAGEREF _Toc147154194 \h </w:instrText>
      </w:r>
      <w:r>
        <w:fldChar w:fldCharType="separate"/>
      </w:r>
      <w:r>
        <w:t>48</w:t>
      </w:r>
      <w:r>
        <w:fldChar w:fldCharType="end"/>
      </w:r>
    </w:p>
    <w:p w14:paraId="28F048F0" w14:textId="12FB6E68" w:rsidR="007E4D26" w:rsidRDefault="007E4D26">
      <w:pPr>
        <w:pStyle w:val="TOC4"/>
        <w:rPr>
          <w:rFonts w:asciiTheme="minorHAnsi" w:eastAsiaTheme="minorEastAsia" w:hAnsiTheme="minorHAnsi" w:cstheme="minorBidi"/>
          <w:sz w:val="22"/>
          <w:szCs w:val="22"/>
          <w:lang w:val="en-US"/>
        </w:rPr>
      </w:pPr>
      <w:r>
        <w:t>4.8.2a.2</w:t>
      </w:r>
      <w:r>
        <w:rPr>
          <w:rFonts w:asciiTheme="minorHAnsi" w:eastAsiaTheme="minorEastAsia" w:hAnsiTheme="minorHAnsi" w:cstheme="minorBidi"/>
          <w:sz w:val="22"/>
          <w:szCs w:val="22"/>
          <w:lang w:val="en-US"/>
        </w:rPr>
        <w:tab/>
      </w:r>
      <w:r>
        <w:t>NTC2 power allocation</w:t>
      </w:r>
      <w:r>
        <w:tab/>
      </w:r>
      <w:r>
        <w:fldChar w:fldCharType="begin"/>
      </w:r>
      <w:r>
        <w:instrText xml:space="preserve"> PAGEREF _Toc147154195 \h </w:instrText>
      </w:r>
      <w:r>
        <w:fldChar w:fldCharType="separate"/>
      </w:r>
      <w:r>
        <w:t>48</w:t>
      </w:r>
      <w:r>
        <w:fldChar w:fldCharType="end"/>
      </w:r>
    </w:p>
    <w:p w14:paraId="252AE2ED" w14:textId="5007FF95" w:rsidR="007E4D26" w:rsidRDefault="007E4D26">
      <w:pPr>
        <w:pStyle w:val="TOC3"/>
        <w:rPr>
          <w:rFonts w:asciiTheme="minorHAnsi" w:eastAsiaTheme="minorEastAsia" w:hAnsiTheme="minorHAnsi" w:cstheme="minorBidi"/>
          <w:sz w:val="22"/>
          <w:szCs w:val="22"/>
          <w:lang w:val="en-US"/>
        </w:rPr>
      </w:pPr>
      <w:r>
        <w:t>4.8.3</w:t>
      </w:r>
      <w:r>
        <w:rPr>
          <w:rFonts w:asciiTheme="minorHAnsi" w:eastAsiaTheme="minorEastAsia" w:hAnsiTheme="minorHAnsi" w:cstheme="minorBidi"/>
          <w:sz w:val="22"/>
          <w:szCs w:val="22"/>
          <w:lang w:val="en-US"/>
        </w:rPr>
        <w:tab/>
      </w:r>
      <w:r>
        <w:t>TC3: UTRA and E-UTRA multi RAT operation</w:t>
      </w:r>
      <w:r>
        <w:tab/>
      </w:r>
      <w:r>
        <w:fldChar w:fldCharType="begin"/>
      </w:r>
      <w:r>
        <w:instrText xml:space="preserve"> PAGEREF _Toc147154196 \h </w:instrText>
      </w:r>
      <w:r>
        <w:fldChar w:fldCharType="separate"/>
      </w:r>
      <w:r>
        <w:t>48</w:t>
      </w:r>
      <w:r>
        <w:fldChar w:fldCharType="end"/>
      </w:r>
    </w:p>
    <w:p w14:paraId="7950595D" w14:textId="4FC387EA" w:rsidR="007E4D26" w:rsidRDefault="007E4D26">
      <w:pPr>
        <w:pStyle w:val="TOC4"/>
        <w:rPr>
          <w:rFonts w:asciiTheme="minorHAnsi" w:eastAsiaTheme="minorEastAsia" w:hAnsiTheme="minorHAnsi" w:cstheme="minorBidi"/>
          <w:sz w:val="22"/>
          <w:szCs w:val="22"/>
          <w:lang w:val="en-US"/>
        </w:rPr>
      </w:pPr>
      <w:r>
        <w:t>4.8.3.1</w:t>
      </w:r>
      <w:r>
        <w:rPr>
          <w:rFonts w:asciiTheme="minorHAnsi" w:eastAsiaTheme="minorEastAsia" w:hAnsiTheme="minorHAnsi" w:cstheme="minorBidi"/>
          <w:sz w:val="22"/>
          <w:szCs w:val="22"/>
          <w:lang w:val="en-US"/>
        </w:rPr>
        <w:tab/>
      </w:r>
      <w:r>
        <w:t>TC3a generation</w:t>
      </w:r>
      <w:r>
        <w:tab/>
      </w:r>
      <w:r>
        <w:fldChar w:fldCharType="begin"/>
      </w:r>
      <w:r>
        <w:instrText xml:space="preserve"> PAGEREF _Toc147154197 \h </w:instrText>
      </w:r>
      <w:r>
        <w:fldChar w:fldCharType="separate"/>
      </w:r>
      <w:r>
        <w:t>48</w:t>
      </w:r>
      <w:r>
        <w:fldChar w:fldCharType="end"/>
      </w:r>
    </w:p>
    <w:p w14:paraId="1A8138A0" w14:textId="47E34DDB" w:rsidR="007E4D26" w:rsidRDefault="007E4D26">
      <w:pPr>
        <w:pStyle w:val="TOC4"/>
        <w:rPr>
          <w:rFonts w:asciiTheme="minorHAnsi" w:eastAsiaTheme="minorEastAsia" w:hAnsiTheme="minorHAnsi" w:cstheme="minorBidi"/>
          <w:sz w:val="22"/>
          <w:szCs w:val="22"/>
          <w:lang w:val="en-US"/>
        </w:rPr>
      </w:pPr>
      <w:r>
        <w:t>4.8.3.2</w:t>
      </w:r>
      <w:r>
        <w:rPr>
          <w:rFonts w:asciiTheme="minorHAnsi" w:eastAsiaTheme="minorEastAsia" w:hAnsiTheme="minorHAnsi" w:cstheme="minorBidi"/>
          <w:sz w:val="22"/>
          <w:szCs w:val="22"/>
          <w:lang w:val="en-US"/>
        </w:rPr>
        <w:tab/>
      </w:r>
      <w:r>
        <w:t>TC3b generation</w:t>
      </w:r>
      <w:r>
        <w:tab/>
      </w:r>
      <w:r>
        <w:fldChar w:fldCharType="begin"/>
      </w:r>
      <w:r>
        <w:instrText xml:space="preserve"> PAGEREF _Toc147154198 \h </w:instrText>
      </w:r>
      <w:r>
        <w:fldChar w:fldCharType="separate"/>
      </w:r>
      <w:r>
        <w:t>49</w:t>
      </w:r>
      <w:r>
        <w:fldChar w:fldCharType="end"/>
      </w:r>
    </w:p>
    <w:p w14:paraId="6A662511" w14:textId="41F1D8F4" w:rsidR="007E4D26" w:rsidRDefault="007E4D26">
      <w:pPr>
        <w:pStyle w:val="TOC4"/>
        <w:rPr>
          <w:rFonts w:asciiTheme="minorHAnsi" w:eastAsiaTheme="minorEastAsia" w:hAnsiTheme="minorHAnsi" w:cstheme="minorBidi"/>
          <w:sz w:val="22"/>
          <w:szCs w:val="22"/>
          <w:lang w:val="en-US"/>
        </w:rPr>
      </w:pPr>
      <w:r>
        <w:t>4.8.3.3</w:t>
      </w:r>
      <w:r>
        <w:rPr>
          <w:rFonts w:asciiTheme="minorHAnsi" w:eastAsiaTheme="minorEastAsia" w:hAnsiTheme="minorHAnsi" w:cstheme="minorBidi"/>
          <w:sz w:val="22"/>
          <w:szCs w:val="22"/>
          <w:lang w:val="en-US"/>
        </w:rPr>
        <w:tab/>
      </w:r>
      <w:r>
        <w:t>TC3 power allocation</w:t>
      </w:r>
      <w:r>
        <w:tab/>
      </w:r>
      <w:r>
        <w:fldChar w:fldCharType="begin"/>
      </w:r>
      <w:r>
        <w:instrText xml:space="preserve"> PAGEREF _Toc147154199 \h </w:instrText>
      </w:r>
      <w:r>
        <w:fldChar w:fldCharType="separate"/>
      </w:r>
      <w:r>
        <w:t>49</w:t>
      </w:r>
      <w:r>
        <w:fldChar w:fldCharType="end"/>
      </w:r>
    </w:p>
    <w:p w14:paraId="6BA9004C" w14:textId="48A14CBA" w:rsidR="007E4D26" w:rsidRDefault="007E4D26">
      <w:pPr>
        <w:pStyle w:val="TOC3"/>
        <w:rPr>
          <w:rFonts w:asciiTheme="minorHAnsi" w:eastAsiaTheme="minorEastAsia" w:hAnsiTheme="minorHAnsi" w:cstheme="minorBidi"/>
          <w:sz w:val="22"/>
          <w:szCs w:val="22"/>
          <w:lang w:val="en-US"/>
        </w:rPr>
      </w:pPr>
      <w:r>
        <w:t>4.8.3a</w:t>
      </w:r>
      <w:r>
        <w:rPr>
          <w:rFonts w:asciiTheme="minorHAnsi" w:eastAsiaTheme="minorEastAsia" w:hAnsiTheme="minorHAnsi" w:cstheme="minorBidi"/>
          <w:sz w:val="22"/>
          <w:szCs w:val="22"/>
          <w:lang w:val="en-US"/>
        </w:rPr>
        <w:tab/>
      </w:r>
      <w:r>
        <w:t>NTC3: UTRA and E-UTRA multi RAT non-contiguous operation</w:t>
      </w:r>
      <w:r>
        <w:tab/>
      </w:r>
      <w:r>
        <w:fldChar w:fldCharType="begin"/>
      </w:r>
      <w:r>
        <w:instrText xml:space="preserve"> PAGEREF _Toc147154200 \h </w:instrText>
      </w:r>
      <w:r>
        <w:fldChar w:fldCharType="separate"/>
      </w:r>
      <w:r>
        <w:t>49</w:t>
      </w:r>
      <w:r>
        <w:fldChar w:fldCharType="end"/>
      </w:r>
    </w:p>
    <w:p w14:paraId="4D7D5EDE" w14:textId="017963C0" w:rsidR="007E4D26" w:rsidRDefault="007E4D26">
      <w:pPr>
        <w:pStyle w:val="TOC4"/>
        <w:rPr>
          <w:rFonts w:asciiTheme="minorHAnsi" w:eastAsiaTheme="minorEastAsia" w:hAnsiTheme="minorHAnsi" w:cstheme="minorBidi"/>
          <w:sz w:val="22"/>
          <w:szCs w:val="22"/>
          <w:lang w:val="en-US"/>
        </w:rPr>
      </w:pPr>
      <w:r>
        <w:t>4.8.3a.2</w:t>
      </w:r>
      <w:r>
        <w:rPr>
          <w:rFonts w:asciiTheme="minorHAnsi" w:eastAsiaTheme="minorEastAsia" w:hAnsiTheme="minorHAnsi" w:cstheme="minorBidi"/>
          <w:sz w:val="22"/>
          <w:szCs w:val="22"/>
          <w:lang w:val="en-US"/>
        </w:rPr>
        <w:tab/>
      </w:r>
      <w:r>
        <w:t>NTC3 power allocation</w:t>
      </w:r>
      <w:r>
        <w:tab/>
      </w:r>
      <w:r>
        <w:fldChar w:fldCharType="begin"/>
      </w:r>
      <w:r>
        <w:instrText xml:space="preserve"> PAGEREF _Toc147154201 \h </w:instrText>
      </w:r>
      <w:r>
        <w:fldChar w:fldCharType="separate"/>
      </w:r>
      <w:r>
        <w:t>50</w:t>
      </w:r>
      <w:r>
        <w:fldChar w:fldCharType="end"/>
      </w:r>
    </w:p>
    <w:p w14:paraId="5DAD3CD8" w14:textId="483FF67D" w:rsidR="007E4D26" w:rsidRDefault="007E4D26">
      <w:pPr>
        <w:pStyle w:val="TOC3"/>
        <w:rPr>
          <w:rFonts w:asciiTheme="minorHAnsi" w:eastAsiaTheme="minorEastAsia" w:hAnsiTheme="minorHAnsi" w:cstheme="minorBidi"/>
          <w:sz w:val="22"/>
          <w:szCs w:val="22"/>
          <w:lang w:val="en-US"/>
        </w:rPr>
      </w:pPr>
      <w:r>
        <w:lastRenderedPageBreak/>
        <w:t>4.8.4</w:t>
      </w:r>
      <w:r>
        <w:rPr>
          <w:rFonts w:asciiTheme="minorHAnsi" w:eastAsiaTheme="minorEastAsia" w:hAnsiTheme="minorHAnsi" w:cstheme="minorBidi"/>
          <w:sz w:val="22"/>
          <w:szCs w:val="22"/>
          <w:lang w:val="en-US"/>
        </w:rPr>
        <w:tab/>
      </w:r>
      <w:r>
        <w:t>TC4: BC2 transmitter operation</w:t>
      </w:r>
      <w:r>
        <w:tab/>
      </w:r>
      <w:r>
        <w:fldChar w:fldCharType="begin"/>
      </w:r>
      <w:r>
        <w:instrText xml:space="preserve"> PAGEREF _Toc147154202 \h </w:instrText>
      </w:r>
      <w:r>
        <w:fldChar w:fldCharType="separate"/>
      </w:r>
      <w:r>
        <w:t>50</w:t>
      </w:r>
      <w:r>
        <w:fldChar w:fldCharType="end"/>
      </w:r>
    </w:p>
    <w:p w14:paraId="5A040E46" w14:textId="48AD46A3" w:rsidR="007E4D26" w:rsidRDefault="007E4D26">
      <w:pPr>
        <w:pStyle w:val="TOC4"/>
        <w:rPr>
          <w:rFonts w:asciiTheme="minorHAnsi" w:eastAsiaTheme="minorEastAsia" w:hAnsiTheme="minorHAnsi" w:cstheme="minorBidi"/>
          <w:sz w:val="22"/>
          <w:szCs w:val="22"/>
          <w:lang w:val="en-US"/>
        </w:rPr>
      </w:pPr>
      <w:r>
        <w:t>4.8.4.1</w:t>
      </w:r>
      <w:r>
        <w:rPr>
          <w:rFonts w:asciiTheme="minorHAnsi" w:eastAsiaTheme="minorEastAsia" w:hAnsiTheme="minorHAnsi" w:cstheme="minorBidi"/>
          <w:sz w:val="22"/>
          <w:szCs w:val="22"/>
          <w:lang w:val="en-US"/>
        </w:rPr>
        <w:tab/>
      </w:r>
      <w:r>
        <w:t>TC4a generation</w:t>
      </w:r>
      <w:r>
        <w:tab/>
      </w:r>
      <w:r>
        <w:fldChar w:fldCharType="begin"/>
      </w:r>
      <w:r>
        <w:instrText xml:space="preserve"> PAGEREF _Toc147154203 \h </w:instrText>
      </w:r>
      <w:r>
        <w:fldChar w:fldCharType="separate"/>
      </w:r>
      <w:r>
        <w:t>50</w:t>
      </w:r>
      <w:r>
        <w:fldChar w:fldCharType="end"/>
      </w:r>
    </w:p>
    <w:p w14:paraId="68A46B2B" w14:textId="2FA32468" w:rsidR="007E4D26" w:rsidRDefault="007E4D26">
      <w:pPr>
        <w:pStyle w:val="TOC4"/>
        <w:rPr>
          <w:rFonts w:asciiTheme="minorHAnsi" w:eastAsiaTheme="minorEastAsia" w:hAnsiTheme="minorHAnsi" w:cstheme="minorBidi"/>
          <w:sz w:val="22"/>
          <w:szCs w:val="22"/>
          <w:lang w:val="en-US"/>
        </w:rPr>
      </w:pPr>
      <w:r>
        <w:t>4.8.4.2</w:t>
      </w:r>
      <w:r>
        <w:rPr>
          <w:rFonts w:asciiTheme="minorHAnsi" w:eastAsiaTheme="minorEastAsia" w:hAnsiTheme="minorHAnsi" w:cstheme="minorBidi"/>
          <w:sz w:val="22"/>
          <w:szCs w:val="22"/>
          <w:lang w:val="en-US"/>
        </w:rPr>
        <w:tab/>
      </w:r>
      <w:r>
        <w:t>TC4b generation</w:t>
      </w:r>
      <w:r>
        <w:tab/>
      </w:r>
      <w:r>
        <w:fldChar w:fldCharType="begin"/>
      </w:r>
      <w:r>
        <w:instrText xml:space="preserve"> PAGEREF _Toc147154204 \h </w:instrText>
      </w:r>
      <w:r>
        <w:fldChar w:fldCharType="separate"/>
      </w:r>
      <w:r>
        <w:t>50</w:t>
      </w:r>
      <w:r>
        <w:fldChar w:fldCharType="end"/>
      </w:r>
    </w:p>
    <w:p w14:paraId="06B0455D" w14:textId="69081A52" w:rsidR="007E4D26" w:rsidRDefault="007E4D26">
      <w:pPr>
        <w:pStyle w:val="TOC4"/>
        <w:rPr>
          <w:rFonts w:asciiTheme="minorHAnsi" w:eastAsiaTheme="minorEastAsia" w:hAnsiTheme="minorHAnsi" w:cstheme="minorBidi"/>
          <w:sz w:val="22"/>
          <w:szCs w:val="22"/>
          <w:lang w:val="en-US"/>
        </w:rPr>
      </w:pPr>
      <w:r>
        <w:t>4.8.4.3</w:t>
      </w:r>
      <w:r>
        <w:rPr>
          <w:rFonts w:asciiTheme="minorHAnsi" w:eastAsiaTheme="minorEastAsia" w:hAnsiTheme="minorHAnsi" w:cstheme="minorBidi"/>
          <w:sz w:val="22"/>
          <w:szCs w:val="22"/>
          <w:lang w:val="en-US"/>
        </w:rPr>
        <w:tab/>
      </w:r>
      <w:r>
        <w:t>TC4c generation</w:t>
      </w:r>
      <w:r>
        <w:tab/>
      </w:r>
      <w:r>
        <w:fldChar w:fldCharType="begin"/>
      </w:r>
      <w:r>
        <w:instrText xml:space="preserve"> PAGEREF _Toc147154205 \h </w:instrText>
      </w:r>
      <w:r>
        <w:fldChar w:fldCharType="separate"/>
      </w:r>
      <w:r>
        <w:t>51</w:t>
      </w:r>
      <w:r>
        <w:fldChar w:fldCharType="end"/>
      </w:r>
    </w:p>
    <w:p w14:paraId="3361B41D" w14:textId="424AAD74" w:rsidR="007E4D26" w:rsidRDefault="007E4D26">
      <w:pPr>
        <w:pStyle w:val="TOC4"/>
        <w:rPr>
          <w:rFonts w:asciiTheme="minorHAnsi" w:eastAsiaTheme="minorEastAsia" w:hAnsiTheme="minorHAnsi" w:cstheme="minorBidi"/>
          <w:sz w:val="22"/>
          <w:szCs w:val="22"/>
          <w:lang w:val="en-US"/>
        </w:rPr>
      </w:pPr>
      <w:r>
        <w:t>4.8.4.4</w:t>
      </w:r>
      <w:r>
        <w:rPr>
          <w:rFonts w:asciiTheme="minorHAnsi" w:eastAsiaTheme="minorEastAsia" w:hAnsiTheme="minorHAnsi" w:cstheme="minorBidi"/>
          <w:sz w:val="22"/>
          <w:szCs w:val="22"/>
          <w:lang w:val="en-US"/>
        </w:rPr>
        <w:tab/>
      </w:r>
      <w:r>
        <w:t>TC4d generation</w:t>
      </w:r>
      <w:r>
        <w:tab/>
      </w:r>
      <w:r>
        <w:fldChar w:fldCharType="begin"/>
      </w:r>
      <w:r>
        <w:instrText xml:space="preserve"> PAGEREF _Toc147154206 \h </w:instrText>
      </w:r>
      <w:r>
        <w:fldChar w:fldCharType="separate"/>
      </w:r>
      <w:r>
        <w:t>51</w:t>
      </w:r>
      <w:r>
        <w:fldChar w:fldCharType="end"/>
      </w:r>
    </w:p>
    <w:p w14:paraId="46478045" w14:textId="2E43278F" w:rsidR="007E4D26" w:rsidRDefault="007E4D26">
      <w:pPr>
        <w:pStyle w:val="TOC4"/>
        <w:rPr>
          <w:rFonts w:asciiTheme="minorHAnsi" w:eastAsiaTheme="minorEastAsia" w:hAnsiTheme="minorHAnsi" w:cstheme="minorBidi"/>
          <w:sz w:val="22"/>
          <w:szCs w:val="22"/>
          <w:lang w:val="en-US"/>
        </w:rPr>
      </w:pPr>
      <w:r>
        <w:t>4.8.4.5</w:t>
      </w:r>
      <w:r>
        <w:rPr>
          <w:rFonts w:asciiTheme="minorHAnsi" w:eastAsiaTheme="minorEastAsia" w:hAnsiTheme="minorHAnsi" w:cstheme="minorBidi"/>
          <w:sz w:val="22"/>
          <w:szCs w:val="22"/>
          <w:lang w:val="en-US"/>
        </w:rPr>
        <w:tab/>
      </w:r>
      <w:r>
        <w:t>TC4e generation</w:t>
      </w:r>
      <w:r>
        <w:tab/>
      </w:r>
      <w:r>
        <w:fldChar w:fldCharType="begin"/>
      </w:r>
      <w:r>
        <w:instrText xml:space="preserve"> PAGEREF _Toc147154207 \h </w:instrText>
      </w:r>
      <w:r>
        <w:fldChar w:fldCharType="separate"/>
      </w:r>
      <w:r>
        <w:t>51</w:t>
      </w:r>
      <w:r>
        <w:fldChar w:fldCharType="end"/>
      </w:r>
    </w:p>
    <w:p w14:paraId="4010B8B3" w14:textId="773CCF79" w:rsidR="007E4D26" w:rsidRDefault="007E4D26">
      <w:pPr>
        <w:pStyle w:val="TOC4"/>
        <w:rPr>
          <w:rFonts w:asciiTheme="minorHAnsi" w:eastAsiaTheme="minorEastAsia" w:hAnsiTheme="minorHAnsi" w:cstheme="minorBidi"/>
          <w:sz w:val="22"/>
          <w:szCs w:val="22"/>
          <w:lang w:val="en-US"/>
        </w:rPr>
      </w:pPr>
      <w:r>
        <w:t>4.8.4.6</w:t>
      </w:r>
      <w:r>
        <w:rPr>
          <w:rFonts w:asciiTheme="minorHAnsi" w:eastAsiaTheme="minorEastAsia" w:hAnsiTheme="minorHAnsi" w:cstheme="minorBidi"/>
          <w:sz w:val="22"/>
          <w:szCs w:val="22"/>
          <w:lang w:val="en-US"/>
        </w:rPr>
        <w:tab/>
      </w:r>
      <w:r>
        <w:t>TC4 power allocation</w:t>
      </w:r>
      <w:r>
        <w:tab/>
      </w:r>
      <w:r>
        <w:fldChar w:fldCharType="begin"/>
      </w:r>
      <w:r>
        <w:instrText xml:space="preserve"> PAGEREF _Toc147154208 \h </w:instrText>
      </w:r>
      <w:r>
        <w:fldChar w:fldCharType="separate"/>
      </w:r>
      <w:r>
        <w:t>52</w:t>
      </w:r>
      <w:r>
        <w:fldChar w:fldCharType="end"/>
      </w:r>
    </w:p>
    <w:p w14:paraId="5C8A7880" w14:textId="155B9217" w:rsidR="007E4D26" w:rsidRDefault="007E4D26">
      <w:pPr>
        <w:pStyle w:val="TOC3"/>
        <w:rPr>
          <w:rFonts w:asciiTheme="minorHAnsi" w:eastAsiaTheme="minorEastAsia" w:hAnsiTheme="minorHAnsi" w:cstheme="minorBidi"/>
          <w:sz w:val="22"/>
          <w:szCs w:val="22"/>
          <w:lang w:val="en-US"/>
        </w:rPr>
      </w:pPr>
      <w:r>
        <w:t>4.8.4a</w:t>
      </w:r>
      <w:r>
        <w:rPr>
          <w:rFonts w:asciiTheme="minorHAnsi" w:eastAsiaTheme="minorEastAsia" w:hAnsiTheme="minorHAnsi" w:cstheme="minorBidi"/>
          <w:sz w:val="22"/>
          <w:szCs w:val="22"/>
          <w:lang w:val="en-US"/>
        </w:rPr>
        <w:tab/>
      </w:r>
      <w:r>
        <w:t>NTC4: Non-contiguous multi RAT operations with GSM for the transmitter</w:t>
      </w:r>
      <w:r>
        <w:tab/>
      </w:r>
      <w:r>
        <w:fldChar w:fldCharType="begin"/>
      </w:r>
      <w:r>
        <w:instrText xml:space="preserve"> PAGEREF _Toc147154209 \h </w:instrText>
      </w:r>
      <w:r>
        <w:fldChar w:fldCharType="separate"/>
      </w:r>
      <w:r>
        <w:t>52</w:t>
      </w:r>
      <w:r>
        <w:fldChar w:fldCharType="end"/>
      </w:r>
    </w:p>
    <w:p w14:paraId="473DBFA9" w14:textId="3CA4B5BE" w:rsidR="007E4D26" w:rsidRDefault="007E4D26">
      <w:pPr>
        <w:pStyle w:val="TOC4"/>
        <w:rPr>
          <w:rFonts w:asciiTheme="minorHAnsi" w:eastAsiaTheme="minorEastAsia" w:hAnsiTheme="minorHAnsi" w:cstheme="minorBidi"/>
          <w:sz w:val="22"/>
          <w:szCs w:val="22"/>
          <w:lang w:val="en-US"/>
        </w:rPr>
      </w:pPr>
      <w:r>
        <w:t>4.8.4a.1</w:t>
      </w:r>
      <w:r>
        <w:rPr>
          <w:rFonts w:asciiTheme="minorHAnsi" w:eastAsiaTheme="minorEastAsia" w:hAnsiTheme="minorHAnsi" w:cstheme="minorBidi"/>
          <w:sz w:val="22"/>
          <w:szCs w:val="22"/>
          <w:lang w:val="en-US"/>
        </w:rPr>
        <w:tab/>
      </w:r>
      <w:r>
        <w:t>NTC4a generation</w:t>
      </w:r>
      <w:r>
        <w:tab/>
      </w:r>
      <w:r>
        <w:fldChar w:fldCharType="begin"/>
      </w:r>
      <w:r>
        <w:instrText xml:space="preserve"> PAGEREF _Toc147154210 \h </w:instrText>
      </w:r>
      <w:r>
        <w:fldChar w:fldCharType="separate"/>
      </w:r>
      <w:r>
        <w:t>52</w:t>
      </w:r>
      <w:r>
        <w:fldChar w:fldCharType="end"/>
      </w:r>
    </w:p>
    <w:p w14:paraId="26EE8539" w14:textId="4F6DD8E7" w:rsidR="007E4D26" w:rsidRDefault="007E4D26">
      <w:pPr>
        <w:pStyle w:val="TOC4"/>
        <w:rPr>
          <w:rFonts w:asciiTheme="minorHAnsi" w:eastAsiaTheme="minorEastAsia" w:hAnsiTheme="minorHAnsi" w:cstheme="minorBidi"/>
          <w:sz w:val="22"/>
          <w:szCs w:val="22"/>
          <w:lang w:val="en-US"/>
        </w:rPr>
      </w:pPr>
      <w:r>
        <w:t>4.8.4a.2</w:t>
      </w:r>
      <w:r>
        <w:rPr>
          <w:rFonts w:asciiTheme="minorHAnsi" w:eastAsiaTheme="minorEastAsia" w:hAnsiTheme="minorHAnsi" w:cstheme="minorBidi"/>
          <w:sz w:val="22"/>
          <w:szCs w:val="22"/>
          <w:lang w:val="en-US"/>
        </w:rPr>
        <w:tab/>
      </w:r>
      <w:r>
        <w:t>NTC4b generation</w:t>
      </w:r>
      <w:r>
        <w:tab/>
      </w:r>
      <w:r>
        <w:fldChar w:fldCharType="begin"/>
      </w:r>
      <w:r>
        <w:instrText xml:space="preserve"> PAGEREF _Toc147154211 \h </w:instrText>
      </w:r>
      <w:r>
        <w:fldChar w:fldCharType="separate"/>
      </w:r>
      <w:r>
        <w:t>53</w:t>
      </w:r>
      <w:r>
        <w:fldChar w:fldCharType="end"/>
      </w:r>
    </w:p>
    <w:p w14:paraId="2779927B" w14:textId="5E822DBA" w:rsidR="007E4D26" w:rsidRDefault="007E4D26">
      <w:pPr>
        <w:pStyle w:val="TOC4"/>
        <w:rPr>
          <w:rFonts w:asciiTheme="minorHAnsi" w:eastAsiaTheme="minorEastAsia" w:hAnsiTheme="minorHAnsi" w:cstheme="minorBidi"/>
          <w:sz w:val="22"/>
          <w:szCs w:val="22"/>
          <w:lang w:val="en-US"/>
        </w:rPr>
      </w:pPr>
      <w:r>
        <w:t>4.8.4a.3</w:t>
      </w:r>
      <w:r>
        <w:rPr>
          <w:rFonts w:asciiTheme="minorHAnsi" w:eastAsiaTheme="minorEastAsia" w:hAnsiTheme="minorHAnsi" w:cstheme="minorBidi"/>
          <w:sz w:val="22"/>
          <w:szCs w:val="22"/>
          <w:lang w:val="en-US"/>
        </w:rPr>
        <w:tab/>
      </w:r>
      <w:r>
        <w:t>NTC4c generation</w:t>
      </w:r>
      <w:r>
        <w:tab/>
      </w:r>
      <w:r>
        <w:fldChar w:fldCharType="begin"/>
      </w:r>
      <w:r>
        <w:instrText xml:space="preserve"> PAGEREF _Toc147154212 \h </w:instrText>
      </w:r>
      <w:r>
        <w:fldChar w:fldCharType="separate"/>
      </w:r>
      <w:r>
        <w:t>54</w:t>
      </w:r>
      <w:r>
        <w:fldChar w:fldCharType="end"/>
      </w:r>
    </w:p>
    <w:p w14:paraId="7DF54A0D" w14:textId="02E02EF2" w:rsidR="007E4D26" w:rsidRDefault="007E4D26">
      <w:pPr>
        <w:pStyle w:val="TOC4"/>
        <w:rPr>
          <w:rFonts w:asciiTheme="minorHAnsi" w:eastAsiaTheme="minorEastAsia" w:hAnsiTheme="minorHAnsi" w:cstheme="minorBidi"/>
          <w:sz w:val="22"/>
          <w:szCs w:val="22"/>
          <w:lang w:val="en-US"/>
        </w:rPr>
      </w:pPr>
      <w:r>
        <w:t>4.8.4a.4</w:t>
      </w:r>
      <w:r>
        <w:rPr>
          <w:rFonts w:asciiTheme="minorHAnsi" w:eastAsiaTheme="minorEastAsia" w:hAnsiTheme="minorHAnsi" w:cstheme="minorBidi"/>
          <w:sz w:val="22"/>
          <w:szCs w:val="22"/>
          <w:lang w:val="en-US"/>
        </w:rPr>
        <w:tab/>
      </w:r>
      <w:r>
        <w:t>NTC4 power allocation</w:t>
      </w:r>
      <w:r>
        <w:tab/>
      </w:r>
      <w:r>
        <w:fldChar w:fldCharType="begin"/>
      </w:r>
      <w:r>
        <w:instrText xml:space="preserve"> PAGEREF _Toc147154213 \h </w:instrText>
      </w:r>
      <w:r>
        <w:fldChar w:fldCharType="separate"/>
      </w:r>
      <w:r>
        <w:t>54</w:t>
      </w:r>
      <w:r>
        <w:fldChar w:fldCharType="end"/>
      </w:r>
    </w:p>
    <w:p w14:paraId="4626DEF7" w14:textId="56A3A976" w:rsidR="007E4D26" w:rsidRDefault="007E4D26">
      <w:pPr>
        <w:pStyle w:val="TOC3"/>
        <w:rPr>
          <w:rFonts w:asciiTheme="minorHAnsi" w:eastAsiaTheme="minorEastAsia" w:hAnsiTheme="minorHAnsi" w:cstheme="minorBidi"/>
          <w:sz w:val="22"/>
          <w:szCs w:val="22"/>
          <w:lang w:val="en-US"/>
        </w:rPr>
      </w:pPr>
      <w:r>
        <w:t>4.8.5</w:t>
      </w:r>
      <w:r>
        <w:rPr>
          <w:rFonts w:asciiTheme="minorHAnsi" w:eastAsiaTheme="minorEastAsia" w:hAnsiTheme="minorHAnsi" w:cstheme="minorBidi"/>
          <w:sz w:val="22"/>
          <w:szCs w:val="22"/>
          <w:lang w:val="en-US"/>
        </w:rPr>
        <w:tab/>
      </w:r>
      <w:r>
        <w:t>TC5: BC2 receiver operation</w:t>
      </w:r>
      <w:r>
        <w:tab/>
      </w:r>
      <w:r>
        <w:fldChar w:fldCharType="begin"/>
      </w:r>
      <w:r>
        <w:instrText xml:space="preserve"> PAGEREF _Toc147154214 \h </w:instrText>
      </w:r>
      <w:r>
        <w:fldChar w:fldCharType="separate"/>
      </w:r>
      <w:r>
        <w:t>54</w:t>
      </w:r>
      <w:r>
        <w:fldChar w:fldCharType="end"/>
      </w:r>
    </w:p>
    <w:p w14:paraId="5C448883" w14:textId="2149F503" w:rsidR="007E4D26" w:rsidRDefault="007E4D26">
      <w:pPr>
        <w:pStyle w:val="TOC4"/>
        <w:rPr>
          <w:rFonts w:asciiTheme="minorHAnsi" w:eastAsiaTheme="minorEastAsia" w:hAnsiTheme="minorHAnsi" w:cstheme="minorBidi"/>
          <w:sz w:val="22"/>
          <w:szCs w:val="22"/>
          <w:lang w:val="en-US"/>
        </w:rPr>
      </w:pPr>
      <w:r>
        <w:t>4.8.5.1</w:t>
      </w:r>
      <w:r>
        <w:rPr>
          <w:rFonts w:asciiTheme="minorHAnsi" w:eastAsiaTheme="minorEastAsia" w:hAnsiTheme="minorHAnsi" w:cstheme="minorBidi"/>
          <w:sz w:val="22"/>
          <w:szCs w:val="22"/>
          <w:lang w:val="en-US"/>
        </w:rPr>
        <w:tab/>
      </w:r>
      <w:r>
        <w:t>TC5a generation</w:t>
      </w:r>
      <w:r>
        <w:tab/>
      </w:r>
      <w:r>
        <w:fldChar w:fldCharType="begin"/>
      </w:r>
      <w:r>
        <w:instrText xml:space="preserve"> PAGEREF _Toc147154215 \h </w:instrText>
      </w:r>
      <w:r>
        <w:fldChar w:fldCharType="separate"/>
      </w:r>
      <w:r>
        <w:t>54</w:t>
      </w:r>
      <w:r>
        <w:fldChar w:fldCharType="end"/>
      </w:r>
    </w:p>
    <w:p w14:paraId="4C36012D" w14:textId="362E4D8C" w:rsidR="007E4D26" w:rsidRDefault="007E4D26">
      <w:pPr>
        <w:pStyle w:val="TOC4"/>
        <w:rPr>
          <w:rFonts w:asciiTheme="minorHAnsi" w:eastAsiaTheme="minorEastAsia" w:hAnsiTheme="minorHAnsi" w:cstheme="minorBidi"/>
          <w:sz w:val="22"/>
          <w:szCs w:val="22"/>
          <w:lang w:val="en-US"/>
        </w:rPr>
      </w:pPr>
      <w:r>
        <w:t>4.8.5.2</w:t>
      </w:r>
      <w:r>
        <w:rPr>
          <w:rFonts w:asciiTheme="minorHAnsi" w:eastAsiaTheme="minorEastAsia" w:hAnsiTheme="minorHAnsi" w:cstheme="minorBidi"/>
          <w:sz w:val="22"/>
          <w:szCs w:val="22"/>
          <w:lang w:val="en-US"/>
        </w:rPr>
        <w:tab/>
      </w:r>
      <w:r>
        <w:t>TC5b generation</w:t>
      </w:r>
      <w:r>
        <w:tab/>
      </w:r>
      <w:r>
        <w:fldChar w:fldCharType="begin"/>
      </w:r>
      <w:r>
        <w:instrText xml:space="preserve"> PAGEREF _Toc147154216 \h </w:instrText>
      </w:r>
      <w:r>
        <w:fldChar w:fldCharType="separate"/>
      </w:r>
      <w:r>
        <w:t>55</w:t>
      </w:r>
      <w:r>
        <w:fldChar w:fldCharType="end"/>
      </w:r>
    </w:p>
    <w:p w14:paraId="4ED7F14A" w14:textId="4EC95853" w:rsidR="007E4D26" w:rsidRDefault="007E4D26">
      <w:pPr>
        <w:pStyle w:val="TOC3"/>
        <w:rPr>
          <w:rFonts w:asciiTheme="minorHAnsi" w:eastAsiaTheme="minorEastAsia" w:hAnsiTheme="minorHAnsi" w:cstheme="minorBidi"/>
          <w:sz w:val="22"/>
          <w:szCs w:val="22"/>
          <w:lang w:val="en-US"/>
        </w:rPr>
      </w:pPr>
      <w:r>
        <w:t>4.8.5a</w:t>
      </w:r>
      <w:r>
        <w:rPr>
          <w:rFonts w:asciiTheme="minorHAnsi" w:eastAsiaTheme="minorEastAsia" w:hAnsiTheme="minorHAnsi" w:cstheme="minorBidi"/>
          <w:sz w:val="22"/>
          <w:szCs w:val="22"/>
          <w:lang w:val="en-US"/>
        </w:rPr>
        <w:tab/>
      </w:r>
      <w:r>
        <w:t>NTC5: Non-contiguous multi RAT operations with GSM for the receiver</w:t>
      </w:r>
      <w:r>
        <w:tab/>
      </w:r>
      <w:r>
        <w:fldChar w:fldCharType="begin"/>
      </w:r>
      <w:r>
        <w:instrText xml:space="preserve"> PAGEREF _Toc147154217 \h </w:instrText>
      </w:r>
      <w:r>
        <w:fldChar w:fldCharType="separate"/>
      </w:r>
      <w:r>
        <w:t>55</w:t>
      </w:r>
      <w:r>
        <w:fldChar w:fldCharType="end"/>
      </w:r>
    </w:p>
    <w:p w14:paraId="4D508AD5" w14:textId="169F74C9" w:rsidR="007E4D26" w:rsidRDefault="007E4D26">
      <w:pPr>
        <w:pStyle w:val="TOC4"/>
        <w:rPr>
          <w:rFonts w:asciiTheme="minorHAnsi" w:eastAsiaTheme="minorEastAsia" w:hAnsiTheme="minorHAnsi" w:cstheme="minorBidi"/>
          <w:sz w:val="22"/>
          <w:szCs w:val="22"/>
          <w:lang w:val="en-US"/>
        </w:rPr>
      </w:pPr>
      <w:r>
        <w:t>4.8.5a.1</w:t>
      </w:r>
      <w:r>
        <w:rPr>
          <w:rFonts w:asciiTheme="minorHAnsi" w:eastAsiaTheme="minorEastAsia" w:hAnsiTheme="minorHAnsi" w:cstheme="minorBidi"/>
          <w:sz w:val="22"/>
          <w:szCs w:val="22"/>
          <w:lang w:val="en-US"/>
        </w:rPr>
        <w:tab/>
      </w:r>
      <w:r>
        <w:t>NTC5a generation</w:t>
      </w:r>
      <w:r>
        <w:tab/>
      </w:r>
      <w:r>
        <w:fldChar w:fldCharType="begin"/>
      </w:r>
      <w:r>
        <w:instrText xml:space="preserve"> PAGEREF _Toc147154218 \h </w:instrText>
      </w:r>
      <w:r>
        <w:fldChar w:fldCharType="separate"/>
      </w:r>
      <w:r>
        <w:t>55</w:t>
      </w:r>
      <w:r>
        <w:fldChar w:fldCharType="end"/>
      </w:r>
    </w:p>
    <w:p w14:paraId="25EAFD40" w14:textId="1DF82421" w:rsidR="007E4D26" w:rsidRDefault="007E4D26">
      <w:pPr>
        <w:pStyle w:val="TOC4"/>
        <w:rPr>
          <w:rFonts w:asciiTheme="minorHAnsi" w:eastAsiaTheme="minorEastAsia" w:hAnsiTheme="minorHAnsi" w:cstheme="minorBidi"/>
          <w:sz w:val="22"/>
          <w:szCs w:val="22"/>
          <w:lang w:val="en-US"/>
        </w:rPr>
      </w:pPr>
      <w:r>
        <w:t>4.8.5a.2</w:t>
      </w:r>
      <w:r>
        <w:rPr>
          <w:rFonts w:asciiTheme="minorHAnsi" w:eastAsiaTheme="minorEastAsia" w:hAnsiTheme="minorHAnsi" w:cstheme="minorBidi"/>
          <w:sz w:val="22"/>
          <w:szCs w:val="22"/>
          <w:lang w:val="en-US"/>
        </w:rPr>
        <w:tab/>
      </w:r>
      <w:r>
        <w:t>NTC5b generation</w:t>
      </w:r>
      <w:r>
        <w:tab/>
      </w:r>
      <w:r>
        <w:fldChar w:fldCharType="begin"/>
      </w:r>
      <w:r>
        <w:instrText xml:space="preserve"> PAGEREF _Toc147154219 \h </w:instrText>
      </w:r>
      <w:r>
        <w:fldChar w:fldCharType="separate"/>
      </w:r>
      <w:r>
        <w:t>55</w:t>
      </w:r>
      <w:r>
        <w:fldChar w:fldCharType="end"/>
      </w:r>
    </w:p>
    <w:p w14:paraId="43023AFE" w14:textId="1FBCF4CD" w:rsidR="007E4D26" w:rsidRDefault="007E4D26">
      <w:pPr>
        <w:pStyle w:val="TOC4"/>
        <w:rPr>
          <w:rFonts w:asciiTheme="minorHAnsi" w:eastAsiaTheme="minorEastAsia" w:hAnsiTheme="minorHAnsi" w:cstheme="minorBidi"/>
          <w:sz w:val="22"/>
          <w:szCs w:val="22"/>
          <w:lang w:val="en-US"/>
        </w:rPr>
      </w:pPr>
      <w:r>
        <w:t>4.8.5a.3</w:t>
      </w:r>
      <w:r>
        <w:rPr>
          <w:rFonts w:asciiTheme="minorHAnsi" w:eastAsiaTheme="minorEastAsia" w:hAnsiTheme="minorHAnsi" w:cstheme="minorBidi"/>
          <w:sz w:val="22"/>
          <w:szCs w:val="22"/>
          <w:lang w:val="en-US"/>
        </w:rPr>
        <w:tab/>
      </w:r>
      <w:r>
        <w:t>NTC5c generation</w:t>
      </w:r>
      <w:r>
        <w:tab/>
      </w:r>
      <w:r>
        <w:fldChar w:fldCharType="begin"/>
      </w:r>
      <w:r>
        <w:instrText xml:space="preserve"> PAGEREF _Toc147154220 \h </w:instrText>
      </w:r>
      <w:r>
        <w:fldChar w:fldCharType="separate"/>
      </w:r>
      <w:r>
        <w:t>55</w:t>
      </w:r>
      <w:r>
        <w:fldChar w:fldCharType="end"/>
      </w:r>
    </w:p>
    <w:p w14:paraId="479E0BB3" w14:textId="1C753D0F" w:rsidR="007E4D26" w:rsidRDefault="007E4D26">
      <w:pPr>
        <w:pStyle w:val="TOC3"/>
        <w:rPr>
          <w:rFonts w:asciiTheme="minorHAnsi" w:eastAsiaTheme="minorEastAsia" w:hAnsiTheme="minorHAnsi" w:cstheme="minorBidi"/>
          <w:sz w:val="22"/>
          <w:szCs w:val="22"/>
          <w:lang w:val="en-US"/>
        </w:rPr>
      </w:pPr>
      <w:r>
        <w:t>4.8.6</w:t>
      </w:r>
      <w:r>
        <w:rPr>
          <w:rFonts w:asciiTheme="minorHAnsi" w:eastAsiaTheme="minorEastAsia" w:hAnsiTheme="minorHAnsi" w:cstheme="minorBidi"/>
          <w:sz w:val="22"/>
          <w:szCs w:val="22"/>
          <w:lang w:val="en-US"/>
        </w:rPr>
        <w:tab/>
      </w:r>
      <w:r>
        <w:t>TC6: Single carrier for receiver tests</w:t>
      </w:r>
      <w:r>
        <w:tab/>
      </w:r>
      <w:r>
        <w:fldChar w:fldCharType="begin"/>
      </w:r>
      <w:r>
        <w:instrText xml:space="preserve"> PAGEREF _Toc147154221 \h </w:instrText>
      </w:r>
      <w:r>
        <w:fldChar w:fldCharType="separate"/>
      </w:r>
      <w:r>
        <w:t>56</w:t>
      </w:r>
      <w:r>
        <w:fldChar w:fldCharType="end"/>
      </w:r>
    </w:p>
    <w:p w14:paraId="15339B4F" w14:textId="40ADCECC" w:rsidR="007E4D26" w:rsidRDefault="007E4D26">
      <w:pPr>
        <w:pStyle w:val="TOC4"/>
        <w:rPr>
          <w:rFonts w:asciiTheme="minorHAnsi" w:eastAsiaTheme="minorEastAsia" w:hAnsiTheme="minorHAnsi" w:cstheme="minorBidi"/>
          <w:sz w:val="22"/>
          <w:szCs w:val="22"/>
          <w:lang w:val="en-US"/>
        </w:rPr>
      </w:pPr>
      <w:r>
        <w:t>4.8.6.1</w:t>
      </w:r>
      <w:r>
        <w:rPr>
          <w:rFonts w:asciiTheme="minorHAnsi" w:eastAsiaTheme="minorEastAsia" w:hAnsiTheme="minorHAnsi" w:cstheme="minorBidi"/>
          <w:sz w:val="22"/>
          <w:szCs w:val="22"/>
          <w:lang w:val="en-US"/>
        </w:rPr>
        <w:tab/>
      </w:r>
      <w:r>
        <w:t>TC6a generation</w:t>
      </w:r>
      <w:r>
        <w:tab/>
      </w:r>
      <w:r>
        <w:fldChar w:fldCharType="begin"/>
      </w:r>
      <w:r>
        <w:instrText xml:space="preserve"> PAGEREF _Toc147154222 \h </w:instrText>
      </w:r>
      <w:r>
        <w:fldChar w:fldCharType="separate"/>
      </w:r>
      <w:r>
        <w:t>56</w:t>
      </w:r>
      <w:r>
        <w:fldChar w:fldCharType="end"/>
      </w:r>
    </w:p>
    <w:p w14:paraId="77D9F1E6" w14:textId="1C1B11C4" w:rsidR="007E4D26" w:rsidRDefault="007E4D26">
      <w:pPr>
        <w:pStyle w:val="TOC4"/>
        <w:rPr>
          <w:rFonts w:asciiTheme="minorHAnsi" w:eastAsiaTheme="minorEastAsia" w:hAnsiTheme="minorHAnsi" w:cstheme="minorBidi"/>
          <w:sz w:val="22"/>
          <w:szCs w:val="22"/>
          <w:lang w:val="en-US"/>
        </w:rPr>
      </w:pPr>
      <w:r>
        <w:t>4.8.6.2</w:t>
      </w:r>
      <w:r>
        <w:rPr>
          <w:rFonts w:asciiTheme="minorHAnsi" w:eastAsiaTheme="minorEastAsia" w:hAnsiTheme="minorHAnsi" w:cstheme="minorBidi"/>
          <w:sz w:val="22"/>
          <w:szCs w:val="22"/>
          <w:lang w:val="en-US"/>
        </w:rPr>
        <w:tab/>
      </w:r>
      <w:r>
        <w:t>TC6b generation</w:t>
      </w:r>
      <w:r>
        <w:tab/>
      </w:r>
      <w:r>
        <w:fldChar w:fldCharType="begin"/>
      </w:r>
      <w:r>
        <w:instrText xml:space="preserve"> PAGEREF _Toc147154223 \h </w:instrText>
      </w:r>
      <w:r>
        <w:fldChar w:fldCharType="separate"/>
      </w:r>
      <w:r>
        <w:t>56</w:t>
      </w:r>
      <w:r>
        <w:fldChar w:fldCharType="end"/>
      </w:r>
    </w:p>
    <w:p w14:paraId="7F21FA57" w14:textId="4DEA93EB" w:rsidR="007E4D26" w:rsidRDefault="007E4D26">
      <w:pPr>
        <w:pStyle w:val="TOC4"/>
        <w:rPr>
          <w:rFonts w:asciiTheme="minorHAnsi" w:eastAsiaTheme="minorEastAsia" w:hAnsiTheme="minorHAnsi" w:cstheme="minorBidi"/>
          <w:sz w:val="22"/>
          <w:szCs w:val="22"/>
          <w:lang w:val="en-US"/>
        </w:rPr>
      </w:pPr>
      <w:r>
        <w:t>4.8.6.3</w:t>
      </w:r>
      <w:r>
        <w:rPr>
          <w:rFonts w:asciiTheme="minorHAnsi" w:eastAsiaTheme="minorEastAsia" w:hAnsiTheme="minorHAnsi" w:cstheme="minorBidi"/>
          <w:sz w:val="22"/>
          <w:szCs w:val="22"/>
          <w:lang w:val="en-US"/>
        </w:rPr>
        <w:tab/>
      </w:r>
      <w:r>
        <w:t>TC6c generation</w:t>
      </w:r>
      <w:r>
        <w:tab/>
      </w:r>
      <w:r>
        <w:fldChar w:fldCharType="begin"/>
      </w:r>
      <w:r>
        <w:instrText xml:space="preserve"> PAGEREF _Toc147154224 \h </w:instrText>
      </w:r>
      <w:r>
        <w:fldChar w:fldCharType="separate"/>
      </w:r>
      <w:r>
        <w:t>56</w:t>
      </w:r>
      <w:r>
        <w:fldChar w:fldCharType="end"/>
      </w:r>
    </w:p>
    <w:p w14:paraId="558DCA20" w14:textId="60AFBF54" w:rsidR="007E4D26" w:rsidRDefault="007E4D26">
      <w:pPr>
        <w:pStyle w:val="TOC3"/>
        <w:rPr>
          <w:rFonts w:asciiTheme="minorHAnsi" w:eastAsiaTheme="minorEastAsia" w:hAnsiTheme="minorHAnsi" w:cstheme="minorBidi"/>
          <w:sz w:val="22"/>
          <w:szCs w:val="22"/>
          <w:lang w:val="en-US"/>
        </w:rPr>
      </w:pPr>
      <w:r w:rsidRPr="00473D6B">
        <w:rPr>
          <w:rFonts w:eastAsia="SimSun"/>
          <w:lang w:eastAsia="zh-CN"/>
        </w:rPr>
        <w:t>4.8.7</w:t>
      </w:r>
      <w:r>
        <w:rPr>
          <w:rFonts w:asciiTheme="minorHAnsi" w:eastAsiaTheme="minorEastAsia" w:hAnsiTheme="minorHAnsi" w:cstheme="minorBidi"/>
          <w:sz w:val="22"/>
          <w:szCs w:val="22"/>
          <w:lang w:val="en-US"/>
        </w:rPr>
        <w:tab/>
      </w:r>
      <w:r w:rsidRPr="00473D6B">
        <w:rPr>
          <w:rFonts w:eastAsia="SimSun"/>
        </w:rPr>
        <w:t xml:space="preserve">Generation of MB-MSR </w:t>
      </w:r>
      <w:r w:rsidRPr="00473D6B">
        <w:rPr>
          <w:rFonts w:eastAsia="SimSun"/>
          <w:lang w:eastAsia="zh-CN"/>
        </w:rPr>
        <w:t>test configurations</w:t>
      </w:r>
      <w:r>
        <w:tab/>
      </w:r>
      <w:r>
        <w:fldChar w:fldCharType="begin"/>
      </w:r>
      <w:r>
        <w:instrText xml:space="preserve"> PAGEREF _Toc147154225 \h </w:instrText>
      </w:r>
      <w:r>
        <w:fldChar w:fldCharType="separate"/>
      </w:r>
      <w:r>
        <w:t>56</w:t>
      </w:r>
      <w:r>
        <w:fldChar w:fldCharType="end"/>
      </w:r>
    </w:p>
    <w:p w14:paraId="3B900478" w14:textId="4BCBDB9B" w:rsidR="007E4D26" w:rsidRDefault="007E4D26">
      <w:pPr>
        <w:pStyle w:val="TOC4"/>
        <w:rPr>
          <w:rFonts w:asciiTheme="minorHAnsi" w:eastAsiaTheme="minorEastAsia" w:hAnsiTheme="minorHAnsi" w:cstheme="minorBidi"/>
          <w:sz w:val="22"/>
          <w:szCs w:val="22"/>
          <w:lang w:val="en-US"/>
        </w:rPr>
      </w:pPr>
      <w:r w:rsidRPr="00473D6B">
        <w:rPr>
          <w:rFonts w:eastAsia="SimSun"/>
          <w:lang w:eastAsia="zh-CN"/>
        </w:rPr>
        <w:t>4</w:t>
      </w:r>
      <w:r w:rsidRPr="00473D6B">
        <w:rPr>
          <w:rFonts w:eastAsia="SimSun"/>
        </w:rPr>
        <w:t>.</w:t>
      </w:r>
      <w:r w:rsidRPr="00473D6B">
        <w:rPr>
          <w:rFonts w:eastAsia="SimSun"/>
          <w:lang w:eastAsia="zh-CN"/>
        </w:rPr>
        <w:t>8</w:t>
      </w:r>
      <w:r w:rsidRPr="00473D6B">
        <w:rPr>
          <w:rFonts w:eastAsia="SimSun"/>
        </w:rPr>
        <w:t>.</w:t>
      </w:r>
      <w:r w:rsidRPr="00473D6B">
        <w:rPr>
          <w:rFonts w:eastAsia="SimSun"/>
          <w:lang w:eastAsia="zh-CN"/>
        </w:rPr>
        <w:t>7</w:t>
      </w:r>
      <w:r w:rsidRPr="00473D6B">
        <w:rPr>
          <w:rFonts w:eastAsia="SimSun"/>
        </w:rPr>
        <w:t>.1</w:t>
      </w:r>
      <w:r>
        <w:rPr>
          <w:rFonts w:asciiTheme="minorHAnsi" w:eastAsiaTheme="minorEastAsia" w:hAnsiTheme="minorHAnsi" w:cstheme="minorBidi"/>
          <w:sz w:val="22"/>
          <w:szCs w:val="22"/>
          <w:lang w:val="en-US"/>
        </w:rPr>
        <w:tab/>
      </w:r>
      <w:r w:rsidRPr="00473D6B">
        <w:rPr>
          <w:rFonts w:eastAsia="SimSun"/>
        </w:rPr>
        <w:t>TC7a: MB-MSR test configuration for full carrier allocation</w:t>
      </w:r>
      <w:r>
        <w:tab/>
      </w:r>
      <w:r>
        <w:fldChar w:fldCharType="begin"/>
      </w:r>
      <w:r>
        <w:instrText xml:space="preserve"> PAGEREF _Toc147154226 \h </w:instrText>
      </w:r>
      <w:r>
        <w:fldChar w:fldCharType="separate"/>
      </w:r>
      <w:r>
        <w:t>56</w:t>
      </w:r>
      <w:r>
        <w:fldChar w:fldCharType="end"/>
      </w:r>
    </w:p>
    <w:p w14:paraId="1F083714" w14:textId="3E0058FC" w:rsidR="007E4D26" w:rsidRDefault="007E4D26">
      <w:pPr>
        <w:pStyle w:val="TOC5"/>
        <w:rPr>
          <w:rFonts w:asciiTheme="minorHAnsi" w:eastAsiaTheme="minorEastAsia" w:hAnsiTheme="minorHAnsi" w:cstheme="minorBidi"/>
          <w:sz w:val="22"/>
          <w:szCs w:val="22"/>
          <w:lang w:val="en-US"/>
        </w:rPr>
      </w:pPr>
      <w:r w:rsidRPr="00473D6B">
        <w:rPr>
          <w:rFonts w:eastAsia="SimSun"/>
          <w:lang w:eastAsia="zh-CN"/>
        </w:rPr>
        <w:t>4</w:t>
      </w:r>
      <w:r w:rsidRPr="00473D6B">
        <w:rPr>
          <w:rFonts w:eastAsia="SimSun"/>
        </w:rPr>
        <w:t>.</w:t>
      </w:r>
      <w:r w:rsidRPr="00473D6B">
        <w:rPr>
          <w:rFonts w:eastAsia="SimSun"/>
          <w:lang w:eastAsia="zh-CN"/>
        </w:rPr>
        <w:t>8</w:t>
      </w:r>
      <w:r w:rsidRPr="00473D6B">
        <w:rPr>
          <w:rFonts w:eastAsia="SimSun"/>
        </w:rPr>
        <w:t>.</w:t>
      </w:r>
      <w:r w:rsidRPr="00473D6B">
        <w:rPr>
          <w:rFonts w:eastAsia="SimSun"/>
          <w:lang w:eastAsia="zh-CN"/>
        </w:rPr>
        <w:t>7</w:t>
      </w:r>
      <w:r w:rsidRPr="00473D6B">
        <w:rPr>
          <w:rFonts w:eastAsia="SimSun"/>
        </w:rPr>
        <w:t>.1.1</w:t>
      </w:r>
      <w:r>
        <w:rPr>
          <w:rFonts w:asciiTheme="minorHAnsi" w:eastAsiaTheme="minorEastAsia" w:hAnsiTheme="minorHAnsi" w:cstheme="minorBidi"/>
          <w:sz w:val="22"/>
          <w:szCs w:val="22"/>
          <w:lang w:val="en-US"/>
        </w:rPr>
        <w:tab/>
      </w:r>
      <w:r w:rsidRPr="00473D6B">
        <w:rPr>
          <w:rFonts w:eastAsia="SimSun"/>
        </w:rPr>
        <w:t>TC7a generation</w:t>
      </w:r>
      <w:r>
        <w:tab/>
      </w:r>
      <w:r>
        <w:fldChar w:fldCharType="begin"/>
      </w:r>
      <w:r>
        <w:instrText xml:space="preserve"> PAGEREF _Toc147154227 \h </w:instrText>
      </w:r>
      <w:r>
        <w:fldChar w:fldCharType="separate"/>
      </w:r>
      <w:r>
        <w:t>56</w:t>
      </w:r>
      <w:r>
        <w:fldChar w:fldCharType="end"/>
      </w:r>
    </w:p>
    <w:p w14:paraId="1935B8AF" w14:textId="751D9BF7" w:rsidR="007E4D26" w:rsidRDefault="007E4D26">
      <w:pPr>
        <w:pStyle w:val="TOC5"/>
        <w:rPr>
          <w:rFonts w:asciiTheme="minorHAnsi" w:eastAsiaTheme="minorEastAsia" w:hAnsiTheme="minorHAnsi" w:cstheme="minorBidi"/>
          <w:sz w:val="22"/>
          <w:szCs w:val="22"/>
          <w:lang w:val="en-US"/>
        </w:rPr>
      </w:pPr>
      <w:r w:rsidRPr="00473D6B">
        <w:rPr>
          <w:rFonts w:eastAsia="SimSun"/>
          <w:lang w:eastAsia="zh-CN"/>
        </w:rPr>
        <w:t>4</w:t>
      </w:r>
      <w:r w:rsidRPr="00473D6B">
        <w:rPr>
          <w:rFonts w:eastAsia="SimSun"/>
        </w:rPr>
        <w:t>.</w:t>
      </w:r>
      <w:r w:rsidRPr="00473D6B">
        <w:rPr>
          <w:rFonts w:eastAsia="SimSun"/>
          <w:lang w:eastAsia="zh-CN"/>
        </w:rPr>
        <w:t>8</w:t>
      </w:r>
      <w:r w:rsidRPr="00473D6B">
        <w:rPr>
          <w:rFonts w:eastAsia="SimSun"/>
        </w:rPr>
        <w:t>.</w:t>
      </w:r>
      <w:r w:rsidRPr="00473D6B">
        <w:rPr>
          <w:rFonts w:eastAsia="SimSun"/>
          <w:lang w:eastAsia="zh-CN"/>
        </w:rPr>
        <w:t>7</w:t>
      </w:r>
      <w:r w:rsidRPr="00473D6B">
        <w:rPr>
          <w:rFonts w:eastAsia="SimSun"/>
        </w:rPr>
        <w:t>.1.</w:t>
      </w:r>
      <w:r w:rsidRPr="00473D6B">
        <w:rPr>
          <w:rFonts w:eastAsia="SimSun"/>
          <w:lang w:eastAsia="zh-CN"/>
        </w:rPr>
        <w:t>2</w:t>
      </w:r>
      <w:r>
        <w:rPr>
          <w:rFonts w:asciiTheme="minorHAnsi" w:eastAsiaTheme="minorEastAsia" w:hAnsiTheme="minorHAnsi" w:cstheme="minorBidi"/>
          <w:sz w:val="22"/>
          <w:szCs w:val="22"/>
          <w:lang w:val="en-US"/>
        </w:rPr>
        <w:tab/>
      </w:r>
      <w:r w:rsidRPr="00473D6B">
        <w:rPr>
          <w:rFonts w:eastAsia="SimSun"/>
        </w:rPr>
        <w:t>TC7a power allocation</w:t>
      </w:r>
      <w:r>
        <w:tab/>
      </w:r>
      <w:r>
        <w:fldChar w:fldCharType="begin"/>
      </w:r>
      <w:r>
        <w:instrText xml:space="preserve"> PAGEREF _Toc147154228 \h </w:instrText>
      </w:r>
      <w:r>
        <w:fldChar w:fldCharType="separate"/>
      </w:r>
      <w:r>
        <w:t>57</w:t>
      </w:r>
      <w:r>
        <w:fldChar w:fldCharType="end"/>
      </w:r>
    </w:p>
    <w:p w14:paraId="3CFAD0D0" w14:textId="38307B23" w:rsidR="007E4D26" w:rsidRDefault="007E4D26">
      <w:pPr>
        <w:pStyle w:val="TOC4"/>
        <w:rPr>
          <w:rFonts w:asciiTheme="minorHAnsi" w:eastAsiaTheme="minorEastAsia" w:hAnsiTheme="minorHAnsi" w:cstheme="minorBidi"/>
          <w:sz w:val="22"/>
          <w:szCs w:val="22"/>
          <w:lang w:val="en-US"/>
        </w:rPr>
      </w:pPr>
      <w:r w:rsidRPr="00473D6B">
        <w:rPr>
          <w:rFonts w:eastAsia="SimSun"/>
          <w:lang w:eastAsia="zh-CN"/>
        </w:rPr>
        <w:t>4</w:t>
      </w:r>
      <w:r w:rsidRPr="00473D6B">
        <w:rPr>
          <w:rFonts w:eastAsia="SimSun"/>
        </w:rPr>
        <w:t>.</w:t>
      </w:r>
      <w:r w:rsidRPr="00473D6B">
        <w:rPr>
          <w:rFonts w:eastAsia="SimSun"/>
          <w:lang w:eastAsia="zh-CN"/>
        </w:rPr>
        <w:t>8</w:t>
      </w:r>
      <w:r w:rsidRPr="00473D6B">
        <w:rPr>
          <w:rFonts w:eastAsia="SimSun"/>
        </w:rPr>
        <w:t>.</w:t>
      </w:r>
      <w:r w:rsidRPr="00473D6B">
        <w:rPr>
          <w:rFonts w:eastAsia="SimSun"/>
          <w:lang w:eastAsia="zh-CN"/>
        </w:rPr>
        <w:t>7</w:t>
      </w:r>
      <w:r w:rsidRPr="00473D6B">
        <w:rPr>
          <w:rFonts w:eastAsia="SimSun"/>
        </w:rPr>
        <w:t>.2</w:t>
      </w:r>
      <w:r>
        <w:rPr>
          <w:rFonts w:asciiTheme="minorHAnsi" w:eastAsiaTheme="minorEastAsia" w:hAnsiTheme="minorHAnsi" w:cstheme="minorBidi"/>
          <w:sz w:val="22"/>
          <w:szCs w:val="22"/>
          <w:lang w:val="en-US"/>
        </w:rPr>
        <w:tab/>
      </w:r>
      <w:r w:rsidRPr="00473D6B">
        <w:rPr>
          <w:rFonts w:eastAsia="SimSun"/>
        </w:rPr>
        <w:t>TC7b: MB-MSR test configuration with high PSD per carrier</w:t>
      </w:r>
      <w:r>
        <w:tab/>
      </w:r>
      <w:r>
        <w:fldChar w:fldCharType="begin"/>
      </w:r>
      <w:r>
        <w:instrText xml:space="preserve"> PAGEREF _Toc147154229 \h </w:instrText>
      </w:r>
      <w:r>
        <w:fldChar w:fldCharType="separate"/>
      </w:r>
      <w:r>
        <w:t>57</w:t>
      </w:r>
      <w:r>
        <w:fldChar w:fldCharType="end"/>
      </w:r>
    </w:p>
    <w:p w14:paraId="7D29A116" w14:textId="3FCD0115" w:rsidR="007E4D26" w:rsidRDefault="007E4D26">
      <w:pPr>
        <w:pStyle w:val="TOC5"/>
        <w:rPr>
          <w:rFonts w:asciiTheme="minorHAnsi" w:eastAsiaTheme="minorEastAsia" w:hAnsiTheme="minorHAnsi" w:cstheme="minorBidi"/>
          <w:sz w:val="22"/>
          <w:szCs w:val="22"/>
          <w:lang w:val="en-US"/>
        </w:rPr>
      </w:pPr>
      <w:r w:rsidRPr="00473D6B">
        <w:rPr>
          <w:rFonts w:eastAsia="SimSun"/>
          <w:lang w:eastAsia="zh-CN"/>
        </w:rPr>
        <w:t>4</w:t>
      </w:r>
      <w:r w:rsidRPr="00473D6B">
        <w:rPr>
          <w:rFonts w:eastAsia="SimSun"/>
        </w:rPr>
        <w:t>.</w:t>
      </w:r>
      <w:r w:rsidRPr="00473D6B">
        <w:rPr>
          <w:rFonts w:eastAsia="SimSun"/>
          <w:lang w:eastAsia="zh-CN"/>
        </w:rPr>
        <w:t>8</w:t>
      </w:r>
      <w:r w:rsidRPr="00473D6B">
        <w:rPr>
          <w:rFonts w:eastAsia="SimSun"/>
        </w:rPr>
        <w:t>.</w:t>
      </w:r>
      <w:r w:rsidRPr="00473D6B">
        <w:rPr>
          <w:rFonts w:eastAsia="SimSun"/>
          <w:lang w:eastAsia="zh-CN"/>
        </w:rPr>
        <w:t>7</w:t>
      </w:r>
      <w:r w:rsidRPr="00473D6B">
        <w:rPr>
          <w:rFonts w:eastAsia="SimSun"/>
        </w:rPr>
        <w:t>.2.1</w:t>
      </w:r>
      <w:r>
        <w:rPr>
          <w:rFonts w:asciiTheme="minorHAnsi" w:eastAsiaTheme="minorEastAsia" w:hAnsiTheme="minorHAnsi" w:cstheme="minorBidi"/>
          <w:sz w:val="22"/>
          <w:szCs w:val="22"/>
          <w:lang w:val="en-US"/>
        </w:rPr>
        <w:tab/>
      </w:r>
      <w:r w:rsidRPr="00473D6B">
        <w:rPr>
          <w:rFonts w:eastAsia="SimSun"/>
        </w:rPr>
        <w:t>TC7b generation</w:t>
      </w:r>
      <w:r>
        <w:tab/>
      </w:r>
      <w:r>
        <w:fldChar w:fldCharType="begin"/>
      </w:r>
      <w:r>
        <w:instrText xml:space="preserve"> PAGEREF _Toc147154230 \h </w:instrText>
      </w:r>
      <w:r>
        <w:fldChar w:fldCharType="separate"/>
      </w:r>
      <w:r>
        <w:t>57</w:t>
      </w:r>
      <w:r>
        <w:fldChar w:fldCharType="end"/>
      </w:r>
    </w:p>
    <w:p w14:paraId="4115CDEA" w14:textId="1FC018A6" w:rsidR="007E4D26" w:rsidRDefault="007E4D26">
      <w:pPr>
        <w:pStyle w:val="TOC5"/>
        <w:rPr>
          <w:rFonts w:asciiTheme="minorHAnsi" w:eastAsiaTheme="minorEastAsia" w:hAnsiTheme="minorHAnsi" w:cstheme="minorBidi"/>
          <w:sz w:val="22"/>
          <w:szCs w:val="22"/>
          <w:lang w:val="en-US"/>
        </w:rPr>
      </w:pPr>
      <w:r w:rsidRPr="00473D6B">
        <w:rPr>
          <w:rFonts w:eastAsia="SimSun"/>
          <w:lang w:eastAsia="zh-CN"/>
        </w:rPr>
        <w:t>4</w:t>
      </w:r>
      <w:r w:rsidRPr="00473D6B">
        <w:rPr>
          <w:rFonts w:eastAsia="SimSun"/>
        </w:rPr>
        <w:t>.</w:t>
      </w:r>
      <w:r w:rsidRPr="00473D6B">
        <w:rPr>
          <w:rFonts w:eastAsia="SimSun"/>
          <w:lang w:eastAsia="zh-CN"/>
        </w:rPr>
        <w:t>8</w:t>
      </w:r>
      <w:r w:rsidRPr="00473D6B">
        <w:rPr>
          <w:rFonts w:eastAsia="SimSun"/>
        </w:rPr>
        <w:t>.</w:t>
      </w:r>
      <w:r w:rsidRPr="00473D6B">
        <w:rPr>
          <w:rFonts w:eastAsia="SimSun"/>
          <w:lang w:eastAsia="zh-CN"/>
        </w:rPr>
        <w:t>7</w:t>
      </w:r>
      <w:r w:rsidRPr="00473D6B">
        <w:rPr>
          <w:rFonts w:eastAsia="SimSun"/>
        </w:rPr>
        <w:t>.2.2</w:t>
      </w:r>
      <w:r>
        <w:rPr>
          <w:rFonts w:asciiTheme="minorHAnsi" w:eastAsiaTheme="minorEastAsia" w:hAnsiTheme="minorHAnsi" w:cstheme="minorBidi"/>
          <w:sz w:val="22"/>
          <w:szCs w:val="22"/>
          <w:lang w:val="en-US"/>
        </w:rPr>
        <w:tab/>
      </w:r>
      <w:r w:rsidRPr="00473D6B">
        <w:rPr>
          <w:rFonts w:eastAsia="SimSun"/>
        </w:rPr>
        <w:t>TC7b power allocation</w:t>
      </w:r>
      <w:r>
        <w:tab/>
      </w:r>
      <w:r>
        <w:fldChar w:fldCharType="begin"/>
      </w:r>
      <w:r>
        <w:instrText xml:space="preserve"> PAGEREF _Toc147154231 \h </w:instrText>
      </w:r>
      <w:r>
        <w:fldChar w:fldCharType="separate"/>
      </w:r>
      <w:r>
        <w:t>58</w:t>
      </w:r>
      <w:r>
        <w:fldChar w:fldCharType="end"/>
      </w:r>
    </w:p>
    <w:p w14:paraId="7C896CD6" w14:textId="7D5207E5" w:rsidR="007E4D26" w:rsidRDefault="007E4D26">
      <w:pPr>
        <w:pStyle w:val="TOC4"/>
        <w:rPr>
          <w:rFonts w:asciiTheme="minorHAnsi" w:eastAsiaTheme="minorEastAsia" w:hAnsiTheme="minorHAnsi" w:cstheme="minorBidi"/>
          <w:sz w:val="22"/>
          <w:szCs w:val="22"/>
          <w:lang w:val="en-US"/>
        </w:rPr>
      </w:pPr>
      <w:r w:rsidRPr="00473D6B">
        <w:rPr>
          <w:rFonts w:eastAsia="SimSun"/>
          <w:lang w:eastAsia="zh-CN"/>
        </w:rPr>
        <w:t>4</w:t>
      </w:r>
      <w:r w:rsidRPr="00473D6B">
        <w:rPr>
          <w:rFonts w:eastAsia="SimSun"/>
        </w:rPr>
        <w:t>.</w:t>
      </w:r>
      <w:r w:rsidRPr="00473D6B">
        <w:rPr>
          <w:rFonts w:eastAsia="SimSun"/>
          <w:lang w:eastAsia="zh-CN"/>
        </w:rPr>
        <w:t>8</w:t>
      </w:r>
      <w:r w:rsidRPr="00473D6B">
        <w:rPr>
          <w:rFonts w:eastAsia="SimSun"/>
        </w:rPr>
        <w:t>.</w:t>
      </w:r>
      <w:r w:rsidRPr="00473D6B">
        <w:rPr>
          <w:rFonts w:eastAsia="SimSun"/>
          <w:lang w:eastAsia="zh-CN"/>
        </w:rPr>
        <w:t>7</w:t>
      </w:r>
      <w:r w:rsidRPr="00473D6B">
        <w:rPr>
          <w:rFonts w:eastAsia="SimSun"/>
        </w:rPr>
        <w:t>.3</w:t>
      </w:r>
      <w:r>
        <w:rPr>
          <w:rFonts w:asciiTheme="minorHAnsi" w:eastAsiaTheme="minorEastAsia" w:hAnsiTheme="minorHAnsi" w:cstheme="minorBidi"/>
          <w:sz w:val="22"/>
          <w:szCs w:val="22"/>
          <w:lang w:val="en-US"/>
        </w:rPr>
        <w:tab/>
      </w:r>
      <w:r w:rsidRPr="00473D6B">
        <w:rPr>
          <w:rFonts w:eastAsia="SimSun"/>
        </w:rPr>
        <w:t>TC7c: MB-MSR test configuration with GSM/EDGE single RAT operation in one band</w:t>
      </w:r>
      <w:r>
        <w:tab/>
      </w:r>
      <w:r>
        <w:fldChar w:fldCharType="begin"/>
      </w:r>
      <w:r>
        <w:instrText xml:space="preserve"> PAGEREF _Toc147154232 \h </w:instrText>
      </w:r>
      <w:r>
        <w:fldChar w:fldCharType="separate"/>
      </w:r>
      <w:r>
        <w:t>58</w:t>
      </w:r>
      <w:r>
        <w:fldChar w:fldCharType="end"/>
      </w:r>
    </w:p>
    <w:p w14:paraId="3F213DFC" w14:textId="34D22E3E" w:rsidR="007E4D26" w:rsidRDefault="007E4D26">
      <w:pPr>
        <w:pStyle w:val="TOC5"/>
        <w:rPr>
          <w:rFonts w:asciiTheme="minorHAnsi" w:eastAsiaTheme="minorEastAsia" w:hAnsiTheme="minorHAnsi" w:cstheme="minorBidi"/>
          <w:sz w:val="22"/>
          <w:szCs w:val="22"/>
          <w:lang w:val="en-US"/>
        </w:rPr>
      </w:pPr>
      <w:r w:rsidRPr="00473D6B">
        <w:rPr>
          <w:rFonts w:eastAsia="SimSun"/>
          <w:lang w:eastAsia="zh-CN"/>
        </w:rPr>
        <w:t>4</w:t>
      </w:r>
      <w:r w:rsidRPr="00473D6B">
        <w:rPr>
          <w:rFonts w:eastAsia="SimSun"/>
        </w:rPr>
        <w:t>.</w:t>
      </w:r>
      <w:r w:rsidRPr="00473D6B">
        <w:rPr>
          <w:rFonts w:eastAsia="SimSun"/>
          <w:lang w:eastAsia="zh-CN"/>
        </w:rPr>
        <w:t>8</w:t>
      </w:r>
      <w:r w:rsidRPr="00473D6B">
        <w:rPr>
          <w:rFonts w:eastAsia="SimSun"/>
        </w:rPr>
        <w:t>.</w:t>
      </w:r>
      <w:r w:rsidRPr="00473D6B">
        <w:rPr>
          <w:rFonts w:eastAsia="SimSun"/>
          <w:lang w:eastAsia="zh-CN"/>
        </w:rPr>
        <w:t>7</w:t>
      </w:r>
      <w:r w:rsidRPr="00473D6B">
        <w:rPr>
          <w:rFonts w:eastAsia="SimSun"/>
        </w:rPr>
        <w:t>.3.1</w:t>
      </w:r>
      <w:r>
        <w:rPr>
          <w:rFonts w:asciiTheme="minorHAnsi" w:eastAsiaTheme="minorEastAsia" w:hAnsiTheme="minorHAnsi" w:cstheme="minorBidi"/>
          <w:sz w:val="22"/>
          <w:szCs w:val="22"/>
          <w:lang w:val="en-US"/>
        </w:rPr>
        <w:tab/>
      </w:r>
      <w:r w:rsidRPr="00473D6B">
        <w:rPr>
          <w:rFonts w:eastAsia="SimSun"/>
        </w:rPr>
        <w:t>TC7c generation</w:t>
      </w:r>
      <w:r>
        <w:tab/>
      </w:r>
      <w:r>
        <w:fldChar w:fldCharType="begin"/>
      </w:r>
      <w:r>
        <w:instrText xml:space="preserve"> PAGEREF _Toc147154233 \h </w:instrText>
      </w:r>
      <w:r>
        <w:fldChar w:fldCharType="separate"/>
      </w:r>
      <w:r>
        <w:t>58</w:t>
      </w:r>
      <w:r>
        <w:fldChar w:fldCharType="end"/>
      </w:r>
    </w:p>
    <w:p w14:paraId="7953CA47" w14:textId="709EF5C8" w:rsidR="007E4D26" w:rsidRDefault="007E4D26">
      <w:pPr>
        <w:pStyle w:val="TOC5"/>
        <w:rPr>
          <w:rFonts w:asciiTheme="minorHAnsi" w:eastAsiaTheme="minorEastAsia" w:hAnsiTheme="minorHAnsi" w:cstheme="minorBidi"/>
          <w:sz w:val="22"/>
          <w:szCs w:val="22"/>
          <w:lang w:val="en-US"/>
        </w:rPr>
      </w:pPr>
      <w:r w:rsidRPr="00473D6B">
        <w:rPr>
          <w:rFonts w:eastAsia="SimSun"/>
          <w:lang w:eastAsia="zh-CN"/>
        </w:rPr>
        <w:t>4</w:t>
      </w:r>
      <w:r w:rsidRPr="00473D6B">
        <w:rPr>
          <w:rFonts w:eastAsia="SimSun"/>
        </w:rPr>
        <w:t>.</w:t>
      </w:r>
      <w:r w:rsidRPr="00473D6B">
        <w:rPr>
          <w:rFonts w:eastAsia="SimSun"/>
          <w:lang w:eastAsia="zh-CN"/>
        </w:rPr>
        <w:t>8</w:t>
      </w:r>
      <w:r w:rsidRPr="00473D6B">
        <w:rPr>
          <w:rFonts w:eastAsia="SimSun"/>
        </w:rPr>
        <w:t>.</w:t>
      </w:r>
      <w:r w:rsidRPr="00473D6B">
        <w:rPr>
          <w:rFonts w:eastAsia="SimSun"/>
          <w:lang w:eastAsia="zh-CN"/>
        </w:rPr>
        <w:t>7</w:t>
      </w:r>
      <w:r w:rsidRPr="00473D6B">
        <w:rPr>
          <w:rFonts w:eastAsia="SimSun"/>
        </w:rPr>
        <w:t>.3.2</w:t>
      </w:r>
      <w:r>
        <w:rPr>
          <w:rFonts w:asciiTheme="minorHAnsi" w:eastAsiaTheme="minorEastAsia" w:hAnsiTheme="minorHAnsi" w:cstheme="minorBidi"/>
          <w:sz w:val="22"/>
          <w:szCs w:val="22"/>
          <w:lang w:val="en-US"/>
        </w:rPr>
        <w:tab/>
      </w:r>
      <w:r w:rsidRPr="00473D6B">
        <w:rPr>
          <w:rFonts w:eastAsia="SimSun"/>
        </w:rPr>
        <w:t>TC7c power allocation</w:t>
      </w:r>
      <w:r>
        <w:tab/>
      </w:r>
      <w:r>
        <w:fldChar w:fldCharType="begin"/>
      </w:r>
      <w:r>
        <w:instrText xml:space="preserve"> PAGEREF _Toc147154234 \h </w:instrText>
      </w:r>
      <w:r>
        <w:fldChar w:fldCharType="separate"/>
      </w:r>
      <w:r>
        <w:t>59</w:t>
      </w:r>
      <w:r>
        <w:fldChar w:fldCharType="end"/>
      </w:r>
    </w:p>
    <w:p w14:paraId="1E840EEA" w14:textId="164C69D6" w:rsidR="007E4D26" w:rsidRDefault="007E4D26">
      <w:pPr>
        <w:pStyle w:val="TOC3"/>
        <w:rPr>
          <w:rFonts w:asciiTheme="minorHAnsi" w:eastAsiaTheme="minorEastAsia" w:hAnsiTheme="minorHAnsi" w:cstheme="minorBidi"/>
          <w:sz w:val="22"/>
          <w:szCs w:val="22"/>
          <w:lang w:val="en-US"/>
        </w:rPr>
      </w:pPr>
      <w:r>
        <w:rPr>
          <w:lang w:eastAsia="zh-CN"/>
        </w:rPr>
        <w:t>4.8.8</w:t>
      </w:r>
      <w:r>
        <w:rPr>
          <w:rFonts w:asciiTheme="minorHAnsi" w:eastAsiaTheme="minorEastAsia" w:hAnsiTheme="minorHAnsi" w:cstheme="minorBidi"/>
          <w:sz w:val="22"/>
          <w:szCs w:val="22"/>
          <w:lang w:val="en-US"/>
        </w:rPr>
        <w:tab/>
      </w:r>
      <w:r>
        <w:rPr>
          <w:lang w:eastAsia="zh-CN"/>
        </w:rPr>
        <w:t>TC8: NB-IoT standalone multi-carrier operation</w:t>
      </w:r>
      <w:r>
        <w:tab/>
      </w:r>
      <w:r>
        <w:fldChar w:fldCharType="begin"/>
      </w:r>
      <w:r>
        <w:instrText xml:space="preserve"> PAGEREF _Toc147154235 \h </w:instrText>
      </w:r>
      <w:r>
        <w:fldChar w:fldCharType="separate"/>
      </w:r>
      <w:r>
        <w:t>59</w:t>
      </w:r>
      <w:r>
        <w:fldChar w:fldCharType="end"/>
      </w:r>
    </w:p>
    <w:p w14:paraId="4B3CEA11" w14:textId="6F025B0B" w:rsidR="007E4D26" w:rsidRDefault="007E4D26">
      <w:pPr>
        <w:pStyle w:val="TOC4"/>
        <w:rPr>
          <w:rFonts w:asciiTheme="minorHAnsi" w:eastAsiaTheme="minorEastAsia" w:hAnsiTheme="minorHAnsi" w:cstheme="minorBidi"/>
          <w:sz w:val="22"/>
          <w:szCs w:val="22"/>
          <w:lang w:val="en-US"/>
        </w:rPr>
      </w:pPr>
      <w:r>
        <w:rPr>
          <w:lang w:eastAsia="zh-CN"/>
        </w:rPr>
        <w:t>4.8.8.1</w:t>
      </w:r>
      <w:r>
        <w:rPr>
          <w:rFonts w:asciiTheme="minorHAnsi" w:eastAsiaTheme="minorEastAsia" w:hAnsiTheme="minorHAnsi" w:cstheme="minorBidi"/>
          <w:sz w:val="22"/>
          <w:szCs w:val="22"/>
          <w:lang w:val="en-US"/>
        </w:rPr>
        <w:tab/>
      </w:r>
      <w:r>
        <w:rPr>
          <w:lang w:eastAsia="zh-CN"/>
        </w:rPr>
        <w:t>TC8 generation</w:t>
      </w:r>
      <w:r>
        <w:tab/>
      </w:r>
      <w:r>
        <w:fldChar w:fldCharType="begin"/>
      </w:r>
      <w:r>
        <w:instrText xml:space="preserve"> PAGEREF _Toc147154236 \h </w:instrText>
      </w:r>
      <w:r>
        <w:fldChar w:fldCharType="separate"/>
      </w:r>
      <w:r>
        <w:t>59</w:t>
      </w:r>
      <w:r>
        <w:fldChar w:fldCharType="end"/>
      </w:r>
    </w:p>
    <w:p w14:paraId="7AEC7DD1" w14:textId="6BE10CCA" w:rsidR="007E4D26" w:rsidRDefault="007E4D26">
      <w:pPr>
        <w:pStyle w:val="TOC4"/>
        <w:rPr>
          <w:rFonts w:asciiTheme="minorHAnsi" w:eastAsiaTheme="minorEastAsia" w:hAnsiTheme="minorHAnsi" w:cstheme="minorBidi"/>
          <w:sz w:val="22"/>
          <w:szCs w:val="22"/>
          <w:lang w:val="en-US"/>
        </w:rPr>
      </w:pPr>
      <w:r>
        <w:rPr>
          <w:lang w:eastAsia="zh-CN"/>
        </w:rPr>
        <w:t>4.8.8.2</w:t>
      </w:r>
      <w:r>
        <w:rPr>
          <w:rFonts w:asciiTheme="minorHAnsi" w:eastAsiaTheme="minorEastAsia" w:hAnsiTheme="minorHAnsi" w:cstheme="minorBidi"/>
          <w:sz w:val="22"/>
          <w:szCs w:val="22"/>
          <w:lang w:val="en-US"/>
        </w:rPr>
        <w:tab/>
      </w:r>
      <w:r>
        <w:rPr>
          <w:lang w:eastAsia="zh-CN"/>
        </w:rPr>
        <w:t>TC8 power allocation</w:t>
      </w:r>
      <w:r>
        <w:tab/>
      </w:r>
      <w:r>
        <w:fldChar w:fldCharType="begin"/>
      </w:r>
      <w:r>
        <w:instrText xml:space="preserve"> PAGEREF _Toc147154237 \h </w:instrText>
      </w:r>
      <w:r>
        <w:fldChar w:fldCharType="separate"/>
      </w:r>
      <w:r>
        <w:t>59</w:t>
      </w:r>
      <w:r>
        <w:fldChar w:fldCharType="end"/>
      </w:r>
    </w:p>
    <w:p w14:paraId="5DA3AD7D" w14:textId="4CD2EFEC" w:rsidR="007E4D26" w:rsidRDefault="007E4D26">
      <w:pPr>
        <w:pStyle w:val="TOC3"/>
        <w:rPr>
          <w:rFonts w:asciiTheme="minorHAnsi" w:eastAsiaTheme="minorEastAsia" w:hAnsiTheme="minorHAnsi" w:cstheme="minorBidi"/>
          <w:sz w:val="22"/>
          <w:szCs w:val="22"/>
          <w:lang w:val="en-US"/>
        </w:rPr>
      </w:pPr>
      <w:r>
        <w:rPr>
          <w:lang w:eastAsia="zh-CN"/>
        </w:rPr>
        <w:t>4.8.9</w:t>
      </w:r>
      <w:r>
        <w:rPr>
          <w:rFonts w:asciiTheme="minorHAnsi" w:eastAsiaTheme="minorEastAsia" w:hAnsiTheme="minorHAnsi" w:cstheme="minorBidi"/>
          <w:sz w:val="22"/>
          <w:szCs w:val="22"/>
          <w:lang w:val="en-US"/>
        </w:rPr>
        <w:tab/>
      </w:r>
      <w:r>
        <w:rPr>
          <w:lang w:eastAsia="zh-CN"/>
        </w:rPr>
        <w:t>TC9: GSM and NB-IoT standalone multi-carrier operation</w:t>
      </w:r>
      <w:r>
        <w:tab/>
      </w:r>
      <w:r>
        <w:fldChar w:fldCharType="begin"/>
      </w:r>
      <w:r>
        <w:instrText xml:space="preserve"> PAGEREF _Toc147154238 \h </w:instrText>
      </w:r>
      <w:r>
        <w:fldChar w:fldCharType="separate"/>
      </w:r>
      <w:r>
        <w:t>60</w:t>
      </w:r>
      <w:r>
        <w:fldChar w:fldCharType="end"/>
      </w:r>
    </w:p>
    <w:p w14:paraId="6B438A45" w14:textId="1A0ACC4D" w:rsidR="007E4D26" w:rsidRDefault="007E4D26">
      <w:pPr>
        <w:pStyle w:val="TOC4"/>
        <w:rPr>
          <w:rFonts w:asciiTheme="minorHAnsi" w:eastAsiaTheme="minorEastAsia" w:hAnsiTheme="minorHAnsi" w:cstheme="minorBidi"/>
          <w:sz w:val="22"/>
          <w:szCs w:val="22"/>
          <w:lang w:val="en-US"/>
        </w:rPr>
      </w:pPr>
      <w:r>
        <w:rPr>
          <w:lang w:eastAsia="zh-CN"/>
        </w:rPr>
        <w:t>4.8.9.1</w:t>
      </w:r>
      <w:r>
        <w:rPr>
          <w:rFonts w:asciiTheme="minorHAnsi" w:eastAsiaTheme="minorEastAsia" w:hAnsiTheme="minorHAnsi" w:cstheme="minorBidi"/>
          <w:sz w:val="22"/>
          <w:szCs w:val="22"/>
          <w:lang w:val="en-US"/>
        </w:rPr>
        <w:tab/>
      </w:r>
      <w:r>
        <w:rPr>
          <w:lang w:eastAsia="zh-CN"/>
        </w:rPr>
        <w:t>TC9 generation</w:t>
      </w:r>
      <w:r>
        <w:tab/>
      </w:r>
      <w:r>
        <w:fldChar w:fldCharType="begin"/>
      </w:r>
      <w:r>
        <w:instrText xml:space="preserve"> PAGEREF _Toc147154239 \h </w:instrText>
      </w:r>
      <w:r>
        <w:fldChar w:fldCharType="separate"/>
      </w:r>
      <w:r>
        <w:t>60</w:t>
      </w:r>
      <w:r>
        <w:fldChar w:fldCharType="end"/>
      </w:r>
    </w:p>
    <w:p w14:paraId="191C6E8F" w14:textId="68A7596D" w:rsidR="007E4D26" w:rsidRDefault="007E4D26">
      <w:pPr>
        <w:pStyle w:val="TOC4"/>
        <w:rPr>
          <w:rFonts w:asciiTheme="minorHAnsi" w:eastAsiaTheme="minorEastAsia" w:hAnsiTheme="minorHAnsi" w:cstheme="minorBidi"/>
          <w:sz w:val="22"/>
          <w:szCs w:val="22"/>
          <w:lang w:val="en-US"/>
        </w:rPr>
      </w:pPr>
      <w:r>
        <w:rPr>
          <w:lang w:eastAsia="zh-CN"/>
        </w:rPr>
        <w:t>4.8.9.2</w:t>
      </w:r>
      <w:r>
        <w:rPr>
          <w:rFonts w:asciiTheme="minorHAnsi" w:eastAsiaTheme="minorEastAsia" w:hAnsiTheme="minorHAnsi" w:cstheme="minorBidi"/>
          <w:sz w:val="22"/>
          <w:szCs w:val="22"/>
          <w:lang w:val="en-US"/>
        </w:rPr>
        <w:tab/>
      </w:r>
      <w:r>
        <w:rPr>
          <w:lang w:eastAsia="zh-CN"/>
        </w:rPr>
        <w:t>TC9 power allocation</w:t>
      </w:r>
      <w:r>
        <w:tab/>
      </w:r>
      <w:r>
        <w:fldChar w:fldCharType="begin"/>
      </w:r>
      <w:r>
        <w:instrText xml:space="preserve"> PAGEREF _Toc147154240 \h </w:instrText>
      </w:r>
      <w:r>
        <w:fldChar w:fldCharType="separate"/>
      </w:r>
      <w:r>
        <w:t>60</w:t>
      </w:r>
      <w:r>
        <w:fldChar w:fldCharType="end"/>
      </w:r>
    </w:p>
    <w:p w14:paraId="72CA103B" w14:textId="53D2126A" w:rsidR="007E4D26" w:rsidRDefault="007E4D26">
      <w:pPr>
        <w:pStyle w:val="TOC3"/>
        <w:rPr>
          <w:rFonts w:asciiTheme="minorHAnsi" w:eastAsiaTheme="minorEastAsia" w:hAnsiTheme="minorHAnsi" w:cstheme="minorBidi"/>
          <w:sz w:val="22"/>
          <w:szCs w:val="22"/>
          <w:lang w:val="en-US"/>
        </w:rPr>
      </w:pPr>
      <w:r>
        <w:rPr>
          <w:lang w:eastAsia="zh-CN"/>
        </w:rPr>
        <w:t>4.8.10</w:t>
      </w:r>
      <w:r>
        <w:rPr>
          <w:rFonts w:asciiTheme="minorHAnsi" w:eastAsiaTheme="minorEastAsia" w:hAnsiTheme="minorHAnsi" w:cstheme="minorBidi"/>
          <w:sz w:val="22"/>
          <w:szCs w:val="22"/>
          <w:lang w:val="en-US"/>
        </w:rPr>
        <w:tab/>
      </w:r>
      <w:r>
        <w:rPr>
          <w:lang w:eastAsia="zh-CN"/>
        </w:rPr>
        <w:t>TC10: UTRA and NB-IoT standalone multi-carrier operation</w:t>
      </w:r>
      <w:r>
        <w:tab/>
      </w:r>
      <w:r>
        <w:fldChar w:fldCharType="begin"/>
      </w:r>
      <w:r>
        <w:instrText xml:space="preserve"> PAGEREF _Toc147154241 \h </w:instrText>
      </w:r>
      <w:r>
        <w:fldChar w:fldCharType="separate"/>
      </w:r>
      <w:r>
        <w:t>60</w:t>
      </w:r>
      <w:r>
        <w:fldChar w:fldCharType="end"/>
      </w:r>
    </w:p>
    <w:p w14:paraId="4CDD8EAF" w14:textId="723529FF" w:rsidR="007E4D26" w:rsidRDefault="007E4D26">
      <w:pPr>
        <w:pStyle w:val="TOC4"/>
        <w:rPr>
          <w:rFonts w:asciiTheme="minorHAnsi" w:eastAsiaTheme="minorEastAsia" w:hAnsiTheme="minorHAnsi" w:cstheme="minorBidi"/>
          <w:sz w:val="22"/>
          <w:szCs w:val="22"/>
          <w:lang w:val="en-US"/>
        </w:rPr>
      </w:pPr>
      <w:r>
        <w:rPr>
          <w:lang w:eastAsia="zh-CN"/>
        </w:rPr>
        <w:t>4.8.10.1</w:t>
      </w:r>
      <w:r>
        <w:rPr>
          <w:rFonts w:asciiTheme="minorHAnsi" w:eastAsiaTheme="minorEastAsia" w:hAnsiTheme="minorHAnsi" w:cstheme="minorBidi"/>
          <w:sz w:val="22"/>
          <w:szCs w:val="22"/>
          <w:lang w:val="en-US"/>
        </w:rPr>
        <w:tab/>
      </w:r>
      <w:r>
        <w:rPr>
          <w:lang w:eastAsia="zh-CN"/>
        </w:rPr>
        <w:t>TC10 generation</w:t>
      </w:r>
      <w:r>
        <w:tab/>
      </w:r>
      <w:r>
        <w:fldChar w:fldCharType="begin"/>
      </w:r>
      <w:r>
        <w:instrText xml:space="preserve"> PAGEREF _Toc147154242 \h </w:instrText>
      </w:r>
      <w:r>
        <w:fldChar w:fldCharType="separate"/>
      </w:r>
      <w:r>
        <w:t>60</w:t>
      </w:r>
      <w:r>
        <w:fldChar w:fldCharType="end"/>
      </w:r>
    </w:p>
    <w:p w14:paraId="6AB7B51A" w14:textId="3A2C2BF4" w:rsidR="007E4D26" w:rsidRDefault="007E4D26">
      <w:pPr>
        <w:pStyle w:val="TOC4"/>
        <w:rPr>
          <w:rFonts w:asciiTheme="minorHAnsi" w:eastAsiaTheme="minorEastAsia" w:hAnsiTheme="minorHAnsi" w:cstheme="minorBidi"/>
          <w:sz w:val="22"/>
          <w:szCs w:val="22"/>
          <w:lang w:val="en-US"/>
        </w:rPr>
      </w:pPr>
      <w:r>
        <w:rPr>
          <w:lang w:eastAsia="zh-CN"/>
        </w:rPr>
        <w:t>4.8.10.2</w:t>
      </w:r>
      <w:r>
        <w:rPr>
          <w:rFonts w:asciiTheme="minorHAnsi" w:eastAsiaTheme="minorEastAsia" w:hAnsiTheme="minorHAnsi" w:cstheme="minorBidi"/>
          <w:sz w:val="22"/>
          <w:szCs w:val="22"/>
          <w:lang w:val="en-US"/>
        </w:rPr>
        <w:tab/>
      </w:r>
      <w:r>
        <w:rPr>
          <w:lang w:eastAsia="zh-CN"/>
        </w:rPr>
        <w:t>TC10 power allocation</w:t>
      </w:r>
      <w:r>
        <w:tab/>
      </w:r>
      <w:r>
        <w:fldChar w:fldCharType="begin"/>
      </w:r>
      <w:r>
        <w:instrText xml:space="preserve"> PAGEREF _Toc147154243 \h </w:instrText>
      </w:r>
      <w:r>
        <w:fldChar w:fldCharType="separate"/>
      </w:r>
      <w:r>
        <w:t>60</w:t>
      </w:r>
      <w:r>
        <w:fldChar w:fldCharType="end"/>
      </w:r>
    </w:p>
    <w:p w14:paraId="24AB8502" w14:textId="44E3E13E" w:rsidR="007E4D26" w:rsidRDefault="007E4D26">
      <w:pPr>
        <w:pStyle w:val="TOC3"/>
        <w:rPr>
          <w:rFonts w:asciiTheme="minorHAnsi" w:eastAsiaTheme="minorEastAsia" w:hAnsiTheme="minorHAnsi" w:cstheme="minorBidi"/>
          <w:sz w:val="22"/>
          <w:szCs w:val="22"/>
          <w:lang w:val="en-US"/>
        </w:rPr>
      </w:pPr>
      <w:r>
        <w:rPr>
          <w:lang w:eastAsia="zh-CN"/>
        </w:rPr>
        <w:t>4.8.11</w:t>
      </w:r>
      <w:r>
        <w:rPr>
          <w:rFonts w:asciiTheme="minorHAnsi" w:eastAsiaTheme="minorEastAsia" w:hAnsiTheme="minorHAnsi" w:cstheme="minorBidi"/>
          <w:sz w:val="22"/>
          <w:szCs w:val="22"/>
          <w:lang w:val="en-US"/>
        </w:rPr>
        <w:tab/>
      </w:r>
      <w:r>
        <w:rPr>
          <w:lang w:eastAsia="zh-CN"/>
        </w:rPr>
        <w:t>TC11: E-UTRA and NB-IoT standalone multi-carrier operation</w:t>
      </w:r>
      <w:r>
        <w:tab/>
      </w:r>
      <w:r>
        <w:fldChar w:fldCharType="begin"/>
      </w:r>
      <w:r>
        <w:instrText xml:space="preserve"> PAGEREF _Toc147154244 \h </w:instrText>
      </w:r>
      <w:r>
        <w:fldChar w:fldCharType="separate"/>
      </w:r>
      <w:r>
        <w:t>61</w:t>
      </w:r>
      <w:r>
        <w:fldChar w:fldCharType="end"/>
      </w:r>
    </w:p>
    <w:p w14:paraId="631A5A0B" w14:textId="59FC35FC" w:rsidR="007E4D26" w:rsidRDefault="007E4D26">
      <w:pPr>
        <w:pStyle w:val="TOC4"/>
        <w:rPr>
          <w:rFonts w:asciiTheme="minorHAnsi" w:eastAsiaTheme="minorEastAsia" w:hAnsiTheme="minorHAnsi" w:cstheme="minorBidi"/>
          <w:sz w:val="22"/>
          <w:szCs w:val="22"/>
          <w:lang w:val="en-US"/>
        </w:rPr>
      </w:pPr>
      <w:r>
        <w:rPr>
          <w:lang w:eastAsia="zh-CN"/>
        </w:rPr>
        <w:t>4.8.11.1</w:t>
      </w:r>
      <w:r>
        <w:rPr>
          <w:rFonts w:asciiTheme="minorHAnsi" w:eastAsiaTheme="minorEastAsia" w:hAnsiTheme="minorHAnsi" w:cstheme="minorBidi"/>
          <w:sz w:val="22"/>
          <w:szCs w:val="22"/>
          <w:lang w:val="en-US"/>
        </w:rPr>
        <w:tab/>
      </w:r>
      <w:r>
        <w:rPr>
          <w:lang w:eastAsia="zh-CN"/>
        </w:rPr>
        <w:t>TC11 generation</w:t>
      </w:r>
      <w:r>
        <w:tab/>
      </w:r>
      <w:r>
        <w:fldChar w:fldCharType="begin"/>
      </w:r>
      <w:r>
        <w:instrText xml:space="preserve"> PAGEREF _Toc147154245 \h </w:instrText>
      </w:r>
      <w:r>
        <w:fldChar w:fldCharType="separate"/>
      </w:r>
      <w:r>
        <w:t>61</w:t>
      </w:r>
      <w:r>
        <w:fldChar w:fldCharType="end"/>
      </w:r>
    </w:p>
    <w:p w14:paraId="04FD3A4E" w14:textId="4775F9CA" w:rsidR="007E4D26" w:rsidRDefault="007E4D26">
      <w:pPr>
        <w:pStyle w:val="TOC4"/>
        <w:rPr>
          <w:rFonts w:asciiTheme="minorHAnsi" w:eastAsiaTheme="minorEastAsia" w:hAnsiTheme="minorHAnsi" w:cstheme="minorBidi"/>
          <w:sz w:val="22"/>
          <w:szCs w:val="22"/>
          <w:lang w:val="en-US"/>
        </w:rPr>
      </w:pPr>
      <w:r>
        <w:rPr>
          <w:lang w:eastAsia="zh-CN"/>
        </w:rPr>
        <w:t>4.8.11.2</w:t>
      </w:r>
      <w:r>
        <w:rPr>
          <w:rFonts w:asciiTheme="minorHAnsi" w:eastAsiaTheme="minorEastAsia" w:hAnsiTheme="minorHAnsi" w:cstheme="minorBidi"/>
          <w:sz w:val="22"/>
          <w:szCs w:val="22"/>
          <w:lang w:val="en-US"/>
        </w:rPr>
        <w:tab/>
      </w:r>
      <w:r>
        <w:rPr>
          <w:lang w:eastAsia="zh-CN"/>
        </w:rPr>
        <w:t>TC11 power allocation</w:t>
      </w:r>
      <w:r>
        <w:tab/>
      </w:r>
      <w:r>
        <w:fldChar w:fldCharType="begin"/>
      </w:r>
      <w:r>
        <w:instrText xml:space="preserve"> PAGEREF _Toc147154246 \h </w:instrText>
      </w:r>
      <w:r>
        <w:fldChar w:fldCharType="separate"/>
      </w:r>
      <w:r>
        <w:t>61</w:t>
      </w:r>
      <w:r>
        <w:fldChar w:fldCharType="end"/>
      </w:r>
    </w:p>
    <w:p w14:paraId="01B281CE" w14:textId="68CA5087" w:rsidR="007E4D26" w:rsidRDefault="007E4D26">
      <w:pPr>
        <w:pStyle w:val="TOC3"/>
        <w:rPr>
          <w:rFonts w:asciiTheme="minorHAnsi" w:eastAsiaTheme="minorEastAsia" w:hAnsiTheme="minorHAnsi" w:cstheme="minorBidi"/>
          <w:sz w:val="22"/>
          <w:szCs w:val="22"/>
          <w:lang w:val="en-US"/>
        </w:rPr>
      </w:pPr>
      <w:r>
        <w:rPr>
          <w:lang w:eastAsia="zh-CN"/>
        </w:rPr>
        <w:t>4.8.12</w:t>
      </w:r>
      <w:r>
        <w:rPr>
          <w:rFonts w:asciiTheme="minorHAnsi" w:eastAsiaTheme="minorEastAsia" w:hAnsiTheme="minorHAnsi" w:cstheme="minorBidi"/>
          <w:sz w:val="22"/>
          <w:szCs w:val="22"/>
          <w:lang w:val="en-US"/>
        </w:rPr>
        <w:tab/>
      </w:r>
      <w:r>
        <w:rPr>
          <w:lang w:eastAsia="zh-CN"/>
        </w:rPr>
        <w:t>TC12: GSM and UTRA and NB-IoT standalone multi-carrier operation</w:t>
      </w:r>
      <w:r>
        <w:tab/>
      </w:r>
      <w:r>
        <w:fldChar w:fldCharType="begin"/>
      </w:r>
      <w:r>
        <w:instrText xml:space="preserve"> PAGEREF _Toc147154247 \h </w:instrText>
      </w:r>
      <w:r>
        <w:fldChar w:fldCharType="separate"/>
      </w:r>
      <w:r>
        <w:t>61</w:t>
      </w:r>
      <w:r>
        <w:fldChar w:fldCharType="end"/>
      </w:r>
    </w:p>
    <w:p w14:paraId="382A698B" w14:textId="417234BB" w:rsidR="007E4D26" w:rsidRDefault="007E4D26">
      <w:pPr>
        <w:pStyle w:val="TOC4"/>
        <w:rPr>
          <w:rFonts w:asciiTheme="minorHAnsi" w:eastAsiaTheme="minorEastAsia" w:hAnsiTheme="minorHAnsi" w:cstheme="minorBidi"/>
          <w:sz w:val="22"/>
          <w:szCs w:val="22"/>
          <w:lang w:val="en-US"/>
        </w:rPr>
      </w:pPr>
      <w:r>
        <w:rPr>
          <w:lang w:eastAsia="zh-CN"/>
        </w:rPr>
        <w:t>4.8.12.1</w:t>
      </w:r>
      <w:r>
        <w:rPr>
          <w:rFonts w:asciiTheme="minorHAnsi" w:eastAsiaTheme="minorEastAsia" w:hAnsiTheme="minorHAnsi" w:cstheme="minorBidi"/>
          <w:sz w:val="22"/>
          <w:szCs w:val="22"/>
          <w:lang w:val="en-US"/>
        </w:rPr>
        <w:tab/>
      </w:r>
      <w:r>
        <w:rPr>
          <w:lang w:eastAsia="zh-CN"/>
        </w:rPr>
        <w:t>TC12 generation</w:t>
      </w:r>
      <w:r>
        <w:tab/>
      </w:r>
      <w:r>
        <w:fldChar w:fldCharType="begin"/>
      </w:r>
      <w:r>
        <w:instrText xml:space="preserve"> PAGEREF _Toc147154248 \h </w:instrText>
      </w:r>
      <w:r>
        <w:fldChar w:fldCharType="separate"/>
      </w:r>
      <w:r>
        <w:t>61</w:t>
      </w:r>
      <w:r>
        <w:fldChar w:fldCharType="end"/>
      </w:r>
    </w:p>
    <w:p w14:paraId="4E1FCBB2" w14:textId="0107C651" w:rsidR="007E4D26" w:rsidRDefault="007E4D26">
      <w:pPr>
        <w:pStyle w:val="TOC4"/>
        <w:rPr>
          <w:rFonts w:asciiTheme="minorHAnsi" w:eastAsiaTheme="minorEastAsia" w:hAnsiTheme="minorHAnsi" w:cstheme="minorBidi"/>
          <w:sz w:val="22"/>
          <w:szCs w:val="22"/>
          <w:lang w:val="en-US"/>
        </w:rPr>
      </w:pPr>
      <w:r>
        <w:rPr>
          <w:lang w:eastAsia="zh-CN"/>
        </w:rPr>
        <w:t>4.8.12.2</w:t>
      </w:r>
      <w:r>
        <w:rPr>
          <w:rFonts w:asciiTheme="minorHAnsi" w:eastAsiaTheme="minorEastAsia" w:hAnsiTheme="minorHAnsi" w:cstheme="minorBidi"/>
          <w:sz w:val="22"/>
          <w:szCs w:val="22"/>
          <w:lang w:val="en-US"/>
        </w:rPr>
        <w:tab/>
      </w:r>
      <w:r>
        <w:rPr>
          <w:lang w:eastAsia="zh-CN"/>
        </w:rPr>
        <w:t>TC12 power allocation</w:t>
      </w:r>
      <w:r>
        <w:tab/>
      </w:r>
      <w:r>
        <w:fldChar w:fldCharType="begin"/>
      </w:r>
      <w:r>
        <w:instrText xml:space="preserve"> PAGEREF _Toc147154249 \h </w:instrText>
      </w:r>
      <w:r>
        <w:fldChar w:fldCharType="separate"/>
      </w:r>
      <w:r>
        <w:t>62</w:t>
      </w:r>
      <w:r>
        <w:fldChar w:fldCharType="end"/>
      </w:r>
    </w:p>
    <w:p w14:paraId="34D6401C" w14:textId="58C9D8A1" w:rsidR="007E4D26" w:rsidRDefault="007E4D26">
      <w:pPr>
        <w:pStyle w:val="TOC3"/>
        <w:rPr>
          <w:rFonts w:asciiTheme="minorHAnsi" w:eastAsiaTheme="minorEastAsia" w:hAnsiTheme="minorHAnsi" w:cstheme="minorBidi"/>
          <w:sz w:val="22"/>
          <w:szCs w:val="22"/>
          <w:lang w:val="en-US"/>
        </w:rPr>
      </w:pPr>
      <w:r>
        <w:rPr>
          <w:lang w:eastAsia="zh-CN"/>
        </w:rPr>
        <w:t>4.8.13</w:t>
      </w:r>
      <w:r>
        <w:rPr>
          <w:rFonts w:asciiTheme="minorHAnsi" w:eastAsiaTheme="minorEastAsia" w:hAnsiTheme="minorHAnsi" w:cstheme="minorBidi"/>
          <w:sz w:val="22"/>
          <w:szCs w:val="22"/>
          <w:lang w:val="en-US"/>
        </w:rPr>
        <w:tab/>
      </w:r>
      <w:r>
        <w:rPr>
          <w:lang w:eastAsia="zh-CN"/>
        </w:rPr>
        <w:t>TC13: GSM and E-UTRA and NB-IoT standalone multi-carrier operation</w:t>
      </w:r>
      <w:r>
        <w:tab/>
      </w:r>
      <w:r>
        <w:fldChar w:fldCharType="begin"/>
      </w:r>
      <w:r>
        <w:instrText xml:space="preserve"> PAGEREF _Toc147154250 \h </w:instrText>
      </w:r>
      <w:r>
        <w:fldChar w:fldCharType="separate"/>
      </w:r>
      <w:r>
        <w:t>62</w:t>
      </w:r>
      <w:r>
        <w:fldChar w:fldCharType="end"/>
      </w:r>
    </w:p>
    <w:p w14:paraId="1A6640D9" w14:textId="1AFCAF9C" w:rsidR="007E4D26" w:rsidRDefault="007E4D26">
      <w:pPr>
        <w:pStyle w:val="TOC4"/>
        <w:rPr>
          <w:rFonts w:asciiTheme="minorHAnsi" w:eastAsiaTheme="minorEastAsia" w:hAnsiTheme="minorHAnsi" w:cstheme="minorBidi"/>
          <w:sz w:val="22"/>
          <w:szCs w:val="22"/>
          <w:lang w:val="en-US"/>
        </w:rPr>
      </w:pPr>
      <w:r>
        <w:rPr>
          <w:lang w:eastAsia="zh-CN"/>
        </w:rPr>
        <w:t>4.8.13.1</w:t>
      </w:r>
      <w:r>
        <w:rPr>
          <w:rFonts w:asciiTheme="minorHAnsi" w:eastAsiaTheme="minorEastAsia" w:hAnsiTheme="minorHAnsi" w:cstheme="minorBidi"/>
          <w:sz w:val="22"/>
          <w:szCs w:val="22"/>
          <w:lang w:val="en-US"/>
        </w:rPr>
        <w:tab/>
      </w:r>
      <w:r>
        <w:rPr>
          <w:lang w:eastAsia="zh-CN"/>
        </w:rPr>
        <w:t>TC13 generation</w:t>
      </w:r>
      <w:r>
        <w:tab/>
      </w:r>
      <w:r>
        <w:fldChar w:fldCharType="begin"/>
      </w:r>
      <w:r>
        <w:instrText xml:space="preserve"> PAGEREF _Toc147154251 \h </w:instrText>
      </w:r>
      <w:r>
        <w:fldChar w:fldCharType="separate"/>
      </w:r>
      <w:r>
        <w:t>62</w:t>
      </w:r>
      <w:r>
        <w:fldChar w:fldCharType="end"/>
      </w:r>
    </w:p>
    <w:p w14:paraId="5FD29408" w14:textId="79F748A5" w:rsidR="007E4D26" w:rsidRDefault="007E4D26">
      <w:pPr>
        <w:pStyle w:val="TOC4"/>
        <w:rPr>
          <w:rFonts w:asciiTheme="minorHAnsi" w:eastAsiaTheme="minorEastAsia" w:hAnsiTheme="minorHAnsi" w:cstheme="minorBidi"/>
          <w:sz w:val="22"/>
          <w:szCs w:val="22"/>
          <w:lang w:val="en-US"/>
        </w:rPr>
      </w:pPr>
      <w:r>
        <w:rPr>
          <w:lang w:eastAsia="zh-CN"/>
        </w:rPr>
        <w:t>4.8.13.2</w:t>
      </w:r>
      <w:r>
        <w:rPr>
          <w:rFonts w:asciiTheme="minorHAnsi" w:eastAsiaTheme="minorEastAsia" w:hAnsiTheme="minorHAnsi" w:cstheme="minorBidi"/>
          <w:sz w:val="22"/>
          <w:szCs w:val="22"/>
          <w:lang w:val="en-US"/>
        </w:rPr>
        <w:tab/>
      </w:r>
      <w:r>
        <w:rPr>
          <w:lang w:eastAsia="zh-CN"/>
        </w:rPr>
        <w:t>TC13 power allocation</w:t>
      </w:r>
      <w:r>
        <w:tab/>
      </w:r>
      <w:r>
        <w:fldChar w:fldCharType="begin"/>
      </w:r>
      <w:r>
        <w:instrText xml:space="preserve"> PAGEREF _Toc147154252 \h </w:instrText>
      </w:r>
      <w:r>
        <w:fldChar w:fldCharType="separate"/>
      </w:r>
      <w:r>
        <w:t>62</w:t>
      </w:r>
      <w:r>
        <w:fldChar w:fldCharType="end"/>
      </w:r>
    </w:p>
    <w:p w14:paraId="2C85D086" w14:textId="7E5233FC" w:rsidR="007E4D26" w:rsidRDefault="007E4D26">
      <w:pPr>
        <w:pStyle w:val="TOC3"/>
        <w:rPr>
          <w:rFonts w:asciiTheme="minorHAnsi" w:eastAsiaTheme="minorEastAsia" w:hAnsiTheme="minorHAnsi" w:cstheme="minorBidi"/>
          <w:sz w:val="22"/>
          <w:szCs w:val="22"/>
          <w:lang w:val="en-US"/>
        </w:rPr>
      </w:pPr>
      <w:r>
        <w:rPr>
          <w:lang w:eastAsia="zh-CN"/>
        </w:rPr>
        <w:t>4.8.14</w:t>
      </w:r>
      <w:r>
        <w:rPr>
          <w:rFonts w:asciiTheme="minorHAnsi" w:eastAsiaTheme="minorEastAsia" w:hAnsiTheme="minorHAnsi" w:cstheme="minorBidi"/>
          <w:sz w:val="22"/>
          <w:szCs w:val="22"/>
          <w:lang w:val="en-US"/>
        </w:rPr>
        <w:tab/>
      </w:r>
      <w:r>
        <w:rPr>
          <w:lang w:eastAsia="zh-CN"/>
        </w:rPr>
        <w:t>TC14: UTRA and E-UTRA and NB-IoT standalone multi-carrier operation</w:t>
      </w:r>
      <w:r>
        <w:tab/>
      </w:r>
      <w:r>
        <w:fldChar w:fldCharType="begin"/>
      </w:r>
      <w:r>
        <w:instrText xml:space="preserve"> PAGEREF _Toc147154253 \h </w:instrText>
      </w:r>
      <w:r>
        <w:fldChar w:fldCharType="separate"/>
      </w:r>
      <w:r>
        <w:t>62</w:t>
      </w:r>
      <w:r>
        <w:fldChar w:fldCharType="end"/>
      </w:r>
    </w:p>
    <w:p w14:paraId="249D6173" w14:textId="7A60C3D8" w:rsidR="007E4D26" w:rsidRDefault="007E4D26">
      <w:pPr>
        <w:pStyle w:val="TOC4"/>
        <w:rPr>
          <w:rFonts w:asciiTheme="minorHAnsi" w:eastAsiaTheme="minorEastAsia" w:hAnsiTheme="minorHAnsi" w:cstheme="minorBidi"/>
          <w:sz w:val="22"/>
          <w:szCs w:val="22"/>
          <w:lang w:val="en-US"/>
        </w:rPr>
      </w:pPr>
      <w:r>
        <w:rPr>
          <w:lang w:eastAsia="zh-CN"/>
        </w:rPr>
        <w:t>4.8.14.1</w:t>
      </w:r>
      <w:r>
        <w:rPr>
          <w:rFonts w:asciiTheme="minorHAnsi" w:eastAsiaTheme="minorEastAsia" w:hAnsiTheme="minorHAnsi" w:cstheme="minorBidi"/>
          <w:sz w:val="22"/>
          <w:szCs w:val="22"/>
          <w:lang w:val="en-US"/>
        </w:rPr>
        <w:tab/>
      </w:r>
      <w:r>
        <w:rPr>
          <w:lang w:eastAsia="zh-CN"/>
        </w:rPr>
        <w:t>TC14 generation</w:t>
      </w:r>
      <w:r>
        <w:tab/>
      </w:r>
      <w:r>
        <w:fldChar w:fldCharType="begin"/>
      </w:r>
      <w:r>
        <w:instrText xml:space="preserve"> PAGEREF _Toc147154254 \h </w:instrText>
      </w:r>
      <w:r>
        <w:fldChar w:fldCharType="separate"/>
      </w:r>
      <w:r>
        <w:t>62</w:t>
      </w:r>
      <w:r>
        <w:fldChar w:fldCharType="end"/>
      </w:r>
    </w:p>
    <w:p w14:paraId="44B0382B" w14:textId="43CE9F8B" w:rsidR="007E4D26" w:rsidRDefault="007E4D26">
      <w:pPr>
        <w:pStyle w:val="TOC4"/>
        <w:rPr>
          <w:rFonts w:asciiTheme="minorHAnsi" w:eastAsiaTheme="minorEastAsia" w:hAnsiTheme="minorHAnsi" w:cstheme="minorBidi"/>
          <w:sz w:val="22"/>
          <w:szCs w:val="22"/>
          <w:lang w:val="en-US"/>
        </w:rPr>
      </w:pPr>
      <w:r>
        <w:rPr>
          <w:lang w:eastAsia="zh-CN"/>
        </w:rPr>
        <w:t>4.8.14.2</w:t>
      </w:r>
      <w:r>
        <w:rPr>
          <w:rFonts w:asciiTheme="minorHAnsi" w:eastAsiaTheme="minorEastAsia" w:hAnsiTheme="minorHAnsi" w:cstheme="minorBidi"/>
          <w:sz w:val="22"/>
          <w:szCs w:val="22"/>
          <w:lang w:val="en-US"/>
        </w:rPr>
        <w:tab/>
      </w:r>
      <w:r>
        <w:rPr>
          <w:lang w:eastAsia="zh-CN"/>
        </w:rPr>
        <w:t>TC14 power allocation</w:t>
      </w:r>
      <w:r>
        <w:tab/>
      </w:r>
      <w:r>
        <w:fldChar w:fldCharType="begin"/>
      </w:r>
      <w:r>
        <w:instrText xml:space="preserve"> PAGEREF _Toc147154255 \h </w:instrText>
      </w:r>
      <w:r>
        <w:fldChar w:fldCharType="separate"/>
      </w:r>
      <w:r>
        <w:t>63</w:t>
      </w:r>
      <w:r>
        <w:fldChar w:fldCharType="end"/>
      </w:r>
    </w:p>
    <w:p w14:paraId="376796B9" w14:textId="462357A4" w:rsidR="007E4D26" w:rsidRDefault="007E4D26">
      <w:pPr>
        <w:pStyle w:val="TOC3"/>
        <w:rPr>
          <w:rFonts w:asciiTheme="minorHAnsi" w:eastAsiaTheme="minorEastAsia" w:hAnsiTheme="minorHAnsi" w:cstheme="minorBidi"/>
          <w:sz w:val="22"/>
          <w:szCs w:val="22"/>
          <w:lang w:val="en-US"/>
        </w:rPr>
      </w:pPr>
      <w:r>
        <w:rPr>
          <w:lang w:eastAsia="zh-CN"/>
        </w:rPr>
        <w:t>4.8.15</w:t>
      </w:r>
      <w:r>
        <w:rPr>
          <w:rFonts w:asciiTheme="minorHAnsi" w:eastAsiaTheme="minorEastAsia" w:hAnsiTheme="minorHAnsi" w:cstheme="minorBidi"/>
          <w:sz w:val="22"/>
          <w:szCs w:val="22"/>
          <w:lang w:val="en-US"/>
        </w:rPr>
        <w:tab/>
      </w:r>
      <w:r>
        <w:rPr>
          <w:lang w:eastAsia="zh-CN"/>
        </w:rPr>
        <w:t>TC15: GSM and E-UTRA with NB-IoT in-band multi-carrier operation</w:t>
      </w:r>
      <w:r>
        <w:tab/>
      </w:r>
      <w:r>
        <w:fldChar w:fldCharType="begin"/>
      </w:r>
      <w:r>
        <w:instrText xml:space="preserve"> PAGEREF _Toc147154256 \h </w:instrText>
      </w:r>
      <w:r>
        <w:fldChar w:fldCharType="separate"/>
      </w:r>
      <w:r>
        <w:t>63</w:t>
      </w:r>
      <w:r>
        <w:fldChar w:fldCharType="end"/>
      </w:r>
    </w:p>
    <w:p w14:paraId="1C0E0D87" w14:textId="6EE10C00" w:rsidR="007E4D26" w:rsidRDefault="007E4D26">
      <w:pPr>
        <w:pStyle w:val="TOC4"/>
        <w:rPr>
          <w:rFonts w:asciiTheme="minorHAnsi" w:eastAsiaTheme="minorEastAsia" w:hAnsiTheme="minorHAnsi" w:cstheme="minorBidi"/>
          <w:sz w:val="22"/>
          <w:szCs w:val="22"/>
          <w:lang w:val="en-US"/>
        </w:rPr>
      </w:pPr>
      <w:r>
        <w:rPr>
          <w:lang w:eastAsia="zh-CN"/>
        </w:rPr>
        <w:t>4.8.15.1</w:t>
      </w:r>
      <w:r>
        <w:rPr>
          <w:rFonts w:asciiTheme="minorHAnsi" w:eastAsiaTheme="minorEastAsia" w:hAnsiTheme="minorHAnsi" w:cstheme="minorBidi"/>
          <w:sz w:val="22"/>
          <w:szCs w:val="22"/>
          <w:lang w:val="en-US"/>
        </w:rPr>
        <w:tab/>
      </w:r>
      <w:r>
        <w:rPr>
          <w:lang w:eastAsia="zh-CN"/>
        </w:rPr>
        <w:t>TC15 generation</w:t>
      </w:r>
      <w:r>
        <w:tab/>
      </w:r>
      <w:r>
        <w:fldChar w:fldCharType="begin"/>
      </w:r>
      <w:r>
        <w:instrText xml:space="preserve"> PAGEREF _Toc147154257 \h </w:instrText>
      </w:r>
      <w:r>
        <w:fldChar w:fldCharType="separate"/>
      </w:r>
      <w:r>
        <w:t>63</w:t>
      </w:r>
      <w:r>
        <w:fldChar w:fldCharType="end"/>
      </w:r>
    </w:p>
    <w:p w14:paraId="6229B11C" w14:textId="3EBA3D47" w:rsidR="007E4D26" w:rsidRDefault="007E4D26">
      <w:pPr>
        <w:pStyle w:val="TOC4"/>
        <w:rPr>
          <w:rFonts w:asciiTheme="minorHAnsi" w:eastAsiaTheme="minorEastAsia" w:hAnsiTheme="minorHAnsi" w:cstheme="minorBidi"/>
          <w:sz w:val="22"/>
          <w:szCs w:val="22"/>
          <w:lang w:val="en-US"/>
        </w:rPr>
      </w:pPr>
      <w:r>
        <w:rPr>
          <w:lang w:eastAsia="zh-CN"/>
        </w:rPr>
        <w:t>4.8.15.2</w:t>
      </w:r>
      <w:r>
        <w:rPr>
          <w:rFonts w:asciiTheme="minorHAnsi" w:eastAsiaTheme="minorEastAsia" w:hAnsiTheme="minorHAnsi" w:cstheme="minorBidi"/>
          <w:sz w:val="22"/>
          <w:szCs w:val="22"/>
          <w:lang w:val="en-US"/>
        </w:rPr>
        <w:tab/>
      </w:r>
      <w:r>
        <w:rPr>
          <w:lang w:eastAsia="zh-CN"/>
        </w:rPr>
        <w:t>TC15 power allocation</w:t>
      </w:r>
      <w:r>
        <w:tab/>
      </w:r>
      <w:r>
        <w:fldChar w:fldCharType="begin"/>
      </w:r>
      <w:r>
        <w:instrText xml:space="preserve"> PAGEREF _Toc147154258 \h </w:instrText>
      </w:r>
      <w:r>
        <w:fldChar w:fldCharType="separate"/>
      </w:r>
      <w:r>
        <w:t>63</w:t>
      </w:r>
      <w:r>
        <w:fldChar w:fldCharType="end"/>
      </w:r>
    </w:p>
    <w:p w14:paraId="747C5A6F" w14:textId="493E2CEB" w:rsidR="007E4D26" w:rsidRDefault="007E4D26">
      <w:pPr>
        <w:pStyle w:val="TOC3"/>
        <w:rPr>
          <w:rFonts w:asciiTheme="minorHAnsi" w:eastAsiaTheme="minorEastAsia" w:hAnsiTheme="minorHAnsi" w:cstheme="minorBidi"/>
          <w:sz w:val="22"/>
          <w:szCs w:val="22"/>
          <w:lang w:val="en-US"/>
        </w:rPr>
      </w:pPr>
      <w:r>
        <w:rPr>
          <w:lang w:eastAsia="zh-CN"/>
        </w:rPr>
        <w:t>4.8.16</w:t>
      </w:r>
      <w:r>
        <w:rPr>
          <w:rFonts w:asciiTheme="minorHAnsi" w:eastAsiaTheme="minorEastAsia" w:hAnsiTheme="minorHAnsi" w:cstheme="minorBidi"/>
          <w:sz w:val="22"/>
          <w:szCs w:val="22"/>
          <w:lang w:val="en-US"/>
        </w:rPr>
        <w:tab/>
      </w:r>
      <w:r>
        <w:rPr>
          <w:lang w:eastAsia="zh-CN"/>
        </w:rPr>
        <w:t>TC16: UTRA and E-UTRA with NB-IoT in-band multi-carrier operation</w:t>
      </w:r>
      <w:r>
        <w:tab/>
      </w:r>
      <w:r>
        <w:fldChar w:fldCharType="begin"/>
      </w:r>
      <w:r>
        <w:instrText xml:space="preserve"> PAGEREF _Toc147154259 \h </w:instrText>
      </w:r>
      <w:r>
        <w:fldChar w:fldCharType="separate"/>
      </w:r>
      <w:r>
        <w:t>63</w:t>
      </w:r>
      <w:r>
        <w:fldChar w:fldCharType="end"/>
      </w:r>
    </w:p>
    <w:p w14:paraId="61A6374E" w14:textId="33F8D984" w:rsidR="007E4D26" w:rsidRDefault="007E4D26">
      <w:pPr>
        <w:pStyle w:val="TOC4"/>
        <w:rPr>
          <w:rFonts w:asciiTheme="minorHAnsi" w:eastAsiaTheme="minorEastAsia" w:hAnsiTheme="minorHAnsi" w:cstheme="minorBidi"/>
          <w:sz w:val="22"/>
          <w:szCs w:val="22"/>
          <w:lang w:val="en-US"/>
        </w:rPr>
      </w:pPr>
      <w:r>
        <w:rPr>
          <w:lang w:eastAsia="zh-CN"/>
        </w:rPr>
        <w:t>4.8.16.1</w:t>
      </w:r>
      <w:r>
        <w:rPr>
          <w:rFonts w:asciiTheme="minorHAnsi" w:eastAsiaTheme="minorEastAsia" w:hAnsiTheme="minorHAnsi" w:cstheme="minorBidi"/>
          <w:sz w:val="22"/>
          <w:szCs w:val="22"/>
          <w:lang w:val="en-US"/>
        </w:rPr>
        <w:tab/>
      </w:r>
      <w:r>
        <w:rPr>
          <w:lang w:eastAsia="zh-CN"/>
        </w:rPr>
        <w:t>TC16 generation</w:t>
      </w:r>
      <w:r>
        <w:tab/>
      </w:r>
      <w:r>
        <w:fldChar w:fldCharType="begin"/>
      </w:r>
      <w:r>
        <w:instrText xml:space="preserve"> PAGEREF _Toc147154260 \h </w:instrText>
      </w:r>
      <w:r>
        <w:fldChar w:fldCharType="separate"/>
      </w:r>
      <w:r>
        <w:t>64</w:t>
      </w:r>
      <w:r>
        <w:fldChar w:fldCharType="end"/>
      </w:r>
    </w:p>
    <w:p w14:paraId="40A4833A" w14:textId="619B1FF6" w:rsidR="007E4D26" w:rsidRDefault="007E4D26">
      <w:pPr>
        <w:pStyle w:val="TOC4"/>
        <w:rPr>
          <w:rFonts w:asciiTheme="minorHAnsi" w:eastAsiaTheme="minorEastAsia" w:hAnsiTheme="minorHAnsi" w:cstheme="minorBidi"/>
          <w:sz w:val="22"/>
          <w:szCs w:val="22"/>
          <w:lang w:val="en-US"/>
        </w:rPr>
      </w:pPr>
      <w:r>
        <w:rPr>
          <w:lang w:eastAsia="zh-CN"/>
        </w:rPr>
        <w:t>4.8.16.2</w:t>
      </w:r>
      <w:r>
        <w:rPr>
          <w:rFonts w:asciiTheme="minorHAnsi" w:eastAsiaTheme="minorEastAsia" w:hAnsiTheme="minorHAnsi" w:cstheme="minorBidi"/>
          <w:sz w:val="22"/>
          <w:szCs w:val="22"/>
          <w:lang w:val="en-US"/>
        </w:rPr>
        <w:tab/>
      </w:r>
      <w:r>
        <w:rPr>
          <w:lang w:eastAsia="zh-CN"/>
        </w:rPr>
        <w:t>TC16 power allocation</w:t>
      </w:r>
      <w:r>
        <w:tab/>
      </w:r>
      <w:r>
        <w:fldChar w:fldCharType="begin"/>
      </w:r>
      <w:r>
        <w:instrText xml:space="preserve"> PAGEREF _Toc147154261 \h </w:instrText>
      </w:r>
      <w:r>
        <w:fldChar w:fldCharType="separate"/>
      </w:r>
      <w:r>
        <w:t>64</w:t>
      </w:r>
      <w:r>
        <w:fldChar w:fldCharType="end"/>
      </w:r>
    </w:p>
    <w:p w14:paraId="024B2463" w14:textId="3A74C57C" w:rsidR="007E4D26" w:rsidRDefault="007E4D26">
      <w:pPr>
        <w:pStyle w:val="TOC3"/>
        <w:rPr>
          <w:rFonts w:asciiTheme="minorHAnsi" w:eastAsiaTheme="minorEastAsia" w:hAnsiTheme="minorHAnsi" w:cstheme="minorBidi"/>
          <w:sz w:val="22"/>
          <w:szCs w:val="22"/>
          <w:lang w:val="en-US"/>
        </w:rPr>
      </w:pPr>
      <w:r>
        <w:rPr>
          <w:lang w:eastAsia="zh-CN"/>
        </w:rPr>
        <w:t>4.8.17</w:t>
      </w:r>
      <w:r>
        <w:rPr>
          <w:rFonts w:asciiTheme="minorHAnsi" w:eastAsiaTheme="minorEastAsia" w:hAnsiTheme="minorHAnsi" w:cstheme="minorBidi"/>
          <w:sz w:val="22"/>
          <w:szCs w:val="22"/>
          <w:lang w:val="en-US"/>
        </w:rPr>
        <w:tab/>
      </w:r>
      <w:r>
        <w:rPr>
          <w:lang w:eastAsia="zh-CN"/>
        </w:rPr>
        <w:t>TC17: E-UTRA and E-UTRA with NB-IoT in-band multi-carrier operation</w:t>
      </w:r>
      <w:r>
        <w:tab/>
      </w:r>
      <w:r>
        <w:fldChar w:fldCharType="begin"/>
      </w:r>
      <w:r>
        <w:instrText xml:space="preserve"> PAGEREF _Toc147154262 \h </w:instrText>
      </w:r>
      <w:r>
        <w:fldChar w:fldCharType="separate"/>
      </w:r>
      <w:r>
        <w:t>64</w:t>
      </w:r>
      <w:r>
        <w:fldChar w:fldCharType="end"/>
      </w:r>
    </w:p>
    <w:p w14:paraId="17BF950D" w14:textId="2884CBFA" w:rsidR="007E4D26" w:rsidRDefault="007E4D26">
      <w:pPr>
        <w:pStyle w:val="TOC4"/>
        <w:rPr>
          <w:rFonts w:asciiTheme="minorHAnsi" w:eastAsiaTheme="minorEastAsia" w:hAnsiTheme="minorHAnsi" w:cstheme="minorBidi"/>
          <w:sz w:val="22"/>
          <w:szCs w:val="22"/>
          <w:lang w:val="en-US"/>
        </w:rPr>
      </w:pPr>
      <w:r>
        <w:rPr>
          <w:lang w:eastAsia="zh-CN"/>
        </w:rPr>
        <w:t>4.8.17.1</w:t>
      </w:r>
      <w:r>
        <w:rPr>
          <w:rFonts w:asciiTheme="minorHAnsi" w:eastAsiaTheme="minorEastAsia" w:hAnsiTheme="minorHAnsi" w:cstheme="minorBidi"/>
          <w:sz w:val="22"/>
          <w:szCs w:val="22"/>
          <w:lang w:val="en-US"/>
        </w:rPr>
        <w:tab/>
      </w:r>
      <w:r>
        <w:rPr>
          <w:lang w:eastAsia="zh-CN"/>
        </w:rPr>
        <w:t>TC17 generation</w:t>
      </w:r>
      <w:r>
        <w:tab/>
      </w:r>
      <w:r>
        <w:fldChar w:fldCharType="begin"/>
      </w:r>
      <w:r>
        <w:instrText xml:space="preserve"> PAGEREF _Toc147154263 \h </w:instrText>
      </w:r>
      <w:r>
        <w:fldChar w:fldCharType="separate"/>
      </w:r>
      <w:r>
        <w:t>64</w:t>
      </w:r>
      <w:r>
        <w:fldChar w:fldCharType="end"/>
      </w:r>
    </w:p>
    <w:p w14:paraId="2BC5D836" w14:textId="085202E2" w:rsidR="007E4D26" w:rsidRDefault="007E4D26">
      <w:pPr>
        <w:pStyle w:val="TOC4"/>
        <w:rPr>
          <w:rFonts w:asciiTheme="minorHAnsi" w:eastAsiaTheme="minorEastAsia" w:hAnsiTheme="minorHAnsi" w:cstheme="minorBidi"/>
          <w:sz w:val="22"/>
          <w:szCs w:val="22"/>
          <w:lang w:val="en-US"/>
        </w:rPr>
      </w:pPr>
      <w:r>
        <w:rPr>
          <w:lang w:eastAsia="zh-CN"/>
        </w:rPr>
        <w:t>4.8.17.2</w:t>
      </w:r>
      <w:r>
        <w:rPr>
          <w:rFonts w:asciiTheme="minorHAnsi" w:eastAsiaTheme="minorEastAsia" w:hAnsiTheme="minorHAnsi" w:cstheme="minorBidi"/>
          <w:sz w:val="22"/>
          <w:szCs w:val="22"/>
          <w:lang w:val="en-US"/>
        </w:rPr>
        <w:tab/>
      </w:r>
      <w:r>
        <w:rPr>
          <w:lang w:eastAsia="zh-CN"/>
        </w:rPr>
        <w:t>TC17 power allocation</w:t>
      </w:r>
      <w:r>
        <w:tab/>
      </w:r>
      <w:r>
        <w:fldChar w:fldCharType="begin"/>
      </w:r>
      <w:r>
        <w:instrText xml:space="preserve"> PAGEREF _Toc147154264 \h </w:instrText>
      </w:r>
      <w:r>
        <w:fldChar w:fldCharType="separate"/>
      </w:r>
      <w:r>
        <w:t>64</w:t>
      </w:r>
      <w:r>
        <w:fldChar w:fldCharType="end"/>
      </w:r>
    </w:p>
    <w:p w14:paraId="60045AD8" w14:textId="31EC25AF" w:rsidR="007E4D26" w:rsidRDefault="007E4D26">
      <w:pPr>
        <w:pStyle w:val="TOC3"/>
        <w:rPr>
          <w:rFonts w:asciiTheme="minorHAnsi" w:eastAsiaTheme="minorEastAsia" w:hAnsiTheme="minorHAnsi" w:cstheme="minorBidi"/>
          <w:sz w:val="22"/>
          <w:szCs w:val="22"/>
          <w:lang w:val="en-US"/>
        </w:rPr>
      </w:pPr>
      <w:r>
        <w:rPr>
          <w:lang w:eastAsia="zh-CN"/>
        </w:rPr>
        <w:t>4.8.18</w:t>
      </w:r>
      <w:r>
        <w:rPr>
          <w:rFonts w:asciiTheme="minorHAnsi" w:eastAsiaTheme="minorEastAsia" w:hAnsiTheme="minorHAnsi" w:cstheme="minorBidi"/>
          <w:sz w:val="22"/>
          <w:szCs w:val="22"/>
          <w:lang w:val="en-US"/>
        </w:rPr>
        <w:tab/>
      </w:r>
      <w:r>
        <w:rPr>
          <w:lang w:eastAsia="zh-CN"/>
        </w:rPr>
        <w:t>TC18: GSM and E-UTRA with NB-IoT guard-band multi-carrier operation</w:t>
      </w:r>
      <w:r>
        <w:tab/>
      </w:r>
      <w:r>
        <w:fldChar w:fldCharType="begin"/>
      </w:r>
      <w:r>
        <w:instrText xml:space="preserve"> PAGEREF _Toc147154265 \h </w:instrText>
      </w:r>
      <w:r>
        <w:fldChar w:fldCharType="separate"/>
      </w:r>
      <w:r>
        <w:t>64</w:t>
      </w:r>
      <w:r>
        <w:fldChar w:fldCharType="end"/>
      </w:r>
    </w:p>
    <w:p w14:paraId="221DF865" w14:textId="49EEAEE7" w:rsidR="007E4D26" w:rsidRDefault="007E4D26">
      <w:pPr>
        <w:pStyle w:val="TOC4"/>
        <w:rPr>
          <w:rFonts w:asciiTheme="minorHAnsi" w:eastAsiaTheme="minorEastAsia" w:hAnsiTheme="minorHAnsi" w:cstheme="minorBidi"/>
          <w:sz w:val="22"/>
          <w:szCs w:val="22"/>
          <w:lang w:val="en-US"/>
        </w:rPr>
      </w:pPr>
      <w:r>
        <w:rPr>
          <w:lang w:eastAsia="zh-CN"/>
        </w:rPr>
        <w:t>4.8.18.1</w:t>
      </w:r>
      <w:r>
        <w:rPr>
          <w:rFonts w:asciiTheme="minorHAnsi" w:eastAsiaTheme="minorEastAsia" w:hAnsiTheme="minorHAnsi" w:cstheme="minorBidi"/>
          <w:sz w:val="22"/>
          <w:szCs w:val="22"/>
          <w:lang w:val="en-US"/>
        </w:rPr>
        <w:tab/>
      </w:r>
      <w:r>
        <w:rPr>
          <w:lang w:eastAsia="zh-CN"/>
        </w:rPr>
        <w:t>TC18 generation</w:t>
      </w:r>
      <w:r>
        <w:tab/>
      </w:r>
      <w:r>
        <w:fldChar w:fldCharType="begin"/>
      </w:r>
      <w:r>
        <w:instrText xml:space="preserve"> PAGEREF _Toc147154266 \h </w:instrText>
      </w:r>
      <w:r>
        <w:fldChar w:fldCharType="separate"/>
      </w:r>
      <w:r>
        <w:t>65</w:t>
      </w:r>
      <w:r>
        <w:fldChar w:fldCharType="end"/>
      </w:r>
    </w:p>
    <w:p w14:paraId="72CF120E" w14:textId="6E1FFB34" w:rsidR="007E4D26" w:rsidRDefault="007E4D26">
      <w:pPr>
        <w:pStyle w:val="TOC4"/>
        <w:rPr>
          <w:rFonts w:asciiTheme="minorHAnsi" w:eastAsiaTheme="minorEastAsia" w:hAnsiTheme="minorHAnsi" w:cstheme="minorBidi"/>
          <w:sz w:val="22"/>
          <w:szCs w:val="22"/>
          <w:lang w:val="en-US"/>
        </w:rPr>
      </w:pPr>
      <w:r>
        <w:rPr>
          <w:lang w:eastAsia="zh-CN"/>
        </w:rPr>
        <w:t>4.8.18.2</w:t>
      </w:r>
      <w:r>
        <w:rPr>
          <w:rFonts w:asciiTheme="minorHAnsi" w:eastAsiaTheme="minorEastAsia" w:hAnsiTheme="minorHAnsi" w:cstheme="minorBidi"/>
          <w:sz w:val="22"/>
          <w:szCs w:val="22"/>
          <w:lang w:val="en-US"/>
        </w:rPr>
        <w:tab/>
      </w:r>
      <w:r>
        <w:rPr>
          <w:lang w:eastAsia="zh-CN"/>
        </w:rPr>
        <w:t>TC18 power allocation</w:t>
      </w:r>
      <w:r>
        <w:tab/>
      </w:r>
      <w:r>
        <w:fldChar w:fldCharType="begin"/>
      </w:r>
      <w:r>
        <w:instrText xml:space="preserve"> PAGEREF _Toc147154267 \h </w:instrText>
      </w:r>
      <w:r>
        <w:fldChar w:fldCharType="separate"/>
      </w:r>
      <w:r>
        <w:t>65</w:t>
      </w:r>
      <w:r>
        <w:fldChar w:fldCharType="end"/>
      </w:r>
    </w:p>
    <w:p w14:paraId="0CF49B59" w14:textId="70450F9C" w:rsidR="007E4D26" w:rsidRDefault="007E4D26">
      <w:pPr>
        <w:pStyle w:val="TOC3"/>
        <w:rPr>
          <w:rFonts w:asciiTheme="minorHAnsi" w:eastAsiaTheme="minorEastAsia" w:hAnsiTheme="minorHAnsi" w:cstheme="minorBidi"/>
          <w:sz w:val="22"/>
          <w:szCs w:val="22"/>
          <w:lang w:val="en-US"/>
        </w:rPr>
      </w:pPr>
      <w:r>
        <w:rPr>
          <w:lang w:eastAsia="zh-CN"/>
        </w:rPr>
        <w:t>4.8.19</w:t>
      </w:r>
      <w:r>
        <w:rPr>
          <w:rFonts w:asciiTheme="minorHAnsi" w:eastAsiaTheme="minorEastAsia" w:hAnsiTheme="minorHAnsi" w:cstheme="minorBidi"/>
          <w:sz w:val="22"/>
          <w:szCs w:val="22"/>
          <w:lang w:val="en-US"/>
        </w:rPr>
        <w:tab/>
      </w:r>
      <w:r>
        <w:rPr>
          <w:lang w:eastAsia="zh-CN"/>
        </w:rPr>
        <w:t>TC19: UTRA and E-UTRA with NB-IoT guard-band multi-carrier operation</w:t>
      </w:r>
      <w:r>
        <w:tab/>
      </w:r>
      <w:r>
        <w:fldChar w:fldCharType="begin"/>
      </w:r>
      <w:r>
        <w:instrText xml:space="preserve"> PAGEREF _Toc147154268 \h </w:instrText>
      </w:r>
      <w:r>
        <w:fldChar w:fldCharType="separate"/>
      </w:r>
      <w:r>
        <w:t>65</w:t>
      </w:r>
      <w:r>
        <w:fldChar w:fldCharType="end"/>
      </w:r>
    </w:p>
    <w:p w14:paraId="1EF86D57" w14:textId="32B2A0BB" w:rsidR="007E4D26" w:rsidRDefault="007E4D26">
      <w:pPr>
        <w:pStyle w:val="TOC4"/>
        <w:rPr>
          <w:rFonts w:asciiTheme="minorHAnsi" w:eastAsiaTheme="minorEastAsia" w:hAnsiTheme="minorHAnsi" w:cstheme="minorBidi"/>
          <w:sz w:val="22"/>
          <w:szCs w:val="22"/>
          <w:lang w:val="en-US"/>
        </w:rPr>
      </w:pPr>
      <w:r>
        <w:rPr>
          <w:lang w:eastAsia="zh-CN"/>
        </w:rPr>
        <w:t>4.8.19.1</w:t>
      </w:r>
      <w:r>
        <w:rPr>
          <w:rFonts w:asciiTheme="minorHAnsi" w:eastAsiaTheme="minorEastAsia" w:hAnsiTheme="minorHAnsi" w:cstheme="minorBidi"/>
          <w:sz w:val="22"/>
          <w:szCs w:val="22"/>
          <w:lang w:val="en-US"/>
        </w:rPr>
        <w:tab/>
      </w:r>
      <w:r>
        <w:rPr>
          <w:lang w:eastAsia="zh-CN"/>
        </w:rPr>
        <w:t>TC19 generation</w:t>
      </w:r>
      <w:r>
        <w:tab/>
      </w:r>
      <w:r>
        <w:fldChar w:fldCharType="begin"/>
      </w:r>
      <w:r>
        <w:instrText xml:space="preserve"> PAGEREF _Toc147154269 \h </w:instrText>
      </w:r>
      <w:r>
        <w:fldChar w:fldCharType="separate"/>
      </w:r>
      <w:r>
        <w:t>65</w:t>
      </w:r>
      <w:r>
        <w:fldChar w:fldCharType="end"/>
      </w:r>
    </w:p>
    <w:p w14:paraId="3B876B70" w14:textId="7BCB2DEC" w:rsidR="007E4D26" w:rsidRDefault="007E4D26">
      <w:pPr>
        <w:pStyle w:val="TOC4"/>
        <w:rPr>
          <w:rFonts w:asciiTheme="minorHAnsi" w:eastAsiaTheme="minorEastAsia" w:hAnsiTheme="minorHAnsi" w:cstheme="minorBidi"/>
          <w:sz w:val="22"/>
          <w:szCs w:val="22"/>
          <w:lang w:val="en-US"/>
        </w:rPr>
      </w:pPr>
      <w:r>
        <w:rPr>
          <w:lang w:eastAsia="zh-CN"/>
        </w:rPr>
        <w:t>4.8.19.2</w:t>
      </w:r>
      <w:r>
        <w:rPr>
          <w:rFonts w:asciiTheme="minorHAnsi" w:eastAsiaTheme="minorEastAsia" w:hAnsiTheme="minorHAnsi" w:cstheme="minorBidi"/>
          <w:sz w:val="22"/>
          <w:szCs w:val="22"/>
          <w:lang w:val="en-US"/>
        </w:rPr>
        <w:tab/>
      </w:r>
      <w:r>
        <w:rPr>
          <w:lang w:eastAsia="zh-CN"/>
        </w:rPr>
        <w:t>TC19 power allocation</w:t>
      </w:r>
      <w:r>
        <w:tab/>
      </w:r>
      <w:r>
        <w:fldChar w:fldCharType="begin"/>
      </w:r>
      <w:r>
        <w:instrText xml:space="preserve"> PAGEREF _Toc147154270 \h </w:instrText>
      </w:r>
      <w:r>
        <w:fldChar w:fldCharType="separate"/>
      </w:r>
      <w:r>
        <w:t>65</w:t>
      </w:r>
      <w:r>
        <w:fldChar w:fldCharType="end"/>
      </w:r>
    </w:p>
    <w:p w14:paraId="55317071" w14:textId="39CCECFB" w:rsidR="007E4D26" w:rsidRDefault="007E4D26">
      <w:pPr>
        <w:pStyle w:val="TOC3"/>
        <w:rPr>
          <w:rFonts w:asciiTheme="minorHAnsi" w:eastAsiaTheme="minorEastAsia" w:hAnsiTheme="minorHAnsi" w:cstheme="minorBidi"/>
          <w:sz w:val="22"/>
          <w:szCs w:val="22"/>
          <w:lang w:val="en-US"/>
        </w:rPr>
      </w:pPr>
      <w:r>
        <w:rPr>
          <w:lang w:eastAsia="zh-CN"/>
        </w:rPr>
        <w:t>4.8.20</w:t>
      </w:r>
      <w:r>
        <w:rPr>
          <w:rFonts w:asciiTheme="minorHAnsi" w:eastAsiaTheme="minorEastAsia" w:hAnsiTheme="minorHAnsi" w:cstheme="minorBidi"/>
          <w:sz w:val="22"/>
          <w:szCs w:val="22"/>
          <w:lang w:val="en-US"/>
        </w:rPr>
        <w:tab/>
      </w:r>
      <w:r>
        <w:rPr>
          <w:lang w:eastAsia="zh-CN"/>
        </w:rPr>
        <w:t>TC20: E-UTRA and E-UTRA with NB-IoT guard-band multi-carrier operation</w:t>
      </w:r>
      <w:r>
        <w:tab/>
      </w:r>
      <w:r>
        <w:fldChar w:fldCharType="begin"/>
      </w:r>
      <w:r>
        <w:instrText xml:space="preserve"> PAGEREF _Toc147154271 \h </w:instrText>
      </w:r>
      <w:r>
        <w:fldChar w:fldCharType="separate"/>
      </w:r>
      <w:r>
        <w:t>65</w:t>
      </w:r>
      <w:r>
        <w:fldChar w:fldCharType="end"/>
      </w:r>
    </w:p>
    <w:p w14:paraId="64B38733" w14:textId="602D7EF5" w:rsidR="007E4D26" w:rsidRDefault="007E4D26">
      <w:pPr>
        <w:pStyle w:val="TOC4"/>
        <w:rPr>
          <w:rFonts w:asciiTheme="minorHAnsi" w:eastAsiaTheme="minorEastAsia" w:hAnsiTheme="minorHAnsi" w:cstheme="minorBidi"/>
          <w:sz w:val="22"/>
          <w:szCs w:val="22"/>
          <w:lang w:val="en-US"/>
        </w:rPr>
      </w:pPr>
      <w:r>
        <w:rPr>
          <w:lang w:eastAsia="zh-CN"/>
        </w:rPr>
        <w:t>4.8.20.1</w:t>
      </w:r>
      <w:r>
        <w:rPr>
          <w:rFonts w:asciiTheme="minorHAnsi" w:eastAsiaTheme="minorEastAsia" w:hAnsiTheme="minorHAnsi" w:cstheme="minorBidi"/>
          <w:sz w:val="22"/>
          <w:szCs w:val="22"/>
          <w:lang w:val="en-US"/>
        </w:rPr>
        <w:tab/>
      </w:r>
      <w:r>
        <w:rPr>
          <w:lang w:eastAsia="zh-CN"/>
        </w:rPr>
        <w:t>TC20 generation</w:t>
      </w:r>
      <w:r>
        <w:tab/>
      </w:r>
      <w:r>
        <w:fldChar w:fldCharType="begin"/>
      </w:r>
      <w:r>
        <w:instrText xml:space="preserve"> PAGEREF _Toc147154272 \h </w:instrText>
      </w:r>
      <w:r>
        <w:fldChar w:fldCharType="separate"/>
      </w:r>
      <w:r>
        <w:t>66</w:t>
      </w:r>
      <w:r>
        <w:fldChar w:fldCharType="end"/>
      </w:r>
    </w:p>
    <w:p w14:paraId="56569BCC" w14:textId="7759254C" w:rsidR="007E4D26" w:rsidRDefault="007E4D26">
      <w:pPr>
        <w:pStyle w:val="TOC4"/>
        <w:rPr>
          <w:rFonts w:asciiTheme="minorHAnsi" w:eastAsiaTheme="minorEastAsia" w:hAnsiTheme="minorHAnsi" w:cstheme="minorBidi"/>
          <w:sz w:val="22"/>
          <w:szCs w:val="22"/>
          <w:lang w:val="en-US"/>
        </w:rPr>
      </w:pPr>
      <w:r>
        <w:rPr>
          <w:lang w:eastAsia="zh-CN"/>
        </w:rPr>
        <w:t>4.8.20.2</w:t>
      </w:r>
      <w:r>
        <w:rPr>
          <w:rFonts w:asciiTheme="minorHAnsi" w:eastAsiaTheme="minorEastAsia" w:hAnsiTheme="minorHAnsi" w:cstheme="minorBidi"/>
          <w:sz w:val="22"/>
          <w:szCs w:val="22"/>
          <w:lang w:val="en-US"/>
        </w:rPr>
        <w:tab/>
      </w:r>
      <w:r>
        <w:rPr>
          <w:lang w:eastAsia="zh-CN"/>
        </w:rPr>
        <w:t>TC20 power allocation</w:t>
      </w:r>
      <w:r>
        <w:tab/>
      </w:r>
      <w:r>
        <w:fldChar w:fldCharType="begin"/>
      </w:r>
      <w:r>
        <w:instrText xml:space="preserve"> PAGEREF _Toc147154273 \h </w:instrText>
      </w:r>
      <w:r>
        <w:fldChar w:fldCharType="separate"/>
      </w:r>
      <w:r>
        <w:t>66</w:t>
      </w:r>
      <w:r>
        <w:fldChar w:fldCharType="end"/>
      </w:r>
    </w:p>
    <w:p w14:paraId="53A3CD01" w14:textId="4F85B6F0" w:rsidR="007E4D26" w:rsidRDefault="007E4D26">
      <w:pPr>
        <w:pStyle w:val="TOC3"/>
        <w:rPr>
          <w:rFonts w:asciiTheme="minorHAnsi" w:eastAsiaTheme="minorEastAsia" w:hAnsiTheme="minorHAnsi" w:cstheme="minorBidi"/>
          <w:sz w:val="22"/>
          <w:szCs w:val="22"/>
          <w:lang w:val="en-US"/>
        </w:rPr>
      </w:pPr>
      <w:r>
        <w:rPr>
          <w:lang w:eastAsia="zh-CN"/>
        </w:rPr>
        <w:t>4.8.21</w:t>
      </w:r>
      <w:r>
        <w:rPr>
          <w:rFonts w:asciiTheme="minorHAnsi" w:eastAsiaTheme="minorEastAsia" w:hAnsiTheme="minorHAnsi" w:cstheme="minorBidi"/>
          <w:sz w:val="22"/>
          <w:szCs w:val="22"/>
          <w:lang w:val="en-US"/>
        </w:rPr>
        <w:tab/>
      </w:r>
      <w:r>
        <w:rPr>
          <w:lang w:eastAsia="zh-CN"/>
        </w:rPr>
        <w:t>TC21: Contiguous operation in CS16, 18, 19</w:t>
      </w:r>
      <w:r>
        <w:tab/>
      </w:r>
      <w:r>
        <w:fldChar w:fldCharType="begin"/>
      </w:r>
      <w:r>
        <w:instrText xml:space="preserve"> PAGEREF _Toc147154274 \h </w:instrText>
      </w:r>
      <w:r>
        <w:fldChar w:fldCharType="separate"/>
      </w:r>
      <w:r>
        <w:t>66</w:t>
      </w:r>
      <w:r>
        <w:fldChar w:fldCharType="end"/>
      </w:r>
    </w:p>
    <w:p w14:paraId="4DFC8EC8" w14:textId="48F1EDB5" w:rsidR="007E4D26" w:rsidRDefault="007E4D26">
      <w:pPr>
        <w:pStyle w:val="TOC4"/>
        <w:rPr>
          <w:rFonts w:asciiTheme="minorHAnsi" w:eastAsiaTheme="minorEastAsia" w:hAnsiTheme="minorHAnsi" w:cstheme="minorBidi"/>
          <w:sz w:val="22"/>
          <w:szCs w:val="22"/>
          <w:lang w:val="en-US"/>
        </w:rPr>
      </w:pPr>
      <w:r>
        <w:rPr>
          <w:lang w:eastAsia="zh-CN"/>
        </w:rPr>
        <w:t>4.8.21.0</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_Toc147154275 \h </w:instrText>
      </w:r>
      <w:r>
        <w:fldChar w:fldCharType="separate"/>
      </w:r>
      <w:r>
        <w:t>66</w:t>
      </w:r>
      <w:r>
        <w:fldChar w:fldCharType="end"/>
      </w:r>
    </w:p>
    <w:p w14:paraId="6CFE6C50" w14:textId="32037FE7" w:rsidR="007E4D26" w:rsidRDefault="007E4D26">
      <w:pPr>
        <w:pStyle w:val="TOC4"/>
        <w:rPr>
          <w:rFonts w:asciiTheme="minorHAnsi" w:eastAsiaTheme="minorEastAsia" w:hAnsiTheme="minorHAnsi" w:cstheme="minorBidi"/>
          <w:sz w:val="22"/>
          <w:szCs w:val="22"/>
          <w:lang w:val="en-US"/>
        </w:rPr>
      </w:pPr>
      <w:r>
        <w:rPr>
          <w:lang w:eastAsia="zh-CN"/>
        </w:rPr>
        <w:t>4.8.21.1</w:t>
      </w:r>
      <w:r>
        <w:rPr>
          <w:rFonts w:asciiTheme="minorHAnsi" w:eastAsiaTheme="minorEastAsia" w:hAnsiTheme="minorHAnsi" w:cstheme="minorBidi"/>
          <w:sz w:val="22"/>
          <w:szCs w:val="22"/>
          <w:lang w:val="en-US"/>
        </w:rPr>
        <w:tab/>
      </w:r>
      <w:r>
        <w:rPr>
          <w:lang w:eastAsia="zh-CN"/>
        </w:rPr>
        <w:t>TC21 generation</w:t>
      </w:r>
      <w:r>
        <w:tab/>
      </w:r>
      <w:r>
        <w:fldChar w:fldCharType="begin"/>
      </w:r>
      <w:r>
        <w:instrText xml:space="preserve"> PAGEREF _Toc147154276 \h </w:instrText>
      </w:r>
      <w:r>
        <w:fldChar w:fldCharType="separate"/>
      </w:r>
      <w:r>
        <w:t>66</w:t>
      </w:r>
      <w:r>
        <w:fldChar w:fldCharType="end"/>
      </w:r>
    </w:p>
    <w:p w14:paraId="778E3B36" w14:textId="2A9F7C7E" w:rsidR="007E4D26" w:rsidRDefault="007E4D26">
      <w:pPr>
        <w:pStyle w:val="TOC4"/>
        <w:rPr>
          <w:rFonts w:asciiTheme="minorHAnsi" w:eastAsiaTheme="minorEastAsia" w:hAnsiTheme="minorHAnsi" w:cstheme="minorBidi"/>
          <w:sz w:val="22"/>
          <w:szCs w:val="22"/>
          <w:lang w:val="en-US"/>
        </w:rPr>
      </w:pPr>
      <w:r>
        <w:rPr>
          <w:lang w:eastAsia="zh-CN"/>
        </w:rPr>
        <w:t>4.8.21.1A</w:t>
      </w:r>
      <w:r>
        <w:rPr>
          <w:rFonts w:asciiTheme="minorHAnsi" w:eastAsiaTheme="minorEastAsia" w:hAnsiTheme="minorHAnsi" w:cstheme="minorBidi"/>
          <w:sz w:val="22"/>
          <w:szCs w:val="22"/>
          <w:lang w:val="en-US"/>
        </w:rPr>
        <w:tab/>
      </w:r>
      <w:r>
        <w:rPr>
          <w:lang w:eastAsia="zh-CN"/>
        </w:rPr>
        <w:t>TC21a generation</w:t>
      </w:r>
      <w:r>
        <w:tab/>
      </w:r>
      <w:r>
        <w:fldChar w:fldCharType="begin"/>
      </w:r>
      <w:r>
        <w:instrText xml:space="preserve"> PAGEREF _Toc147154277 \h </w:instrText>
      </w:r>
      <w:r>
        <w:fldChar w:fldCharType="separate"/>
      </w:r>
      <w:r>
        <w:t>67</w:t>
      </w:r>
      <w:r>
        <w:fldChar w:fldCharType="end"/>
      </w:r>
    </w:p>
    <w:p w14:paraId="26827417" w14:textId="427433A8" w:rsidR="007E4D26" w:rsidRDefault="007E4D26">
      <w:pPr>
        <w:pStyle w:val="TOC4"/>
        <w:rPr>
          <w:rFonts w:asciiTheme="minorHAnsi" w:eastAsiaTheme="minorEastAsia" w:hAnsiTheme="minorHAnsi" w:cstheme="minorBidi"/>
          <w:sz w:val="22"/>
          <w:szCs w:val="22"/>
          <w:lang w:val="en-US"/>
        </w:rPr>
      </w:pPr>
      <w:r>
        <w:rPr>
          <w:lang w:eastAsia="zh-CN"/>
        </w:rPr>
        <w:t>4.8.21.1B</w:t>
      </w:r>
      <w:r>
        <w:rPr>
          <w:rFonts w:asciiTheme="minorHAnsi" w:eastAsiaTheme="minorEastAsia" w:hAnsiTheme="minorHAnsi" w:cstheme="minorBidi"/>
          <w:sz w:val="22"/>
          <w:szCs w:val="22"/>
          <w:lang w:val="en-US"/>
        </w:rPr>
        <w:tab/>
      </w:r>
      <w:r>
        <w:rPr>
          <w:lang w:eastAsia="zh-CN"/>
        </w:rPr>
        <w:t>TC21b generation</w:t>
      </w:r>
      <w:r>
        <w:tab/>
      </w:r>
      <w:r>
        <w:fldChar w:fldCharType="begin"/>
      </w:r>
      <w:r>
        <w:instrText xml:space="preserve"> PAGEREF _Toc147154278 \h </w:instrText>
      </w:r>
      <w:r>
        <w:fldChar w:fldCharType="separate"/>
      </w:r>
      <w:r>
        <w:t>68</w:t>
      </w:r>
      <w:r>
        <w:fldChar w:fldCharType="end"/>
      </w:r>
    </w:p>
    <w:p w14:paraId="75AC585D" w14:textId="38CC507E" w:rsidR="007E4D26" w:rsidRDefault="007E4D26">
      <w:pPr>
        <w:pStyle w:val="TOC4"/>
        <w:rPr>
          <w:rFonts w:asciiTheme="minorHAnsi" w:eastAsiaTheme="minorEastAsia" w:hAnsiTheme="minorHAnsi" w:cstheme="minorBidi"/>
          <w:sz w:val="22"/>
          <w:szCs w:val="22"/>
          <w:lang w:val="en-US"/>
        </w:rPr>
      </w:pPr>
      <w:r>
        <w:rPr>
          <w:lang w:eastAsia="zh-CN"/>
        </w:rPr>
        <w:t>4.8.21.2</w:t>
      </w:r>
      <w:r>
        <w:rPr>
          <w:rFonts w:asciiTheme="minorHAnsi" w:eastAsiaTheme="minorEastAsia" w:hAnsiTheme="minorHAnsi" w:cstheme="minorBidi"/>
          <w:sz w:val="22"/>
          <w:szCs w:val="22"/>
          <w:lang w:val="en-US"/>
        </w:rPr>
        <w:tab/>
      </w:r>
      <w:r>
        <w:rPr>
          <w:lang w:eastAsia="zh-CN"/>
        </w:rPr>
        <w:t>TC21 power allocation</w:t>
      </w:r>
      <w:r>
        <w:tab/>
      </w:r>
      <w:r>
        <w:fldChar w:fldCharType="begin"/>
      </w:r>
      <w:r>
        <w:instrText xml:space="preserve"> PAGEREF _Toc147154279 \h </w:instrText>
      </w:r>
      <w:r>
        <w:fldChar w:fldCharType="separate"/>
      </w:r>
      <w:r>
        <w:t>68</w:t>
      </w:r>
      <w:r>
        <w:fldChar w:fldCharType="end"/>
      </w:r>
    </w:p>
    <w:p w14:paraId="6FC6E8F5" w14:textId="0DCEADC1" w:rsidR="007E4D26" w:rsidRDefault="007E4D26">
      <w:pPr>
        <w:pStyle w:val="TOC3"/>
        <w:rPr>
          <w:rFonts w:asciiTheme="minorHAnsi" w:eastAsiaTheme="minorEastAsia" w:hAnsiTheme="minorHAnsi" w:cstheme="minorBidi"/>
          <w:sz w:val="22"/>
          <w:szCs w:val="22"/>
          <w:lang w:val="en-US"/>
        </w:rPr>
      </w:pPr>
      <w:r>
        <w:rPr>
          <w:lang w:eastAsia="zh-CN"/>
        </w:rPr>
        <w:t>4.8.22</w:t>
      </w:r>
      <w:r>
        <w:rPr>
          <w:rFonts w:asciiTheme="minorHAnsi" w:eastAsiaTheme="minorEastAsia" w:hAnsiTheme="minorHAnsi" w:cstheme="minorBidi"/>
          <w:sz w:val="22"/>
          <w:szCs w:val="22"/>
          <w:lang w:val="en-US"/>
        </w:rPr>
        <w:tab/>
      </w:r>
      <w:r>
        <w:rPr>
          <w:lang w:eastAsia="zh-CN"/>
        </w:rPr>
        <w:t>NTC21: Non-contiguous operation in CS16, 18, 19</w:t>
      </w:r>
      <w:r>
        <w:tab/>
      </w:r>
      <w:r>
        <w:fldChar w:fldCharType="begin"/>
      </w:r>
      <w:r>
        <w:instrText xml:space="preserve"> PAGEREF _Toc147154280 \h </w:instrText>
      </w:r>
      <w:r>
        <w:fldChar w:fldCharType="separate"/>
      </w:r>
      <w:r>
        <w:t>69</w:t>
      </w:r>
      <w:r>
        <w:fldChar w:fldCharType="end"/>
      </w:r>
    </w:p>
    <w:p w14:paraId="3CE404E7" w14:textId="70FF2170" w:rsidR="007E4D26" w:rsidRDefault="007E4D26">
      <w:pPr>
        <w:pStyle w:val="TOC4"/>
        <w:rPr>
          <w:rFonts w:asciiTheme="minorHAnsi" w:eastAsiaTheme="minorEastAsia" w:hAnsiTheme="minorHAnsi" w:cstheme="minorBidi"/>
          <w:sz w:val="22"/>
          <w:szCs w:val="22"/>
          <w:lang w:val="en-US"/>
        </w:rPr>
      </w:pPr>
      <w:r>
        <w:rPr>
          <w:lang w:eastAsia="zh-CN"/>
        </w:rPr>
        <w:t>4.8.22.0</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_Toc147154281 \h </w:instrText>
      </w:r>
      <w:r>
        <w:fldChar w:fldCharType="separate"/>
      </w:r>
      <w:r>
        <w:t>69</w:t>
      </w:r>
      <w:r>
        <w:fldChar w:fldCharType="end"/>
      </w:r>
    </w:p>
    <w:p w14:paraId="129CDC2D" w14:textId="572AAAD5" w:rsidR="007E4D26" w:rsidRDefault="007E4D26">
      <w:pPr>
        <w:pStyle w:val="TOC4"/>
        <w:rPr>
          <w:rFonts w:asciiTheme="minorHAnsi" w:eastAsiaTheme="minorEastAsia" w:hAnsiTheme="minorHAnsi" w:cstheme="minorBidi"/>
          <w:sz w:val="22"/>
          <w:szCs w:val="22"/>
          <w:lang w:val="en-US"/>
        </w:rPr>
      </w:pPr>
      <w:r>
        <w:rPr>
          <w:lang w:eastAsia="zh-CN"/>
        </w:rPr>
        <w:t>4.8.22.1</w:t>
      </w:r>
      <w:r>
        <w:rPr>
          <w:rFonts w:asciiTheme="minorHAnsi" w:eastAsiaTheme="minorEastAsia" w:hAnsiTheme="minorHAnsi" w:cstheme="minorBidi"/>
          <w:sz w:val="22"/>
          <w:szCs w:val="22"/>
          <w:lang w:val="en-US"/>
        </w:rPr>
        <w:tab/>
      </w:r>
      <w:r>
        <w:rPr>
          <w:lang w:eastAsia="zh-CN"/>
        </w:rPr>
        <w:t>NTC21 generation</w:t>
      </w:r>
      <w:r>
        <w:tab/>
      </w:r>
      <w:r>
        <w:fldChar w:fldCharType="begin"/>
      </w:r>
      <w:r>
        <w:instrText xml:space="preserve"> PAGEREF _Toc147154282 \h </w:instrText>
      </w:r>
      <w:r>
        <w:fldChar w:fldCharType="separate"/>
      </w:r>
      <w:r>
        <w:t>69</w:t>
      </w:r>
      <w:r>
        <w:fldChar w:fldCharType="end"/>
      </w:r>
    </w:p>
    <w:p w14:paraId="26B75E0D" w14:textId="4FAD5C92" w:rsidR="007E4D26" w:rsidRDefault="007E4D26">
      <w:pPr>
        <w:pStyle w:val="TOC4"/>
        <w:rPr>
          <w:rFonts w:asciiTheme="minorHAnsi" w:eastAsiaTheme="minorEastAsia" w:hAnsiTheme="minorHAnsi" w:cstheme="minorBidi"/>
          <w:sz w:val="22"/>
          <w:szCs w:val="22"/>
          <w:lang w:val="en-US"/>
        </w:rPr>
      </w:pPr>
      <w:r>
        <w:rPr>
          <w:lang w:eastAsia="zh-CN"/>
        </w:rPr>
        <w:t>4.8.22.1A</w:t>
      </w:r>
      <w:r>
        <w:rPr>
          <w:rFonts w:asciiTheme="minorHAnsi" w:eastAsiaTheme="minorEastAsia" w:hAnsiTheme="minorHAnsi" w:cstheme="minorBidi"/>
          <w:sz w:val="22"/>
          <w:szCs w:val="22"/>
          <w:lang w:val="en-US"/>
        </w:rPr>
        <w:tab/>
      </w:r>
      <w:r>
        <w:rPr>
          <w:lang w:eastAsia="zh-CN"/>
        </w:rPr>
        <w:t>NTC21a generation</w:t>
      </w:r>
      <w:r>
        <w:tab/>
      </w:r>
      <w:r>
        <w:fldChar w:fldCharType="begin"/>
      </w:r>
      <w:r>
        <w:instrText xml:space="preserve"> PAGEREF _Toc147154283 \h </w:instrText>
      </w:r>
      <w:r>
        <w:fldChar w:fldCharType="separate"/>
      </w:r>
      <w:r>
        <w:t>69</w:t>
      </w:r>
      <w:r>
        <w:fldChar w:fldCharType="end"/>
      </w:r>
    </w:p>
    <w:p w14:paraId="639FD8EF" w14:textId="0C3D0318" w:rsidR="007E4D26" w:rsidRDefault="007E4D26">
      <w:pPr>
        <w:pStyle w:val="TOC4"/>
        <w:rPr>
          <w:rFonts w:asciiTheme="minorHAnsi" w:eastAsiaTheme="minorEastAsia" w:hAnsiTheme="minorHAnsi" w:cstheme="minorBidi"/>
          <w:sz w:val="22"/>
          <w:szCs w:val="22"/>
          <w:lang w:val="en-US"/>
        </w:rPr>
      </w:pPr>
      <w:r>
        <w:rPr>
          <w:lang w:eastAsia="zh-CN"/>
        </w:rPr>
        <w:t>4.8.22.1B</w:t>
      </w:r>
      <w:r>
        <w:rPr>
          <w:rFonts w:asciiTheme="minorHAnsi" w:eastAsiaTheme="minorEastAsia" w:hAnsiTheme="minorHAnsi" w:cstheme="minorBidi"/>
          <w:sz w:val="22"/>
          <w:szCs w:val="22"/>
          <w:lang w:val="en-US"/>
        </w:rPr>
        <w:tab/>
      </w:r>
      <w:r>
        <w:rPr>
          <w:lang w:eastAsia="zh-CN"/>
        </w:rPr>
        <w:t>NTC21b generation</w:t>
      </w:r>
      <w:r>
        <w:tab/>
      </w:r>
      <w:r>
        <w:fldChar w:fldCharType="begin"/>
      </w:r>
      <w:r>
        <w:instrText xml:space="preserve"> PAGEREF _Toc147154284 \h </w:instrText>
      </w:r>
      <w:r>
        <w:fldChar w:fldCharType="separate"/>
      </w:r>
      <w:r>
        <w:t>70</w:t>
      </w:r>
      <w:r>
        <w:fldChar w:fldCharType="end"/>
      </w:r>
    </w:p>
    <w:p w14:paraId="06523C38" w14:textId="0E9FC8D3" w:rsidR="007E4D26" w:rsidRDefault="007E4D26">
      <w:pPr>
        <w:pStyle w:val="TOC4"/>
        <w:rPr>
          <w:rFonts w:asciiTheme="minorHAnsi" w:eastAsiaTheme="minorEastAsia" w:hAnsiTheme="minorHAnsi" w:cstheme="minorBidi"/>
          <w:sz w:val="22"/>
          <w:szCs w:val="22"/>
          <w:lang w:val="en-US"/>
        </w:rPr>
      </w:pPr>
      <w:r>
        <w:rPr>
          <w:lang w:eastAsia="zh-CN"/>
        </w:rPr>
        <w:t>4.8.22.2</w:t>
      </w:r>
      <w:r>
        <w:rPr>
          <w:rFonts w:asciiTheme="minorHAnsi" w:eastAsiaTheme="minorEastAsia" w:hAnsiTheme="minorHAnsi" w:cstheme="minorBidi"/>
          <w:sz w:val="22"/>
          <w:szCs w:val="22"/>
          <w:lang w:val="en-US"/>
        </w:rPr>
        <w:tab/>
      </w:r>
      <w:r>
        <w:rPr>
          <w:lang w:eastAsia="zh-CN"/>
        </w:rPr>
        <w:t>NTC21 power allocation</w:t>
      </w:r>
      <w:r>
        <w:tab/>
      </w:r>
      <w:r>
        <w:fldChar w:fldCharType="begin"/>
      </w:r>
      <w:r>
        <w:instrText xml:space="preserve"> PAGEREF _Toc147154285 \h </w:instrText>
      </w:r>
      <w:r>
        <w:fldChar w:fldCharType="separate"/>
      </w:r>
      <w:r>
        <w:t>71</w:t>
      </w:r>
      <w:r>
        <w:fldChar w:fldCharType="end"/>
      </w:r>
    </w:p>
    <w:p w14:paraId="1BDCD955" w14:textId="31245F2F" w:rsidR="007E4D26" w:rsidRDefault="007E4D26">
      <w:pPr>
        <w:pStyle w:val="TOC3"/>
        <w:rPr>
          <w:rFonts w:asciiTheme="minorHAnsi" w:eastAsiaTheme="minorEastAsia" w:hAnsiTheme="minorHAnsi" w:cstheme="minorBidi"/>
          <w:sz w:val="22"/>
          <w:szCs w:val="22"/>
          <w:lang w:val="en-US"/>
        </w:rPr>
      </w:pPr>
      <w:r>
        <w:rPr>
          <w:lang w:eastAsia="zh-CN"/>
        </w:rPr>
        <w:t>4.8.23</w:t>
      </w:r>
      <w:r>
        <w:rPr>
          <w:rFonts w:asciiTheme="minorHAnsi" w:eastAsiaTheme="minorEastAsia" w:hAnsiTheme="minorHAnsi" w:cstheme="minorBidi"/>
          <w:sz w:val="22"/>
          <w:szCs w:val="22"/>
          <w:lang w:val="en-US"/>
        </w:rPr>
        <w:tab/>
      </w:r>
      <w:r>
        <w:rPr>
          <w:lang w:eastAsia="zh-CN"/>
        </w:rPr>
        <w:t>TC22: Contiguous operation in CS17</w:t>
      </w:r>
      <w:r>
        <w:tab/>
      </w:r>
      <w:r>
        <w:fldChar w:fldCharType="begin"/>
      </w:r>
      <w:r>
        <w:instrText xml:space="preserve"> PAGEREF _Toc147154286 \h </w:instrText>
      </w:r>
      <w:r>
        <w:fldChar w:fldCharType="separate"/>
      </w:r>
      <w:r>
        <w:t>71</w:t>
      </w:r>
      <w:r>
        <w:fldChar w:fldCharType="end"/>
      </w:r>
    </w:p>
    <w:p w14:paraId="028A5312" w14:textId="0F1D8F82" w:rsidR="007E4D26" w:rsidRDefault="007E4D26">
      <w:pPr>
        <w:pStyle w:val="TOC4"/>
        <w:rPr>
          <w:rFonts w:asciiTheme="minorHAnsi" w:eastAsiaTheme="minorEastAsia" w:hAnsiTheme="minorHAnsi" w:cstheme="minorBidi"/>
          <w:sz w:val="22"/>
          <w:szCs w:val="22"/>
          <w:lang w:val="en-US"/>
        </w:rPr>
      </w:pPr>
      <w:r>
        <w:rPr>
          <w:lang w:eastAsia="zh-CN"/>
        </w:rPr>
        <w:t>4.8.23.1</w:t>
      </w:r>
      <w:r>
        <w:rPr>
          <w:rFonts w:asciiTheme="minorHAnsi" w:eastAsiaTheme="minorEastAsia" w:hAnsiTheme="minorHAnsi" w:cstheme="minorBidi"/>
          <w:sz w:val="22"/>
          <w:szCs w:val="22"/>
          <w:lang w:val="en-US"/>
        </w:rPr>
        <w:tab/>
      </w:r>
      <w:r>
        <w:rPr>
          <w:lang w:eastAsia="zh-CN"/>
        </w:rPr>
        <w:t>TC22 generation</w:t>
      </w:r>
      <w:r>
        <w:tab/>
      </w:r>
      <w:r>
        <w:fldChar w:fldCharType="begin"/>
      </w:r>
      <w:r>
        <w:instrText xml:space="preserve"> PAGEREF _Toc147154287 \h </w:instrText>
      </w:r>
      <w:r>
        <w:fldChar w:fldCharType="separate"/>
      </w:r>
      <w:r>
        <w:t>71</w:t>
      </w:r>
      <w:r>
        <w:fldChar w:fldCharType="end"/>
      </w:r>
    </w:p>
    <w:p w14:paraId="0FA18E11" w14:textId="7B19E3C3" w:rsidR="007E4D26" w:rsidRDefault="007E4D26">
      <w:pPr>
        <w:pStyle w:val="TOC4"/>
        <w:rPr>
          <w:rFonts w:asciiTheme="minorHAnsi" w:eastAsiaTheme="minorEastAsia" w:hAnsiTheme="minorHAnsi" w:cstheme="minorBidi"/>
          <w:sz w:val="22"/>
          <w:szCs w:val="22"/>
          <w:lang w:val="en-US"/>
        </w:rPr>
      </w:pPr>
      <w:r>
        <w:rPr>
          <w:lang w:eastAsia="zh-CN"/>
        </w:rPr>
        <w:t>4.8.23.2</w:t>
      </w:r>
      <w:r>
        <w:rPr>
          <w:rFonts w:asciiTheme="minorHAnsi" w:eastAsiaTheme="minorEastAsia" w:hAnsiTheme="minorHAnsi" w:cstheme="minorBidi"/>
          <w:sz w:val="22"/>
          <w:szCs w:val="22"/>
          <w:lang w:val="en-US"/>
        </w:rPr>
        <w:tab/>
      </w:r>
      <w:r>
        <w:rPr>
          <w:lang w:eastAsia="zh-CN"/>
        </w:rPr>
        <w:t>TC22 power allocation</w:t>
      </w:r>
      <w:r>
        <w:tab/>
      </w:r>
      <w:r>
        <w:fldChar w:fldCharType="begin"/>
      </w:r>
      <w:r>
        <w:instrText xml:space="preserve"> PAGEREF _Toc147154288 \h </w:instrText>
      </w:r>
      <w:r>
        <w:fldChar w:fldCharType="separate"/>
      </w:r>
      <w:r>
        <w:t>72</w:t>
      </w:r>
      <w:r>
        <w:fldChar w:fldCharType="end"/>
      </w:r>
    </w:p>
    <w:p w14:paraId="43D3E251" w14:textId="75EB65B5" w:rsidR="007E4D26" w:rsidRDefault="007E4D26">
      <w:pPr>
        <w:pStyle w:val="TOC2"/>
        <w:rPr>
          <w:rFonts w:asciiTheme="minorHAnsi" w:eastAsiaTheme="minorEastAsia" w:hAnsiTheme="minorHAnsi" w:cstheme="minorBidi"/>
          <w:sz w:val="22"/>
          <w:szCs w:val="22"/>
          <w:lang w:val="en-US"/>
        </w:rPr>
      </w:pPr>
      <w:r>
        <w:t>4.9</w:t>
      </w:r>
      <w:r>
        <w:rPr>
          <w:rFonts w:asciiTheme="minorHAnsi" w:eastAsiaTheme="minorEastAsia" w:hAnsiTheme="minorHAnsi" w:cstheme="minorBidi"/>
          <w:sz w:val="22"/>
          <w:szCs w:val="22"/>
          <w:lang w:val="en-US"/>
        </w:rPr>
        <w:tab/>
      </w:r>
      <w:r>
        <w:t>RF channels and test models</w:t>
      </w:r>
      <w:r>
        <w:tab/>
      </w:r>
      <w:r>
        <w:fldChar w:fldCharType="begin"/>
      </w:r>
      <w:r>
        <w:instrText xml:space="preserve"> PAGEREF _Toc147154289 \h </w:instrText>
      </w:r>
      <w:r>
        <w:fldChar w:fldCharType="separate"/>
      </w:r>
      <w:r>
        <w:t>72</w:t>
      </w:r>
      <w:r>
        <w:fldChar w:fldCharType="end"/>
      </w:r>
    </w:p>
    <w:p w14:paraId="329E1A7D" w14:textId="43448F10" w:rsidR="007E4D26" w:rsidRDefault="007E4D26">
      <w:pPr>
        <w:pStyle w:val="TOC3"/>
        <w:rPr>
          <w:rFonts w:asciiTheme="minorHAnsi" w:eastAsiaTheme="minorEastAsia" w:hAnsiTheme="minorHAnsi" w:cstheme="minorBidi"/>
          <w:sz w:val="22"/>
          <w:szCs w:val="22"/>
          <w:lang w:val="en-US"/>
        </w:rPr>
      </w:pPr>
      <w:r>
        <w:t>4.9.1</w:t>
      </w:r>
      <w:r>
        <w:rPr>
          <w:rFonts w:asciiTheme="minorHAnsi" w:eastAsiaTheme="minorEastAsia" w:hAnsiTheme="minorHAnsi" w:cstheme="minorBidi"/>
          <w:sz w:val="22"/>
          <w:szCs w:val="22"/>
          <w:lang w:val="en-US"/>
        </w:rPr>
        <w:tab/>
      </w:r>
      <w:r>
        <w:t>RF channels</w:t>
      </w:r>
      <w:r>
        <w:tab/>
      </w:r>
      <w:r>
        <w:fldChar w:fldCharType="begin"/>
      </w:r>
      <w:r>
        <w:instrText xml:space="preserve"> PAGEREF _Toc147154290 \h </w:instrText>
      </w:r>
      <w:r>
        <w:fldChar w:fldCharType="separate"/>
      </w:r>
      <w:r>
        <w:t>72</w:t>
      </w:r>
      <w:r>
        <w:fldChar w:fldCharType="end"/>
      </w:r>
    </w:p>
    <w:p w14:paraId="766AF7D0" w14:textId="1528D4D1" w:rsidR="007E4D26" w:rsidRDefault="007E4D26">
      <w:pPr>
        <w:pStyle w:val="TOC3"/>
        <w:rPr>
          <w:rFonts w:asciiTheme="minorHAnsi" w:eastAsiaTheme="minorEastAsia" w:hAnsiTheme="minorHAnsi" w:cstheme="minorBidi"/>
          <w:sz w:val="22"/>
          <w:szCs w:val="22"/>
          <w:lang w:val="en-US"/>
        </w:rPr>
      </w:pPr>
      <w:r>
        <w:t>4.9.2</w:t>
      </w:r>
      <w:r>
        <w:rPr>
          <w:rFonts w:asciiTheme="minorHAnsi" w:eastAsiaTheme="minorEastAsia" w:hAnsiTheme="minorHAnsi" w:cstheme="minorBidi"/>
          <w:sz w:val="22"/>
          <w:szCs w:val="22"/>
          <w:lang w:val="en-US"/>
        </w:rPr>
        <w:tab/>
      </w:r>
      <w:r>
        <w:t>Test models</w:t>
      </w:r>
      <w:r>
        <w:tab/>
      </w:r>
      <w:r>
        <w:fldChar w:fldCharType="begin"/>
      </w:r>
      <w:r>
        <w:instrText xml:space="preserve"> PAGEREF _Toc147154291 \h </w:instrText>
      </w:r>
      <w:r>
        <w:fldChar w:fldCharType="separate"/>
      </w:r>
      <w:r>
        <w:t>73</w:t>
      </w:r>
      <w:r>
        <w:fldChar w:fldCharType="end"/>
      </w:r>
    </w:p>
    <w:p w14:paraId="00B1CE91" w14:textId="33BB2BC4" w:rsidR="007E4D26" w:rsidRDefault="007E4D26">
      <w:pPr>
        <w:pStyle w:val="TOC2"/>
        <w:rPr>
          <w:rFonts w:asciiTheme="minorHAnsi" w:eastAsiaTheme="minorEastAsia" w:hAnsiTheme="minorHAnsi" w:cstheme="minorBidi"/>
          <w:sz w:val="22"/>
          <w:szCs w:val="22"/>
          <w:lang w:val="en-US"/>
        </w:rPr>
      </w:pPr>
      <w:r>
        <w:t>4.10</w:t>
      </w:r>
      <w:r>
        <w:rPr>
          <w:rFonts w:asciiTheme="minorHAnsi" w:eastAsiaTheme="minorEastAsia" w:hAnsiTheme="minorHAnsi" w:cstheme="minorBidi"/>
          <w:sz w:val="22"/>
          <w:szCs w:val="22"/>
          <w:lang w:val="en-US"/>
        </w:rPr>
        <w:tab/>
      </w:r>
      <w:r>
        <w:t>BS configurations</w:t>
      </w:r>
      <w:r>
        <w:tab/>
      </w:r>
      <w:r>
        <w:fldChar w:fldCharType="begin"/>
      </w:r>
      <w:r>
        <w:instrText xml:space="preserve"> PAGEREF _Toc147154292 \h </w:instrText>
      </w:r>
      <w:r>
        <w:fldChar w:fldCharType="separate"/>
      </w:r>
      <w:r>
        <w:t>74</w:t>
      </w:r>
      <w:r>
        <w:fldChar w:fldCharType="end"/>
      </w:r>
    </w:p>
    <w:p w14:paraId="404E48A6" w14:textId="0F093551" w:rsidR="007E4D26" w:rsidRDefault="007E4D26">
      <w:pPr>
        <w:pStyle w:val="TOC3"/>
        <w:rPr>
          <w:rFonts w:asciiTheme="minorHAnsi" w:eastAsiaTheme="minorEastAsia" w:hAnsiTheme="minorHAnsi" w:cstheme="minorBidi"/>
          <w:sz w:val="22"/>
          <w:szCs w:val="22"/>
          <w:lang w:val="en-US"/>
        </w:rPr>
      </w:pPr>
      <w:r>
        <w:t>4.10.1</w:t>
      </w:r>
      <w:r>
        <w:rPr>
          <w:rFonts w:asciiTheme="minorHAnsi" w:eastAsiaTheme="minorEastAsia" w:hAnsiTheme="minorHAnsi" w:cstheme="minorBidi"/>
          <w:sz w:val="22"/>
          <w:szCs w:val="22"/>
          <w:lang w:val="en-US"/>
        </w:rPr>
        <w:tab/>
      </w:r>
      <w:r>
        <w:t>Transmit configurations</w:t>
      </w:r>
      <w:r>
        <w:tab/>
      </w:r>
      <w:r>
        <w:fldChar w:fldCharType="begin"/>
      </w:r>
      <w:r>
        <w:instrText xml:space="preserve"> PAGEREF _Toc147154293 \h </w:instrText>
      </w:r>
      <w:r>
        <w:fldChar w:fldCharType="separate"/>
      </w:r>
      <w:r>
        <w:t>74</w:t>
      </w:r>
      <w:r>
        <w:fldChar w:fldCharType="end"/>
      </w:r>
    </w:p>
    <w:p w14:paraId="1645D616" w14:textId="3531A355" w:rsidR="007E4D26" w:rsidRDefault="007E4D26">
      <w:pPr>
        <w:pStyle w:val="TOC4"/>
        <w:rPr>
          <w:rFonts w:asciiTheme="minorHAnsi" w:eastAsiaTheme="minorEastAsia" w:hAnsiTheme="minorHAnsi" w:cstheme="minorBidi"/>
          <w:sz w:val="22"/>
          <w:szCs w:val="22"/>
          <w:lang w:val="en-US"/>
        </w:rPr>
      </w:pPr>
      <w:r>
        <w:t>4.10.1.1</w:t>
      </w:r>
      <w:r>
        <w:rPr>
          <w:rFonts w:asciiTheme="minorHAnsi" w:eastAsiaTheme="minorEastAsia" w:hAnsiTheme="minorHAnsi" w:cstheme="minorBidi"/>
          <w:sz w:val="22"/>
          <w:szCs w:val="22"/>
          <w:lang w:val="en-US"/>
        </w:rPr>
        <w:tab/>
      </w:r>
      <w:r>
        <w:t>Transmission with multiple transmitter antenna connectors</w:t>
      </w:r>
      <w:r>
        <w:tab/>
      </w:r>
      <w:r>
        <w:fldChar w:fldCharType="begin"/>
      </w:r>
      <w:r>
        <w:instrText xml:space="preserve"> PAGEREF _Toc147154294 \h </w:instrText>
      </w:r>
      <w:r>
        <w:fldChar w:fldCharType="separate"/>
      </w:r>
      <w:r>
        <w:t>74</w:t>
      </w:r>
      <w:r>
        <w:fldChar w:fldCharType="end"/>
      </w:r>
    </w:p>
    <w:p w14:paraId="1032B767" w14:textId="40E7F032" w:rsidR="007E4D26" w:rsidRDefault="007E4D26">
      <w:pPr>
        <w:pStyle w:val="TOC3"/>
        <w:rPr>
          <w:rFonts w:asciiTheme="minorHAnsi" w:eastAsiaTheme="minorEastAsia" w:hAnsiTheme="minorHAnsi" w:cstheme="minorBidi"/>
          <w:sz w:val="22"/>
          <w:szCs w:val="22"/>
          <w:lang w:val="en-US"/>
        </w:rPr>
      </w:pPr>
      <w:r>
        <w:t>4.10.2</w:t>
      </w:r>
      <w:r>
        <w:rPr>
          <w:rFonts w:asciiTheme="minorHAnsi" w:eastAsiaTheme="minorEastAsia" w:hAnsiTheme="minorHAnsi" w:cstheme="minorBidi"/>
          <w:sz w:val="22"/>
          <w:szCs w:val="22"/>
          <w:lang w:val="en-US"/>
        </w:rPr>
        <w:tab/>
      </w:r>
      <w:r>
        <w:t>Receive configurations</w:t>
      </w:r>
      <w:r>
        <w:tab/>
      </w:r>
      <w:r>
        <w:fldChar w:fldCharType="begin"/>
      </w:r>
      <w:r>
        <w:instrText xml:space="preserve"> PAGEREF _Toc147154295 \h </w:instrText>
      </w:r>
      <w:r>
        <w:fldChar w:fldCharType="separate"/>
      </w:r>
      <w:r>
        <w:t>74</w:t>
      </w:r>
      <w:r>
        <w:fldChar w:fldCharType="end"/>
      </w:r>
    </w:p>
    <w:p w14:paraId="04B2A0BF" w14:textId="1B28A2EB" w:rsidR="007E4D26" w:rsidRDefault="007E4D26">
      <w:pPr>
        <w:pStyle w:val="TOC4"/>
        <w:rPr>
          <w:rFonts w:asciiTheme="minorHAnsi" w:eastAsiaTheme="minorEastAsia" w:hAnsiTheme="minorHAnsi" w:cstheme="minorBidi"/>
          <w:sz w:val="22"/>
          <w:szCs w:val="22"/>
          <w:lang w:val="en-US"/>
        </w:rPr>
      </w:pPr>
      <w:r>
        <w:t>4.10.2.1</w:t>
      </w:r>
      <w:r>
        <w:rPr>
          <w:rFonts w:asciiTheme="minorHAnsi" w:eastAsiaTheme="minorEastAsia" w:hAnsiTheme="minorHAnsi" w:cstheme="minorBidi"/>
          <w:sz w:val="22"/>
          <w:szCs w:val="22"/>
          <w:lang w:val="en-US"/>
        </w:rPr>
        <w:tab/>
      </w:r>
      <w:r>
        <w:t>Reception with multiple receiver antenna connectors, receiver diversity</w:t>
      </w:r>
      <w:r>
        <w:tab/>
      </w:r>
      <w:r>
        <w:fldChar w:fldCharType="begin"/>
      </w:r>
      <w:r>
        <w:instrText xml:space="preserve"> PAGEREF _Toc147154296 \h </w:instrText>
      </w:r>
      <w:r>
        <w:fldChar w:fldCharType="separate"/>
      </w:r>
      <w:r>
        <w:t>75</w:t>
      </w:r>
      <w:r>
        <w:fldChar w:fldCharType="end"/>
      </w:r>
    </w:p>
    <w:p w14:paraId="53CD66F3" w14:textId="24AC3C76" w:rsidR="007E4D26" w:rsidRDefault="007E4D26">
      <w:pPr>
        <w:pStyle w:val="TOC3"/>
        <w:rPr>
          <w:rFonts w:asciiTheme="minorHAnsi" w:eastAsiaTheme="minorEastAsia" w:hAnsiTheme="minorHAnsi" w:cstheme="minorBidi"/>
          <w:sz w:val="22"/>
          <w:szCs w:val="22"/>
          <w:lang w:val="en-US"/>
        </w:rPr>
      </w:pPr>
      <w:r>
        <w:t>4.10.3</w:t>
      </w:r>
      <w:r>
        <w:rPr>
          <w:rFonts w:asciiTheme="minorHAnsi" w:eastAsiaTheme="minorEastAsia" w:hAnsiTheme="minorHAnsi" w:cstheme="minorBidi"/>
          <w:sz w:val="22"/>
          <w:szCs w:val="22"/>
          <w:lang w:val="en-US"/>
        </w:rPr>
        <w:tab/>
      </w:r>
      <w:r>
        <w:t>Duplexers</w:t>
      </w:r>
      <w:r>
        <w:tab/>
      </w:r>
      <w:r>
        <w:fldChar w:fldCharType="begin"/>
      </w:r>
      <w:r>
        <w:instrText xml:space="preserve"> PAGEREF _Toc147154297 \h </w:instrText>
      </w:r>
      <w:r>
        <w:fldChar w:fldCharType="separate"/>
      </w:r>
      <w:r>
        <w:t>75</w:t>
      </w:r>
      <w:r>
        <w:fldChar w:fldCharType="end"/>
      </w:r>
    </w:p>
    <w:p w14:paraId="09F34E86" w14:textId="2B86B14A" w:rsidR="007E4D26" w:rsidRDefault="007E4D26">
      <w:pPr>
        <w:pStyle w:val="TOC3"/>
        <w:rPr>
          <w:rFonts w:asciiTheme="minorHAnsi" w:eastAsiaTheme="minorEastAsia" w:hAnsiTheme="minorHAnsi" w:cstheme="minorBidi"/>
          <w:sz w:val="22"/>
          <w:szCs w:val="22"/>
          <w:lang w:val="en-US"/>
        </w:rPr>
      </w:pPr>
      <w:r>
        <w:t>4.10.4</w:t>
      </w:r>
      <w:r>
        <w:rPr>
          <w:rFonts w:asciiTheme="minorHAnsi" w:eastAsiaTheme="minorEastAsia" w:hAnsiTheme="minorHAnsi" w:cstheme="minorBidi"/>
          <w:sz w:val="22"/>
          <w:szCs w:val="22"/>
          <w:lang w:val="en-US"/>
        </w:rPr>
        <w:tab/>
      </w:r>
      <w:r>
        <w:t>Power supply options</w:t>
      </w:r>
      <w:r>
        <w:tab/>
      </w:r>
      <w:r>
        <w:fldChar w:fldCharType="begin"/>
      </w:r>
      <w:r>
        <w:instrText xml:space="preserve"> PAGEREF _Toc147154298 \h </w:instrText>
      </w:r>
      <w:r>
        <w:fldChar w:fldCharType="separate"/>
      </w:r>
      <w:r>
        <w:t>75</w:t>
      </w:r>
      <w:r>
        <w:fldChar w:fldCharType="end"/>
      </w:r>
    </w:p>
    <w:p w14:paraId="561820C7" w14:textId="0E728913" w:rsidR="007E4D26" w:rsidRDefault="007E4D26">
      <w:pPr>
        <w:pStyle w:val="TOC3"/>
        <w:rPr>
          <w:rFonts w:asciiTheme="minorHAnsi" w:eastAsiaTheme="minorEastAsia" w:hAnsiTheme="minorHAnsi" w:cstheme="minorBidi"/>
          <w:sz w:val="22"/>
          <w:szCs w:val="22"/>
          <w:lang w:val="en-US"/>
        </w:rPr>
      </w:pPr>
      <w:r>
        <w:t>4.10.5</w:t>
      </w:r>
      <w:r>
        <w:rPr>
          <w:rFonts w:asciiTheme="minorHAnsi" w:eastAsiaTheme="minorEastAsia" w:hAnsiTheme="minorHAnsi" w:cstheme="minorBidi"/>
          <w:sz w:val="22"/>
          <w:szCs w:val="22"/>
          <w:lang w:val="en-US"/>
        </w:rPr>
        <w:tab/>
      </w:r>
      <w:r>
        <w:t>Ancillary RF amplifiers</w:t>
      </w:r>
      <w:r>
        <w:tab/>
      </w:r>
      <w:r>
        <w:fldChar w:fldCharType="begin"/>
      </w:r>
      <w:r>
        <w:instrText xml:space="preserve"> PAGEREF _Toc147154299 \h </w:instrText>
      </w:r>
      <w:r>
        <w:fldChar w:fldCharType="separate"/>
      </w:r>
      <w:r>
        <w:t>75</w:t>
      </w:r>
      <w:r>
        <w:fldChar w:fldCharType="end"/>
      </w:r>
    </w:p>
    <w:p w14:paraId="76AE51AC" w14:textId="39F6FEC1" w:rsidR="007E4D26" w:rsidRDefault="007E4D26">
      <w:pPr>
        <w:pStyle w:val="TOC3"/>
        <w:rPr>
          <w:rFonts w:asciiTheme="minorHAnsi" w:eastAsiaTheme="minorEastAsia" w:hAnsiTheme="minorHAnsi" w:cstheme="minorBidi"/>
          <w:sz w:val="22"/>
          <w:szCs w:val="22"/>
          <w:lang w:val="en-US"/>
        </w:rPr>
      </w:pPr>
      <w:r>
        <w:t>4.10.6</w:t>
      </w:r>
      <w:r>
        <w:rPr>
          <w:rFonts w:asciiTheme="minorHAnsi" w:eastAsiaTheme="minorEastAsia" w:hAnsiTheme="minorHAnsi" w:cstheme="minorBidi"/>
          <w:sz w:val="22"/>
          <w:szCs w:val="22"/>
          <w:lang w:val="en-US"/>
        </w:rPr>
        <w:tab/>
      </w:r>
      <w:r>
        <w:t>BS with integrated Iuant BS modem</w:t>
      </w:r>
      <w:r>
        <w:tab/>
      </w:r>
      <w:r>
        <w:fldChar w:fldCharType="begin"/>
      </w:r>
      <w:r>
        <w:instrText xml:space="preserve"> PAGEREF _Toc147154300 \h </w:instrText>
      </w:r>
      <w:r>
        <w:fldChar w:fldCharType="separate"/>
      </w:r>
      <w:r>
        <w:t>76</w:t>
      </w:r>
      <w:r>
        <w:fldChar w:fldCharType="end"/>
      </w:r>
    </w:p>
    <w:p w14:paraId="18803C75" w14:textId="68B0A4FC" w:rsidR="007E4D26" w:rsidRDefault="007E4D26">
      <w:pPr>
        <w:pStyle w:val="TOC3"/>
        <w:rPr>
          <w:rFonts w:asciiTheme="minorHAnsi" w:eastAsiaTheme="minorEastAsia" w:hAnsiTheme="minorHAnsi" w:cstheme="minorBidi"/>
          <w:sz w:val="22"/>
          <w:szCs w:val="22"/>
          <w:lang w:val="en-US"/>
        </w:rPr>
      </w:pPr>
      <w:r>
        <w:t>4.10.7</w:t>
      </w:r>
      <w:r>
        <w:rPr>
          <w:rFonts w:asciiTheme="minorHAnsi" w:eastAsiaTheme="minorEastAsia" w:hAnsiTheme="minorHAnsi" w:cstheme="minorBidi"/>
          <w:sz w:val="22"/>
          <w:szCs w:val="22"/>
          <w:lang w:val="en-US"/>
        </w:rPr>
        <w:tab/>
      </w:r>
      <w:r>
        <w:t>BS using antenna arrays</w:t>
      </w:r>
      <w:r>
        <w:tab/>
      </w:r>
      <w:r>
        <w:fldChar w:fldCharType="begin"/>
      </w:r>
      <w:r>
        <w:instrText xml:space="preserve"> PAGEREF _Toc147154301 \h </w:instrText>
      </w:r>
      <w:r>
        <w:fldChar w:fldCharType="separate"/>
      </w:r>
      <w:r>
        <w:t>76</w:t>
      </w:r>
      <w:r>
        <w:fldChar w:fldCharType="end"/>
      </w:r>
    </w:p>
    <w:p w14:paraId="0A9C097B" w14:textId="13EB454E" w:rsidR="007E4D26" w:rsidRDefault="007E4D26">
      <w:pPr>
        <w:pStyle w:val="TOC4"/>
        <w:rPr>
          <w:rFonts w:asciiTheme="minorHAnsi" w:eastAsiaTheme="minorEastAsia" w:hAnsiTheme="minorHAnsi" w:cstheme="minorBidi"/>
          <w:sz w:val="22"/>
          <w:szCs w:val="22"/>
          <w:lang w:val="en-US"/>
        </w:rPr>
      </w:pPr>
      <w:r>
        <w:t>4.10.7.1</w:t>
      </w:r>
      <w:r>
        <w:rPr>
          <w:rFonts w:asciiTheme="minorHAnsi" w:eastAsiaTheme="minorEastAsia" w:hAnsiTheme="minorHAnsi" w:cstheme="minorBidi"/>
          <w:sz w:val="22"/>
          <w:szCs w:val="22"/>
          <w:lang w:val="en-US"/>
        </w:rPr>
        <w:tab/>
      </w:r>
      <w:r>
        <w:t>Receiver tests</w:t>
      </w:r>
      <w:r>
        <w:tab/>
      </w:r>
      <w:r>
        <w:fldChar w:fldCharType="begin"/>
      </w:r>
      <w:r>
        <w:instrText xml:space="preserve"> PAGEREF _Toc147154302 \h </w:instrText>
      </w:r>
      <w:r>
        <w:fldChar w:fldCharType="separate"/>
      </w:r>
      <w:r>
        <w:t>76</w:t>
      </w:r>
      <w:r>
        <w:fldChar w:fldCharType="end"/>
      </w:r>
    </w:p>
    <w:p w14:paraId="1F247745" w14:textId="7EEAD678" w:rsidR="007E4D26" w:rsidRDefault="007E4D26">
      <w:pPr>
        <w:pStyle w:val="TOC4"/>
        <w:rPr>
          <w:rFonts w:asciiTheme="minorHAnsi" w:eastAsiaTheme="minorEastAsia" w:hAnsiTheme="minorHAnsi" w:cstheme="minorBidi"/>
          <w:sz w:val="22"/>
          <w:szCs w:val="22"/>
          <w:lang w:val="en-US"/>
        </w:rPr>
      </w:pPr>
      <w:r>
        <w:t>4.10.7.2</w:t>
      </w:r>
      <w:r>
        <w:rPr>
          <w:rFonts w:asciiTheme="minorHAnsi" w:eastAsiaTheme="minorEastAsia" w:hAnsiTheme="minorHAnsi" w:cstheme="minorBidi"/>
          <w:sz w:val="22"/>
          <w:szCs w:val="22"/>
          <w:lang w:val="en-US"/>
        </w:rPr>
        <w:tab/>
      </w:r>
      <w:r>
        <w:t>Transmitter tests</w:t>
      </w:r>
      <w:r>
        <w:tab/>
      </w:r>
      <w:r>
        <w:fldChar w:fldCharType="begin"/>
      </w:r>
      <w:r>
        <w:instrText xml:space="preserve"> PAGEREF _Toc147154303 \h </w:instrText>
      </w:r>
      <w:r>
        <w:fldChar w:fldCharType="separate"/>
      </w:r>
      <w:r>
        <w:t>77</w:t>
      </w:r>
      <w:r>
        <w:fldChar w:fldCharType="end"/>
      </w:r>
    </w:p>
    <w:p w14:paraId="550065C3" w14:textId="4762F027" w:rsidR="007E4D26" w:rsidRDefault="007E4D26">
      <w:pPr>
        <w:pStyle w:val="TOC2"/>
        <w:rPr>
          <w:rFonts w:asciiTheme="minorHAnsi" w:eastAsiaTheme="minorEastAsia" w:hAnsiTheme="minorHAnsi" w:cstheme="minorBidi"/>
          <w:sz w:val="22"/>
          <w:szCs w:val="22"/>
          <w:lang w:val="en-US"/>
        </w:rPr>
      </w:pPr>
      <w:r>
        <w:t>4.11</w:t>
      </w:r>
      <w:r>
        <w:rPr>
          <w:rFonts w:asciiTheme="minorHAnsi" w:eastAsiaTheme="minorEastAsia" w:hAnsiTheme="minorHAnsi" w:cstheme="minorBidi"/>
          <w:sz w:val="22"/>
          <w:szCs w:val="22"/>
          <w:lang w:val="en-US"/>
        </w:rPr>
        <w:tab/>
      </w:r>
      <w:r>
        <w:t>Format and interpretation of tests</w:t>
      </w:r>
      <w:r>
        <w:tab/>
      </w:r>
      <w:r>
        <w:fldChar w:fldCharType="begin"/>
      </w:r>
      <w:r>
        <w:instrText xml:space="preserve"> PAGEREF _Toc147154304 \h </w:instrText>
      </w:r>
      <w:r>
        <w:fldChar w:fldCharType="separate"/>
      </w:r>
      <w:r>
        <w:t>77</w:t>
      </w:r>
      <w:r>
        <w:fldChar w:fldCharType="end"/>
      </w:r>
    </w:p>
    <w:p w14:paraId="0B4CBF90" w14:textId="09CCD53A" w:rsidR="007E4D26" w:rsidRDefault="007E4D26">
      <w:pPr>
        <w:pStyle w:val="TOC2"/>
        <w:rPr>
          <w:rFonts w:asciiTheme="minorHAnsi" w:eastAsiaTheme="minorEastAsia" w:hAnsiTheme="minorHAnsi" w:cstheme="minorBidi"/>
          <w:sz w:val="22"/>
          <w:szCs w:val="22"/>
          <w:lang w:val="en-US"/>
        </w:rPr>
      </w:pPr>
      <w:r>
        <w:t>4.</w:t>
      </w:r>
      <w:r>
        <w:rPr>
          <w:lang w:eastAsia="zh-CN"/>
        </w:rPr>
        <w:t>12</w:t>
      </w:r>
      <w:r>
        <w:rPr>
          <w:rFonts w:asciiTheme="minorHAnsi" w:eastAsiaTheme="minorEastAsia" w:hAnsiTheme="minorHAnsi" w:cstheme="minorBidi"/>
          <w:sz w:val="22"/>
          <w:szCs w:val="22"/>
          <w:lang w:val="en-US"/>
        </w:rPr>
        <w:tab/>
      </w:r>
      <w:r>
        <w:t>Requirements for BS capable of multi-band operation</w:t>
      </w:r>
      <w:r>
        <w:tab/>
      </w:r>
      <w:r>
        <w:fldChar w:fldCharType="begin"/>
      </w:r>
      <w:r>
        <w:instrText xml:space="preserve"> PAGEREF _Toc147154305 \h </w:instrText>
      </w:r>
      <w:r>
        <w:fldChar w:fldCharType="separate"/>
      </w:r>
      <w:r>
        <w:t>78</w:t>
      </w:r>
      <w:r>
        <w:fldChar w:fldCharType="end"/>
      </w:r>
    </w:p>
    <w:p w14:paraId="1A5DA300" w14:textId="2AA574A9" w:rsidR="007E4D26" w:rsidRDefault="007E4D26">
      <w:pPr>
        <w:pStyle w:val="TOC2"/>
        <w:rPr>
          <w:rFonts w:asciiTheme="minorHAnsi" w:eastAsiaTheme="minorEastAsia" w:hAnsiTheme="minorHAnsi" w:cstheme="minorBidi"/>
          <w:sz w:val="22"/>
          <w:szCs w:val="22"/>
          <w:lang w:val="en-US"/>
        </w:rPr>
      </w:pPr>
      <w:r>
        <w:t>4.1</w:t>
      </w:r>
      <w:r>
        <w:rPr>
          <w:lang w:eastAsia="zh-CN"/>
        </w:rPr>
        <w:t>3</w:t>
      </w:r>
      <w:r>
        <w:rPr>
          <w:rFonts w:asciiTheme="minorHAnsi" w:eastAsiaTheme="minorEastAsia" w:hAnsiTheme="minorHAnsi" w:cstheme="minorBidi"/>
          <w:sz w:val="22"/>
          <w:szCs w:val="22"/>
          <w:lang w:val="en-US"/>
        </w:rPr>
        <w:tab/>
      </w:r>
      <w:r>
        <w:t>Tests for BS capable of multi-band operation with three or more bands</w:t>
      </w:r>
      <w:r>
        <w:tab/>
      </w:r>
      <w:r>
        <w:fldChar w:fldCharType="begin"/>
      </w:r>
      <w:r>
        <w:instrText xml:space="preserve"> PAGEREF _Toc147154306 \h </w:instrText>
      </w:r>
      <w:r>
        <w:fldChar w:fldCharType="separate"/>
      </w:r>
      <w:r>
        <w:t>79</w:t>
      </w:r>
      <w:r>
        <w:fldChar w:fldCharType="end"/>
      </w:r>
    </w:p>
    <w:p w14:paraId="1542E682" w14:textId="5EFFF037" w:rsidR="007E4D26" w:rsidRDefault="007E4D26">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Applicability of requirements and test configurations</w:t>
      </w:r>
      <w:r>
        <w:tab/>
      </w:r>
      <w:r>
        <w:fldChar w:fldCharType="begin"/>
      </w:r>
      <w:r>
        <w:instrText xml:space="preserve"> PAGEREF _Toc147154307 \h </w:instrText>
      </w:r>
      <w:r>
        <w:fldChar w:fldCharType="separate"/>
      </w:r>
      <w:r>
        <w:t>79</w:t>
      </w:r>
      <w:r>
        <w:fldChar w:fldCharType="end"/>
      </w:r>
    </w:p>
    <w:p w14:paraId="4291C2D9" w14:textId="338B51F8" w:rsidR="007E4D26" w:rsidRPr="007E4D26" w:rsidRDefault="007E4D26">
      <w:pPr>
        <w:pStyle w:val="TOC2"/>
        <w:rPr>
          <w:rFonts w:asciiTheme="minorHAnsi" w:eastAsiaTheme="minorEastAsia" w:hAnsiTheme="minorHAnsi" w:cstheme="minorBidi"/>
          <w:sz w:val="22"/>
          <w:szCs w:val="22"/>
          <w:lang w:val="fr-FR"/>
        </w:rPr>
      </w:pPr>
      <w:r w:rsidRPr="007E4D26">
        <w:rPr>
          <w:lang w:val="fr-FR"/>
        </w:rPr>
        <w:t>5.1</w:t>
      </w:r>
      <w:r w:rsidRPr="007E4D26">
        <w:rPr>
          <w:rFonts w:asciiTheme="minorHAnsi" w:eastAsiaTheme="minorEastAsia" w:hAnsiTheme="minorHAnsi" w:cstheme="minorBidi"/>
          <w:sz w:val="22"/>
          <w:szCs w:val="22"/>
          <w:lang w:val="fr-FR"/>
        </w:rPr>
        <w:tab/>
      </w:r>
      <w:r w:rsidRPr="007E4D26">
        <w:rPr>
          <w:lang w:val="fr-FR"/>
        </w:rPr>
        <w:t>Multi-RAT capable Base Stations</w:t>
      </w:r>
      <w:r w:rsidRPr="007E4D26">
        <w:rPr>
          <w:lang w:val="fr-FR"/>
        </w:rPr>
        <w:tab/>
      </w:r>
      <w:r>
        <w:fldChar w:fldCharType="begin"/>
      </w:r>
      <w:r w:rsidRPr="007E4D26">
        <w:rPr>
          <w:lang w:val="fr-FR"/>
        </w:rPr>
        <w:instrText xml:space="preserve"> PAGEREF _Toc147154308 \h </w:instrText>
      </w:r>
      <w:r>
        <w:fldChar w:fldCharType="separate"/>
      </w:r>
      <w:r w:rsidRPr="007E4D26">
        <w:rPr>
          <w:lang w:val="fr-FR"/>
        </w:rPr>
        <w:t>81</w:t>
      </w:r>
      <w:r>
        <w:fldChar w:fldCharType="end"/>
      </w:r>
    </w:p>
    <w:p w14:paraId="6CECCC75" w14:textId="23F9B280" w:rsidR="007E4D26" w:rsidRDefault="007E4D26">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Single-RAT Multi-carrier capable Base Stations</w:t>
      </w:r>
      <w:r>
        <w:tab/>
      </w:r>
      <w:r>
        <w:fldChar w:fldCharType="begin"/>
      </w:r>
      <w:r>
        <w:instrText xml:space="preserve"> PAGEREF _Toc147154309 \h </w:instrText>
      </w:r>
      <w:r>
        <w:fldChar w:fldCharType="separate"/>
      </w:r>
      <w:r>
        <w:t>109</w:t>
      </w:r>
      <w:r>
        <w:fldChar w:fldCharType="end"/>
      </w:r>
    </w:p>
    <w:p w14:paraId="536C853C" w14:textId="313B0866" w:rsidR="007E4D26" w:rsidRDefault="007E4D26">
      <w:pPr>
        <w:pStyle w:val="TOC2"/>
        <w:rPr>
          <w:rFonts w:asciiTheme="minorHAnsi" w:eastAsiaTheme="minorEastAsia" w:hAnsiTheme="minorHAnsi" w:cstheme="minorBidi"/>
          <w:sz w:val="22"/>
          <w:szCs w:val="22"/>
          <w:lang w:val="en-US"/>
        </w:rPr>
      </w:pPr>
      <w:r>
        <w:t>5.</w:t>
      </w:r>
      <w:r>
        <w:rPr>
          <w:lang w:eastAsia="zh-CN"/>
        </w:rPr>
        <w:t>3</w:t>
      </w:r>
      <w:r>
        <w:rPr>
          <w:rFonts w:asciiTheme="minorHAnsi" w:eastAsiaTheme="minorEastAsia" w:hAnsiTheme="minorHAnsi" w:cstheme="minorBidi"/>
          <w:sz w:val="22"/>
          <w:szCs w:val="22"/>
          <w:lang w:val="en-US"/>
        </w:rPr>
        <w:tab/>
      </w:r>
      <w:r>
        <w:rPr>
          <w:lang w:eastAsia="zh-CN"/>
        </w:rPr>
        <w:t>Multi-band</w:t>
      </w:r>
      <w:r>
        <w:t xml:space="preserve"> capable Base Stations</w:t>
      </w:r>
      <w:r>
        <w:tab/>
      </w:r>
      <w:r>
        <w:fldChar w:fldCharType="begin"/>
      </w:r>
      <w:r>
        <w:instrText xml:space="preserve"> PAGEREF _Toc147154310 \h </w:instrText>
      </w:r>
      <w:r>
        <w:fldChar w:fldCharType="separate"/>
      </w:r>
      <w:r>
        <w:t>121</w:t>
      </w:r>
      <w:r>
        <w:fldChar w:fldCharType="end"/>
      </w:r>
    </w:p>
    <w:p w14:paraId="05403BD2" w14:textId="5C59F9B5" w:rsidR="007E4D26" w:rsidRDefault="007E4D26">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Transmitter characteristics</w:t>
      </w:r>
      <w:r>
        <w:tab/>
      </w:r>
      <w:r>
        <w:fldChar w:fldCharType="begin"/>
      </w:r>
      <w:r>
        <w:instrText xml:space="preserve"> PAGEREF _Toc147154311 \h </w:instrText>
      </w:r>
      <w:r>
        <w:fldChar w:fldCharType="separate"/>
      </w:r>
      <w:r>
        <w:t>124</w:t>
      </w:r>
      <w:r>
        <w:fldChar w:fldCharType="end"/>
      </w:r>
    </w:p>
    <w:p w14:paraId="0C43A5C8" w14:textId="0CE7A36D" w:rsidR="007E4D26" w:rsidRDefault="007E4D26">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_Toc147154312 \h </w:instrText>
      </w:r>
      <w:r>
        <w:fldChar w:fldCharType="separate"/>
      </w:r>
      <w:r>
        <w:t>124</w:t>
      </w:r>
      <w:r>
        <w:fldChar w:fldCharType="end"/>
      </w:r>
    </w:p>
    <w:p w14:paraId="1A3BAFDE" w14:textId="5F7BD01D" w:rsidR="007E4D26" w:rsidRDefault="007E4D26">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Base Station output power</w:t>
      </w:r>
      <w:r>
        <w:tab/>
      </w:r>
      <w:r>
        <w:fldChar w:fldCharType="begin"/>
      </w:r>
      <w:r>
        <w:instrText xml:space="preserve"> PAGEREF _Toc147154313 \h </w:instrText>
      </w:r>
      <w:r>
        <w:fldChar w:fldCharType="separate"/>
      </w:r>
      <w:r>
        <w:t>124</w:t>
      </w:r>
      <w:r>
        <w:fldChar w:fldCharType="end"/>
      </w:r>
    </w:p>
    <w:p w14:paraId="7ED692B0" w14:textId="6F57FFC3" w:rsidR="007E4D26" w:rsidRDefault="007E4D26">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Base Station maximum output power</w:t>
      </w:r>
      <w:r>
        <w:tab/>
      </w:r>
      <w:r>
        <w:fldChar w:fldCharType="begin"/>
      </w:r>
      <w:r>
        <w:instrText xml:space="preserve"> PAGEREF _Toc147154314 \h </w:instrText>
      </w:r>
      <w:r>
        <w:fldChar w:fldCharType="separate"/>
      </w:r>
      <w:r>
        <w:t>124</w:t>
      </w:r>
      <w:r>
        <w:fldChar w:fldCharType="end"/>
      </w:r>
    </w:p>
    <w:p w14:paraId="08C66F3D" w14:textId="3F00FEEA" w:rsidR="007E4D26" w:rsidRDefault="007E4D26">
      <w:pPr>
        <w:pStyle w:val="TOC4"/>
        <w:rPr>
          <w:rFonts w:asciiTheme="minorHAnsi" w:eastAsiaTheme="minorEastAsia" w:hAnsiTheme="minorHAnsi" w:cstheme="minorBidi"/>
          <w:sz w:val="22"/>
          <w:szCs w:val="22"/>
          <w:lang w:val="en-US"/>
        </w:rPr>
      </w:pPr>
      <w:r>
        <w:t>6.2.1.1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_Toc147154315 \h </w:instrText>
      </w:r>
      <w:r>
        <w:fldChar w:fldCharType="separate"/>
      </w:r>
      <w:r>
        <w:t>124</w:t>
      </w:r>
      <w:r>
        <w:fldChar w:fldCharType="end"/>
      </w:r>
    </w:p>
    <w:p w14:paraId="3FA63008" w14:textId="1A32A7E2" w:rsidR="007E4D26" w:rsidRDefault="007E4D26">
      <w:pPr>
        <w:pStyle w:val="TOC4"/>
        <w:rPr>
          <w:rFonts w:asciiTheme="minorHAnsi" w:eastAsiaTheme="minorEastAsia" w:hAnsiTheme="minorHAnsi" w:cstheme="minorBidi"/>
          <w:sz w:val="22"/>
          <w:szCs w:val="22"/>
          <w:lang w:val="en-US"/>
        </w:rPr>
      </w:pPr>
      <w:r>
        <w:t>6.2.1.2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_Toc147154316 \h </w:instrText>
      </w:r>
      <w:r>
        <w:fldChar w:fldCharType="separate"/>
      </w:r>
      <w:r>
        <w:t>125</w:t>
      </w:r>
      <w:r>
        <w:fldChar w:fldCharType="end"/>
      </w:r>
    </w:p>
    <w:p w14:paraId="658D7793" w14:textId="2D20FE29" w:rsidR="007E4D26" w:rsidRDefault="007E4D26">
      <w:pPr>
        <w:pStyle w:val="TOC4"/>
        <w:rPr>
          <w:rFonts w:asciiTheme="minorHAnsi" w:eastAsiaTheme="minorEastAsia" w:hAnsiTheme="minorHAnsi" w:cstheme="minorBidi"/>
          <w:sz w:val="22"/>
          <w:szCs w:val="22"/>
          <w:lang w:val="en-US"/>
        </w:rPr>
      </w:pPr>
      <w:r>
        <w:t>6.2.1.2A</w:t>
      </w:r>
      <w:r>
        <w:rPr>
          <w:rFonts w:asciiTheme="minorHAnsi" w:eastAsiaTheme="minorEastAsia" w:hAnsiTheme="minorHAnsi" w:cstheme="minorBidi"/>
          <w:sz w:val="22"/>
          <w:szCs w:val="22"/>
          <w:lang w:val="en-US"/>
        </w:rPr>
        <w:tab/>
      </w:r>
      <w:r>
        <w:t>Additional requirement (regional)</w:t>
      </w:r>
      <w:r>
        <w:tab/>
      </w:r>
      <w:r>
        <w:fldChar w:fldCharType="begin"/>
      </w:r>
      <w:r>
        <w:instrText xml:space="preserve"> PAGEREF _Toc147154317 \h </w:instrText>
      </w:r>
      <w:r>
        <w:fldChar w:fldCharType="separate"/>
      </w:r>
      <w:r>
        <w:t>125</w:t>
      </w:r>
      <w:r>
        <w:fldChar w:fldCharType="end"/>
      </w:r>
    </w:p>
    <w:p w14:paraId="7F3125FA" w14:textId="51225097" w:rsidR="007E4D26" w:rsidRDefault="007E4D26">
      <w:pPr>
        <w:pStyle w:val="TOC4"/>
        <w:rPr>
          <w:rFonts w:asciiTheme="minorHAnsi" w:eastAsiaTheme="minorEastAsia" w:hAnsiTheme="minorHAnsi" w:cstheme="minorBidi"/>
          <w:sz w:val="22"/>
          <w:szCs w:val="22"/>
          <w:lang w:val="en-US"/>
        </w:rPr>
      </w:pPr>
      <w:r>
        <w:t>6.2.1.3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_Toc147154318 \h </w:instrText>
      </w:r>
      <w:r>
        <w:fldChar w:fldCharType="separate"/>
      </w:r>
      <w:r>
        <w:t>125</w:t>
      </w:r>
      <w:r>
        <w:fldChar w:fldCharType="end"/>
      </w:r>
    </w:p>
    <w:p w14:paraId="1B8AF763" w14:textId="7DA1A837" w:rsidR="007E4D26" w:rsidRDefault="007E4D26">
      <w:pPr>
        <w:pStyle w:val="TOC4"/>
        <w:rPr>
          <w:rFonts w:asciiTheme="minorHAnsi" w:eastAsiaTheme="minorEastAsia" w:hAnsiTheme="minorHAnsi" w:cstheme="minorBidi"/>
          <w:sz w:val="22"/>
          <w:szCs w:val="22"/>
          <w:lang w:val="en-US"/>
        </w:rPr>
      </w:pPr>
      <w:r>
        <w:t>6.2.1.4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_Toc147154319 \h </w:instrText>
      </w:r>
      <w:r>
        <w:fldChar w:fldCharType="separate"/>
      </w:r>
      <w:r>
        <w:t>125</w:t>
      </w:r>
      <w:r>
        <w:fldChar w:fldCharType="end"/>
      </w:r>
    </w:p>
    <w:p w14:paraId="3D414557" w14:textId="56185B44" w:rsidR="007E4D26" w:rsidRDefault="007E4D26">
      <w:pPr>
        <w:pStyle w:val="TOC5"/>
        <w:rPr>
          <w:rFonts w:asciiTheme="minorHAnsi" w:eastAsiaTheme="minorEastAsia" w:hAnsiTheme="minorHAnsi" w:cstheme="minorBidi"/>
          <w:sz w:val="22"/>
          <w:szCs w:val="22"/>
          <w:lang w:val="en-US"/>
        </w:rPr>
      </w:pPr>
      <w:r>
        <w:t>6.2.1.4.1</w:t>
      </w:r>
      <w:r>
        <w:rPr>
          <w:rFonts w:asciiTheme="minorHAnsi" w:eastAsiaTheme="minorEastAsia" w:hAnsiTheme="minorHAnsi" w:cstheme="minorBidi"/>
          <w:sz w:val="22"/>
          <w:szCs w:val="22"/>
          <w:lang w:val="en-US"/>
        </w:rPr>
        <w:tab/>
      </w:r>
      <w:r>
        <w:t>Initial conditions</w:t>
      </w:r>
      <w:r>
        <w:tab/>
      </w:r>
      <w:r>
        <w:fldChar w:fldCharType="begin"/>
      </w:r>
      <w:r>
        <w:instrText xml:space="preserve"> PAGEREF _Toc147154320 \h </w:instrText>
      </w:r>
      <w:r>
        <w:fldChar w:fldCharType="separate"/>
      </w:r>
      <w:r>
        <w:t>125</w:t>
      </w:r>
      <w:r>
        <w:fldChar w:fldCharType="end"/>
      </w:r>
    </w:p>
    <w:p w14:paraId="0C0DF32D" w14:textId="0862640B" w:rsidR="007E4D26" w:rsidRDefault="007E4D26">
      <w:pPr>
        <w:pStyle w:val="TOC5"/>
        <w:rPr>
          <w:rFonts w:asciiTheme="minorHAnsi" w:eastAsiaTheme="minorEastAsia" w:hAnsiTheme="minorHAnsi" w:cstheme="minorBidi"/>
          <w:sz w:val="22"/>
          <w:szCs w:val="22"/>
          <w:lang w:val="en-US"/>
        </w:rPr>
      </w:pPr>
      <w:r>
        <w:t>6.2.1.4.2</w:t>
      </w:r>
      <w:r>
        <w:rPr>
          <w:rFonts w:asciiTheme="minorHAnsi" w:eastAsiaTheme="minorEastAsia" w:hAnsiTheme="minorHAnsi" w:cstheme="minorBidi"/>
          <w:sz w:val="22"/>
          <w:szCs w:val="22"/>
          <w:lang w:val="en-US"/>
        </w:rPr>
        <w:tab/>
      </w:r>
      <w:r>
        <w:t>Procedure</w:t>
      </w:r>
      <w:r>
        <w:tab/>
      </w:r>
      <w:r>
        <w:fldChar w:fldCharType="begin"/>
      </w:r>
      <w:r>
        <w:instrText xml:space="preserve"> PAGEREF _Toc147154321 \h </w:instrText>
      </w:r>
      <w:r>
        <w:fldChar w:fldCharType="separate"/>
      </w:r>
      <w:r>
        <w:t>125</w:t>
      </w:r>
      <w:r>
        <w:fldChar w:fldCharType="end"/>
      </w:r>
    </w:p>
    <w:p w14:paraId="0E36AD4A" w14:textId="2930F1DB" w:rsidR="007E4D26" w:rsidRDefault="007E4D26">
      <w:pPr>
        <w:pStyle w:val="TOC4"/>
        <w:rPr>
          <w:rFonts w:asciiTheme="minorHAnsi" w:eastAsiaTheme="minorEastAsia" w:hAnsiTheme="minorHAnsi" w:cstheme="minorBidi"/>
          <w:sz w:val="22"/>
          <w:szCs w:val="22"/>
          <w:lang w:val="en-US"/>
        </w:rPr>
      </w:pPr>
      <w:r>
        <w:t>6.2.1.5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_Toc147154322 \h </w:instrText>
      </w:r>
      <w:r>
        <w:fldChar w:fldCharType="separate"/>
      </w:r>
      <w:r>
        <w:t>126</w:t>
      </w:r>
      <w:r>
        <w:fldChar w:fldCharType="end"/>
      </w:r>
    </w:p>
    <w:p w14:paraId="62A29C3D" w14:textId="5B28E1D4" w:rsidR="007E4D26" w:rsidRDefault="007E4D26">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E-UTRA DL RS power</w:t>
      </w:r>
      <w:r>
        <w:tab/>
      </w:r>
      <w:r>
        <w:fldChar w:fldCharType="begin"/>
      </w:r>
      <w:r>
        <w:instrText xml:space="preserve"> PAGEREF _Toc147154323 \h </w:instrText>
      </w:r>
      <w:r>
        <w:fldChar w:fldCharType="separate"/>
      </w:r>
      <w:r>
        <w:t>126</w:t>
      </w:r>
      <w:r>
        <w:fldChar w:fldCharType="end"/>
      </w:r>
    </w:p>
    <w:p w14:paraId="1350BE62" w14:textId="7E1A8828" w:rsidR="007E4D26" w:rsidRDefault="007E4D26">
      <w:pPr>
        <w:pStyle w:val="TOC4"/>
        <w:rPr>
          <w:rFonts w:asciiTheme="minorHAnsi" w:eastAsiaTheme="minorEastAsia" w:hAnsiTheme="minorHAnsi" w:cstheme="minorBidi"/>
          <w:sz w:val="22"/>
          <w:szCs w:val="22"/>
          <w:lang w:val="en-US"/>
        </w:rPr>
      </w:pPr>
      <w:r>
        <w:t>6.2.2.1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_Toc147154324 \h </w:instrText>
      </w:r>
      <w:r>
        <w:fldChar w:fldCharType="separate"/>
      </w:r>
      <w:r>
        <w:t>126</w:t>
      </w:r>
      <w:r>
        <w:fldChar w:fldCharType="end"/>
      </w:r>
    </w:p>
    <w:p w14:paraId="1BA4707F" w14:textId="547E17F0" w:rsidR="007E4D26" w:rsidRDefault="007E4D26">
      <w:pPr>
        <w:pStyle w:val="TOC4"/>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_Toc147154325 \h </w:instrText>
      </w:r>
      <w:r>
        <w:fldChar w:fldCharType="separate"/>
      </w:r>
      <w:r>
        <w:t>126</w:t>
      </w:r>
      <w:r>
        <w:fldChar w:fldCharType="end"/>
      </w:r>
    </w:p>
    <w:p w14:paraId="0E7C8923" w14:textId="210AD051" w:rsidR="007E4D26" w:rsidRDefault="007E4D26">
      <w:pPr>
        <w:pStyle w:val="TOC4"/>
        <w:rPr>
          <w:rFonts w:asciiTheme="minorHAnsi" w:eastAsiaTheme="minorEastAsia" w:hAnsiTheme="minorHAnsi" w:cstheme="minorBidi"/>
          <w:sz w:val="22"/>
          <w:szCs w:val="22"/>
          <w:lang w:val="en-US"/>
        </w:rPr>
      </w:pPr>
      <w:r>
        <w:t>6.2.2.3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_Toc147154326 \h </w:instrText>
      </w:r>
      <w:r>
        <w:fldChar w:fldCharType="separate"/>
      </w:r>
      <w:r>
        <w:t>126</w:t>
      </w:r>
      <w:r>
        <w:fldChar w:fldCharType="end"/>
      </w:r>
    </w:p>
    <w:p w14:paraId="5AA5C4C0" w14:textId="0121A0E5" w:rsidR="007E4D26" w:rsidRDefault="007E4D26">
      <w:pPr>
        <w:pStyle w:val="TOC4"/>
        <w:rPr>
          <w:rFonts w:asciiTheme="minorHAnsi" w:eastAsiaTheme="minorEastAsia" w:hAnsiTheme="minorHAnsi" w:cstheme="minorBidi"/>
          <w:sz w:val="22"/>
          <w:szCs w:val="22"/>
          <w:lang w:val="en-US"/>
        </w:rPr>
      </w:pPr>
      <w:r>
        <w:t>6.2.2.4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_Toc147154327 \h </w:instrText>
      </w:r>
      <w:r>
        <w:fldChar w:fldCharType="separate"/>
      </w:r>
      <w:r>
        <w:t>126</w:t>
      </w:r>
      <w:r>
        <w:fldChar w:fldCharType="end"/>
      </w:r>
    </w:p>
    <w:p w14:paraId="2479ED11" w14:textId="716070C9" w:rsidR="007E4D26" w:rsidRDefault="007E4D26">
      <w:pPr>
        <w:pStyle w:val="TOC4"/>
        <w:rPr>
          <w:rFonts w:asciiTheme="minorHAnsi" w:eastAsiaTheme="minorEastAsia" w:hAnsiTheme="minorHAnsi" w:cstheme="minorBidi"/>
          <w:sz w:val="22"/>
          <w:szCs w:val="22"/>
          <w:lang w:val="en-US"/>
        </w:rPr>
      </w:pPr>
      <w:r>
        <w:t>6.2.2.5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_Toc147154328 \h </w:instrText>
      </w:r>
      <w:r>
        <w:fldChar w:fldCharType="separate"/>
      </w:r>
      <w:r>
        <w:t>126</w:t>
      </w:r>
      <w:r>
        <w:fldChar w:fldCharType="end"/>
      </w:r>
    </w:p>
    <w:p w14:paraId="74886D8E" w14:textId="65B41E8A" w:rsidR="007E4D26" w:rsidRDefault="007E4D26">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UTRA FDD primary CPICH power</w:t>
      </w:r>
      <w:r>
        <w:tab/>
      </w:r>
      <w:r>
        <w:fldChar w:fldCharType="begin"/>
      </w:r>
      <w:r>
        <w:instrText xml:space="preserve"> PAGEREF _Toc147154329 \h </w:instrText>
      </w:r>
      <w:r>
        <w:fldChar w:fldCharType="separate"/>
      </w:r>
      <w:r>
        <w:t>126</w:t>
      </w:r>
      <w:r>
        <w:fldChar w:fldCharType="end"/>
      </w:r>
    </w:p>
    <w:p w14:paraId="30DFCC42" w14:textId="0630E434" w:rsidR="007E4D26" w:rsidRDefault="007E4D26">
      <w:pPr>
        <w:pStyle w:val="TOC4"/>
        <w:rPr>
          <w:rFonts w:asciiTheme="minorHAnsi" w:eastAsiaTheme="minorEastAsia" w:hAnsiTheme="minorHAnsi" w:cstheme="minorBidi"/>
          <w:sz w:val="22"/>
          <w:szCs w:val="22"/>
          <w:lang w:val="en-US"/>
        </w:rPr>
      </w:pPr>
      <w:r>
        <w:t>6.2.3.1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_Toc147154330 \h </w:instrText>
      </w:r>
      <w:r>
        <w:fldChar w:fldCharType="separate"/>
      </w:r>
      <w:r>
        <w:t>126</w:t>
      </w:r>
      <w:r>
        <w:fldChar w:fldCharType="end"/>
      </w:r>
    </w:p>
    <w:p w14:paraId="14ABDA91" w14:textId="2AB6C2B4" w:rsidR="007E4D26" w:rsidRDefault="007E4D26">
      <w:pPr>
        <w:pStyle w:val="TOC4"/>
        <w:rPr>
          <w:rFonts w:asciiTheme="minorHAnsi" w:eastAsiaTheme="minorEastAsia" w:hAnsiTheme="minorHAnsi" w:cstheme="minorBidi"/>
          <w:sz w:val="22"/>
          <w:szCs w:val="22"/>
          <w:lang w:val="en-US"/>
        </w:rPr>
      </w:pPr>
      <w:r>
        <w:t>6.2.3.2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_Toc147154331 \h </w:instrText>
      </w:r>
      <w:r>
        <w:fldChar w:fldCharType="separate"/>
      </w:r>
      <w:r>
        <w:t>127</w:t>
      </w:r>
      <w:r>
        <w:fldChar w:fldCharType="end"/>
      </w:r>
    </w:p>
    <w:p w14:paraId="1FECB74F" w14:textId="5E56C639" w:rsidR="007E4D26" w:rsidRDefault="007E4D26">
      <w:pPr>
        <w:pStyle w:val="TOC4"/>
        <w:rPr>
          <w:rFonts w:asciiTheme="minorHAnsi" w:eastAsiaTheme="minorEastAsia" w:hAnsiTheme="minorHAnsi" w:cstheme="minorBidi"/>
          <w:sz w:val="22"/>
          <w:szCs w:val="22"/>
          <w:lang w:val="en-US"/>
        </w:rPr>
      </w:pPr>
      <w:r>
        <w:t>6.2.3.3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_Toc147154332 \h </w:instrText>
      </w:r>
      <w:r>
        <w:fldChar w:fldCharType="separate"/>
      </w:r>
      <w:r>
        <w:t>127</w:t>
      </w:r>
      <w:r>
        <w:fldChar w:fldCharType="end"/>
      </w:r>
    </w:p>
    <w:p w14:paraId="574101E1" w14:textId="0B6B4EE9" w:rsidR="007E4D26" w:rsidRDefault="007E4D26">
      <w:pPr>
        <w:pStyle w:val="TOC4"/>
        <w:rPr>
          <w:rFonts w:asciiTheme="minorHAnsi" w:eastAsiaTheme="minorEastAsia" w:hAnsiTheme="minorHAnsi" w:cstheme="minorBidi"/>
          <w:sz w:val="22"/>
          <w:szCs w:val="22"/>
          <w:lang w:val="en-US"/>
        </w:rPr>
      </w:pPr>
      <w:r>
        <w:t>6.2.3.4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_Toc147154333 \h </w:instrText>
      </w:r>
      <w:r>
        <w:fldChar w:fldCharType="separate"/>
      </w:r>
      <w:r>
        <w:t>127</w:t>
      </w:r>
      <w:r>
        <w:fldChar w:fldCharType="end"/>
      </w:r>
    </w:p>
    <w:p w14:paraId="73F1E6B5" w14:textId="561BEDB5" w:rsidR="007E4D26" w:rsidRDefault="007E4D26">
      <w:pPr>
        <w:pStyle w:val="TOC4"/>
        <w:rPr>
          <w:rFonts w:asciiTheme="minorHAnsi" w:eastAsiaTheme="minorEastAsia" w:hAnsiTheme="minorHAnsi" w:cstheme="minorBidi"/>
          <w:sz w:val="22"/>
          <w:szCs w:val="22"/>
          <w:lang w:val="en-US"/>
        </w:rPr>
      </w:pPr>
      <w:r>
        <w:t>6.2.3.5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_Toc147154334 \h </w:instrText>
      </w:r>
      <w:r>
        <w:fldChar w:fldCharType="separate"/>
      </w:r>
      <w:r>
        <w:t>127</w:t>
      </w:r>
      <w:r>
        <w:fldChar w:fldCharType="end"/>
      </w:r>
    </w:p>
    <w:p w14:paraId="222CA305" w14:textId="59D95290" w:rsidR="007E4D26" w:rsidRDefault="007E4D26">
      <w:pPr>
        <w:pStyle w:val="TOC3"/>
        <w:rPr>
          <w:rFonts w:asciiTheme="minorHAnsi" w:eastAsiaTheme="minorEastAsia" w:hAnsiTheme="minorHAnsi" w:cstheme="minorBidi"/>
          <w:sz w:val="22"/>
          <w:szCs w:val="22"/>
          <w:lang w:val="en-US"/>
        </w:rPr>
      </w:pPr>
      <w:r>
        <w:t>6.2.3A</w:t>
      </w:r>
      <w:r>
        <w:rPr>
          <w:rFonts w:asciiTheme="minorHAnsi" w:eastAsiaTheme="minorEastAsia" w:hAnsiTheme="minorHAnsi" w:cstheme="minorBidi"/>
          <w:sz w:val="22"/>
          <w:szCs w:val="22"/>
          <w:lang w:val="en-US"/>
        </w:rPr>
        <w:tab/>
      </w:r>
      <w:r>
        <w:t>UTRA FDD secondary CPICH power</w:t>
      </w:r>
      <w:r>
        <w:tab/>
      </w:r>
      <w:r>
        <w:fldChar w:fldCharType="begin"/>
      </w:r>
      <w:r>
        <w:instrText xml:space="preserve"> PAGEREF _Toc147154335 \h </w:instrText>
      </w:r>
      <w:r>
        <w:fldChar w:fldCharType="separate"/>
      </w:r>
      <w:r>
        <w:t>127</w:t>
      </w:r>
      <w:r>
        <w:fldChar w:fldCharType="end"/>
      </w:r>
    </w:p>
    <w:p w14:paraId="2576B4A2" w14:textId="0E808112" w:rsidR="007E4D26" w:rsidRDefault="007E4D26">
      <w:pPr>
        <w:pStyle w:val="TOC4"/>
        <w:rPr>
          <w:rFonts w:asciiTheme="minorHAnsi" w:eastAsiaTheme="minorEastAsia" w:hAnsiTheme="minorHAnsi" w:cstheme="minorBidi"/>
          <w:sz w:val="22"/>
          <w:szCs w:val="22"/>
          <w:lang w:val="en-US"/>
        </w:rPr>
      </w:pPr>
      <w:r>
        <w:t>6.2.3A.1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_Toc147154336 \h </w:instrText>
      </w:r>
      <w:r>
        <w:fldChar w:fldCharType="separate"/>
      </w:r>
      <w:r>
        <w:t>127</w:t>
      </w:r>
      <w:r>
        <w:fldChar w:fldCharType="end"/>
      </w:r>
    </w:p>
    <w:p w14:paraId="55FC7F12" w14:textId="53DC180B" w:rsidR="007E4D26" w:rsidRDefault="007E4D26">
      <w:pPr>
        <w:pStyle w:val="TOC4"/>
        <w:rPr>
          <w:rFonts w:asciiTheme="minorHAnsi" w:eastAsiaTheme="minorEastAsia" w:hAnsiTheme="minorHAnsi" w:cstheme="minorBidi"/>
          <w:sz w:val="22"/>
          <w:szCs w:val="22"/>
          <w:lang w:val="en-US"/>
        </w:rPr>
      </w:pPr>
      <w:r>
        <w:t>6.2.3A.2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_Toc147154337 \h </w:instrText>
      </w:r>
      <w:r>
        <w:fldChar w:fldCharType="separate"/>
      </w:r>
      <w:r>
        <w:t>127</w:t>
      </w:r>
      <w:r>
        <w:fldChar w:fldCharType="end"/>
      </w:r>
    </w:p>
    <w:p w14:paraId="52A3B5AC" w14:textId="6A3CEA02" w:rsidR="007E4D26" w:rsidRDefault="007E4D26">
      <w:pPr>
        <w:pStyle w:val="TOC4"/>
        <w:rPr>
          <w:rFonts w:asciiTheme="minorHAnsi" w:eastAsiaTheme="minorEastAsia" w:hAnsiTheme="minorHAnsi" w:cstheme="minorBidi"/>
          <w:sz w:val="22"/>
          <w:szCs w:val="22"/>
          <w:lang w:val="en-US"/>
        </w:rPr>
      </w:pPr>
      <w:r>
        <w:t>6.2.3A.3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_Toc147154338 \h </w:instrText>
      </w:r>
      <w:r>
        <w:fldChar w:fldCharType="separate"/>
      </w:r>
      <w:r>
        <w:t>127</w:t>
      </w:r>
      <w:r>
        <w:fldChar w:fldCharType="end"/>
      </w:r>
    </w:p>
    <w:p w14:paraId="6D7D630B" w14:textId="2FD6FF3E" w:rsidR="007E4D26" w:rsidRDefault="007E4D26">
      <w:pPr>
        <w:pStyle w:val="TOC4"/>
        <w:rPr>
          <w:rFonts w:asciiTheme="minorHAnsi" w:eastAsiaTheme="minorEastAsia" w:hAnsiTheme="minorHAnsi" w:cstheme="minorBidi"/>
          <w:sz w:val="22"/>
          <w:szCs w:val="22"/>
          <w:lang w:val="en-US"/>
        </w:rPr>
      </w:pPr>
      <w:r>
        <w:t>6.2.3A.4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_Toc147154339 \h </w:instrText>
      </w:r>
      <w:r>
        <w:fldChar w:fldCharType="separate"/>
      </w:r>
      <w:r>
        <w:t>127</w:t>
      </w:r>
      <w:r>
        <w:fldChar w:fldCharType="end"/>
      </w:r>
    </w:p>
    <w:p w14:paraId="7E4D9BD9" w14:textId="48397256" w:rsidR="007E4D26" w:rsidRDefault="007E4D26">
      <w:pPr>
        <w:pStyle w:val="TOC4"/>
        <w:rPr>
          <w:rFonts w:asciiTheme="minorHAnsi" w:eastAsiaTheme="minorEastAsia" w:hAnsiTheme="minorHAnsi" w:cstheme="minorBidi"/>
          <w:sz w:val="22"/>
          <w:szCs w:val="22"/>
          <w:lang w:val="en-US"/>
        </w:rPr>
      </w:pPr>
      <w:r>
        <w:t>6.2.3A.5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_Toc147154340 \h </w:instrText>
      </w:r>
      <w:r>
        <w:fldChar w:fldCharType="separate"/>
      </w:r>
      <w:r>
        <w:t>127</w:t>
      </w:r>
      <w:r>
        <w:fldChar w:fldCharType="end"/>
      </w:r>
    </w:p>
    <w:p w14:paraId="0260C19B" w14:textId="48207E93" w:rsidR="007E4D26" w:rsidRDefault="007E4D26">
      <w:pPr>
        <w:pStyle w:val="TOC3"/>
        <w:rPr>
          <w:rFonts w:asciiTheme="minorHAnsi" w:eastAsiaTheme="minorEastAsia" w:hAnsiTheme="minorHAnsi" w:cstheme="minorBidi"/>
          <w:sz w:val="22"/>
          <w:szCs w:val="22"/>
          <w:lang w:val="en-US"/>
        </w:rPr>
      </w:pPr>
      <w:r>
        <w:t>6.2.4</w:t>
      </w:r>
      <w:r>
        <w:rPr>
          <w:rFonts w:asciiTheme="minorHAnsi" w:eastAsiaTheme="minorEastAsia" w:hAnsiTheme="minorHAnsi" w:cstheme="minorBidi"/>
          <w:sz w:val="22"/>
          <w:szCs w:val="22"/>
          <w:lang w:val="en-US"/>
        </w:rPr>
        <w:tab/>
      </w:r>
      <w:r>
        <w:t>UTRA TDD primary CCPCH power</w:t>
      </w:r>
      <w:r>
        <w:tab/>
      </w:r>
      <w:r>
        <w:fldChar w:fldCharType="begin"/>
      </w:r>
      <w:r>
        <w:instrText xml:space="preserve"> PAGEREF _Toc147154341 \h </w:instrText>
      </w:r>
      <w:r>
        <w:fldChar w:fldCharType="separate"/>
      </w:r>
      <w:r>
        <w:t>128</w:t>
      </w:r>
      <w:r>
        <w:fldChar w:fldCharType="end"/>
      </w:r>
    </w:p>
    <w:p w14:paraId="54F00ED4" w14:textId="3955457D" w:rsidR="007E4D26" w:rsidRDefault="007E4D26">
      <w:pPr>
        <w:pStyle w:val="TOC4"/>
        <w:rPr>
          <w:rFonts w:asciiTheme="minorHAnsi" w:eastAsiaTheme="minorEastAsia" w:hAnsiTheme="minorHAnsi" w:cstheme="minorBidi"/>
          <w:sz w:val="22"/>
          <w:szCs w:val="22"/>
          <w:lang w:val="en-US"/>
        </w:rPr>
      </w:pPr>
      <w:r>
        <w:t>6.2.4.1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_Toc147154342 \h </w:instrText>
      </w:r>
      <w:r>
        <w:fldChar w:fldCharType="separate"/>
      </w:r>
      <w:r>
        <w:t>128</w:t>
      </w:r>
      <w:r>
        <w:fldChar w:fldCharType="end"/>
      </w:r>
    </w:p>
    <w:p w14:paraId="1875CBB6" w14:textId="0FCE2EC3" w:rsidR="007E4D26" w:rsidRDefault="007E4D26">
      <w:pPr>
        <w:pStyle w:val="TOC4"/>
        <w:rPr>
          <w:rFonts w:asciiTheme="minorHAnsi" w:eastAsiaTheme="minorEastAsia" w:hAnsiTheme="minorHAnsi" w:cstheme="minorBidi"/>
          <w:sz w:val="22"/>
          <w:szCs w:val="22"/>
          <w:lang w:val="en-US"/>
        </w:rPr>
      </w:pPr>
      <w:r>
        <w:t>6.2.4.2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_Toc147154343 \h </w:instrText>
      </w:r>
      <w:r>
        <w:fldChar w:fldCharType="separate"/>
      </w:r>
      <w:r>
        <w:t>128</w:t>
      </w:r>
      <w:r>
        <w:fldChar w:fldCharType="end"/>
      </w:r>
    </w:p>
    <w:p w14:paraId="7A14D6C9" w14:textId="25F87EA3" w:rsidR="007E4D26" w:rsidRDefault="007E4D26">
      <w:pPr>
        <w:pStyle w:val="TOC4"/>
        <w:rPr>
          <w:rFonts w:asciiTheme="minorHAnsi" w:eastAsiaTheme="minorEastAsia" w:hAnsiTheme="minorHAnsi" w:cstheme="minorBidi"/>
          <w:sz w:val="22"/>
          <w:szCs w:val="22"/>
          <w:lang w:val="en-US"/>
        </w:rPr>
      </w:pPr>
      <w:r>
        <w:t>6.2.4.3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_Toc147154344 \h </w:instrText>
      </w:r>
      <w:r>
        <w:fldChar w:fldCharType="separate"/>
      </w:r>
      <w:r>
        <w:t>128</w:t>
      </w:r>
      <w:r>
        <w:fldChar w:fldCharType="end"/>
      </w:r>
    </w:p>
    <w:p w14:paraId="0C80DCC7" w14:textId="00CBF597" w:rsidR="007E4D26" w:rsidRDefault="007E4D26">
      <w:pPr>
        <w:pStyle w:val="TOC4"/>
        <w:rPr>
          <w:rFonts w:asciiTheme="minorHAnsi" w:eastAsiaTheme="minorEastAsia" w:hAnsiTheme="minorHAnsi" w:cstheme="minorBidi"/>
          <w:sz w:val="22"/>
          <w:szCs w:val="22"/>
          <w:lang w:val="en-US"/>
        </w:rPr>
      </w:pPr>
      <w:r>
        <w:t>6.2.4.4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_Toc147154345 \h </w:instrText>
      </w:r>
      <w:r>
        <w:fldChar w:fldCharType="separate"/>
      </w:r>
      <w:r>
        <w:t>128</w:t>
      </w:r>
      <w:r>
        <w:fldChar w:fldCharType="end"/>
      </w:r>
    </w:p>
    <w:p w14:paraId="46A2663B" w14:textId="1ED479BC" w:rsidR="007E4D26" w:rsidRDefault="007E4D26">
      <w:pPr>
        <w:pStyle w:val="TOC4"/>
        <w:rPr>
          <w:rFonts w:asciiTheme="minorHAnsi" w:eastAsiaTheme="minorEastAsia" w:hAnsiTheme="minorHAnsi" w:cstheme="minorBidi"/>
          <w:sz w:val="22"/>
          <w:szCs w:val="22"/>
          <w:lang w:val="en-US"/>
        </w:rPr>
      </w:pPr>
      <w:r>
        <w:t>6.2.4.5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_Toc147154346 \h </w:instrText>
      </w:r>
      <w:r>
        <w:fldChar w:fldCharType="separate"/>
      </w:r>
      <w:r>
        <w:t>128</w:t>
      </w:r>
      <w:r>
        <w:fldChar w:fldCharType="end"/>
      </w:r>
    </w:p>
    <w:p w14:paraId="5F38B827" w14:textId="274ABE15" w:rsidR="007E4D26" w:rsidRDefault="007E4D26">
      <w:pPr>
        <w:pStyle w:val="TOC3"/>
        <w:rPr>
          <w:rFonts w:asciiTheme="minorHAnsi" w:eastAsiaTheme="minorEastAsia" w:hAnsiTheme="minorHAnsi" w:cstheme="minorBidi"/>
          <w:sz w:val="22"/>
          <w:szCs w:val="22"/>
          <w:lang w:val="en-US"/>
        </w:rPr>
      </w:pPr>
      <w:r w:rsidRPr="00473D6B">
        <w:rPr>
          <w:rFonts w:eastAsia="SimSun"/>
          <w:lang w:eastAsia="zh-CN"/>
        </w:rPr>
        <w:t>6.2.5</w:t>
      </w:r>
      <w:r>
        <w:rPr>
          <w:rFonts w:asciiTheme="minorHAnsi" w:eastAsiaTheme="minorEastAsia" w:hAnsiTheme="minorHAnsi" w:cstheme="minorBidi"/>
          <w:sz w:val="22"/>
          <w:szCs w:val="22"/>
          <w:lang w:val="en-US"/>
        </w:rPr>
        <w:tab/>
      </w:r>
      <w:r w:rsidRPr="00473D6B">
        <w:rPr>
          <w:rFonts w:eastAsia="SimSun"/>
          <w:lang w:eastAsia="zh-CN"/>
        </w:rPr>
        <w:t>NB-IoT DL NRS power</w:t>
      </w:r>
      <w:r>
        <w:tab/>
      </w:r>
      <w:r>
        <w:fldChar w:fldCharType="begin"/>
      </w:r>
      <w:r>
        <w:instrText xml:space="preserve"> PAGEREF _Toc147154347 \h </w:instrText>
      </w:r>
      <w:r>
        <w:fldChar w:fldCharType="separate"/>
      </w:r>
      <w:r>
        <w:t>128</w:t>
      </w:r>
      <w:r>
        <w:fldChar w:fldCharType="end"/>
      </w:r>
    </w:p>
    <w:p w14:paraId="1DFD9E64" w14:textId="4675156C" w:rsidR="007E4D26" w:rsidRDefault="007E4D26">
      <w:pPr>
        <w:pStyle w:val="TOC4"/>
        <w:rPr>
          <w:rFonts w:asciiTheme="minorHAnsi" w:eastAsiaTheme="minorEastAsia" w:hAnsiTheme="minorHAnsi" w:cstheme="minorBidi"/>
          <w:sz w:val="22"/>
          <w:szCs w:val="22"/>
          <w:lang w:val="en-US"/>
        </w:rPr>
      </w:pPr>
      <w:r w:rsidRPr="00473D6B">
        <w:rPr>
          <w:rFonts w:eastAsia="SimSun"/>
          <w:lang w:eastAsia="zh-CN"/>
        </w:rPr>
        <w:t>6.2.5.1</w:t>
      </w:r>
      <w:r>
        <w:rPr>
          <w:rFonts w:asciiTheme="minorHAnsi" w:eastAsiaTheme="minorEastAsia" w:hAnsiTheme="minorHAnsi" w:cstheme="minorBidi"/>
          <w:sz w:val="22"/>
          <w:szCs w:val="22"/>
          <w:lang w:val="en-US"/>
        </w:rPr>
        <w:tab/>
      </w:r>
      <w:r w:rsidRPr="00473D6B">
        <w:rPr>
          <w:rFonts w:eastAsia="SimSun"/>
          <w:lang w:eastAsia="zh-CN"/>
        </w:rPr>
        <w:t>Definition and applicability</w:t>
      </w:r>
      <w:r>
        <w:tab/>
      </w:r>
      <w:r>
        <w:fldChar w:fldCharType="begin"/>
      </w:r>
      <w:r>
        <w:instrText xml:space="preserve"> PAGEREF _Toc147154348 \h </w:instrText>
      </w:r>
      <w:r>
        <w:fldChar w:fldCharType="separate"/>
      </w:r>
      <w:r>
        <w:t>128</w:t>
      </w:r>
      <w:r>
        <w:fldChar w:fldCharType="end"/>
      </w:r>
    </w:p>
    <w:p w14:paraId="25B21D39" w14:textId="26055A77" w:rsidR="007E4D26" w:rsidRDefault="007E4D26">
      <w:pPr>
        <w:pStyle w:val="TOC4"/>
        <w:rPr>
          <w:rFonts w:asciiTheme="minorHAnsi" w:eastAsiaTheme="minorEastAsia" w:hAnsiTheme="minorHAnsi" w:cstheme="minorBidi"/>
          <w:sz w:val="22"/>
          <w:szCs w:val="22"/>
          <w:lang w:val="en-US"/>
        </w:rPr>
      </w:pPr>
      <w:r w:rsidRPr="00473D6B">
        <w:rPr>
          <w:rFonts w:eastAsia="SimSun"/>
          <w:lang w:eastAsia="zh-CN"/>
        </w:rPr>
        <w:t>6.2.5.2</w:t>
      </w:r>
      <w:r>
        <w:rPr>
          <w:rFonts w:asciiTheme="minorHAnsi" w:eastAsiaTheme="minorEastAsia" w:hAnsiTheme="minorHAnsi" w:cstheme="minorBidi"/>
          <w:sz w:val="22"/>
          <w:szCs w:val="22"/>
          <w:lang w:val="en-US"/>
        </w:rPr>
        <w:tab/>
      </w:r>
      <w:r w:rsidRPr="00473D6B">
        <w:rPr>
          <w:rFonts w:eastAsia="SimSun"/>
          <w:lang w:eastAsia="zh-CN"/>
        </w:rPr>
        <w:t>Minimum requirement</w:t>
      </w:r>
      <w:r>
        <w:tab/>
      </w:r>
      <w:r>
        <w:fldChar w:fldCharType="begin"/>
      </w:r>
      <w:r>
        <w:instrText xml:space="preserve"> PAGEREF _Toc147154349 \h </w:instrText>
      </w:r>
      <w:r>
        <w:fldChar w:fldCharType="separate"/>
      </w:r>
      <w:r>
        <w:t>128</w:t>
      </w:r>
      <w:r>
        <w:fldChar w:fldCharType="end"/>
      </w:r>
    </w:p>
    <w:p w14:paraId="3D17E4B4" w14:textId="0C832551" w:rsidR="007E4D26" w:rsidRDefault="007E4D26">
      <w:pPr>
        <w:pStyle w:val="TOC4"/>
        <w:rPr>
          <w:rFonts w:asciiTheme="minorHAnsi" w:eastAsiaTheme="minorEastAsia" w:hAnsiTheme="minorHAnsi" w:cstheme="minorBidi"/>
          <w:sz w:val="22"/>
          <w:szCs w:val="22"/>
          <w:lang w:val="en-US"/>
        </w:rPr>
      </w:pPr>
      <w:r w:rsidRPr="00473D6B">
        <w:rPr>
          <w:rFonts w:eastAsia="SimSun"/>
          <w:lang w:eastAsia="zh-CN"/>
        </w:rPr>
        <w:t>6.2.5.3</w:t>
      </w:r>
      <w:r>
        <w:rPr>
          <w:rFonts w:asciiTheme="minorHAnsi" w:eastAsiaTheme="minorEastAsia" w:hAnsiTheme="minorHAnsi" w:cstheme="minorBidi"/>
          <w:sz w:val="22"/>
          <w:szCs w:val="22"/>
          <w:lang w:val="en-US"/>
        </w:rPr>
        <w:tab/>
      </w:r>
      <w:r w:rsidRPr="00473D6B">
        <w:rPr>
          <w:rFonts w:eastAsia="SimSun"/>
          <w:lang w:eastAsia="zh-CN"/>
        </w:rPr>
        <w:t>Test purpose</w:t>
      </w:r>
      <w:r>
        <w:tab/>
      </w:r>
      <w:r>
        <w:fldChar w:fldCharType="begin"/>
      </w:r>
      <w:r>
        <w:instrText xml:space="preserve"> PAGEREF _Toc147154350 \h </w:instrText>
      </w:r>
      <w:r>
        <w:fldChar w:fldCharType="separate"/>
      </w:r>
      <w:r>
        <w:t>128</w:t>
      </w:r>
      <w:r>
        <w:fldChar w:fldCharType="end"/>
      </w:r>
    </w:p>
    <w:p w14:paraId="58ADB4CA" w14:textId="3990DDA9" w:rsidR="007E4D26" w:rsidRDefault="007E4D26">
      <w:pPr>
        <w:pStyle w:val="TOC4"/>
        <w:rPr>
          <w:rFonts w:asciiTheme="minorHAnsi" w:eastAsiaTheme="minorEastAsia" w:hAnsiTheme="minorHAnsi" w:cstheme="minorBidi"/>
          <w:sz w:val="22"/>
          <w:szCs w:val="22"/>
          <w:lang w:val="en-US"/>
        </w:rPr>
      </w:pPr>
      <w:r w:rsidRPr="00473D6B">
        <w:rPr>
          <w:rFonts w:eastAsia="SimSun"/>
          <w:lang w:eastAsia="zh-CN"/>
        </w:rPr>
        <w:t>6.2.5.4</w:t>
      </w:r>
      <w:r>
        <w:rPr>
          <w:rFonts w:asciiTheme="minorHAnsi" w:eastAsiaTheme="minorEastAsia" w:hAnsiTheme="minorHAnsi" w:cstheme="minorBidi"/>
          <w:sz w:val="22"/>
          <w:szCs w:val="22"/>
          <w:lang w:val="en-US"/>
        </w:rPr>
        <w:tab/>
      </w:r>
      <w:r w:rsidRPr="00473D6B">
        <w:rPr>
          <w:rFonts w:eastAsia="SimSun"/>
          <w:lang w:eastAsia="zh-CN"/>
        </w:rPr>
        <w:t>Method of test</w:t>
      </w:r>
      <w:r>
        <w:tab/>
      </w:r>
      <w:r>
        <w:fldChar w:fldCharType="begin"/>
      </w:r>
      <w:r>
        <w:instrText xml:space="preserve"> PAGEREF _Toc147154351 \h </w:instrText>
      </w:r>
      <w:r>
        <w:fldChar w:fldCharType="separate"/>
      </w:r>
      <w:r>
        <w:t>129</w:t>
      </w:r>
      <w:r>
        <w:fldChar w:fldCharType="end"/>
      </w:r>
    </w:p>
    <w:p w14:paraId="1AFD9CB3" w14:textId="7CF597F4" w:rsidR="007E4D26" w:rsidRDefault="007E4D26">
      <w:pPr>
        <w:pStyle w:val="TOC4"/>
        <w:rPr>
          <w:rFonts w:asciiTheme="minorHAnsi" w:eastAsiaTheme="minorEastAsia" w:hAnsiTheme="minorHAnsi" w:cstheme="minorBidi"/>
          <w:sz w:val="22"/>
          <w:szCs w:val="22"/>
          <w:lang w:val="en-US"/>
        </w:rPr>
      </w:pPr>
      <w:r w:rsidRPr="00473D6B">
        <w:rPr>
          <w:rFonts w:eastAsia="SimSun"/>
          <w:lang w:eastAsia="zh-CN"/>
        </w:rPr>
        <w:t>6.2.5.5</w:t>
      </w:r>
      <w:r>
        <w:rPr>
          <w:rFonts w:asciiTheme="minorHAnsi" w:eastAsiaTheme="minorEastAsia" w:hAnsiTheme="minorHAnsi" w:cstheme="minorBidi"/>
          <w:sz w:val="22"/>
          <w:szCs w:val="22"/>
          <w:lang w:val="en-US"/>
        </w:rPr>
        <w:tab/>
      </w:r>
      <w:r w:rsidRPr="00473D6B">
        <w:rPr>
          <w:rFonts w:eastAsia="SimSun"/>
          <w:lang w:eastAsia="zh-CN"/>
        </w:rPr>
        <w:t>Test requirements</w:t>
      </w:r>
      <w:r>
        <w:tab/>
      </w:r>
      <w:r>
        <w:fldChar w:fldCharType="begin"/>
      </w:r>
      <w:r>
        <w:instrText xml:space="preserve"> PAGEREF _Toc147154352 \h </w:instrText>
      </w:r>
      <w:r>
        <w:fldChar w:fldCharType="separate"/>
      </w:r>
      <w:r>
        <w:t>129</w:t>
      </w:r>
      <w:r>
        <w:fldChar w:fldCharType="end"/>
      </w:r>
    </w:p>
    <w:p w14:paraId="0E714769" w14:textId="1C005E48" w:rsidR="007E4D26" w:rsidRDefault="007E4D26">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Output power dynamics</w:t>
      </w:r>
      <w:r>
        <w:tab/>
      </w:r>
      <w:r>
        <w:fldChar w:fldCharType="begin"/>
      </w:r>
      <w:r>
        <w:instrText xml:space="preserve"> PAGEREF _Toc147154353 \h </w:instrText>
      </w:r>
      <w:r>
        <w:fldChar w:fldCharType="separate"/>
      </w:r>
      <w:r>
        <w:t>129</w:t>
      </w:r>
      <w:r>
        <w:fldChar w:fldCharType="end"/>
      </w:r>
    </w:p>
    <w:p w14:paraId="2ACD4C74" w14:textId="3BD7FE23" w:rsidR="007E4D26" w:rsidRDefault="007E4D26">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_Toc147154354 \h </w:instrText>
      </w:r>
      <w:r>
        <w:fldChar w:fldCharType="separate"/>
      </w:r>
      <w:r>
        <w:t>129</w:t>
      </w:r>
      <w:r>
        <w:fldChar w:fldCharType="end"/>
      </w:r>
    </w:p>
    <w:p w14:paraId="20FAD8A8" w14:textId="5ED58CA0" w:rsidR="007E4D26" w:rsidRDefault="007E4D26">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_Toc147154355 \h </w:instrText>
      </w:r>
      <w:r>
        <w:fldChar w:fldCharType="separate"/>
      </w:r>
      <w:r>
        <w:t>129</w:t>
      </w:r>
      <w:r>
        <w:fldChar w:fldCharType="end"/>
      </w:r>
    </w:p>
    <w:p w14:paraId="525668B1" w14:textId="076B2118" w:rsidR="007E4D26" w:rsidRDefault="007E4D26">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_Toc147154356 \h </w:instrText>
      </w:r>
      <w:r>
        <w:fldChar w:fldCharType="separate"/>
      </w:r>
      <w:r>
        <w:t>129</w:t>
      </w:r>
      <w:r>
        <w:fldChar w:fldCharType="end"/>
      </w:r>
    </w:p>
    <w:p w14:paraId="57FB28F6" w14:textId="72E85FA3" w:rsidR="007E4D26" w:rsidRDefault="007E4D26">
      <w:pPr>
        <w:pStyle w:val="TOC3"/>
        <w:rPr>
          <w:rFonts w:asciiTheme="minorHAnsi" w:eastAsiaTheme="minorEastAsia" w:hAnsiTheme="minorHAnsi" w:cstheme="minorBidi"/>
          <w:sz w:val="22"/>
          <w:szCs w:val="22"/>
          <w:lang w:val="en-US"/>
        </w:rPr>
      </w:pPr>
      <w:r>
        <w:t>6.</w:t>
      </w:r>
      <w:r>
        <w:rPr>
          <w:lang w:eastAsia="zh-CN"/>
        </w:rPr>
        <w:t>3</w:t>
      </w:r>
      <w:r>
        <w:t>.4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_Toc147154357 \h </w:instrText>
      </w:r>
      <w:r>
        <w:fldChar w:fldCharType="separate"/>
      </w:r>
      <w:r>
        <w:t>129</w:t>
      </w:r>
      <w:r>
        <w:fldChar w:fldCharType="end"/>
      </w:r>
    </w:p>
    <w:p w14:paraId="595F5D53" w14:textId="48F54A16" w:rsidR="007E4D26" w:rsidRDefault="007E4D26">
      <w:pPr>
        <w:pStyle w:val="TOC4"/>
        <w:rPr>
          <w:rFonts w:asciiTheme="minorHAnsi" w:eastAsiaTheme="minorEastAsia" w:hAnsiTheme="minorHAnsi" w:cstheme="minorBidi"/>
          <w:sz w:val="22"/>
          <w:szCs w:val="22"/>
          <w:lang w:val="en-US"/>
        </w:rPr>
      </w:pPr>
      <w:r>
        <w:t>6.3.4.1</w:t>
      </w:r>
      <w:r>
        <w:rPr>
          <w:rFonts w:asciiTheme="minorHAnsi" w:eastAsiaTheme="minorEastAsia" w:hAnsiTheme="minorHAnsi" w:cstheme="minorBidi"/>
          <w:sz w:val="22"/>
          <w:szCs w:val="22"/>
          <w:lang w:val="en-US"/>
        </w:rPr>
        <w:tab/>
      </w:r>
      <w:r>
        <w:t>Initial conditions for GSM/EDGE output power dynamics for CS7, CS15 or CS18</w:t>
      </w:r>
      <w:r>
        <w:tab/>
      </w:r>
      <w:r>
        <w:fldChar w:fldCharType="begin"/>
      </w:r>
      <w:r>
        <w:instrText xml:space="preserve"> PAGEREF _Toc147154358 \h </w:instrText>
      </w:r>
      <w:r>
        <w:fldChar w:fldCharType="separate"/>
      </w:r>
      <w:r>
        <w:t>129</w:t>
      </w:r>
      <w:r>
        <w:fldChar w:fldCharType="end"/>
      </w:r>
    </w:p>
    <w:p w14:paraId="3A8C31F0" w14:textId="30028215" w:rsidR="007E4D26" w:rsidRDefault="007E4D26">
      <w:pPr>
        <w:pStyle w:val="TOC4"/>
        <w:rPr>
          <w:rFonts w:asciiTheme="minorHAnsi" w:eastAsiaTheme="minorEastAsia" w:hAnsiTheme="minorHAnsi" w:cstheme="minorBidi"/>
          <w:sz w:val="22"/>
          <w:szCs w:val="22"/>
          <w:lang w:val="en-US"/>
        </w:rPr>
      </w:pPr>
      <w:r>
        <w:t>6.3.4.2</w:t>
      </w:r>
      <w:r>
        <w:rPr>
          <w:rFonts w:asciiTheme="minorHAnsi" w:eastAsiaTheme="minorEastAsia" w:hAnsiTheme="minorHAnsi" w:cstheme="minorBidi"/>
          <w:sz w:val="22"/>
          <w:szCs w:val="22"/>
          <w:lang w:val="en-US"/>
        </w:rPr>
        <w:tab/>
      </w:r>
      <w:r>
        <w:t>Procedure for GSM/EDGE output power dynamics for CS7, CS15 or CS18</w:t>
      </w:r>
      <w:r>
        <w:tab/>
      </w:r>
      <w:r>
        <w:fldChar w:fldCharType="begin"/>
      </w:r>
      <w:r>
        <w:instrText xml:space="preserve"> PAGEREF _Toc147154359 \h </w:instrText>
      </w:r>
      <w:r>
        <w:fldChar w:fldCharType="separate"/>
      </w:r>
      <w:r>
        <w:t>130</w:t>
      </w:r>
      <w:r>
        <w:fldChar w:fldCharType="end"/>
      </w:r>
    </w:p>
    <w:p w14:paraId="2F649689" w14:textId="480756EC" w:rsidR="007E4D26" w:rsidRDefault="007E4D26">
      <w:pPr>
        <w:pStyle w:val="TOC3"/>
        <w:rPr>
          <w:rFonts w:asciiTheme="minorHAnsi" w:eastAsiaTheme="minorEastAsia" w:hAnsiTheme="minorHAnsi" w:cstheme="minorBidi"/>
          <w:sz w:val="22"/>
          <w:szCs w:val="22"/>
          <w:lang w:val="en-US"/>
        </w:rPr>
      </w:pPr>
      <w:r>
        <w:t>6.</w:t>
      </w:r>
      <w:r>
        <w:rPr>
          <w:lang w:eastAsia="zh-CN"/>
        </w:rPr>
        <w:t>3</w:t>
      </w:r>
      <w:r>
        <w:t>.5</w:t>
      </w:r>
      <w:r>
        <w:rPr>
          <w:rFonts w:asciiTheme="minorHAnsi" w:eastAsiaTheme="minorEastAsia" w:hAnsiTheme="minorHAnsi" w:cstheme="minorBidi"/>
          <w:sz w:val="22"/>
          <w:szCs w:val="22"/>
          <w:lang w:val="en-US"/>
        </w:rPr>
        <w:tab/>
      </w:r>
      <w:r>
        <w:t>Test Requirement</w:t>
      </w:r>
      <w:r>
        <w:tab/>
      </w:r>
      <w:r>
        <w:fldChar w:fldCharType="begin"/>
      </w:r>
      <w:r>
        <w:instrText xml:space="preserve"> PAGEREF _Toc147154360 \h </w:instrText>
      </w:r>
      <w:r>
        <w:fldChar w:fldCharType="separate"/>
      </w:r>
      <w:r>
        <w:t>130</w:t>
      </w:r>
      <w:r>
        <w:fldChar w:fldCharType="end"/>
      </w:r>
    </w:p>
    <w:p w14:paraId="40EFD126" w14:textId="0F572456" w:rsidR="007E4D26" w:rsidRDefault="007E4D26">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Transmit ON/OFF power</w:t>
      </w:r>
      <w:r>
        <w:tab/>
      </w:r>
      <w:r>
        <w:fldChar w:fldCharType="begin"/>
      </w:r>
      <w:r>
        <w:instrText xml:space="preserve"> PAGEREF _Toc147154361 \h </w:instrText>
      </w:r>
      <w:r>
        <w:fldChar w:fldCharType="separate"/>
      </w:r>
      <w:r>
        <w:t>130</w:t>
      </w:r>
      <w:r>
        <w:fldChar w:fldCharType="end"/>
      </w:r>
    </w:p>
    <w:p w14:paraId="4B376E4E" w14:textId="0D67A289" w:rsidR="007E4D26" w:rsidRDefault="007E4D26">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rPr>
          <w:lang w:eastAsia="zh-CN"/>
        </w:rPr>
        <w:t>Definition and applicability</w:t>
      </w:r>
      <w:r>
        <w:tab/>
      </w:r>
      <w:r>
        <w:fldChar w:fldCharType="begin"/>
      </w:r>
      <w:r>
        <w:instrText xml:space="preserve"> PAGEREF _Toc147154362 \h </w:instrText>
      </w:r>
      <w:r>
        <w:fldChar w:fldCharType="separate"/>
      </w:r>
      <w:r>
        <w:t>130</w:t>
      </w:r>
      <w:r>
        <w:fldChar w:fldCharType="end"/>
      </w:r>
    </w:p>
    <w:p w14:paraId="288F7576" w14:textId="48680B1F" w:rsidR="007E4D26" w:rsidRDefault="007E4D26">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_Toc147154363 \h </w:instrText>
      </w:r>
      <w:r>
        <w:fldChar w:fldCharType="separate"/>
      </w:r>
      <w:r>
        <w:t>131</w:t>
      </w:r>
      <w:r>
        <w:fldChar w:fldCharType="end"/>
      </w:r>
    </w:p>
    <w:p w14:paraId="229A0284" w14:textId="7D902427" w:rsidR="007E4D26" w:rsidRDefault="007E4D26">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_Toc147154364 \h </w:instrText>
      </w:r>
      <w:r>
        <w:fldChar w:fldCharType="separate"/>
      </w:r>
      <w:r>
        <w:t>131</w:t>
      </w:r>
      <w:r>
        <w:fldChar w:fldCharType="end"/>
      </w:r>
    </w:p>
    <w:p w14:paraId="095F42D8" w14:textId="13956793" w:rsidR="007E4D26" w:rsidRDefault="007E4D26">
      <w:pPr>
        <w:pStyle w:val="TOC3"/>
        <w:rPr>
          <w:rFonts w:asciiTheme="minorHAnsi" w:eastAsiaTheme="minorEastAsia" w:hAnsiTheme="minorHAnsi" w:cstheme="minorBidi"/>
          <w:sz w:val="22"/>
          <w:szCs w:val="22"/>
          <w:lang w:val="en-US"/>
        </w:rPr>
      </w:pPr>
      <w:r>
        <w:t>6.4.4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_Toc147154365 \h </w:instrText>
      </w:r>
      <w:r>
        <w:fldChar w:fldCharType="separate"/>
      </w:r>
      <w:r>
        <w:t>132</w:t>
      </w:r>
      <w:r>
        <w:fldChar w:fldCharType="end"/>
      </w:r>
    </w:p>
    <w:p w14:paraId="2694177C" w14:textId="15CAF0C5" w:rsidR="007E4D26" w:rsidRDefault="007E4D26">
      <w:pPr>
        <w:pStyle w:val="TOC4"/>
        <w:rPr>
          <w:rFonts w:asciiTheme="minorHAnsi" w:eastAsiaTheme="minorEastAsia" w:hAnsiTheme="minorHAnsi" w:cstheme="minorBidi"/>
          <w:sz w:val="22"/>
          <w:szCs w:val="22"/>
          <w:lang w:val="en-US"/>
        </w:rPr>
      </w:pPr>
      <w:r>
        <w:t>6.4.4.1</w:t>
      </w:r>
      <w:r>
        <w:rPr>
          <w:rFonts w:asciiTheme="minorHAnsi" w:eastAsiaTheme="minorEastAsia" w:hAnsiTheme="minorHAnsi" w:cstheme="minorBidi"/>
          <w:sz w:val="22"/>
          <w:szCs w:val="22"/>
          <w:lang w:val="en-US"/>
        </w:rPr>
        <w:tab/>
      </w:r>
      <w:r>
        <w:t>Initial conditions</w:t>
      </w:r>
      <w:r>
        <w:tab/>
      </w:r>
      <w:r>
        <w:fldChar w:fldCharType="begin"/>
      </w:r>
      <w:r>
        <w:instrText xml:space="preserve"> PAGEREF _Toc147154366 \h </w:instrText>
      </w:r>
      <w:r>
        <w:fldChar w:fldCharType="separate"/>
      </w:r>
      <w:r>
        <w:t>132</w:t>
      </w:r>
      <w:r>
        <w:fldChar w:fldCharType="end"/>
      </w:r>
    </w:p>
    <w:p w14:paraId="1A55C0AC" w14:textId="62FC5E8D" w:rsidR="007E4D26" w:rsidRDefault="007E4D26">
      <w:pPr>
        <w:pStyle w:val="TOC4"/>
        <w:rPr>
          <w:rFonts w:asciiTheme="minorHAnsi" w:eastAsiaTheme="minorEastAsia" w:hAnsiTheme="minorHAnsi" w:cstheme="minorBidi"/>
          <w:sz w:val="22"/>
          <w:szCs w:val="22"/>
          <w:lang w:val="en-US"/>
        </w:rPr>
      </w:pPr>
      <w:r>
        <w:t>6.4.4.2</w:t>
      </w:r>
      <w:r>
        <w:rPr>
          <w:rFonts w:asciiTheme="minorHAnsi" w:eastAsiaTheme="minorEastAsia" w:hAnsiTheme="minorHAnsi" w:cstheme="minorBidi"/>
          <w:sz w:val="22"/>
          <w:szCs w:val="22"/>
          <w:lang w:val="en-US"/>
        </w:rPr>
        <w:tab/>
      </w:r>
      <w:r>
        <w:t>Procedure</w:t>
      </w:r>
      <w:r>
        <w:tab/>
      </w:r>
      <w:r>
        <w:fldChar w:fldCharType="begin"/>
      </w:r>
      <w:r>
        <w:instrText xml:space="preserve"> PAGEREF _Toc147154367 \h </w:instrText>
      </w:r>
      <w:r>
        <w:fldChar w:fldCharType="separate"/>
      </w:r>
      <w:r>
        <w:t>132</w:t>
      </w:r>
      <w:r>
        <w:fldChar w:fldCharType="end"/>
      </w:r>
    </w:p>
    <w:p w14:paraId="66CD4B0B" w14:textId="3949E2A3" w:rsidR="007E4D26" w:rsidRDefault="007E4D26">
      <w:pPr>
        <w:pStyle w:val="TOC3"/>
        <w:rPr>
          <w:rFonts w:asciiTheme="minorHAnsi" w:eastAsiaTheme="minorEastAsia" w:hAnsiTheme="minorHAnsi" w:cstheme="minorBidi"/>
          <w:sz w:val="22"/>
          <w:szCs w:val="22"/>
          <w:lang w:val="en-US"/>
        </w:rPr>
      </w:pPr>
      <w:r>
        <w:t>6.4.5</w:t>
      </w:r>
      <w:r>
        <w:rPr>
          <w:rFonts w:asciiTheme="minorHAnsi" w:eastAsiaTheme="minorEastAsia" w:hAnsiTheme="minorHAnsi" w:cstheme="minorBidi"/>
          <w:sz w:val="22"/>
          <w:szCs w:val="22"/>
          <w:lang w:val="en-US"/>
        </w:rPr>
        <w:tab/>
      </w:r>
      <w:r>
        <w:t>Test requirement</w:t>
      </w:r>
      <w:r>
        <w:tab/>
      </w:r>
      <w:r>
        <w:fldChar w:fldCharType="begin"/>
      </w:r>
      <w:r>
        <w:instrText xml:space="preserve"> PAGEREF _Toc147154368 \h </w:instrText>
      </w:r>
      <w:r>
        <w:fldChar w:fldCharType="separate"/>
      </w:r>
      <w:r>
        <w:t>132</w:t>
      </w:r>
      <w:r>
        <w:fldChar w:fldCharType="end"/>
      </w:r>
    </w:p>
    <w:p w14:paraId="6CC4C68D" w14:textId="237D72C3" w:rsidR="007E4D26" w:rsidRDefault="007E4D26">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Transmitted signal quality</w:t>
      </w:r>
      <w:r>
        <w:tab/>
      </w:r>
      <w:r>
        <w:fldChar w:fldCharType="begin"/>
      </w:r>
      <w:r>
        <w:instrText xml:space="preserve"> PAGEREF _Toc147154369 \h </w:instrText>
      </w:r>
      <w:r>
        <w:fldChar w:fldCharType="separate"/>
      </w:r>
      <w:r>
        <w:t>132</w:t>
      </w:r>
      <w:r>
        <w:fldChar w:fldCharType="end"/>
      </w:r>
    </w:p>
    <w:p w14:paraId="5401FC18" w14:textId="3DEFCDE6" w:rsidR="007E4D26" w:rsidRDefault="007E4D26">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Modulation quality</w:t>
      </w:r>
      <w:r>
        <w:tab/>
      </w:r>
      <w:r>
        <w:fldChar w:fldCharType="begin"/>
      </w:r>
      <w:r>
        <w:instrText xml:space="preserve"> PAGEREF _Toc147154370 \h </w:instrText>
      </w:r>
      <w:r>
        <w:fldChar w:fldCharType="separate"/>
      </w:r>
      <w:r>
        <w:t>132</w:t>
      </w:r>
      <w:r>
        <w:fldChar w:fldCharType="end"/>
      </w:r>
    </w:p>
    <w:p w14:paraId="6B30FBB5" w14:textId="2E616A26" w:rsidR="007E4D26" w:rsidRDefault="007E4D26">
      <w:pPr>
        <w:pStyle w:val="TOC4"/>
        <w:rPr>
          <w:rFonts w:asciiTheme="minorHAnsi" w:eastAsiaTheme="minorEastAsia" w:hAnsiTheme="minorHAnsi" w:cstheme="minorBidi"/>
          <w:sz w:val="22"/>
          <w:szCs w:val="22"/>
          <w:lang w:val="en-US"/>
        </w:rPr>
      </w:pPr>
      <w:r>
        <w:t>6.5.1.1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_Toc147154371 \h </w:instrText>
      </w:r>
      <w:r>
        <w:fldChar w:fldCharType="separate"/>
      </w:r>
      <w:r>
        <w:t>132</w:t>
      </w:r>
      <w:r>
        <w:fldChar w:fldCharType="end"/>
      </w:r>
    </w:p>
    <w:p w14:paraId="51354A89" w14:textId="31B63E4E" w:rsidR="007E4D26" w:rsidRDefault="007E4D26">
      <w:pPr>
        <w:pStyle w:val="TOC4"/>
        <w:rPr>
          <w:rFonts w:asciiTheme="minorHAnsi" w:eastAsiaTheme="minorEastAsia" w:hAnsiTheme="minorHAnsi" w:cstheme="minorBidi"/>
          <w:sz w:val="22"/>
          <w:szCs w:val="22"/>
          <w:lang w:val="en-US"/>
        </w:rPr>
      </w:pPr>
      <w:r>
        <w:t>6.5.1.2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_Toc147154372 \h </w:instrText>
      </w:r>
      <w:r>
        <w:fldChar w:fldCharType="separate"/>
      </w:r>
      <w:r>
        <w:t>132</w:t>
      </w:r>
      <w:r>
        <w:fldChar w:fldCharType="end"/>
      </w:r>
    </w:p>
    <w:p w14:paraId="0479464F" w14:textId="713C6584" w:rsidR="007E4D26" w:rsidRDefault="007E4D26">
      <w:pPr>
        <w:pStyle w:val="TOC4"/>
        <w:rPr>
          <w:rFonts w:asciiTheme="minorHAnsi" w:eastAsiaTheme="minorEastAsia" w:hAnsiTheme="minorHAnsi" w:cstheme="minorBidi"/>
          <w:sz w:val="22"/>
          <w:szCs w:val="22"/>
          <w:lang w:val="en-US"/>
        </w:rPr>
      </w:pPr>
      <w:r>
        <w:t>6.5.1.3</w:t>
      </w:r>
      <w:r>
        <w:rPr>
          <w:rFonts w:asciiTheme="minorHAnsi" w:eastAsiaTheme="minorEastAsia" w:hAnsiTheme="minorHAnsi" w:cstheme="minorBidi"/>
          <w:sz w:val="22"/>
          <w:szCs w:val="22"/>
          <w:lang w:val="en-US"/>
        </w:rPr>
        <w:tab/>
      </w:r>
      <w:r>
        <w:t xml:space="preserve"> Test purpose</w:t>
      </w:r>
      <w:r>
        <w:tab/>
      </w:r>
      <w:r>
        <w:fldChar w:fldCharType="begin"/>
      </w:r>
      <w:r>
        <w:instrText xml:space="preserve"> PAGEREF _Toc147154373 \h </w:instrText>
      </w:r>
      <w:r>
        <w:fldChar w:fldCharType="separate"/>
      </w:r>
      <w:r>
        <w:t>133</w:t>
      </w:r>
      <w:r>
        <w:fldChar w:fldCharType="end"/>
      </w:r>
    </w:p>
    <w:p w14:paraId="3B8B04B0" w14:textId="00BAB5BF" w:rsidR="007E4D26" w:rsidRDefault="007E4D26">
      <w:pPr>
        <w:pStyle w:val="TOC4"/>
        <w:rPr>
          <w:rFonts w:asciiTheme="minorHAnsi" w:eastAsiaTheme="minorEastAsia" w:hAnsiTheme="minorHAnsi" w:cstheme="minorBidi"/>
          <w:sz w:val="22"/>
          <w:szCs w:val="22"/>
          <w:lang w:val="en-US"/>
        </w:rPr>
      </w:pPr>
      <w:r>
        <w:t>6.5.1.4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_Toc147154374 \h </w:instrText>
      </w:r>
      <w:r>
        <w:fldChar w:fldCharType="separate"/>
      </w:r>
      <w:r>
        <w:t>133</w:t>
      </w:r>
      <w:r>
        <w:fldChar w:fldCharType="end"/>
      </w:r>
    </w:p>
    <w:p w14:paraId="5F3FB26C" w14:textId="00B267D7" w:rsidR="007E4D26" w:rsidRDefault="007E4D26">
      <w:pPr>
        <w:pStyle w:val="TOC5"/>
        <w:rPr>
          <w:rFonts w:asciiTheme="minorHAnsi" w:eastAsiaTheme="minorEastAsia" w:hAnsiTheme="minorHAnsi" w:cstheme="minorBidi"/>
          <w:sz w:val="22"/>
          <w:szCs w:val="22"/>
          <w:lang w:val="en-US"/>
        </w:rPr>
      </w:pPr>
      <w:r>
        <w:t>6.5.1.4.1</w:t>
      </w:r>
      <w:r>
        <w:rPr>
          <w:rFonts w:asciiTheme="minorHAnsi" w:eastAsiaTheme="minorEastAsia" w:hAnsiTheme="minorHAnsi" w:cstheme="minorBidi"/>
          <w:sz w:val="22"/>
          <w:szCs w:val="22"/>
          <w:lang w:val="en-US"/>
        </w:rPr>
        <w:tab/>
      </w:r>
      <w:r>
        <w:t>Initial conditions</w:t>
      </w:r>
      <w:r>
        <w:tab/>
      </w:r>
      <w:r>
        <w:fldChar w:fldCharType="begin"/>
      </w:r>
      <w:r>
        <w:instrText xml:space="preserve"> PAGEREF _Toc147154375 \h </w:instrText>
      </w:r>
      <w:r>
        <w:fldChar w:fldCharType="separate"/>
      </w:r>
      <w:r>
        <w:t>133</w:t>
      </w:r>
      <w:r>
        <w:fldChar w:fldCharType="end"/>
      </w:r>
    </w:p>
    <w:p w14:paraId="29ACB4F3" w14:textId="57FBD29F" w:rsidR="007E4D26" w:rsidRDefault="007E4D26">
      <w:pPr>
        <w:pStyle w:val="TOC5"/>
        <w:rPr>
          <w:rFonts w:asciiTheme="minorHAnsi" w:eastAsiaTheme="minorEastAsia" w:hAnsiTheme="minorHAnsi" w:cstheme="minorBidi"/>
          <w:sz w:val="22"/>
          <w:szCs w:val="22"/>
          <w:lang w:val="en-US"/>
        </w:rPr>
      </w:pPr>
      <w:r>
        <w:t>6.5.1.4.2</w:t>
      </w:r>
      <w:r>
        <w:rPr>
          <w:rFonts w:asciiTheme="minorHAnsi" w:eastAsiaTheme="minorEastAsia" w:hAnsiTheme="minorHAnsi" w:cstheme="minorBidi"/>
          <w:sz w:val="22"/>
          <w:szCs w:val="22"/>
          <w:lang w:val="en-US"/>
        </w:rPr>
        <w:tab/>
      </w:r>
      <w:r>
        <w:t>Procedure</w:t>
      </w:r>
      <w:r>
        <w:tab/>
      </w:r>
      <w:r>
        <w:fldChar w:fldCharType="begin"/>
      </w:r>
      <w:r>
        <w:instrText xml:space="preserve"> PAGEREF _Toc147154376 \h </w:instrText>
      </w:r>
      <w:r>
        <w:fldChar w:fldCharType="separate"/>
      </w:r>
      <w:r>
        <w:t>133</w:t>
      </w:r>
      <w:r>
        <w:fldChar w:fldCharType="end"/>
      </w:r>
    </w:p>
    <w:p w14:paraId="61A68E57" w14:textId="78FF9EB8" w:rsidR="007E4D26" w:rsidRDefault="007E4D26">
      <w:pPr>
        <w:pStyle w:val="TOC4"/>
        <w:rPr>
          <w:rFonts w:asciiTheme="minorHAnsi" w:eastAsiaTheme="minorEastAsia" w:hAnsiTheme="minorHAnsi" w:cstheme="minorBidi"/>
          <w:sz w:val="22"/>
          <w:szCs w:val="22"/>
          <w:lang w:val="en-US"/>
        </w:rPr>
      </w:pPr>
      <w:r>
        <w:t>6.5.1.5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_Toc147154377 \h </w:instrText>
      </w:r>
      <w:r>
        <w:fldChar w:fldCharType="separate"/>
      </w:r>
      <w:r>
        <w:t>133</w:t>
      </w:r>
      <w:r>
        <w:fldChar w:fldCharType="end"/>
      </w:r>
    </w:p>
    <w:p w14:paraId="4DAF850F" w14:textId="07332560" w:rsidR="007E4D26" w:rsidRDefault="007E4D26">
      <w:pPr>
        <w:pStyle w:val="TOC5"/>
        <w:rPr>
          <w:rFonts w:asciiTheme="minorHAnsi" w:eastAsiaTheme="minorEastAsia" w:hAnsiTheme="minorHAnsi" w:cstheme="minorBidi"/>
          <w:sz w:val="22"/>
          <w:szCs w:val="22"/>
          <w:lang w:val="en-US"/>
        </w:rPr>
      </w:pPr>
      <w:r>
        <w:t>6.5.1.5.1</w:t>
      </w:r>
      <w:r>
        <w:rPr>
          <w:rFonts w:asciiTheme="minorHAnsi" w:eastAsiaTheme="minorEastAsia" w:hAnsiTheme="minorHAnsi" w:cstheme="minorBidi"/>
          <w:sz w:val="22"/>
          <w:szCs w:val="22"/>
          <w:lang w:val="en-US"/>
        </w:rPr>
        <w:tab/>
      </w:r>
      <w:r>
        <w:t>E-UTRA test requirement</w:t>
      </w:r>
      <w:r>
        <w:tab/>
      </w:r>
      <w:r>
        <w:fldChar w:fldCharType="begin"/>
      </w:r>
      <w:r>
        <w:instrText xml:space="preserve"> PAGEREF _Toc147154378 \h </w:instrText>
      </w:r>
      <w:r>
        <w:fldChar w:fldCharType="separate"/>
      </w:r>
      <w:r>
        <w:t>133</w:t>
      </w:r>
      <w:r>
        <w:fldChar w:fldCharType="end"/>
      </w:r>
    </w:p>
    <w:p w14:paraId="6190680A" w14:textId="6FE7680B" w:rsidR="007E4D26" w:rsidRDefault="007E4D26">
      <w:pPr>
        <w:pStyle w:val="TOC5"/>
        <w:rPr>
          <w:rFonts w:asciiTheme="minorHAnsi" w:eastAsiaTheme="minorEastAsia" w:hAnsiTheme="minorHAnsi" w:cstheme="minorBidi"/>
          <w:sz w:val="22"/>
          <w:szCs w:val="22"/>
          <w:lang w:val="en-US"/>
        </w:rPr>
      </w:pPr>
      <w:r>
        <w:t>6.5.1.5.2</w:t>
      </w:r>
      <w:r>
        <w:rPr>
          <w:rFonts w:asciiTheme="minorHAnsi" w:eastAsiaTheme="minorEastAsia" w:hAnsiTheme="minorHAnsi" w:cstheme="minorBidi"/>
          <w:sz w:val="22"/>
          <w:szCs w:val="22"/>
          <w:lang w:val="en-US"/>
        </w:rPr>
        <w:tab/>
      </w:r>
      <w:r>
        <w:t>UTRA FDD test requirement</w:t>
      </w:r>
      <w:r>
        <w:tab/>
      </w:r>
      <w:r>
        <w:fldChar w:fldCharType="begin"/>
      </w:r>
      <w:r>
        <w:instrText xml:space="preserve"> PAGEREF _Toc147154379 \h </w:instrText>
      </w:r>
      <w:r>
        <w:fldChar w:fldCharType="separate"/>
      </w:r>
      <w:r>
        <w:t>133</w:t>
      </w:r>
      <w:r>
        <w:fldChar w:fldCharType="end"/>
      </w:r>
    </w:p>
    <w:p w14:paraId="7BF42E6E" w14:textId="20C3669A" w:rsidR="007E4D26" w:rsidRDefault="007E4D26">
      <w:pPr>
        <w:pStyle w:val="TOC5"/>
        <w:rPr>
          <w:rFonts w:asciiTheme="minorHAnsi" w:eastAsiaTheme="minorEastAsia" w:hAnsiTheme="minorHAnsi" w:cstheme="minorBidi"/>
          <w:sz w:val="22"/>
          <w:szCs w:val="22"/>
          <w:lang w:val="en-US"/>
        </w:rPr>
      </w:pPr>
      <w:r>
        <w:t>6.5.1.5.3</w:t>
      </w:r>
      <w:r>
        <w:rPr>
          <w:rFonts w:asciiTheme="minorHAnsi" w:eastAsiaTheme="minorEastAsia" w:hAnsiTheme="minorHAnsi" w:cstheme="minorBidi"/>
          <w:sz w:val="22"/>
          <w:szCs w:val="22"/>
          <w:lang w:val="en-US"/>
        </w:rPr>
        <w:tab/>
      </w:r>
      <w:r>
        <w:t>UTRA TDD test requirement</w:t>
      </w:r>
      <w:r>
        <w:tab/>
      </w:r>
      <w:r>
        <w:fldChar w:fldCharType="begin"/>
      </w:r>
      <w:r>
        <w:instrText xml:space="preserve"> PAGEREF _Toc147154380 \h </w:instrText>
      </w:r>
      <w:r>
        <w:fldChar w:fldCharType="separate"/>
      </w:r>
      <w:r>
        <w:t>134</w:t>
      </w:r>
      <w:r>
        <w:fldChar w:fldCharType="end"/>
      </w:r>
    </w:p>
    <w:p w14:paraId="61A63A41" w14:textId="24C9C5B6" w:rsidR="007E4D26" w:rsidRDefault="007E4D26">
      <w:pPr>
        <w:pStyle w:val="TOC5"/>
        <w:rPr>
          <w:rFonts w:asciiTheme="minorHAnsi" w:eastAsiaTheme="minorEastAsia" w:hAnsiTheme="minorHAnsi" w:cstheme="minorBidi"/>
          <w:sz w:val="22"/>
          <w:szCs w:val="22"/>
          <w:lang w:val="en-US"/>
        </w:rPr>
      </w:pPr>
      <w:r>
        <w:t>6.5.1.5.4</w:t>
      </w:r>
      <w:r>
        <w:rPr>
          <w:rFonts w:asciiTheme="minorHAnsi" w:eastAsiaTheme="minorEastAsia" w:hAnsiTheme="minorHAnsi" w:cstheme="minorBidi"/>
          <w:sz w:val="22"/>
          <w:szCs w:val="22"/>
          <w:lang w:val="en-US"/>
        </w:rPr>
        <w:tab/>
      </w:r>
      <w:r>
        <w:t>GSM/EDGE test requirement</w:t>
      </w:r>
      <w:r>
        <w:tab/>
      </w:r>
      <w:r>
        <w:fldChar w:fldCharType="begin"/>
      </w:r>
      <w:r>
        <w:instrText xml:space="preserve"> PAGEREF _Toc147154381 \h </w:instrText>
      </w:r>
      <w:r>
        <w:fldChar w:fldCharType="separate"/>
      </w:r>
      <w:r>
        <w:t>134</w:t>
      </w:r>
      <w:r>
        <w:fldChar w:fldCharType="end"/>
      </w:r>
    </w:p>
    <w:p w14:paraId="4115B90A" w14:textId="1E7E44C1" w:rsidR="007E4D26" w:rsidRDefault="007E4D26">
      <w:pPr>
        <w:pStyle w:val="TOC5"/>
        <w:rPr>
          <w:rFonts w:asciiTheme="minorHAnsi" w:eastAsiaTheme="minorEastAsia" w:hAnsiTheme="minorHAnsi" w:cstheme="minorBidi"/>
          <w:sz w:val="22"/>
          <w:szCs w:val="22"/>
          <w:lang w:val="en-US"/>
        </w:rPr>
      </w:pPr>
      <w:r w:rsidRPr="00473D6B">
        <w:rPr>
          <w:rFonts w:eastAsia="SimSun"/>
          <w:lang w:eastAsia="zh-CN"/>
        </w:rPr>
        <w:t>6.5.1.5.5</w:t>
      </w:r>
      <w:r>
        <w:rPr>
          <w:rFonts w:asciiTheme="minorHAnsi" w:eastAsiaTheme="minorEastAsia" w:hAnsiTheme="minorHAnsi" w:cstheme="minorBidi"/>
          <w:sz w:val="22"/>
          <w:szCs w:val="22"/>
          <w:lang w:val="en-US"/>
        </w:rPr>
        <w:tab/>
      </w:r>
      <w:r w:rsidRPr="00473D6B">
        <w:rPr>
          <w:rFonts w:eastAsia="SimSun"/>
          <w:lang w:eastAsia="zh-CN"/>
        </w:rPr>
        <w:t>NB-IoT test requirement</w:t>
      </w:r>
      <w:r>
        <w:tab/>
      </w:r>
      <w:r>
        <w:fldChar w:fldCharType="begin"/>
      </w:r>
      <w:r>
        <w:instrText xml:space="preserve"> PAGEREF _Toc147154382 \h </w:instrText>
      </w:r>
      <w:r>
        <w:fldChar w:fldCharType="separate"/>
      </w:r>
      <w:r>
        <w:t>134</w:t>
      </w:r>
      <w:r>
        <w:fldChar w:fldCharType="end"/>
      </w:r>
    </w:p>
    <w:p w14:paraId="79687DE9" w14:textId="1EB6F51F" w:rsidR="007E4D26" w:rsidRDefault="007E4D26">
      <w:pPr>
        <w:pStyle w:val="TOC5"/>
        <w:rPr>
          <w:rFonts w:asciiTheme="minorHAnsi" w:eastAsiaTheme="minorEastAsia" w:hAnsiTheme="minorHAnsi" w:cstheme="minorBidi"/>
          <w:sz w:val="22"/>
          <w:szCs w:val="22"/>
          <w:lang w:val="en-US"/>
        </w:rPr>
      </w:pPr>
      <w:r w:rsidRPr="00473D6B">
        <w:rPr>
          <w:rFonts w:eastAsia="SimSun"/>
          <w:lang w:eastAsia="zh-CN"/>
        </w:rPr>
        <w:t>6.5.1.5.6</w:t>
      </w:r>
      <w:r>
        <w:rPr>
          <w:rFonts w:asciiTheme="minorHAnsi" w:eastAsiaTheme="minorEastAsia" w:hAnsiTheme="minorHAnsi" w:cstheme="minorBidi"/>
          <w:sz w:val="22"/>
          <w:szCs w:val="22"/>
          <w:lang w:val="en-US"/>
        </w:rPr>
        <w:tab/>
      </w:r>
      <w:r w:rsidRPr="00473D6B">
        <w:rPr>
          <w:rFonts w:eastAsia="SimSun"/>
          <w:lang w:eastAsia="zh-CN"/>
        </w:rPr>
        <w:t>NR test requirement</w:t>
      </w:r>
      <w:r>
        <w:tab/>
      </w:r>
      <w:r>
        <w:fldChar w:fldCharType="begin"/>
      </w:r>
      <w:r>
        <w:instrText xml:space="preserve"> PAGEREF _Toc147154383 \h </w:instrText>
      </w:r>
      <w:r>
        <w:fldChar w:fldCharType="separate"/>
      </w:r>
      <w:r>
        <w:t>134</w:t>
      </w:r>
      <w:r>
        <w:fldChar w:fldCharType="end"/>
      </w:r>
    </w:p>
    <w:p w14:paraId="38B34636" w14:textId="2A8D6030" w:rsidR="007E4D26" w:rsidRDefault="007E4D26">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Frequency error</w:t>
      </w:r>
      <w:r>
        <w:tab/>
      </w:r>
      <w:r>
        <w:fldChar w:fldCharType="begin"/>
      </w:r>
      <w:r>
        <w:instrText xml:space="preserve"> PAGEREF _Toc147154384 \h </w:instrText>
      </w:r>
      <w:r>
        <w:fldChar w:fldCharType="separate"/>
      </w:r>
      <w:r>
        <w:t>134</w:t>
      </w:r>
      <w:r>
        <w:fldChar w:fldCharType="end"/>
      </w:r>
    </w:p>
    <w:p w14:paraId="5099551E" w14:textId="3740158A" w:rsidR="007E4D26" w:rsidRDefault="007E4D26">
      <w:pPr>
        <w:pStyle w:val="TOC4"/>
        <w:rPr>
          <w:rFonts w:asciiTheme="minorHAnsi" w:eastAsiaTheme="minorEastAsia" w:hAnsiTheme="minorHAnsi" w:cstheme="minorBidi"/>
          <w:sz w:val="22"/>
          <w:szCs w:val="22"/>
          <w:lang w:val="en-US"/>
        </w:rPr>
      </w:pPr>
      <w:r>
        <w:t>6.5.2.1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_Toc147154385 \h </w:instrText>
      </w:r>
      <w:r>
        <w:fldChar w:fldCharType="separate"/>
      </w:r>
      <w:r>
        <w:t>134</w:t>
      </w:r>
      <w:r>
        <w:fldChar w:fldCharType="end"/>
      </w:r>
    </w:p>
    <w:p w14:paraId="25632F06" w14:textId="044926F3" w:rsidR="007E4D26" w:rsidRDefault="007E4D26">
      <w:pPr>
        <w:pStyle w:val="TOC4"/>
        <w:rPr>
          <w:rFonts w:asciiTheme="minorHAnsi" w:eastAsiaTheme="minorEastAsia" w:hAnsiTheme="minorHAnsi" w:cstheme="minorBidi"/>
          <w:sz w:val="22"/>
          <w:szCs w:val="22"/>
          <w:lang w:val="en-US"/>
        </w:rPr>
      </w:pPr>
      <w:r>
        <w:t>6.5.2.2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_Toc147154386 \h </w:instrText>
      </w:r>
      <w:r>
        <w:fldChar w:fldCharType="separate"/>
      </w:r>
      <w:r>
        <w:t>134</w:t>
      </w:r>
      <w:r>
        <w:fldChar w:fldCharType="end"/>
      </w:r>
    </w:p>
    <w:p w14:paraId="690FCBD3" w14:textId="738C3F2C" w:rsidR="007E4D26" w:rsidRDefault="007E4D26">
      <w:pPr>
        <w:pStyle w:val="TOC4"/>
        <w:rPr>
          <w:rFonts w:asciiTheme="minorHAnsi" w:eastAsiaTheme="minorEastAsia" w:hAnsiTheme="minorHAnsi" w:cstheme="minorBidi"/>
          <w:sz w:val="22"/>
          <w:szCs w:val="22"/>
          <w:lang w:val="en-US"/>
        </w:rPr>
      </w:pPr>
      <w:r>
        <w:t>6.5.2.3</w:t>
      </w:r>
      <w:r>
        <w:rPr>
          <w:rFonts w:asciiTheme="minorHAnsi" w:eastAsiaTheme="minorEastAsia" w:hAnsiTheme="minorHAnsi" w:cstheme="minorBidi"/>
          <w:sz w:val="22"/>
          <w:szCs w:val="22"/>
          <w:lang w:val="en-US"/>
        </w:rPr>
        <w:tab/>
      </w:r>
      <w:r>
        <w:t xml:space="preserve"> Test purpose</w:t>
      </w:r>
      <w:r>
        <w:tab/>
      </w:r>
      <w:r>
        <w:fldChar w:fldCharType="begin"/>
      </w:r>
      <w:r>
        <w:instrText xml:space="preserve"> PAGEREF _Toc147154387 \h </w:instrText>
      </w:r>
      <w:r>
        <w:fldChar w:fldCharType="separate"/>
      </w:r>
      <w:r>
        <w:t>134</w:t>
      </w:r>
      <w:r>
        <w:fldChar w:fldCharType="end"/>
      </w:r>
    </w:p>
    <w:p w14:paraId="1E0B44E8" w14:textId="4FA4D1FD" w:rsidR="007E4D26" w:rsidRDefault="007E4D26">
      <w:pPr>
        <w:pStyle w:val="TOC4"/>
        <w:rPr>
          <w:rFonts w:asciiTheme="minorHAnsi" w:eastAsiaTheme="minorEastAsia" w:hAnsiTheme="minorHAnsi" w:cstheme="minorBidi"/>
          <w:sz w:val="22"/>
          <w:szCs w:val="22"/>
          <w:lang w:val="en-US"/>
        </w:rPr>
      </w:pPr>
      <w:r>
        <w:t>6.5.2.4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_Toc147154388 \h </w:instrText>
      </w:r>
      <w:r>
        <w:fldChar w:fldCharType="separate"/>
      </w:r>
      <w:r>
        <w:t>134</w:t>
      </w:r>
      <w:r>
        <w:fldChar w:fldCharType="end"/>
      </w:r>
    </w:p>
    <w:p w14:paraId="315F374C" w14:textId="454CF567" w:rsidR="007E4D26" w:rsidRDefault="007E4D26">
      <w:pPr>
        <w:pStyle w:val="TOC4"/>
        <w:rPr>
          <w:rFonts w:asciiTheme="minorHAnsi" w:eastAsiaTheme="minorEastAsia" w:hAnsiTheme="minorHAnsi" w:cstheme="minorBidi"/>
          <w:sz w:val="22"/>
          <w:szCs w:val="22"/>
          <w:lang w:val="en-US"/>
        </w:rPr>
      </w:pPr>
      <w:r>
        <w:t>6.5.2.5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_Toc147154389 \h </w:instrText>
      </w:r>
      <w:r>
        <w:fldChar w:fldCharType="separate"/>
      </w:r>
      <w:r>
        <w:t>134</w:t>
      </w:r>
      <w:r>
        <w:fldChar w:fldCharType="end"/>
      </w:r>
    </w:p>
    <w:p w14:paraId="2CD92F3C" w14:textId="6266B6D3" w:rsidR="007E4D26" w:rsidRDefault="007E4D26">
      <w:pPr>
        <w:pStyle w:val="TOC5"/>
        <w:rPr>
          <w:rFonts w:asciiTheme="minorHAnsi" w:eastAsiaTheme="minorEastAsia" w:hAnsiTheme="minorHAnsi" w:cstheme="minorBidi"/>
          <w:sz w:val="22"/>
          <w:szCs w:val="22"/>
          <w:lang w:val="en-US"/>
        </w:rPr>
      </w:pPr>
      <w:r>
        <w:t>6.5.2.5.1</w:t>
      </w:r>
      <w:r>
        <w:rPr>
          <w:rFonts w:asciiTheme="minorHAnsi" w:eastAsiaTheme="minorEastAsia" w:hAnsiTheme="minorHAnsi" w:cstheme="minorBidi"/>
          <w:sz w:val="22"/>
          <w:szCs w:val="22"/>
          <w:lang w:val="en-US"/>
        </w:rPr>
        <w:tab/>
      </w:r>
      <w:r>
        <w:t>E-UTRA test requirement</w:t>
      </w:r>
      <w:r>
        <w:tab/>
      </w:r>
      <w:r>
        <w:fldChar w:fldCharType="begin"/>
      </w:r>
      <w:r>
        <w:instrText xml:space="preserve"> PAGEREF _Toc147154390 \h </w:instrText>
      </w:r>
      <w:r>
        <w:fldChar w:fldCharType="separate"/>
      </w:r>
      <w:r>
        <w:t>134</w:t>
      </w:r>
      <w:r>
        <w:fldChar w:fldCharType="end"/>
      </w:r>
    </w:p>
    <w:p w14:paraId="22F5D55C" w14:textId="0EBB851B" w:rsidR="007E4D26" w:rsidRDefault="007E4D26">
      <w:pPr>
        <w:pStyle w:val="TOC5"/>
        <w:rPr>
          <w:rFonts w:asciiTheme="minorHAnsi" w:eastAsiaTheme="minorEastAsia" w:hAnsiTheme="minorHAnsi" w:cstheme="minorBidi"/>
          <w:sz w:val="22"/>
          <w:szCs w:val="22"/>
          <w:lang w:val="en-US"/>
        </w:rPr>
      </w:pPr>
      <w:r>
        <w:t>6.5.2.5.2</w:t>
      </w:r>
      <w:r>
        <w:rPr>
          <w:rFonts w:asciiTheme="minorHAnsi" w:eastAsiaTheme="minorEastAsia" w:hAnsiTheme="minorHAnsi" w:cstheme="minorBidi"/>
          <w:sz w:val="22"/>
          <w:szCs w:val="22"/>
          <w:lang w:val="en-US"/>
        </w:rPr>
        <w:tab/>
      </w:r>
      <w:r>
        <w:t>UTRA FDD test requirement</w:t>
      </w:r>
      <w:r>
        <w:tab/>
      </w:r>
      <w:r>
        <w:fldChar w:fldCharType="begin"/>
      </w:r>
      <w:r>
        <w:instrText xml:space="preserve"> PAGEREF _Toc147154391 \h </w:instrText>
      </w:r>
      <w:r>
        <w:fldChar w:fldCharType="separate"/>
      </w:r>
      <w:r>
        <w:t>134</w:t>
      </w:r>
      <w:r>
        <w:fldChar w:fldCharType="end"/>
      </w:r>
    </w:p>
    <w:p w14:paraId="4C06E59D" w14:textId="58BD0CA1" w:rsidR="007E4D26" w:rsidRDefault="007E4D26">
      <w:pPr>
        <w:pStyle w:val="TOC5"/>
        <w:rPr>
          <w:rFonts w:asciiTheme="minorHAnsi" w:eastAsiaTheme="minorEastAsia" w:hAnsiTheme="minorHAnsi" w:cstheme="minorBidi"/>
          <w:sz w:val="22"/>
          <w:szCs w:val="22"/>
          <w:lang w:val="en-US"/>
        </w:rPr>
      </w:pPr>
      <w:r>
        <w:t>6.5.2.5.3</w:t>
      </w:r>
      <w:r>
        <w:rPr>
          <w:rFonts w:asciiTheme="minorHAnsi" w:eastAsiaTheme="minorEastAsia" w:hAnsiTheme="minorHAnsi" w:cstheme="minorBidi"/>
          <w:sz w:val="22"/>
          <w:szCs w:val="22"/>
          <w:lang w:val="en-US"/>
        </w:rPr>
        <w:tab/>
      </w:r>
      <w:r>
        <w:t>UTRA TDD test requirement</w:t>
      </w:r>
      <w:r>
        <w:tab/>
      </w:r>
      <w:r>
        <w:fldChar w:fldCharType="begin"/>
      </w:r>
      <w:r>
        <w:instrText xml:space="preserve"> PAGEREF _Toc147154392 \h </w:instrText>
      </w:r>
      <w:r>
        <w:fldChar w:fldCharType="separate"/>
      </w:r>
      <w:r>
        <w:t>134</w:t>
      </w:r>
      <w:r>
        <w:fldChar w:fldCharType="end"/>
      </w:r>
    </w:p>
    <w:p w14:paraId="3FA3A4E8" w14:textId="224C52FA" w:rsidR="007E4D26" w:rsidRDefault="007E4D26">
      <w:pPr>
        <w:pStyle w:val="TOC5"/>
        <w:rPr>
          <w:rFonts w:asciiTheme="minorHAnsi" w:eastAsiaTheme="minorEastAsia" w:hAnsiTheme="minorHAnsi" w:cstheme="minorBidi"/>
          <w:sz w:val="22"/>
          <w:szCs w:val="22"/>
          <w:lang w:val="en-US"/>
        </w:rPr>
      </w:pPr>
      <w:r>
        <w:t>6.5.2.5.4</w:t>
      </w:r>
      <w:r>
        <w:rPr>
          <w:rFonts w:asciiTheme="minorHAnsi" w:eastAsiaTheme="minorEastAsia" w:hAnsiTheme="minorHAnsi" w:cstheme="minorBidi"/>
          <w:sz w:val="22"/>
          <w:szCs w:val="22"/>
          <w:lang w:val="en-US"/>
        </w:rPr>
        <w:tab/>
      </w:r>
      <w:r>
        <w:t>GSM/EDGE test requirement</w:t>
      </w:r>
      <w:r>
        <w:tab/>
      </w:r>
      <w:r>
        <w:fldChar w:fldCharType="begin"/>
      </w:r>
      <w:r>
        <w:instrText xml:space="preserve"> PAGEREF _Toc147154393 \h </w:instrText>
      </w:r>
      <w:r>
        <w:fldChar w:fldCharType="separate"/>
      </w:r>
      <w:r>
        <w:t>134</w:t>
      </w:r>
      <w:r>
        <w:fldChar w:fldCharType="end"/>
      </w:r>
    </w:p>
    <w:p w14:paraId="03FA2F34" w14:textId="21A77635" w:rsidR="007E4D26" w:rsidRDefault="007E4D26">
      <w:pPr>
        <w:pStyle w:val="TOC5"/>
        <w:rPr>
          <w:rFonts w:asciiTheme="minorHAnsi" w:eastAsiaTheme="minorEastAsia" w:hAnsiTheme="minorHAnsi" w:cstheme="minorBidi"/>
          <w:sz w:val="22"/>
          <w:szCs w:val="22"/>
          <w:lang w:val="en-US"/>
        </w:rPr>
      </w:pPr>
      <w:r w:rsidRPr="00473D6B">
        <w:rPr>
          <w:rFonts w:eastAsia="SimSun"/>
          <w:lang w:eastAsia="zh-CN"/>
        </w:rPr>
        <w:t>6.5.2.5.5</w:t>
      </w:r>
      <w:r>
        <w:rPr>
          <w:rFonts w:asciiTheme="minorHAnsi" w:eastAsiaTheme="minorEastAsia" w:hAnsiTheme="minorHAnsi" w:cstheme="minorBidi"/>
          <w:sz w:val="22"/>
          <w:szCs w:val="22"/>
          <w:lang w:val="en-US"/>
        </w:rPr>
        <w:tab/>
      </w:r>
      <w:r w:rsidRPr="00473D6B">
        <w:rPr>
          <w:rFonts w:eastAsia="SimSun"/>
          <w:lang w:eastAsia="zh-CN"/>
        </w:rPr>
        <w:t>NB-IoT test requirement</w:t>
      </w:r>
      <w:r>
        <w:tab/>
      </w:r>
      <w:r>
        <w:fldChar w:fldCharType="begin"/>
      </w:r>
      <w:r>
        <w:instrText xml:space="preserve"> PAGEREF _Toc147154394 \h </w:instrText>
      </w:r>
      <w:r>
        <w:fldChar w:fldCharType="separate"/>
      </w:r>
      <w:r>
        <w:t>135</w:t>
      </w:r>
      <w:r>
        <w:fldChar w:fldCharType="end"/>
      </w:r>
    </w:p>
    <w:p w14:paraId="2FF185FB" w14:textId="4AC417F0" w:rsidR="007E4D26" w:rsidRDefault="007E4D26">
      <w:pPr>
        <w:pStyle w:val="TOC5"/>
        <w:rPr>
          <w:rFonts w:asciiTheme="minorHAnsi" w:eastAsiaTheme="minorEastAsia" w:hAnsiTheme="minorHAnsi" w:cstheme="minorBidi"/>
          <w:sz w:val="22"/>
          <w:szCs w:val="22"/>
          <w:lang w:val="en-US"/>
        </w:rPr>
      </w:pPr>
      <w:r w:rsidRPr="00473D6B">
        <w:rPr>
          <w:rFonts w:eastAsia="SimSun"/>
          <w:lang w:eastAsia="zh-CN"/>
        </w:rPr>
        <w:t>6.5.2.5.6</w:t>
      </w:r>
      <w:r>
        <w:rPr>
          <w:rFonts w:asciiTheme="minorHAnsi" w:eastAsiaTheme="minorEastAsia" w:hAnsiTheme="minorHAnsi" w:cstheme="minorBidi"/>
          <w:sz w:val="22"/>
          <w:szCs w:val="22"/>
          <w:lang w:val="en-US"/>
        </w:rPr>
        <w:tab/>
      </w:r>
      <w:r w:rsidRPr="00473D6B">
        <w:rPr>
          <w:rFonts w:eastAsia="SimSun"/>
          <w:lang w:eastAsia="zh-CN"/>
        </w:rPr>
        <w:t>NR test requirement</w:t>
      </w:r>
      <w:r>
        <w:tab/>
      </w:r>
      <w:r>
        <w:fldChar w:fldCharType="begin"/>
      </w:r>
      <w:r>
        <w:instrText xml:space="preserve"> PAGEREF _Toc147154395 \h </w:instrText>
      </w:r>
      <w:r>
        <w:fldChar w:fldCharType="separate"/>
      </w:r>
      <w:r>
        <w:t>135</w:t>
      </w:r>
      <w:r>
        <w:fldChar w:fldCharType="end"/>
      </w:r>
    </w:p>
    <w:p w14:paraId="5FADA87A" w14:textId="5FB3987E" w:rsidR="007E4D26" w:rsidRDefault="007E4D26">
      <w:pPr>
        <w:pStyle w:val="TOC3"/>
        <w:rPr>
          <w:rFonts w:asciiTheme="minorHAnsi" w:eastAsiaTheme="minorEastAsia" w:hAnsiTheme="minorHAnsi" w:cstheme="minorBidi"/>
          <w:sz w:val="22"/>
          <w:szCs w:val="22"/>
          <w:lang w:val="en-US"/>
        </w:rPr>
      </w:pPr>
      <w:r>
        <w:t>6.5.3</w:t>
      </w:r>
      <w:r>
        <w:rPr>
          <w:rFonts w:asciiTheme="minorHAnsi" w:eastAsiaTheme="minorEastAsia" w:hAnsiTheme="minorHAnsi" w:cstheme="minorBidi"/>
          <w:sz w:val="22"/>
          <w:szCs w:val="22"/>
          <w:lang w:val="en-US"/>
        </w:rPr>
        <w:tab/>
      </w:r>
      <w:r>
        <w:t>Time alignment error</w:t>
      </w:r>
      <w:r>
        <w:tab/>
      </w:r>
      <w:r>
        <w:fldChar w:fldCharType="begin"/>
      </w:r>
      <w:r>
        <w:instrText xml:space="preserve"> PAGEREF _Toc147154396 \h </w:instrText>
      </w:r>
      <w:r>
        <w:fldChar w:fldCharType="separate"/>
      </w:r>
      <w:r>
        <w:t>135</w:t>
      </w:r>
      <w:r>
        <w:fldChar w:fldCharType="end"/>
      </w:r>
    </w:p>
    <w:p w14:paraId="2425364D" w14:textId="12D8F2BD" w:rsidR="007E4D26" w:rsidRDefault="007E4D26">
      <w:pPr>
        <w:pStyle w:val="TOC4"/>
        <w:rPr>
          <w:rFonts w:asciiTheme="minorHAnsi" w:eastAsiaTheme="minorEastAsia" w:hAnsiTheme="minorHAnsi" w:cstheme="minorBidi"/>
          <w:sz w:val="22"/>
          <w:szCs w:val="22"/>
          <w:lang w:val="en-US"/>
        </w:rPr>
      </w:pPr>
      <w:r>
        <w:t>6.5.3.1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_Toc147154397 \h </w:instrText>
      </w:r>
      <w:r>
        <w:fldChar w:fldCharType="separate"/>
      </w:r>
      <w:r>
        <w:t>135</w:t>
      </w:r>
      <w:r>
        <w:fldChar w:fldCharType="end"/>
      </w:r>
    </w:p>
    <w:p w14:paraId="42A0E39E" w14:textId="2BD98B36" w:rsidR="007E4D26" w:rsidRDefault="007E4D26">
      <w:pPr>
        <w:pStyle w:val="TOC4"/>
        <w:rPr>
          <w:rFonts w:asciiTheme="minorHAnsi" w:eastAsiaTheme="minorEastAsia" w:hAnsiTheme="minorHAnsi" w:cstheme="minorBidi"/>
          <w:sz w:val="22"/>
          <w:szCs w:val="22"/>
          <w:lang w:val="en-US"/>
        </w:rPr>
      </w:pPr>
      <w:r>
        <w:t>6.5.3.2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_Toc147154398 \h </w:instrText>
      </w:r>
      <w:r>
        <w:fldChar w:fldCharType="separate"/>
      </w:r>
      <w:r>
        <w:t>135</w:t>
      </w:r>
      <w:r>
        <w:fldChar w:fldCharType="end"/>
      </w:r>
    </w:p>
    <w:p w14:paraId="3148EE5B" w14:textId="2CE2CFE7" w:rsidR="007E4D26" w:rsidRDefault="007E4D26">
      <w:pPr>
        <w:pStyle w:val="TOC4"/>
        <w:rPr>
          <w:rFonts w:asciiTheme="minorHAnsi" w:eastAsiaTheme="minorEastAsia" w:hAnsiTheme="minorHAnsi" w:cstheme="minorBidi"/>
          <w:sz w:val="22"/>
          <w:szCs w:val="22"/>
          <w:lang w:val="en-US"/>
        </w:rPr>
      </w:pPr>
      <w:r>
        <w:t>6.5.3.3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_Toc147154399 \h </w:instrText>
      </w:r>
      <w:r>
        <w:fldChar w:fldCharType="separate"/>
      </w:r>
      <w:r>
        <w:t>135</w:t>
      </w:r>
      <w:r>
        <w:fldChar w:fldCharType="end"/>
      </w:r>
    </w:p>
    <w:p w14:paraId="55ECD740" w14:textId="637E3AFF" w:rsidR="007E4D26" w:rsidRDefault="007E4D26">
      <w:pPr>
        <w:pStyle w:val="TOC4"/>
        <w:rPr>
          <w:rFonts w:asciiTheme="minorHAnsi" w:eastAsiaTheme="minorEastAsia" w:hAnsiTheme="minorHAnsi" w:cstheme="minorBidi"/>
          <w:sz w:val="22"/>
          <w:szCs w:val="22"/>
          <w:lang w:val="en-US"/>
        </w:rPr>
      </w:pPr>
      <w:r>
        <w:t>6.5.3.4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_Toc147154400 \h </w:instrText>
      </w:r>
      <w:r>
        <w:fldChar w:fldCharType="separate"/>
      </w:r>
      <w:r>
        <w:t>135</w:t>
      </w:r>
      <w:r>
        <w:fldChar w:fldCharType="end"/>
      </w:r>
    </w:p>
    <w:p w14:paraId="7A0A82F2" w14:textId="032CD4C4" w:rsidR="007E4D26" w:rsidRDefault="007E4D26">
      <w:pPr>
        <w:pStyle w:val="TOC4"/>
        <w:rPr>
          <w:rFonts w:asciiTheme="minorHAnsi" w:eastAsiaTheme="minorEastAsia" w:hAnsiTheme="minorHAnsi" w:cstheme="minorBidi"/>
          <w:sz w:val="22"/>
          <w:szCs w:val="22"/>
          <w:lang w:val="en-US"/>
        </w:rPr>
      </w:pPr>
      <w:r>
        <w:t>6.5.3.5</w:t>
      </w:r>
      <w:r>
        <w:rPr>
          <w:rFonts w:asciiTheme="minorHAnsi" w:eastAsiaTheme="minorEastAsia" w:hAnsiTheme="minorHAnsi" w:cstheme="minorBidi"/>
          <w:sz w:val="22"/>
          <w:szCs w:val="22"/>
          <w:lang w:val="en-US"/>
        </w:rPr>
        <w:tab/>
      </w:r>
      <w:r>
        <w:t>Test requirement</w:t>
      </w:r>
      <w:r>
        <w:tab/>
      </w:r>
      <w:r>
        <w:fldChar w:fldCharType="begin"/>
      </w:r>
      <w:r>
        <w:instrText xml:space="preserve"> PAGEREF _Toc147154401 \h </w:instrText>
      </w:r>
      <w:r>
        <w:fldChar w:fldCharType="separate"/>
      </w:r>
      <w:r>
        <w:t>136</w:t>
      </w:r>
      <w:r>
        <w:fldChar w:fldCharType="end"/>
      </w:r>
    </w:p>
    <w:p w14:paraId="004E6FCF" w14:textId="7CB26759" w:rsidR="007E4D26" w:rsidRDefault="007E4D26">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t>Unwanted emissions</w:t>
      </w:r>
      <w:r>
        <w:tab/>
      </w:r>
      <w:r>
        <w:fldChar w:fldCharType="begin"/>
      </w:r>
      <w:r>
        <w:instrText xml:space="preserve"> PAGEREF _Toc147154402 \h </w:instrText>
      </w:r>
      <w:r>
        <w:fldChar w:fldCharType="separate"/>
      </w:r>
      <w:r>
        <w:t>136</w:t>
      </w:r>
      <w:r>
        <w:fldChar w:fldCharType="end"/>
      </w:r>
    </w:p>
    <w:p w14:paraId="5C240F45" w14:textId="235E08AE" w:rsidR="007E4D26" w:rsidRDefault="007E4D26">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Transmitter spurious emissions</w:t>
      </w:r>
      <w:r>
        <w:tab/>
      </w:r>
      <w:r>
        <w:fldChar w:fldCharType="begin"/>
      </w:r>
      <w:r>
        <w:instrText xml:space="preserve"> PAGEREF _Toc147154403 \h </w:instrText>
      </w:r>
      <w:r>
        <w:fldChar w:fldCharType="separate"/>
      </w:r>
      <w:r>
        <w:t>136</w:t>
      </w:r>
      <w:r>
        <w:fldChar w:fldCharType="end"/>
      </w:r>
    </w:p>
    <w:p w14:paraId="6E6AB750" w14:textId="0E09ABED" w:rsidR="007E4D26" w:rsidRDefault="007E4D26">
      <w:pPr>
        <w:pStyle w:val="TOC4"/>
        <w:rPr>
          <w:rFonts w:asciiTheme="minorHAnsi" w:eastAsiaTheme="minorEastAsia" w:hAnsiTheme="minorHAnsi" w:cstheme="minorBidi"/>
          <w:sz w:val="22"/>
          <w:szCs w:val="22"/>
          <w:lang w:val="en-US"/>
        </w:rPr>
      </w:pPr>
      <w:r>
        <w:t>6.6.1.1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_Toc147154404 \h </w:instrText>
      </w:r>
      <w:r>
        <w:fldChar w:fldCharType="separate"/>
      </w:r>
      <w:r>
        <w:t>136</w:t>
      </w:r>
      <w:r>
        <w:fldChar w:fldCharType="end"/>
      </w:r>
    </w:p>
    <w:p w14:paraId="0F0759D9" w14:textId="2A9CF279" w:rsidR="007E4D26" w:rsidRDefault="007E4D26">
      <w:pPr>
        <w:pStyle w:val="TOC4"/>
        <w:rPr>
          <w:rFonts w:asciiTheme="minorHAnsi" w:eastAsiaTheme="minorEastAsia" w:hAnsiTheme="minorHAnsi" w:cstheme="minorBidi"/>
          <w:sz w:val="22"/>
          <w:szCs w:val="22"/>
          <w:lang w:val="en-US"/>
        </w:rPr>
      </w:pPr>
      <w:r>
        <w:t>6.6.1.2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_Toc147154405 \h </w:instrText>
      </w:r>
      <w:r>
        <w:fldChar w:fldCharType="separate"/>
      </w:r>
      <w:r>
        <w:t>136</w:t>
      </w:r>
      <w:r>
        <w:fldChar w:fldCharType="end"/>
      </w:r>
    </w:p>
    <w:p w14:paraId="280E8EF5" w14:textId="4E4862DB" w:rsidR="007E4D26" w:rsidRDefault="007E4D26">
      <w:pPr>
        <w:pStyle w:val="TOC4"/>
        <w:rPr>
          <w:rFonts w:asciiTheme="minorHAnsi" w:eastAsiaTheme="minorEastAsia" w:hAnsiTheme="minorHAnsi" w:cstheme="minorBidi"/>
          <w:sz w:val="22"/>
          <w:szCs w:val="22"/>
          <w:lang w:val="en-US"/>
        </w:rPr>
      </w:pPr>
      <w:r>
        <w:t>6.6.1.3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_Toc147154406 \h </w:instrText>
      </w:r>
      <w:r>
        <w:fldChar w:fldCharType="separate"/>
      </w:r>
      <w:r>
        <w:t>137</w:t>
      </w:r>
      <w:r>
        <w:fldChar w:fldCharType="end"/>
      </w:r>
    </w:p>
    <w:p w14:paraId="518F1E86" w14:textId="0F436CE0" w:rsidR="007E4D26" w:rsidRDefault="007E4D26">
      <w:pPr>
        <w:pStyle w:val="TOC4"/>
        <w:rPr>
          <w:rFonts w:asciiTheme="minorHAnsi" w:eastAsiaTheme="minorEastAsia" w:hAnsiTheme="minorHAnsi" w:cstheme="minorBidi"/>
          <w:sz w:val="22"/>
          <w:szCs w:val="22"/>
          <w:lang w:val="en-US"/>
        </w:rPr>
      </w:pPr>
      <w:r>
        <w:t>6.6.1.4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_Toc147154407 \h </w:instrText>
      </w:r>
      <w:r>
        <w:fldChar w:fldCharType="separate"/>
      </w:r>
      <w:r>
        <w:t>137</w:t>
      </w:r>
      <w:r>
        <w:fldChar w:fldCharType="end"/>
      </w:r>
    </w:p>
    <w:p w14:paraId="7A92EC7E" w14:textId="5BA82D86" w:rsidR="007E4D26" w:rsidRDefault="007E4D26">
      <w:pPr>
        <w:pStyle w:val="TOC5"/>
        <w:rPr>
          <w:rFonts w:asciiTheme="minorHAnsi" w:eastAsiaTheme="minorEastAsia" w:hAnsiTheme="minorHAnsi" w:cstheme="minorBidi"/>
          <w:sz w:val="22"/>
          <w:szCs w:val="22"/>
          <w:lang w:val="en-US"/>
        </w:rPr>
      </w:pPr>
      <w:r>
        <w:t>6.6.1.4.1</w:t>
      </w:r>
      <w:r>
        <w:rPr>
          <w:rFonts w:asciiTheme="minorHAnsi" w:eastAsiaTheme="minorEastAsia" w:hAnsiTheme="minorHAnsi" w:cstheme="minorBidi"/>
          <w:sz w:val="22"/>
          <w:szCs w:val="22"/>
          <w:lang w:val="en-US"/>
        </w:rPr>
        <w:tab/>
      </w:r>
      <w:r>
        <w:t>Initial conditions</w:t>
      </w:r>
      <w:r>
        <w:tab/>
      </w:r>
      <w:r>
        <w:fldChar w:fldCharType="begin"/>
      </w:r>
      <w:r>
        <w:instrText xml:space="preserve"> PAGEREF _Toc147154408 \h </w:instrText>
      </w:r>
      <w:r>
        <w:fldChar w:fldCharType="separate"/>
      </w:r>
      <w:r>
        <w:t>137</w:t>
      </w:r>
      <w:r>
        <w:fldChar w:fldCharType="end"/>
      </w:r>
    </w:p>
    <w:p w14:paraId="71879A9A" w14:textId="0A7359AD" w:rsidR="007E4D26" w:rsidRDefault="007E4D26">
      <w:pPr>
        <w:pStyle w:val="TOC5"/>
        <w:rPr>
          <w:rFonts w:asciiTheme="minorHAnsi" w:eastAsiaTheme="minorEastAsia" w:hAnsiTheme="minorHAnsi" w:cstheme="minorBidi"/>
          <w:sz w:val="22"/>
          <w:szCs w:val="22"/>
          <w:lang w:val="en-US"/>
        </w:rPr>
      </w:pPr>
      <w:r>
        <w:t>6.6.1.4.2</w:t>
      </w:r>
      <w:r>
        <w:rPr>
          <w:rFonts w:asciiTheme="minorHAnsi" w:eastAsiaTheme="minorEastAsia" w:hAnsiTheme="minorHAnsi" w:cstheme="minorBidi"/>
          <w:sz w:val="22"/>
          <w:szCs w:val="22"/>
          <w:lang w:val="en-US"/>
        </w:rPr>
        <w:tab/>
      </w:r>
      <w:r>
        <w:t>Procedure</w:t>
      </w:r>
      <w:r>
        <w:tab/>
      </w:r>
      <w:r>
        <w:fldChar w:fldCharType="begin"/>
      </w:r>
      <w:r>
        <w:instrText xml:space="preserve"> PAGEREF _Toc147154409 \h </w:instrText>
      </w:r>
      <w:r>
        <w:fldChar w:fldCharType="separate"/>
      </w:r>
      <w:r>
        <w:t>137</w:t>
      </w:r>
      <w:r>
        <w:fldChar w:fldCharType="end"/>
      </w:r>
    </w:p>
    <w:p w14:paraId="7A42F775" w14:textId="366A62E0" w:rsidR="007E4D26" w:rsidRDefault="007E4D26">
      <w:pPr>
        <w:pStyle w:val="TOC4"/>
        <w:rPr>
          <w:rFonts w:asciiTheme="minorHAnsi" w:eastAsiaTheme="minorEastAsia" w:hAnsiTheme="minorHAnsi" w:cstheme="minorBidi"/>
          <w:sz w:val="22"/>
          <w:szCs w:val="22"/>
          <w:lang w:val="en-US"/>
        </w:rPr>
      </w:pPr>
      <w:r>
        <w:t>6.6.1.5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_Toc147154410 \h </w:instrText>
      </w:r>
      <w:r>
        <w:fldChar w:fldCharType="separate"/>
      </w:r>
      <w:r>
        <w:t>137</w:t>
      </w:r>
      <w:r>
        <w:fldChar w:fldCharType="end"/>
      </w:r>
    </w:p>
    <w:p w14:paraId="761C4AE5" w14:textId="271CE2F0" w:rsidR="007E4D26" w:rsidRDefault="007E4D26">
      <w:pPr>
        <w:pStyle w:val="TOC5"/>
        <w:rPr>
          <w:rFonts w:asciiTheme="minorHAnsi" w:eastAsiaTheme="minorEastAsia" w:hAnsiTheme="minorHAnsi" w:cstheme="minorBidi"/>
          <w:sz w:val="22"/>
          <w:szCs w:val="22"/>
          <w:lang w:val="en-US"/>
        </w:rPr>
      </w:pPr>
      <w:r>
        <w:t>6.6.1.5.1</w:t>
      </w:r>
      <w:r>
        <w:rPr>
          <w:rFonts w:asciiTheme="minorHAnsi" w:eastAsiaTheme="minorEastAsia" w:hAnsiTheme="minorHAnsi" w:cstheme="minorBidi"/>
          <w:sz w:val="22"/>
          <w:szCs w:val="22"/>
          <w:lang w:val="en-US"/>
        </w:rPr>
        <w:tab/>
      </w:r>
      <w:r>
        <w:t>Spurious emissions (Category A)</w:t>
      </w:r>
      <w:r>
        <w:tab/>
      </w:r>
      <w:r>
        <w:fldChar w:fldCharType="begin"/>
      </w:r>
      <w:r>
        <w:instrText xml:space="preserve"> PAGEREF _Toc147154411 \h </w:instrText>
      </w:r>
      <w:r>
        <w:fldChar w:fldCharType="separate"/>
      </w:r>
      <w:r>
        <w:t>138</w:t>
      </w:r>
      <w:r>
        <w:fldChar w:fldCharType="end"/>
      </w:r>
    </w:p>
    <w:p w14:paraId="36723C16" w14:textId="0E6689B3" w:rsidR="007E4D26" w:rsidRDefault="007E4D26">
      <w:pPr>
        <w:pStyle w:val="TOC5"/>
        <w:rPr>
          <w:rFonts w:asciiTheme="minorHAnsi" w:eastAsiaTheme="minorEastAsia" w:hAnsiTheme="minorHAnsi" w:cstheme="minorBidi"/>
          <w:sz w:val="22"/>
          <w:szCs w:val="22"/>
          <w:lang w:val="en-US"/>
        </w:rPr>
      </w:pPr>
      <w:r>
        <w:t>6.6.1.5.2</w:t>
      </w:r>
      <w:r>
        <w:rPr>
          <w:rFonts w:asciiTheme="minorHAnsi" w:eastAsiaTheme="minorEastAsia" w:hAnsiTheme="minorHAnsi" w:cstheme="minorBidi"/>
          <w:sz w:val="22"/>
          <w:szCs w:val="22"/>
          <w:lang w:val="en-US"/>
        </w:rPr>
        <w:tab/>
      </w:r>
      <w:r>
        <w:t>Spurious emissions (Category B)</w:t>
      </w:r>
      <w:r>
        <w:tab/>
      </w:r>
      <w:r>
        <w:fldChar w:fldCharType="begin"/>
      </w:r>
      <w:r>
        <w:instrText xml:space="preserve"> PAGEREF _Toc147154412 \h </w:instrText>
      </w:r>
      <w:r>
        <w:fldChar w:fldCharType="separate"/>
      </w:r>
      <w:r>
        <w:t>138</w:t>
      </w:r>
      <w:r>
        <w:fldChar w:fldCharType="end"/>
      </w:r>
    </w:p>
    <w:p w14:paraId="5777EC6F" w14:textId="7D7F2BC0" w:rsidR="007E4D26" w:rsidRDefault="007E4D26">
      <w:pPr>
        <w:pStyle w:val="TOC5"/>
        <w:rPr>
          <w:rFonts w:asciiTheme="minorHAnsi" w:eastAsiaTheme="minorEastAsia" w:hAnsiTheme="minorHAnsi" w:cstheme="minorBidi"/>
          <w:sz w:val="22"/>
          <w:szCs w:val="22"/>
          <w:lang w:val="en-US"/>
        </w:rPr>
      </w:pPr>
      <w:r>
        <w:t>6.6.1.5.3</w:t>
      </w:r>
      <w:r>
        <w:rPr>
          <w:rFonts w:asciiTheme="minorHAnsi" w:eastAsiaTheme="minorEastAsia" w:hAnsiTheme="minorHAnsi" w:cstheme="minorBidi"/>
          <w:sz w:val="22"/>
          <w:szCs w:val="22"/>
          <w:lang w:val="en-US"/>
        </w:rPr>
        <w:tab/>
      </w:r>
      <w:r>
        <w:t>Additional test requirement for BC2 (category B)</w:t>
      </w:r>
      <w:r>
        <w:tab/>
      </w:r>
      <w:r>
        <w:fldChar w:fldCharType="begin"/>
      </w:r>
      <w:r>
        <w:instrText xml:space="preserve"> PAGEREF _Toc147154413 \h </w:instrText>
      </w:r>
      <w:r>
        <w:fldChar w:fldCharType="separate"/>
      </w:r>
      <w:r>
        <w:t>138</w:t>
      </w:r>
      <w:r>
        <w:fldChar w:fldCharType="end"/>
      </w:r>
    </w:p>
    <w:p w14:paraId="2EB6535D" w14:textId="518B171D" w:rsidR="007E4D26" w:rsidRDefault="007E4D26">
      <w:pPr>
        <w:pStyle w:val="TOC5"/>
        <w:rPr>
          <w:rFonts w:asciiTheme="minorHAnsi" w:eastAsiaTheme="minorEastAsia" w:hAnsiTheme="minorHAnsi" w:cstheme="minorBidi"/>
          <w:sz w:val="22"/>
          <w:szCs w:val="22"/>
          <w:lang w:val="en-US"/>
        </w:rPr>
      </w:pPr>
      <w:r>
        <w:t>6.6.1.5.4</w:t>
      </w:r>
      <w:r>
        <w:rPr>
          <w:rFonts w:asciiTheme="minorHAnsi" w:eastAsiaTheme="minorEastAsia" w:hAnsiTheme="minorHAnsi" w:cstheme="minorBidi"/>
          <w:sz w:val="22"/>
          <w:szCs w:val="22"/>
          <w:lang w:val="en-US"/>
        </w:rPr>
        <w:tab/>
      </w:r>
      <w:r>
        <w:t>Protection of the BS receiver of own or different BS</w:t>
      </w:r>
      <w:r>
        <w:tab/>
      </w:r>
      <w:r>
        <w:fldChar w:fldCharType="begin"/>
      </w:r>
      <w:r>
        <w:instrText xml:space="preserve"> PAGEREF _Toc147154414 \h </w:instrText>
      </w:r>
      <w:r>
        <w:fldChar w:fldCharType="separate"/>
      </w:r>
      <w:r>
        <w:t>139</w:t>
      </w:r>
      <w:r>
        <w:fldChar w:fldCharType="end"/>
      </w:r>
    </w:p>
    <w:p w14:paraId="23A8E5FD" w14:textId="6EE286D7" w:rsidR="007E4D26" w:rsidRDefault="007E4D26">
      <w:pPr>
        <w:pStyle w:val="TOC5"/>
        <w:rPr>
          <w:rFonts w:asciiTheme="minorHAnsi" w:eastAsiaTheme="minorEastAsia" w:hAnsiTheme="minorHAnsi" w:cstheme="minorBidi"/>
          <w:sz w:val="22"/>
          <w:szCs w:val="22"/>
          <w:lang w:val="en-US"/>
        </w:rPr>
      </w:pPr>
      <w:r>
        <w:t>6.6.1.5.5</w:t>
      </w:r>
      <w:r>
        <w:rPr>
          <w:rFonts w:asciiTheme="minorHAnsi" w:eastAsiaTheme="minorEastAsia" w:hAnsiTheme="minorHAnsi" w:cstheme="minorBidi"/>
          <w:sz w:val="22"/>
          <w:szCs w:val="22"/>
          <w:lang w:val="en-US"/>
        </w:rPr>
        <w:tab/>
      </w:r>
      <w:r>
        <w:t>Additional spurious emission requirements</w:t>
      </w:r>
      <w:r>
        <w:tab/>
      </w:r>
      <w:r>
        <w:fldChar w:fldCharType="begin"/>
      </w:r>
      <w:r>
        <w:instrText xml:space="preserve"> PAGEREF _Toc147154415 \h </w:instrText>
      </w:r>
      <w:r>
        <w:fldChar w:fldCharType="separate"/>
      </w:r>
      <w:r>
        <w:t>139</w:t>
      </w:r>
      <w:r>
        <w:fldChar w:fldCharType="end"/>
      </w:r>
    </w:p>
    <w:p w14:paraId="218BCE2A" w14:textId="4F9AD690" w:rsidR="007E4D26" w:rsidRDefault="007E4D26">
      <w:pPr>
        <w:pStyle w:val="TOC5"/>
        <w:rPr>
          <w:rFonts w:asciiTheme="minorHAnsi" w:eastAsiaTheme="minorEastAsia" w:hAnsiTheme="minorHAnsi" w:cstheme="minorBidi"/>
          <w:sz w:val="22"/>
          <w:szCs w:val="22"/>
          <w:lang w:val="en-US"/>
        </w:rPr>
      </w:pPr>
      <w:r>
        <w:t>6.6.1.5.6</w:t>
      </w:r>
      <w:r>
        <w:rPr>
          <w:rFonts w:asciiTheme="minorHAnsi" w:eastAsiaTheme="minorEastAsia" w:hAnsiTheme="minorHAnsi" w:cstheme="minorBidi"/>
          <w:sz w:val="22"/>
          <w:szCs w:val="22"/>
          <w:lang w:val="en-US"/>
        </w:rPr>
        <w:tab/>
      </w:r>
      <w:r>
        <w:t>Co-location with other Base Stations</w:t>
      </w:r>
      <w:r>
        <w:tab/>
      </w:r>
      <w:r>
        <w:fldChar w:fldCharType="begin"/>
      </w:r>
      <w:r>
        <w:instrText xml:space="preserve"> PAGEREF _Toc147154416 \h </w:instrText>
      </w:r>
      <w:r>
        <w:fldChar w:fldCharType="separate"/>
      </w:r>
      <w:r>
        <w:t>149</w:t>
      </w:r>
      <w:r>
        <w:fldChar w:fldCharType="end"/>
      </w:r>
    </w:p>
    <w:p w14:paraId="0B70DE07" w14:textId="3F18EFE0" w:rsidR="007E4D26" w:rsidRDefault="007E4D26">
      <w:pPr>
        <w:pStyle w:val="TOC3"/>
        <w:rPr>
          <w:rFonts w:asciiTheme="minorHAnsi" w:eastAsiaTheme="minorEastAsia" w:hAnsiTheme="minorHAnsi" w:cstheme="minorBidi"/>
          <w:sz w:val="22"/>
          <w:szCs w:val="22"/>
          <w:lang w:val="en-US"/>
        </w:rPr>
      </w:pPr>
      <w:r>
        <w:t>6.6.2</w:t>
      </w:r>
      <w:r>
        <w:rPr>
          <w:rFonts w:asciiTheme="minorHAnsi" w:eastAsiaTheme="minorEastAsia" w:hAnsiTheme="minorHAnsi" w:cstheme="minorBidi"/>
          <w:sz w:val="22"/>
          <w:szCs w:val="22"/>
          <w:lang w:val="en-US"/>
        </w:rPr>
        <w:tab/>
      </w:r>
      <w:r>
        <w:t>Operating band unwanted emissions</w:t>
      </w:r>
      <w:r>
        <w:tab/>
      </w:r>
      <w:r>
        <w:fldChar w:fldCharType="begin"/>
      </w:r>
      <w:r>
        <w:instrText xml:space="preserve"> PAGEREF _Toc147154417 \h </w:instrText>
      </w:r>
      <w:r>
        <w:fldChar w:fldCharType="separate"/>
      </w:r>
      <w:r>
        <w:t>155</w:t>
      </w:r>
      <w:r>
        <w:fldChar w:fldCharType="end"/>
      </w:r>
    </w:p>
    <w:p w14:paraId="040271F0" w14:textId="54A8BB4C" w:rsidR="007E4D26" w:rsidRDefault="007E4D26">
      <w:pPr>
        <w:pStyle w:val="TOC4"/>
        <w:rPr>
          <w:rFonts w:asciiTheme="minorHAnsi" w:eastAsiaTheme="minorEastAsia" w:hAnsiTheme="minorHAnsi" w:cstheme="minorBidi"/>
          <w:sz w:val="22"/>
          <w:szCs w:val="22"/>
          <w:lang w:val="en-US"/>
        </w:rPr>
      </w:pPr>
      <w:r>
        <w:t>6.6.2.1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_Toc147154418 \h </w:instrText>
      </w:r>
      <w:r>
        <w:fldChar w:fldCharType="separate"/>
      </w:r>
      <w:r>
        <w:t>155</w:t>
      </w:r>
      <w:r>
        <w:fldChar w:fldCharType="end"/>
      </w:r>
    </w:p>
    <w:p w14:paraId="6CD9AAEC" w14:textId="2B343861" w:rsidR="007E4D26" w:rsidRDefault="007E4D26">
      <w:pPr>
        <w:pStyle w:val="TOC4"/>
        <w:rPr>
          <w:rFonts w:asciiTheme="minorHAnsi" w:eastAsiaTheme="minorEastAsia" w:hAnsiTheme="minorHAnsi" w:cstheme="minorBidi"/>
          <w:sz w:val="22"/>
          <w:szCs w:val="22"/>
          <w:lang w:val="en-US"/>
        </w:rPr>
      </w:pPr>
      <w:r>
        <w:t>6.6.2.2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_Toc147154419 \h </w:instrText>
      </w:r>
      <w:r>
        <w:fldChar w:fldCharType="separate"/>
      </w:r>
      <w:r>
        <w:t>155</w:t>
      </w:r>
      <w:r>
        <w:fldChar w:fldCharType="end"/>
      </w:r>
    </w:p>
    <w:p w14:paraId="757F1C6A" w14:textId="6ACEDD88" w:rsidR="007E4D26" w:rsidRDefault="007E4D26">
      <w:pPr>
        <w:pStyle w:val="TOC4"/>
        <w:rPr>
          <w:rFonts w:asciiTheme="minorHAnsi" w:eastAsiaTheme="minorEastAsia" w:hAnsiTheme="minorHAnsi" w:cstheme="minorBidi"/>
          <w:sz w:val="22"/>
          <w:szCs w:val="22"/>
          <w:lang w:val="en-US"/>
        </w:rPr>
      </w:pPr>
      <w:r>
        <w:t>6.6.2.3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_Toc147154420 \h </w:instrText>
      </w:r>
      <w:r>
        <w:fldChar w:fldCharType="separate"/>
      </w:r>
      <w:r>
        <w:t>156</w:t>
      </w:r>
      <w:r>
        <w:fldChar w:fldCharType="end"/>
      </w:r>
    </w:p>
    <w:p w14:paraId="2871F1F0" w14:textId="3E3CF9E6" w:rsidR="007E4D26" w:rsidRDefault="007E4D26">
      <w:pPr>
        <w:pStyle w:val="TOC4"/>
        <w:rPr>
          <w:rFonts w:asciiTheme="minorHAnsi" w:eastAsiaTheme="minorEastAsia" w:hAnsiTheme="minorHAnsi" w:cstheme="minorBidi"/>
          <w:sz w:val="22"/>
          <w:szCs w:val="22"/>
          <w:lang w:val="en-US"/>
        </w:rPr>
      </w:pPr>
      <w:r>
        <w:t>6.6.2.4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_Toc147154421 \h </w:instrText>
      </w:r>
      <w:r>
        <w:fldChar w:fldCharType="separate"/>
      </w:r>
      <w:r>
        <w:t>156</w:t>
      </w:r>
      <w:r>
        <w:fldChar w:fldCharType="end"/>
      </w:r>
    </w:p>
    <w:p w14:paraId="365B5F87" w14:textId="6F640622" w:rsidR="007E4D26" w:rsidRDefault="007E4D26">
      <w:pPr>
        <w:pStyle w:val="TOC5"/>
        <w:rPr>
          <w:rFonts w:asciiTheme="minorHAnsi" w:eastAsiaTheme="minorEastAsia" w:hAnsiTheme="minorHAnsi" w:cstheme="minorBidi"/>
          <w:sz w:val="22"/>
          <w:szCs w:val="22"/>
          <w:lang w:val="en-US"/>
        </w:rPr>
      </w:pPr>
      <w:r>
        <w:t>6.6.2.4.1</w:t>
      </w:r>
      <w:r>
        <w:rPr>
          <w:rFonts w:asciiTheme="minorHAnsi" w:eastAsiaTheme="minorEastAsia" w:hAnsiTheme="minorHAnsi" w:cstheme="minorBidi"/>
          <w:sz w:val="22"/>
          <w:szCs w:val="22"/>
          <w:lang w:val="en-US"/>
        </w:rPr>
        <w:tab/>
      </w:r>
      <w:r>
        <w:t>Initial conditions</w:t>
      </w:r>
      <w:r>
        <w:tab/>
      </w:r>
      <w:r>
        <w:fldChar w:fldCharType="begin"/>
      </w:r>
      <w:r>
        <w:instrText xml:space="preserve"> PAGEREF _Toc147154422 \h </w:instrText>
      </w:r>
      <w:r>
        <w:fldChar w:fldCharType="separate"/>
      </w:r>
      <w:r>
        <w:t>156</w:t>
      </w:r>
      <w:r>
        <w:fldChar w:fldCharType="end"/>
      </w:r>
    </w:p>
    <w:p w14:paraId="6A6C81A0" w14:textId="56FDA9F9" w:rsidR="007E4D26" w:rsidRDefault="007E4D26">
      <w:pPr>
        <w:pStyle w:val="TOC5"/>
        <w:rPr>
          <w:rFonts w:asciiTheme="minorHAnsi" w:eastAsiaTheme="minorEastAsia" w:hAnsiTheme="minorHAnsi" w:cstheme="minorBidi"/>
          <w:sz w:val="22"/>
          <w:szCs w:val="22"/>
          <w:lang w:val="en-US"/>
        </w:rPr>
      </w:pPr>
      <w:r>
        <w:t>6.6.2.4.2</w:t>
      </w:r>
      <w:r>
        <w:rPr>
          <w:rFonts w:asciiTheme="minorHAnsi" w:eastAsiaTheme="minorEastAsia" w:hAnsiTheme="minorHAnsi" w:cstheme="minorBidi"/>
          <w:sz w:val="22"/>
          <w:szCs w:val="22"/>
          <w:lang w:val="en-US"/>
        </w:rPr>
        <w:tab/>
      </w:r>
      <w:r>
        <w:t>Procedure</w:t>
      </w:r>
      <w:r>
        <w:tab/>
      </w:r>
      <w:r>
        <w:fldChar w:fldCharType="begin"/>
      </w:r>
      <w:r>
        <w:instrText xml:space="preserve"> PAGEREF _Toc147154423 \h </w:instrText>
      </w:r>
      <w:r>
        <w:fldChar w:fldCharType="separate"/>
      </w:r>
      <w:r>
        <w:t>156</w:t>
      </w:r>
      <w:r>
        <w:fldChar w:fldCharType="end"/>
      </w:r>
    </w:p>
    <w:p w14:paraId="5FB5D12E" w14:textId="198E3F58" w:rsidR="007E4D26" w:rsidRDefault="007E4D26">
      <w:pPr>
        <w:pStyle w:val="TOC4"/>
        <w:rPr>
          <w:rFonts w:asciiTheme="minorHAnsi" w:eastAsiaTheme="minorEastAsia" w:hAnsiTheme="minorHAnsi" w:cstheme="minorBidi"/>
          <w:sz w:val="22"/>
          <w:szCs w:val="22"/>
          <w:lang w:val="en-US"/>
        </w:rPr>
      </w:pPr>
      <w:r>
        <w:t>6.6.2.5</w:t>
      </w:r>
      <w:r>
        <w:rPr>
          <w:rFonts w:asciiTheme="minorHAnsi" w:eastAsiaTheme="minorEastAsia" w:hAnsiTheme="minorHAnsi" w:cstheme="minorBidi"/>
          <w:sz w:val="22"/>
          <w:szCs w:val="22"/>
          <w:lang w:val="en-US"/>
        </w:rPr>
        <w:tab/>
      </w:r>
      <w:r>
        <w:t>Test requirement</w:t>
      </w:r>
      <w:r>
        <w:tab/>
      </w:r>
      <w:r>
        <w:fldChar w:fldCharType="begin"/>
      </w:r>
      <w:r>
        <w:instrText xml:space="preserve"> PAGEREF _Toc147154424 \h </w:instrText>
      </w:r>
      <w:r>
        <w:fldChar w:fldCharType="separate"/>
      </w:r>
      <w:r>
        <w:t>157</w:t>
      </w:r>
      <w:r>
        <w:fldChar w:fldCharType="end"/>
      </w:r>
    </w:p>
    <w:p w14:paraId="5D26CDCA" w14:textId="556E9453" w:rsidR="007E4D26" w:rsidRDefault="007E4D26">
      <w:pPr>
        <w:pStyle w:val="TOC5"/>
        <w:rPr>
          <w:rFonts w:asciiTheme="minorHAnsi" w:eastAsiaTheme="minorEastAsia" w:hAnsiTheme="minorHAnsi" w:cstheme="minorBidi"/>
          <w:sz w:val="22"/>
          <w:szCs w:val="22"/>
          <w:lang w:val="en-US"/>
        </w:rPr>
      </w:pPr>
      <w:r>
        <w:t>6.6.2.5.1</w:t>
      </w:r>
      <w:r>
        <w:rPr>
          <w:rFonts w:asciiTheme="minorHAnsi" w:eastAsiaTheme="minorEastAsia" w:hAnsiTheme="minorHAnsi" w:cstheme="minorBidi"/>
          <w:sz w:val="22"/>
          <w:szCs w:val="22"/>
          <w:lang w:val="en-US"/>
        </w:rPr>
        <w:tab/>
      </w:r>
      <w:r>
        <w:t>Test requirements for Band Categories 1 and 3</w:t>
      </w:r>
      <w:r>
        <w:tab/>
      </w:r>
      <w:r>
        <w:fldChar w:fldCharType="begin"/>
      </w:r>
      <w:r>
        <w:instrText xml:space="preserve"> PAGEREF _Toc147154425 \h </w:instrText>
      </w:r>
      <w:r>
        <w:fldChar w:fldCharType="separate"/>
      </w:r>
      <w:r>
        <w:t>157</w:t>
      </w:r>
      <w:r>
        <w:fldChar w:fldCharType="end"/>
      </w:r>
    </w:p>
    <w:p w14:paraId="34B1B6CB" w14:textId="3AC0B935" w:rsidR="007E4D26" w:rsidRDefault="007E4D26">
      <w:pPr>
        <w:pStyle w:val="TOC5"/>
        <w:rPr>
          <w:rFonts w:asciiTheme="minorHAnsi" w:eastAsiaTheme="minorEastAsia" w:hAnsiTheme="minorHAnsi" w:cstheme="minorBidi"/>
          <w:sz w:val="22"/>
          <w:szCs w:val="22"/>
          <w:lang w:val="en-US"/>
        </w:rPr>
      </w:pPr>
      <w:r>
        <w:t>6.6.2.5.2</w:t>
      </w:r>
      <w:r>
        <w:rPr>
          <w:rFonts w:asciiTheme="minorHAnsi" w:eastAsiaTheme="minorEastAsia" w:hAnsiTheme="minorHAnsi" w:cstheme="minorBidi"/>
          <w:sz w:val="22"/>
          <w:szCs w:val="22"/>
          <w:lang w:val="en-US"/>
        </w:rPr>
        <w:tab/>
      </w:r>
      <w:r>
        <w:t>Test requirements for Band Category 2</w:t>
      </w:r>
      <w:r>
        <w:tab/>
      </w:r>
      <w:r>
        <w:fldChar w:fldCharType="begin"/>
      </w:r>
      <w:r>
        <w:instrText xml:space="preserve"> PAGEREF _Toc147154426 \h </w:instrText>
      </w:r>
      <w:r>
        <w:fldChar w:fldCharType="separate"/>
      </w:r>
      <w:r>
        <w:t>167</w:t>
      </w:r>
      <w:r>
        <w:fldChar w:fldCharType="end"/>
      </w:r>
    </w:p>
    <w:p w14:paraId="20BE5F9E" w14:textId="1D3A5435" w:rsidR="007E4D26" w:rsidRDefault="007E4D26">
      <w:pPr>
        <w:pStyle w:val="TOC5"/>
        <w:rPr>
          <w:rFonts w:asciiTheme="minorHAnsi" w:eastAsiaTheme="minorEastAsia" w:hAnsiTheme="minorHAnsi" w:cstheme="minorBidi"/>
          <w:sz w:val="22"/>
          <w:szCs w:val="22"/>
          <w:lang w:val="en-US"/>
        </w:rPr>
      </w:pPr>
      <w:r>
        <w:t>6.6.2.5.3</w:t>
      </w:r>
      <w:r>
        <w:rPr>
          <w:rFonts w:asciiTheme="minorHAnsi" w:eastAsiaTheme="minorEastAsia" w:hAnsiTheme="minorHAnsi" w:cstheme="minorBidi"/>
          <w:sz w:val="22"/>
          <w:szCs w:val="22"/>
          <w:lang w:val="en-US"/>
        </w:rPr>
        <w:tab/>
      </w:r>
      <w:r>
        <w:t>Test requirements for GSM/EDGE single-RAT requirements</w:t>
      </w:r>
      <w:r>
        <w:tab/>
      </w:r>
      <w:r>
        <w:fldChar w:fldCharType="begin"/>
      </w:r>
      <w:r>
        <w:instrText xml:space="preserve"> PAGEREF _Toc147154427 \h </w:instrText>
      </w:r>
      <w:r>
        <w:fldChar w:fldCharType="separate"/>
      </w:r>
      <w:r>
        <w:t>175</w:t>
      </w:r>
      <w:r>
        <w:fldChar w:fldCharType="end"/>
      </w:r>
    </w:p>
    <w:p w14:paraId="4266EA05" w14:textId="61F46815" w:rsidR="007E4D26" w:rsidRDefault="007E4D26">
      <w:pPr>
        <w:pStyle w:val="TOC5"/>
        <w:rPr>
          <w:rFonts w:asciiTheme="minorHAnsi" w:eastAsiaTheme="minorEastAsia" w:hAnsiTheme="minorHAnsi" w:cstheme="minorBidi"/>
          <w:sz w:val="22"/>
          <w:szCs w:val="22"/>
          <w:lang w:val="en-US"/>
        </w:rPr>
      </w:pPr>
      <w:r>
        <w:t>6.6.2.5.4</w:t>
      </w:r>
      <w:r>
        <w:rPr>
          <w:rFonts w:asciiTheme="minorHAnsi" w:eastAsiaTheme="minorEastAsia" w:hAnsiTheme="minorHAnsi" w:cstheme="minorBidi"/>
          <w:sz w:val="22"/>
          <w:szCs w:val="22"/>
          <w:lang w:val="en-US"/>
        </w:rPr>
        <w:tab/>
      </w:r>
      <w:r>
        <w:t>Test requirements for additional requirements</w:t>
      </w:r>
      <w:r>
        <w:tab/>
      </w:r>
      <w:r>
        <w:fldChar w:fldCharType="begin"/>
      </w:r>
      <w:r>
        <w:instrText xml:space="preserve"> PAGEREF _Toc147154428 \h </w:instrText>
      </w:r>
      <w:r>
        <w:fldChar w:fldCharType="separate"/>
      </w:r>
      <w:r>
        <w:t>175</w:t>
      </w:r>
      <w:r>
        <w:fldChar w:fldCharType="end"/>
      </w:r>
    </w:p>
    <w:p w14:paraId="012C8F72" w14:textId="1D572C02" w:rsidR="007E4D26" w:rsidRDefault="007E4D26">
      <w:pPr>
        <w:pStyle w:val="TOC3"/>
        <w:rPr>
          <w:rFonts w:asciiTheme="minorHAnsi" w:eastAsiaTheme="minorEastAsia" w:hAnsiTheme="minorHAnsi" w:cstheme="minorBidi"/>
          <w:sz w:val="22"/>
          <w:szCs w:val="22"/>
          <w:lang w:val="en-US"/>
        </w:rPr>
      </w:pPr>
      <w:r>
        <w:t>6.6.3</w:t>
      </w:r>
      <w:r>
        <w:rPr>
          <w:rFonts w:asciiTheme="minorHAnsi" w:eastAsiaTheme="minorEastAsia" w:hAnsiTheme="minorHAnsi" w:cstheme="minorBidi"/>
          <w:sz w:val="22"/>
          <w:szCs w:val="22"/>
          <w:lang w:val="en-US"/>
        </w:rPr>
        <w:tab/>
      </w:r>
      <w:r>
        <w:t>Occupied bandwidth</w:t>
      </w:r>
      <w:r>
        <w:tab/>
      </w:r>
      <w:r>
        <w:fldChar w:fldCharType="begin"/>
      </w:r>
      <w:r>
        <w:instrText xml:space="preserve"> PAGEREF _Toc147154429 \h </w:instrText>
      </w:r>
      <w:r>
        <w:fldChar w:fldCharType="separate"/>
      </w:r>
      <w:r>
        <w:t>178</w:t>
      </w:r>
      <w:r>
        <w:fldChar w:fldCharType="end"/>
      </w:r>
    </w:p>
    <w:p w14:paraId="2587C2C9" w14:textId="7749D19F" w:rsidR="007E4D26" w:rsidRDefault="007E4D26">
      <w:pPr>
        <w:pStyle w:val="TOC4"/>
        <w:rPr>
          <w:rFonts w:asciiTheme="minorHAnsi" w:eastAsiaTheme="minorEastAsia" w:hAnsiTheme="minorHAnsi" w:cstheme="minorBidi"/>
          <w:sz w:val="22"/>
          <w:szCs w:val="22"/>
          <w:lang w:val="en-US"/>
        </w:rPr>
      </w:pPr>
      <w:r>
        <w:t>6.6.3.1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_Toc147154430 \h </w:instrText>
      </w:r>
      <w:r>
        <w:fldChar w:fldCharType="separate"/>
      </w:r>
      <w:r>
        <w:t>178</w:t>
      </w:r>
      <w:r>
        <w:fldChar w:fldCharType="end"/>
      </w:r>
    </w:p>
    <w:p w14:paraId="64485F9A" w14:textId="38C0783D" w:rsidR="007E4D26" w:rsidRDefault="007E4D26">
      <w:pPr>
        <w:pStyle w:val="TOC4"/>
        <w:rPr>
          <w:rFonts w:asciiTheme="minorHAnsi" w:eastAsiaTheme="minorEastAsia" w:hAnsiTheme="minorHAnsi" w:cstheme="minorBidi"/>
          <w:sz w:val="22"/>
          <w:szCs w:val="22"/>
          <w:lang w:val="en-US"/>
        </w:rPr>
      </w:pPr>
      <w:r>
        <w:t>6.6.3.2</w:t>
      </w:r>
      <w:r>
        <w:rPr>
          <w:rFonts w:asciiTheme="minorHAnsi" w:eastAsiaTheme="minorEastAsia" w:hAnsiTheme="minorHAnsi" w:cstheme="minorBidi"/>
          <w:sz w:val="22"/>
          <w:szCs w:val="22"/>
          <w:lang w:val="en-US"/>
        </w:rPr>
        <w:tab/>
      </w:r>
      <w:r>
        <w:t>Minimum requirements</w:t>
      </w:r>
      <w:r>
        <w:tab/>
      </w:r>
      <w:r>
        <w:fldChar w:fldCharType="begin"/>
      </w:r>
      <w:r>
        <w:instrText xml:space="preserve"> PAGEREF _Toc147154431 \h </w:instrText>
      </w:r>
      <w:r>
        <w:fldChar w:fldCharType="separate"/>
      </w:r>
      <w:r>
        <w:t>178</w:t>
      </w:r>
      <w:r>
        <w:fldChar w:fldCharType="end"/>
      </w:r>
    </w:p>
    <w:p w14:paraId="47888055" w14:textId="16AE26A8" w:rsidR="007E4D26" w:rsidRDefault="007E4D26">
      <w:pPr>
        <w:pStyle w:val="TOC4"/>
        <w:rPr>
          <w:rFonts w:asciiTheme="minorHAnsi" w:eastAsiaTheme="minorEastAsia" w:hAnsiTheme="minorHAnsi" w:cstheme="minorBidi"/>
          <w:sz w:val="22"/>
          <w:szCs w:val="22"/>
          <w:lang w:val="en-US"/>
        </w:rPr>
      </w:pPr>
      <w:r>
        <w:t>6.6.3.3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_Toc147154432 \h </w:instrText>
      </w:r>
      <w:r>
        <w:fldChar w:fldCharType="separate"/>
      </w:r>
      <w:r>
        <w:t>178</w:t>
      </w:r>
      <w:r>
        <w:fldChar w:fldCharType="end"/>
      </w:r>
    </w:p>
    <w:p w14:paraId="5AB015E4" w14:textId="105858D2" w:rsidR="007E4D26" w:rsidRDefault="007E4D26">
      <w:pPr>
        <w:pStyle w:val="TOC4"/>
        <w:rPr>
          <w:rFonts w:asciiTheme="minorHAnsi" w:eastAsiaTheme="minorEastAsia" w:hAnsiTheme="minorHAnsi" w:cstheme="minorBidi"/>
          <w:sz w:val="22"/>
          <w:szCs w:val="22"/>
          <w:lang w:val="en-US"/>
        </w:rPr>
      </w:pPr>
      <w:r>
        <w:t>6.6.3.4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_Toc147154433 \h </w:instrText>
      </w:r>
      <w:r>
        <w:fldChar w:fldCharType="separate"/>
      </w:r>
      <w:r>
        <w:t>178</w:t>
      </w:r>
      <w:r>
        <w:fldChar w:fldCharType="end"/>
      </w:r>
    </w:p>
    <w:p w14:paraId="3044C3F1" w14:textId="2923E606" w:rsidR="007E4D26" w:rsidRDefault="007E4D26">
      <w:pPr>
        <w:pStyle w:val="TOC4"/>
        <w:rPr>
          <w:rFonts w:asciiTheme="minorHAnsi" w:eastAsiaTheme="minorEastAsia" w:hAnsiTheme="minorHAnsi" w:cstheme="minorBidi"/>
          <w:sz w:val="22"/>
          <w:szCs w:val="22"/>
          <w:lang w:val="en-US"/>
        </w:rPr>
      </w:pPr>
      <w:r>
        <w:t>6.6.3.5</w:t>
      </w:r>
      <w:r>
        <w:rPr>
          <w:rFonts w:asciiTheme="minorHAnsi" w:eastAsiaTheme="minorEastAsia" w:hAnsiTheme="minorHAnsi" w:cstheme="minorBidi"/>
          <w:sz w:val="22"/>
          <w:szCs w:val="22"/>
          <w:lang w:val="en-US"/>
        </w:rPr>
        <w:tab/>
      </w:r>
      <w:r>
        <w:t>Test requirement</w:t>
      </w:r>
      <w:r>
        <w:tab/>
      </w:r>
      <w:r>
        <w:fldChar w:fldCharType="begin"/>
      </w:r>
      <w:r>
        <w:instrText xml:space="preserve"> PAGEREF _Toc147154434 \h </w:instrText>
      </w:r>
      <w:r>
        <w:fldChar w:fldCharType="separate"/>
      </w:r>
      <w:r>
        <w:t>179</w:t>
      </w:r>
      <w:r>
        <w:fldChar w:fldCharType="end"/>
      </w:r>
    </w:p>
    <w:p w14:paraId="591DAE8B" w14:textId="4A42A3FC" w:rsidR="007E4D26" w:rsidRDefault="007E4D26">
      <w:pPr>
        <w:pStyle w:val="TOC3"/>
        <w:rPr>
          <w:rFonts w:asciiTheme="minorHAnsi" w:eastAsiaTheme="minorEastAsia" w:hAnsiTheme="minorHAnsi" w:cstheme="minorBidi"/>
          <w:sz w:val="22"/>
          <w:szCs w:val="22"/>
          <w:lang w:val="en-US"/>
        </w:rPr>
      </w:pPr>
      <w:r>
        <w:t>6.6.4</w:t>
      </w:r>
      <w:r>
        <w:rPr>
          <w:rFonts w:asciiTheme="minorHAnsi" w:eastAsiaTheme="minorEastAsia" w:hAnsiTheme="minorHAnsi" w:cstheme="minorBidi"/>
          <w:sz w:val="22"/>
          <w:szCs w:val="22"/>
          <w:lang w:val="en-US"/>
        </w:rPr>
        <w:tab/>
      </w:r>
      <w:r>
        <w:t>Adjacent Channel Leakage Power Ratio (ACLR)</w:t>
      </w:r>
      <w:r>
        <w:tab/>
      </w:r>
      <w:r>
        <w:fldChar w:fldCharType="begin"/>
      </w:r>
      <w:r>
        <w:instrText xml:space="preserve"> PAGEREF _Toc147154435 \h </w:instrText>
      </w:r>
      <w:r>
        <w:fldChar w:fldCharType="separate"/>
      </w:r>
      <w:r>
        <w:t>179</w:t>
      </w:r>
      <w:r>
        <w:fldChar w:fldCharType="end"/>
      </w:r>
    </w:p>
    <w:p w14:paraId="62BDFAF6" w14:textId="2887E594" w:rsidR="007E4D26" w:rsidRDefault="007E4D26">
      <w:pPr>
        <w:pStyle w:val="TOC4"/>
        <w:rPr>
          <w:rFonts w:asciiTheme="minorHAnsi" w:eastAsiaTheme="minorEastAsia" w:hAnsiTheme="minorHAnsi" w:cstheme="minorBidi"/>
          <w:sz w:val="22"/>
          <w:szCs w:val="22"/>
          <w:lang w:val="en-US"/>
        </w:rPr>
      </w:pPr>
      <w:r>
        <w:t>6.6.4.1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_Toc147154436 \h </w:instrText>
      </w:r>
      <w:r>
        <w:fldChar w:fldCharType="separate"/>
      </w:r>
      <w:r>
        <w:t>179</w:t>
      </w:r>
      <w:r>
        <w:fldChar w:fldCharType="end"/>
      </w:r>
    </w:p>
    <w:p w14:paraId="2D51A1DC" w14:textId="02F9085F" w:rsidR="007E4D26" w:rsidRDefault="007E4D26">
      <w:pPr>
        <w:pStyle w:val="TOC4"/>
        <w:rPr>
          <w:rFonts w:asciiTheme="minorHAnsi" w:eastAsiaTheme="minorEastAsia" w:hAnsiTheme="minorHAnsi" w:cstheme="minorBidi"/>
          <w:sz w:val="22"/>
          <w:szCs w:val="22"/>
          <w:lang w:val="en-US"/>
        </w:rPr>
      </w:pPr>
      <w:r>
        <w:t>6.6.4.2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_Toc147154437 \h </w:instrText>
      </w:r>
      <w:r>
        <w:fldChar w:fldCharType="separate"/>
      </w:r>
      <w:r>
        <w:t>179</w:t>
      </w:r>
      <w:r>
        <w:fldChar w:fldCharType="end"/>
      </w:r>
    </w:p>
    <w:p w14:paraId="2FBB3D61" w14:textId="1D8B31AB" w:rsidR="007E4D26" w:rsidRDefault="007E4D26">
      <w:pPr>
        <w:pStyle w:val="TOC4"/>
        <w:rPr>
          <w:rFonts w:asciiTheme="minorHAnsi" w:eastAsiaTheme="minorEastAsia" w:hAnsiTheme="minorHAnsi" w:cstheme="minorBidi"/>
          <w:sz w:val="22"/>
          <w:szCs w:val="22"/>
          <w:lang w:val="en-US"/>
        </w:rPr>
      </w:pPr>
      <w:r>
        <w:t>6.6.4.3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_Toc147154438 \h </w:instrText>
      </w:r>
      <w:r>
        <w:fldChar w:fldCharType="separate"/>
      </w:r>
      <w:r>
        <w:t>179</w:t>
      </w:r>
      <w:r>
        <w:fldChar w:fldCharType="end"/>
      </w:r>
    </w:p>
    <w:p w14:paraId="3D2E7E84" w14:textId="44136BFC" w:rsidR="007E4D26" w:rsidRDefault="007E4D26">
      <w:pPr>
        <w:pStyle w:val="TOC4"/>
        <w:rPr>
          <w:rFonts w:asciiTheme="minorHAnsi" w:eastAsiaTheme="minorEastAsia" w:hAnsiTheme="minorHAnsi" w:cstheme="minorBidi"/>
          <w:sz w:val="22"/>
          <w:szCs w:val="22"/>
          <w:lang w:val="en-US"/>
        </w:rPr>
      </w:pPr>
      <w:r>
        <w:t>6.6.4.4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_Toc147154439 \h </w:instrText>
      </w:r>
      <w:r>
        <w:fldChar w:fldCharType="separate"/>
      </w:r>
      <w:r>
        <w:t>179</w:t>
      </w:r>
      <w:r>
        <w:fldChar w:fldCharType="end"/>
      </w:r>
    </w:p>
    <w:p w14:paraId="3BB86459" w14:textId="3346CA1F" w:rsidR="007E4D26" w:rsidRDefault="007E4D26">
      <w:pPr>
        <w:pStyle w:val="TOC5"/>
        <w:rPr>
          <w:rFonts w:asciiTheme="minorHAnsi" w:eastAsiaTheme="minorEastAsia" w:hAnsiTheme="minorHAnsi" w:cstheme="minorBidi"/>
          <w:sz w:val="22"/>
          <w:szCs w:val="22"/>
          <w:lang w:val="en-US"/>
        </w:rPr>
      </w:pPr>
      <w:r w:rsidRPr="00473D6B">
        <w:rPr>
          <w:rFonts w:eastAsia="MS Mincho"/>
        </w:rPr>
        <w:t>6.6.</w:t>
      </w:r>
      <w:r>
        <w:rPr>
          <w:lang w:eastAsia="zh-CN"/>
        </w:rPr>
        <w:t>4</w:t>
      </w:r>
      <w:r w:rsidRPr="00473D6B">
        <w:rPr>
          <w:rFonts w:eastAsia="MS Mincho"/>
        </w:rPr>
        <w:t>.4.1</w:t>
      </w:r>
      <w:r>
        <w:rPr>
          <w:rFonts w:asciiTheme="minorHAnsi" w:eastAsiaTheme="minorEastAsia" w:hAnsiTheme="minorHAnsi" w:cstheme="minorBidi"/>
          <w:sz w:val="22"/>
          <w:szCs w:val="22"/>
          <w:lang w:val="en-US"/>
        </w:rPr>
        <w:tab/>
      </w:r>
      <w:r w:rsidRPr="00473D6B">
        <w:rPr>
          <w:rFonts w:eastAsia="MS Mincho"/>
        </w:rPr>
        <w:t>Initial conditions</w:t>
      </w:r>
      <w:r>
        <w:tab/>
      </w:r>
      <w:r>
        <w:fldChar w:fldCharType="begin"/>
      </w:r>
      <w:r>
        <w:instrText xml:space="preserve"> PAGEREF _Toc147154440 \h </w:instrText>
      </w:r>
      <w:r>
        <w:fldChar w:fldCharType="separate"/>
      </w:r>
      <w:r>
        <w:t>179</w:t>
      </w:r>
      <w:r>
        <w:fldChar w:fldCharType="end"/>
      </w:r>
    </w:p>
    <w:p w14:paraId="2BEE6E5E" w14:textId="55BBCDCF" w:rsidR="007E4D26" w:rsidRDefault="007E4D26">
      <w:pPr>
        <w:pStyle w:val="TOC5"/>
        <w:rPr>
          <w:rFonts w:asciiTheme="minorHAnsi" w:eastAsiaTheme="minorEastAsia" w:hAnsiTheme="minorHAnsi" w:cstheme="minorBidi"/>
          <w:sz w:val="22"/>
          <w:szCs w:val="22"/>
          <w:lang w:val="en-US"/>
        </w:rPr>
      </w:pPr>
      <w:r w:rsidRPr="00473D6B">
        <w:rPr>
          <w:rFonts w:eastAsia="MS Mincho"/>
        </w:rPr>
        <w:t>6.6.</w:t>
      </w:r>
      <w:r>
        <w:rPr>
          <w:lang w:eastAsia="zh-CN"/>
        </w:rPr>
        <w:t>4</w:t>
      </w:r>
      <w:r w:rsidRPr="00473D6B">
        <w:rPr>
          <w:rFonts w:eastAsia="MS Mincho"/>
        </w:rPr>
        <w:t>.4.2</w:t>
      </w:r>
      <w:r>
        <w:rPr>
          <w:rFonts w:asciiTheme="minorHAnsi" w:eastAsiaTheme="minorEastAsia" w:hAnsiTheme="minorHAnsi" w:cstheme="minorBidi"/>
          <w:sz w:val="22"/>
          <w:szCs w:val="22"/>
          <w:lang w:val="en-US"/>
        </w:rPr>
        <w:tab/>
      </w:r>
      <w:r w:rsidRPr="00473D6B">
        <w:rPr>
          <w:rFonts w:eastAsia="MS Mincho"/>
        </w:rPr>
        <w:t>Procedure</w:t>
      </w:r>
      <w:r>
        <w:tab/>
      </w:r>
      <w:r>
        <w:fldChar w:fldCharType="begin"/>
      </w:r>
      <w:r>
        <w:instrText xml:space="preserve"> PAGEREF _Toc147154441 \h </w:instrText>
      </w:r>
      <w:r>
        <w:fldChar w:fldCharType="separate"/>
      </w:r>
      <w:r>
        <w:t>180</w:t>
      </w:r>
      <w:r>
        <w:fldChar w:fldCharType="end"/>
      </w:r>
    </w:p>
    <w:p w14:paraId="750CE34A" w14:textId="5FC0E156" w:rsidR="007E4D26" w:rsidRDefault="007E4D26">
      <w:pPr>
        <w:pStyle w:val="TOC4"/>
        <w:rPr>
          <w:rFonts w:asciiTheme="minorHAnsi" w:eastAsiaTheme="minorEastAsia" w:hAnsiTheme="minorHAnsi" w:cstheme="minorBidi"/>
          <w:sz w:val="22"/>
          <w:szCs w:val="22"/>
          <w:lang w:val="en-US"/>
        </w:rPr>
      </w:pPr>
      <w:r>
        <w:t>6.6.4.5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_Toc147154442 \h </w:instrText>
      </w:r>
      <w:r>
        <w:fldChar w:fldCharType="separate"/>
      </w:r>
      <w:r>
        <w:t>180</w:t>
      </w:r>
      <w:r>
        <w:fldChar w:fldCharType="end"/>
      </w:r>
    </w:p>
    <w:p w14:paraId="0A78713E" w14:textId="1AD9E85D" w:rsidR="007E4D26" w:rsidRDefault="007E4D26">
      <w:pPr>
        <w:pStyle w:val="TOC5"/>
        <w:rPr>
          <w:rFonts w:asciiTheme="minorHAnsi" w:eastAsiaTheme="minorEastAsia" w:hAnsiTheme="minorHAnsi" w:cstheme="minorBidi"/>
          <w:sz w:val="22"/>
          <w:szCs w:val="22"/>
          <w:lang w:val="en-US"/>
        </w:rPr>
      </w:pPr>
      <w:r>
        <w:t>6.6.4.5.1</w:t>
      </w:r>
      <w:r>
        <w:rPr>
          <w:rFonts w:asciiTheme="minorHAnsi" w:eastAsiaTheme="minorEastAsia" w:hAnsiTheme="minorHAnsi" w:cstheme="minorBidi"/>
          <w:sz w:val="22"/>
          <w:szCs w:val="22"/>
          <w:lang w:val="en-US"/>
        </w:rPr>
        <w:tab/>
      </w:r>
      <w:r>
        <w:t>E-UTRA test requirement</w:t>
      </w:r>
      <w:r>
        <w:tab/>
      </w:r>
      <w:r>
        <w:fldChar w:fldCharType="begin"/>
      </w:r>
      <w:r>
        <w:instrText xml:space="preserve"> PAGEREF _Toc147154443 \h </w:instrText>
      </w:r>
      <w:r>
        <w:fldChar w:fldCharType="separate"/>
      </w:r>
      <w:r>
        <w:t>180</w:t>
      </w:r>
      <w:r>
        <w:fldChar w:fldCharType="end"/>
      </w:r>
    </w:p>
    <w:p w14:paraId="499D059B" w14:textId="29F76673" w:rsidR="007E4D26" w:rsidRDefault="007E4D26">
      <w:pPr>
        <w:pStyle w:val="TOC5"/>
        <w:rPr>
          <w:rFonts w:asciiTheme="minorHAnsi" w:eastAsiaTheme="minorEastAsia" w:hAnsiTheme="minorHAnsi" w:cstheme="minorBidi"/>
          <w:sz w:val="22"/>
          <w:szCs w:val="22"/>
          <w:lang w:val="en-US"/>
        </w:rPr>
      </w:pPr>
      <w:r>
        <w:t>6.6.4.5.2</w:t>
      </w:r>
      <w:r>
        <w:rPr>
          <w:rFonts w:asciiTheme="minorHAnsi" w:eastAsiaTheme="minorEastAsia" w:hAnsiTheme="minorHAnsi" w:cstheme="minorBidi"/>
          <w:sz w:val="22"/>
          <w:szCs w:val="22"/>
          <w:lang w:val="en-US"/>
        </w:rPr>
        <w:tab/>
      </w:r>
      <w:r>
        <w:t>UTRA FDD test requirement</w:t>
      </w:r>
      <w:r>
        <w:tab/>
      </w:r>
      <w:r>
        <w:fldChar w:fldCharType="begin"/>
      </w:r>
      <w:r>
        <w:instrText xml:space="preserve"> PAGEREF _Toc147154444 \h </w:instrText>
      </w:r>
      <w:r>
        <w:fldChar w:fldCharType="separate"/>
      </w:r>
      <w:r>
        <w:t>182</w:t>
      </w:r>
      <w:r>
        <w:fldChar w:fldCharType="end"/>
      </w:r>
    </w:p>
    <w:p w14:paraId="27ECD9FC" w14:textId="0664176B" w:rsidR="007E4D26" w:rsidRDefault="007E4D26">
      <w:pPr>
        <w:pStyle w:val="TOC5"/>
        <w:rPr>
          <w:rFonts w:asciiTheme="minorHAnsi" w:eastAsiaTheme="minorEastAsia" w:hAnsiTheme="minorHAnsi" w:cstheme="minorBidi"/>
          <w:sz w:val="22"/>
          <w:szCs w:val="22"/>
          <w:lang w:val="en-US"/>
        </w:rPr>
      </w:pPr>
      <w:r>
        <w:t>6.6.4.5.3</w:t>
      </w:r>
      <w:r>
        <w:rPr>
          <w:rFonts w:asciiTheme="minorHAnsi" w:eastAsiaTheme="minorEastAsia" w:hAnsiTheme="minorHAnsi" w:cstheme="minorBidi"/>
          <w:sz w:val="22"/>
          <w:szCs w:val="22"/>
          <w:lang w:val="en-US"/>
        </w:rPr>
        <w:tab/>
      </w:r>
      <w:r>
        <w:t>UTRA TDD test requirement</w:t>
      </w:r>
      <w:r>
        <w:tab/>
      </w:r>
      <w:r>
        <w:fldChar w:fldCharType="begin"/>
      </w:r>
      <w:r>
        <w:instrText xml:space="preserve"> PAGEREF _Toc147154445 \h </w:instrText>
      </w:r>
      <w:r>
        <w:fldChar w:fldCharType="separate"/>
      </w:r>
      <w:r>
        <w:t>182</w:t>
      </w:r>
      <w:r>
        <w:fldChar w:fldCharType="end"/>
      </w:r>
    </w:p>
    <w:p w14:paraId="447367BF" w14:textId="53563D33" w:rsidR="007E4D26" w:rsidRDefault="007E4D26">
      <w:pPr>
        <w:pStyle w:val="TOC5"/>
        <w:rPr>
          <w:rFonts w:asciiTheme="minorHAnsi" w:eastAsiaTheme="minorEastAsia" w:hAnsiTheme="minorHAnsi" w:cstheme="minorBidi"/>
          <w:sz w:val="22"/>
          <w:szCs w:val="22"/>
          <w:lang w:val="en-US"/>
        </w:rPr>
      </w:pPr>
      <w:r>
        <w:t>6.6.4.5.4</w:t>
      </w:r>
      <w:r>
        <w:rPr>
          <w:rFonts w:asciiTheme="minorHAnsi" w:eastAsiaTheme="minorEastAsia" w:hAnsiTheme="minorHAnsi" w:cstheme="minorBidi"/>
          <w:sz w:val="22"/>
          <w:szCs w:val="22"/>
          <w:lang w:val="en-US"/>
        </w:rPr>
        <w:tab/>
      </w:r>
      <w:r>
        <w:t>Cumulative ACLR requirement in non-contiguous spectrum</w:t>
      </w:r>
      <w:r>
        <w:tab/>
      </w:r>
      <w:r>
        <w:fldChar w:fldCharType="begin"/>
      </w:r>
      <w:r>
        <w:instrText xml:space="preserve"> PAGEREF _Toc147154446 \h </w:instrText>
      </w:r>
      <w:r>
        <w:fldChar w:fldCharType="separate"/>
      </w:r>
      <w:r>
        <w:t>182</w:t>
      </w:r>
      <w:r>
        <w:fldChar w:fldCharType="end"/>
      </w:r>
    </w:p>
    <w:p w14:paraId="1A5FE401" w14:textId="31890EE5" w:rsidR="007E4D26" w:rsidRDefault="007E4D26">
      <w:pPr>
        <w:pStyle w:val="TOC5"/>
        <w:rPr>
          <w:rFonts w:asciiTheme="minorHAnsi" w:eastAsiaTheme="minorEastAsia" w:hAnsiTheme="minorHAnsi" w:cstheme="minorBidi"/>
          <w:sz w:val="22"/>
          <w:szCs w:val="22"/>
          <w:lang w:val="en-US"/>
        </w:rPr>
      </w:pPr>
      <w:r>
        <w:t>6.6.4.</w:t>
      </w:r>
      <w:r>
        <w:rPr>
          <w:lang w:eastAsia="zh-CN"/>
        </w:rPr>
        <w:t>5.5</w:t>
      </w:r>
      <w:r>
        <w:rPr>
          <w:rFonts w:asciiTheme="minorHAnsi" w:eastAsiaTheme="minorEastAsia" w:hAnsiTheme="minorHAnsi" w:cstheme="minorBidi"/>
          <w:sz w:val="22"/>
          <w:szCs w:val="22"/>
          <w:lang w:val="en-US"/>
        </w:rPr>
        <w:tab/>
      </w:r>
      <w:r>
        <w:rPr>
          <w:lang w:eastAsia="zh-CN"/>
        </w:rPr>
        <w:t>NB-IoT</w:t>
      </w:r>
      <w:r>
        <w:t xml:space="preserve"> test requirement</w:t>
      </w:r>
      <w:r>
        <w:tab/>
      </w:r>
      <w:r>
        <w:fldChar w:fldCharType="begin"/>
      </w:r>
      <w:r>
        <w:instrText xml:space="preserve"> PAGEREF _Toc147154447 \h </w:instrText>
      </w:r>
      <w:r>
        <w:fldChar w:fldCharType="separate"/>
      </w:r>
      <w:r>
        <w:t>184</w:t>
      </w:r>
      <w:r>
        <w:fldChar w:fldCharType="end"/>
      </w:r>
    </w:p>
    <w:p w14:paraId="6BBAB721" w14:textId="79A4AF46" w:rsidR="007E4D26" w:rsidRDefault="007E4D26">
      <w:pPr>
        <w:pStyle w:val="TOC5"/>
        <w:rPr>
          <w:rFonts w:asciiTheme="minorHAnsi" w:eastAsiaTheme="minorEastAsia" w:hAnsiTheme="minorHAnsi" w:cstheme="minorBidi"/>
          <w:sz w:val="22"/>
          <w:szCs w:val="22"/>
          <w:lang w:val="en-US"/>
        </w:rPr>
      </w:pPr>
      <w:r>
        <w:rPr>
          <w:lang w:eastAsia="zh-CN"/>
        </w:rPr>
        <w:t>6.6.4.5.6</w:t>
      </w:r>
      <w:r>
        <w:rPr>
          <w:rFonts w:asciiTheme="minorHAnsi" w:eastAsiaTheme="minorEastAsia" w:hAnsiTheme="minorHAnsi" w:cstheme="minorBidi"/>
          <w:sz w:val="22"/>
          <w:szCs w:val="22"/>
          <w:lang w:val="en-US"/>
        </w:rPr>
        <w:tab/>
      </w:r>
      <w:r>
        <w:rPr>
          <w:lang w:eastAsia="zh-CN"/>
        </w:rPr>
        <w:t>NR test requirement</w:t>
      </w:r>
      <w:r>
        <w:tab/>
      </w:r>
      <w:r>
        <w:fldChar w:fldCharType="begin"/>
      </w:r>
      <w:r>
        <w:instrText xml:space="preserve"> PAGEREF _Toc147154448 \h </w:instrText>
      </w:r>
      <w:r>
        <w:fldChar w:fldCharType="separate"/>
      </w:r>
      <w:r>
        <w:t>184</w:t>
      </w:r>
      <w:r>
        <w:fldChar w:fldCharType="end"/>
      </w:r>
    </w:p>
    <w:p w14:paraId="751052BD" w14:textId="145DC042" w:rsidR="007E4D26" w:rsidRDefault="007E4D26">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t>Transmitter intermodulation</w:t>
      </w:r>
      <w:r>
        <w:tab/>
      </w:r>
      <w:r>
        <w:fldChar w:fldCharType="begin"/>
      </w:r>
      <w:r>
        <w:instrText xml:space="preserve"> PAGEREF _Toc147154449 \h </w:instrText>
      </w:r>
      <w:r>
        <w:fldChar w:fldCharType="separate"/>
      </w:r>
      <w:r>
        <w:t>186</w:t>
      </w:r>
      <w:r>
        <w:fldChar w:fldCharType="end"/>
      </w:r>
    </w:p>
    <w:p w14:paraId="0E431047" w14:textId="716B84CD" w:rsidR="007E4D26" w:rsidRDefault="007E4D26">
      <w:pPr>
        <w:pStyle w:val="TOC3"/>
        <w:rPr>
          <w:rFonts w:asciiTheme="minorHAnsi" w:eastAsiaTheme="minorEastAsia" w:hAnsiTheme="minorHAnsi" w:cstheme="minorBidi"/>
          <w:sz w:val="22"/>
          <w:szCs w:val="22"/>
          <w:lang w:val="en-US"/>
        </w:rPr>
      </w:pPr>
      <w:r>
        <w:t>6.7.1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_Toc147154450 \h </w:instrText>
      </w:r>
      <w:r>
        <w:fldChar w:fldCharType="separate"/>
      </w:r>
      <w:r>
        <w:t>186</w:t>
      </w:r>
      <w:r>
        <w:fldChar w:fldCharType="end"/>
      </w:r>
    </w:p>
    <w:p w14:paraId="3DD431C2" w14:textId="48D43D9B" w:rsidR="007E4D26" w:rsidRDefault="007E4D26">
      <w:pPr>
        <w:pStyle w:val="TOC3"/>
        <w:rPr>
          <w:rFonts w:asciiTheme="minorHAnsi" w:eastAsiaTheme="minorEastAsia" w:hAnsiTheme="minorHAnsi" w:cstheme="minorBidi"/>
          <w:sz w:val="22"/>
          <w:szCs w:val="22"/>
          <w:lang w:val="en-US"/>
        </w:rPr>
      </w:pPr>
      <w:r>
        <w:t>6.7.2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_Toc147154451 \h </w:instrText>
      </w:r>
      <w:r>
        <w:fldChar w:fldCharType="separate"/>
      </w:r>
      <w:r>
        <w:t>187</w:t>
      </w:r>
      <w:r>
        <w:fldChar w:fldCharType="end"/>
      </w:r>
    </w:p>
    <w:p w14:paraId="1085C1A3" w14:textId="6FA3558D" w:rsidR="007E4D26" w:rsidRDefault="007E4D26">
      <w:pPr>
        <w:pStyle w:val="TOC3"/>
        <w:rPr>
          <w:rFonts w:asciiTheme="minorHAnsi" w:eastAsiaTheme="minorEastAsia" w:hAnsiTheme="minorHAnsi" w:cstheme="minorBidi"/>
          <w:sz w:val="22"/>
          <w:szCs w:val="22"/>
          <w:lang w:val="en-US"/>
        </w:rPr>
      </w:pPr>
      <w:r>
        <w:t>6.7.2A</w:t>
      </w:r>
      <w:r>
        <w:rPr>
          <w:rFonts w:asciiTheme="minorHAnsi" w:eastAsiaTheme="minorEastAsia" w:hAnsiTheme="minorHAnsi" w:cstheme="minorBidi"/>
          <w:sz w:val="22"/>
          <w:szCs w:val="22"/>
          <w:lang w:val="en-US"/>
        </w:rPr>
        <w:tab/>
      </w:r>
      <w:r>
        <w:t>Additional requirement for Band 41</w:t>
      </w:r>
      <w:r>
        <w:tab/>
      </w:r>
      <w:r>
        <w:fldChar w:fldCharType="begin"/>
      </w:r>
      <w:r>
        <w:instrText xml:space="preserve"> PAGEREF _Toc147154452 \h </w:instrText>
      </w:r>
      <w:r>
        <w:fldChar w:fldCharType="separate"/>
      </w:r>
      <w:r>
        <w:t>187</w:t>
      </w:r>
      <w:r>
        <w:fldChar w:fldCharType="end"/>
      </w:r>
    </w:p>
    <w:p w14:paraId="76623BBD" w14:textId="52E0275F" w:rsidR="007E4D26" w:rsidRDefault="007E4D26">
      <w:pPr>
        <w:pStyle w:val="TOC3"/>
        <w:rPr>
          <w:rFonts w:asciiTheme="minorHAnsi" w:eastAsiaTheme="minorEastAsia" w:hAnsiTheme="minorHAnsi" w:cstheme="minorBidi"/>
          <w:sz w:val="22"/>
          <w:szCs w:val="22"/>
          <w:lang w:val="en-US"/>
        </w:rPr>
      </w:pPr>
      <w:r>
        <w:t>6.7.3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_Toc147154453 \h </w:instrText>
      </w:r>
      <w:r>
        <w:fldChar w:fldCharType="separate"/>
      </w:r>
      <w:r>
        <w:t>187</w:t>
      </w:r>
      <w:r>
        <w:fldChar w:fldCharType="end"/>
      </w:r>
    </w:p>
    <w:p w14:paraId="319AC456" w14:textId="29D71461" w:rsidR="007E4D26" w:rsidRDefault="007E4D26">
      <w:pPr>
        <w:pStyle w:val="TOC3"/>
        <w:rPr>
          <w:rFonts w:asciiTheme="minorHAnsi" w:eastAsiaTheme="minorEastAsia" w:hAnsiTheme="minorHAnsi" w:cstheme="minorBidi"/>
          <w:sz w:val="22"/>
          <w:szCs w:val="22"/>
          <w:lang w:val="en-US"/>
        </w:rPr>
      </w:pPr>
      <w:r>
        <w:t>6.7.4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_Toc147154454 \h </w:instrText>
      </w:r>
      <w:r>
        <w:fldChar w:fldCharType="separate"/>
      </w:r>
      <w:r>
        <w:t>187</w:t>
      </w:r>
      <w:r>
        <w:fldChar w:fldCharType="end"/>
      </w:r>
    </w:p>
    <w:p w14:paraId="196AE8B1" w14:textId="6BA607BE" w:rsidR="007E4D26" w:rsidRDefault="007E4D26">
      <w:pPr>
        <w:pStyle w:val="TOC4"/>
        <w:rPr>
          <w:rFonts w:asciiTheme="minorHAnsi" w:eastAsiaTheme="minorEastAsia" w:hAnsiTheme="minorHAnsi" w:cstheme="minorBidi"/>
          <w:sz w:val="22"/>
          <w:szCs w:val="22"/>
          <w:lang w:val="en-US"/>
        </w:rPr>
      </w:pPr>
      <w:r>
        <w:t>6.7.4.1</w:t>
      </w:r>
      <w:r>
        <w:rPr>
          <w:rFonts w:asciiTheme="minorHAnsi" w:eastAsiaTheme="minorEastAsia" w:hAnsiTheme="minorHAnsi" w:cstheme="minorBidi"/>
          <w:sz w:val="22"/>
          <w:szCs w:val="22"/>
          <w:lang w:val="en-US"/>
        </w:rPr>
        <w:tab/>
      </w:r>
      <w:r>
        <w:t>Initial conditions</w:t>
      </w:r>
      <w:r>
        <w:tab/>
      </w:r>
      <w:r>
        <w:fldChar w:fldCharType="begin"/>
      </w:r>
      <w:r>
        <w:instrText xml:space="preserve"> PAGEREF _Toc147154455 \h </w:instrText>
      </w:r>
      <w:r>
        <w:fldChar w:fldCharType="separate"/>
      </w:r>
      <w:r>
        <w:t>187</w:t>
      </w:r>
      <w:r>
        <w:fldChar w:fldCharType="end"/>
      </w:r>
    </w:p>
    <w:p w14:paraId="356D92C9" w14:textId="6B2EE417" w:rsidR="007E4D26" w:rsidRDefault="007E4D26">
      <w:pPr>
        <w:pStyle w:val="TOC4"/>
        <w:rPr>
          <w:rFonts w:asciiTheme="minorHAnsi" w:eastAsiaTheme="minorEastAsia" w:hAnsiTheme="minorHAnsi" w:cstheme="minorBidi"/>
          <w:sz w:val="22"/>
          <w:szCs w:val="22"/>
          <w:lang w:val="en-US"/>
        </w:rPr>
      </w:pPr>
      <w:r>
        <w:t>6.7.4.2</w:t>
      </w:r>
      <w:r>
        <w:rPr>
          <w:rFonts w:asciiTheme="minorHAnsi" w:eastAsiaTheme="minorEastAsia" w:hAnsiTheme="minorHAnsi" w:cstheme="minorBidi"/>
          <w:sz w:val="22"/>
          <w:szCs w:val="22"/>
          <w:lang w:val="en-US"/>
        </w:rPr>
        <w:tab/>
      </w:r>
      <w:r>
        <w:t>Procedure</w:t>
      </w:r>
      <w:r>
        <w:tab/>
      </w:r>
      <w:r>
        <w:fldChar w:fldCharType="begin"/>
      </w:r>
      <w:r>
        <w:instrText xml:space="preserve"> PAGEREF _Toc147154456 \h </w:instrText>
      </w:r>
      <w:r>
        <w:fldChar w:fldCharType="separate"/>
      </w:r>
      <w:r>
        <w:t>187</w:t>
      </w:r>
      <w:r>
        <w:fldChar w:fldCharType="end"/>
      </w:r>
    </w:p>
    <w:p w14:paraId="47A5039C" w14:textId="7B26C7D3" w:rsidR="007E4D26" w:rsidRDefault="007E4D26">
      <w:pPr>
        <w:pStyle w:val="TOC5"/>
        <w:rPr>
          <w:rFonts w:asciiTheme="minorHAnsi" w:eastAsiaTheme="minorEastAsia" w:hAnsiTheme="minorHAnsi" w:cstheme="minorBidi"/>
          <w:sz w:val="22"/>
          <w:szCs w:val="22"/>
          <w:lang w:val="en-US"/>
        </w:rPr>
      </w:pPr>
      <w:r>
        <w:t>6.7.4.2.1</w:t>
      </w:r>
      <w:r>
        <w:rPr>
          <w:rFonts w:asciiTheme="minorHAnsi" w:eastAsiaTheme="minorEastAsia" w:hAnsiTheme="minorHAnsi" w:cstheme="minorBidi"/>
          <w:sz w:val="22"/>
          <w:szCs w:val="22"/>
          <w:lang w:val="en-US"/>
        </w:rPr>
        <w:tab/>
      </w:r>
      <w:r>
        <w:t>General minimum requirement test procedure</w:t>
      </w:r>
      <w:r>
        <w:tab/>
      </w:r>
      <w:r>
        <w:fldChar w:fldCharType="begin"/>
      </w:r>
      <w:r>
        <w:instrText xml:space="preserve"> PAGEREF _Toc147154457 \h </w:instrText>
      </w:r>
      <w:r>
        <w:fldChar w:fldCharType="separate"/>
      </w:r>
      <w:r>
        <w:t>187</w:t>
      </w:r>
      <w:r>
        <w:fldChar w:fldCharType="end"/>
      </w:r>
    </w:p>
    <w:p w14:paraId="2088424D" w14:textId="61337DDA" w:rsidR="007E4D26" w:rsidRDefault="007E4D26">
      <w:pPr>
        <w:pStyle w:val="TOC5"/>
        <w:rPr>
          <w:rFonts w:asciiTheme="minorHAnsi" w:eastAsiaTheme="minorEastAsia" w:hAnsiTheme="minorHAnsi" w:cstheme="minorBidi"/>
          <w:sz w:val="22"/>
          <w:szCs w:val="22"/>
          <w:lang w:val="en-US"/>
        </w:rPr>
      </w:pPr>
      <w:r>
        <w:t>6.7.4.2.2</w:t>
      </w:r>
      <w:r>
        <w:rPr>
          <w:rFonts w:asciiTheme="minorHAnsi" w:eastAsiaTheme="minorEastAsia" w:hAnsiTheme="minorHAnsi" w:cstheme="minorBidi"/>
          <w:sz w:val="22"/>
          <w:szCs w:val="22"/>
          <w:lang w:val="en-US"/>
        </w:rPr>
        <w:tab/>
      </w:r>
      <w:r>
        <w:t>Additional minimum requirement (BC1 and BC2) test procedure</w:t>
      </w:r>
      <w:r>
        <w:tab/>
      </w:r>
      <w:r>
        <w:fldChar w:fldCharType="begin"/>
      </w:r>
      <w:r>
        <w:instrText xml:space="preserve"> PAGEREF _Toc147154458 \h </w:instrText>
      </w:r>
      <w:r>
        <w:fldChar w:fldCharType="separate"/>
      </w:r>
      <w:r>
        <w:t>188</w:t>
      </w:r>
      <w:r>
        <w:fldChar w:fldCharType="end"/>
      </w:r>
    </w:p>
    <w:p w14:paraId="26645A84" w14:textId="19D34C6B" w:rsidR="007E4D26" w:rsidRDefault="007E4D26">
      <w:pPr>
        <w:pStyle w:val="TOC5"/>
        <w:rPr>
          <w:rFonts w:asciiTheme="minorHAnsi" w:eastAsiaTheme="minorEastAsia" w:hAnsiTheme="minorHAnsi" w:cstheme="minorBidi"/>
          <w:sz w:val="22"/>
          <w:szCs w:val="22"/>
          <w:lang w:val="en-US"/>
        </w:rPr>
      </w:pPr>
      <w:r>
        <w:t>6.7.4.2.3</w:t>
      </w:r>
      <w:r>
        <w:rPr>
          <w:rFonts w:asciiTheme="minorHAnsi" w:eastAsiaTheme="minorEastAsia" w:hAnsiTheme="minorHAnsi" w:cstheme="minorBidi"/>
          <w:sz w:val="22"/>
          <w:szCs w:val="22"/>
          <w:lang w:val="en-US"/>
        </w:rPr>
        <w:tab/>
      </w:r>
      <w:r>
        <w:t>Additional minimum requirement (BC3) test procedure</w:t>
      </w:r>
      <w:r>
        <w:tab/>
      </w:r>
      <w:r>
        <w:fldChar w:fldCharType="begin"/>
      </w:r>
      <w:r>
        <w:instrText xml:space="preserve"> PAGEREF _Toc147154459 \h </w:instrText>
      </w:r>
      <w:r>
        <w:fldChar w:fldCharType="separate"/>
      </w:r>
      <w:r>
        <w:t>188</w:t>
      </w:r>
      <w:r>
        <w:fldChar w:fldCharType="end"/>
      </w:r>
    </w:p>
    <w:p w14:paraId="72F14BEC" w14:textId="3031C611" w:rsidR="007E4D26" w:rsidRDefault="007E4D26">
      <w:pPr>
        <w:pStyle w:val="TOC3"/>
        <w:rPr>
          <w:rFonts w:asciiTheme="minorHAnsi" w:eastAsiaTheme="minorEastAsia" w:hAnsiTheme="minorHAnsi" w:cstheme="minorBidi"/>
          <w:sz w:val="22"/>
          <w:szCs w:val="22"/>
          <w:lang w:val="en-US"/>
        </w:rPr>
      </w:pPr>
      <w:r>
        <w:t>6.7.5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_Toc147154460 \h </w:instrText>
      </w:r>
      <w:r>
        <w:fldChar w:fldCharType="separate"/>
      </w:r>
      <w:r>
        <w:t>189</w:t>
      </w:r>
      <w:r>
        <w:fldChar w:fldCharType="end"/>
      </w:r>
    </w:p>
    <w:p w14:paraId="2DFA9200" w14:textId="0728FA71" w:rsidR="007E4D26" w:rsidRDefault="007E4D26">
      <w:pPr>
        <w:pStyle w:val="TOC4"/>
        <w:rPr>
          <w:rFonts w:asciiTheme="minorHAnsi" w:eastAsiaTheme="minorEastAsia" w:hAnsiTheme="minorHAnsi" w:cstheme="minorBidi"/>
          <w:sz w:val="22"/>
          <w:szCs w:val="22"/>
          <w:lang w:val="en-US"/>
        </w:rPr>
      </w:pPr>
      <w:r>
        <w:t>6.7.5.1</w:t>
      </w:r>
      <w:r>
        <w:rPr>
          <w:rFonts w:asciiTheme="minorHAnsi" w:eastAsiaTheme="minorEastAsia" w:hAnsiTheme="minorHAnsi" w:cstheme="minorBidi"/>
          <w:sz w:val="22"/>
          <w:szCs w:val="22"/>
          <w:lang w:val="en-US"/>
        </w:rPr>
        <w:tab/>
      </w:r>
      <w:r>
        <w:t>General test requirement</w:t>
      </w:r>
      <w:r>
        <w:tab/>
      </w:r>
      <w:r>
        <w:fldChar w:fldCharType="begin"/>
      </w:r>
      <w:r>
        <w:instrText xml:space="preserve"> PAGEREF _Toc147154461 \h </w:instrText>
      </w:r>
      <w:r>
        <w:fldChar w:fldCharType="separate"/>
      </w:r>
      <w:r>
        <w:t>189</w:t>
      </w:r>
      <w:r>
        <w:fldChar w:fldCharType="end"/>
      </w:r>
    </w:p>
    <w:p w14:paraId="00BFC7D2" w14:textId="75538A9D" w:rsidR="007E4D26" w:rsidRDefault="007E4D26">
      <w:pPr>
        <w:pStyle w:val="TOC4"/>
        <w:rPr>
          <w:rFonts w:asciiTheme="minorHAnsi" w:eastAsiaTheme="minorEastAsia" w:hAnsiTheme="minorHAnsi" w:cstheme="minorBidi"/>
          <w:sz w:val="22"/>
          <w:szCs w:val="22"/>
          <w:lang w:val="en-US"/>
        </w:rPr>
      </w:pPr>
      <w:r>
        <w:t>6.7.5.2</w:t>
      </w:r>
      <w:r>
        <w:rPr>
          <w:rFonts w:asciiTheme="minorHAnsi" w:eastAsiaTheme="minorEastAsia" w:hAnsiTheme="minorHAnsi" w:cstheme="minorBidi"/>
          <w:sz w:val="22"/>
          <w:szCs w:val="22"/>
          <w:lang w:val="en-US"/>
        </w:rPr>
        <w:tab/>
      </w:r>
      <w:r>
        <w:t>Additional test requirement (BC1 and BC2)</w:t>
      </w:r>
      <w:r>
        <w:tab/>
      </w:r>
      <w:r>
        <w:fldChar w:fldCharType="begin"/>
      </w:r>
      <w:r>
        <w:instrText xml:space="preserve"> PAGEREF _Toc147154462 \h </w:instrText>
      </w:r>
      <w:r>
        <w:fldChar w:fldCharType="separate"/>
      </w:r>
      <w:r>
        <w:t>190</w:t>
      </w:r>
      <w:r>
        <w:fldChar w:fldCharType="end"/>
      </w:r>
    </w:p>
    <w:p w14:paraId="58617125" w14:textId="754A8CD9" w:rsidR="007E4D26" w:rsidRDefault="007E4D26">
      <w:pPr>
        <w:pStyle w:val="TOC4"/>
        <w:rPr>
          <w:rFonts w:asciiTheme="minorHAnsi" w:eastAsiaTheme="minorEastAsia" w:hAnsiTheme="minorHAnsi" w:cstheme="minorBidi"/>
          <w:sz w:val="22"/>
          <w:szCs w:val="22"/>
          <w:lang w:val="en-US"/>
        </w:rPr>
      </w:pPr>
      <w:r>
        <w:t>6.7.5.3</w:t>
      </w:r>
      <w:r>
        <w:rPr>
          <w:rFonts w:asciiTheme="minorHAnsi" w:eastAsiaTheme="minorEastAsia" w:hAnsiTheme="minorHAnsi" w:cstheme="minorBidi"/>
          <w:sz w:val="22"/>
          <w:szCs w:val="22"/>
          <w:lang w:val="en-US"/>
        </w:rPr>
        <w:tab/>
      </w:r>
      <w:r>
        <w:t>Additional test requirement (BC3)</w:t>
      </w:r>
      <w:r>
        <w:tab/>
      </w:r>
      <w:r>
        <w:fldChar w:fldCharType="begin"/>
      </w:r>
      <w:r>
        <w:instrText xml:space="preserve"> PAGEREF _Toc147154463 \h </w:instrText>
      </w:r>
      <w:r>
        <w:fldChar w:fldCharType="separate"/>
      </w:r>
      <w:r>
        <w:t>190</w:t>
      </w:r>
      <w:r>
        <w:fldChar w:fldCharType="end"/>
      </w:r>
    </w:p>
    <w:p w14:paraId="2D3E7894" w14:textId="14C9CB27" w:rsidR="007E4D26" w:rsidRDefault="007E4D26">
      <w:pPr>
        <w:pStyle w:val="TOC4"/>
        <w:rPr>
          <w:rFonts w:asciiTheme="minorHAnsi" w:eastAsiaTheme="minorEastAsia" w:hAnsiTheme="minorHAnsi" w:cstheme="minorBidi"/>
          <w:sz w:val="22"/>
          <w:szCs w:val="22"/>
          <w:lang w:val="en-US"/>
        </w:rPr>
      </w:pPr>
      <w:r>
        <w:t>6.7.5.4</w:t>
      </w:r>
      <w:r>
        <w:rPr>
          <w:rFonts w:asciiTheme="minorHAnsi" w:eastAsiaTheme="minorEastAsia" w:hAnsiTheme="minorHAnsi" w:cstheme="minorBidi"/>
          <w:sz w:val="22"/>
          <w:szCs w:val="22"/>
          <w:lang w:val="en-US"/>
        </w:rPr>
        <w:tab/>
      </w:r>
      <w:r>
        <w:t>Additional test requirement for Band 41</w:t>
      </w:r>
      <w:r>
        <w:tab/>
      </w:r>
      <w:r>
        <w:fldChar w:fldCharType="begin"/>
      </w:r>
      <w:r>
        <w:instrText xml:space="preserve"> PAGEREF _Toc147154464 \h </w:instrText>
      </w:r>
      <w:r>
        <w:fldChar w:fldCharType="separate"/>
      </w:r>
      <w:r>
        <w:t>190</w:t>
      </w:r>
      <w:r>
        <w:fldChar w:fldCharType="end"/>
      </w:r>
    </w:p>
    <w:p w14:paraId="50A4866E" w14:textId="713D5B1E" w:rsidR="007E4D26" w:rsidRDefault="007E4D26">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Receiver characteristics</w:t>
      </w:r>
      <w:r>
        <w:tab/>
      </w:r>
      <w:r>
        <w:fldChar w:fldCharType="begin"/>
      </w:r>
      <w:r>
        <w:instrText xml:space="preserve"> PAGEREF _Toc147154465 \h </w:instrText>
      </w:r>
      <w:r>
        <w:fldChar w:fldCharType="separate"/>
      </w:r>
      <w:r>
        <w:t>190</w:t>
      </w:r>
      <w:r>
        <w:fldChar w:fldCharType="end"/>
      </w:r>
    </w:p>
    <w:p w14:paraId="52C5FA6F" w14:textId="6EA5D66E" w:rsidR="007E4D26" w:rsidRDefault="007E4D26">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w:t>
      </w:r>
      <w:r>
        <w:tab/>
      </w:r>
      <w:r>
        <w:fldChar w:fldCharType="begin"/>
      </w:r>
      <w:r>
        <w:instrText xml:space="preserve"> PAGEREF _Toc147154466 \h </w:instrText>
      </w:r>
      <w:r>
        <w:fldChar w:fldCharType="separate"/>
      </w:r>
      <w:r>
        <w:t>190</w:t>
      </w:r>
      <w:r>
        <w:fldChar w:fldCharType="end"/>
      </w:r>
    </w:p>
    <w:p w14:paraId="10255150" w14:textId="4B06072C" w:rsidR="007E4D26" w:rsidRDefault="007E4D26">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Reference sensitivity level</w:t>
      </w:r>
      <w:r>
        <w:tab/>
      </w:r>
      <w:r>
        <w:fldChar w:fldCharType="begin"/>
      </w:r>
      <w:r>
        <w:instrText xml:space="preserve"> PAGEREF _Toc147154467 \h </w:instrText>
      </w:r>
      <w:r>
        <w:fldChar w:fldCharType="separate"/>
      </w:r>
      <w:r>
        <w:t>191</w:t>
      </w:r>
      <w:r>
        <w:fldChar w:fldCharType="end"/>
      </w:r>
    </w:p>
    <w:p w14:paraId="02AD2D81" w14:textId="3AF81337" w:rsidR="007E4D26" w:rsidRDefault="007E4D26">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_Toc147154468 \h </w:instrText>
      </w:r>
      <w:r>
        <w:fldChar w:fldCharType="separate"/>
      </w:r>
      <w:r>
        <w:t>191</w:t>
      </w:r>
      <w:r>
        <w:fldChar w:fldCharType="end"/>
      </w:r>
    </w:p>
    <w:p w14:paraId="48B74D42" w14:textId="5BD6C110" w:rsidR="007E4D26" w:rsidRDefault="007E4D26">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_Toc147154469 \h </w:instrText>
      </w:r>
      <w:r>
        <w:fldChar w:fldCharType="separate"/>
      </w:r>
      <w:r>
        <w:t>191</w:t>
      </w:r>
      <w:r>
        <w:fldChar w:fldCharType="end"/>
      </w:r>
    </w:p>
    <w:p w14:paraId="3B1BBAF1" w14:textId="08DA7E85" w:rsidR="007E4D26" w:rsidRDefault="007E4D26">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_Toc147154470 \h </w:instrText>
      </w:r>
      <w:r>
        <w:fldChar w:fldCharType="separate"/>
      </w:r>
      <w:r>
        <w:t>191</w:t>
      </w:r>
      <w:r>
        <w:fldChar w:fldCharType="end"/>
      </w:r>
    </w:p>
    <w:p w14:paraId="31DF717D" w14:textId="4D058ACC" w:rsidR="007E4D26" w:rsidRDefault="007E4D26">
      <w:pPr>
        <w:pStyle w:val="TOC3"/>
        <w:rPr>
          <w:rFonts w:asciiTheme="minorHAnsi" w:eastAsiaTheme="minorEastAsia" w:hAnsiTheme="minorHAnsi" w:cstheme="minorBidi"/>
          <w:sz w:val="22"/>
          <w:szCs w:val="22"/>
          <w:lang w:val="en-US"/>
        </w:rPr>
      </w:pPr>
      <w:r>
        <w:t>7.2.4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_Toc147154471 \h </w:instrText>
      </w:r>
      <w:r>
        <w:fldChar w:fldCharType="separate"/>
      </w:r>
      <w:r>
        <w:t>191</w:t>
      </w:r>
      <w:r>
        <w:fldChar w:fldCharType="end"/>
      </w:r>
    </w:p>
    <w:p w14:paraId="64119C41" w14:textId="252DA549" w:rsidR="007E4D26" w:rsidRDefault="007E4D26">
      <w:pPr>
        <w:pStyle w:val="TOC4"/>
        <w:rPr>
          <w:rFonts w:asciiTheme="minorHAnsi" w:eastAsiaTheme="minorEastAsia" w:hAnsiTheme="minorHAnsi" w:cstheme="minorBidi"/>
          <w:sz w:val="22"/>
          <w:szCs w:val="22"/>
          <w:lang w:val="en-US"/>
        </w:rPr>
      </w:pPr>
      <w:r>
        <w:t>7.2.4.1</w:t>
      </w:r>
      <w:r>
        <w:rPr>
          <w:rFonts w:asciiTheme="minorHAnsi" w:eastAsiaTheme="minorEastAsia" w:hAnsiTheme="minorHAnsi" w:cstheme="minorBidi"/>
          <w:sz w:val="22"/>
          <w:szCs w:val="22"/>
          <w:lang w:val="en-US"/>
        </w:rPr>
        <w:tab/>
      </w:r>
      <w:r>
        <w:t>Initial conditions for GSM/EDGE reference sensitivity level for CS7, CS15 or CS18</w:t>
      </w:r>
      <w:r>
        <w:tab/>
      </w:r>
      <w:r>
        <w:fldChar w:fldCharType="begin"/>
      </w:r>
      <w:r>
        <w:instrText xml:space="preserve"> PAGEREF _Toc147154472 \h </w:instrText>
      </w:r>
      <w:r>
        <w:fldChar w:fldCharType="separate"/>
      </w:r>
      <w:r>
        <w:t>191</w:t>
      </w:r>
      <w:r>
        <w:fldChar w:fldCharType="end"/>
      </w:r>
    </w:p>
    <w:p w14:paraId="12A44D45" w14:textId="42BE1B1B" w:rsidR="007E4D26" w:rsidRDefault="007E4D26">
      <w:pPr>
        <w:pStyle w:val="TOC4"/>
        <w:rPr>
          <w:rFonts w:asciiTheme="minorHAnsi" w:eastAsiaTheme="minorEastAsia" w:hAnsiTheme="minorHAnsi" w:cstheme="minorBidi"/>
          <w:sz w:val="22"/>
          <w:szCs w:val="22"/>
          <w:lang w:val="en-US"/>
        </w:rPr>
      </w:pPr>
      <w:r>
        <w:t>7.2.4.2</w:t>
      </w:r>
      <w:r>
        <w:rPr>
          <w:rFonts w:asciiTheme="minorHAnsi" w:eastAsiaTheme="minorEastAsia" w:hAnsiTheme="minorHAnsi" w:cstheme="minorBidi"/>
          <w:sz w:val="22"/>
          <w:szCs w:val="22"/>
          <w:lang w:val="en-US"/>
        </w:rPr>
        <w:tab/>
      </w:r>
      <w:r>
        <w:t>Procedure for GSM/EDGE reference sensitivity level for CS7, CS15 or CS18</w:t>
      </w:r>
      <w:r>
        <w:tab/>
      </w:r>
      <w:r>
        <w:fldChar w:fldCharType="begin"/>
      </w:r>
      <w:r>
        <w:instrText xml:space="preserve"> PAGEREF _Toc147154473 \h </w:instrText>
      </w:r>
      <w:r>
        <w:fldChar w:fldCharType="separate"/>
      </w:r>
      <w:r>
        <w:t>192</w:t>
      </w:r>
      <w:r>
        <w:fldChar w:fldCharType="end"/>
      </w:r>
    </w:p>
    <w:p w14:paraId="443519DF" w14:textId="16C0A90F" w:rsidR="007E4D26" w:rsidRDefault="007E4D26">
      <w:pPr>
        <w:pStyle w:val="TOC3"/>
        <w:rPr>
          <w:rFonts w:asciiTheme="minorHAnsi" w:eastAsiaTheme="minorEastAsia" w:hAnsiTheme="minorHAnsi" w:cstheme="minorBidi"/>
          <w:sz w:val="22"/>
          <w:szCs w:val="22"/>
          <w:lang w:val="en-US"/>
        </w:rPr>
      </w:pPr>
      <w:r>
        <w:t>7.2.5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_Toc147154474 \h </w:instrText>
      </w:r>
      <w:r>
        <w:fldChar w:fldCharType="separate"/>
      </w:r>
      <w:r>
        <w:t>192</w:t>
      </w:r>
      <w:r>
        <w:fldChar w:fldCharType="end"/>
      </w:r>
    </w:p>
    <w:p w14:paraId="442E56A1" w14:textId="52290934" w:rsidR="007E4D26" w:rsidRDefault="007E4D26">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Dynamic range</w:t>
      </w:r>
      <w:r>
        <w:tab/>
      </w:r>
      <w:r>
        <w:fldChar w:fldCharType="begin"/>
      </w:r>
      <w:r>
        <w:instrText xml:space="preserve"> PAGEREF _Toc147154475 \h </w:instrText>
      </w:r>
      <w:r>
        <w:fldChar w:fldCharType="separate"/>
      </w:r>
      <w:r>
        <w:t>192</w:t>
      </w:r>
      <w:r>
        <w:fldChar w:fldCharType="end"/>
      </w:r>
    </w:p>
    <w:p w14:paraId="40BE376E" w14:textId="2716DD58" w:rsidR="007E4D26" w:rsidRDefault="007E4D26">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_Toc147154476 \h </w:instrText>
      </w:r>
      <w:r>
        <w:fldChar w:fldCharType="separate"/>
      </w:r>
      <w:r>
        <w:t>192</w:t>
      </w:r>
      <w:r>
        <w:fldChar w:fldCharType="end"/>
      </w:r>
    </w:p>
    <w:p w14:paraId="5C6141BD" w14:textId="0A01338F" w:rsidR="007E4D26" w:rsidRDefault="007E4D26">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_Toc147154477 \h </w:instrText>
      </w:r>
      <w:r>
        <w:fldChar w:fldCharType="separate"/>
      </w:r>
      <w:r>
        <w:t>192</w:t>
      </w:r>
      <w:r>
        <w:fldChar w:fldCharType="end"/>
      </w:r>
    </w:p>
    <w:p w14:paraId="1A23D424" w14:textId="2A69FA43" w:rsidR="007E4D26" w:rsidRDefault="007E4D26">
      <w:pPr>
        <w:pStyle w:val="TOC3"/>
        <w:rPr>
          <w:rFonts w:asciiTheme="minorHAnsi" w:eastAsiaTheme="minorEastAsia" w:hAnsiTheme="minorHAnsi" w:cstheme="minorBidi"/>
          <w:sz w:val="22"/>
          <w:szCs w:val="22"/>
          <w:lang w:val="en-US"/>
        </w:rPr>
      </w:pPr>
      <w:r>
        <w:t>7.3.3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_Toc147154478 \h </w:instrText>
      </w:r>
      <w:r>
        <w:fldChar w:fldCharType="separate"/>
      </w:r>
      <w:r>
        <w:t>192</w:t>
      </w:r>
      <w:r>
        <w:fldChar w:fldCharType="end"/>
      </w:r>
    </w:p>
    <w:p w14:paraId="6B8E32CE" w14:textId="2253416F" w:rsidR="007E4D26" w:rsidRDefault="007E4D26">
      <w:pPr>
        <w:pStyle w:val="TOC3"/>
        <w:rPr>
          <w:rFonts w:asciiTheme="minorHAnsi" w:eastAsiaTheme="minorEastAsia" w:hAnsiTheme="minorHAnsi" w:cstheme="minorBidi"/>
          <w:sz w:val="22"/>
          <w:szCs w:val="22"/>
          <w:lang w:val="en-US"/>
        </w:rPr>
      </w:pPr>
      <w:r>
        <w:t>7.3.4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_Toc147154479 \h </w:instrText>
      </w:r>
      <w:r>
        <w:fldChar w:fldCharType="separate"/>
      </w:r>
      <w:r>
        <w:t>193</w:t>
      </w:r>
      <w:r>
        <w:fldChar w:fldCharType="end"/>
      </w:r>
    </w:p>
    <w:p w14:paraId="493FFED9" w14:textId="12081211" w:rsidR="007E4D26" w:rsidRDefault="007E4D26">
      <w:pPr>
        <w:pStyle w:val="TOC4"/>
        <w:rPr>
          <w:rFonts w:asciiTheme="minorHAnsi" w:eastAsiaTheme="minorEastAsia" w:hAnsiTheme="minorHAnsi" w:cstheme="minorBidi"/>
          <w:sz w:val="22"/>
          <w:szCs w:val="22"/>
          <w:lang w:val="en-US"/>
        </w:rPr>
      </w:pPr>
      <w:r>
        <w:t>7.3.4.1</w:t>
      </w:r>
      <w:r>
        <w:rPr>
          <w:rFonts w:asciiTheme="minorHAnsi" w:eastAsiaTheme="minorEastAsia" w:hAnsiTheme="minorHAnsi" w:cstheme="minorBidi"/>
          <w:sz w:val="22"/>
          <w:szCs w:val="22"/>
          <w:lang w:val="en-US"/>
        </w:rPr>
        <w:tab/>
      </w:r>
      <w:r>
        <w:t>Initial conditions for GSM/EDGE dynamic range for CS7, CS15 or CS18</w:t>
      </w:r>
      <w:r>
        <w:tab/>
      </w:r>
      <w:r>
        <w:fldChar w:fldCharType="begin"/>
      </w:r>
      <w:r>
        <w:instrText xml:space="preserve"> PAGEREF _Toc147154480 \h </w:instrText>
      </w:r>
      <w:r>
        <w:fldChar w:fldCharType="separate"/>
      </w:r>
      <w:r>
        <w:t>193</w:t>
      </w:r>
      <w:r>
        <w:fldChar w:fldCharType="end"/>
      </w:r>
    </w:p>
    <w:p w14:paraId="3720A7F8" w14:textId="13D5650A" w:rsidR="007E4D26" w:rsidRDefault="007E4D26">
      <w:pPr>
        <w:pStyle w:val="TOC4"/>
        <w:rPr>
          <w:rFonts w:asciiTheme="minorHAnsi" w:eastAsiaTheme="minorEastAsia" w:hAnsiTheme="minorHAnsi" w:cstheme="minorBidi"/>
          <w:sz w:val="22"/>
          <w:szCs w:val="22"/>
          <w:lang w:val="en-US"/>
        </w:rPr>
      </w:pPr>
      <w:r>
        <w:t>7.3.4.2</w:t>
      </w:r>
      <w:r>
        <w:rPr>
          <w:rFonts w:asciiTheme="minorHAnsi" w:eastAsiaTheme="minorEastAsia" w:hAnsiTheme="minorHAnsi" w:cstheme="minorBidi"/>
          <w:sz w:val="22"/>
          <w:szCs w:val="22"/>
          <w:lang w:val="en-US"/>
        </w:rPr>
        <w:tab/>
      </w:r>
      <w:r>
        <w:t>Procedure for GSM/EDGE dynamic range for CS7, CS15 or CS18</w:t>
      </w:r>
      <w:r>
        <w:tab/>
      </w:r>
      <w:r>
        <w:fldChar w:fldCharType="begin"/>
      </w:r>
      <w:r>
        <w:instrText xml:space="preserve"> PAGEREF _Toc147154481 \h </w:instrText>
      </w:r>
      <w:r>
        <w:fldChar w:fldCharType="separate"/>
      </w:r>
      <w:r>
        <w:t>193</w:t>
      </w:r>
      <w:r>
        <w:fldChar w:fldCharType="end"/>
      </w:r>
    </w:p>
    <w:p w14:paraId="7AD8A676" w14:textId="62CBE335" w:rsidR="007E4D26" w:rsidRDefault="007E4D26">
      <w:pPr>
        <w:pStyle w:val="TOC3"/>
        <w:rPr>
          <w:rFonts w:asciiTheme="minorHAnsi" w:eastAsiaTheme="minorEastAsia" w:hAnsiTheme="minorHAnsi" w:cstheme="minorBidi"/>
          <w:sz w:val="22"/>
          <w:szCs w:val="22"/>
          <w:lang w:val="en-US"/>
        </w:rPr>
      </w:pPr>
      <w:r>
        <w:t>7.3.5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_Toc147154482 \h </w:instrText>
      </w:r>
      <w:r>
        <w:fldChar w:fldCharType="separate"/>
      </w:r>
      <w:r>
        <w:t>193</w:t>
      </w:r>
      <w:r>
        <w:fldChar w:fldCharType="end"/>
      </w:r>
    </w:p>
    <w:p w14:paraId="6477071C" w14:textId="72F87546" w:rsidR="007E4D26" w:rsidRDefault="007E4D26">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In-band selectivity and blocking</w:t>
      </w:r>
      <w:r>
        <w:tab/>
      </w:r>
      <w:r>
        <w:fldChar w:fldCharType="begin"/>
      </w:r>
      <w:r>
        <w:instrText xml:space="preserve"> PAGEREF _Toc147154483 \h </w:instrText>
      </w:r>
      <w:r>
        <w:fldChar w:fldCharType="separate"/>
      </w:r>
      <w:r>
        <w:t>194</w:t>
      </w:r>
      <w:r>
        <w:fldChar w:fldCharType="end"/>
      </w:r>
    </w:p>
    <w:p w14:paraId="45589BF5" w14:textId="2BFCA4B5" w:rsidR="007E4D26" w:rsidRDefault="007E4D26">
      <w:pPr>
        <w:pStyle w:val="TOC3"/>
        <w:rPr>
          <w:rFonts w:asciiTheme="minorHAnsi" w:eastAsiaTheme="minorEastAsia" w:hAnsiTheme="minorHAnsi" w:cstheme="minorBidi"/>
          <w:sz w:val="22"/>
          <w:szCs w:val="22"/>
          <w:lang w:val="en-US"/>
        </w:rPr>
      </w:pPr>
      <w:r>
        <w:t>7.4.1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_Toc147154484 \h </w:instrText>
      </w:r>
      <w:r>
        <w:fldChar w:fldCharType="separate"/>
      </w:r>
      <w:r>
        <w:t>194</w:t>
      </w:r>
      <w:r>
        <w:fldChar w:fldCharType="end"/>
      </w:r>
    </w:p>
    <w:p w14:paraId="7363D739" w14:textId="4FD9BE07" w:rsidR="007E4D26" w:rsidRDefault="007E4D26">
      <w:pPr>
        <w:pStyle w:val="TOC3"/>
        <w:rPr>
          <w:rFonts w:asciiTheme="minorHAnsi" w:eastAsiaTheme="minorEastAsia" w:hAnsiTheme="minorHAnsi" w:cstheme="minorBidi"/>
          <w:sz w:val="22"/>
          <w:szCs w:val="22"/>
          <w:lang w:val="en-US"/>
        </w:rPr>
      </w:pPr>
      <w:r>
        <w:t>7.4.2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_Toc147154485 \h </w:instrText>
      </w:r>
      <w:r>
        <w:fldChar w:fldCharType="separate"/>
      </w:r>
      <w:r>
        <w:t>194</w:t>
      </w:r>
      <w:r>
        <w:fldChar w:fldCharType="end"/>
      </w:r>
    </w:p>
    <w:p w14:paraId="5844A203" w14:textId="6D522AEA" w:rsidR="007E4D26" w:rsidRDefault="007E4D26">
      <w:pPr>
        <w:pStyle w:val="TOC3"/>
        <w:rPr>
          <w:rFonts w:asciiTheme="minorHAnsi" w:eastAsiaTheme="minorEastAsia" w:hAnsiTheme="minorHAnsi" w:cstheme="minorBidi"/>
          <w:sz w:val="22"/>
          <w:szCs w:val="22"/>
          <w:lang w:val="en-US"/>
        </w:rPr>
      </w:pPr>
      <w:r>
        <w:t>7.4.3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_Toc147154486 \h </w:instrText>
      </w:r>
      <w:r>
        <w:fldChar w:fldCharType="separate"/>
      </w:r>
      <w:r>
        <w:t>194</w:t>
      </w:r>
      <w:r>
        <w:fldChar w:fldCharType="end"/>
      </w:r>
    </w:p>
    <w:p w14:paraId="5C08341D" w14:textId="45B5A1DC" w:rsidR="007E4D26" w:rsidRDefault="007E4D26">
      <w:pPr>
        <w:pStyle w:val="TOC3"/>
        <w:rPr>
          <w:rFonts w:asciiTheme="minorHAnsi" w:eastAsiaTheme="minorEastAsia" w:hAnsiTheme="minorHAnsi" w:cstheme="minorBidi"/>
          <w:sz w:val="22"/>
          <w:szCs w:val="22"/>
          <w:lang w:val="en-US"/>
        </w:rPr>
      </w:pPr>
      <w:r>
        <w:t>7.4.4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_Toc147154487 \h </w:instrText>
      </w:r>
      <w:r>
        <w:fldChar w:fldCharType="separate"/>
      </w:r>
      <w:r>
        <w:t>194</w:t>
      </w:r>
      <w:r>
        <w:fldChar w:fldCharType="end"/>
      </w:r>
    </w:p>
    <w:p w14:paraId="41C4335F" w14:textId="00F95B0A" w:rsidR="007E4D26" w:rsidRDefault="007E4D26">
      <w:pPr>
        <w:pStyle w:val="TOC4"/>
        <w:rPr>
          <w:rFonts w:asciiTheme="minorHAnsi" w:eastAsiaTheme="minorEastAsia" w:hAnsiTheme="minorHAnsi" w:cstheme="minorBidi"/>
          <w:sz w:val="22"/>
          <w:szCs w:val="22"/>
          <w:lang w:val="en-US"/>
        </w:rPr>
      </w:pPr>
      <w:r>
        <w:t>7.4.4.1</w:t>
      </w:r>
      <w:r>
        <w:rPr>
          <w:rFonts w:asciiTheme="minorHAnsi" w:eastAsiaTheme="minorEastAsia" w:hAnsiTheme="minorHAnsi" w:cstheme="minorBidi"/>
          <w:sz w:val="22"/>
          <w:szCs w:val="22"/>
          <w:lang w:val="en-US"/>
        </w:rPr>
        <w:tab/>
      </w:r>
      <w:r>
        <w:t>Initial conditions</w:t>
      </w:r>
      <w:r>
        <w:tab/>
      </w:r>
      <w:r>
        <w:fldChar w:fldCharType="begin"/>
      </w:r>
      <w:r>
        <w:instrText xml:space="preserve"> PAGEREF _Toc147154488 \h </w:instrText>
      </w:r>
      <w:r>
        <w:fldChar w:fldCharType="separate"/>
      </w:r>
      <w:r>
        <w:t>194</w:t>
      </w:r>
      <w:r>
        <w:fldChar w:fldCharType="end"/>
      </w:r>
    </w:p>
    <w:p w14:paraId="1EF3A080" w14:textId="11079FBB" w:rsidR="007E4D26" w:rsidRDefault="007E4D26">
      <w:pPr>
        <w:pStyle w:val="TOC4"/>
        <w:rPr>
          <w:rFonts w:asciiTheme="minorHAnsi" w:eastAsiaTheme="minorEastAsia" w:hAnsiTheme="minorHAnsi" w:cstheme="minorBidi"/>
          <w:sz w:val="22"/>
          <w:szCs w:val="22"/>
          <w:lang w:val="en-US"/>
        </w:rPr>
      </w:pPr>
      <w:r>
        <w:t>7.4.4.2</w:t>
      </w:r>
      <w:r>
        <w:rPr>
          <w:rFonts w:asciiTheme="minorHAnsi" w:eastAsiaTheme="minorEastAsia" w:hAnsiTheme="minorHAnsi" w:cstheme="minorBidi"/>
          <w:sz w:val="22"/>
          <w:szCs w:val="22"/>
          <w:lang w:val="en-US"/>
        </w:rPr>
        <w:tab/>
      </w:r>
      <w:r>
        <w:t>Procedure for general blocking</w:t>
      </w:r>
      <w:r>
        <w:tab/>
      </w:r>
      <w:r>
        <w:fldChar w:fldCharType="begin"/>
      </w:r>
      <w:r>
        <w:instrText xml:space="preserve"> PAGEREF _Toc147154489 \h </w:instrText>
      </w:r>
      <w:r>
        <w:fldChar w:fldCharType="separate"/>
      </w:r>
      <w:r>
        <w:t>195</w:t>
      </w:r>
      <w:r>
        <w:fldChar w:fldCharType="end"/>
      </w:r>
    </w:p>
    <w:p w14:paraId="036111F1" w14:textId="5449E90B" w:rsidR="007E4D26" w:rsidRDefault="007E4D26">
      <w:pPr>
        <w:pStyle w:val="TOC4"/>
        <w:rPr>
          <w:rFonts w:asciiTheme="minorHAnsi" w:eastAsiaTheme="minorEastAsia" w:hAnsiTheme="minorHAnsi" w:cstheme="minorBidi"/>
          <w:sz w:val="22"/>
          <w:szCs w:val="22"/>
          <w:lang w:val="en-US"/>
        </w:rPr>
      </w:pPr>
      <w:r>
        <w:t>7.4.4.3</w:t>
      </w:r>
      <w:r>
        <w:rPr>
          <w:rFonts w:asciiTheme="minorHAnsi" w:eastAsiaTheme="minorEastAsia" w:hAnsiTheme="minorHAnsi" w:cstheme="minorBidi"/>
          <w:sz w:val="22"/>
          <w:szCs w:val="22"/>
          <w:lang w:val="en-US"/>
        </w:rPr>
        <w:tab/>
      </w:r>
      <w:r>
        <w:t>Procedure for narrowband blocking</w:t>
      </w:r>
      <w:r>
        <w:tab/>
      </w:r>
      <w:r>
        <w:fldChar w:fldCharType="begin"/>
      </w:r>
      <w:r>
        <w:instrText xml:space="preserve"> PAGEREF _Toc147154490 \h </w:instrText>
      </w:r>
      <w:r>
        <w:fldChar w:fldCharType="separate"/>
      </w:r>
      <w:r>
        <w:t>195</w:t>
      </w:r>
      <w:r>
        <w:fldChar w:fldCharType="end"/>
      </w:r>
    </w:p>
    <w:p w14:paraId="3DF9E9F2" w14:textId="53A744E1" w:rsidR="007E4D26" w:rsidRDefault="007E4D26">
      <w:pPr>
        <w:pStyle w:val="TOC4"/>
        <w:rPr>
          <w:rFonts w:asciiTheme="minorHAnsi" w:eastAsiaTheme="minorEastAsia" w:hAnsiTheme="minorHAnsi" w:cstheme="minorBidi"/>
          <w:sz w:val="22"/>
          <w:szCs w:val="22"/>
          <w:lang w:val="en-US"/>
        </w:rPr>
      </w:pPr>
      <w:r>
        <w:t>7.4.4.4</w:t>
      </w:r>
      <w:r>
        <w:rPr>
          <w:rFonts w:asciiTheme="minorHAnsi" w:eastAsiaTheme="minorEastAsia" w:hAnsiTheme="minorHAnsi" w:cstheme="minorBidi"/>
          <w:sz w:val="22"/>
          <w:szCs w:val="22"/>
          <w:lang w:val="en-US"/>
        </w:rPr>
        <w:tab/>
      </w:r>
      <w:r>
        <w:t>Procedure for additional narrowband blocking for GSM/EDGE</w:t>
      </w:r>
      <w:r>
        <w:tab/>
      </w:r>
      <w:r>
        <w:fldChar w:fldCharType="begin"/>
      </w:r>
      <w:r>
        <w:instrText xml:space="preserve"> PAGEREF _Toc147154491 \h </w:instrText>
      </w:r>
      <w:r>
        <w:fldChar w:fldCharType="separate"/>
      </w:r>
      <w:r>
        <w:t>195</w:t>
      </w:r>
      <w:r>
        <w:fldChar w:fldCharType="end"/>
      </w:r>
    </w:p>
    <w:p w14:paraId="3790C6E0" w14:textId="797C22F3" w:rsidR="007E4D26" w:rsidRDefault="007E4D26">
      <w:pPr>
        <w:pStyle w:val="TOC5"/>
        <w:rPr>
          <w:rFonts w:asciiTheme="minorHAnsi" w:eastAsiaTheme="minorEastAsia" w:hAnsiTheme="minorHAnsi" w:cstheme="minorBidi"/>
          <w:sz w:val="22"/>
          <w:szCs w:val="22"/>
          <w:lang w:val="en-US"/>
        </w:rPr>
      </w:pPr>
      <w:r>
        <w:t>7.4.4.4.1</w:t>
      </w:r>
      <w:r>
        <w:rPr>
          <w:rFonts w:asciiTheme="minorHAnsi" w:eastAsiaTheme="minorEastAsia" w:hAnsiTheme="minorHAnsi" w:cstheme="minorBidi"/>
          <w:sz w:val="22"/>
          <w:szCs w:val="22"/>
          <w:lang w:val="en-US"/>
        </w:rPr>
        <w:tab/>
      </w:r>
      <w:r>
        <w:t>Initial conditions for additional narrowband blocking for GSM/EDGE for CS7 and CS15</w:t>
      </w:r>
      <w:r>
        <w:tab/>
      </w:r>
      <w:r>
        <w:fldChar w:fldCharType="begin"/>
      </w:r>
      <w:r>
        <w:instrText xml:space="preserve"> PAGEREF _Toc147154492 \h </w:instrText>
      </w:r>
      <w:r>
        <w:fldChar w:fldCharType="separate"/>
      </w:r>
      <w:r>
        <w:t>196</w:t>
      </w:r>
      <w:r>
        <w:fldChar w:fldCharType="end"/>
      </w:r>
    </w:p>
    <w:p w14:paraId="482A50AC" w14:textId="645CF7C4" w:rsidR="007E4D26" w:rsidRDefault="007E4D26">
      <w:pPr>
        <w:pStyle w:val="TOC5"/>
        <w:rPr>
          <w:rFonts w:asciiTheme="minorHAnsi" w:eastAsiaTheme="minorEastAsia" w:hAnsiTheme="minorHAnsi" w:cstheme="minorBidi"/>
          <w:sz w:val="22"/>
          <w:szCs w:val="22"/>
          <w:lang w:val="en-US"/>
        </w:rPr>
      </w:pPr>
      <w:r>
        <w:t>7.4.4.4.2</w:t>
      </w:r>
      <w:r>
        <w:rPr>
          <w:rFonts w:asciiTheme="minorHAnsi" w:eastAsiaTheme="minorEastAsia" w:hAnsiTheme="minorHAnsi" w:cstheme="minorBidi"/>
          <w:sz w:val="22"/>
          <w:szCs w:val="22"/>
          <w:lang w:val="en-US"/>
        </w:rPr>
        <w:tab/>
      </w:r>
      <w:r>
        <w:t>Procedure for additional narrowband blocking for GSM/EDGE for CS7 and CS15</w:t>
      </w:r>
      <w:r>
        <w:tab/>
      </w:r>
      <w:r>
        <w:fldChar w:fldCharType="begin"/>
      </w:r>
      <w:r>
        <w:instrText xml:space="preserve"> PAGEREF _Toc147154493 \h </w:instrText>
      </w:r>
      <w:r>
        <w:fldChar w:fldCharType="separate"/>
      </w:r>
      <w:r>
        <w:t>196</w:t>
      </w:r>
      <w:r>
        <w:fldChar w:fldCharType="end"/>
      </w:r>
    </w:p>
    <w:p w14:paraId="1A65B366" w14:textId="2BC2381F" w:rsidR="007E4D26" w:rsidRDefault="007E4D26">
      <w:pPr>
        <w:pStyle w:val="TOC4"/>
        <w:rPr>
          <w:rFonts w:asciiTheme="minorHAnsi" w:eastAsiaTheme="minorEastAsia" w:hAnsiTheme="minorHAnsi" w:cstheme="minorBidi"/>
          <w:sz w:val="22"/>
          <w:szCs w:val="22"/>
          <w:lang w:val="en-US"/>
        </w:rPr>
      </w:pPr>
      <w:r>
        <w:t>7.4.4.5</w:t>
      </w:r>
      <w:r>
        <w:rPr>
          <w:rFonts w:asciiTheme="minorHAnsi" w:eastAsiaTheme="minorEastAsia" w:hAnsiTheme="minorHAnsi" w:cstheme="minorBidi"/>
          <w:sz w:val="22"/>
          <w:szCs w:val="22"/>
          <w:lang w:val="en-US"/>
        </w:rPr>
        <w:tab/>
      </w:r>
      <w:r>
        <w:t>Procedure for GSM/EDGE AM suppression</w:t>
      </w:r>
      <w:r>
        <w:tab/>
      </w:r>
      <w:r>
        <w:fldChar w:fldCharType="begin"/>
      </w:r>
      <w:r>
        <w:instrText xml:space="preserve"> PAGEREF _Toc147154494 \h </w:instrText>
      </w:r>
      <w:r>
        <w:fldChar w:fldCharType="separate"/>
      </w:r>
      <w:r>
        <w:t>196</w:t>
      </w:r>
      <w:r>
        <w:fldChar w:fldCharType="end"/>
      </w:r>
    </w:p>
    <w:p w14:paraId="4AA00C86" w14:textId="7F097D17" w:rsidR="007E4D26" w:rsidRDefault="007E4D26">
      <w:pPr>
        <w:pStyle w:val="TOC5"/>
        <w:rPr>
          <w:rFonts w:asciiTheme="minorHAnsi" w:eastAsiaTheme="minorEastAsia" w:hAnsiTheme="minorHAnsi" w:cstheme="minorBidi"/>
          <w:sz w:val="22"/>
          <w:szCs w:val="22"/>
          <w:lang w:val="en-US"/>
        </w:rPr>
      </w:pPr>
      <w:r>
        <w:t>7.4.4.5.1</w:t>
      </w:r>
      <w:r>
        <w:rPr>
          <w:rFonts w:asciiTheme="minorHAnsi" w:eastAsiaTheme="minorEastAsia" w:hAnsiTheme="minorHAnsi" w:cstheme="minorBidi"/>
          <w:sz w:val="22"/>
          <w:szCs w:val="22"/>
          <w:lang w:val="en-US"/>
        </w:rPr>
        <w:tab/>
      </w:r>
      <w:r>
        <w:t>Initial conditions for GSM/EDGE AM suppression for CS7 and CS15</w:t>
      </w:r>
      <w:r>
        <w:tab/>
      </w:r>
      <w:r>
        <w:fldChar w:fldCharType="begin"/>
      </w:r>
      <w:r>
        <w:instrText xml:space="preserve"> PAGEREF _Toc147154495 \h </w:instrText>
      </w:r>
      <w:r>
        <w:fldChar w:fldCharType="separate"/>
      </w:r>
      <w:r>
        <w:t>196</w:t>
      </w:r>
      <w:r>
        <w:fldChar w:fldCharType="end"/>
      </w:r>
    </w:p>
    <w:p w14:paraId="790D3A8E" w14:textId="4A543C2B" w:rsidR="007E4D26" w:rsidRDefault="007E4D26">
      <w:pPr>
        <w:pStyle w:val="TOC5"/>
        <w:rPr>
          <w:rFonts w:asciiTheme="minorHAnsi" w:eastAsiaTheme="minorEastAsia" w:hAnsiTheme="minorHAnsi" w:cstheme="minorBidi"/>
          <w:sz w:val="22"/>
          <w:szCs w:val="22"/>
          <w:lang w:val="en-US"/>
        </w:rPr>
      </w:pPr>
      <w:r>
        <w:t>7.4.4.5.2</w:t>
      </w:r>
      <w:r>
        <w:rPr>
          <w:rFonts w:asciiTheme="minorHAnsi" w:eastAsiaTheme="minorEastAsia" w:hAnsiTheme="minorHAnsi" w:cstheme="minorBidi"/>
          <w:sz w:val="22"/>
          <w:szCs w:val="22"/>
          <w:lang w:val="en-US"/>
        </w:rPr>
        <w:tab/>
      </w:r>
      <w:r>
        <w:t>Procedure for GSM/EDGE AM suppression for CS7 and CS15</w:t>
      </w:r>
      <w:r>
        <w:tab/>
      </w:r>
      <w:r>
        <w:fldChar w:fldCharType="begin"/>
      </w:r>
      <w:r>
        <w:instrText xml:space="preserve"> PAGEREF _Toc147154496 \h </w:instrText>
      </w:r>
      <w:r>
        <w:fldChar w:fldCharType="separate"/>
      </w:r>
      <w:r>
        <w:t>196</w:t>
      </w:r>
      <w:r>
        <w:fldChar w:fldCharType="end"/>
      </w:r>
    </w:p>
    <w:p w14:paraId="0B8C5D8A" w14:textId="45FE968D" w:rsidR="007E4D26" w:rsidRDefault="007E4D26">
      <w:pPr>
        <w:pStyle w:val="TOC4"/>
        <w:rPr>
          <w:rFonts w:asciiTheme="minorHAnsi" w:eastAsiaTheme="minorEastAsia" w:hAnsiTheme="minorHAnsi" w:cstheme="minorBidi"/>
          <w:sz w:val="22"/>
          <w:szCs w:val="22"/>
          <w:lang w:val="en-US"/>
        </w:rPr>
      </w:pPr>
      <w:r>
        <w:t>7.4.4.6</w:t>
      </w:r>
      <w:r>
        <w:rPr>
          <w:rFonts w:asciiTheme="minorHAnsi" w:eastAsiaTheme="minorEastAsia" w:hAnsiTheme="minorHAnsi" w:cstheme="minorBidi"/>
          <w:sz w:val="22"/>
          <w:szCs w:val="22"/>
          <w:lang w:val="en-US"/>
        </w:rPr>
        <w:tab/>
      </w:r>
      <w:r>
        <w:t>Procedure for additional BC3 blocking requirement</w:t>
      </w:r>
      <w:r>
        <w:tab/>
      </w:r>
      <w:r>
        <w:fldChar w:fldCharType="begin"/>
      </w:r>
      <w:r>
        <w:instrText xml:space="preserve"> PAGEREF _Toc147154497 \h </w:instrText>
      </w:r>
      <w:r>
        <w:fldChar w:fldCharType="separate"/>
      </w:r>
      <w:r>
        <w:t>197</w:t>
      </w:r>
      <w:r>
        <w:fldChar w:fldCharType="end"/>
      </w:r>
    </w:p>
    <w:p w14:paraId="22ED25AA" w14:textId="1CE0958A" w:rsidR="007E4D26" w:rsidRDefault="007E4D26">
      <w:pPr>
        <w:pStyle w:val="TOC3"/>
        <w:rPr>
          <w:rFonts w:asciiTheme="minorHAnsi" w:eastAsiaTheme="minorEastAsia" w:hAnsiTheme="minorHAnsi" w:cstheme="minorBidi"/>
          <w:sz w:val="22"/>
          <w:szCs w:val="22"/>
          <w:lang w:val="en-US"/>
        </w:rPr>
      </w:pPr>
      <w:r>
        <w:t>7.4.5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_Toc147154498 \h </w:instrText>
      </w:r>
      <w:r>
        <w:fldChar w:fldCharType="separate"/>
      </w:r>
      <w:r>
        <w:t>197</w:t>
      </w:r>
      <w:r>
        <w:fldChar w:fldCharType="end"/>
      </w:r>
    </w:p>
    <w:p w14:paraId="7ECABCE0" w14:textId="2DB55806" w:rsidR="007E4D26" w:rsidRDefault="007E4D26">
      <w:pPr>
        <w:pStyle w:val="TOC4"/>
        <w:rPr>
          <w:rFonts w:asciiTheme="minorHAnsi" w:eastAsiaTheme="minorEastAsia" w:hAnsiTheme="minorHAnsi" w:cstheme="minorBidi"/>
          <w:sz w:val="22"/>
          <w:szCs w:val="22"/>
          <w:lang w:val="en-US"/>
        </w:rPr>
      </w:pPr>
      <w:r>
        <w:t>7.4.5.1</w:t>
      </w:r>
      <w:r>
        <w:rPr>
          <w:rFonts w:asciiTheme="minorHAnsi" w:eastAsiaTheme="minorEastAsia" w:hAnsiTheme="minorHAnsi" w:cstheme="minorBidi"/>
          <w:sz w:val="22"/>
          <w:szCs w:val="22"/>
          <w:lang w:val="en-US"/>
        </w:rPr>
        <w:tab/>
      </w:r>
      <w:r>
        <w:t>General blocking test requirement</w:t>
      </w:r>
      <w:r>
        <w:tab/>
      </w:r>
      <w:r>
        <w:fldChar w:fldCharType="begin"/>
      </w:r>
      <w:r>
        <w:instrText xml:space="preserve"> PAGEREF _Toc147154499 \h </w:instrText>
      </w:r>
      <w:r>
        <w:fldChar w:fldCharType="separate"/>
      </w:r>
      <w:r>
        <w:t>197</w:t>
      </w:r>
      <w:r>
        <w:fldChar w:fldCharType="end"/>
      </w:r>
    </w:p>
    <w:p w14:paraId="42BCE093" w14:textId="53BDC8E9" w:rsidR="007E4D26" w:rsidRDefault="007E4D26">
      <w:pPr>
        <w:pStyle w:val="TOC4"/>
        <w:rPr>
          <w:rFonts w:asciiTheme="minorHAnsi" w:eastAsiaTheme="minorEastAsia" w:hAnsiTheme="minorHAnsi" w:cstheme="minorBidi"/>
          <w:sz w:val="22"/>
          <w:szCs w:val="22"/>
          <w:lang w:val="en-US"/>
        </w:rPr>
      </w:pPr>
      <w:r>
        <w:t>7.4.5.2</w:t>
      </w:r>
      <w:r>
        <w:rPr>
          <w:rFonts w:asciiTheme="minorHAnsi" w:eastAsiaTheme="minorEastAsia" w:hAnsiTheme="minorHAnsi" w:cstheme="minorBidi"/>
          <w:sz w:val="22"/>
          <w:szCs w:val="22"/>
          <w:lang w:val="en-US"/>
        </w:rPr>
        <w:tab/>
      </w:r>
      <w:r>
        <w:t>General narrowband blocking test requirement</w:t>
      </w:r>
      <w:r>
        <w:tab/>
      </w:r>
      <w:r>
        <w:fldChar w:fldCharType="begin"/>
      </w:r>
      <w:r>
        <w:instrText xml:space="preserve"> PAGEREF _Toc147154500 \h </w:instrText>
      </w:r>
      <w:r>
        <w:fldChar w:fldCharType="separate"/>
      </w:r>
      <w:r>
        <w:t>198</w:t>
      </w:r>
      <w:r>
        <w:fldChar w:fldCharType="end"/>
      </w:r>
    </w:p>
    <w:p w14:paraId="63004356" w14:textId="21E074BE" w:rsidR="007E4D26" w:rsidRDefault="007E4D26">
      <w:pPr>
        <w:pStyle w:val="TOC4"/>
        <w:rPr>
          <w:rFonts w:asciiTheme="minorHAnsi" w:eastAsiaTheme="minorEastAsia" w:hAnsiTheme="minorHAnsi" w:cstheme="minorBidi"/>
          <w:sz w:val="22"/>
          <w:szCs w:val="22"/>
          <w:lang w:val="en-US"/>
        </w:rPr>
      </w:pPr>
      <w:r>
        <w:t>7.4.5.3</w:t>
      </w:r>
      <w:r>
        <w:rPr>
          <w:rFonts w:asciiTheme="minorHAnsi" w:eastAsiaTheme="minorEastAsia" w:hAnsiTheme="minorHAnsi" w:cstheme="minorBidi"/>
          <w:sz w:val="22"/>
          <w:szCs w:val="22"/>
          <w:lang w:val="en-US"/>
        </w:rPr>
        <w:tab/>
      </w:r>
      <w:r>
        <w:t>Additional narrowband blocking test requirement for GSM/EDGE</w:t>
      </w:r>
      <w:r>
        <w:tab/>
      </w:r>
      <w:r>
        <w:fldChar w:fldCharType="begin"/>
      </w:r>
      <w:r>
        <w:instrText xml:space="preserve"> PAGEREF _Toc147154501 \h </w:instrText>
      </w:r>
      <w:r>
        <w:fldChar w:fldCharType="separate"/>
      </w:r>
      <w:r>
        <w:t>200</w:t>
      </w:r>
      <w:r>
        <w:fldChar w:fldCharType="end"/>
      </w:r>
    </w:p>
    <w:p w14:paraId="1C243594" w14:textId="2D1A44D5" w:rsidR="007E4D26" w:rsidRDefault="007E4D26">
      <w:pPr>
        <w:pStyle w:val="TOC4"/>
        <w:rPr>
          <w:rFonts w:asciiTheme="minorHAnsi" w:eastAsiaTheme="minorEastAsia" w:hAnsiTheme="minorHAnsi" w:cstheme="minorBidi"/>
          <w:sz w:val="22"/>
          <w:szCs w:val="22"/>
          <w:lang w:val="en-US"/>
        </w:rPr>
      </w:pPr>
      <w:r>
        <w:t>7.4.5.4</w:t>
      </w:r>
      <w:r>
        <w:rPr>
          <w:rFonts w:asciiTheme="minorHAnsi" w:eastAsiaTheme="minorEastAsia" w:hAnsiTheme="minorHAnsi" w:cstheme="minorBidi"/>
          <w:sz w:val="22"/>
          <w:szCs w:val="22"/>
          <w:lang w:val="en-US"/>
        </w:rPr>
        <w:tab/>
      </w:r>
      <w:r>
        <w:t>GSM/EDGE test requirements for AM suppression</w:t>
      </w:r>
      <w:r>
        <w:tab/>
      </w:r>
      <w:r>
        <w:fldChar w:fldCharType="begin"/>
      </w:r>
      <w:r>
        <w:instrText xml:space="preserve"> PAGEREF _Toc147154502 \h </w:instrText>
      </w:r>
      <w:r>
        <w:fldChar w:fldCharType="separate"/>
      </w:r>
      <w:r>
        <w:t>200</w:t>
      </w:r>
      <w:r>
        <w:fldChar w:fldCharType="end"/>
      </w:r>
    </w:p>
    <w:p w14:paraId="3428217E" w14:textId="690111D7" w:rsidR="007E4D26" w:rsidRDefault="007E4D26">
      <w:pPr>
        <w:pStyle w:val="TOC4"/>
        <w:rPr>
          <w:rFonts w:asciiTheme="minorHAnsi" w:eastAsiaTheme="minorEastAsia" w:hAnsiTheme="minorHAnsi" w:cstheme="minorBidi"/>
          <w:sz w:val="22"/>
          <w:szCs w:val="22"/>
          <w:lang w:val="en-US"/>
        </w:rPr>
      </w:pPr>
      <w:r>
        <w:t>7.4.5.5</w:t>
      </w:r>
      <w:r>
        <w:rPr>
          <w:rFonts w:asciiTheme="minorHAnsi" w:eastAsiaTheme="minorEastAsia" w:hAnsiTheme="minorHAnsi" w:cstheme="minorBidi"/>
          <w:sz w:val="22"/>
          <w:szCs w:val="22"/>
          <w:lang w:val="en-US"/>
        </w:rPr>
        <w:tab/>
      </w:r>
      <w:r>
        <w:t xml:space="preserve"> Additional BC3 blocking test requirement</w:t>
      </w:r>
      <w:r>
        <w:tab/>
      </w:r>
      <w:r>
        <w:fldChar w:fldCharType="begin"/>
      </w:r>
      <w:r>
        <w:instrText xml:space="preserve"> PAGEREF _Toc147154503 \h </w:instrText>
      </w:r>
      <w:r>
        <w:fldChar w:fldCharType="separate"/>
      </w:r>
      <w:r>
        <w:t>200</w:t>
      </w:r>
      <w:r>
        <w:fldChar w:fldCharType="end"/>
      </w:r>
    </w:p>
    <w:p w14:paraId="0299B77E" w14:textId="3D844DD9" w:rsidR="007E4D26" w:rsidRDefault="007E4D26">
      <w:pPr>
        <w:pStyle w:val="TOC2"/>
        <w:rPr>
          <w:rFonts w:asciiTheme="minorHAnsi" w:eastAsiaTheme="minorEastAsia" w:hAnsiTheme="minorHAnsi" w:cstheme="minorBidi"/>
          <w:sz w:val="22"/>
          <w:szCs w:val="22"/>
          <w:lang w:val="en-US"/>
        </w:rPr>
      </w:pPr>
      <w:r>
        <w:t>7.5</w:t>
      </w:r>
      <w:r>
        <w:rPr>
          <w:rFonts w:asciiTheme="minorHAnsi" w:eastAsiaTheme="minorEastAsia" w:hAnsiTheme="minorHAnsi" w:cstheme="minorBidi"/>
          <w:sz w:val="22"/>
          <w:szCs w:val="22"/>
          <w:lang w:val="en-US"/>
        </w:rPr>
        <w:tab/>
      </w:r>
      <w:r>
        <w:t>Out-of-band blocking</w:t>
      </w:r>
      <w:r>
        <w:tab/>
      </w:r>
      <w:r>
        <w:fldChar w:fldCharType="begin"/>
      </w:r>
      <w:r>
        <w:instrText xml:space="preserve"> PAGEREF _Toc147154504 \h </w:instrText>
      </w:r>
      <w:r>
        <w:fldChar w:fldCharType="separate"/>
      </w:r>
      <w:r>
        <w:t>201</w:t>
      </w:r>
      <w:r>
        <w:fldChar w:fldCharType="end"/>
      </w:r>
    </w:p>
    <w:p w14:paraId="5E2112A5" w14:textId="2E4540A5" w:rsidR="007E4D26" w:rsidRDefault="007E4D26">
      <w:pPr>
        <w:pStyle w:val="TOC3"/>
        <w:rPr>
          <w:rFonts w:asciiTheme="minorHAnsi" w:eastAsiaTheme="minorEastAsia" w:hAnsiTheme="minorHAnsi" w:cstheme="minorBidi"/>
          <w:sz w:val="22"/>
          <w:szCs w:val="22"/>
          <w:lang w:val="en-US"/>
        </w:rPr>
      </w:pPr>
      <w:r>
        <w:t>7.5.1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_Toc147154505 \h </w:instrText>
      </w:r>
      <w:r>
        <w:fldChar w:fldCharType="separate"/>
      </w:r>
      <w:r>
        <w:t>201</w:t>
      </w:r>
      <w:r>
        <w:fldChar w:fldCharType="end"/>
      </w:r>
    </w:p>
    <w:p w14:paraId="35D534C9" w14:textId="73D30071" w:rsidR="007E4D26" w:rsidRDefault="007E4D26">
      <w:pPr>
        <w:pStyle w:val="TOC3"/>
        <w:rPr>
          <w:rFonts w:asciiTheme="minorHAnsi" w:eastAsiaTheme="minorEastAsia" w:hAnsiTheme="minorHAnsi" w:cstheme="minorBidi"/>
          <w:sz w:val="22"/>
          <w:szCs w:val="22"/>
          <w:lang w:val="en-US"/>
        </w:rPr>
      </w:pPr>
      <w:r>
        <w:t>7.5.2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_Toc147154506 \h </w:instrText>
      </w:r>
      <w:r>
        <w:fldChar w:fldCharType="separate"/>
      </w:r>
      <w:r>
        <w:t>201</w:t>
      </w:r>
      <w:r>
        <w:fldChar w:fldCharType="end"/>
      </w:r>
    </w:p>
    <w:p w14:paraId="4F56E2A1" w14:textId="23B14877" w:rsidR="007E4D26" w:rsidRDefault="007E4D26">
      <w:pPr>
        <w:pStyle w:val="TOC3"/>
        <w:rPr>
          <w:rFonts w:asciiTheme="minorHAnsi" w:eastAsiaTheme="minorEastAsia" w:hAnsiTheme="minorHAnsi" w:cstheme="minorBidi"/>
          <w:sz w:val="22"/>
          <w:szCs w:val="22"/>
          <w:lang w:val="en-US"/>
        </w:rPr>
      </w:pPr>
      <w:r>
        <w:t>7.5.3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_Toc147154507 \h </w:instrText>
      </w:r>
      <w:r>
        <w:fldChar w:fldCharType="separate"/>
      </w:r>
      <w:r>
        <w:t>201</w:t>
      </w:r>
      <w:r>
        <w:fldChar w:fldCharType="end"/>
      </w:r>
    </w:p>
    <w:p w14:paraId="53410BA3" w14:textId="2A123495" w:rsidR="007E4D26" w:rsidRDefault="007E4D26">
      <w:pPr>
        <w:pStyle w:val="TOC3"/>
        <w:rPr>
          <w:rFonts w:asciiTheme="minorHAnsi" w:eastAsiaTheme="minorEastAsia" w:hAnsiTheme="minorHAnsi" w:cstheme="minorBidi"/>
          <w:sz w:val="22"/>
          <w:szCs w:val="22"/>
          <w:lang w:val="en-US"/>
        </w:rPr>
      </w:pPr>
      <w:r>
        <w:t>7.5.4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_Toc147154508 \h </w:instrText>
      </w:r>
      <w:r>
        <w:fldChar w:fldCharType="separate"/>
      </w:r>
      <w:r>
        <w:t>201</w:t>
      </w:r>
      <w:r>
        <w:fldChar w:fldCharType="end"/>
      </w:r>
    </w:p>
    <w:p w14:paraId="01683B32" w14:textId="08FF96B8" w:rsidR="007E4D26" w:rsidRDefault="007E4D26">
      <w:pPr>
        <w:pStyle w:val="TOC4"/>
        <w:rPr>
          <w:rFonts w:asciiTheme="minorHAnsi" w:eastAsiaTheme="minorEastAsia" w:hAnsiTheme="minorHAnsi" w:cstheme="minorBidi"/>
          <w:sz w:val="22"/>
          <w:szCs w:val="22"/>
          <w:lang w:val="en-US"/>
        </w:rPr>
      </w:pPr>
      <w:r>
        <w:t>7.5.4.1</w:t>
      </w:r>
      <w:r>
        <w:rPr>
          <w:rFonts w:asciiTheme="minorHAnsi" w:eastAsiaTheme="minorEastAsia" w:hAnsiTheme="minorHAnsi" w:cstheme="minorBidi"/>
          <w:sz w:val="22"/>
          <w:szCs w:val="22"/>
          <w:lang w:val="en-US"/>
        </w:rPr>
        <w:tab/>
      </w:r>
      <w:r>
        <w:t>Initial conditions</w:t>
      </w:r>
      <w:r>
        <w:tab/>
      </w:r>
      <w:r>
        <w:fldChar w:fldCharType="begin"/>
      </w:r>
      <w:r>
        <w:instrText xml:space="preserve"> PAGEREF _Toc147154509 \h </w:instrText>
      </w:r>
      <w:r>
        <w:fldChar w:fldCharType="separate"/>
      </w:r>
      <w:r>
        <w:t>201</w:t>
      </w:r>
      <w:r>
        <w:fldChar w:fldCharType="end"/>
      </w:r>
    </w:p>
    <w:p w14:paraId="16B38B83" w14:textId="0B2E7EBB" w:rsidR="007E4D26" w:rsidRDefault="007E4D26">
      <w:pPr>
        <w:pStyle w:val="TOC4"/>
        <w:rPr>
          <w:rFonts w:asciiTheme="minorHAnsi" w:eastAsiaTheme="minorEastAsia" w:hAnsiTheme="minorHAnsi" w:cstheme="minorBidi"/>
          <w:sz w:val="22"/>
          <w:szCs w:val="22"/>
          <w:lang w:val="en-US"/>
        </w:rPr>
      </w:pPr>
      <w:r>
        <w:t>7.5.4.2</w:t>
      </w:r>
      <w:r>
        <w:rPr>
          <w:rFonts w:asciiTheme="minorHAnsi" w:eastAsiaTheme="minorEastAsia" w:hAnsiTheme="minorHAnsi" w:cstheme="minorBidi"/>
          <w:sz w:val="22"/>
          <w:szCs w:val="22"/>
          <w:lang w:val="en-US"/>
        </w:rPr>
        <w:tab/>
      </w:r>
      <w:r>
        <w:t>Procedure</w:t>
      </w:r>
      <w:r>
        <w:tab/>
      </w:r>
      <w:r>
        <w:fldChar w:fldCharType="begin"/>
      </w:r>
      <w:r>
        <w:instrText xml:space="preserve"> PAGEREF _Toc147154510 \h </w:instrText>
      </w:r>
      <w:r>
        <w:fldChar w:fldCharType="separate"/>
      </w:r>
      <w:r>
        <w:t>202</w:t>
      </w:r>
      <w:r>
        <w:fldChar w:fldCharType="end"/>
      </w:r>
    </w:p>
    <w:p w14:paraId="00FBE9BA" w14:textId="3B034F9F" w:rsidR="007E4D26" w:rsidRDefault="007E4D26">
      <w:pPr>
        <w:pStyle w:val="TOC3"/>
        <w:rPr>
          <w:rFonts w:asciiTheme="minorHAnsi" w:eastAsiaTheme="minorEastAsia" w:hAnsiTheme="minorHAnsi" w:cstheme="minorBidi"/>
          <w:sz w:val="22"/>
          <w:szCs w:val="22"/>
          <w:lang w:val="en-US"/>
        </w:rPr>
      </w:pPr>
      <w:r>
        <w:t>7.5.5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_Toc147154511 \h </w:instrText>
      </w:r>
      <w:r>
        <w:fldChar w:fldCharType="separate"/>
      </w:r>
      <w:r>
        <w:t>202</w:t>
      </w:r>
      <w:r>
        <w:fldChar w:fldCharType="end"/>
      </w:r>
    </w:p>
    <w:p w14:paraId="5B4227F9" w14:textId="62607039" w:rsidR="007E4D26" w:rsidRDefault="007E4D26">
      <w:pPr>
        <w:pStyle w:val="TOC4"/>
        <w:rPr>
          <w:rFonts w:asciiTheme="minorHAnsi" w:eastAsiaTheme="minorEastAsia" w:hAnsiTheme="minorHAnsi" w:cstheme="minorBidi"/>
          <w:sz w:val="22"/>
          <w:szCs w:val="22"/>
          <w:lang w:val="en-US"/>
        </w:rPr>
      </w:pPr>
      <w:r>
        <w:t>7.5.5.1</w:t>
      </w:r>
      <w:r>
        <w:rPr>
          <w:rFonts w:asciiTheme="minorHAnsi" w:eastAsiaTheme="minorEastAsia" w:hAnsiTheme="minorHAnsi" w:cstheme="minorBidi"/>
          <w:sz w:val="22"/>
          <w:szCs w:val="22"/>
          <w:lang w:val="en-US"/>
        </w:rPr>
        <w:tab/>
      </w:r>
      <w:r>
        <w:t>General out-of-band blocking test requirements</w:t>
      </w:r>
      <w:r>
        <w:tab/>
      </w:r>
      <w:r>
        <w:fldChar w:fldCharType="begin"/>
      </w:r>
      <w:r>
        <w:instrText xml:space="preserve"> PAGEREF _Toc147154512 \h </w:instrText>
      </w:r>
      <w:r>
        <w:fldChar w:fldCharType="separate"/>
      </w:r>
      <w:r>
        <w:t>202</w:t>
      </w:r>
      <w:r>
        <w:fldChar w:fldCharType="end"/>
      </w:r>
    </w:p>
    <w:p w14:paraId="140461C7" w14:textId="63636FF3" w:rsidR="007E4D26" w:rsidRDefault="007E4D26">
      <w:pPr>
        <w:pStyle w:val="TOC4"/>
        <w:rPr>
          <w:rFonts w:asciiTheme="minorHAnsi" w:eastAsiaTheme="minorEastAsia" w:hAnsiTheme="minorHAnsi" w:cstheme="minorBidi"/>
          <w:sz w:val="22"/>
          <w:szCs w:val="22"/>
          <w:lang w:val="en-US"/>
        </w:rPr>
      </w:pPr>
      <w:r>
        <w:t>7.5.5.2</w:t>
      </w:r>
      <w:r>
        <w:rPr>
          <w:rFonts w:asciiTheme="minorHAnsi" w:eastAsiaTheme="minorEastAsia" w:hAnsiTheme="minorHAnsi" w:cstheme="minorBidi"/>
          <w:sz w:val="22"/>
          <w:szCs w:val="22"/>
          <w:lang w:val="en-US"/>
        </w:rPr>
        <w:tab/>
      </w:r>
      <w:r>
        <w:t>Co-location test requirements</w:t>
      </w:r>
      <w:r>
        <w:tab/>
      </w:r>
      <w:r>
        <w:fldChar w:fldCharType="begin"/>
      </w:r>
      <w:r>
        <w:instrText xml:space="preserve"> PAGEREF _Toc147154513 \h </w:instrText>
      </w:r>
      <w:r>
        <w:fldChar w:fldCharType="separate"/>
      </w:r>
      <w:r>
        <w:t>203</w:t>
      </w:r>
      <w:r>
        <w:fldChar w:fldCharType="end"/>
      </w:r>
    </w:p>
    <w:p w14:paraId="0727BC41" w14:textId="7E31DE15" w:rsidR="007E4D26" w:rsidRDefault="007E4D26">
      <w:pPr>
        <w:pStyle w:val="TOC2"/>
        <w:rPr>
          <w:rFonts w:asciiTheme="minorHAnsi" w:eastAsiaTheme="minorEastAsia" w:hAnsiTheme="minorHAnsi" w:cstheme="minorBidi"/>
          <w:sz w:val="22"/>
          <w:szCs w:val="22"/>
          <w:lang w:val="en-US"/>
        </w:rPr>
      </w:pPr>
      <w:r>
        <w:t>7.6</w:t>
      </w:r>
      <w:r>
        <w:rPr>
          <w:rFonts w:asciiTheme="minorHAnsi" w:eastAsiaTheme="minorEastAsia" w:hAnsiTheme="minorHAnsi" w:cstheme="minorBidi"/>
          <w:sz w:val="22"/>
          <w:szCs w:val="22"/>
          <w:lang w:val="en-US"/>
        </w:rPr>
        <w:tab/>
      </w:r>
      <w:r>
        <w:t>Receiver spurious emissions</w:t>
      </w:r>
      <w:r>
        <w:tab/>
      </w:r>
      <w:r>
        <w:fldChar w:fldCharType="begin"/>
      </w:r>
      <w:r>
        <w:instrText xml:space="preserve"> PAGEREF _Toc147154514 \h </w:instrText>
      </w:r>
      <w:r>
        <w:fldChar w:fldCharType="separate"/>
      </w:r>
      <w:r>
        <w:t>208</w:t>
      </w:r>
      <w:r>
        <w:fldChar w:fldCharType="end"/>
      </w:r>
    </w:p>
    <w:p w14:paraId="1A6DBC7E" w14:textId="19E81215" w:rsidR="007E4D26" w:rsidRDefault="007E4D26">
      <w:pPr>
        <w:pStyle w:val="TOC3"/>
        <w:rPr>
          <w:rFonts w:asciiTheme="minorHAnsi" w:eastAsiaTheme="minorEastAsia" w:hAnsiTheme="minorHAnsi" w:cstheme="minorBidi"/>
          <w:sz w:val="22"/>
          <w:szCs w:val="22"/>
          <w:lang w:val="en-US"/>
        </w:rPr>
      </w:pPr>
      <w:r>
        <w:t>7.6.1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_Toc147154515 \h </w:instrText>
      </w:r>
      <w:r>
        <w:fldChar w:fldCharType="separate"/>
      </w:r>
      <w:r>
        <w:t>208</w:t>
      </w:r>
      <w:r>
        <w:fldChar w:fldCharType="end"/>
      </w:r>
    </w:p>
    <w:p w14:paraId="7EE4EE0F" w14:textId="7B776A3D" w:rsidR="007E4D26" w:rsidRDefault="007E4D26">
      <w:pPr>
        <w:pStyle w:val="TOC3"/>
        <w:rPr>
          <w:rFonts w:asciiTheme="minorHAnsi" w:eastAsiaTheme="minorEastAsia" w:hAnsiTheme="minorHAnsi" w:cstheme="minorBidi"/>
          <w:sz w:val="22"/>
          <w:szCs w:val="22"/>
          <w:lang w:val="en-US"/>
        </w:rPr>
      </w:pPr>
      <w:r>
        <w:t>7.6.2</w:t>
      </w:r>
      <w:r>
        <w:rPr>
          <w:rFonts w:asciiTheme="minorHAnsi" w:eastAsiaTheme="minorEastAsia" w:hAnsiTheme="minorHAnsi" w:cstheme="minorBidi"/>
          <w:sz w:val="22"/>
          <w:szCs w:val="22"/>
          <w:lang w:val="en-US"/>
        </w:rPr>
        <w:tab/>
      </w:r>
      <w:r>
        <w:t>Minimum requirements</w:t>
      </w:r>
      <w:r>
        <w:tab/>
      </w:r>
      <w:r>
        <w:fldChar w:fldCharType="begin"/>
      </w:r>
      <w:r>
        <w:instrText xml:space="preserve"> PAGEREF _Toc147154516 \h </w:instrText>
      </w:r>
      <w:r>
        <w:fldChar w:fldCharType="separate"/>
      </w:r>
      <w:r>
        <w:t>208</w:t>
      </w:r>
      <w:r>
        <w:fldChar w:fldCharType="end"/>
      </w:r>
    </w:p>
    <w:p w14:paraId="2F8DAFCF" w14:textId="4457B65F" w:rsidR="007E4D26" w:rsidRDefault="007E4D26">
      <w:pPr>
        <w:pStyle w:val="TOC3"/>
        <w:rPr>
          <w:rFonts w:asciiTheme="minorHAnsi" w:eastAsiaTheme="minorEastAsia" w:hAnsiTheme="minorHAnsi" w:cstheme="minorBidi"/>
          <w:sz w:val="22"/>
          <w:szCs w:val="22"/>
          <w:lang w:val="en-US"/>
        </w:rPr>
      </w:pPr>
      <w:r>
        <w:t>7.6.3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_Toc147154517 \h </w:instrText>
      </w:r>
      <w:r>
        <w:fldChar w:fldCharType="separate"/>
      </w:r>
      <w:r>
        <w:t>208</w:t>
      </w:r>
      <w:r>
        <w:fldChar w:fldCharType="end"/>
      </w:r>
    </w:p>
    <w:p w14:paraId="699E6380" w14:textId="1FF1F920" w:rsidR="007E4D26" w:rsidRDefault="007E4D26">
      <w:pPr>
        <w:pStyle w:val="TOC3"/>
        <w:rPr>
          <w:rFonts w:asciiTheme="minorHAnsi" w:eastAsiaTheme="minorEastAsia" w:hAnsiTheme="minorHAnsi" w:cstheme="minorBidi"/>
          <w:sz w:val="22"/>
          <w:szCs w:val="22"/>
          <w:lang w:val="en-US"/>
        </w:rPr>
      </w:pPr>
      <w:r>
        <w:t>7.6.4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_Toc147154518 \h </w:instrText>
      </w:r>
      <w:r>
        <w:fldChar w:fldCharType="separate"/>
      </w:r>
      <w:r>
        <w:t>209</w:t>
      </w:r>
      <w:r>
        <w:fldChar w:fldCharType="end"/>
      </w:r>
    </w:p>
    <w:p w14:paraId="7C5C1464" w14:textId="2EE55F18" w:rsidR="007E4D26" w:rsidRDefault="007E4D26">
      <w:pPr>
        <w:pStyle w:val="TOC4"/>
        <w:rPr>
          <w:rFonts w:asciiTheme="minorHAnsi" w:eastAsiaTheme="minorEastAsia" w:hAnsiTheme="minorHAnsi" w:cstheme="minorBidi"/>
          <w:sz w:val="22"/>
          <w:szCs w:val="22"/>
          <w:lang w:val="en-US"/>
        </w:rPr>
      </w:pPr>
      <w:r>
        <w:t>7.6.4.1</w:t>
      </w:r>
      <w:r>
        <w:rPr>
          <w:rFonts w:asciiTheme="minorHAnsi" w:eastAsiaTheme="minorEastAsia" w:hAnsiTheme="minorHAnsi" w:cstheme="minorBidi"/>
          <w:sz w:val="22"/>
          <w:szCs w:val="22"/>
          <w:lang w:val="en-US"/>
        </w:rPr>
        <w:tab/>
      </w:r>
      <w:r>
        <w:t>Initial conditions</w:t>
      </w:r>
      <w:r>
        <w:tab/>
      </w:r>
      <w:r>
        <w:fldChar w:fldCharType="begin"/>
      </w:r>
      <w:r>
        <w:instrText xml:space="preserve"> PAGEREF _Toc147154519 \h </w:instrText>
      </w:r>
      <w:r>
        <w:fldChar w:fldCharType="separate"/>
      </w:r>
      <w:r>
        <w:t>209</w:t>
      </w:r>
      <w:r>
        <w:fldChar w:fldCharType="end"/>
      </w:r>
    </w:p>
    <w:p w14:paraId="738739EF" w14:textId="429A1715" w:rsidR="007E4D26" w:rsidRDefault="007E4D26">
      <w:pPr>
        <w:pStyle w:val="TOC4"/>
        <w:rPr>
          <w:rFonts w:asciiTheme="minorHAnsi" w:eastAsiaTheme="minorEastAsia" w:hAnsiTheme="minorHAnsi" w:cstheme="minorBidi"/>
          <w:sz w:val="22"/>
          <w:szCs w:val="22"/>
          <w:lang w:val="en-US"/>
        </w:rPr>
      </w:pPr>
      <w:r>
        <w:t>7.6.4.2</w:t>
      </w:r>
      <w:r>
        <w:rPr>
          <w:rFonts w:asciiTheme="minorHAnsi" w:eastAsiaTheme="minorEastAsia" w:hAnsiTheme="minorHAnsi" w:cstheme="minorBidi"/>
          <w:sz w:val="22"/>
          <w:szCs w:val="22"/>
          <w:lang w:val="en-US"/>
        </w:rPr>
        <w:tab/>
      </w:r>
      <w:r>
        <w:t>Procedure</w:t>
      </w:r>
      <w:r>
        <w:tab/>
      </w:r>
      <w:r>
        <w:fldChar w:fldCharType="begin"/>
      </w:r>
      <w:r>
        <w:instrText xml:space="preserve"> PAGEREF _Toc147154520 \h </w:instrText>
      </w:r>
      <w:r>
        <w:fldChar w:fldCharType="separate"/>
      </w:r>
      <w:r>
        <w:t>209</w:t>
      </w:r>
      <w:r>
        <w:fldChar w:fldCharType="end"/>
      </w:r>
    </w:p>
    <w:p w14:paraId="25C67E89" w14:textId="16FC71BD" w:rsidR="007E4D26" w:rsidRDefault="007E4D26">
      <w:pPr>
        <w:pStyle w:val="TOC3"/>
        <w:rPr>
          <w:rFonts w:asciiTheme="minorHAnsi" w:eastAsiaTheme="minorEastAsia" w:hAnsiTheme="minorHAnsi" w:cstheme="minorBidi"/>
          <w:sz w:val="22"/>
          <w:szCs w:val="22"/>
          <w:lang w:val="en-US"/>
        </w:rPr>
      </w:pPr>
      <w:r>
        <w:t>7.6.5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_Toc147154521 \h </w:instrText>
      </w:r>
      <w:r>
        <w:fldChar w:fldCharType="separate"/>
      </w:r>
      <w:r>
        <w:t>209</w:t>
      </w:r>
      <w:r>
        <w:fldChar w:fldCharType="end"/>
      </w:r>
    </w:p>
    <w:p w14:paraId="4AF11939" w14:textId="48A6A484" w:rsidR="007E4D26" w:rsidRDefault="007E4D26">
      <w:pPr>
        <w:pStyle w:val="TOC4"/>
        <w:rPr>
          <w:rFonts w:asciiTheme="minorHAnsi" w:eastAsiaTheme="minorEastAsia" w:hAnsiTheme="minorHAnsi" w:cstheme="minorBidi"/>
          <w:sz w:val="22"/>
          <w:szCs w:val="22"/>
          <w:lang w:val="en-US"/>
        </w:rPr>
      </w:pPr>
      <w:r>
        <w:t>7.6.5.1</w:t>
      </w:r>
      <w:r>
        <w:rPr>
          <w:rFonts w:asciiTheme="minorHAnsi" w:eastAsiaTheme="minorEastAsia" w:hAnsiTheme="minorHAnsi" w:cstheme="minorBidi"/>
          <w:sz w:val="22"/>
          <w:szCs w:val="22"/>
          <w:lang w:val="en-US"/>
        </w:rPr>
        <w:tab/>
      </w:r>
      <w:r>
        <w:t>General test requirements</w:t>
      </w:r>
      <w:r>
        <w:tab/>
      </w:r>
      <w:r>
        <w:fldChar w:fldCharType="begin"/>
      </w:r>
      <w:r>
        <w:instrText xml:space="preserve"> PAGEREF _Toc147154522 \h </w:instrText>
      </w:r>
      <w:r>
        <w:fldChar w:fldCharType="separate"/>
      </w:r>
      <w:r>
        <w:t>209</w:t>
      </w:r>
      <w:r>
        <w:fldChar w:fldCharType="end"/>
      </w:r>
    </w:p>
    <w:p w14:paraId="1E61762D" w14:textId="350CE5FD" w:rsidR="007E4D26" w:rsidRDefault="007E4D26">
      <w:pPr>
        <w:pStyle w:val="TOC4"/>
        <w:rPr>
          <w:rFonts w:asciiTheme="minorHAnsi" w:eastAsiaTheme="minorEastAsia" w:hAnsiTheme="minorHAnsi" w:cstheme="minorBidi"/>
          <w:sz w:val="22"/>
          <w:szCs w:val="22"/>
          <w:lang w:val="en-US"/>
        </w:rPr>
      </w:pPr>
      <w:r>
        <w:t>7.6.5.2</w:t>
      </w:r>
      <w:r>
        <w:rPr>
          <w:rFonts w:asciiTheme="minorHAnsi" w:eastAsiaTheme="minorEastAsia" w:hAnsiTheme="minorHAnsi" w:cstheme="minorBidi"/>
          <w:sz w:val="22"/>
          <w:szCs w:val="22"/>
          <w:lang w:val="en-US"/>
        </w:rPr>
        <w:tab/>
      </w:r>
      <w:r>
        <w:t>Additional test requirement for BC2 (Category B)</w:t>
      </w:r>
      <w:r>
        <w:tab/>
      </w:r>
      <w:r>
        <w:fldChar w:fldCharType="begin"/>
      </w:r>
      <w:r>
        <w:instrText xml:space="preserve"> PAGEREF _Toc147154523 \h </w:instrText>
      </w:r>
      <w:r>
        <w:fldChar w:fldCharType="separate"/>
      </w:r>
      <w:r>
        <w:t>210</w:t>
      </w:r>
      <w:r>
        <w:fldChar w:fldCharType="end"/>
      </w:r>
    </w:p>
    <w:p w14:paraId="1BFF675A" w14:textId="47341F3E" w:rsidR="007E4D26" w:rsidRDefault="007E4D26">
      <w:pPr>
        <w:pStyle w:val="TOC2"/>
        <w:rPr>
          <w:rFonts w:asciiTheme="minorHAnsi" w:eastAsiaTheme="minorEastAsia" w:hAnsiTheme="minorHAnsi" w:cstheme="minorBidi"/>
          <w:sz w:val="22"/>
          <w:szCs w:val="22"/>
          <w:lang w:val="en-US"/>
        </w:rPr>
      </w:pPr>
      <w:r>
        <w:t>7.7</w:t>
      </w:r>
      <w:r>
        <w:rPr>
          <w:rFonts w:asciiTheme="minorHAnsi" w:eastAsiaTheme="minorEastAsia" w:hAnsiTheme="minorHAnsi" w:cstheme="minorBidi"/>
          <w:sz w:val="22"/>
          <w:szCs w:val="22"/>
          <w:lang w:val="en-US"/>
        </w:rPr>
        <w:tab/>
      </w:r>
      <w:r>
        <w:t>Receiver intermodulation</w:t>
      </w:r>
      <w:r>
        <w:tab/>
      </w:r>
      <w:r>
        <w:fldChar w:fldCharType="begin"/>
      </w:r>
      <w:r>
        <w:instrText xml:space="preserve"> PAGEREF _Toc147154524 \h </w:instrText>
      </w:r>
      <w:r>
        <w:fldChar w:fldCharType="separate"/>
      </w:r>
      <w:r>
        <w:t>210</w:t>
      </w:r>
      <w:r>
        <w:fldChar w:fldCharType="end"/>
      </w:r>
    </w:p>
    <w:p w14:paraId="302CBAB8" w14:textId="2AA616F7" w:rsidR="007E4D26" w:rsidRDefault="007E4D26">
      <w:pPr>
        <w:pStyle w:val="TOC3"/>
        <w:rPr>
          <w:rFonts w:asciiTheme="minorHAnsi" w:eastAsiaTheme="minorEastAsia" w:hAnsiTheme="minorHAnsi" w:cstheme="minorBidi"/>
          <w:sz w:val="22"/>
          <w:szCs w:val="22"/>
          <w:lang w:val="en-US"/>
        </w:rPr>
      </w:pPr>
      <w:r>
        <w:t>7.7.1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_Toc147154525 \h </w:instrText>
      </w:r>
      <w:r>
        <w:fldChar w:fldCharType="separate"/>
      </w:r>
      <w:r>
        <w:t>210</w:t>
      </w:r>
      <w:r>
        <w:fldChar w:fldCharType="end"/>
      </w:r>
    </w:p>
    <w:p w14:paraId="3F03E236" w14:textId="43C3CCD8" w:rsidR="007E4D26" w:rsidRDefault="007E4D26">
      <w:pPr>
        <w:pStyle w:val="TOC3"/>
        <w:rPr>
          <w:rFonts w:asciiTheme="minorHAnsi" w:eastAsiaTheme="minorEastAsia" w:hAnsiTheme="minorHAnsi" w:cstheme="minorBidi"/>
          <w:sz w:val="22"/>
          <w:szCs w:val="22"/>
          <w:lang w:val="en-US"/>
        </w:rPr>
      </w:pPr>
      <w:r>
        <w:t>7.7.2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_Toc147154526 \h </w:instrText>
      </w:r>
      <w:r>
        <w:fldChar w:fldCharType="separate"/>
      </w:r>
      <w:r>
        <w:t>210</w:t>
      </w:r>
      <w:r>
        <w:fldChar w:fldCharType="end"/>
      </w:r>
    </w:p>
    <w:p w14:paraId="130A0265" w14:textId="4444D692" w:rsidR="007E4D26" w:rsidRDefault="007E4D26">
      <w:pPr>
        <w:pStyle w:val="TOC3"/>
        <w:rPr>
          <w:rFonts w:asciiTheme="minorHAnsi" w:eastAsiaTheme="minorEastAsia" w:hAnsiTheme="minorHAnsi" w:cstheme="minorBidi"/>
          <w:sz w:val="22"/>
          <w:szCs w:val="22"/>
          <w:lang w:val="en-US"/>
        </w:rPr>
      </w:pPr>
      <w:r>
        <w:t>7.7.3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_Toc147154527 \h </w:instrText>
      </w:r>
      <w:r>
        <w:fldChar w:fldCharType="separate"/>
      </w:r>
      <w:r>
        <w:t>210</w:t>
      </w:r>
      <w:r>
        <w:fldChar w:fldCharType="end"/>
      </w:r>
    </w:p>
    <w:p w14:paraId="020A88D4" w14:textId="7FC614D8" w:rsidR="007E4D26" w:rsidRDefault="007E4D26">
      <w:pPr>
        <w:pStyle w:val="TOC3"/>
        <w:rPr>
          <w:rFonts w:asciiTheme="minorHAnsi" w:eastAsiaTheme="minorEastAsia" w:hAnsiTheme="minorHAnsi" w:cstheme="minorBidi"/>
          <w:sz w:val="22"/>
          <w:szCs w:val="22"/>
          <w:lang w:val="en-US"/>
        </w:rPr>
      </w:pPr>
      <w:r>
        <w:t>7.7.4</w:t>
      </w:r>
      <w:r>
        <w:rPr>
          <w:rFonts w:asciiTheme="minorHAnsi" w:eastAsiaTheme="minorEastAsia" w:hAnsiTheme="minorHAnsi" w:cstheme="minorBidi"/>
          <w:sz w:val="22"/>
          <w:szCs w:val="22"/>
          <w:lang w:val="en-US"/>
        </w:rPr>
        <w:tab/>
      </w:r>
      <w:r>
        <w:t>Method of test</w:t>
      </w:r>
      <w:r>
        <w:tab/>
      </w:r>
      <w:r>
        <w:fldChar w:fldCharType="begin"/>
      </w:r>
      <w:r>
        <w:instrText xml:space="preserve"> PAGEREF _Toc147154528 \h </w:instrText>
      </w:r>
      <w:r>
        <w:fldChar w:fldCharType="separate"/>
      </w:r>
      <w:r>
        <w:t>210</w:t>
      </w:r>
      <w:r>
        <w:fldChar w:fldCharType="end"/>
      </w:r>
    </w:p>
    <w:p w14:paraId="692FDFF7" w14:textId="1F0CB085" w:rsidR="007E4D26" w:rsidRDefault="007E4D26">
      <w:pPr>
        <w:pStyle w:val="TOC4"/>
        <w:rPr>
          <w:rFonts w:asciiTheme="minorHAnsi" w:eastAsiaTheme="minorEastAsia" w:hAnsiTheme="minorHAnsi" w:cstheme="minorBidi"/>
          <w:sz w:val="22"/>
          <w:szCs w:val="22"/>
          <w:lang w:val="en-US"/>
        </w:rPr>
      </w:pPr>
      <w:r>
        <w:t>7.7.4.1</w:t>
      </w:r>
      <w:r>
        <w:rPr>
          <w:rFonts w:asciiTheme="minorHAnsi" w:eastAsiaTheme="minorEastAsia" w:hAnsiTheme="minorHAnsi" w:cstheme="minorBidi"/>
          <w:sz w:val="22"/>
          <w:szCs w:val="22"/>
          <w:lang w:val="en-US"/>
        </w:rPr>
        <w:tab/>
      </w:r>
      <w:r>
        <w:t>Initial conditions</w:t>
      </w:r>
      <w:r>
        <w:tab/>
      </w:r>
      <w:r>
        <w:fldChar w:fldCharType="begin"/>
      </w:r>
      <w:r>
        <w:instrText xml:space="preserve"> PAGEREF _Toc147154529 \h </w:instrText>
      </w:r>
      <w:r>
        <w:fldChar w:fldCharType="separate"/>
      </w:r>
      <w:r>
        <w:t>210</w:t>
      </w:r>
      <w:r>
        <w:fldChar w:fldCharType="end"/>
      </w:r>
    </w:p>
    <w:p w14:paraId="6CAFF45A" w14:textId="60A09F9E" w:rsidR="007E4D26" w:rsidRDefault="007E4D26">
      <w:pPr>
        <w:pStyle w:val="TOC4"/>
        <w:rPr>
          <w:rFonts w:asciiTheme="minorHAnsi" w:eastAsiaTheme="minorEastAsia" w:hAnsiTheme="minorHAnsi" w:cstheme="minorBidi"/>
          <w:sz w:val="22"/>
          <w:szCs w:val="22"/>
          <w:lang w:val="en-US"/>
        </w:rPr>
      </w:pPr>
      <w:r>
        <w:t>7.7.4.2</w:t>
      </w:r>
      <w:r>
        <w:rPr>
          <w:rFonts w:asciiTheme="minorHAnsi" w:eastAsiaTheme="minorEastAsia" w:hAnsiTheme="minorHAnsi" w:cstheme="minorBidi"/>
          <w:sz w:val="22"/>
          <w:szCs w:val="22"/>
          <w:lang w:val="en-US"/>
        </w:rPr>
        <w:tab/>
      </w:r>
      <w:r>
        <w:t>Procedure for general and narrowband intermodulation</w:t>
      </w:r>
      <w:r>
        <w:tab/>
      </w:r>
      <w:r>
        <w:fldChar w:fldCharType="begin"/>
      </w:r>
      <w:r>
        <w:instrText xml:space="preserve"> PAGEREF _Toc147154530 \h </w:instrText>
      </w:r>
      <w:r>
        <w:fldChar w:fldCharType="separate"/>
      </w:r>
      <w:r>
        <w:t>211</w:t>
      </w:r>
      <w:r>
        <w:fldChar w:fldCharType="end"/>
      </w:r>
    </w:p>
    <w:p w14:paraId="353E0793" w14:textId="60073385" w:rsidR="007E4D26" w:rsidRDefault="007E4D26">
      <w:pPr>
        <w:pStyle w:val="TOC4"/>
        <w:rPr>
          <w:rFonts w:asciiTheme="minorHAnsi" w:eastAsiaTheme="minorEastAsia" w:hAnsiTheme="minorHAnsi" w:cstheme="minorBidi"/>
          <w:sz w:val="22"/>
          <w:szCs w:val="22"/>
          <w:lang w:val="en-US"/>
        </w:rPr>
      </w:pPr>
      <w:r>
        <w:t>7.7.4.3</w:t>
      </w:r>
      <w:r>
        <w:rPr>
          <w:rFonts w:asciiTheme="minorHAnsi" w:eastAsiaTheme="minorEastAsia" w:hAnsiTheme="minorHAnsi" w:cstheme="minorBidi"/>
          <w:sz w:val="22"/>
          <w:szCs w:val="22"/>
          <w:lang w:val="en-US"/>
        </w:rPr>
        <w:tab/>
      </w:r>
      <w:r>
        <w:t>Procedure for additional narrowband intermodulation for GSM/EDGE</w:t>
      </w:r>
      <w:r>
        <w:tab/>
      </w:r>
      <w:r>
        <w:fldChar w:fldCharType="begin"/>
      </w:r>
      <w:r>
        <w:instrText xml:space="preserve"> PAGEREF _Toc147154531 \h </w:instrText>
      </w:r>
      <w:r>
        <w:fldChar w:fldCharType="separate"/>
      </w:r>
      <w:r>
        <w:t>211</w:t>
      </w:r>
      <w:r>
        <w:fldChar w:fldCharType="end"/>
      </w:r>
    </w:p>
    <w:p w14:paraId="27B55504" w14:textId="60D72AE3" w:rsidR="007E4D26" w:rsidRDefault="007E4D26">
      <w:pPr>
        <w:pStyle w:val="TOC5"/>
        <w:rPr>
          <w:rFonts w:asciiTheme="minorHAnsi" w:eastAsiaTheme="minorEastAsia" w:hAnsiTheme="minorHAnsi" w:cstheme="minorBidi"/>
          <w:sz w:val="22"/>
          <w:szCs w:val="22"/>
          <w:lang w:val="en-US"/>
        </w:rPr>
      </w:pPr>
      <w:r>
        <w:t>7.7.4.3.1</w:t>
      </w:r>
      <w:r>
        <w:rPr>
          <w:rFonts w:asciiTheme="minorHAnsi" w:eastAsiaTheme="minorEastAsia" w:hAnsiTheme="minorHAnsi" w:cstheme="minorBidi"/>
          <w:sz w:val="22"/>
          <w:szCs w:val="22"/>
          <w:lang w:val="en-US"/>
        </w:rPr>
        <w:tab/>
      </w:r>
      <w:r>
        <w:t>Initial conditions for additional narrowband intermodulation for GSM/EDGE for CS7 and CS15</w:t>
      </w:r>
      <w:r>
        <w:tab/>
      </w:r>
      <w:r>
        <w:fldChar w:fldCharType="begin"/>
      </w:r>
      <w:r>
        <w:instrText xml:space="preserve"> PAGEREF _Toc147154532 \h </w:instrText>
      </w:r>
      <w:r>
        <w:fldChar w:fldCharType="separate"/>
      </w:r>
      <w:r>
        <w:t>211</w:t>
      </w:r>
      <w:r>
        <w:fldChar w:fldCharType="end"/>
      </w:r>
    </w:p>
    <w:p w14:paraId="728B4049" w14:textId="4C34B90D" w:rsidR="007E4D26" w:rsidRDefault="007E4D26">
      <w:pPr>
        <w:pStyle w:val="TOC5"/>
        <w:rPr>
          <w:rFonts w:asciiTheme="minorHAnsi" w:eastAsiaTheme="minorEastAsia" w:hAnsiTheme="minorHAnsi" w:cstheme="minorBidi"/>
          <w:sz w:val="22"/>
          <w:szCs w:val="22"/>
          <w:lang w:val="en-US"/>
        </w:rPr>
      </w:pPr>
      <w:r>
        <w:t>7.7.4.3.2</w:t>
      </w:r>
      <w:r>
        <w:rPr>
          <w:rFonts w:asciiTheme="minorHAnsi" w:eastAsiaTheme="minorEastAsia" w:hAnsiTheme="minorHAnsi" w:cstheme="minorBidi"/>
          <w:sz w:val="22"/>
          <w:szCs w:val="22"/>
          <w:lang w:val="en-US"/>
        </w:rPr>
        <w:tab/>
      </w:r>
      <w:r>
        <w:t>Procedure for additional narrowband intermodulation for GSM/EDGE for CS7 and CS15</w:t>
      </w:r>
      <w:r>
        <w:tab/>
      </w:r>
      <w:r>
        <w:fldChar w:fldCharType="begin"/>
      </w:r>
      <w:r>
        <w:instrText xml:space="preserve"> PAGEREF _Toc147154533 \h </w:instrText>
      </w:r>
      <w:r>
        <w:fldChar w:fldCharType="separate"/>
      </w:r>
      <w:r>
        <w:t>212</w:t>
      </w:r>
      <w:r>
        <w:fldChar w:fldCharType="end"/>
      </w:r>
    </w:p>
    <w:p w14:paraId="632E1572" w14:textId="5292BE80" w:rsidR="007E4D26" w:rsidRDefault="007E4D26">
      <w:pPr>
        <w:pStyle w:val="TOC3"/>
        <w:rPr>
          <w:rFonts w:asciiTheme="minorHAnsi" w:eastAsiaTheme="minorEastAsia" w:hAnsiTheme="minorHAnsi" w:cstheme="minorBidi"/>
          <w:sz w:val="22"/>
          <w:szCs w:val="22"/>
          <w:lang w:val="en-US"/>
        </w:rPr>
      </w:pPr>
      <w:r>
        <w:t>7.7.5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_Toc147154534 \h </w:instrText>
      </w:r>
      <w:r>
        <w:fldChar w:fldCharType="separate"/>
      </w:r>
      <w:r>
        <w:t>212</w:t>
      </w:r>
      <w:r>
        <w:fldChar w:fldCharType="end"/>
      </w:r>
    </w:p>
    <w:p w14:paraId="79F9AA06" w14:textId="567E9CD5" w:rsidR="007E4D26" w:rsidRDefault="007E4D26">
      <w:pPr>
        <w:pStyle w:val="TOC4"/>
        <w:rPr>
          <w:rFonts w:asciiTheme="minorHAnsi" w:eastAsiaTheme="minorEastAsia" w:hAnsiTheme="minorHAnsi" w:cstheme="minorBidi"/>
          <w:sz w:val="22"/>
          <w:szCs w:val="22"/>
          <w:lang w:val="en-US"/>
        </w:rPr>
      </w:pPr>
      <w:r>
        <w:t>7.7.5.1</w:t>
      </w:r>
      <w:r>
        <w:rPr>
          <w:rFonts w:asciiTheme="minorHAnsi" w:eastAsiaTheme="minorEastAsia" w:hAnsiTheme="minorHAnsi" w:cstheme="minorBidi"/>
          <w:sz w:val="22"/>
          <w:szCs w:val="22"/>
          <w:lang w:val="en-US"/>
        </w:rPr>
        <w:tab/>
      </w:r>
      <w:r>
        <w:t>General intermodulation test requirement</w:t>
      </w:r>
      <w:r>
        <w:tab/>
      </w:r>
      <w:r>
        <w:fldChar w:fldCharType="begin"/>
      </w:r>
      <w:r>
        <w:instrText xml:space="preserve"> PAGEREF _Toc147154535 \h </w:instrText>
      </w:r>
      <w:r>
        <w:fldChar w:fldCharType="separate"/>
      </w:r>
      <w:r>
        <w:t>212</w:t>
      </w:r>
      <w:r>
        <w:fldChar w:fldCharType="end"/>
      </w:r>
    </w:p>
    <w:p w14:paraId="79FCB2CB" w14:textId="5D731A15" w:rsidR="007E4D26" w:rsidRDefault="007E4D26">
      <w:pPr>
        <w:pStyle w:val="TOC4"/>
        <w:rPr>
          <w:rFonts w:asciiTheme="minorHAnsi" w:eastAsiaTheme="minorEastAsia" w:hAnsiTheme="minorHAnsi" w:cstheme="minorBidi"/>
          <w:sz w:val="22"/>
          <w:szCs w:val="22"/>
          <w:lang w:val="en-US"/>
        </w:rPr>
      </w:pPr>
      <w:r>
        <w:t>7.7.5.2</w:t>
      </w:r>
      <w:r>
        <w:rPr>
          <w:rFonts w:asciiTheme="minorHAnsi" w:eastAsiaTheme="minorEastAsia" w:hAnsiTheme="minorHAnsi" w:cstheme="minorBidi"/>
          <w:sz w:val="22"/>
          <w:szCs w:val="22"/>
          <w:lang w:val="en-US"/>
        </w:rPr>
        <w:tab/>
      </w:r>
      <w:r>
        <w:t>General narrowband intermodulation test requirement</w:t>
      </w:r>
      <w:r>
        <w:tab/>
      </w:r>
      <w:r>
        <w:fldChar w:fldCharType="begin"/>
      </w:r>
      <w:r>
        <w:instrText xml:space="preserve"> PAGEREF _Toc147154536 \h </w:instrText>
      </w:r>
      <w:r>
        <w:fldChar w:fldCharType="separate"/>
      </w:r>
      <w:r>
        <w:t>216</w:t>
      </w:r>
      <w:r>
        <w:fldChar w:fldCharType="end"/>
      </w:r>
    </w:p>
    <w:p w14:paraId="6E641772" w14:textId="4F4EE83B" w:rsidR="007E4D26" w:rsidRDefault="007E4D26">
      <w:pPr>
        <w:pStyle w:val="TOC4"/>
        <w:rPr>
          <w:rFonts w:asciiTheme="minorHAnsi" w:eastAsiaTheme="minorEastAsia" w:hAnsiTheme="minorHAnsi" w:cstheme="minorBidi"/>
          <w:sz w:val="22"/>
          <w:szCs w:val="22"/>
          <w:lang w:val="en-US"/>
        </w:rPr>
      </w:pPr>
      <w:r>
        <w:t>7.7.5.3</w:t>
      </w:r>
      <w:r>
        <w:rPr>
          <w:rFonts w:asciiTheme="minorHAnsi" w:eastAsiaTheme="minorEastAsia" w:hAnsiTheme="minorHAnsi" w:cstheme="minorBidi"/>
          <w:sz w:val="22"/>
          <w:szCs w:val="22"/>
          <w:lang w:val="en-US"/>
        </w:rPr>
        <w:tab/>
      </w:r>
      <w:r>
        <w:t>Additional narrowband intermodulation test requirement for GSM/EDGE</w:t>
      </w:r>
      <w:r>
        <w:tab/>
      </w:r>
      <w:r>
        <w:fldChar w:fldCharType="begin"/>
      </w:r>
      <w:r>
        <w:instrText xml:space="preserve"> PAGEREF _Toc147154537 \h </w:instrText>
      </w:r>
      <w:r>
        <w:fldChar w:fldCharType="separate"/>
      </w:r>
      <w:r>
        <w:t>221</w:t>
      </w:r>
      <w:r>
        <w:fldChar w:fldCharType="end"/>
      </w:r>
    </w:p>
    <w:p w14:paraId="10E45A71" w14:textId="30BADA6A" w:rsidR="007E4D26" w:rsidRDefault="007E4D26">
      <w:pPr>
        <w:pStyle w:val="TOC2"/>
        <w:rPr>
          <w:rFonts w:asciiTheme="minorHAnsi" w:eastAsiaTheme="minorEastAsia" w:hAnsiTheme="minorHAnsi" w:cstheme="minorBidi"/>
          <w:sz w:val="22"/>
          <w:szCs w:val="22"/>
          <w:lang w:val="en-US"/>
        </w:rPr>
      </w:pPr>
      <w:r>
        <w:t>7.8</w:t>
      </w:r>
      <w:r>
        <w:rPr>
          <w:rFonts w:asciiTheme="minorHAnsi" w:eastAsiaTheme="minorEastAsia" w:hAnsiTheme="minorHAnsi" w:cstheme="minorBidi"/>
          <w:sz w:val="22"/>
          <w:szCs w:val="22"/>
          <w:lang w:val="en-US"/>
        </w:rPr>
        <w:tab/>
      </w:r>
      <w:r>
        <w:t>In-channel selectivity</w:t>
      </w:r>
      <w:r>
        <w:tab/>
      </w:r>
      <w:r>
        <w:fldChar w:fldCharType="begin"/>
      </w:r>
      <w:r>
        <w:instrText xml:space="preserve"> PAGEREF _Toc147154538 \h </w:instrText>
      </w:r>
      <w:r>
        <w:fldChar w:fldCharType="separate"/>
      </w:r>
      <w:r>
        <w:t>221</w:t>
      </w:r>
      <w:r>
        <w:fldChar w:fldCharType="end"/>
      </w:r>
    </w:p>
    <w:p w14:paraId="236E556D" w14:textId="1909CE95" w:rsidR="007E4D26" w:rsidRDefault="007E4D26">
      <w:pPr>
        <w:pStyle w:val="TOC3"/>
        <w:rPr>
          <w:rFonts w:asciiTheme="minorHAnsi" w:eastAsiaTheme="minorEastAsia" w:hAnsiTheme="minorHAnsi" w:cstheme="minorBidi"/>
          <w:sz w:val="22"/>
          <w:szCs w:val="22"/>
          <w:lang w:val="en-US"/>
        </w:rPr>
      </w:pPr>
      <w:r>
        <w:t>7.8.1</w:t>
      </w:r>
      <w:r>
        <w:rPr>
          <w:rFonts w:asciiTheme="minorHAnsi" w:eastAsiaTheme="minorEastAsia" w:hAnsiTheme="minorHAnsi" w:cstheme="minorBidi"/>
          <w:sz w:val="22"/>
          <w:szCs w:val="22"/>
          <w:lang w:val="en-US"/>
        </w:rPr>
        <w:tab/>
      </w:r>
      <w:r>
        <w:t>Definition and applicability</w:t>
      </w:r>
      <w:r>
        <w:tab/>
      </w:r>
      <w:r>
        <w:fldChar w:fldCharType="begin"/>
      </w:r>
      <w:r>
        <w:instrText xml:space="preserve"> PAGEREF _Toc147154539 \h </w:instrText>
      </w:r>
      <w:r>
        <w:fldChar w:fldCharType="separate"/>
      </w:r>
      <w:r>
        <w:t>221</w:t>
      </w:r>
      <w:r>
        <w:fldChar w:fldCharType="end"/>
      </w:r>
    </w:p>
    <w:p w14:paraId="5AD00F29" w14:textId="105DD1C3" w:rsidR="007E4D26" w:rsidRDefault="007E4D26">
      <w:pPr>
        <w:pStyle w:val="TOC3"/>
        <w:rPr>
          <w:rFonts w:asciiTheme="minorHAnsi" w:eastAsiaTheme="minorEastAsia" w:hAnsiTheme="minorHAnsi" w:cstheme="minorBidi"/>
          <w:sz w:val="22"/>
          <w:szCs w:val="22"/>
          <w:lang w:val="en-US"/>
        </w:rPr>
      </w:pPr>
      <w:r>
        <w:t>7.8.2</w:t>
      </w:r>
      <w:r>
        <w:rPr>
          <w:rFonts w:asciiTheme="minorHAnsi" w:eastAsiaTheme="minorEastAsia" w:hAnsiTheme="minorHAnsi" w:cstheme="minorBidi"/>
          <w:sz w:val="22"/>
          <w:szCs w:val="22"/>
          <w:lang w:val="en-US"/>
        </w:rPr>
        <w:tab/>
      </w:r>
      <w:r>
        <w:t>Minimum requirement</w:t>
      </w:r>
      <w:r>
        <w:tab/>
      </w:r>
      <w:r>
        <w:fldChar w:fldCharType="begin"/>
      </w:r>
      <w:r>
        <w:instrText xml:space="preserve"> PAGEREF _Toc147154540 \h </w:instrText>
      </w:r>
      <w:r>
        <w:fldChar w:fldCharType="separate"/>
      </w:r>
      <w:r>
        <w:t>221</w:t>
      </w:r>
      <w:r>
        <w:fldChar w:fldCharType="end"/>
      </w:r>
    </w:p>
    <w:p w14:paraId="7AE28C8E" w14:textId="11DDB971" w:rsidR="007E4D26" w:rsidRDefault="007E4D26">
      <w:pPr>
        <w:pStyle w:val="TOC3"/>
        <w:rPr>
          <w:rFonts w:asciiTheme="minorHAnsi" w:eastAsiaTheme="minorEastAsia" w:hAnsiTheme="minorHAnsi" w:cstheme="minorBidi"/>
          <w:sz w:val="22"/>
          <w:szCs w:val="22"/>
          <w:lang w:val="en-US"/>
        </w:rPr>
      </w:pPr>
      <w:r>
        <w:t>7.8.3</w:t>
      </w:r>
      <w:r>
        <w:rPr>
          <w:rFonts w:asciiTheme="minorHAnsi" w:eastAsiaTheme="minorEastAsia" w:hAnsiTheme="minorHAnsi" w:cstheme="minorBidi"/>
          <w:sz w:val="22"/>
          <w:szCs w:val="22"/>
          <w:lang w:val="en-US"/>
        </w:rPr>
        <w:tab/>
      </w:r>
      <w:r>
        <w:t>Test purpose</w:t>
      </w:r>
      <w:r>
        <w:tab/>
      </w:r>
      <w:r>
        <w:fldChar w:fldCharType="begin"/>
      </w:r>
      <w:r>
        <w:instrText xml:space="preserve"> PAGEREF _Toc147154541 \h </w:instrText>
      </w:r>
      <w:r>
        <w:fldChar w:fldCharType="separate"/>
      </w:r>
      <w:r>
        <w:t>221</w:t>
      </w:r>
      <w:r>
        <w:fldChar w:fldCharType="end"/>
      </w:r>
    </w:p>
    <w:p w14:paraId="60371CAB" w14:textId="2CE5358B" w:rsidR="007E4D26" w:rsidRDefault="007E4D26">
      <w:pPr>
        <w:pStyle w:val="TOC3"/>
        <w:rPr>
          <w:rFonts w:asciiTheme="minorHAnsi" w:eastAsiaTheme="minorEastAsia" w:hAnsiTheme="minorHAnsi" w:cstheme="minorBidi"/>
          <w:sz w:val="22"/>
          <w:szCs w:val="22"/>
          <w:lang w:val="en-US"/>
        </w:rPr>
      </w:pPr>
      <w:r>
        <w:t>7.8.4</w:t>
      </w:r>
      <w:r>
        <w:rPr>
          <w:rFonts w:asciiTheme="minorHAnsi" w:eastAsiaTheme="minorEastAsia" w:hAnsiTheme="minorHAnsi" w:cstheme="minorBidi"/>
          <w:sz w:val="22"/>
          <w:szCs w:val="22"/>
          <w:lang w:val="en-US"/>
        </w:rPr>
        <w:tab/>
      </w:r>
      <w:r>
        <w:t>Method of testing</w:t>
      </w:r>
      <w:r>
        <w:tab/>
      </w:r>
      <w:r>
        <w:fldChar w:fldCharType="begin"/>
      </w:r>
      <w:r>
        <w:instrText xml:space="preserve"> PAGEREF _Toc147154542 \h </w:instrText>
      </w:r>
      <w:r>
        <w:fldChar w:fldCharType="separate"/>
      </w:r>
      <w:r>
        <w:t>221</w:t>
      </w:r>
      <w:r>
        <w:fldChar w:fldCharType="end"/>
      </w:r>
    </w:p>
    <w:p w14:paraId="3D53BA57" w14:textId="79F2AC33" w:rsidR="007E4D26" w:rsidRDefault="007E4D26">
      <w:pPr>
        <w:pStyle w:val="TOC3"/>
        <w:rPr>
          <w:rFonts w:asciiTheme="minorHAnsi" w:eastAsiaTheme="minorEastAsia" w:hAnsiTheme="minorHAnsi" w:cstheme="minorBidi"/>
          <w:sz w:val="22"/>
          <w:szCs w:val="22"/>
          <w:lang w:val="en-US"/>
        </w:rPr>
      </w:pPr>
      <w:r>
        <w:t>7.8.5</w:t>
      </w:r>
      <w:r>
        <w:rPr>
          <w:rFonts w:asciiTheme="minorHAnsi" w:eastAsiaTheme="minorEastAsia" w:hAnsiTheme="minorHAnsi" w:cstheme="minorBidi"/>
          <w:sz w:val="22"/>
          <w:szCs w:val="22"/>
          <w:lang w:val="en-US"/>
        </w:rPr>
        <w:tab/>
      </w:r>
      <w:r>
        <w:t>Test requirements</w:t>
      </w:r>
      <w:r>
        <w:tab/>
      </w:r>
      <w:r>
        <w:fldChar w:fldCharType="begin"/>
      </w:r>
      <w:r>
        <w:instrText xml:space="preserve"> PAGEREF _Toc147154543 \h </w:instrText>
      </w:r>
      <w:r>
        <w:fldChar w:fldCharType="separate"/>
      </w:r>
      <w:r>
        <w:t>221</w:t>
      </w:r>
      <w:r>
        <w:fldChar w:fldCharType="end"/>
      </w:r>
    </w:p>
    <w:p w14:paraId="50207CDD" w14:textId="5EEF4CF9" w:rsidR="007E4D26" w:rsidRDefault="007E4D26">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Performance requirements</w:t>
      </w:r>
      <w:r>
        <w:tab/>
      </w:r>
      <w:r>
        <w:fldChar w:fldCharType="begin"/>
      </w:r>
      <w:r>
        <w:instrText xml:space="preserve"> PAGEREF _Toc147154544 \h </w:instrText>
      </w:r>
      <w:r>
        <w:fldChar w:fldCharType="separate"/>
      </w:r>
      <w:r>
        <w:t>222</w:t>
      </w:r>
      <w:r>
        <w:fldChar w:fldCharType="end"/>
      </w:r>
    </w:p>
    <w:p w14:paraId="0962FB49" w14:textId="377DAD13" w:rsidR="007E4D26" w:rsidRDefault="007E4D26">
      <w:pPr>
        <w:pStyle w:val="TOC8"/>
        <w:rPr>
          <w:rFonts w:asciiTheme="minorHAnsi" w:eastAsiaTheme="minorEastAsia" w:hAnsiTheme="minorHAnsi" w:cstheme="minorBidi"/>
          <w:b w:val="0"/>
          <w:szCs w:val="22"/>
          <w:lang w:val="en-US"/>
        </w:rPr>
      </w:pPr>
      <w:r>
        <w:t>Annex A (normative): Characteristics of interfering signals</w:t>
      </w:r>
      <w:r>
        <w:tab/>
      </w:r>
      <w:r>
        <w:fldChar w:fldCharType="begin"/>
      </w:r>
      <w:r>
        <w:instrText xml:space="preserve"> PAGEREF _Toc147154545 \h </w:instrText>
      </w:r>
      <w:r>
        <w:fldChar w:fldCharType="separate"/>
      </w:r>
      <w:r>
        <w:t>223</w:t>
      </w:r>
      <w:r>
        <w:fldChar w:fldCharType="end"/>
      </w:r>
    </w:p>
    <w:p w14:paraId="354EE08F" w14:textId="34D7B297" w:rsidR="007E4D26" w:rsidRDefault="007E4D26">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UTRA FDD interfering signal</w:t>
      </w:r>
      <w:r>
        <w:tab/>
      </w:r>
      <w:r>
        <w:fldChar w:fldCharType="begin"/>
      </w:r>
      <w:r>
        <w:instrText xml:space="preserve"> PAGEREF _Toc147154546 \h </w:instrText>
      </w:r>
      <w:r>
        <w:fldChar w:fldCharType="separate"/>
      </w:r>
      <w:r>
        <w:t>223</w:t>
      </w:r>
      <w:r>
        <w:fldChar w:fldCharType="end"/>
      </w:r>
    </w:p>
    <w:p w14:paraId="2E099AE7" w14:textId="53ABA73D" w:rsidR="007E4D26" w:rsidRDefault="007E4D26">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UTRA TDD interfering signal</w:t>
      </w:r>
      <w:r>
        <w:tab/>
      </w:r>
      <w:r>
        <w:fldChar w:fldCharType="begin"/>
      </w:r>
      <w:r>
        <w:instrText xml:space="preserve"> PAGEREF _Toc147154547 \h </w:instrText>
      </w:r>
      <w:r>
        <w:fldChar w:fldCharType="separate"/>
      </w:r>
      <w:r>
        <w:t>223</w:t>
      </w:r>
      <w:r>
        <w:fldChar w:fldCharType="end"/>
      </w:r>
    </w:p>
    <w:p w14:paraId="4188584D" w14:textId="173C4C06" w:rsidR="007E4D26" w:rsidRDefault="007E4D26">
      <w:pPr>
        <w:pStyle w:val="TOC1"/>
        <w:rPr>
          <w:rFonts w:asciiTheme="minorHAnsi" w:eastAsiaTheme="minorEastAsia" w:hAnsiTheme="minorHAnsi" w:cstheme="minorBidi"/>
          <w:szCs w:val="22"/>
          <w:lang w:val="en-US"/>
        </w:rPr>
      </w:pPr>
      <w:r>
        <w:t>A.3</w:t>
      </w:r>
      <w:r>
        <w:rPr>
          <w:rFonts w:asciiTheme="minorHAnsi" w:eastAsiaTheme="minorEastAsia" w:hAnsiTheme="minorHAnsi" w:cstheme="minorBidi"/>
          <w:szCs w:val="22"/>
          <w:lang w:val="en-US"/>
        </w:rPr>
        <w:tab/>
      </w:r>
      <w:r>
        <w:t>E-UTRA interfering signal</w:t>
      </w:r>
      <w:r>
        <w:tab/>
      </w:r>
      <w:r>
        <w:fldChar w:fldCharType="begin"/>
      </w:r>
      <w:r>
        <w:instrText xml:space="preserve"> PAGEREF _Toc147154548 \h </w:instrText>
      </w:r>
      <w:r>
        <w:fldChar w:fldCharType="separate"/>
      </w:r>
      <w:r>
        <w:t>223</w:t>
      </w:r>
      <w:r>
        <w:fldChar w:fldCharType="end"/>
      </w:r>
    </w:p>
    <w:p w14:paraId="26B04748" w14:textId="752A9675" w:rsidR="007E4D26" w:rsidRDefault="007E4D26">
      <w:pPr>
        <w:pStyle w:val="TOC8"/>
        <w:rPr>
          <w:rFonts w:asciiTheme="minorHAnsi" w:eastAsiaTheme="minorEastAsia" w:hAnsiTheme="minorHAnsi" w:cstheme="minorBidi"/>
          <w:b w:val="0"/>
          <w:szCs w:val="22"/>
          <w:lang w:val="en-US"/>
        </w:rPr>
      </w:pPr>
      <w:r>
        <w:t>Annex B (normative):  Environmental requirements for the BS equipment</w:t>
      </w:r>
      <w:r>
        <w:tab/>
      </w:r>
      <w:r>
        <w:fldChar w:fldCharType="begin"/>
      </w:r>
      <w:r>
        <w:instrText xml:space="preserve"> PAGEREF _Toc147154549 \h </w:instrText>
      </w:r>
      <w:r>
        <w:fldChar w:fldCharType="separate"/>
      </w:r>
      <w:r>
        <w:t>224</w:t>
      </w:r>
      <w:r>
        <w:fldChar w:fldCharType="end"/>
      </w:r>
    </w:p>
    <w:p w14:paraId="53AB6FAB" w14:textId="512AF7E3" w:rsidR="007E4D26" w:rsidRDefault="007E4D26">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General</w:t>
      </w:r>
      <w:r>
        <w:tab/>
      </w:r>
      <w:r>
        <w:fldChar w:fldCharType="begin"/>
      </w:r>
      <w:r>
        <w:instrText xml:space="preserve"> PAGEREF _Toc147154550 \h </w:instrText>
      </w:r>
      <w:r>
        <w:fldChar w:fldCharType="separate"/>
      </w:r>
      <w:r>
        <w:t>224</w:t>
      </w:r>
      <w:r>
        <w:fldChar w:fldCharType="end"/>
      </w:r>
    </w:p>
    <w:p w14:paraId="72E7DD24" w14:textId="5B65411F" w:rsidR="007E4D26" w:rsidRDefault="007E4D26">
      <w:pPr>
        <w:pStyle w:val="TOC1"/>
        <w:rPr>
          <w:rFonts w:asciiTheme="minorHAnsi" w:eastAsiaTheme="minorEastAsia" w:hAnsiTheme="minorHAnsi" w:cstheme="minorBidi"/>
          <w:szCs w:val="22"/>
          <w:lang w:val="en-US"/>
        </w:rPr>
      </w:pPr>
      <w:r>
        <w:t>B.2</w:t>
      </w:r>
      <w:r>
        <w:rPr>
          <w:rFonts w:asciiTheme="minorHAnsi" w:eastAsiaTheme="minorEastAsia" w:hAnsiTheme="minorHAnsi" w:cstheme="minorBidi"/>
          <w:szCs w:val="22"/>
          <w:lang w:val="en-US"/>
        </w:rPr>
        <w:tab/>
      </w:r>
      <w:r w:rsidRPr="00473D6B">
        <w:rPr>
          <w:rFonts w:cs="v4.2.0"/>
        </w:rPr>
        <w:t>Normal test environment</w:t>
      </w:r>
      <w:r>
        <w:tab/>
      </w:r>
      <w:r>
        <w:fldChar w:fldCharType="begin"/>
      </w:r>
      <w:r>
        <w:instrText xml:space="preserve"> PAGEREF _Toc147154551 \h </w:instrText>
      </w:r>
      <w:r>
        <w:fldChar w:fldCharType="separate"/>
      </w:r>
      <w:r>
        <w:t>224</w:t>
      </w:r>
      <w:r>
        <w:fldChar w:fldCharType="end"/>
      </w:r>
    </w:p>
    <w:p w14:paraId="441BAF1B" w14:textId="4C0D59B0" w:rsidR="007E4D26" w:rsidRDefault="007E4D26">
      <w:pPr>
        <w:pStyle w:val="TOC1"/>
        <w:rPr>
          <w:rFonts w:asciiTheme="minorHAnsi" w:eastAsiaTheme="minorEastAsia" w:hAnsiTheme="minorHAnsi" w:cstheme="minorBidi"/>
          <w:szCs w:val="22"/>
          <w:lang w:val="en-US"/>
        </w:rPr>
      </w:pPr>
      <w:r>
        <w:t>B.3</w:t>
      </w:r>
      <w:r>
        <w:rPr>
          <w:rFonts w:asciiTheme="minorHAnsi" w:eastAsiaTheme="minorEastAsia" w:hAnsiTheme="minorHAnsi" w:cstheme="minorBidi"/>
          <w:szCs w:val="22"/>
          <w:lang w:val="en-US"/>
        </w:rPr>
        <w:tab/>
      </w:r>
      <w:r w:rsidRPr="00473D6B">
        <w:rPr>
          <w:rFonts w:cs="v4.2.0"/>
        </w:rPr>
        <w:t>Extreme test environment</w:t>
      </w:r>
      <w:r>
        <w:tab/>
      </w:r>
      <w:r>
        <w:fldChar w:fldCharType="begin"/>
      </w:r>
      <w:r>
        <w:instrText xml:space="preserve"> PAGEREF _Toc147154552 \h </w:instrText>
      </w:r>
      <w:r>
        <w:fldChar w:fldCharType="separate"/>
      </w:r>
      <w:r>
        <w:t>224</w:t>
      </w:r>
      <w:r>
        <w:fldChar w:fldCharType="end"/>
      </w:r>
    </w:p>
    <w:p w14:paraId="7519708D" w14:textId="75B69909" w:rsidR="007E4D26" w:rsidRDefault="007E4D26">
      <w:pPr>
        <w:pStyle w:val="TOC2"/>
        <w:rPr>
          <w:rFonts w:asciiTheme="minorHAnsi" w:eastAsiaTheme="minorEastAsia" w:hAnsiTheme="minorHAnsi" w:cstheme="minorBidi"/>
          <w:sz w:val="22"/>
          <w:szCs w:val="22"/>
          <w:lang w:val="en-US"/>
        </w:rPr>
      </w:pPr>
      <w:r>
        <w:t>B.3.1</w:t>
      </w:r>
      <w:r>
        <w:rPr>
          <w:rFonts w:asciiTheme="minorHAnsi" w:eastAsiaTheme="minorEastAsia" w:hAnsiTheme="minorHAnsi" w:cstheme="minorBidi"/>
          <w:sz w:val="22"/>
          <w:szCs w:val="22"/>
          <w:lang w:val="en-US"/>
        </w:rPr>
        <w:tab/>
      </w:r>
      <w:r>
        <w:t>Extreme temperature</w:t>
      </w:r>
      <w:r>
        <w:tab/>
      </w:r>
      <w:r>
        <w:fldChar w:fldCharType="begin"/>
      </w:r>
      <w:r>
        <w:instrText xml:space="preserve"> PAGEREF _Toc147154553 \h </w:instrText>
      </w:r>
      <w:r>
        <w:fldChar w:fldCharType="separate"/>
      </w:r>
      <w:r>
        <w:t>224</w:t>
      </w:r>
      <w:r>
        <w:fldChar w:fldCharType="end"/>
      </w:r>
    </w:p>
    <w:p w14:paraId="6BFFD7F1" w14:textId="58418C2A" w:rsidR="007E4D26" w:rsidRDefault="007E4D26">
      <w:pPr>
        <w:pStyle w:val="TOC1"/>
        <w:rPr>
          <w:rFonts w:asciiTheme="minorHAnsi" w:eastAsiaTheme="minorEastAsia" w:hAnsiTheme="minorHAnsi" w:cstheme="minorBidi"/>
          <w:szCs w:val="22"/>
          <w:lang w:val="en-US"/>
        </w:rPr>
      </w:pPr>
      <w:r>
        <w:t>B.4</w:t>
      </w:r>
      <w:r>
        <w:rPr>
          <w:rFonts w:asciiTheme="minorHAnsi" w:eastAsiaTheme="minorEastAsia" w:hAnsiTheme="minorHAnsi" w:cstheme="minorBidi"/>
          <w:szCs w:val="22"/>
          <w:lang w:val="en-US"/>
        </w:rPr>
        <w:tab/>
      </w:r>
      <w:r w:rsidRPr="00473D6B">
        <w:rPr>
          <w:rFonts w:cs="v4.2.0"/>
        </w:rPr>
        <w:t>Vibration</w:t>
      </w:r>
      <w:r>
        <w:tab/>
      </w:r>
      <w:r>
        <w:fldChar w:fldCharType="begin"/>
      </w:r>
      <w:r>
        <w:instrText xml:space="preserve"> PAGEREF _Toc147154554 \h </w:instrText>
      </w:r>
      <w:r>
        <w:fldChar w:fldCharType="separate"/>
      </w:r>
      <w:r>
        <w:t>225</w:t>
      </w:r>
      <w:r>
        <w:fldChar w:fldCharType="end"/>
      </w:r>
    </w:p>
    <w:p w14:paraId="510C292B" w14:textId="3B5CA6A2" w:rsidR="007E4D26" w:rsidRDefault="007E4D26">
      <w:pPr>
        <w:pStyle w:val="TOC1"/>
        <w:rPr>
          <w:rFonts w:asciiTheme="minorHAnsi" w:eastAsiaTheme="minorEastAsia" w:hAnsiTheme="minorHAnsi" w:cstheme="minorBidi"/>
          <w:szCs w:val="22"/>
          <w:lang w:val="en-US"/>
        </w:rPr>
      </w:pPr>
      <w:r>
        <w:t>B.5</w:t>
      </w:r>
      <w:r>
        <w:rPr>
          <w:rFonts w:asciiTheme="minorHAnsi" w:eastAsiaTheme="minorEastAsia" w:hAnsiTheme="minorHAnsi" w:cstheme="minorBidi"/>
          <w:szCs w:val="22"/>
          <w:lang w:val="en-US"/>
        </w:rPr>
        <w:tab/>
      </w:r>
      <w:r w:rsidRPr="00473D6B">
        <w:rPr>
          <w:rFonts w:cs="v4.2.0"/>
        </w:rPr>
        <w:t>Power supply</w:t>
      </w:r>
      <w:r>
        <w:tab/>
      </w:r>
      <w:r>
        <w:fldChar w:fldCharType="begin"/>
      </w:r>
      <w:r>
        <w:instrText xml:space="preserve"> PAGEREF _Toc147154555 \h </w:instrText>
      </w:r>
      <w:r>
        <w:fldChar w:fldCharType="separate"/>
      </w:r>
      <w:r>
        <w:t>225</w:t>
      </w:r>
      <w:r>
        <w:fldChar w:fldCharType="end"/>
      </w:r>
    </w:p>
    <w:p w14:paraId="5A9430C2" w14:textId="7481904D" w:rsidR="007E4D26" w:rsidRDefault="007E4D26">
      <w:pPr>
        <w:pStyle w:val="TOC1"/>
        <w:rPr>
          <w:rFonts w:asciiTheme="minorHAnsi" w:eastAsiaTheme="minorEastAsia" w:hAnsiTheme="minorHAnsi" w:cstheme="minorBidi"/>
          <w:szCs w:val="22"/>
          <w:lang w:val="en-US"/>
        </w:rPr>
      </w:pPr>
      <w:r>
        <w:rPr>
          <w:lang w:eastAsia="sv-SE"/>
        </w:rPr>
        <w:t>B.6</w:t>
      </w:r>
      <w:r>
        <w:rPr>
          <w:rFonts w:asciiTheme="minorHAnsi" w:eastAsiaTheme="minorEastAsia" w:hAnsiTheme="minorHAnsi" w:cstheme="minorBidi"/>
          <w:szCs w:val="22"/>
          <w:lang w:val="en-US"/>
        </w:rPr>
        <w:tab/>
      </w:r>
      <w:r>
        <w:rPr>
          <w:lang w:eastAsia="sv-SE"/>
        </w:rPr>
        <w:t>Measurement of test environments</w:t>
      </w:r>
      <w:r>
        <w:tab/>
      </w:r>
      <w:r>
        <w:fldChar w:fldCharType="begin"/>
      </w:r>
      <w:r>
        <w:instrText xml:space="preserve"> PAGEREF _Toc147154556 \h </w:instrText>
      </w:r>
      <w:r>
        <w:fldChar w:fldCharType="separate"/>
      </w:r>
      <w:r>
        <w:t>225</w:t>
      </w:r>
      <w:r>
        <w:fldChar w:fldCharType="end"/>
      </w:r>
    </w:p>
    <w:p w14:paraId="021F7007" w14:textId="32C1313D" w:rsidR="007E4D26" w:rsidRDefault="007E4D26">
      <w:pPr>
        <w:pStyle w:val="TOC8"/>
        <w:rPr>
          <w:rFonts w:asciiTheme="minorHAnsi" w:eastAsiaTheme="minorEastAsia" w:hAnsiTheme="minorHAnsi" w:cstheme="minorBidi"/>
          <w:b w:val="0"/>
          <w:szCs w:val="22"/>
          <w:lang w:val="en-US"/>
        </w:rPr>
      </w:pPr>
      <w:r>
        <w:t>Annex C (informative): Test Tolerances and Derivation of test requirements</w:t>
      </w:r>
      <w:r>
        <w:tab/>
      </w:r>
      <w:r>
        <w:fldChar w:fldCharType="begin"/>
      </w:r>
      <w:r>
        <w:instrText xml:space="preserve"> PAGEREF _Toc147154557 \h </w:instrText>
      </w:r>
      <w:r>
        <w:fldChar w:fldCharType="separate"/>
      </w:r>
      <w:r>
        <w:t>226</w:t>
      </w:r>
      <w:r>
        <w:fldChar w:fldCharType="end"/>
      </w:r>
    </w:p>
    <w:p w14:paraId="0B195F17" w14:textId="2F86BA58" w:rsidR="007E4D26" w:rsidRDefault="007E4D26">
      <w:pPr>
        <w:pStyle w:val="TOC1"/>
        <w:rPr>
          <w:rFonts w:asciiTheme="minorHAnsi" w:eastAsiaTheme="minorEastAsia" w:hAnsiTheme="minorHAnsi" w:cstheme="minorBidi"/>
          <w:szCs w:val="22"/>
          <w:lang w:val="en-US"/>
        </w:rPr>
      </w:pPr>
      <w:r>
        <w:t>C.1</w:t>
      </w:r>
      <w:r>
        <w:rPr>
          <w:rFonts w:asciiTheme="minorHAnsi" w:eastAsiaTheme="minorEastAsia" w:hAnsiTheme="minorHAnsi" w:cstheme="minorBidi"/>
          <w:szCs w:val="22"/>
          <w:lang w:val="en-US"/>
        </w:rPr>
        <w:tab/>
      </w:r>
      <w:r>
        <w:rPr>
          <w:lang w:eastAsia="sv-SE"/>
        </w:rPr>
        <w:t>Measurement of t</w:t>
      </w:r>
      <w:r>
        <w:t>ransmitter</w:t>
      </w:r>
      <w:r>
        <w:tab/>
      </w:r>
      <w:r>
        <w:fldChar w:fldCharType="begin"/>
      </w:r>
      <w:r>
        <w:instrText xml:space="preserve"> PAGEREF _Toc147154558 \h </w:instrText>
      </w:r>
      <w:r>
        <w:fldChar w:fldCharType="separate"/>
      </w:r>
      <w:r>
        <w:t>227</w:t>
      </w:r>
      <w:r>
        <w:fldChar w:fldCharType="end"/>
      </w:r>
    </w:p>
    <w:p w14:paraId="67619EB7" w14:textId="12858CB3" w:rsidR="007E4D26" w:rsidRDefault="007E4D26">
      <w:pPr>
        <w:pStyle w:val="TOC1"/>
        <w:rPr>
          <w:rFonts w:asciiTheme="minorHAnsi" w:eastAsiaTheme="minorEastAsia" w:hAnsiTheme="minorHAnsi" w:cstheme="minorBidi"/>
          <w:szCs w:val="22"/>
          <w:lang w:val="en-US"/>
        </w:rPr>
      </w:pPr>
      <w:r>
        <w:t>C.2</w:t>
      </w:r>
      <w:r>
        <w:rPr>
          <w:rFonts w:asciiTheme="minorHAnsi" w:eastAsiaTheme="minorEastAsia" w:hAnsiTheme="minorHAnsi" w:cstheme="minorBidi"/>
          <w:szCs w:val="22"/>
          <w:lang w:val="en-US"/>
        </w:rPr>
        <w:tab/>
      </w:r>
      <w:r>
        <w:rPr>
          <w:lang w:eastAsia="sv-SE"/>
        </w:rPr>
        <w:t>Measurement of receiv</w:t>
      </w:r>
      <w:r>
        <w:t>er</w:t>
      </w:r>
      <w:r>
        <w:tab/>
      </w:r>
      <w:r>
        <w:fldChar w:fldCharType="begin"/>
      </w:r>
      <w:r>
        <w:instrText xml:space="preserve"> PAGEREF _Toc147154559 \h </w:instrText>
      </w:r>
      <w:r>
        <w:fldChar w:fldCharType="separate"/>
      </w:r>
      <w:r>
        <w:t>231</w:t>
      </w:r>
      <w:r>
        <w:fldChar w:fldCharType="end"/>
      </w:r>
    </w:p>
    <w:p w14:paraId="2712CD81" w14:textId="00B10099" w:rsidR="007E4D26" w:rsidRDefault="007E4D26">
      <w:pPr>
        <w:pStyle w:val="TOC8"/>
        <w:rPr>
          <w:rFonts w:asciiTheme="minorHAnsi" w:eastAsiaTheme="minorEastAsia" w:hAnsiTheme="minorHAnsi" w:cstheme="minorBidi"/>
          <w:b w:val="0"/>
          <w:szCs w:val="22"/>
          <w:lang w:val="en-US"/>
        </w:rPr>
      </w:pPr>
      <w:r>
        <w:t>Annex D (informative): Measurement system set-up</w:t>
      </w:r>
      <w:r>
        <w:tab/>
      </w:r>
      <w:r>
        <w:fldChar w:fldCharType="begin"/>
      </w:r>
      <w:r>
        <w:instrText xml:space="preserve"> PAGEREF _Toc147154560 \h </w:instrText>
      </w:r>
      <w:r>
        <w:fldChar w:fldCharType="separate"/>
      </w:r>
      <w:r>
        <w:t>234</w:t>
      </w:r>
      <w:r>
        <w:fldChar w:fldCharType="end"/>
      </w:r>
    </w:p>
    <w:p w14:paraId="1762A229" w14:textId="744F922F" w:rsidR="007E4D26" w:rsidRDefault="007E4D26">
      <w:pPr>
        <w:pStyle w:val="TOC1"/>
        <w:rPr>
          <w:rFonts w:asciiTheme="minorHAnsi" w:eastAsiaTheme="minorEastAsia" w:hAnsiTheme="minorHAnsi" w:cstheme="minorBidi"/>
          <w:szCs w:val="22"/>
          <w:lang w:val="en-US"/>
        </w:rPr>
      </w:pPr>
      <w:r>
        <w:t>D.1</w:t>
      </w:r>
      <w:r>
        <w:rPr>
          <w:rFonts w:asciiTheme="minorHAnsi" w:eastAsiaTheme="minorEastAsia" w:hAnsiTheme="minorHAnsi" w:cstheme="minorBidi"/>
          <w:szCs w:val="22"/>
          <w:lang w:val="en-US"/>
        </w:rPr>
        <w:tab/>
      </w:r>
      <w:r>
        <w:t>Transmitter</w:t>
      </w:r>
      <w:r>
        <w:tab/>
      </w:r>
      <w:r>
        <w:fldChar w:fldCharType="begin"/>
      </w:r>
      <w:r>
        <w:instrText xml:space="preserve"> PAGEREF _Toc147154561 \h </w:instrText>
      </w:r>
      <w:r>
        <w:fldChar w:fldCharType="separate"/>
      </w:r>
      <w:r>
        <w:t>234</w:t>
      </w:r>
      <w:r>
        <w:fldChar w:fldCharType="end"/>
      </w:r>
    </w:p>
    <w:p w14:paraId="3DF3BFA2" w14:textId="46F95E0A" w:rsidR="007E4D26" w:rsidRDefault="007E4D26">
      <w:pPr>
        <w:pStyle w:val="TOC2"/>
        <w:rPr>
          <w:rFonts w:asciiTheme="minorHAnsi" w:eastAsiaTheme="minorEastAsia" w:hAnsiTheme="minorHAnsi" w:cstheme="minorBidi"/>
          <w:sz w:val="22"/>
          <w:szCs w:val="22"/>
          <w:lang w:val="en-US"/>
        </w:rPr>
      </w:pPr>
      <w:r>
        <w:t>D.1.1</w:t>
      </w:r>
      <w:r>
        <w:rPr>
          <w:rFonts w:asciiTheme="minorHAnsi" w:eastAsiaTheme="minorEastAsia" w:hAnsiTheme="minorHAnsi" w:cstheme="minorBidi"/>
          <w:sz w:val="22"/>
          <w:szCs w:val="22"/>
          <w:lang w:val="en-US"/>
        </w:rPr>
        <w:tab/>
      </w:r>
      <w:r>
        <w:t>Base station output power, transmitter ON/OFF power, modulation quality, transmitter spurious emissions and operating band unwanted emissions</w:t>
      </w:r>
      <w:r>
        <w:tab/>
      </w:r>
      <w:r>
        <w:fldChar w:fldCharType="begin"/>
      </w:r>
      <w:r>
        <w:instrText xml:space="preserve"> PAGEREF _Toc147154562 \h </w:instrText>
      </w:r>
      <w:r>
        <w:fldChar w:fldCharType="separate"/>
      </w:r>
      <w:r>
        <w:t>234</w:t>
      </w:r>
      <w:r>
        <w:fldChar w:fldCharType="end"/>
      </w:r>
    </w:p>
    <w:p w14:paraId="4B0B814B" w14:textId="43AF52A8" w:rsidR="007E4D26" w:rsidRDefault="007E4D26">
      <w:pPr>
        <w:pStyle w:val="TOC2"/>
        <w:rPr>
          <w:rFonts w:asciiTheme="minorHAnsi" w:eastAsiaTheme="minorEastAsia" w:hAnsiTheme="minorHAnsi" w:cstheme="minorBidi"/>
          <w:sz w:val="22"/>
          <w:szCs w:val="22"/>
          <w:lang w:val="en-US"/>
        </w:rPr>
      </w:pPr>
      <w:r>
        <w:t>D.1.2</w:t>
      </w:r>
      <w:r>
        <w:rPr>
          <w:rFonts w:asciiTheme="minorHAnsi" w:eastAsiaTheme="minorEastAsia" w:hAnsiTheme="minorHAnsi" w:cstheme="minorBidi"/>
          <w:sz w:val="22"/>
          <w:szCs w:val="22"/>
          <w:lang w:val="en-US"/>
        </w:rPr>
        <w:tab/>
      </w:r>
      <w:r>
        <w:t>Transmitter intermodulation</w:t>
      </w:r>
      <w:r>
        <w:tab/>
      </w:r>
      <w:r>
        <w:fldChar w:fldCharType="begin"/>
      </w:r>
      <w:r>
        <w:instrText xml:space="preserve"> PAGEREF _Toc147154563 \h </w:instrText>
      </w:r>
      <w:r>
        <w:fldChar w:fldCharType="separate"/>
      </w:r>
      <w:r>
        <w:t>234</w:t>
      </w:r>
      <w:r>
        <w:fldChar w:fldCharType="end"/>
      </w:r>
    </w:p>
    <w:p w14:paraId="136BF31D" w14:textId="548D9FD3" w:rsidR="007E4D26" w:rsidRDefault="007E4D26">
      <w:pPr>
        <w:pStyle w:val="TOC1"/>
        <w:rPr>
          <w:rFonts w:asciiTheme="minorHAnsi" w:eastAsiaTheme="minorEastAsia" w:hAnsiTheme="minorHAnsi" w:cstheme="minorBidi"/>
          <w:szCs w:val="22"/>
          <w:lang w:val="en-US"/>
        </w:rPr>
      </w:pPr>
      <w:r>
        <w:t>D.2</w:t>
      </w:r>
      <w:r>
        <w:rPr>
          <w:rFonts w:asciiTheme="minorHAnsi" w:eastAsiaTheme="minorEastAsia" w:hAnsiTheme="minorHAnsi" w:cstheme="minorBidi"/>
          <w:szCs w:val="22"/>
          <w:lang w:val="en-US"/>
        </w:rPr>
        <w:tab/>
      </w:r>
      <w:r>
        <w:t>Receiver</w:t>
      </w:r>
      <w:r>
        <w:tab/>
      </w:r>
      <w:r>
        <w:fldChar w:fldCharType="begin"/>
      </w:r>
      <w:r>
        <w:instrText xml:space="preserve"> PAGEREF _Toc147154564 \h </w:instrText>
      </w:r>
      <w:r>
        <w:fldChar w:fldCharType="separate"/>
      </w:r>
      <w:r>
        <w:t>235</w:t>
      </w:r>
      <w:r>
        <w:fldChar w:fldCharType="end"/>
      </w:r>
    </w:p>
    <w:p w14:paraId="2F5A6359" w14:textId="2AB3600F" w:rsidR="007E4D26" w:rsidRDefault="007E4D26">
      <w:pPr>
        <w:pStyle w:val="TOC2"/>
        <w:rPr>
          <w:rFonts w:asciiTheme="minorHAnsi" w:eastAsiaTheme="minorEastAsia" w:hAnsiTheme="minorHAnsi" w:cstheme="minorBidi"/>
          <w:sz w:val="22"/>
          <w:szCs w:val="22"/>
          <w:lang w:val="en-US"/>
        </w:rPr>
      </w:pPr>
      <w:r>
        <w:t>D.2.1</w:t>
      </w:r>
      <w:r>
        <w:rPr>
          <w:rFonts w:asciiTheme="minorHAnsi" w:eastAsiaTheme="minorEastAsia" w:hAnsiTheme="minorHAnsi" w:cstheme="minorBidi"/>
          <w:sz w:val="22"/>
          <w:szCs w:val="22"/>
          <w:lang w:val="en-US"/>
        </w:rPr>
        <w:tab/>
      </w:r>
      <w:r>
        <w:t>Blocking characteristics</w:t>
      </w:r>
      <w:r>
        <w:tab/>
      </w:r>
      <w:r>
        <w:fldChar w:fldCharType="begin"/>
      </w:r>
      <w:r>
        <w:instrText xml:space="preserve"> PAGEREF _Toc147154565 \h </w:instrText>
      </w:r>
      <w:r>
        <w:fldChar w:fldCharType="separate"/>
      </w:r>
      <w:r>
        <w:t>235</w:t>
      </w:r>
      <w:r>
        <w:fldChar w:fldCharType="end"/>
      </w:r>
    </w:p>
    <w:p w14:paraId="39A20F92" w14:textId="1FA1792C" w:rsidR="007E4D26" w:rsidRDefault="007E4D26">
      <w:pPr>
        <w:pStyle w:val="TOC2"/>
        <w:rPr>
          <w:rFonts w:asciiTheme="minorHAnsi" w:eastAsiaTheme="minorEastAsia" w:hAnsiTheme="minorHAnsi" w:cstheme="minorBidi"/>
          <w:sz w:val="22"/>
          <w:szCs w:val="22"/>
          <w:lang w:val="en-US"/>
        </w:rPr>
      </w:pPr>
      <w:r>
        <w:t>D.2.2</w:t>
      </w:r>
      <w:r>
        <w:rPr>
          <w:rFonts w:asciiTheme="minorHAnsi" w:eastAsiaTheme="minorEastAsia" w:hAnsiTheme="minorHAnsi" w:cstheme="minorBidi"/>
          <w:sz w:val="22"/>
          <w:szCs w:val="22"/>
          <w:lang w:val="en-US"/>
        </w:rPr>
        <w:tab/>
      </w:r>
      <w:r>
        <w:t>Receiver spurious emissions</w:t>
      </w:r>
      <w:r>
        <w:tab/>
      </w:r>
      <w:r>
        <w:fldChar w:fldCharType="begin"/>
      </w:r>
      <w:r>
        <w:instrText xml:space="preserve"> PAGEREF _Toc147154566 \h </w:instrText>
      </w:r>
      <w:r>
        <w:fldChar w:fldCharType="separate"/>
      </w:r>
      <w:r>
        <w:t>235</w:t>
      </w:r>
      <w:r>
        <w:fldChar w:fldCharType="end"/>
      </w:r>
    </w:p>
    <w:p w14:paraId="193C1D66" w14:textId="42114E7E" w:rsidR="007E4D26" w:rsidRDefault="007E4D26">
      <w:pPr>
        <w:pStyle w:val="TOC2"/>
        <w:rPr>
          <w:rFonts w:asciiTheme="minorHAnsi" w:eastAsiaTheme="minorEastAsia" w:hAnsiTheme="minorHAnsi" w:cstheme="minorBidi"/>
          <w:sz w:val="22"/>
          <w:szCs w:val="22"/>
          <w:lang w:val="en-US"/>
        </w:rPr>
      </w:pPr>
      <w:r>
        <w:t>D.2.3</w:t>
      </w:r>
      <w:r>
        <w:rPr>
          <w:rFonts w:asciiTheme="minorHAnsi" w:eastAsiaTheme="minorEastAsia" w:hAnsiTheme="minorHAnsi" w:cstheme="minorBidi"/>
          <w:sz w:val="22"/>
          <w:szCs w:val="22"/>
          <w:lang w:val="en-US"/>
        </w:rPr>
        <w:tab/>
      </w:r>
      <w:r>
        <w:t>Receiver intermodulation</w:t>
      </w:r>
      <w:r>
        <w:tab/>
      </w:r>
      <w:r>
        <w:fldChar w:fldCharType="begin"/>
      </w:r>
      <w:r>
        <w:instrText xml:space="preserve"> PAGEREF _Toc147154567 \h </w:instrText>
      </w:r>
      <w:r>
        <w:fldChar w:fldCharType="separate"/>
      </w:r>
      <w:r>
        <w:t>235</w:t>
      </w:r>
      <w:r>
        <w:fldChar w:fldCharType="end"/>
      </w:r>
    </w:p>
    <w:p w14:paraId="32407EDD" w14:textId="024C4FF2" w:rsidR="007E4D26" w:rsidRDefault="007E4D26">
      <w:pPr>
        <w:pStyle w:val="TOC8"/>
        <w:rPr>
          <w:rFonts w:asciiTheme="minorHAnsi" w:eastAsiaTheme="minorEastAsia" w:hAnsiTheme="minorHAnsi" w:cstheme="minorBidi"/>
          <w:b w:val="0"/>
          <w:szCs w:val="22"/>
          <w:lang w:val="en-US"/>
        </w:rPr>
      </w:pPr>
      <w:r>
        <w:t>Annex E (normative): E-UTRA Test model for BC3 CS3 BS</w:t>
      </w:r>
      <w:r>
        <w:tab/>
      </w:r>
      <w:r>
        <w:fldChar w:fldCharType="begin"/>
      </w:r>
      <w:r>
        <w:instrText xml:space="preserve"> PAGEREF _Toc147154568 \h </w:instrText>
      </w:r>
      <w:r>
        <w:fldChar w:fldCharType="separate"/>
      </w:r>
      <w:r>
        <w:t>236</w:t>
      </w:r>
      <w:r>
        <w:fldChar w:fldCharType="end"/>
      </w:r>
    </w:p>
    <w:p w14:paraId="6F4FAF96" w14:textId="68404056" w:rsidR="007E4D26" w:rsidRDefault="007E4D26">
      <w:pPr>
        <w:pStyle w:val="TOC1"/>
        <w:rPr>
          <w:rFonts w:asciiTheme="minorHAnsi" w:eastAsiaTheme="minorEastAsia" w:hAnsiTheme="minorHAnsi" w:cstheme="minorBidi"/>
          <w:szCs w:val="22"/>
          <w:lang w:val="en-US"/>
        </w:rPr>
      </w:pPr>
      <w:r w:rsidRPr="00473D6B">
        <w:rPr>
          <w:rFonts w:eastAsia="MS Mincho"/>
        </w:rPr>
        <w:t>E.0</w:t>
      </w:r>
      <w:r>
        <w:rPr>
          <w:rFonts w:asciiTheme="minorHAnsi" w:eastAsiaTheme="minorEastAsia" w:hAnsiTheme="minorHAnsi" w:cstheme="minorBidi"/>
          <w:szCs w:val="22"/>
          <w:lang w:val="en-US"/>
        </w:rPr>
        <w:tab/>
      </w:r>
      <w:r w:rsidRPr="00473D6B">
        <w:rPr>
          <w:rFonts w:eastAsia="MS Mincho"/>
        </w:rPr>
        <w:t>BC3 CS3 Test model description</w:t>
      </w:r>
      <w:r>
        <w:tab/>
      </w:r>
      <w:r>
        <w:fldChar w:fldCharType="begin"/>
      </w:r>
      <w:r>
        <w:instrText xml:space="preserve"> PAGEREF _Toc147154569 \h </w:instrText>
      </w:r>
      <w:r>
        <w:fldChar w:fldCharType="separate"/>
      </w:r>
      <w:r>
        <w:t>236</w:t>
      </w:r>
      <w:r>
        <w:fldChar w:fldCharType="end"/>
      </w:r>
    </w:p>
    <w:p w14:paraId="5F0FFC62" w14:textId="7A5FD13F" w:rsidR="007E4D26" w:rsidRDefault="007E4D26">
      <w:pPr>
        <w:pStyle w:val="TOC1"/>
        <w:rPr>
          <w:rFonts w:asciiTheme="minorHAnsi" w:eastAsiaTheme="minorEastAsia" w:hAnsiTheme="minorHAnsi" w:cstheme="minorBidi"/>
          <w:szCs w:val="22"/>
          <w:lang w:val="en-US"/>
        </w:rPr>
      </w:pPr>
      <w:r w:rsidRPr="00473D6B">
        <w:rPr>
          <w:rFonts w:eastAsia="MS Mincho"/>
        </w:rPr>
        <w:t>E.0A</w:t>
      </w:r>
      <w:r>
        <w:rPr>
          <w:rFonts w:asciiTheme="minorHAnsi" w:eastAsiaTheme="minorEastAsia" w:hAnsiTheme="minorHAnsi" w:cstheme="minorBidi"/>
          <w:szCs w:val="22"/>
          <w:lang w:val="en-US"/>
        </w:rPr>
        <w:tab/>
      </w:r>
      <w:r w:rsidRPr="00473D6B">
        <w:rPr>
          <w:rFonts w:eastAsia="MS Mincho"/>
        </w:rPr>
        <w:t>BC3 CS16/17 Test model description</w:t>
      </w:r>
      <w:r>
        <w:tab/>
      </w:r>
      <w:r>
        <w:fldChar w:fldCharType="begin"/>
      </w:r>
      <w:r>
        <w:instrText xml:space="preserve"> PAGEREF _Toc147154570 \h </w:instrText>
      </w:r>
      <w:r>
        <w:fldChar w:fldCharType="separate"/>
      </w:r>
      <w:r>
        <w:t>237</w:t>
      </w:r>
      <w:r>
        <w:fldChar w:fldCharType="end"/>
      </w:r>
    </w:p>
    <w:p w14:paraId="03523537" w14:textId="13393842" w:rsidR="007E4D26" w:rsidRDefault="007E4D26">
      <w:pPr>
        <w:pStyle w:val="TOC1"/>
        <w:rPr>
          <w:rFonts w:asciiTheme="minorHAnsi" w:eastAsiaTheme="minorEastAsia" w:hAnsiTheme="minorHAnsi" w:cstheme="minorBidi"/>
          <w:szCs w:val="22"/>
          <w:lang w:val="en-US"/>
        </w:rPr>
      </w:pPr>
      <w:r w:rsidRPr="00473D6B">
        <w:rPr>
          <w:rFonts w:eastAsia="MS Mincho"/>
        </w:rPr>
        <w:t>E.1</w:t>
      </w:r>
      <w:r>
        <w:rPr>
          <w:rFonts w:asciiTheme="minorHAnsi" w:eastAsiaTheme="minorEastAsia" w:hAnsiTheme="minorHAnsi" w:cstheme="minorBidi"/>
          <w:szCs w:val="22"/>
          <w:lang w:val="en-US"/>
        </w:rPr>
        <w:tab/>
      </w:r>
      <w:r w:rsidRPr="00473D6B">
        <w:rPr>
          <w:rFonts w:eastAsia="MS Mincho"/>
        </w:rPr>
        <w:t>E-UTRA Test Model 1.1 (E-TM1.1_</w:t>
      </w:r>
      <w:r>
        <w:rPr>
          <w:lang w:eastAsia="zh-CN"/>
        </w:rPr>
        <w:t>BC3</w:t>
      </w:r>
      <w:r w:rsidRPr="00473D6B">
        <w:rPr>
          <w:rFonts w:eastAsia="MS Mincho"/>
        </w:rPr>
        <w:t>CS3)</w:t>
      </w:r>
      <w:r>
        <w:tab/>
      </w:r>
      <w:r>
        <w:fldChar w:fldCharType="begin"/>
      </w:r>
      <w:r>
        <w:instrText xml:space="preserve"> PAGEREF _Toc147154571 \h </w:instrText>
      </w:r>
      <w:r>
        <w:fldChar w:fldCharType="separate"/>
      </w:r>
      <w:r>
        <w:t>237</w:t>
      </w:r>
      <w:r>
        <w:fldChar w:fldCharType="end"/>
      </w:r>
    </w:p>
    <w:p w14:paraId="03D02AE4" w14:textId="76A8B78D" w:rsidR="007E4D26" w:rsidRDefault="007E4D26">
      <w:pPr>
        <w:pStyle w:val="TOC1"/>
        <w:rPr>
          <w:rFonts w:asciiTheme="minorHAnsi" w:eastAsiaTheme="minorEastAsia" w:hAnsiTheme="minorHAnsi" w:cstheme="minorBidi"/>
          <w:szCs w:val="22"/>
          <w:lang w:val="en-US"/>
        </w:rPr>
      </w:pPr>
      <w:r w:rsidRPr="00473D6B">
        <w:rPr>
          <w:rFonts w:eastAsia="MS Mincho"/>
        </w:rPr>
        <w:t>E.1A</w:t>
      </w:r>
      <w:r>
        <w:rPr>
          <w:rFonts w:asciiTheme="minorHAnsi" w:eastAsiaTheme="minorEastAsia" w:hAnsiTheme="minorHAnsi" w:cstheme="minorBidi"/>
          <w:szCs w:val="22"/>
          <w:lang w:val="en-US"/>
        </w:rPr>
        <w:tab/>
      </w:r>
      <w:r w:rsidRPr="00473D6B">
        <w:rPr>
          <w:rFonts w:eastAsia="MS Mincho"/>
        </w:rPr>
        <w:t>NR FR1 Test Model 1.1 (NR-FR1-TM1.1_BC3CS16/17)</w:t>
      </w:r>
      <w:r>
        <w:tab/>
      </w:r>
      <w:r>
        <w:fldChar w:fldCharType="begin"/>
      </w:r>
      <w:r>
        <w:instrText xml:space="preserve"> PAGEREF _Toc147154572 \h </w:instrText>
      </w:r>
      <w:r>
        <w:fldChar w:fldCharType="separate"/>
      </w:r>
      <w:r>
        <w:t>237</w:t>
      </w:r>
      <w:r>
        <w:fldChar w:fldCharType="end"/>
      </w:r>
    </w:p>
    <w:p w14:paraId="640A313D" w14:textId="57330B22" w:rsidR="007E4D26" w:rsidRDefault="007E4D26">
      <w:pPr>
        <w:pStyle w:val="TOC1"/>
        <w:rPr>
          <w:rFonts w:asciiTheme="minorHAnsi" w:eastAsiaTheme="minorEastAsia" w:hAnsiTheme="minorHAnsi" w:cstheme="minorBidi"/>
          <w:szCs w:val="22"/>
          <w:lang w:val="en-US"/>
        </w:rPr>
      </w:pPr>
      <w:r w:rsidRPr="00473D6B">
        <w:rPr>
          <w:rFonts w:eastAsia="MS Mincho"/>
        </w:rPr>
        <w:t>E.2</w:t>
      </w:r>
      <w:r>
        <w:rPr>
          <w:rFonts w:asciiTheme="minorHAnsi" w:eastAsiaTheme="minorEastAsia" w:hAnsiTheme="minorHAnsi" w:cstheme="minorBidi"/>
          <w:szCs w:val="22"/>
          <w:lang w:val="en-US"/>
        </w:rPr>
        <w:tab/>
      </w:r>
      <w:r w:rsidRPr="00473D6B">
        <w:rPr>
          <w:rFonts w:eastAsia="MS Mincho"/>
        </w:rPr>
        <w:t>E-UTRA Test Model 1.2 (E-TM1.2_</w:t>
      </w:r>
      <w:r>
        <w:rPr>
          <w:lang w:eastAsia="zh-CN"/>
        </w:rPr>
        <w:t>BC3</w:t>
      </w:r>
      <w:r w:rsidRPr="00473D6B">
        <w:rPr>
          <w:rFonts w:eastAsia="MS Mincho"/>
        </w:rPr>
        <w:t>CS3)</w:t>
      </w:r>
      <w:r>
        <w:tab/>
      </w:r>
      <w:r>
        <w:fldChar w:fldCharType="begin"/>
      </w:r>
      <w:r>
        <w:instrText xml:space="preserve"> PAGEREF _Toc147154573 \h </w:instrText>
      </w:r>
      <w:r>
        <w:fldChar w:fldCharType="separate"/>
      </w:r>
      <w:r>
        <w:t>238</w:t>
      </w:r>
      <w:r>
        <w:fldChar w:fldCharType="end"/>
      </w:r>
    </w:p>
    <w:p w14:paraId="760FDBC5" w14:textId="2B3D6F64" w:rsidR="007E4D26" w:rsidRDefault="007E4D26">
      <w:pPr>
        <w:pStyle w:val="TOC1"/>
        <w:rPr>
          <w:rFonts w:asciiTheme="minorHAnsi" w:eastAsiaTheme="minorEastAsia" w:hAnsiTheme="minorHAnsi" w:cstheme="minorBidi"/>
          <w:szCs w:val="22"/>
          <w:lang w:val="en-US"/>
        </w:rPr>
      </w:pPr>
      <w:r w:rsidRPr="00473D6B">
        <w:rPr>
          <w:rFonts w:eastAsia="MS Mincho" w:cs="Arial"/>
          <w:bCs/>
        </w:rPr>
        <w:t>E.2A</w:t>
      </w:r>
      <w:r>
        <w:rPr>
          <w:rFonts w:asciiTheme="minorHAnsi" w:eastAsiaTheme="minorEastAsia" w:hAnsiTheme="minorHAnsi" w:cstheme="minorBidi"/>
          <w:szCs w:val="22"/>
          <w:lang w:val="en-US"/>
        </w:rPr>
        <w:tab/>
      </w:r>
      <w:r w:rsidRPr="00473D6B">
        <w:rPr>
          <w:rFonts w:eastAsia="MS Mincho" w:cs="Arial"/>
          <w:bCs/>
        </w:rPr>
        <w:t>NR FR1 Test Model 1.2 (NR-FR1-TM1.2_BC3CS16/17)</w:t>
      </w:r>
      <w:r>
        <w:tab/>
      </w:r>
      <w:r>
        <w:fldChar w:fldCharType="begin"/>
      </w:r>
      <w:r>
        <w:instrText xml:space="preserve"> PAGEREF _Toc147154574 \h </w:instrText>
      </w:r>
      <w:r>
        <w:fldChar w:fldCharType="separate"/>
      </w:r>
      <w:r>
        <w:t>238</w:t>
      </w:r>
      <w:r>
        <w:fldChar w:fldCharType="end"/>
      </w:r>
    </w:p>
    <w:p w14:paraId="596F17B1" w14:textId="48C941C6" w:rsidR="007E4D26" w:rsidRDefault="007E4D26">
      <w:pPr>
        <w:pStyle w:val="TOC1"/>
        <w:rPr>
          <w:rFonts w:asciiTheme="minorHAnsi" w:eastAsiaTheme="minorEastAsia" w:hAnsiTheme="minorHAnsi" w:cstheme="minorBidi"/>
          <w:szCs w:val="22"/>
          <w:lang w:val="en-US"/>
        </w:rPr>
      </w:pPr>
      <w:r w:rsidRPr="00473D6B">
        <w:rPr>
          <w:rFonts w:eastAsia="MS Mincho"/>
        </w:rPr>
        <w:t>E.3</w:t>
      </w:r>
      <w:r>
        <w:rPr>
          <w:rFonts w:asciiTheme="minorHAnsi" w:eastAsiaTheme="minorEastAsia" w:hAnsiTheme="minorHAnsi" w:cstheme="minorBidi"/>
          <w:szCs w:val="22"/>
          <w:lang w:val="en-US"/>
        </w:rPr>
        <w:tab/>
      </w:r>
      <w:r w:rsidRPr="00473D6B">
        <w:rPr>
          <w:rFonts w:eastAsia="MS Mincho"/>
        </w:rPr>
        <w:t>E-UTRA Test Model 2 (E-TM2_</w:t>
      </w:r>
      <w:r>
        <w:rPr>
          <w:lang w:eastAsia="zh-CN"/>
        </w:rPr>
        <w:t>BC3</w:t>
      </w:r>
      <w:r w:rsidRPr="00473D6B">
        <w:rPr>
          <w:rFonts w:eastAsia="MS Mincho"/>
        </w:rPr>
        <w:t>CS3)</w:t>
      </w:r>
      <w:r>
        <w:tab/>
      </w:r>
      <w:r>
        <w:fldChar w:fldCharType="begin"/>
      </w:r>
      <w:r>
        <w:instrText xml:space="preserve"> PAGEREF _Toc147154575 \h </w:instrText>
      </w:r>
      <w:r>
        <w:fldChar w:fldCharType="separate"/>
      </w:r>
      <w:r>
        <w:t>238</w:t>
      </w:r>
      <w:r>
        <w:fldChar w:fldCharType="end"/>
      </w:r>
    </w:p>
    <w:p w14:paraId="15ECB659" w14:textId="3897A43C" w:rsidR="007E4D26" w:rsidRDefault="007E4D26">
      <w:pPr>
        <w:pStyle w:val="TOC1"/>
        <w:rPr>
          <w:rFonts w:asciiTheme="minorHAnsi" w:eastAsiaTheme="minorEastAsia" w:hAnsiTheme="minorHAnsi" w:cstheme="minorBidi"/>
          <w:szCs w:val="22"/>
          <w:lang w:val="en-US"/>
        </w:rPr>
      </w:pPr>
      <w:r w:rsidRPr="00473D6B">
        <w:rPr>
          <w:rFonts w:eastAsia="MS Mincho" w:cs="Arial"/>
          <w:bCs/>
        </w:rPr>
        <w:t>E.3A</w:t>
      </w:r>
      <w:r>
        <w:rPr>
          <w:rFonts w:asciiTheme="minorHAnsi" w:eastAsiaTheme="minorEastAsia" w:hAnsiTheme="minorHAnsi" w:cstheme="minorBidi"/>
          <w:szCs w:val="22"/>
          <w:lang w:val="en-US"/>
        </w:rPr>
        <w:tab/>
      </w:r>
      <w:r w:rsidRPr="00473D6B">
        <w:rPr>
          <w:rFonts w:eastAsia="MS Mincho" w:cs="Arial"/>
          <w:bCs/>
        </w:rPr>
        <w:t>NR FR1 Test Model 2 (NR-FR1-TM2_BC3CS16/17)</w:t>
      </w:r>
      <w:r>
        <w:tab/>
      </w:r>
      <w:r>
        <w:fldChar w:fldCharType="begin"/>
      </w:r>
      <w:r>
        <w:instrText xml:space="preserve"> PAGEREF _Toc147154576 \h </w:instrText>
      </w:r>
      <w:r>
        <w:fldChar w:fldCharType="separate"/>
      </w:r>
      <w:r>
        <w:t>238</w:t>
      </w:r>
      <w:r>
        <w:fldChar w:fldCharType="end"/>
      </w:r>
    </w:p>
    <w:p w14:paraId="351C2E07" w14:textId="45E3F9F8" w:rsidR="007E4D26" w:rsidRDefault="007E4D26">
      <w:pPr>
        <w:pStyle w:val="TOC1"/>
        <w:rPr>
          <w:rFonts w:asciiTheme="minorHAnsi" w:eastAsiaTheme="minorEastAsia" w:hAnsiTheme="minorHAnsi" w:cstheme="minorBidi"/>
          <w:szCs w:val="22"/>
          <w:lang w:val="en-US"/>
        </w:rPr>
      </w:pPr>
      <w:r w:rsidRPr="00473D6B">
        <w:rPr>
          <w:rFonts w:eastAsia="MS Mincho" w:cs="Arial"/>
          <w:bCs/>
        </w:rPr>
        <w:t>E.3B</w:t>
      </w:r>
      <w:r>
        <w:rPr>
          <w:rFonts w:asciiTheme="minorHAnsi" w:eastAsiaTheme="minorEastAsia" w:hAnsiTheme="minorHAnsi" w:cstheme="minorBidi"/>
          <w:szCs w:val="22"/>
          <w:lang w:val="en-US"/>
        </w:rPr>
        <w:tab/>
      </w:r>
      <w:r w:rsidRPr="00473D6B">
        <w:rPr>
          <w:rFonts w:eastAsia="MS Mincho" w:cs="Arial"/>
          <w:bCs/>
        </w:rPr>
        <w:t>NR FR1 Test Model 2a (NR-FR1-TM2a_BC3CS16/17)</w:t>
      </w:r>
      <w:r>
        <w:tab/>
      </w:r>
      <w:r>
        <w:fldChar w:fldCharType="begin"/>
      </w:r>
      <w:r>
        <w:instrText xml:space="preserve"> PAGEREF _Toc147154577 \h </w:instrText>
      </w:r>
      <w:r>
        <w:fldChar w:fldCharType="separate"/>
      </w:r>
      <w:r>
        <w:t>238</w:t>
      </w:r>
      <w:r>
        <w:fldChar w:fldCharType="end"/>
      </w:r>
    </w:p>
    <w:p w14:paraId="151E9724" w14:textId="0D44AB52" w:rsidR="007E4D26" w:rsidRDefault="007E4D26">
      <w:pPr>
        <w:pStyle w:val="TOC1"/>
        <w:tabs>
          <w:tab w:val="left" w:pos="851"/>
        </w:tabs>
        <w:rPr>
          <w:rFonts w:asciiTheme="minorHAnsi" w:eastAsiaTheme="minorEastAsia" w:hAnsiTheme="minorHAnsi" w:cstheme="minorBidi"/>
          <w:szCs w:val="22"/>
          <w:lang w:val="en-US"/>
        </w:rPr>
      </w:pPr>
      <w:r w:rsidRPr="00473D6B">
        <w:rPr>
          <w:rFonts w:eastAsia="MS Mincho"/>
        </w:rPr>
        <w:t>E.3B</w:t>
      </w:r>
      <w:r w:rsidRPr="00473D6B">
        <w:rPr>
          <w:rFonts w:eastAsiaTheme="minorEastAsia"/>
          <w:lang w:eastAsia="zh-CN"/>
        </w:rPr>
        <w:t>A</w:t>
      </w:r>
      <w:r>
        <w:rPr>
          <w:rFonts w:asciiTheme="minorHAnsi" w:eastAsiaTheme="minorEastAsia" w:hAnsiTheme="minorHAnsi" w:cstheme="minorBidi"/>
          <w:szCs w:val="22"/>
          <w:lang w:val="en-US"/>
        </w:rPr>
        <w:tab/>
      </w:r>
      <w:r w:rsidRPr="00473D6B">
        <w:rPr>
          <w:rFonts w:eastAsia="MS Mincho"/>
        </w:rPr>
        <w:t>NR FR1 Test Model 2</w:t>
      </w:r>
      <w:r w:rsidRPr="00473D6B">
        <w:rPr>
          <w:rFonts w:eastAsiaTheme="minorEastAsia"/>
          <w:lang w:eastAsia="zh-CN"/>
        </w:rPr>
        <w:t>b</w:t>
      </w:r>
      <w:r w:rsidRPr="00473D6B">
        <w:rPr>
          <w:rFonts w:eastAsia="MS Mincho"/>
        </w:rPr>
        <w:t xml:space="preserve"> (NR-FR1-TM2</w:t>
      </w:r>
      <w:r w:rsidRPr="00473D6B">
        <w:rPr>
          <w:rFonts w:eastAsiaTheme="minorEastAsia"/>
          <w:lang w:eastAsia="zh-CN"/>
        </w:rPr>
        <w:t>b</w:t>
      </w:r>
      <w:r w:rsidRPr="00473D6B">
        <w:rPr>
          <w:rFonts w:eastAsia="MS Mincho"/>
        </w:rPr>
        <w:t>_BC3CS16/17)</w:t>
      </w:r>
      <w:r>
        <w:tab/>
      </w:r>
      <w:r>
        <w:fldChar w:fldCharType="begin"/>
      </w:r>
      <w:r>
        <w:instrText xml:space="preserve"> PAGEREF _Toc147154578 \h </w:instrText>
      </w:r>
      <w:r>
        <w:fldChar w:fldCharType="separate"/>
      </w:r>
      <w:r>
        <w:t>238</w:t>
      </w:r>
      <w:r>
        <w:fldChar w:fldCharType="end"/>
      </w:r>
    </w:p>
    <w:p w14:paraId="5198F653" w14:textId="02A1DC22" w:rsidR="007E4D26" w:rsidRDefault="007E4D26">
      <w:pPr>
        <w:pStyle w:val="TOC1"/>
        <w:rPr>
          <w:rFonts w:asciiTheme="minorHAnsi" w:eastAsiaTheme="minorEastAsia" w:hAnsiTheme="minorHAnsi" w:cstheme="minorBidi"/>
          <w:szCs w:val="22"/>
          <w:lang w:val="en-US"/>
        </w:rPr>
      </w:pPr>
      <w:r w:rsidRPr="00473D6B">
        <w:rPr>
          <w:rFonts w:eastAsia="MS Mincho"/>
        </w:rPr>
        <w:t>E.3C</w:t>
      </w:r>
      <w:r>
        <w:rPr>
          <w:rFonts w:asciiTheme="minorHAnsi" w:eastAsiaTheme="minorEastAsia" w:hAnsiTheme="minorHAnsi" w:cstheme="minorBidi"/>
          <w:szCs w:val="22"/>
          <w:lang w:val="en-US"/>
        </w:rPr>
        <w:tab/>
      </w:r>
      <w:r w:rsidRPr="00473D6B">
        <w:rPr>
          <w:rFonts w:eastAsia="MS Mincho"/>
        </w:rPr>
        <w:t>E-UTRA Test Model 2a (E-TM2a_</w:t>
      </w:r>
      <w:r>
        <w:rPr>
          <w:lang w:eastAsia="zh-CN"/>
        </w:rPr>
        <w:t>BC3</w:t>
      </w:r>
      <w:r w:rsidRPr="00473D6B">
        <w:rPr>
          <w:rFonts w:eastAsia="MS Mincho"/>
        </w:rPr>
        <w:t>CS3)</w:t>
      </w:r>
      <w:r>
        <w:tab/>
      </w:r>
      <w:r>
        <w:fldChar w:fldCharType="begin"/>
      </w:r>
      <w:r>
        <w:instrText xml:space="preserve"> PAGEREF _Toc147154579 \h </w:instrText>
      </w:r>
      <w:r>
        <w:fldChar w:fldCharType="separate"/>
      </w:r>
      <w:r>
        <w:t>238</w:t>
      </w:r>
      <w:r>
        <w:fldChar w:fldCharType="end"/>
      </w:r>
    </w:p>
    <w:p w14:paraId="742EBB78" w14:textId="07B02994" w:rsidR="007E4D26" w:rsidRDefault="007E4D26">
      <w:pPr>
        <w:pStyle w:val="TOC1"/>
        <w:rPr>
          <w:rFonts w:asciiTheme="minorHAnsi" w:eastAsiaTheme="minorEastAsia" w:hAnsiTheme="minorHAnsi" w:cstheme="minorBidi"/>
          <w:szCs w:val="22"/>
          <w:lang w:val="en-US"/>
        </w:rPr>
      </w:pPr>
      <w:r w:rsidRPr="00473D6B">
        <w:rPr>
          <w:rFonts w:eastAsia="MS Mincho"/>
          <w:lang w:val="sv-FI"/>
        </w:rPr>
        <w:t>E.3D</w:t>
      </w:r>
      <w:r>
        <w:rPr>
          <w:rFonts w:asciiTheme="minorHAnsi" w:eastAsiaTheme="minorEastAsia" w:hAnsiTheme="minorHAnsi" w:cstheme="minorBidi"/>
          <w:szCs w:val="22"/>
          <w:lang w:val="en-US"/>
        </w:rPr>
        <w:tab/>
      </w:r>
      <w:r w:rsidRPr="00473D6B">
        <w:rPr>
          <w:rFonts w:eastAsia="MS Mincho"/>
          <w:lang w:val="sv-FI"/>
        </w:rPr>
        <w:t>E-UTRA Test Model 2b (E-TM2b_</w:t>
      </w:r>
      <w:r w:rsidRPr="00473D6B">
        <w:rPr>
          <w:lang w:val="sv-FI" w:eastAsia="zh-CN"/>
        </w:rPr>
        <w:t>BC3</w:t>
      </w:r>
      <w:r w:rsidRPr="00473D6B">
        <w:rPr>
          <w:rFonts w:eastAsia="MS Mincho"/>
          <w:lang w:val="sv-FI"/>
        </w:rPr>
        <w:t>CS3)</w:t>
      </w:r>
      <w:r>
        <w:tab/>
      </w:r>
      <w:r>
        <w:fldChar w:fldCharType="begin"/>
      </w:r>
      <w:r>
        <w:instrText xml:space="preserve"> PAGEREF _Toc147154580 \h </w:instrText>
      </w:r>
      <w:r>
        <w:fldChar w:fldCharType="separate"/>
      </w:r>
      <w:r>
        <w:t>238</w:t>
      </w:r>
      <w:r>
        <w:fldChar w:fldCharType="end"/>
      </w:r>
    </w:p>
    <w:p w14:paraId="3FDAEB52" w14:textId="34F2BD00" w:rsidR="007E4D26" w:rsidRDefault="007E4D26">
      <w:pPr>
        <w:pStyle w:val="TOC1"/>
        <w:rPr>
          <w:rFonts w:asciiTheme="minorHAnsi" w:eastAsiaTheme="minorEastAsia" w:hAnsiTheme="minorHAnsi" w:cstheme="minorBidi"/>
          <w:szCs w:val="22"/>
          <w:lang w:val="en-US"/>
        </w:rPr>
      </w:pPr>
      <w:r w:rsidRPr="00473D6B">
        <w:rPr>
          <w:rFonts w:eastAsia="MS Mincho"/>
        </w:rPr>
        <w:t>E.4</w:t>
      </w:r>
      <w:r>
        <w:rPr>
          <w:rFonts w:asciiTheme="minorHAnsi" w:eastAsiaTheme="minorEastAsia" w:hAnsiTheme="minorHAnsi" w:cstheme="minorBidi"/>
          <w:szCs w:val="22"/>
          <w:lang w:val="en-US"/>
        </w:rPr>
        <w:tab/>
      </w:r>
      <w:r w:rsidRPr="00473D6B">
        <w:rPr>
          <w:rFonts w:eastAsia="MS Mincho"/>
        </w:rPr>
        <w:t>E-UTRA Test Model 3.1 (E-TM3.1_</w:t>
      </w:r>
      <w:r>
        <w:rPr>
          <w:lang w:eastAsia="zh-CN"/>
        </w:rPr>
        <w:t>BC3</w:t>
      </w:r>
      <w:r w:rsidRPr="00473D6B">
        <w:rPr>
          <w:rFonts w:eastAsia="MS Mincho"/>
        </w:rPr>
        <w:t>CS3)</w:t>
      </w:r>
      <w:r>
        <w:tab/>
      </w:r>
      <w:r>
        <w:fldChar w:fldCharType="begin"/>
      </w:r>
      <w:r>
        <w:instrText xml:space="preserve"> PAGEREF _Toc147154581 \h </w:instrText>
      </w:r>
      <w:r>
        <w:fldChar w:fldCharType="separate"/>
      </w:r>
      <w:r>
        <w:t>239</w:t>
      </w:r>
      <w:r>
        <w:fldChar w:fldCharType="end"/>
      </w:r>
    </w:p>
    <w:p w14:paraId="4C828506" w14:textId="49D126D0" w:rsidR="007E4D26" w:rsidRDefault="007E4D26">
      <w:pPr>
        <w:pStyle w:val="TOC1"/>
        <w:rPr>
          <w:rFonts w:asciiTheme="minorHAnsi" w:eastAsiaTheme="minorEastAsia" w:hAnsiTheme="minorHAnsi" w:cstheme="minorBidi"/>
          <w:szCs w:val="22"/>
          <w:lang w:val="en-US"/>
        </w:rPr>
      </w:pPr>
      <w:r w:rsidRPr="00473D6B">
        <w:rPr>
          <w:rFonts w:eastAsia="MS Mincho"/>
          <w:lang w:val="en-US"/>
        </w:rPr>
        <w:t>E.4Y</w:t>
      </w:r>
      <w:r>
        <w:rPr>
          <w:rFonts w:asciiTheme="minorHAnsi" w:eastAsiaTheme="minorEastAsia" w:hAnsiTheme="minorHAnsi" w:cstheme="minorBidi"/>
          <w:szCs w:val="22"/>
          <w:lang w:val="en-US"/>
        </w:rPr>
        <w:tab/>
      </w:r>
      <w:r w:rsidRPr="00473D6B">
        <w:rPr>
          <w:rFonts w:eastAsia="MS Mincho"/>
          <w:lang w:val="en-US"/>
        </w:rPr>
        <w:t>E-UTRA Test Model 3.1a (E-TM3.1a_</w:t>
      </w:r>
      <w:r w:rsidRPr="00473D6B">
        <w:rPr>
          <w:lang w:val="en-US" w:eastAsia="zh-CN"/>
        </w:rPr>
        <w:t>BC3</w:t>
      </w:r>
      <w:r w:rsidRPr="00473D6B">
        <w:rPr>
          <w:rFonts w:eastAsia="MS Mincho"/>
          <w:lang w:val="en-US"/>
        </w:rPr>
        <w:t>CS3)</w:t>
      </w:r>
      <w:r>
        <w:tab/>
      </w:r>
      <w:r>
        <w:fldChar w:fldCharType="begin"/>
      </w:r>
      <w:r>
        <w:instrText xml:space="preserve"> PAGEREF _Toc147154582 \h </w:instrText>
      </w:r>
      <w:r>
        <w:fldChar w:fldCharType="separate"/>
      </w:r>
      <w:r>
        <w:t>239</w:t>
      </w:r>
      <w:r>
        <w:fldChar w:fldCharType="end"/>
      </w:r>
    </w:p>
    <w:p w14:paraId="46362806" w14:textId="7E298368" w:rsidR="007E4D26" w:rsidRDefault="007E4D26">
      <w:pPr>
        <w:pStyle w:val="TOC1"/>
        <w:rPr>
          <w:rFonts w:asciiTheme="minorHAnsi" w:eastAsiaTheme="minorEastAsia" w:hAnsiTheme="minorHAnsi" w:cstheme="minorBidi"/>
          <w:szCs w:val="22"/>
          <w:lang w:val="en-US"/>
        </w:rPr>
      </w:pPr>
      <w:r w:rsidRPr="00473D6B">
        <w:rPr>
          <w:rFonts w:eastAsia="MS Mincho"/>
          <w:lang w:val="sv-FI"/>
        </w:rPr>
        <w:t>E.4Z</w:t>
      </w:r>
      <w:r>
        <w:rPr>
          <w:rFonts w:asciiTheme="minorHAnsi" w:eastAsiaTheme="minorEastAsia" w:hAnsiTheme="minorHAnsi" w:cstheme="minorBidi"/>
          <w:szCs w:val="22"/>
          <w:lang w:val="en-US"/>
        </w:rPr>
        <w:tab/>
      </w:r>
      <w:r w:rsidRPr="00473D6B">
        <w:rPr>
          <w:rFonts w:eastAsia="MS Mincho"/>
          <w:lang w:val="sv-FI"/>
        </w:rPr>
        <w:t>E-UTRA Test Model 3.1b (E-TM3.1b_</w:t>
      </w:r>
      <w:r w:rsidRPr="00473D6B">
        <w:rPr>
          <w:lang w:val="sv-FI" w:eastAsia="zh-CN"/>
        </w:rPr>
        <w:t>BC3</w:t>
      </w:r>
      <w:r w:rsidRPr="00473D6B">
        <w:rPr>
          <w:rFonts w:eastAsia="MS Mincho"/>
          <w:lang w:val="sv-FI"/>
        </w:rPr>
        <w:t>CS3)</w:t>
      </w:r>
      <w:r>
        <w:tab/>
      </w:r>
      <w:r>
        <w:fldChar w:fldCharType="begin"/>
      </w:r>
      <w:r>
        <w:instrText xml:space="preserve"> PAGEREF _Toc147154583 \h </w:instrText>
      </w:r>
      <w:r>
        <w:fldChar w:fldCharType="separate"/>
      </w:r>
      <w:r>
        <w:t>239</w:t>
      </w:r>
      <w:r>
        <w:fldChar w:fldCharType="end"/>
      </w:r>
    </w:p>
    <w:p w14:paraId="26AA36C9" w14:textId="28B5ABB4" w:rsidR="007E4D26" w:rsidRDefault="007E4D26">
      <w:pPr>
        <w:pStyle w:val="TOC1"/>
        <w:tabs>
          <w:tab w:val="left" w:pos="851"/>
        </w:tabs>
        <w:rPr>
          <w:rFonts w:asciiTheme="minorHAnsi" w:eastAsiaTheme="minorEastAsia" w:hAnsiTheme="minorHAnsi" w:cstheme="minorBidi"/>
          <w:szCs w:val="22"/>
          <w:lang w:val="en-US"/>
        </w:rPr>
      </w:pPr>
      <w:r w:rsidRPr="00473D6B">
        <w:rPr>
          <w:rFonts w:eastAsia="MS Mincho"/>
        </w:rPr>
        <w:t>E.4ZA</w:t>
      </w:r>
      <w:r>
        <w:rPr>
          <w:rFonts w:asciiTheme="minorHAnsi" w:eastAsiaTheme="minorEastAsia" w:hAnsiTheme="minorHAnsi" w:cstheme="minorBidi"/>
          <w:szCs w:val="22"/>
          <w:lang w:val="en-US"/>
        </w:rPr>
        <w:tab/>
      </w:r>
      <w:r w:rsidRPr="00473D6B">
        <w:rPr>
          <w:rFonts w:eastAsia="MS Mincho"/>
        </w:rPr>
        <w:t>NR Test Model 3.1a (NR-FR1-TM3.1a_</w:t>
      </w:r>
      <w:r w:rsidRPr="00473D6B">
        <w:rPr>
          <w:rFonts w:eastAsiaTheme="minorEastAsia"/>
          <w:lang w:eastAsia="zh-CN"/>
        </w:rPr>
        <w:t>BC3</w:t>
      </w:r>
      <w:r w:rsidRPr="00473D6B">
        <w:rPr>
          <w:rFonts w:eastAsia="MS Mincho"/>
        </w:rPr>
        <w:t>CS16/17)</w:t>
      </w:r>
      <w:r>
        <w:tab/>
      </w:r>
      <w:r>
        <w:fldChar w:fldCharType="begin"/>
      </w:r>
      <w:r>
        <w:instrText xml:space="preserve"> PAGEREF _Toc147154584 \h </w:instrText>
      </w:r>
      <w:r>
        <w:fldChar w:fldCharType="separate"/>
      </w:r>
      <w:r>
        <w:t>239</w:t>
      </w:r>
      <w:r>
        <w:fldChar w:fldCharType="end"/>
      </w:r>
    </w:p>
    <w:p w14:paraId="6B04973B" w14:textId="1F884557" w:rsidR="007E4D26" w:rsidRDefault="007E4D26">
      <w:pPr>
        <w:pStyle w:val="TOC1"/>
        <w:tabs>
          <w:tab w:val="left" w:pos="851"/>
        </w:tabs>
        <w:rPr>
          <w:rFonts w:asciiTheme="minorHAnsi" w:eastAsiaTheme="minorEastAsia" w:hAnsiTheme="minorHAnsi" w:cstheme="minorBidi"/>
          <w:szCs w:val="22"/>
          <w:lang w:val="en-US"/>
        </w:rPr>
      </w:pPr>
      <w:r w:rsidRPr="00473D6B">
        <w:rPr>
          <w:rFonts w:eastAsia="MS Mincho"/>
        </w:rPr>
        <w:t>E.4Z</w:t>
      </w:r>
      <w:r w:rsidRPr="00473D6B">
        <w:rPr>
          <w:rFonts w:eastAsiaTheme="minorEastAsia"/>
          <w:lang w:eastAsia="zh-CN"/>
        </w:rPr>
        <w:t>B</w:t>
      </w:r>
      <w:r>
        <w:rPr>
          <w:rFonts w:asciiTheme="minorHAnsi" w:eastAsiaTheme="minorEastAsia" w:hAnsiTheme="minorHAnsi" w:cstheme="minorBidi"/>
          <w:szCs w:val="22"/>
          <w:lang w:val="en-US"/>
        </w:rPr>
        <w:tab/>
      </w:r>
      <w:r w:rsidRPr="00473D6B">
        <w:rPr>
          <w:rFonts w:eastAsia="MS Mincho"/>
        </w:rPr>
        <w:t>NR Test Model 3.1</w:t>
      </w:r>
      <w:r w:rsidRPr="00473D6B">
        <w:rPr>
          <w:rFonts w:eastAsiaTheme="minorEastAsia"/>
          <w:lang w:eastAsia="zh-CN"/>
        </w:rPr>
        <w:t>b</w:t>
      </w:r>
      <w:r w:rsidRPr="00473D6B">
        <w:rPr>
          <w:rFonts w:eastAsia="MS Mincho"/>
        </w:rPr>
        <w:t xml:space="preserve"> (NR-FR1-TM3.1</w:t>
      </w:r>
      <w:r w:rsidRPr="00473D6B">
        <w:rPr>
          <w:rFonts w:eastAsiaTheme="minorEastAsia"/>
          <w:lang w:eastAsia="zh-CN"/>
        </w:rPr>
        <w:t>b</w:t>
      </w:r>
      <w:r w:rsidRPr="00473D6B">
        <w:rPr>
          <w:rFonts w:eastAsia="MS Mincho"/>
        </w:rPr>
        <w:t>_</w:t>
      </w:r>
      <w:r w:rsidRPr="00473D6B">
        <w:rPr>
          <w:rFonts w:eastAsiaTheme="minorEastAsia"/>
          <w:lang w:eastAsia="zh-CN"/>
        </w:rPr>
        <w:t>BC3</w:t>
      </w:r>
      <w:r w:rsidRPr="00473D6B">
        <w:rPr>
          <w:rFonts w:eastAsia="MS Mincho"/>
        </w:rPr>
        <w:t>CS16/17)</w:t>
      </w:r>
      <w:r>
        <w:tab/>
      </w:r>
      <w:r>
        <w:fldChar w:fldCharType="begin"/>
      </w:r>
      <w:r>
        <w:instrText xml:space="preserve"> PAGEREF _Toc147154585 \h </w:instrText>
      </w:r>
      <w:r>
        <w:fldChar w:fldCharType="separate"/>
      </w:r>
      <w:r>
        <w:t>239</w:t>
      </w:r>
      <w:r>
        <w:fldChar w:fldCharType="end"/>
      </w:r>
    </w:p>
    <w:p w14:paraId="2A2AA6F3" w14:textId="46FE8518" w:rsidR="007E4D26" w:rsidRDefault="007E4D26">
      <w:pPr>
        <w:pStyle w:val="TOC1"/>
        <w:rPr>
          <w:rFonts w:asciiTheme="minorHAnsi" w:eastAsiaTheme="minorEastAsia" w:hAnsiTheme="minorHAnsi" w:cstheme="minorBidi"/>
          <w:szCs w:val="22"/>
          <w:lang w:val="en-US"/>
        </w:rPr>
      </w:pPr>
      <w:r w:rsidRPr="00473D6B">
        <w:rPr>
          <w:rFonts w:eastAsia="MS Mincho" w:cs="Arial"/>
          <w:bCs/>
        </w:rPr>
        <w:t>E.4A</w:t>
      </w:r>
      <w:r>
        <w:rPr>
          <w:rFonts w:asciiTheme="minorHAnsi" w:eastAsiaTheme="minorEastAsia" w:hAnsiTheme="minorHAnsi" w:cstheme="minorBidi"/>
          <w:szCs w:val="22"/>
          <w:lang w:val="en-US"/>
        </w:rPr>
        <w:tab/>
      </w:r>
      <w:r w:rsidRPr="00473D6B">
        <w:rPr>
          <w:rFonts w:eastAsia="MS Mincho" w:cs="Arial"/>
          <w:bCs/>
        </w:rPr>
        <w:t>NR FR1 Test Model 3.1 (NR-FR1-TM3.1_BC3CS16/17)</w:t>
      </w:r>
      <w:r>
        <w:tab/>
      </w:r>
      <w:r>
        <w:fldChar w:fldCharType="begin"/>
      </w:r>
      <w:r>
        <w:instrText xml:space="preserve"> PAGEREF _Toc147154586 \h </w:instrText>
      </w:r>
      <w:r>
        <w:fldChar w:fldCharType="separate"/>
      </w:r>
      <w:r>
        <w:t>239</w:t>
      </w:r>
      <w:r>
        <w:fldChar w:fldCharType="end"/>
      </w:r>
    </w:p>
    <w:p w14:paraId="41537D23" w14:textId="47B3A1C9" w:rsidR="007E4D26" w:rsidRDefault="007E4D26">
      <w:pPr>
        <w:pStyle w:val="TOC1"/>
        <w:rPr>
          <w:rFonts w:asciiTheme="minorHAnsi" w:eastAsiaTheme="minorEastAsia" w:hAnsiTheme="minorHAnsi" w:cstheme="minorBidi"/>
          <w:szCs w:val="22"/>
          <w:lang w:val="en-US"/>
        </w:rPr>
      </w:pPr>
      <w:r w:rsidRPr="00473D6B">
        <w:rPr>
          <w:rFonts w:eastAsia="MS Mincho"/>
        </w:rPr>
        <w:t>E.5</w:t>
      </w:r>
      <w:r>
        <w:rPr>
          <w:rFonts w:asciiTheme="minorHAnsi" w:eastAsiaTheme="minorEastAsia" w:hAnsiTheme="minorHAnsi" w:cstheme="minorBidi"/>
          <w:szCs w:val="22"/>
          <w:lang w:val="en-US"/>
        </w:rPr>
        <w:tab/>
      </w:r>
      <w:r w:rsidRPr="00473D6B">
        <w:rPr>
          <w:rFonts w:eastAsia="MS Mincho"/>
        </w:rPr>
        <w:t>E-UTRA Test Model 3.2 (E-TM3.2_</w:t>
      </w:r>
      <w:r>
        <w:rPr>
          <w:lang w:eastAsia="zh-CN"/>
        </w:rPr>
        <w:t>BC3</w:t>
      </w:r>
      <w:r w:rsidRPr="00473D6B">
        <w:rPr>
          <w:rFonts w:eastAsia="MS Mincho"/>
        </w:rPr>
        <w:t>CS3)</w:t>
      </w:r>
      <w:r>
        <w:tab/>
      </w:r>
      <w:r>
        <w:fldChar w:fldCharType="begin"/>
      </w:r>
      <w:r>
        <w:instrText xml:space="preserve"> PAGEREF _Toc147154587 \h </w:instrText>
      </w:r>
      <w:r>
        <w:fldChar w:fldCharType="separate"/>
      </w:r>
      <w:r>
        <w:t>239</w:t>
      </w:r>
      <w:r>
        <w:fldChar w:fldCharType="end"/>
      </w:r>
    </w:p>
    <w:p w14:paraId="3AF47EC8" w14:textId="1C80A6B0" w:rsidR="007E4D26" w:rsidRDefault="007E4D26">
      <w:pPr>
        <w:pStyle w:val="TOC1"/>
        <w:rPr>
          <w:rFonts w:asciiTheme="minorHAnsi" w:eastAsiaTheme="minorEastAsia" w:hAnsiTheme="minorHAnsi" w:cstheme="minorBidi"/>
          <w:szCs w:val="22"/>
          <w:lang w:val="en-US"/>
        </w:rPr>
      </w:pPr>
      <w:r w:rsidRPr="00473D6B">
        <w:rPr>
          <w:rFonts w:eastAsia="MS Mincho" w:cs="Arial"/>
          <w:bCs/>
        </w:rPr>
        <w:t>E.5A</w:t>
      </w:r>
      <w:r>
        <w:rPr>
          <w:rFonts w:asciiTheme="minorHAnsi" w:eastAsiaTheme="minorEastAsia" w:hAnsiTheme="minorHAnsi" w:cstheme="minorBidi"/>
          <w:szCs w:val="22"/>
          <w:lang w:val="en-US"/>
        </w:rPr>
        <w:tab/>
      </w:r>
      <w:r w:rsidRPr="00473D6B">
        <w:rPr>
          <w:rFonts w:eastAsia="MS Mincho" w:cs="Arial"/>
          <w:bCs/>
        </w:rPr>
        <w:t>NR FR1 Test Model 3.2 (NR-FR1-TM3.2_BC3CS16/17)</w:t>
      </w:r>
      <w:r>
        <w:tab/>
      </w:r>
      <w:r>
        <w:fldChar w:fldCharType="begin"/>
      </w:r>
      <w:r>
        <w:instrText xml:space="preserve"> PAGEREF _Toc147154588 \h </w:instrText>
      </w:r>
      <w:r>
        <w:fldChar w:fldCharType="separate"/>
      </w:r>
      <w:r>
        <w:t>239</w:t>
      </w:r>
      <w:r>
        <w:fldChar w:fldCharType="end"/>
      </w:r>
    </w:p>
    <w:p w14:paraId="50B09B0B" w14:textId="4D31AA74" w:rsidR="007E4D26" w:rsidRDefault="007E4D26">
      <w:pPr>
        <w:pStyle w:val="TOC1"/>
        <w:rPr>
          <w:rFonts w:asciiTheme="minorHAnsi" w:eastAsiaTheme="minorEastAsia" w:hAnsiTheme="minorHAnsi" w:cstheme="minorBidi"/>
          <w:szCs w:val="22"/>
          <w:lang w:val="en-US"/>
        </w:rPr>
      </w:pPr>
      <w:r w:rsidRPr="00473D6B">
        <w:rPr>
          <w:rFonts w:eastAsia="MS Mincho"/>
        </w:rPr>
        <w:t>E.6</w:t>
      </w:r>
      <w:r>
        <w:rPr>
          <w:rFonts w:asciiTheme="minorHAnsi" w:eastAsiaTheme="minorEastAsia" w:hAnsiTheme="minorHAnsi" w:cstheme="minorBidi"/>
          <w:szCs w:val="22"/>
          <w:lang w:val="en-US"/>
        </w:rPr>
        <w:tab/>
      </w:r>
      <w:r w:rsidRPr="00473D6B">
        <w:rPr>
          <w:rFonts w:eastAsia="MS Mincho"/>
        </w:rPr>
        <w:t>E-UTRA Test Model 3.3 (E-TM3.3_</w:t>
      </w:r>
      <w:r>
        <w:rPr>
          <w:lang w:eastAsia="zh-CN"/>
        </w:rPr>
        <w:t>BC3</w:t>
      </w:r>
      <w:r w:rsidRPr="00473D6B">
        <w:rPr>
          <w:rFonts w:eastAsia="MS Mincho"/>
        </w:rPr>
        <w:t>CS3)</w:t>
      </w:r>
      <w:r>
        <w:tab/>
      </w:r>
      <w:r>
        <w:fldChar w:fldCharType="begin"/>
      </w:r>
      <w:r>
        <w:instrText xml:space="preserve"> PAGEREF _Toc147154589 \h </w:instrText>
      </w:r>
      <w:r>
        <w:fldChar w:fldCharType="separate"/>
      </w:r>
      <w:r>
        <w:t>239</w:t>
      </w:r>
      <w:r>
        <w:fldChar w:fldCharType="end"/>
      </w:r>
    </w:p>
    <w:p w14:paraId="2238CD6A" w14:textId="6335DF84" w:rsidR="007E4D26" w:rsidRDefault="007E4D26">
      <w:pPr>
        <w:pStyle w:val="TOC1"/>
        <w:rPr>
          <w:rFonts w:asciiTheme="minorHAnsi" w:eastAsiaTheme="minorEastAsia" w:hAnsiTheme="minorHAnsi" w:cstheme="minorBidi"/>
          <w:szCs w:val="22"/>
          <w:lang w:val="en-US"/>
        </w:rPr>
      </w:pPr>
      <w:r w:rsidRPr="00473D6B">
        <w:rPr>
          <w:rFonts w:eastAsia="MS Mincho" w:cs="Arial"/>
          <w:bCs/>
        </w:rPr>
        <w:t>E.6A</w:t>
      </w:r>
      <w:r>
        <w:rPr>
          <w:rFonts w:asciiTheme="minorHAnsi" w:eastAsiaTheme="minorEastAsia" w:hAnsiTheme="minorHAnsi" w:cstheme="minorBidi"/>
          <w:szCs w:val="22"/>
          <w:lang w:val="en-US"/>
        </w:rPr>
        <w:tab/>
      </w:r>
      <w:r w:rsidRPr="00473D6B">
        <w:rPr>
          <w:rFonts w:eastAsia="SimSun" w:cs="Arial"/>
          <w:bCs/>
        </w:rPr>
        <w:t>NR FR1</w:t>
      </w:r>
      <w:r w:rsidRPr="00473D6B">
        <w:rPr>
          <w:rFonts w:eastAsia="MS Mincho" w:cs="Arial"/>
          <w:bCs/>
        </w:rPr>
        <w:t xml:space="preserve"> Test Model 3.3 (</w:t>
      </w:r>
      <w:r w:rsidRPr="00473D6B">
        <w:rPr>
          <w:rFonts w:eastAsia="SimSun" w:cs="Arial"/>
          <w:bCs/>
        </w:rPr>
        <w:t>NR</w:t>
      </w:r>
      <w:r w:rsidRPr="00473D6B">
        <w:rPr>
          <w:rFonts w:eastAsia="MS Mincho" w:cs="Arial"/>
          <w:bCs/>
        </w:rPr>
        <w:t>-</w:t>
      </w:r>
      <w:r w:rsidRPr="00473D6B">
        <w:rPr>
          <w:rFonts w:eastAsia="SimSun" w:cs="Arial"/>
          <w:bCs/>
        </w:rPr>
        <w:t>FR1-</w:t>
      </w:r>
      <w:r w:rsidRPr="00473D6B">
        <w:rPr>
          <w:rFonts w:eastAsia="MS Mincho" w:cs="Arial"/>
          <w:bCs/>
        </w:rPr>
        <w:t>TM3.3_</w:t>
      </w:r>
      <w:r w:rsidRPr="00473D6B">
        <w:rPr>
          <w:rFonts w:cs="Arial"/>
          <w:bCs/>
        </w:rPr>
        <w:t>BC3</w:t>
      </w:r>
      <w:r w:rsidRPr="00473D6B">
        <w:rPr>
          <w:rFonts w:eastAsia="MS Mincho" w:cs="Arial"/>
          <w:bCs/>
        </w:rPr>
        <w:t>CS</w:t>
      </w:r>
      <w:r w:rsidRPr="00473D6B">
        <w:rPr>
          <w:rFonts w:eastAsia="SimSun" w:cs="Arial"/>
          <w:bCs/>
        </w:rPr>
        <w:t>16/17</w:t>
      </w:r>
      <w:r w:rsidRPr="00473D6B">
        <w:rPr>
          <w:rFonts w:eastAsia="MS Mincho" w:cs="Arial"/>
          <w:bCs/>
        </w:rPr>
        <w:t>)</w:t>
      </w:r>
      <w:r>
        <w:tab/>
      </w:r>
      <w:r>
        <w:fldChar w:fldCharType="begin"/>
      </w:r>
      <w:r>
        <w:instrText xml:space="preserve"> PAGEREF _Toc147154590 \h </w:instrText>
      </w:r>
      <w:r>
        <w:fldChar w:fldCharType="separate"/>
      </w:r>
      <w:r>
        <w:t>240</w:t>
      </w:r>
      <w:r>
        <w:fldChar w:fldCharType="end"/>
      </w:r>
    </w:p>
    <w:p w14:paraId="782D1BDE" w14:textId="36B3EA07" w:rsidR="007E4D26" w:rsidRDefault="007E4D26">
      <w:pPr>
        <w:pStyle w:val="TOC8"/>
        <w:rPr>
          <w:rFonts w:asciiTheme="minorHAnsi" w:eastAsiaTheme="minorEastAsia" w:hAnsiTheme="minorHAnsi" w:cstheme="minorBidi"/>
          <w:b w:val="0"/>
          <w:szCs w:val="22"/>
          <w:lang w:val="en-US"/>
        </w:rPr>
      </w:pPr>
      <w:r>
        <w:t>Annex F (informative): Change history</w:t>
      </w:r>
      <w:r>
        <w:tab/>
      </w:r>
      <w:r>
        <w:fldChar w:fldCharType="begin"/>
      </w:r>
      <w:r>
        <w:instrText xml:space="preserve"> PAGEREF _Toc147154591 \h </w:instrText>
      </w:r>
      <w:r>
        <w:fldChar w:fldCharType="separate"/>
      </w:r>
      <w:r>
        <w:t>241</w:t>
      </w:r>
      <w:r>
        <w:fldChar w:fldCharType="end"/>
      </w:r>
    </w:p>
    <w:p w14:paraId="769896BA" w14:textId="759314F9" w:rsidR="00080512" w:rsidRPr="00A46FD9" w:rsidRDefault="00F0618D">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bookmarkStart w:id="27" w:name="_Toc123142332"/>
      <w:bookmarkStart w:id="28" w:name="_Toc124163869"/>
      <w:bookmarkStart w:id="29" w:name="_Toc130735572"/>
      <w:bookmarkStart w:id="30" w:name="_Toc137308572"/>
      <w:bookmarkStart w:id="31" w:name="_Toc147154146"/>
      <w:r w:rsidR="00FF3259" w:rsidRPr="00A46FD9">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7F43A4A" w14:textId="77777777" w:rsidR="00B01838" w:rsidRPr="004D3578" w:rsidRDefault="00B01838" w:rsidP="00B01838">
      <w:r w:rsidRPr="004D3578">
        <w:t xml:space="preserve">This Technical </w:t>
      </w:r>
      <w:bookmarkStart w:id="32" w:name="spectype3"/>
      <w:r w:rsidRPr="00B01838">
        <w:t>Specification</w:t>
      </w:r>
      <w:bookmarkEnd w:id="32"/>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3" w:name="_Toc21097764"/>
      <w:bookmarkStart w:id="34" w:name="_Toc29765326"/>
      <w:bookmarkStart w:id="35" w:name="_Toc37180808"/>
      <w:bookmarkStart w:id="36" w:name="_Toc37181252"/>
      <w:bookmarkStart w:id="37" w:name="_Toc37181696"/>
      <w:bookmarkStart w:id="38" w:name="_Toc45881761"/>
      <w:bookmarkStart w:id="39" w:name="_Toc52559994"/>
      <w:bookmarkStart w:id="40" w:name="_Toc67912549"/>
      <w:bookmarkStart w:id="41" w:name="_Toc74901235"/>
      <w:bookmarkStart w:id="42" w:name="_Toc76504493"/>
      <w:bookmarkStart w:id="43" w:name="_Toc83044222"/>
      <w:bookmarkStart w:id="44" w:name="_Toc89871567"/>
      <w:bookmarkStart w:id="45" w:name="_Toc98702185"/>
      <w:bookmarkStart w:id="46" w:name="_Toc105745560"/>
      <w:bookmarkStart w:id="47" w:name="_Toc123142333"/>
      <w:bookmarkStart w:id="48" w:name="_Toc124163870"/>
      <w:bookmarkStart w:id="49" w:name="_Toc130735573"/>
      <w:bookmarkStart w:id="50" w:name="_Toc137308573"/>
      <w:bookmarkStart w:id="51" w:name="_Toc147154147"/>
      <w:r w:rsidRPr="00A46FD9">
        <w:t>1</w:t>
      </w:r>
      <w:r w:rsidRPr="00A46FD9">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52" w:name="_Toc21097765"/>
      <w:bookmarkStart w:id="53" w:name="_Toc29765327"/>
      <w:bookmarkStart w:id="54" w:name="_Toc37180809"/>
      <w:bookmarkStart w:id="55" w:name="_Toc37181253"/>
      <w:bookmarkStart w:id="56" w:name="_Toc37181697"/>
      <w:bookmarkStart w:id="57" w:name="_Toc45881762"/>
      <w:bookmarkStart w:id="58" w:name="_Toc52559995"/>
      <w:bookmarkStart w:id="59" w:name="_Toc67912550"/>
      <w:bookmarkStart w:id="60" w:name="_Toc74901236"/>
      <w:bookmarkStart w:id="61" w:name="_Toc76504494"/>
      <w:bookmarkStart w:id="62" w:name="_Toc83044223"/>
      <w:bookmarkStart w:id="63" w:name="_Toc89871568"/>
      <w:bookmarkStart w:id="64" w:name="_Toc98702186"/>
      <w:bookmarkStart w:id="65" w:name="_Toc105745561"/>
      <w:bookmarkStart w:id="66" w:name="_Toc123142334"/>
      <w:bookmarkStart w:id="67" w:name="_Toc124163871"/>
      <w:bookmarkStart w:id="68" w:name="_Toc130735574"/>
      <w:bookmarkStart w:id="69" w:name="_Toc137308574"/>
      <w:bookmarkStart w:id="70" w:name="_Toc147154148"/>
      <w:r w:rsidRPr="00A46FD9">
        <w:t>2</w:t>
      </w:r>
      <w:r w:rsidRPr="00A46FD9">
        <w:tab/>
        <w:t>References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71" w:name="_Ref467262628"/>
      <w:r w:rsidRPr="00A46FD9">
        <w:rPr>
          <w:rFonts w:cs="v4.2.0"/>
        </w:rPr>
        <w:t>[21]</w:t>
      </w:r>
      <w:r w:rsidRPr="00A46FD9">
        <w:rPr>
          <w:rFonts w:cs="v4.2.0"/>
        </w:rPr>
        <w:tab/>
        <w:t>IEC 60068-2-1 (2007): "Environmental testing - Part 2: Tests. Tests A: Cold</w:t>
      </w:r>
      <w:bookmarkEnd w:id="71"/>
      <w:r w:rsidRPr="00A46FD9">
        <w:rPr>
          <w:rFonts w:cs="v4.2.0"/>
        </w:rPr>
        <w:t>".</w:t>
      </w:r>
    </w:p>
    <w:p w14:paraId="76113E12" w14:textId="77777777" w:rsidR="00FF3259" w:rsidRPr="00A46FD9" w:rsidRDefault="00FF3259" w:rsidP="00FF3259">
      <w:pPr>
        <w:pStyle w:val="EX"/>
        <w:rPr>
          <w:rFonts w:cs="v4.2.0"/>
        </w:rPr>
      </w:pPr>
      <w:bookmarkStart w:id="72" w:name="_Ref467262642"/>
      <w:r w:rsidRPr="00A46FD9">
        <w:rPr>
          <w:rFonts w:cs="v4.2.0"/>
        </w:rPr>
        <w:t>[22]</w:t>
      </w:r>
      <w:r w:rsidRPr="00A46FD9">
        <w:rPr>
          <w:rFonts w:cs="v4.2.0"/>
        </w:rPr>
        <w:tab/>
        <w:t>IEC 60068-2-2 (2007): "Environmental testing - Part 2: Tests. Tests B: Dry heat</w:t>
      </w:r>
      <w:bookmarkEnd w:id="72"/>
      <w:r w:rsidRPr="00A46FD9">
        <w:rPr>
          <w:rFonts w:cs="v4.2.0"/>
        </w:rPr>
        <w:t>".</w:t>
      </w:r>
    </w:p>
    <w:p w14:paraId="0E871D9F" w14:textId="77777777" w:rsidR="00FF3259" w:rsidRPr="00A46FD9" w:rsidRDefault="00FF3259" w:rsidP="00FF3259">
      <w:pPr>
        <w:pStyle w:val="EX"/>
        <w:rPr>
          <w:rFonts w:cs="v4.2.0"/>
        </w:rPr>
      </w:pPr>
      <w:bookmarkStart w:id="73" w:name="_Ref467262669"/>
      <w:r w:rsidRPr="00A46FD9">
        <w:rPr>
          <w:rFonts w:cs="v4.2.0"/>
        </w:rPr>
        <w:t>[23]</w:t>
      </w:r>
      <w:r w:rsidRPr="00A46FD9">
        <w:rPr>
          <w:rFonts w:cs="v4.2.0"/>
        </w:rPr>
        <w:tab/>
        <w:t>IEC 60068-2-6 (2007): "Environmental testing - Part 2: Tests - Test Fc: Vibration (sinusoidal)</w:t>
      </w:r>
      <w:bookmarkEnd w:id="73"/>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74"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74"/>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75" w:name="_Toc21097766"/>
      <w:bookmarkStart w:id="76" w:name="_Toc29765328"/>
      <w:bookmarkStart w:id="77" w:name="_Toc37180810"/>
      <w:bookmarkStart w:id="78" w:name="_Toc37181254"/>
      <w:bookmarkStart w:id="79" w:name="_Toc37181698"/>
      <w:bookmarkStart w:id="80" w:name="_Toc45881763"/>
      <w:bookmarkStart w:id="81" w:name="_Toc52559996"/>
      <w:bookmarkStart w:id="82" w:name="_Toc67912551"/>
      <w:bookmarkStart w:id="83" w:name="_Toc74901237"/>
      <w:bookmarkStart w:id="84" w:name="_Toc76504495"/>
      <w:bookmarkStart w:id="85" w:name="_Toc83044224"/>
      <w:bookmarkStart w:id="86" w:name="_Toc89871569"/>
      <w:bookmarkStart w:id="87" w:name="_Toc98702187"/>
      <w:bookmarkStart w:id="88" w:name="_Toc105745562"/>
      <w:bookmarkStart w:id="89" w:name="_Toc123142335"/>
      <w:bookmarkStart w:id="90" w:name="_Toc124163872"/>
      <w:bookmarkStart w:id="91" w:name="_Toc130735575"/>
      <w:bookmarkStart w:id="92" w:name="_Toc137308575"/>
      <w:bookmarkStart w:id="93" w:name="_Toc147154149"/>
      <w:r w:rsidRPr="00A46FD9">
        <w:t>3</w:t>
      </w:r>
      <w:r w:rsidRPr="00A46FD9">
        <w:tab/>
        <w:t>Definitions, symbols and abbreviations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00D9B26" w14:textId="77777777" w:rsidR="00FF3259" w:rsidRPr="00A46FD9" w:rsidRDefault="00FF3259" w:rsidP="00FF3259">
      <w:pPr>
        <w:pStyle w:val="Heading2"/>
      </w:pPr>
      <w:bookmarkStart w:id="94" w:name="_Toc21097767"/>
      <w:bookmarkStart w:id="95" w:name="_Toc29765329"/>
      <w:bookmarkStart w:id="96" w:name="_Toc37180811"/>
      <w:bookmarkStart w:id="97" w:name="_Toc37181255"/>
      <w:bookmarkStart w:id="98" w:name="_Toc37181699"/>
      <w:bookmarkStart w:id="99" w:name="_Toc45881764"/>
      <w:bookmarkStart w:id="100" w:name="_Toc52559997"/>
      <w:bookmarkStart w:id="101" w:name="_Toc67912552"/>
      <w:bookmarkStart w:id="102" w:name="_Toc74901238"/>
      <w:bookmarkStart w:id="103" w:name="_Toc76504496"/>
      <w:bookmarkStart w:id="104" w:name="_Toc83044225"/>
      <w:bookmarkStart w:id="105" w:name="_Toc89871570"/>
      <w:bookmarkStart w:id="106" w:name="_Toc98702188"/>
      <w:bookmarkStart w:id="107" w:name="_Toc105745563"/>
      <w:bookmarkStart w:id="108" w:name="_Toc123142336"/>
      <w:bookmarkStart w:id="109" w:name="_Toc124163873"/>
      <w:bookmarkStart w:id="110" w:name="_Toc130735576"/>
      <w:bookmarkStart w:id="111" w:name="_Toc137308576"/>
      <w:bookmarkStart w:id="112" w:name="_Toc147154150"/>
      <w:r w:rsidRPr="00A46FD9">
        <w:t>3.1</w:t>
      </w:r>
      <w:r w:rsidRPr="00A46FD9">
        <w:tab/>
        <w:t>Definitions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13" w:name="_Toc21097768"/>
      <w:bookmarkStart w:id="114" w:name="_Toc29765330"/>
      <w:bookmarkStart w:id="115" w:name="_Toc37180812"/>
      <w:bookmarkStart w:id="116" w:name="_Toc37181256"/>
      <w:bookmarkStart w:id="117" w:name="_Toc37181700"/>
      <w:bookmarkStart w:id="118" w:name="_Toc45881765"/>
      <w:bookmarkStart w:id="119" w:name="_Toc52559998"/>
      <w:bookmarkStart w:id="120" w:name="_Toc67912553"/>
      <w:bookmarkStart w:id="121" w:name="_Toc74901239"/>
      <w:bookmarkStart w:id="122" w:name="_Toc76504497"/>
      <w:bookmarkStart w:id="123" w:name="_Toc83044226"/>
      <w:bookmarkStart w:id="124" w:name="_Toc89871571"/>
      <w:bookmarkStart w:id="125" w:name="_Toc98702189"/>
      <w:bookmarkStart w:id="126" w:name="_Toc105745564"/>
      <w:bookmarkStart w:id="127" w:name="_Toc123142337"/>
      <w:bookmarkStart w:id="128" w:name="_Toc124163874"/>
      <w:bookmarkStart w:id="129" w:name="_Toc130735577"/>
      <w:bookmarkStart w:id="130" w:name="_Toc137308577"/>
      <w:bookmarkStart w:id="131" w:name="_Toc147154151"/>
      <w:r w:rsidRPr="00A46FD9">
        <w:t>3.2</w:t>
      </w:r>
      <w:r w:rsidRPr="00A46FD9">
        <w:tab/>
        <w:t>Symbols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32" w:name="_MON_1326001305"/>
    <w:bookmarkEnd w:id="132"/>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95pt" o:ole="">
            <v:imagedata r:id="rId11" o:title=""/>
          </v:shape>
          <o:OLEObject Type="Embed" ProgID="Word.Picture.8" ShapeID="_x0000_i1025" DrawAspect="Content" ObjectID="_1757767344"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33" w:name="_MON_1351612452"/>
    <w:bookmarkEnd w:id="133"/>
    <w:bookmarkStart w:id="134" w:name="_MON_1351612194"/>
    <w:bookmarkEnd w:id="134"/>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45pt;height:232.9pt" o:ole="">
            <v:imagedata r:id="rId13" o:title=""/>
          </v:shape>
          <o:OLEObject Type="Embed" ProgID="Word.Picture.8" ShapeID="_x0000_i1026" DrawAspect="Content" ObjectID="_1757767345"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35" w:name="_MON_1448782975"/>
    <w:bookmarkEnd w:id="135"/>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45pt;height:232.9pt" o:ole="">
            <v:imagedata r:id="rId15" o:title=""/>
          </v:shape>
          <o:OLEObject Type="Embed" ProgID="Word.Picture.8" ShapeID="_x0000_i1027" DrawAspect="Content" ObjectID="_1757767346"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36" w:name="_Toc21097769"/>
      <w:bookmarkStart w:id="137" w:name="_Toc29765331"/>
      <w:bookmarkStart w:id="138" w:name="_Toc37180813"/>
      <w:bookmarkStart w:id="139" w:name="_Toc37181257"/>
      <w:bookmarkStart w:id="140" w:name="_Toc37181701"/>
      <w:bookmarkStart w:id="141" w:name="_Toc45881766"/>
      <w:bookmarkStart w:id="142" w:name="_Toc52559999"/>
      <w:bookmarkStart w:id="143" w:name="_Toc67912554"/>
      <w:bookmarkStart w:id="144" w:name="_Toc74901240"/>
      <w:bookmarkStart w:id="145" w:name="_Toc76504498"/>
      <w:bookmarkStart w:id="146" w:name="_Toc83044227"/>
      <w:bookmarkStart w:id="147" w:name="_Toc89871572"/>
      <w:bookmarkStart w:id="148" w:name="_Toc98702190"/>
      <w:bookmarkStart w:id="149" w:name="_Toc105745565"/>
      <w:bookmarkStart w:id="150" w:name="_Toc123142338"/>
      <w:bookmarkStart w:id="151" w:name="_Toc124163875"/>
      <w:bookmarkStart w:id="152" w:name="_Toc130735578"/>
      <w:bookmarkStart w:id="153" w:name="_Toc137308578"/>
      <w:bookmarkStart w:id="154" w:name="_Toc147154152"/>
      <w:r w:rsidRPr="00A46FD9">
        <w:t>3.3</w:t>
      </w:r>
      <w:r w:rsidRPr="00A46FD9">
        <w:tab/>
        <w:t>Abbreviations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55" w:name="_Toc21097770"/>
      <w:bookmarkStart w:id="156" w:name="_Toc29765332"/>
      <w:bookmarkStart w:id="157" w:name="_Toc37180814"/>
      <w:bookmarkStart w:id="158" w:name="_Toc37181258"/>
      <w:bookmarkStart w:id="159" w:name="_Toc37181702"/>
      <w:bookmarkStart w:id="160" w:name="_Toc45881767"/>
      <w:bookmarkStart w:id="161" w:name="_Toc52560000"/>
      <w:bookmarkStart w:id="162" w:name="_Toc67912555"/>
      <w:bookmarkStart w:id="163" w:name="_Toc74901241"/>
      <w:bookmarkStart w:id="164" w:name="_Toc76504499"/>
      <w:bookmarkStart w:id="165" w:name="_Toc83044228"/>
      <w:bookmarkStart w:id="166" w:name="_Toc89871573"/>
      <w:bookmarkStart w:id="167" w:name="_Toc98702191"/>
      <w:bookmarkStart w:id="168" w:name="_Toc105745566"/>
      <w:bookmarkStart w:id="169" w:name="_Toc123142339"/>
      <w:bookmarkStart w:id="170" w:name="_Toc124163876"/>
      <w:bookmarkStart w:id="171" w:name="_Toc130735579"/>
      <w:bookmarkStart w:id="172" w:name="_Toc137308579"/>
      <w:bookmarkStart w:id="173" w:name="_Toc147154153"/>
      <w:r w:rsidRPr="00A46FD9">
        <w:t>4</w:t>
      </w:r>
      <w:r w:rsidRPr="00A46FD9">
        <w:tab/>
        <w:t>General test conditions and declarations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BD2D574" w14:textId="77777777" w:rsidR="00FF3259" w:rsidRPr="00A46FD9" w:rsidRDefault="00FF3259" w:rsidP="00FF3259">
      <w:pPr>
        <w:pStyle w:val="Heading2"/>
      </w:pPr>
      <w:bookmarkStart w:id="174" w:name="_Toc21097771"/>
      <w:bookmarkStart w:id="175" w:name="_Toc29765333"/>
      <w:bookmarkStart w:id="176" w:name="_Toc37180815"/>
      <w:bookmarkStart w:id="177" w:name="_Toc37181259"/>
      <w:bookmarkStart w:id="178" w:name="_Toc37181703"/>
      <w:bookmarkStart w:id="179" w:name="_Toc45881768"/>
      <w:bookmarkStart w:id="180" w:name="_Toc52560001"/>
      <w:bookmarkStart w:id="181" w:name="_Toc67912556"/>
      <w:bookmarkStart w:id="182" w:name="_Toc74901242"/>
      <w:bookmarkStart w:id="183" w:name="_Toc76504500"/>
      <w:bookmarkStart w:id="184" w:name="_Toc83044229"/>
      <w:bookmarkStart w:id="185" w:name="_Toc89871574"/>
      <w:bookmarkStart w:id="186" w:name="_Toc98702192"/>
      <w:bookmarkStart w:id="187" w:name="_Toc105745567"/>
      <w:bookmarkStart w:id="188" w:name="_Toc123142340"/>
      <w:bookmarkStart w:id="189" w:name="_Toc124163877"/>
      <w:bookmarkStart w:id="190" w:name="_Toc130735580"/>
      <w:bookmarkStart w:id="191" w:name="_Toc137308580"/>
      <w:bookmarkStart w:id="192" w:name="_Toc147154154"/>
      <w:r w:rsidRPr="00A46FD9">
        <w:t>4.1</w:t>
      </w:r>
      <w:r w:rsidRPr="00A46FD9">
        <w:tab/>
        <w:t>Measurement uncertainties and test requirements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253A440" w14:textId="77777777" w:rsidR="00FF3259" w:rsidRPr="00A46FD9" w:rsidRDefault="00FF3259" w:rsidP="00FF3259">
      <w:pPr>
        <w:pStyle w:val="Heading3"/>
      </w:pPr>
      <w:bookmarkStart w:id="193" w:name="_Toc21097772"/>
      <w:bookmarkStart w:id="194" w:name="_Toc29765334"/>
      <w:bookmarkStart w:id="195" w:name="_Toc37180816"/>
      <w:bookmarkStart w:id="196" w:name="_Toc37181260"/>
      <w:bookmarkStart w:id="197" w:name="_Toc37181704"/>
      <w:bookmarkStart w:id="198" w:name="_Toc45881769"/>
      <w:bookmarkStart w:id="199" w:name="_Toc52560002"/>
      <w:bookmarkStart w:id="200" w:name="_Toc67912557"/>
      <w:bookmarkStart w:id="201" w:name="_Toc74901243"/>
      <w:bookmarkStart w:id="202" w:name="_Toc76504501"/>
      <w:bookmarkStart w:id="203" w:name="_Toc83044230"/>
      <w:bookmarkStart w:id="204" w:name="_Toc89871575"/>
      <w:bookmarkStart w:id="205" w:name="_Toc98702193"/>
      <w:bookmarkStart w:id="206" w:name="_Toc105745568"/>
      <w:bookmarkStart w:id="207" w:name="_Toc123142341"/>
      <w:bookmarkStart w:id="208" w:name="_Toc124163878"/>
      <w:bookmarkStart w:id="209" w:name="_Toc130735581"/>
      <w:bookmarkStart w:id="210" w:name="_Toc137308581"/>
      <w:bookmarkStart w:id="211" w:name="_Toc147154155"/>
      <w:r w:rsidRPr="00A46FD9">
        <w:t>4.1.1</w:t>
      </w:r>
      <w:r w:rsidRPr="00A46FD9">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021 [11]. Test Tolerances for the test requirements explicitly stated in the present specification are defined in 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12" w:name="_Toc21097773"/>
      <w:bookmarkStart w:id="213" w:name="_Toc29765335"/>
      <w:bookmarkStart w:id="214" w:name="_Toc37180817"/>
      <w:bookmarkStart w:id="215" w:name="_Toc37181261"/>
      <w:bookmarkStart w:id="216" w:name="_Toc37181705"/>
      <w:bookmarkStart w:id="217" w:name="_Toc45881770"/>
      <w:bookmarkStart w:id="218" w:name="_Toc52560003"/>
      <w:bookmarkStart w:id="219" w:name="_Toc67912558"/>
      <w:bookmarkStart w:id="220" w:name="_Toc74901244"/>
      <w:bookmarkStart w:id="221" w:name="_Toc76504502"/>
      <w:bookmarkStart w:id="222" w:name="_Toc83044231"/>
      <w:bookmarkStart w:id="223" w:name="_Toc89871576"/>
      <w:bookmarkStart w:id="224" w:name="_Toc98702194"/>
      <w:bookmarkStart w:id="225" w:name="_Toc105745569"/>
      <w:bookmarkStart w:id="226" w:name="_Toc123142342"/>
      <w:bookmarkStart w:id="227" w:name="_Toc124163879"/>
      <w:bookmarkStart w:id="228" w:name="_Toc130735582"/>
      <w:bookmarkStart w:id="229" w:name="_Toc137308582"/>
      <w:bookmarkStart w:id="230" w:name="_Toc147154156"/>
      <w:r w:rsidRPr="00A46FD9">
        <w:t>4.1.2</w:t>
      </w:r>
      <w:r w:rsidRPr="00A46FD9">
        <w:tab/>
        <w:t>Acceptable uncertainty of Test System</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31" w:name="_Toc21097774"/>
      <w:bookmarkStart w:id="232" w:name="_Toc29765336"/>
      <w:bookmarkStart w:id="233" w:name="_Toc37180818"/>
      <w:bookmarkStart w:id="234" w:name="_Toc37181262"/>
      <w:bookmarkStart w:id="235" w:name="_Toc37181706"/>
      <w:bookmarkStart w:id="236" w:name="_Toc45881771"/>
      <w:bookmarkStart w:id="237" w:name="_Toc52560004"/>
      <w:bookmarkStart w:id="238" w:name="_Toc67912559"/>
      <w:bookmarkStart w:id="239" w:name="_Toc74901245"/>
      <w:bookmarkStart w:id="240" w:name="_Toc76504503"/>
      <w:bookmarkStart w:id="241" w:name="_Toc83044232"/>
      <w:bookmarkStart w:id="242" w:name="_Toc89871577"/>
      <w:bookmarkStart w:id="243" w:name="_Toc98702195"/>
      <w:bookmarkStart w:id="244" w:name="_Toc105745570"/>
      <w:bookmarkStart w:id="245" w:name="_Toc123142343"/>
      <w:bookmarkStart w:id="246" w:name="_Toc124163880"/>
      <w:bookmarkStart w:id="247" w:name="_Toc130735583"/>
      <w:bookmarkStart w:id="248" w:name="_Toc137308583"/>
      <w:bookmarkStart w:id="249" w:name="_Toc147154157"/>
      <w:r w:rsidRPr="00A46FD9">
        <w:rPr>
          <w:lang w:eastAsia="sv-SE"/>
        </w:rPr>
        <w:t>4.1.</w:t>
      </w:r>
      <w:r w:rsidRPr="00A46FD9">
        <w:t>2.1</w:t>
      </w:r>
      <w:r w:rsidRPr="00A46FD9">
        <w:rPr>
          <w:lang w:eastAsia="sv-SE"/>
        </w:rPr>
        <w:tab/>
        <w:t>Measurement of t</w:t>
      </w:r>
      <w:r w:rsidRPr="00A46FD9">
        <w:t>ransmitter</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50" w:name="_Toc21097775"/>
      <w:bookmarkStart w:id="251" w:name="_Toc29765337"/>
      <w:bookmarkStart w:id="252" w:name="_Toc37180819"/>
      <w:bookmarkStart w:id="253" w:name="_Toc37181263"/>
      <w:bookmarkStart w:id="254" w:name="_Toc37181707"/>
      <w:bookmarkStart w:id="255" w:name="_Toc45881772"/>
      <w:bookmarkStart w:id="256" w:name="_Toc52560005"/>
      <w:bookmarkStart w:id="257" w:name="_Toc67912560"/>
      <w:bookmarkStart w:id="258" w:name="_Toc74901246"/>
      <w:bookmarkStart w:id="259" w:name="_Toc76504504"/>
      <w:bookmarkStart w:id="260" w:name="_Toc83044233"/>
      <w:bookmarkStart w:id="261" w:name="_Toc89871578"/>
      <w:bookmarkStart w:id="262" w:name="_Toc98702196"/>
      <w:bookmarkStart w:id="263" w:name="_Toc105745571"/>
      <w:bookmarkStart w:id="264" w:name="_Toc123142344"/>
      <w:bookmarkStart w:id="265" w:name="_Toc124163881"/>
      <w:bookmarkStart w:id="266" w:name="_Toc130735584"/>
      <w:bookmarkStart w:id="267" w:name="_Toc137308584"/>
      <w:bookmarkStart w:id="268" w:name="_Toc147154158"/>
      <w:r w:rsidRPr="00A46FD9">
        <w:rPr>
          <w:lang w:eastAsia="sv-SE"/>
        </w:rPr>
        <w:t>4.1.</w:t>
      </w:r>
      <w:r w:rsidRPr="00A46FD9">
        <w:t>2.2</w:t>
      </w:r>
      <w:r w:rsidRPr="00A46FD9">
        <w:rPr>
          <w:lang w:eastAsia="sv-SE"/>
        </w:rPr>
        <w:tab/>
        <w:t xml:space="preserve">Measurement of </w:t>
      </w:r>
      <w:r w:rsidRPr="00A46FD9">
        <w:t>receiver</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69" w:name="_Toc21097776"/>
      <w:bookmarkStart w:id="270" w:name="_Toc29765338"/>
      <w:bookmarkStart w:id="271" w:name="_Toc37180820"/>
      <w:bookmarkStart w:id="272" w:name="_Toc37181264"/>
      <w:bookmarkStart w:id="273" w:name="_Toc37181708"/>
      <w:bookmarkStart w:id="274" w:name="_Toc45881773"/>
      <w:bookmarkStart w:id="275" w:name="_Toc52560006"/>
      <w:bookmarkStart w:id="276" w:name="_Toc67912561"/>
      <w:bookmarkStart w:id="277" w:name="_Toc74901247"/>
      <w:bookmarkStart w:id="278" w:name="_Toc76504505"/>
      <w:bookmarkStart w:id="279" w:name="_Toc83044234"/>
      <w:bookmarkStart w:id="280" w:name="_Toc89871579"/>
      <w:bookmarkStart w:id="281" w:name="_Toc98702197"/>
      <w:bookmarkStart w:id="282" w:name="_Toc105745572"/>
      <w:bookmarkStart w:id="283" w:name="_Toc123142345"/>
      <w:bookmarkStart w:id="284" w:name="_Toc124163882"/>
      <w:bookmarkStart w:id="285" w:name="_Toc130735585"/>
      <w:bookmarkStart w:id="286" w:name="_Toc137308585"/>
      <w:bookmarkStart w:id="287" w:name="_Toc147154159"/>
      <w:r w:rsidRPr="00A46FD9">
        <w:rPr>
          <w:lang w:eastAsia="sv-SE"/>
        </w:rPr>
        <w:t>4.1.</w:t>
      </w:r>
      <w:r w:rsidRPr="00A46FD9">
        <w:t>3</w:t>
      </w:r>
      <w:r w:rsidRPr="00A46FD9">
        <w:rPr>
          <w:lang w:eastAsia="sv-SE"/>
        </w:rPr>
        <w:tab/>
        <w:t>Interpretation of measurement results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88" w:name="_Toc21097777"/>
      <w:bookmarkStart w:id="289" w:name="_Toc29765339"/>
      <w:bookmarkStart w:id="290" w:name="_Toc37180821"/>
      <w:bookmarkStart w:id="291" w:name="_Toc37181265"/>
      <w:bookmarkStart w:id="292" w:name="_Toc37181709"/>
      <w:bookmarkStart w:id="293" w:name="_Toc45881774"/>
      <w:bookmarkStart w:id="294" w:name="_Toc52560007"/>
      <w:bookmarkStart w:id="295" w:name="_Toc67912562"/>
      <w:bookmarkStart w:id="296" w:name="_Toc74901248"/>
      <w:bookmarkStart w:id="297" w:name="_Toc76504506"/>
      <w:bookmarkStart w:id="298" w:name="_Toc83044235"/>
      <w:bookmarkStart w:id="299" w:name="_Toc89871580"/>
      <w:bookmarkStart w:id="300" w:name="_Toc98702198"/>
      <w:bookmarkStart w:id="301" w:name="_Toc105745573"/>
      <w:bookmarkStart w:id="302" w:name="_Toc123142346"/>
      <w:bookmarkStart w:id="303" w:name="_Toc124163883"/>
      <w:bookmarkStart w:id="304" w:name="_Toc130735586"/>
      <w:bookmarkStart w:id="305" w:name="_Toc137308586"/>
      <w:bookmarkStart w:id="306" w:name="_Toc147154160"/>
      <w:r w:rsidRPr="00A46FD9">
        <w:t>4.2</w:t>
      </w:r>
      <w:r w:rsidRPr="00A46FD9">
        <w:tab/>
        <w:t>Base Station classes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307" w:name="_Toc21097778"/>
      <w:bookmarkStart w:id="308" w:name="_Toc29765340"/>
      <w:bookmarkStart w:id="309" w:name="_Toc37180822"/>
      <w:bookmarkStart w:id="310" w:name="_Toc37181266"/>
      <w:bookmarkStart w:id="311" w:name="_Toc37181710"/>
      <w:bookmarkStart w:id="312" w:name="_Toc45881775"/>
      <w:bookmarkStart w:id="313" w:name="_Toc52560008"/>
      <w:bookmarkStart w:id="314" w:name="_Toc67912563"/>
      <w:bookmarkStart w:id="315" w:name="_Toc74901249"/>
      <w:bookmarkStart w:id="316" w:name="_Toc76504507"/>
      <w:bookmarkStart w:id="317" w:name="_Toc83044236"/>
      <w:bookmarkStart w:id="318" w:name="_Toc89871581"/>
      <w:bookmarkStart w:id="319" w:name="_Toc98702199"/>
      <w:bookmarkStart w:id="320" w:name="_Toc105745574"/>
      <w:bookmarkStart w:id="321" w:name="_Toc123142347"/>
      <w:bookmarkStart w:id="322" w:name="_Toc124163884"/>
      <w:bookmarkStart w:id="323" w:name="_Toc130735587"/>
      <w:bookmarkStart w:id="324" w:name="_Toc137308587"/>
      <w:bookmarkStart w:id="325" w:name="_Toc147154161"/>
      <w:r w:rsidRPr="00A46FD9">
        <w:t>4.3</w:t>
      </w:r>
      <w:r w:rsidRPr="00A46FD9">
        <w:tab/>
        <w:t>Regional requirements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B54936"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30DB1324" w:rsidR="00B54936" w:rsidRPr="00A46FD9" w:rsidRDefault="00B54936" w:rsidP="00B54936">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31F4BBCD" w:rsidR="00B54936" w:rsidRPr="00A46FD9" w:rsidRDefault="00B54936" w:rsidP="00B54936">
            <w:pPr>
              <w:pStyle w:val="TAL"/>
              <w:rPr>
                <w:rFonts w:cs="Arial"/>
              </w:rPr>
            </w:pPr>
            <w:r w:rsidRPr="00A46FD9">
              <w:rPr>
                <w:rFonts w:cs="Arial"/>
              </w:rPr>
              <w:t xml:space="preserve">Additional test requirements </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14D57733" w:rsidR="00B54936" w:rsidRPr="00A46FD9" w:rsidRDefault="00B54936" w:rsidP="00B54936">
            <w:pPr>
              <w:pStyle w:val="TAL"/>
              <w:rPr>
                <w:rFonts w:cs="Arial"/>
              </w:rPr>
            </w:pPr>
            <w:r w:rsidRPr="00A46FD9">
              <w:rPr>
                <w:rFonts w:cs="Arial"/>
              </w:rPr>
              <w:t>These requirements may apply in certain regions</w:t>
            </w:r>
          </w:p>
        </w:tc>
      </w:tr>
      <w:tr w:rsidR="00B54936" w:rsidRPr="00A46FD9" w14:paraId="4B9E7C3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FEAEE13" w14:textId="4BB14CD2" w:rsidR="00B54936" w:rsidRPr="00A46FD9" w:rsidRDefault="00B54936" w:rsidP="00B54936">
            <w:pPr>
              <w:pStyle w:val="TAL"/>
              <w:rPr>
                <w:rFonts w:cs="Arial"/>
              </w:rPr>
            </w:pPr>
            <w:r>
              <w:rPr>
                <w:rFonts w:cs="Arial"/>
              </w:rPr>
              <w:t>7.4.5.5</w:t>
            </w:r>
          </w:p>
        </w:tc>
        <w:tc>
          <w:tcPr>
            <w:tcW w:w="974" w:type="pct"/>
            <w:tcBorders>
              <w:top w:val="single" w:sz="4" w:space="0" w:color="auto"/>
              <w:left w:val="single" w:sz="4" w:space="0" w:color="auto"/>
              <w:bottom w:val="single" w:sz="4" w:space="0" w:color="auto"/>
              <w:right w:val="single" w:sz="4" w:space="0" w:color="auto"/>
            </w:tcBorders>
          </w:tcPr>
          <w:p w14:paraId="02BC4152" w14:textId="6BDCE8BB" w:rsidR="00B54936" w:rsidRPr="00A46FD9" w:rsidRDefault="00B54936" w:rsidP="00B54936">
            <w:pPr>
              <w:pStyle w:val="TAL"/>
              <w:rPr>
                <w:rFonts w:cs="Arial"/>
              </w:rPr>
            </w:pPr>
            <w:r w:rsidRPr="00A46FD9">
              <w:t>Additional BC3 blocking test requirement</w:t>
            </w:r>
          </w:p>
        </w:tc>
        <w:tc>
          <w:tcPr>
            <w:tcW w:w="3155" w:type="pct"/>
            <w:gridSpan w:val="2"/>
            <w:tcBorders>
              <w:top w:val="single" w:sz="4" w:space="0" w:color="auto"/>
              <w:left w:val="single" w:sz="4" w:space="0" w:color="auto"/>
              <w:bottom w:val="single" w:sz="4" w:space="0" w:color="auto"/>
              <w:right w:val="single" w:sz="4" w:space="0" w:color="auto"/>
            </w:tcBorders>
          </w:tcPr>
          <w:p w14:paraId="0B22A848" w14:textId="14D942F9" w:rsidR="00B54936" w:rsidRPr="00A46FD9" w:rsidRDefault="00B54936" w:rsidP="00B54936">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326" w:name="_Toc21097779"/>
      <w:bookmarkStart w:id="327" w:name="_Toc29765341"/>
      <w:bookmarkStart w:id="328" w:name="_Toc37180823"/>
      <w:bookmarkStart w:id="329" w:name="_Toc37181267"/>
      <w:bookmarkStart w:id="330" w:name="_Toc37181711"/>
      <w:bookmarkStart w:id="331" w:name="_Toc45881776"/>
      <w:bookmarkStart w:id="332" w:name="_Toc52560009"/>
      <w:bookmarkStart w:id="333" w:name="_Toc67912564"/>
      <w:bookmarkStart w:id="334" w:name="_Toc74901250"/>
      <w:bookmarkStart w:id="335" w:name="_Toc76504508"/>
      <w:bookmarkStart w:id="336" w:name="_Toc83044237"/>
      <w:bookmarkStart w:id="337" w:name="_Toc89871582"/>
      <w:bookmarkStart w:id="338" w:name="_Toc98702200"/>
      <w:bookmarkStart w:id="339" w:name="_Toc105745575"/>
      <w:bookmarkStart w:id="340" w:name="_Toc123142348"/>
      <w:bookmarkStart w:id="341" w:name="_Toc124163885"/>
      <w:bookmarkStart w:id="342" w:name="_Toc130735588"/>
      <w:bookmarkStart w:id="343" w:name="_Toc137308588"/>
      <w:bookmarkStart w:id="344" w:name="_Toc147154162"/>
      <w:r w:rsidRPr="00A46FD9">
        <w:t>4.4</w:t>
      </w:r>
      <w:r w:rsidRPr="00A46FD9">
        <w:tab/>
        <w:t>Operating bands and band categories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41222" w14:paraId="7BF8E108"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D41222">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843"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2D1E56">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3CACF42" w14:textId="77777777" w:rsidR="00D41222" w:rsidRPr="00675E42" w:rsidRDefault="00D41222" w:rsidP="002D1E56">
            <w:pPr>
              <w:pStyle w:val="TAC"/>
            </w:pPr>
            <w:r>
              <w:t>Note 7</w:t>
            </w:r>
          </w:p>
        </w:tc>
      </w:tr>
      <w:tr w:rsidR="00D41222" w:rsidRPr="00675E42" w14:paraId="7AE1EB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77777777"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45" w:name="_Toc21097780"/>
      <w:bookmarkStart w:id="346" w:name="_Toc29765342"/>
      <w:bookmarkStart w:id="347" w:name="_Toc37180824"/>
      <w:bookmarkStart w:id="348" w:name="_Toc37181268"/>
      <w:bookmarkStart w:id="349" w:name="_Toc37181712"/>
      <w:bookmarkStart w:id="350" w:name="_Toc45881777"/>
      <w:bookmarkStart w:id="351" w:name="_Toc52560010"/>
      <w:bookmarkStart w:id="352" w:name="_Toc67912565"/>
      <w:bookmarkStart w:id="353" w:name="_Toc74901251"/>
      <w:bookmarkStart w:id="354" w:name="_Toc76504509"/>
      <w:bookmarkStart w:id="355" w:name="_Toc83044238"/>
      <w:bookmarkStart w:id="356" w:name="_Toc89871583"/>
      <w:bookmarkStart w:id="357" w:name="_Toc98702201"/>
      <w:bookmarkStart w:id="358" w:name="_Toc105745576"/>
      <w:bookmarkStart w:id="359" w:name="_Toc123142349"/>
      <w:bookmarkStart w:id="360" w:name="_Toc124163886"/>
      <w:bookmarkStart w:id="361" w:name="_Toc130735589"/>
      <w:bookmarkStart w:id="362" w:name="_Toc137308589"/>
      <w:bookmarkStart w:id="363" w:name="_Toc147154163"/>
      <w:r w:rsidRPr="00A46FD9">
        <w:t>4.4.1</w:t>
      </w:r>
      <w:r w:rsidRPr="00A46FD9">
        <w:tab/>
        <w:t>Band category 1 aspects (BC1)</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64" w:name="_Toc21097781"/>
      <w:bookmarkStart w:id="365" w:name="_Toc29765343"/>
      <w:bookmarkStart w:id="366" w:name="_Toc37180825"/>
      <w:bookmarkStart w:id="367" w:name="_Toc37181269"/>
      <w:bookmarkStart w:id="368" w:name="_Toc37181713"/>
      <w:bookmarkStart w:id="369" w:name="_Toc45881778"/>
      <w:bookmarkStart w:id="370" w:name="_Toc52560011"/>
      <w:bookmarkStart w:id="371" w:name="_Toc67912566"/>
      <w:bookmarkStart w:id="372" w:name="_Toc74901252"/>
      <w:bookmarkStart w:id="373" w:name="_Toc76504510"/>
      <w:bookmarkStart w:id="374" w:name="_Toc83044239"/>
      <w:bookmarkStart w:id="375" w:name="_Toc89871584"/>
      <w:bookmarkStart w:id="376" w:name="_Toc98702202"/>
      <w:bookmarkStart w:id="377" w:name="_Toc105745577"/>
      <w:bookmarkStart w:id="378" w:name="_Toc123142350"/>
      <w:bookmarkStart w:id="379" w:name="_Toc124163887"/>
      <w:bookmarkStart w:id="380" w:name="_Toc130735590"/>
      <w:bookmarkStart w:id="381" w:name="_Toc137308590"/>
      <w:bookmarkStart w:id="382" w:name="_Toc147154164"/>
      <w:r w:rsidRPr="00A46FD9">
        <w:t>4.4.2</w:t>
      </w:r>
      <w:r w:rsidRPr="00A46FD9">
        <w:tab/>
        <w:t>Band category 2 aspects (BC2)</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383" w:name="_Toc21097782"/>
      <w:bookmarkStart w:id="384" w:name="_Toc29765344"/>
      <w:bookmarkStart w:id="385" w:name="_Toc37180826"/>
      <w:bookmarkStart w:id="386" w:name="_Toc37181270"/>
      <w:bookmarkStart w:id="387" w:name="_Toc37181714"/>
      <w:bookmarkStart w:id="388" w:name="_Toc45881779"/>
      <w:bookmarkStart w:id="389" w:name="_Toc52560012"/>
      <w:bookmarkStart w:id="390" w:name="_Toc67912567"/>
      <w:bookmarkStart w:id="391" w:name="_Toc74901253"/>
      <w:bookmarkStart w:id="392" w:name="_Toc76504511"/>
      <w:bookmarkStart w:id="393" w:name="_Toc83044240"/>
      <w:bookmarkStart w:id="394" w:name="_Toc89871585"/>
      <w:bookmarkStart w:id="395" w:name="_Toc98702203"/>
      <w:bookmarkStart w:id="396" w:name="_Toc105745578"/>
      <w:bookmarkStart w:id="397" w:name="_Toc123142351"/>
      <w:bookmarkStart w:id="398" w:name="_Toc124163888"/>
      <w:bookmarkStart w:id="399" w:name="_Toc130735591"/>
      <w:bookmarkStart w:id="400" w:name="_Toc137308591"/>
      <w:bookmarkStart w:id="401" w:name="_Toc147154165"/>
      <w:r w:rsidRPr="00A46FD9">
        <w:t>4.4.3</w:t>
      </w:r>
      <w:r w:rsidRPr="00A46FD9">
        <w:tab/>
        <w:t>Band category 3 aspects (BC3)</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02" w:name="_Toc21097783"/>
      <w:bookmarkStart w:id="403" w:name="_Toc29765345"/>
      <w:bookmarkStart w:id="404" w:name="_Toc37180827"/>
      <w:bookmarkStart w:id="405" w:name="_Toc37181271"/>
      <w:bookmarkStart w:id="406" w:name="_Toc37181715"/>
      <w:bookmarkStart w:id="407" w:name="_Toc45881780"/>
      <w:bookmarkStart w:id="408" w:name="_Toc52560013"/>
      <w:bookmarkStart w:id="409" w:name="_Toc67912568"/>
      <w:bookmarkStart w:id="410" w:name="_Toc74901254"/>
      <w:bookmarkStart w:id="411" w:name="_Toc76504512"/>
      <w:bookmarkStart w:id="412" w:name="_Toc83044241"/>
      <w:bookmarkStart w:id="413" w:name="_Toc89871586"/>
      <w:bookmarkStart w:id="414" w:name="_Toc98702204"/>
      <w:bookmarkStart w:id="415" w:name="_Toc105745579"/>
      <w:bookmarkStart w:id="416" w:name="_Toc123142352"/>
      <w:bookmarkStart w:id="417" w:name="_Toc124163889"/>
      <w:bookmarkStart w:id="418" w:name="_Toc130735592"/>
      <w:bookmarkStart w:id="419" w:name="_Toc137308592"/>
      <w:bookmarkStart w:id="420" w:name="_Toc147154166"/>
      <w:r w:rsidRPr="00A46FD9">
        <w:t>4.5</w:t>
      </w:r>
      <w:r w:rsidRPr="00A46FD9">
        <w:tab/>
        <w:t>Channel arrangement</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02D71058" w14:textId="77777777" w:rsidR="00FF3259" w:rsidRPr="00A46FD9" w:rsidRDefault="00FF3259" w:rsidP="00FF3259">
      <w:pPr>
        <w:pStyle w:val="Heading3"/>
      </w:pPr>
      <w:bookmarkStart w:id="421" w:name="_Toc21097784"/>
      <w:bookmarkStart w:id="422" w:name="_Toc29765346"/>
      <w:bookmarkStart w:id="423" w:name="_Toc37180828"/>
      <w:bookmarkStart w:id="424" w:name="_Toc37181272"/>
      <w:bookmarkStart w:id="425" w:name="_Toc37181716"/>
      <w:bookmarkStart w:id="426" w:name="_Toc45881781"/>
      <w:bookmarkStart w:id="427" w:name="_Toc52560014"/>
      <w:bookmarkStart w:id="428" w:name="_Toc67912569"/>
      <w:bookmarkStart w:id="429" w:name="_Toc74901255"/>
      <w:bookmarkStart w:id="430" w:name="_Toc76504513"/>
      <w:bookmarkStart w:id="431" w:name="_Toc83044242"/>
      <w:bookmarkStart w:id="432" w:name="_Toc89871587"/>
      <w:bookmarkStart w:id="433" w:name="_Toc98702205"/>
      <w:bookmarkStart w:id="434" w:name="_Toc105745580"/>
      <w:bookmarkStart w:id="435" w:name="_Toc123142353"/>
      <w:bookmarkStart w:id="436" w:name="_Toc124163890"/>
      <w:bookmarkStart w:id="437" w:name="_Toc130735593"/>
      <w:bookmarkStart w:id="438" w:name="_Toc137308593"/>
      <w:bookmarkStart w:id="439" w:name="_Toc147154167"/>
      <w:r w:rsidRPr="00A46FD9">
        <w:t>4.5.1</w:t>
      </w:r>
      <w:r w:rsidRPr="00A46FD9">
        <w:tab/>
        <w:t>Channel spacing</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40" w:name="_Toc21097785"/>
      <w:bookmarkStart w:id="441"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42" w:name="_Toc37180829"/>
      <w:bookmarkStart w:id="443" w:name="_Toc37181273"/>
      <w:bookmarkStart w:id="444" w:name="_Toc37181717"/>
      <w:bookmarkStart w:id="445" w:name="_Toc45881782"/>
      <w:bookmarkStart w:id="446" w:name="_Toc52560015"/>
      <w:bookmarkStart w:id="447" w:name="_Toc67912570"/>
      <w:bookmarkStart w:id="448" w:name="_Toc74901256"/>
      <w:bookmarkStart w:id="449" w:name="_Toc76504514"/>
      <w:bookmarkStart w:id="450" w:name="_Toc83044243"/>
      <w:bookmarkStart w:id="451" w:name="_Toc89871588"/>
      <w:bookmarkStart w:id="452" w:name="_Toc98702206"/>
      <w:bookmarkStart w:id="453" w:name="_Toc105745581"/>
      <w:bookmarkStart w:id="454" w:name="_Toc123142354"/>
      <w:bookmarkStart w:id="455" w:name="_Toc124163891"/>
      <w:bookmarkStart w:id="456" w:name="_Toc130735594"/>
      <w:bookmarkStart w:id="457" w:name="_Toc137308594"/>
      <w:bookmarkStart w:id="458" w:name="_Toc147154168"/>
      <w:r w:rsidRPr="00A46FD9">
        <w:t>4.5.1A</w:t>
      </w:r>
      <w:r w:rsidRPr="00A46FD9">
        <w:tab/>
        <w:t>CA Channel spacing</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95pt;height:16.9pt;mso-wrap-style:square;mso-position-horizontal-relative:page;mso-position-vertical-relative:page" o:ole="">
              <v:fill o:detectmouseclick="t"/>
              <v:imagedata r:id="rId17" o:title=""/>
            </v:shape>
            <o:OLEObject Type="Embed" ProgID="Equation.3" ShapeID="对象 22" DrawAspect="Content" ObjectID="_1757767347"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59" w:name="_Toc21097786"/>
      <w:bookmarkStart w:id="460" w:name="_Toc29765348"/>
      <w:bookmarkStart w:id="461" w:name="_Toc37180830"/>
      <w:bookmarkStart w:id="462" w:name="_Toc37181274"/>
      <w:bookmarkStart w:id="463" w:name="_Toc37181718"/>
      <w:bookmarkStart w:id="464" w:name="_Toc45881783"/>
      <w:bookmarkStart w:id="465" w:name="_Toc52560016"/>
      <w:bookmarkStart w:id="466" w:name="_Toc67912571"/>
      <w:bookmarkStart w:id="467" w:name="_Toc74901257"/>
      <w:bookmarkStart w:id="468" w:name="_Toc76504515"/>
      <w:bookmarkStart w:id="469" w:name="_Toc83044244"/>
      <w:bookmarkStart w:id="470" w:name="_Toc89871589"/>
      <w:bookmarkStart w:id="471" w:name="_Toc98702207"/>
      <w:bookmarkStart w:id="472" w:name="_Toc105745582"/>
      <w:bookmarkStart w:id="473" w:name="_Toc123142355"/>
      <w:bookmarkStart w:id="474" w:name="_Toc124163892"/>
      <w:bookmarkStart w:id="475" w:name="_Toc130735595"/>
      <w:bookmarkStart w:id="476" w:name="_Toc137308595"/>
      <w:bookmarkStart w:id="477" w:name="_Toc147154169"/>
      <w:r w:rsidRPr="00A46FD9">
        <w:t>4.5.2</w:t>
      </w:r>
      <w:r w:rsidRPr="00A46FD9">
        <w:tab/>
        <w:t>Channel raster</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478" w:name="_Toc21097787"/>
      <w:bookmarkStart w:id="479" w:name="_Toc29765349"/>
      <w:bookmarkStart w:id="480" w:name="_Toc37180831"/>
      <w:bookmarkStart w:id="481" w:name="_Toc37181275"/>
      <w:bookmarkStart w:id="482" w:name="_Toc37181719"/>
      <w:bookmarkStart w:id="483" w:name="_Toc45881784"/>
      <w:bookmarkStart w:id="484" w:name="_Toc52560017"/>
      <w:bookmarkStart w:id="485" w:name="_Toc67912572"/>
      <w:bookmarkStart w:id="486" w:name="_Toc74901258"/>
      <w:bookmarkStart w:id="487" w:name="_Toc76504516"/>
      <w:bookmarkStart w:id="488" w:name="_Toc83044245"/>
      <w:bookmarkStart w:id="489" w:name="_Toc89871590"/>
      <w:bookmarkStart w:id="490" w:name="_Toc98702208"/>
      <w:bookmarkStart w:id="491" w:name="_Toc105745583"/>
      <w:bookmarkStart w:id="492" w:name="_Toc123142356"/>
      <w:bookmarkStart w:id="493" w:name="_Toc124163893"/>
      <w:bookmarkStart w:id="494" w:name="_Toc130735596"/>
      <w:bookmarkStart w:id="495" w:name="_Toc137308596"/>
      <w:bookmarkStart w:id="496" w:name="_Toc147154170"/>
      <w:r w:rsidRPr="00A46FD9">
        <w:t>4.5.3</w:t>
      </w:r>
      <w:r w:rsidRPr="00A46FD9">
        <w:tab/>
        <w:t>Carrier frequencies and numbering</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497" w:name="_Toc21097788"/>
      <w:bookmarkStart w:id="498" w:name="_Toc29765350"/>
      <w:bookmarkStart w:id="499" w:name="_Toc37180832"/>
      <w:bookmarkStart w:id="500" w:name="_Toc37181276"/>
      <w:bookmarkStart w:id="501" w:name="_Toc37181720"/>
      <w:bookmarkStart w:id="502" w:name="_Toc45881785"/>
      <w:bookmarkStart w:id="503" w:name="_Toc52560018"/>
      <w:bookmarkStart w:id="504" w:name="_Toc67912573"/>
      <w:bookmarkStart w:id="505" w:name="_Toc74901259"/>
      <w:bookmarkStart w:id="506" w:name="_Toc76504517"/>
      <w:bookmarkStart w:id="507" w:name="_Toc83044246"/>
      <w:bookmarkStart w:id="508" w:name="_Toc89871591"/>
      <w:bookmarkStart w:id="509" w:name="_Toc98702209"/>
      <w:bookmarkStart w:id="510" w:name="_Toc105745584"/>
      <w:bookmarkStart w:id="511" w:name="_Toc123142357"/>
      <w:bookmarkStart w:id="512" w:name="_Toc124163894"/>
      <w:bookmarkStart w:id="513" w:name="_Toc130735597"/>
      <w:bookmarkStart w:id="514" w:name="_Toc137308597"/>
      <w:bookmarkStart w:id="515" w:name="_Toc147154171"/>
      <w:r w:rsidRPr="00A46FD9">
        <w:t>4.6</w:t>
      </w:r>
      <w:r w:rsidRPr="00A46FD9">
        <w:tab/>
        <w:t>Manufacturer's declarations of regional and optional requirements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2DA03020" w14:textId="77777777" w:rsidR="00FF3259" w:rsidRPr="00A46FD9" w:rsidRDefault="00FF3259" w:rsidP="00FF3259">
      <w:pPr>
        <w:pStyle w:val="Heading3"/>
      </w:pPr>
      <w:bookmarkStart w:id="516" w:name="_Toc21097789"/>
      <w:bookmarkStart w:id="517" w:name="_Toc29765351"/>
      <w:bookmarkStart w:id="518" w:name="_Toc37180833"/>
      <w:bookmarkStart w:id="519" w:name="_Toc37181277"/>
      <w:bookmarkStart w:id="520" w:name="_Toc37181721"/>
      <w:bookmarkStart w:id="521" w:name="_Toc45881786"/>
      <w:bookmarkStart w:id="522" w:name="_Toc52560019"/>
      <w:bookmarkStart w:id="523" w:name="_Toc67912574"/>
      <w:bookmarkStart w:id="524" w:name="_Toc74901260"/>
      <w:bookmarkStart w:id="525" w:name="_Toc76504518"/>
      <w:bookmarkStart w:id="526" w:name="_Toc83044247"/>
      <w:bookmarkStart w:id="527" w:name="_Toc89871592"/>
      <w:bookmarkStart w:id="528" w:name="_Toc98702210"/>
      <w:bookmarkStart w:id="529" w:name="_Toc105745585"/>
      <w:bookmarkStart w:id="530" w:name="_Toc123142358"/>
      <w:bookmarkStart w:id="531" w:name="_Toc124163895"/>
      <w:bookmarkStart w:id="532" w:name="_Toc130735598"/>
      <w:bookmarkStart w:id="533" w:name="_Toc137308598"/>
      <w:bookmarkStart w:id="534" w:name="_Toc147154172"/>
      <w:r w:rsidRPr="00A46FD9">
        <w:t>4.6.1</w:t>
      </w:r>
      <w:r w:rsidRPr="00A46FD9">
        <w:tab/>
        <w:t>Operating band and frequency range</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35" w:name="_Toc21097790"/>
      <w:bookmarkStart w:id="536"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37" w:name="_Toc37180834"/>
      <w:bookmarkStart w:id="538" w:name="_Toc37181278"/>
      <w:bookmarkStart w:id="539" w:name="_Toc37181722"/>
      <w:bookmarkStart w:id="540" w:name="_Toc45881787"/>
      <w:bookmarkStart w:id="541" w:name="_Toc52560020"/>
      <w:bookmarkStart w:id="542" w:name="_Toc67912575"/>
      <w:bookmarkStart w:id="543" w:name="_Toc74901261"/>
      <w:bookmarkStart w:id="544" w:name="_Toc76504519"/>
      <w:bookmarkStart w:id="545" w:name="_Toc83044248"/>
      <w:bookmarkStart w:id="546" w:name="_Toc89871593"/>
      <w:bookmarkStart w:id="547" w:name="_Toc98702211"/>
      <w:bookmarkStart w:id="548" w:name="_Toc105745586"/>
      <w:bookmarkStart w:id="549" w:name="_Toc123142359"/>
      <w:bookmarkStart w:id="550" w:name="_Toc124163896"/>
      <w:bookmarkStart w:id="551" w:name="_Toc130735599"/>
      <w:bookmarkStart w:id="552" w:name="_Toc137308599"/>
      <w:bookmarkStart w:id="553" w:name="_Toc147154173"/>
      <w:r w:rsidRPr="00A46FD9">
        <w:t>4.6.2</w:t>
      </w:r>
      <w:r w:rsidRPr="00A46FD9">
        <w:tab/>
        <w:t>Spurious emissions category</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54" w:name="_Toc21097791"/>
      <w:bookmarkStart w:id="555" w:name="_Toc29765353"/>
      <w:bookmarkStart w:id="556" w:name="_Toc37180835"/>
      <w:bookmarkStart w:id="557" w:name="_Toc37181279"/>
      <w:bookmarkStart w:id="558" w:name="_Toc37181723"/>
      <w:bookmarkStart w:id="559" w:name="_Toc45881788"/>
      <w:bookmarkStart w:id="560" w:name="_Toc52560021"/>
      <w:bookmarkStart w:id="561" w:name="_Toc67912576"/>
      <w:bookmarkStart w:id="562" w:name="_Toc74901262"/>
      <w:bookmarkStart w:id="563" w:name="_Toc76504520"/>
      <w:bookmarkStart w:id="564" w:name="_Toc83044249"/>
      <w:bookmarkStart w:id="565" w:name="_Toc89871594"/>
      <w:bookmarkStart w:id="566" w:name="_Toc98702212"/>
      <w:bookmarkStart w:id="567" w:name="_Toc105745587"/>
      <w:bookmarkStart w:id="568" w:name="_Toc123142360"/>
      <w:bookmarkStart w:id="569" w:name="_Toc124163897"/>
      <w:bookmarkStart w:id="570" w:name="_Toc130735600"/>
      <w:bookmarkStart w:id="571" w:name="_Toc137308600"/>
      <w:bookmarkStart w:id="572" w:name="_Toc147154174"/>
      <w:r w:rsidRPr="00A46FD9">
        <w:t>4.6.3</w:t>
      </w:r>
      <w:r w:rsidRPr="00A46FD9">
        <w:tab/>
        <w:t>Additional operating band unwanted emissions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573" w:name="_Toc21097792"/>
      <w:bookmarkStart w:id="574" w:name="_Toc29765354"/>
      <w:bookmarkStart w:id="575" w:name="_Toc37180836"/>
      <w:bookmarkStart w:id="576" w:name="_Toc37181280"/>
      <w:bookmarkStart w:id="577" w:name="_Toc37181724"/>
      <w:bookmarkStart w:id="578" w:name="_Toc45881789"/>
      <w:bookmarkStart w:id="579" w:name="_Toc52560022"/>
      <w:bookmarkStart w:id="580" w:name="_Toc67912577"/>
      <w:bookmarkStart w:id="581" w:name="_Toc74901263"/>
      <w:bookmarkStart w:id="582" w:name="_Toc76504521"/>
      <w:bookmarkStart w:id="583" w:name="_Toc83044250"/>
      <w:bookmarkStart w:id="584" w:name="_Toc89871595"/>
      <w:bookmarkStart w:id="585" w:name="_Toc98702213"/>
      <w:bookmarkStart w:id="586" w:name="_Toc105745588"/>
      <w:bookmarkStart w:id="587" w:name="_Toc123142361"/>
      <w:bookmarkStart w:id="588" w:name="_Toc124163898"/>
      <w:bookmarkStart w:id="589" w:name="_Toc130735601"/>
      <w:bookmarkStart w:id="590" w:name="_Toc137308601"/>
      <w:bookmarkStart w:id="591" w:name="_Toc147154175"/>
      <w:r w:rsidRPr="00A46FD9">
        <w:t>4.6.4</w:t>
      </w:r>
      <w:r w:rsidRPr="00A46FD9">
        <w:tab/>
        <w:t>Co-existence with other systems</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592" w:name="_Toc21097793"/>
      <w:bookmarkStart w:id="593" w:name="_Toc29765355"/>
      <w:bookmarkStart w:id="594" w:name="_Toc37180837"/>
      <w:bookmarkStart w:id="595" w:name="_Toc37181281"/>
      <w:bookmarkStart w:id="596" w:name="_Toc37181725"/>
      <w:bookmarkStart w:id="597" w:name="_Toc45881790"/>
      <w:bookmarkStart w:id="598" w:name="_Toc52560023"/>
      <w:bookmarkStart w:id="599" w:name="_Toc67912578"/>
      <w:bookmarkStart w:id="600" w:name="_Toc74901264"/>
      <w:bookmarkStart w:id="601" w:name="_Toc76504522"/>
      <w:bookmarkStart w:id="602" w:name="_Toc83044251"/>
      <w:bookmarkStart w:id="603" w:name="_Toc89871596"/>
      <w:bookmarkStart w:id="604" w:name="_Toc98702214"/>
      <w:bookmarkStart w:id="605" w:name="_Toc105745589"/>
      <w:bookmarkStart w:id="606" w:name="_Toc123142362"/>
      <w:bookmarkStart w:id="607" w:name="_Toc124163899"/>
      <w:bookmarkStart w:id="608" w:name="_Toc130735602"/>
      <w:bookmarkStart w:id="609" w:name="_Toc137308602"/>
      <w:bookmarkStart w:id="610" w:name="_Toc147154176"/>
      <w:r w:rsidRPr="00A46FD9">
        <w:t>4.6.5</w:t>
      </w:r>
      <w:r w:rsidRPr="00A46FD9">
        <w:tab/>
        <w:t>Co-location with other Base Stations</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11" w:name="_Toc21097794"/>
      <w:bookmarkStart w:id="612" w:name="_Toc29765356"/>
      <w:bookmarkStart w:id="613" w:name="_Toc37180838"/>
      <w:bookmarkStart w:id="614" w:name="_Toc37181282"/>
      <w:bookmarkStart w:id="615" w:name="_Toc37181726"/>
      <w:bookmarkStart w:id="616" w:name="_Toc45881791"/>
      <w:bookmarkStart w:id="617" w:name="_Toc52560024"/>
      <w:bookmarkStart w:id="618" w:name="_Toc67912579"/>
      <w:bookmarkStart w:id="619" w:name="_Toc74901265"/>
      <w:bookmarkStart w:id="620" w:name="_Toc76504523"/>
      <w:bookmarkStart w:id="621" w:name="_Toc83044252"/>
      <w:bookmarkStart w:id="622" w:name="_Toc89871597"/>
      <w:bookmarkStart w:id="623" w:name="_Toc98702215"/>
      <w:bookmarkStart w:id="624" w:name="_Toc105745590"/>
      <w:bookmarkStart w:id="625" w:name="_Toc123142363"/>
      <w:bookmarkStart w:id="626" w:name="_Toc124163900"/>
      <w:bookmarkStart w:id="627" w:name="_Toc130735603"/>
      <w:bookmarkStart w:id="628" w:name="_Toc137308603"/>
      <w:bookmarkStart w:id="629" w:name="_Toc147154177"/>
      <w:r w:rsidRPr="00A46FD9">
        <w:t>4.6.6</w:t>
      </w:r>
      <w:r w:rsidRPr="00A46FD9">
        <w:tab/>
        <w:t>NB-IoT sub-carrier spacing</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30" w:name="_Toc21097795"/>
      <w:bookmarkStart w:id="631" w:name="_Toc29765357"/>
      <w:bookmarkStart w:id="632" w:name="_Toc37180839"/>
      <w:bookmarkStart w:id="633" w:name="_Toc37181283"/>
      <w:bookmarkStart w:id="634" w:name="_Toc37181727"/>
      <w:bookmarkStart w:id="635" w:name="_Toc45881792"/>
      <w:bookmarkStart w:id="636" w:name="_Toc52560025"/>
      <w:bookmarkStart w:id="637" w:name="_Toc67912580"/>
      <w:bookmarkStart w:id="638" w:name="_Toc74901266"/>
      <w:bookmarkStart w:id="639" w:name="_Toc76504524"/>
      <w:bookmarkStart w:id="640" w:name="_Toc83044253"/>
      <w:bookmarkStart w:id="641" w:name="_Toc89871598"/>
      <w:bookmarkStart w:id="642" w:name="_Toc98702216"/>
      <w:bookmarkStart w:id="643" w:name="_Toc105745591"/>
      <w:bookmarkStart w:id="644" w:name="_Toc123142364"/>
      <w:bookmarkStart w:id="645" w:name="_Toc124163901"/>
      <w:bookmarkStart w:id="646" w:name="_Toc130735604"/>
      <w:bookmarkStart w:id="647" w:name="_Toc137308604"/>
      <w:bookmarkStart w:id="648" w:name="_Toc147154178"/>
      <w:r w:rsidRPr="00A46FD9">
        <w:t>4.6.7</w:t>
      </w:r>
      <w:r w:rsidRPr="00A46FD9">
        <w:tab/>
        <w:t>NB-IoT power dynamic range</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49" w:name="_Toc21097796"/>
      <w:bookmarkStart w:id="650" w:name="_Toc29765358"/>
      <w:bookmarkStart w:id="651" w:name="_Toc37180840"/>
      <w:bookmarkStart w:id="652" w:name="_Toc37181284"/>
      <w:bookmarkStart w:id="653" w:name="_Toc37181728"/>
      <w:bookmarkStart w:id="654" w:name="_Toc45881793"/>
      <w:bookmarkStart w:id="655" w:name="_Toc52560026"/>
      <w:bookmarkStart w:id="656" w:name="_Toc67912581"/>
      <w:bookmarkStart w:id="657" w:name="_Toc74901267"/>
      <w:bookmarkStart w:id="658" w:name="_Toc76504525"/>
      <w:bookmarkStart w:id="659" w:name="_Toc83044254"/>
      <w:bookmarkStart w:id="660" w:name="_Toc89871599"/>
      <w:bookmarkStart w:id="661" w:name="_Toc98702217"/>
      <w:bookmarkStart w:id="662" w:name="_Toc105745592"/>
      <w:bookmarkStart w:id="663" w:name="_Toc123142365"/>
      <w:bookmarkStart w:id="664" w:name="_Toc124163902"/>
      <w:bookmarkStart w:id="665" w:name="_Toc130735605"/>
      <w:bookmarkStart w:id="666" w:name="_Toc137308605"/>
      <w:bookmarkStart w:id="667" w:name="_Toc147154179"/>
      <w:r w:rsidRPr="00A46FD9">
        <w:t>4.7</w:t>
      </w:r>
      <w:r w:rsidRPr="00A46FD9">
        <w:tab/>
        <w:t>Capability set definition and manufacturer's declarations of supported RF configurations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238B4EE" w14:textId="77777777" w:rsidR="00FF3259" w:rsidRPr="00A46FD9" w:rsidRDefault="00FF3259" w:rsidP="00FF3259">
      <w:pPr>
        <w:pStyle w:val="Heading3"/>
      </w:pPr>
      <w:bookmarkStart w:id="668" w:name="_Toc21097797"/>
      <w:bookmarkStart w:id="669" w:name="_Toc29765359"/>
      <w:bookmarkStart w:id="670" w:name="_Toc37180841"/>
      <w:bookmarkStart w:id="671" w:name="_Toc37181285"/>
      <w:bookmarkStart w:id="672" w:name="_Toc37181729"/>
      <w:bookmarkStart w:id="673" w:name="_Toc45881794"/>
      <w:bookmarkStart w:id="674" w:name="_Toc52560027"/>
      <w:bookmarkStart w:id="675" w:name="_Toc67912582"/>
      <w:bookmarkStart w:id="676" w:name="_Toc74901268"/>
      <w:bookmarkStart w:id="677" w:name="_Toc76504526"/>
      <w:bookmarkStart w:id="678" w:name="_Toc83044255"/>
      <w:bookmarkStart w:id="679" w:name="_Toc89871600"/>
      <w:bookmarkStart w:id="680" w:name="_Toc98702218"/>
      <w:bookmarkStart w:id="681" w:name="_Toc105745593"/>
      <w:bookmarkStart w:id="682" w:name="_Toc123142366"/>
      <w:bookmarkStart w:id="683" w:name="_Toc124163903"/>
      <w:bookmarkStart w:id="684" w:name="_Toc130735606"/>
      <w:bookmarkStart w:id="685" w:name="_Toc137308606"/>
      <w:bookmarkStart w:id="686" w:name="_Toc147154180"/>
      <w:r w:rsidRPr="00A46FD9">
        <w:t>4.7.1</w:t>
      </w:r>
      <w:r w:rsidRPr="00A46FD9">
        <w:tab/>
        <w:t>Definition of Capability Sets (CS)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475E67"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687" w:name="_Hlk20327192"/>
      <w:r w:rsidRPr="00A46FD9">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687"/>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688"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688"/>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689" w:name="OLE_LINK56"/>
      <w:bookmarkStart w:id="690" w:name="OLE_LINK57"/>
      <w:r w:rsidRPr="00A46FD9">
        <w:rPr>
          <w:rFonts w:eastAsia="SimSun"/>
          <w:lang w:eastAsia="zh-CN"/>
        </w:rPr>
        <w:t>NB-IoT standalone</w:t>
      </w:r>
      <w:bookmarkEnd w:id="689"/>
      <w:bookmarkEnd w:id="690"/>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691" w:name="OLE_LINK97"/>
            <w:bookmarkStart w:id="692" w:name="OLE_LINK98"/>
            <w:bookmarkStart w:id="693" w:name="OLE_LINK75"/>
            <w:bookmarkStart w:id="694"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691"/>
            <w:bookmarkEnd w:id="692"/>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695" w:name="OLE_LINK86"/>
            <w:bookmarkStart w:id="696" w:name="OLE_LINK87"/>
            <w:bookmarkEnd w:id="693"/>
            <w:bookmarkEnd w:id="694"/>
            <w:r w:rsidRPr="00A46FD9">
              <w:rPr>
                <w:rFonts w:ascii="Arial Narrow" w:eastAsia="SimSun" w:hAnsi="Arial Narrow" w:cs="Arial"/>
                <w:lang w:val="sv-FI" w:eastAsia="ja-JP"/>
              </w:rPr>
              <w:t xml:space="preserve">SR </w:t>
            </w:r>
            <w:bookmarkStart w:id="697" w:name="OLE_LINK68"/>
            <w:bookmarkStart w:id="698" w:name="OLE_LINK69"/>
            <w:r w:rsidRPr="00A46FD9">
              <w:rPr>
                <w:rFonts w:ascii="Arial Narrow" w:eastAsia="SimSun" w:hAnsi="Arial Narrow" w:cs="Arial"/>
                <w:lang w:val="sv-FI" w:eastAsia="ja-JP"/>
              </w:rPr>
              <w:t xml:space="preserve">UTRA </w:t>
            </w:r>
            <w:bookmarkEnd w:id="697"/>
            <w:bookmarkEnd w:id="698"/>
            <w:r w:rsidRPr="00A46FD9">
              <w:rPr>
                <w:rFonts w:ascii="Arial Narrow" w:eastAsia="SimSun" w:hAnsi="Arial Narrow" w:cs="Arial"/>
                <w:lang w:val="sv-FI" w:eastAsia="ja-JP"/>
              </w:rPr>
              <w:t>(SC, MC)</w:t>
            </w:r>
          </w:p>
          <w:bookmarkEnd w:id="695"/>
          <w:bookmarkEnd w:id="696"/>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699" w:name="_Toc21097798"/>
      <w:bookmarkStart w:id="700" w:name="_Toc29765360"/>
      <w:bookmarkStart w:id="701" w:name="_Toc37180842"/>
      <w:bookmarkStart w:id="702" w:name="_Toc37181286"/>
      <w:bookmarkStart w:id="703" w:name="_Toc37181730"/>
      <w:bookmarkStart w:id="704" w:name="_Toc45881795"/>
      <w:bookmarkStart w:id="705" w:name="_Toc52560028"/>
      <w:bookmarkStart w:id="706" w:name="_Toc67912583"/>
      <w:bookmarkStart w:id="707" w:name="_Toc74901269"/>
      <w:bookmarkStart w:id="708" w:name="_Toc76504527"/>
      <w:bookmarkStart w:id="709" w:name="_Toc83044256"/>
      <w:bookmarkStart w:id="710" w:name="_Toc89871601"/>
      <w:bookmarkStart w:id="711" w:name="_Toc98702219"/>
      <w:bookmarkStart w:id="712" w:name="_Toc105745594"/>
      <w:bookmarkStart w:id="713" w:name="_Toc123142367"/>
      <w:bookmarkStart w:id="714" w:name="_Toc124163904"/>
      <w:bookmarkStart w:id="715" w:name="_Toc130735607"/>
      <w:bookmarkStart w:id="716" w:name="_Toc137308607"/>
      <w:bookmarkStart w:id="717" w:name="_Toc147154181"/>
      <w:r w:rsidRPr="00A46FD9">
        <w:t>4.7.2</w:t>
      </w:r>
      <w:r w:rsidRPr="00A46FD9">
        <w:tab/>
        <w:t>Manufacturer's declarations of supported RF configurations</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18" w:name="_Toc21097799"/>
      <w:bookmarkStart w:id="719" w:name="_Toc29765361"/>
      <w:bookmarkStart w:id="720" w:name="_Toc37180843"/>
      <w:bookmarkStart w:id="721" w:name="_Toc37181287"/>
      <w:bookmarkStart w:id="722" w:name="_Toc37181731"/>
      <w:bookmarkStart w:id="723" w:name="_Toc45881796"/>
      <w:bookmarkStart w:id="724" w:name="_Toc52560029"/>
      <w:bookmarkStart w:id="725" w:name="_Toc67912584"/>
      <w:bookmarkStart w:id="726" w:name="_Toc74901270"/>
      <w:bookmarkStart w:id="727" w:name="_Toc76504528"/>
      <w:bookmarkStart w:id="728" w:name="_Toc83044257"/>
      <w:bookmarkStart w:id="729" w:name="_Toc89871602"/>
      <w:bookmarkStart w:id="730" w:name="_Toc98702220"/>
      <w:bookmarkStart w:id="731" w:name="_Toc105745595"/>
      <w:bookmarkStart w:id="732" w:name="_Toc123142368"/>
      <w:bookmarkStart w:id="733" w:name="_Toc124163905"/>
      <w:bookmarkStart w:id="734" w:name="_Toc130735608"/>
      <w:bookmarkStart w:id="735" w:name="_Toc137308608"/>
      <w:bookmarkStart w:id="736" w:name="_Toc147154182"/>
      <w:r w:rsidRPr="00A46FD9">
        <w:t>4.8</w:t>
      </w:r>
      <w:r w:rsidRPr="00A46FD9">
        <w:tab/>
        <w:t>MSR test configurations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737" w:name="_Toc21097800"/>
      <w:bookmarkStart w:id="738" w:name="_Toc29765362"/>
      <w:bookmarkStart w:id="739" w:name="_Toc37180844"/>
      <w:bookmarkStart w:id="740" w:name="_Toc37181288"/>
      <w:bookmarkStart w:id="741" w:name="_Toc37181732"/>
      <w:bookmarkStart w:id="742" w:name="_Toc45881797"/>
      <w:bookmarkStart w:id="743" w:name="_Toc52560030"/>
      <w:bookmarkStart w:id="744" w:name="_Toc67912585"/>
      <w:bookmarkStart w:id="745" w:name="_Toc74901271"/>
      <w:bookmarkStart w:id="746" w:name="_Toc76504529"/>
      <w:bookmarkStart w:id="747" w:name="_Toc83044258"/>
      <w:bookmarkStart w:id="748" w:name="_Toc89871603"/>
      <w:bookmarkStart w:id="749" w:name="_Toc98702221"/>
      <w:bookmarkStart w:id="750" w:name="_Toc105745596"/>
      <w:bookmarkStart w:id="751" w:name="_Toc123142369"/>
      <w:bookmarkStart w:id="752" w:name="_Toc124163906"/>
      <w:bookmarkStart w:id="753" w:name="_Toc130735609"/>
      <w:bookmarkStart w:id="754" w:name="_Toc137308609"/>
      <w:bookmarkStart w:id="755" w:name="_Toc147154183"/>
      <w:r w:rsidRPr="00A46FD9">
        <w:t>4.8.1</w:t>
      </w:r>
      <w:r w:rsidRPr="00A46FD9">
        <w:tab/>
        <w:t>TC1: UTRA multicarrier operation</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56" w:name="_Toc21097801"/>
      <w:bookmarkStart w:id="757" w:name="_Toc29765363"/>
      <w:bookmarkStart w:id="758" w:name="_Toc37180845"/>
      <w:bookmarkStart w:id="759" w:name="_Toc37181289"/>
      <w:bookmarkStart w:id="760" w:name="_Toc37181733"/>
      <w:bookmarkStart w:id="761" w:name="_Toc45881798"/>
      <w:bookmarkStart w:id="762" w:name="_Toc52560031"/>
      <w:bookmarkStart w:id="763" w:name="_Toc67912586"/>
      <w:bookmarkStart w:id="764" w:name="_Toc74901272"/>
      <w:bookmarkStart w:id="765" w:name="_Toc76504530"/>
      <w:bookmarkStart w:id="766" w:name="_Toc83044259"/>
      <w:bookmarkStart w:id="767" w:name="_Toc89871604"/>
      <w:bookmarkStart w:id="768" w:name="_Toc98702222"/>
      <w:bookmarkStart w:id="769" w:name="_Toc105745597"/>
      <w:bookmarkStart w:id="770" w:name="_Toc123142370"/>
      <w:bookmarkStart w:id="771" w:name="_Toc124163907"/>
      <w:bookmarkStart w:id="772" w:name="_Toc130735610"/>
      <w:bookmarkStart w:id="773" w:name="_Toc137308610"/>
      <w:bookmarkStart w:id="774" w:name="_Toc147154184"/>
      <w:r w:rsidRPr="00A46FD9">
        <w:t>4.8.1.1</w:t>
      </w:r>
      <w:r w:rsidRPr="00A46FD9">
        <w:tab/>
        <w:t>TC1a generation</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775" w:name="_Toc21097802"/>
      <w:bookmarkStart w:id="776" w:name="_Toc29765364"/>
      <w:bookmarkStart w:id="777" w:name="_Toc37180846"/>
      <w:bookmarkStart w:id="778" w:name="_Toc37181290"/>
      <w:bookmarkStart w:id="779" w:name="_Toc37181734"/>
      <w:bookmarkStart w:id="780" w:name="_Toc45881799"/>
      <w:bookmarkStart w:id="781" w:name="_Toc52560032"/>
      <w:bookmarkStart w:id="782" w:name="_Toc67912587"/>
      <w:bookmarkStart w:id="783" w:name="_Toc74901273"/>
      <w:bookmarkStart w:id="784" w:name="_Toc76504531"/>
      <w:bookmarkStart w:id="785" w:name="_Toc83044260"/>
      <w:bookmarkStart w:id="786" w:name="_Toc89871605"/>
      <w:bookmarkStart w:id="787" w:name="_Toc98702223"/>
      <w:bookmarkStart w:id="788" w:name="_Toc105745598"/>
      <w:bookmarkStart w:id="789" w:name="_Toc123142371"/>
      <w:bookmarkStart w:id="790" w:name="_Toc124163908"/>
      <w:bookmarkStart w:id="791" w:name="_Toc130735611"/>
      <w:bookmarkStart w:id="792" w:name="_Toc137308611"/>
      <w:bookmarkStart w:id="793" w:name="_Toc147154185"/>
      <w:r w:rsidRPr="00A46FD9">
        <w:t>4.8.1.2</w:t>
      </w:r>
      <w:r w:rsidRPr="00A46FD9">
        <w:tab/>
        <w:t>TC1b generation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794" w:name="_Toc21097803"/>
      <w:bookmarkStart w:id="795" w:name="_Toc29765365"/>
      <w:bookmarkStart w:id="796" w:name="_Toc37180847"/>
      <w:bookmarkStart w:id="797" w:name="_Toc37181291"/>
      <w:bookmarkStart w:id="798" w:name="_Toc37181735"/>
      <w:bookmarkStart w:id="799" w:name="_Toc45881800"/>
      <w:bookmarkStart w:id="800" w:name="_Toc52560033"/>
      <w:bookmarkStart w:id="801" w:name="_Toc67912588"/>
      <w:bookmarkStart w:id="802" w:name="_Toc74901274"/>
      <w:bookmarkStart w:id="803" w:name="_Toc76504532"/>
      <w:bookmarkStart w:id="804" w:name="_Toc83044261"/>
      <w:bookmarkStart w:id="805" w:name="_Toc89871606"/>
      <w:bookmarkStart w:id="806" w:name="_Toc98702224"/>
      <w:bookmarkStart w:id="807" w:name="_Toc105745599"/>
      <w:bookmarkStart w:id="808" w:name="_Toc123142372"/>
      <w:bookmarkStart w:id="809" w:name="_Toc124163909"/>
      <w:bookmarkStart w:id="810" w:name="_Toc130735612"/>
      <w:bookmarkStart w:id="811" w:name="_Toc137308612"/>
      <w:bookmarkStart w:id="812" w:name="_Toc147154186"/>
      <w:r w:rsidRPr="00A46FD9">
        <w:t>4.8.1.3</w:t>
      </w:r>
      <w:r w:rsidRPr="00A46FD9">
        <w:tab/>
        <w:t>TC1 power allocation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13" w:name="_Toc21097804"/>
      <w:bookmarkStart w:id="814" w:name="_Toc29765366"/>
      <w:bookmarkStart w:id="815" w:name="_Toc37180848"/>
      <w:bookmarkStart w:id="816" w:name="_Toc37181292"/>
      <w:bookmarkStart w:id="817" w:name="_Toc37181736"/>
      <w:bookmarkStart w:id="818" w:name="_Toc45881801"/>
      <w:bookmarkStart w:id="819" w:name="_Toc52560034"/>
      <w:bookmarkStart w:id="820" w:name="_Toc67912589"/>
      <w:bookmarkStart w:id="821" w:name="_Toc74901275"/>
      <w:bookmarkStart w:id="822" w:name="_Toc76504533"/>
      <w:bookmarkStart w:id="823" w:name="_Toc83044262"/>
      <w:bookmarkStart w:id="824" w:name="_Toc89871607"/>
      <w:bookmarkStart w:id="825" w:name="_Toc98702225"/>
      <w:bookmarkStart w:id="826" w:name="_Toc105745600"/>
      <w:bookmarkStart w:id="827" w:name="_Toc123142373"/>
      <w:bookmarkStart w:id="828" w:name="_Toc124163910"/>
      <w:bookmarkStart w:id="829" w:name="_Toc130735613"/>
      <w:bookmarkStart w:id="830" w:name="_Toc137308613"/>
      <w:bookmarkStart w:id="831" w:name="_Toc147154187"/>
      <w:r w:rsidRPr="00A46FD9">
        <w:t>4.8.1a</w:t>
      </w:r>
      <w:r w:rsidRPr="00A46FD9">
        <w:tab/>
        <w:t>NTC1: UTRA multicarrier non-contiguous operation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32" w:name="_Toc21097805"/>
      <w:bookmarkStart w:id="833" w:name="_Toc29765367"/>
      <w:bookmarkStart w:id="834" w:name="_Toc37180849"/>
      <w:bookmarkStart w:id="835" w:name="_Toc37181293"/>
      <w:bookmarkStart w:id="836" w:name="_Toc37181737"/>
      <w:bookmarkStart w:id="837" w:name="_Toc45881802"/>
      <w:bookmarkStart w:id="838" w:name="_Toc52560035"/>
      <w:bookmarkStart w:id="839" w:name="_Toc67912590"/>
      <w:bookmarkStart w:id="840" w:name="_Toc74901276"/>
      <w:bookmarkStart w:id="841" w:name="_Toc76504534"/>
      <w:bookmarkStart w:id="842" w:name="_Toc83044263"/>
      <w:bookmarkStart w:id="843" w:name="_Toc89871608"/>
      <w:bookmarkStart w:id="844" w:name="_Toc98702226"/>
      <w:bookmarkStart w:id="845" w:name="_Toc105745601"/>
      <w:bookmarkStart w:id="846" w:name="_Toc123142374"/>
      <w:bookmarkStart w:id="847" w:name="_Toc124163911"/>
      <w:bookmarkStart w:id="848" w:name="_Toc130735614"/>
      <w:bookmarkStart w:id="849" w:name="_Toc137308614"/>
      <w:bookmarkStart w:id="850" w:name="_Toc147154188"/>
      <w:r w:rsidRPr="00A46FD9">
        <w:t>4.8.1a.1</w:t>
      </w:r>
      <w:r w:rsidRPr="00A46FD9">
        <w:tab/>
        <w:t>NTC1a generation</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51" w:name="_Toc21097806"/>
      <w:bookmarkStart w:id="852" w:name="_Toc29765368"/>
      <w:bookmarkStart w:id="853" w:name="_Toc37180850"/>
      <w:bookmarkStart w:id="854" w:name="_Toc37181294"/>
      <w:bookmarkStart w:id="855" w:name="_Toc37181738"/>
      <w:bookmarkStart w:id="856" w:name="_Toc45881803"/>
      <w:bookmarkStart w:id="857" w:name="_Toc52560036"/>
      <w:bookmarkStart w:id="858" w:name="_Toc67912591"/>
      <w:bookmarkStart w:id="859" w:name="_Toc74901277"/>
      <w:bookmarkStart w:id="860" w:name="_Toc76504535"/>
      <w:bookmarkStart w:id="861" w:name="_Toc83044264"/>
      <w:bookmarkStart w:id="862" w:name="_Toc89871609"/>
      <w:bookmarkStart w:id="863" w:name="_Toc98702227"/>
      <w:bookmarkStart w:id="864" w:name="_Toc105745602"/>
      <w:bookmarkStart w:id="865" w:name="_Toc123142375"/>
      <w:bookmarkStart w:id="866" w:name="_Toc124163912"/>
      <w:bookmarkStart w:id="867" w:name="_Toc130735615"/>
      <w:bookmarkStart w:id="868" w:name="_Toc137308615"/>
      <w:bookmarkStart w:id="869" w:name="_Toc147154189"/>
      <w:r w:rsidRPr="00A46FD9">
        <w:t>4.8.1a.2</w:t>
      </w:r>
      <w:r w:rsidRPr="00A46FD9">
        <w:tab/>
        <w:t>NTC1 power allocation</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870" w:name="_Toc21097807"/>
      <w:bookmarkStart w:id="871" w:name="_Toc29765369"/>
      <w:bookmarkStart w:id="872" w:name="_Toc37180851"/>
      <w:bookmarkStart w:id="873" w:name="_Toc37181295"/>
      <w:bookmarkStart w:id="874" w:name="_Toc37181739"/>
      <w:bookmarkStart w:id="875" w:name="_Toc45881804"/>
      <w:bookmarkStart w:id="876" w:name="_Toc52560037"/>
      <w:bookmarkStart w:id="877" w:name="_Toc67912592"/>
      <w:bookmarkStart w:id="878" w:name="_Toc74901278"/>
      <w:bookmarkStart w:id="879" w:name="_Toc76504536"/>
      <w:bookmarkStart w:id="880" w:name="_Toc83044265"/>
      <w:bookmarkStart w:id="881" w:name="_Toc89871610"/>
      <w:bookmarkStart w:id="882" w:name="_Toc98702228"/>
      <w:bookmarkStart w:id="883" w:name="_Toc105745603"/>
      <w:bookmarkStart w:id="884" w:name="_Toc123142376"/>
      <w:bookmarkStart w:id="885" w:name="_Toc124163913"/>
      <w:bookmarkStart w:id="886" w:name="_Toc130735616"/>
      <w:bookmarkStart w:id="887" w:name="_Toc137308616"/>
      <w:bookmarkStart w:id="888" w:name="_Toc147154190"/>
      <w:r w:rsidRPr="00A46FD9">
        <w:t>4.8.2</w:t>
      </w:r>
      <w:r w:rsidRPr="00A46FD9">
        <w:tab/>
        <w:t>TC2: E-UTRA multicarrier operation</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889" w:name="_Toc21097808"/>
      <w:bookmarkStart w:id="890" w:name="_Toc29765370"/>
      <w:bookmarkStart w:id="891" w:name="_Toc37180852"/>
      <w:bookmarkStart w:id="892" w:name="_Toc37181296"/>
      <w:bookmarkStart w:id="893" w:name="_Toc37181740"/>
      <w:bookmarkStart w:id="894" w:name="_Toc45881805"/>
      <w:bookmarkStart w:id="895" w:name="_Toc52560038"/>
      <w:bookmarkStart w:id="896" w:name="_Toc67912593"/>
      <w:bookmarkStart w:id="897" w:name="_Toc74901279"/>
      <w:bookmarkStart w:id="898" w:name="_Toc76504537"/>
      <w:bookmarkStart w:id="899" w:name="_Toc83044266"/>
      <w:bookmarkStart w:id="900" w:name="_Toc89871611"/>
      <w:bookmarkStart w:id="901" w:name="_Toc98702229"/>
      <w:bookmarkStart w:id="902" w:name="_Toc105745604"/>
      <w:bookmarkStart w:id="903" w:name="_Toc123142377"/>
      <w:bookmarkStart w:id="904" w:name="_Toc124163914"/>
      <w:bookmarkStart w:id="905" w:name="_Toc130735617"/>
      <w:bookmarkStart w:id="906" w:name="_Toc137308617"/>
      <w:bookmarkStart w:id="907" w:name="_Toc147154191"/>
      <w:r w:rsidRPr="00A46FD9">
        <w:t>4.8.2.1</w:t>
      </w:r>
      <w:r w:rsidRPr="00A46FD9">
        <w:tab/>
        <w:t>TC2 generation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08" w:name="_Toc21097809"/>
      <w:bookmarkStart w:id="909" w:name="_Toc29765371"/>
      <w:bookmarkStart w:id="910" w:name="_Toc37180853"/>
      <w:bookmarkStart w:id="911" w:name="_Toc37181297"/>
      <w:bookmarkStart w:id="912" w:name="_Toc37181741"/>
      <w:bookmarkStart w:id="913" w:name="_Toc45881806"/>
      <w:bookmarkStart w:id="914" w:name="_Toc52560039"/>
      <w:bookmarkStart w:id="915" w:name="_Toc67912594"/>
      <w:bookmarkStart w:id="916" w:name="_Toc74901280"/>
      <w:bookmarkStart w:id="917" w:name="_Toc76504538"/>
      <w:bookmarkStart w:id="918" w:name="_Toc83044267"/>
      <w:bookmarkStart w:id="919" w:name="_Toc89871612"/>
      <w:bookmarkStart w:id="920" w:name="_Toc98702230"/>
      <w:bookmarkStart w:id="921" w:name="_Toc105745605"/>
      <w:bookmarkStart w:id="922" w:name="_Toc123142378"/>
      <w:bookmarkStart w:id="923" w:name="_Toc124163915"/>
      <w:bookmarkStart w:id="924" w:name="_Toc130735618"/>
      <w:bookmarkStart w:id="925" w:name="_Toc137308618"/>
      <w:bookmarkStart w:id="926" w:name="_Toc147154192"/>
      <w:r w:rsidRPr="00A46FD9">
        <w:t>4.8.2.2</w:t>
      </w:r>
      <w:r w:rsidRPr="00A46FD9">
        <w:tab/>
        <w:t>TC2 power allocation</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27" w:name="_Toc21097810"/>
      <w:bookmarkStart w:id="928" w:name="_Toc29765372"/>
      <w:bookmarkStart w:id="929" w:name="_Toc37180854"/>
      <w:bookmarkStart w:id="930" w:name="_Toc37181298"/>
      <w:bookmarkStart w:id="931" w:name="_Toc37181742"/>
      <w:bookmarkStart w:id="932" w:name="_Toc45881807"/>
      <w:bookmarkStart w:id="933" w:name="_Toc52560040"/>
      <w:bookmarkStart w:id="934" w:name="_Toc67912595"/>
      <w:bookmarkStart w:id="935" w:name="_Toc74901281"/>
      <w:bookmarkStart w:id="936" w:name="_Toc76504539"/>
      <w:bookmarkStart w:id="937" w:name="_Toc83044268"/>
      <w:bookmarkStart w:id="938" w:name="_Toc89871613"/>
      <w:bookmarkStart w:id="939" w:name="_Toc98702231"/>
      <w:bookmarkStart w:id="940" w:name="_Toc105745606"/>
      <w:bookmarkStart w:id="941" w:name="_Toc123142379"/>
      <w:bookmarkStart w:id="942" w:name="_Toc124163916"/>
      <w:bookmarkStart w:id="943" w:name="_Toc130735619"/>
      <w:bookmarkStart w:id="944" w:name="_Toc137308619"/>
      <w:bookmarkStart w:id="945" w:name="_Toc147154193"/>
      <w:r w:rsidRPr="00A46FD9">
        <w:t>4.8.2a</w:t>
      </w:r>
      <w:r w:rsidRPr="00A46FD9">
        <w:tab/>
        <w:t>NTC2: E-UTRA multicarrier non-contiguous operation</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946" w:name="_Toc21097811"/>
      <w:bookmarkStart w:id="947" w:name="_Toc29765373"/>
      <w:bookmarkStart w:id="948" w:name="_Toc37180855"/>
      <w:bookmarkStart w:id="949" w:name="_Toc37181299"/>
      <w:bookmarkStart w:id="950" w:name="_Toc37181743"/>
      <w:bookmarkStart w:id="951" w:name="_Toc45881808"/>
      <w:bookmarkStart w:id="952" w:name="_Toc52560041"/>
      <w:bookmarkStart w:id="953" w:name="_Toc67912596"/>
      <w:bookmarkStart w:id="954" w:name="_Toc74901282"/>
      <w:bookmarkStart w:id="955" w:name="_Toc76504540"/>
      <w:bookmarkStart w:id="956" w:name="_Toc83044269"/>
      <w:bookmarkStart w:id="957" w:name="_Toc89871614"/>
      <w:bookmarkStart w:id="958" w:name="_Toc98702232"/>
      <w:bookmarkStart w:id="959" w:name="_Toc105745607"/>
      <w:bookmarkStart w:id="960" w:name="_Toc123142380"/>
      <w:bookmarkStart w:id="961" w:name="_Toc124163917"/>
      <w:bookmarkStart w:id="962" w:name="_Toc130735620"/>
      <w:bookmarkStart w:id="963" w:name="_Toc137308620"/>
      <w:bookmarkStart w:id="964" w:name="_Toc147154194"/>
      <w:r w:rsidRPr="00A46FD9">
        <w:t>4.8.2a.1</w:t>
      </w:r>
      <w:r w:rsidRPr="00A46FD9">
        <w:tab/>
        <w:t>NTC2 generation</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965" w:name="_Toc21097812"/>
      <w:bookmarkStart w:id="966" w:name="_Toc29765374"/>
      <w:bookmarkStart w:id="967" w:name="_Toc37180856"/>
      <w:bookmarkStart w:id="968" w:name="_Toc37181300"/>
      <w:bookmarkStart w:id="969" w:name="_Toc37181744"/>
      <w:bookmarkStart w:id="970" w:name="_Toc45881809"/>
      <w:bookmarkStart w:id="971" w:name="_Toc52560042"/>
      <w:bookmarkStart w:id="972" w:name="_Toc67912597"/>
      <w:bookmarkStart w:id="973" w:name="_Toc74901283"/>
      <w:bookmarkStart w:id="974" w:name="_Toc76504541"/>
      <w:bookmarkStart w:id="975" w:name="_Toc83044270"/>
      <w:bookmarkStart w:id="976" w:name="_Toc89871615"/>
      <w:bookmarkStart w:id="977" w:name="_Toc98702233"/>
      <w:bookmarkStart w:id="978" w:name="_Toc105745608"/>
      <w:bookmarkStart w:id="979" w:name="_Toc123142381"/>
      <w:bookmarkStart w:id="980" w:name="_Toc124163918"/>
      <w:bookmarkStart w:id="981" w:name="_Toc130735621"/>
      <w:bookmarkStart w:id="982" w:name="_Toc137308621"/>
      <w:bookmarkStart w:id="983" w:name="_Toc147154195"/>
      <w:r w:rsidRPr="00A46FD9">
        <w:t>4.8.2a.2</w:t>
      </w:r>
      <w:r w:rsidRPr="00A46FD9">
        <w:tab/>
        <w:t>NTC2 power allocation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984" w:name="_Toc21097813"/>
      <w:bookmarkStart w:id="985" w:name="_Toc29765375"/>
      <w:bookmarkStart w:id="986" w:name="_Toc37180857"/>
      <w:bookmarkStart w:id="987" w:name="_Toc37181301"/>
      <w:bookmarkStart w:id="988" w:name="_Toc37181745"/>
      <w:bookmarkStart w:id="989" w:name="_Toc45881810"/>
      <w:bookmarkStart w:id="990" w:name="_Toc52560043"/>
      <w:bookmarkStart w:id="991" w:name="_Toc67912598"/>
      <w:bookmarkStart w:id="992" w:name="_Toc74901284"/>
      <w:bookmarkStart w:id="993" w:name="_Toc76504542"/>
      <w:bookmarkStart w:id="994" w:name="_Toc83044271"/>
      <w:bookmarkStart w:id="995" w:name="_Toc89871616"/>
      <w:bookmarkStart w:id="996" w:name="_Toc98702234"/>
      <w:bookmarkStart w:id="997" w:name="_Toc105745609"/>
      <w:bookmarkStart w:id="998" w:name="_Toc123142382"/>
      <w:bookmarkStart w:id="999" w:name="_Toc124163919"/>
      <w:bookmarkStart w:id="1000" w:name="_Toc130735622"/>
      <w:bookmarkStart w:id="1001" w:name="_Toc137308622"/>
      <w:bookmarkStart w:id="1002" w:name="_Toc147154196"/>
      <w:r w:rsidRPr="00A46FD9">
        <w:t>4.8.3</w:t>
      </w:r>
      <w:r w:rsidRPr="00A46FD9">
        <w:tab/>
        <w:t>TC3: UTRA and E-UTRA multi RAT operation</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03" w:name="_Toc21097814"/>
      <w:bookmarkStart w:id="1004" w:name="_Toc29765376"/>
      <w:bookmarkStart w:id="1005" w:name="_Toc37180858"/>
      <w:bookmarkStart w:id="1006" w:name="_Toc37181302"/>
      <w:bookmarkStart w:id="1007" w:name="_Toc37181746"/>
      <w:bookmarkStart w:id="1008" w:name="_Toc45881811"/>
      <w:bookmarkStart w:id="1009" w:name="_Toc52560044"/>
      <w:bookmarkStart w:id="1010" w:name="_Toc67912599"/>
      <w:bookmarkStart w:id="1011" w:name="_Toc74901285"/>
      <w:bookmarkStart w:id="1012" w:name="_Toc76504543"/>
      <w:bookmarkStart w:id="1013" w:name="_Toc83044272"/>
      <w:bookmarkStart w:id="1014" w:name="_Toc89871617"/>
      <w:bookmarkStart w:id="1015" w:name="_Toc98702235"/>
      <w:bookmarkStart w:id="1016" w:name="_Toc105745610"/>
      <w:bookmarkStart w:id="1017" w:name="_Toc123142383"/>
      <w:bookmarkStart w:id="1018" w:name="_Toc124163920"/>
      <w:bookmarkStart w:id="1019" w:name="_Toc130735623"/>
      <w:bookmarkStart w:id="1020" w:name="_Toc137308623"/>
      <w:bookmarkStart w:id="1021" w:name="_Toc147154197"/>
      <w:r w:rsidRPr="00A46FD9">
        <w:t>4.8.3.1</w:t>
      </w:r>
      <w:r w:rsidRPr="00A46FD9">
        <w:tab/>
        <w:t>TC3a generation</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1022" w:name="_Toc21097815"/>
      <w:bookmarkStart w:id="1023" w:name="_Toc29765377"/>
      <w:bookmarkStart w:id="1024" w:name="_Toc37180859"/>
      <w:bookmarkStart w:id="1025" w:name="_Toc37181303"/>
      <w:bookmarkStart w:id="1026" w:name="_Toc37181747"/>
      <w:bookmarkStart w:id="1027" w:name="_Toc45881812"/>
      <w:bookmarkStart w:id="1028" w:name="_Toc52560045"/>
      <w:bookmarkStart w:id="1029" w:name="_Toc67912600"/>
      <w:bookmarkStart w:id="1030" w:name="_Toc74901286"/>
      <w:bookmarkStart w:id="1031" w:name="_Toc76504544"/>
      <w:bookmarkStart w:id="1032" w:name="_Toc83044273"/>
      <w:bookmarkStart w:id="1033" w:name="_Toc89871618"/>
      <w:bookmarkStart w:id="1034" w:name="_Toc98702236"/>
      <w:bookmarkStart w:id="1035" w:name="_Toc105745611"/>
      <w:bookmarkStart w:id="1036" w:name="_Toc123142384"/>
      <w:bookmarkStart w:id="1037" w:name="_Toc124163921"/>
      <w:bookmarkStart w:id="1038" w:name="_Toc130735624"/>
      <w:bookmarkStart w:id="1039" w:name="_Toc137308624"/>
      <w:bookmarkStart w:id="1040" w:name="_Toc147154198"/>
      <w:r w:rsidRPr="00A46FD9">
        <w:t>4.8.3.2</w:t>
      </w:r>
      <w:r w:rsidRPr="00A46FD9">
        <w:tab/>
        <w:t>TC3b generation</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1041" w:name="_Toc21097816"/>
      <w:bookmarkStart w:id="1042" w:name="_Toc29765378"/>
      <w:bookmarkStart w:id="1043" w:name="_Toc37180860"/>
      <w:bookmarkStart w:id="1044" w:name="_Toc37181304"/>
      <w:bookmarkStart w:id="1045" w:name="_Toc37181748"/>
      <w:bookmarkStart w:id="1046" w:name="_Toc45881813"/>
      <w:bookmarkStart w:id="1047" w:name="_Toc52560046"/>
      <w:bookmarkStart w:id="1048" w:name="_Toc67912601"/>
      <w:bookmarkStart w:id="1049" w:name="_Toc74901287"/>
      <w:bookmarkStart w:id="1050" w:name="_Toc76504545"/>
      <w:bookmarkStart w:id="1051" w:name="_Toc83044274"/>
      <w:bookmarkStart w:id="1052" w:name="_Toc89871619"/>
      <w:bookmarkStart w:id="1053" w:name="_Toc98702237"/>
      <w:bookmarkStart w:id="1054" w:name="_Toc105745612"/>
      <w:bookmarkStart w:id="1055" w:name="_Toc123142385"/>
      <w:bookmarkStart w:id="1056" w:name="_Toc124163922"/>
      <w:bookmarkStart w:id="1057" w:name="_Toc130735625"/>
      <w:bookmarkStart w:id="1058" w:name="_Toc137308625"/>
      <w:bookmarkStart w:id="1059" w:name="_Toc147154199"/>
      <w:r w:rsidRPr="00A46FD9">
        <w:t>4.8.3.3</w:t>
      </w:r>
      <w:r w:rsidRPr="00A46FD9">
        <w:tab/>
        <w:t>TC3 power allocation</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060" w:name="_Toc21097817"/>
      <w:bookmarkStart w:id="1061" w:name="_Toc29765379"/>
      <w:bookmarkStart w:id="1062" w:name="_Toc37180861"/>
      <w:bookmarkStart w:id="1063" w:name="_Toc37181305"/>
      <w:bookmarkStart w:id="1064" w:name="_Toc37181749"/>
      <w:bookmarkStart w:id="1065" w:name="_Toc45881814"/>
      <w:bookmarkStart w:id="1066" w:name="_Toc52560047"/>
      <w:bookmarkStart w:id="1067" w:name="_Toc67912602"/>
      <w:bookmarkStart w:id="1068" w:name="_Toc74901288"/>
      <w:bookmarkStart w:id="1069" w:name="_Toc76504546"/>
      <w:bookmarkStart w:id="1070" w:name="_Toc83044275"/>
      <w:bookmarkStart w:id="1071" w:name="_Toc89871620"/>
      <w:bookmarkStart w:id="1072" w:name="_Toc98702238"/>
      <w:bookmarkStart w:id="1073" w:name="_Toc105745613"/>
      <w:bookmarkStart w:id="1074" w:name="_Toc123142386"/>
      <w:bookmarkStart w:id="1075" w:name="_Toc124163923"/>
      <w:bookmarkStart w:id="1076" w:name="_Toc130735626"/>
      <w:bookmarkStart w:id="1077" w:name="_Toc137308626"/>
      <w:bookmarkStart w:id="1078" w:name="_Toc147154200"/>
      <w:r w:rsidRPr="00A46FD9">
        <w:t>4.8.3a</w:t>
      </w:r>
      <w:r w:rsidRPr="00A46FD9">
        <w:tab/>
        <w:t>NTC3: UTRA and E-UTRA multi RAT non-contiguous operation</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1D519E66" w14:textId="77777777" w:rsidR="00701570" w:rsidRPr="00A46FD9" w:rsidRDefault="00701570" w:rsidP="00701570">
      <w:bookmarkStart w:id="1079" w:name="_Toc21097818"/>
      <w:bookmarkStart w:id="1080" w:name="_Toc29765380"/>
      <w:bookmarkStart w:id="1081" w:name="_Toc37180862"/>
      <w:bookmarkStart w:id="1082" w:name="_Toc37181306"/>
      <w:bookmarkStart w:id="1083" w:name="_Toc37181750"/>
      <w:bookmarkStart w:id="1084" w:name="_Toc45881815"/>
      <w:bookmarkStart w:id="1085" w:name="_Toc52560048"/>
      <w:bookmarkStart w:id="1086" w:name="_Toc67912603"/>
      <w:bookmarkStart w:id="1087" w:name="_Toc74901289"/>
      <w:bookmarkStart w:id="1088" w:name="_Toc76504547"/>
      <w:bookmarkStart w:id="1089" w:name="_Toc83044276"/>
      <w:bookmarkStart w:id="1090"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1091" w:name="_Toc98699446"/>
      <w:bookmarkEnd w:id="1079"/>
      <w:bookmarkEnd w:id="1080"/>
      <w:bookmarkEnd w:id="1081"/>
      <w:bookmarkEnd w:id="1082"/>
      <w:bookmarkEnd w:id="1083"/>
      <w:bookmarkEnd w:id="1084"/>
      <w:bookmarkEnd w:id="1085"/>
      <w:bookmarkEnd w:id="1086"/>
      <w:bookmarkEnd w:id="1087"/>
      <w:bookmarkEnd w:id="1088"/>
      <w:bookmarkEnd w:id="1089"/>
      <w:bookmarkEnd w:id="1090"/>
      <w:r w:rsidRPr="001E57E5">
        <w:rPr>
          <w:rFonts w:ascii="Arial" w:hAnsi="Arial"/>
          <w:sz w:val="24"/>
        </w:rPr>
        <w:t>4.8.3a.1</w:t>
      </w:r>
      <w:r w:rsidRPr="001E57E5">
        <w:rPr>
          <w:rFonts w:ascii="Arial" w:hAnsi="Arial"/>
          <w:sz w:val="24"/>
        </w:rPr>
        <w:tab/>
        <w:t>NTC3 generation</w:t>
      </w:r>
      <w:bookmarkEnd w:id="1091"/>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1092" w:name="_Toc21097819"/>
      <w:bookmarkStart w:id="1093" w:name="_Toc29765381"/>
      <w:bookmarkStart w:id="1094" w:name="_Toc37180863"/>
      <w:bookmarkStart w:id="1095" w:name="_Toc37181307"/>
      <w:bookmarkStart w:id="1096" w:name="_Toc37181751"/>
      <w:bookmarkStart w:id="1097" w:name="_Toc45881816"/>
      <w:bookmarkStart w:id="1098" w:name="_Toc52560049"/>
      <w:bookmarkStart w:id="1099" w:name="_Toc67912604"/>
      <w:bookmarkStart w:id="1100" w:name="_Toc74901290"/>
      <w:bookmarkStart w:id="1101" w:name="_Toc76504548"/>
      <w:bookmarkStart w:id="1102" w:name="_Toc83044277"/>
      <w:bookmarkStart w:id="1103" w:name="_Toc89871622"/>
      <w:bookmarkStart w:id="1104" w:name="_Toc98702240"/>
      <w:bookmarkStart w:id="1105" w:name="_Toc105745614"/>
      <w:bookmarkStart w:id="1106" w:name="_Toc123142387"/>
      <w:bookmarkStart w:id="1107" w:name="_Toc124163924"/>
      <w:bookmarkStart w:id="1108" w:name="_Toc130735627"/>
      <w:bookmarkStart w:id="1109" w:name="_Toc137308627"/>
      <w:bookmarkStart w:id="1110" w:name="_Toc147154201"/>
      <w:r w:rsidRPr="00A46FD9">
        <w:t>4.8.3a.2</w:t>
      </w:r>
      <w:r w:rsidRPr="00A46FD9">
        <w:tab/>
        <w:t>NTC3 power allocation</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11" w:name="_Toc21097820"/>
      <w:bookmarkStart w:id="1112" w:name="_Toc29765382"/>
      <w:bookmarkStart w:id="1113" w:name="_Toc37180864"/>
      <w:bookmarkStart w:id="1114" w:name="_Toc37181308"/>
      <w:bookmarkStart w:id="1115" w:name="_Toc37181752"/>
      <w:bookmarkStart w:id="1116" w:name="_Toc45881817"/>
      <w:bookmarkStart w:id="1117" w:name="_Toc52560050"/>
      <w:bookmarkStart w:id="1118" w:name="_Toc67912605"/>
      <w:bookmarkStart w:id="1119" w:name="_Toc74901291"/>
      <w:bookmarkStart w:id="1120" w:name="_Toc76504549"/>
      <w:bookmarkStart w:id="1121" w:name="_Toc83044278"/>
      <w:bookmarkStart w:id="1122" w:name="_Toc89871623"/>
      <w:bookmarkStart w:id="1123" w:name="_Toc98702241"/>
      <w:bookmarkStart w:id="1124" w:name="_Toc105745615"/>
      <w:bookmarkStart w:id="1125" w:name="_Toc123142388"/>
      <w:bookmarkStart w:id="1126" w:name="_Toc124163925"/>
      <w:bookmarkStart w:id="1127" w:name="_Toc130735628"/>
      <w:bookmarkStart w:id="1128" w:name="_Toc137308628"/>
      <w:bookmarkStart w:id="1129" w:name="_Toc147154202"/>
      <w:r w:rsidRPr="00A46FD9">
        <w:t>4.8.4</w:t>
      </w:r>
      <w:r w:rsidRPr="00A46FD9">
        <w:tab/>
        <w:t>TC4: BC2 transmitter operation</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130" w:name="_Toc21097821"/>
      <w:bookmarkStart w:id="1131" w:name="_Toc29765383"/>
      <w:bookmarkStart w:id="1132" w:name="_Toc37180865"/>
      <w:bookmarkStart w:id="1133" w:name="_Toc37181309"/>
      <w:bookmarkStart w:id="1134" w:name="_Toc37181753"/>
      <w:bookmarkStart w:id="1135" w:name="_Toc45881818"/>
      <w:bookmarkStart w:id="1136" w:name="_Toc52560051"/>
      <w:bookmarkStart w:id="1137" w:name="_Toc67912606"/>
      <w:bookmarkStart w:id="1138" w:name="_Toc74901292"/>
      <w:bookmarkStart w:id="1139" w:name="_Toc76504550"/>
      <w:bookmarkStart w:id="1140" w:name="_Toc83044279"/>
      <w:bookmarkStart w:id="1141" w:name="_Toc89871624"/>
      <w:bookmarkStart w:id="1142" w:name="_Toc98702242"/>
      <w:bookmarkStart w:id="1143" w:name="_Toc105745616"/>
      <w:bookmarkStart w:id="1144" w:name="_Toc123142389"/>
      <w:bookmarkStart w:id="1145" w:name="_Toc124163926"/>
      <w:bookmarkStart w:id="1146" w:name="_Toc130735629"/>
      <w:bookmarkStart w:id="1147" w:name="_Toc137308629"/>
      <w:bookmarkStart w:id="1148" w:name="_Toc147154203"/>
      <w:r w:rsidRPr="00A46FD9">
        <w:t>4.8.4.1</w:t>
      </w:r>
      <w:r w:rsidRPr="00A46FD9">
        <w:tab/>
        <w:t>TC4a generation</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149" w:name="_Toc21097822"/>
      <w:bookmarkStart w:id="1150" w:name="_Toc29765384"/>
      <w:bookmarkStart w:id="1151" w:name="_Toc37180866"/>
      <w:bookmarkStart w:id="1152" w:name="_Toc37181310"/>
      <w:bookmarkStart w:id="1153" w:name="_Toc37181754"/>
      <w:bookmarkStart w:id="1154" w:name="_Toc45881819"/>
      <w:bookmarkStart w:id="1155" w:name="_Toc52560052"/>
      <w:bookmarkStart w:id="1156" w:name="_Toc67912607"/>
      <w:bookmarkStart w:id="1157" w:name="_Toc74901293"/>
      <w:bookmarkStart w:id="1158" w:name="_Toc76504551"/>
      <w:bookmarkStart w:id="1159" w:name="_Toc83044280"/>
      <w:bookmarkStart w:id="1160" w:name="_Toc89871625"/>
      <w:bookmarkStart w:id="1161" w:name="_Toc98702243"/>
      <w:bookmarkStart w:id="1162" w:name="_Toc105745617"/>
      <w:bookmarkStart w:id="1163" w:name="_Toc123142390"/>
      <w:bookmarkStart w:id="1164" w:name="_Toc124163927"/>
      <w:bookmarkStart w:id="1165" w:name="_Toc130735630"/>
      <w:bookmarkStart w:id="1166" w:name="_Toc137308630"/>
      <w:bookmarkStart w:id="1167" w:name="_Toc147154204"/>
      <w:r w:rsidRPr="00A46FD9">
        <w:t>4.8.4.2</w:t>
      </w:r>
      <w:r w:rsidRPr="00A46FD9">
        <w:tab/>
        <w:t>TC4b generation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168" w:name="_Toc21097823"/>
      <w:bookmarkStart w:id="1169" w:name="_Toc29765385"/>
      <w:bookmarkStart w:id="1170" w:name="_Toc37180867"/>
      <w:bookmarkStart w:id="1171" w:name="_Toc37181311"/>
      <w:bookmarkStart w:id="1172" w:name="_Toc37181755"/>
      <w:bookmarkStart w:id="1173" w:name="_Toc45881820"/>
      <w:bookmarkStart w:id="1174" w:name="_Toc52560053"/>
      <w:bookmarkStart w:id="1175" w:name="_Toc67912608"/>
      <w:bookmarkStart w:id="1176" w:name="_Toc74901294"/>
      <w:bookmarkStart w:id="1177" w:name="_Toc76504552"/>
      <w:bookmarkStart w:id="1178" w:name="_Toc83044281"/>
      <w:bookmarkStart w:id="1179" w:name="_Toc89871626"/>
      <w:bookmarkStart w:id="1180" w:name="_Toc98702244"/>
      <w:bookmarkStart w:id="1181" w:name="_Toc105745618"/>
      <w:bookmarkStart w:id="1182" w:name="_Toc123142391"/>
      <w:bookmarkStart w:id="1183" w:name="_Toc124163928"/>
      <w:bookmarkStart w:id="1184" w:name="_Toc130735631"/>
      <w:bookmarkStart w:id="1185" w:name="_Toc137308631"/>
      <w:bookmarkStart w:id="1186" w:name="_Toc147154205"/>
      <w:r w:rsidRPr="00A46FD9">
        <w:t>4.8.4.3</w:t>
      </w:r>
      <w:r w:rsidRPr="00A46FD9">
        <w:tab/>
        <w:t>TC4c generation</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187" w:name="_Toc21097824"/>
      <w:bookmarkStart w:id="1188" w:name="_Toc29765386"/>
      <w:bookmarkStart w:id="1189" w:name="_Toc37180868"/>
      <w:bookmarkStart w:id="1190" w:name="_Toc37181312"/>
      <w:bookmarkStart w:id="1191" w:name="_Toc37181756"/>
      <w:bookmarkStart w:id="1192" w:name="_Toc45881821"/>
      <w:bookmarkStart w:id="1193" w:name="_Toc52560054"/>
      <w:bookmarkStart w:id="1194" w:name="_Toc67912609"/>
      <w:bookmarkStart w:id="1195" w:name="_Toc74901295"/>
      <w:bookmarkStart w:id="1196" w:name="_Toc76504553"/>
      <w:bookmarkStart w:id="1197" w:name="_Toc83044282"/>
      <w:bookmarkStart w:id="1198" w:name="_Toc89871627"/>
      <w:bookmarkStart w:id="1199" w:name="_Toc98702245"/>
      <w:bookmarkStart w:id="1200" w:name="_Toc105745619"/>
      <w:bookmarkStart w:id="1201" w:name="_Toc123142392"/>
      <w:bookmarkStart w:id="1202" w:name="_Toc124163929"/>
      <w:bookmarkStart w:id="1203" w:name="_Toc130735632"/>
      <w:bookmarkStart w:id="1204" w:name="_Toc137308632"/>
      <w:bookmarkStart w:id="1205" w:name="_Toc147154206"/>
      <w:r w:rsidRPr="00A46FD9">
        <w:t>4.8.4.4</w:t>
      </w:r>
      <w:r w:rsidRPr="00A46FD9">
        <w:tab/>
        <w:t>TC4d generation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06" w:name="_Toc21097825"/>
      <w:bookmarkStart w:id="1207" w:name="_Toc29765387"/>
      <w:bookmarkStart w:id="1208" w:name="_Toc37180869"/>
      <w:bookmarkStart w:id="1209" w:name="_Toc37181313"/>
      <w:bookmarkStart w:id="1210" w:name="_Toc37181757"/>
      <w:bookmarkStart w:id="1211" w:name="_Toc45881822"/>
      <w:bookmarkStart w:id="1212" w:name="_Toc52560055"/>
      <w:bookmarkStart w:id="1213" w:name="_Toc67912610"/>
      <w:bookmarkStart w:id="1214" w:name="_Toc74901296"/>
      <w:bookmarkStart w:id="1215" w:name="_Toc76504554"/>
      <w:bookmarkStart w:id="1216" w:name="_Toc83044283"/>
      <w:bookmarkStart w:id="1217" w:name="_Toc89871628"/>
      <w:bookmarkStart w:id="1218" w:name="_Toc98702246"/>
      <w:bookmarkStart w:id="1219" w:name="_Toc105745620"/>
      <w:bookmarkStart w:id="1220" w:name="_Toc123142393"/>
      <w:bookmarkStart w:id="1221" w:name="_Toc124163930"/>
      <w:bookmarkStart w:id="1222" w:name="_Toc130735633"/>
      <w:bookmarkStart w:id="1223" w:name="_Toc137308633"/>
      <w:bookmarkStart w:id="1224" w:name="_Toc147154207"/>
      <w:r w:rsidRPr="00A46FD9">
        <w:t>4.8.4.5</w:t>
      </w:r>
      <w:r w:rsidRPr="00A46FD9">
        <w:tab/>
        <w:t>TC4e generation</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225" w:name="_Toc21097826"/>
      <w:bookmarkStart w:id="1226" w:name="_Toc29765388"/>
      <w:bookmarkStart w:id="1227" w:name="_Toc37180870"/>
      <w:bookmarkStart w:id="1228" w:name="_Toc37181314"/>
      <w:bookmarkStart w:id="1229" w:name="_Toc37181758"/>
      <w:bookmarkStart w:id="1230" w:name="_Toc45881823"/>
      <w:bookmarkStart w:id="1231" w:name="_Toc52560056"/>
      <w:bookmarkStart w:id="1232" w:name="_Toc67912611"/>
      <w:bookmarkStart w:id="1233" w:name="_Toc74901297"/>
      <w:bookmarkStart w:id="1234" w:name="_Toc76504555"/>
      <w:bookmarkStart w:id="1235" w:name="_Toc83044284"/>
      <w:bookmarkStart w:id="1236" w:name="_Toc89871629"/>
      <w:bookmarkStart w:id="1237" w:name="_Toc98702247"/>
      <w:bookmarkStart w:id="1238" w:name="_Toc105745621"/>
      <w:bookmarkStart w:id="1239" w:name="_Toc123142394"/>
      <w:bookmarkStart w:id="1240" w:name="_Toc124163931"/>
      <w:bookmarkStart w:id="1241" w:name="_Toc130735634"/>
      <w:bookmarkStart w:id="1242" w:name="_Toc137308634"/>
      <w:bookmarkStart w:id="1243" w:name="_Toc147154208"/>
      <w:r w:rsidRPr="00A46FD9">
        <w:t>4.8.4.6</w:t>
      </w:r>
      <w:r w:rsidRPr="00A46FD9">
        <w:tab/>
        <w:t>TC4 power allocation</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244" w:name="_Toc21097827"/>
      <w:bookmarkStart w:id="1245" w:name="_Toc29765389"/>
      <w:bookmarkStart w:id="1246" w:name="_Toc37180871"/>
      <w:bookmarkStart w:id="1247" w:name="_Toc37181315"/>
      <w:bookmarkStart w:id="1248" w:name="_Toc37181759"/>
      <w:bookmarkStart w:id="1249" w:name="_Toc45881824"/>
      <w:bookmarkStart w:id="1250" w:name="_Toc52560057"/>
      <w:bookmarkStart w:id="1251" w:name="_Toc67912612"/>
      <w:bookmarkStart w:id="1252" w:name="_Toc74901298"/>
      <w:bookmarkStart w:id="1253" w:name="_Toc76504556"/>
      <w:bookmarkStart w:id="1254" w:name="_Toc83044285"/>
      <w:bookmarkStart w:id="1255" w:name="_Toc89871630"/>
      <w:bookmarkStart w:id="1256" w:name="_Toc98702248"/>
      <w:bookmarkStart w:id="1257" w:name="_Toc105745622"/>
      <w:bookmarkStart w:id="1258" w:name="_Toc123142395"/>
      <w:bookmarkStart w:id="1259" w:name="_Toc124163932"/>
      <w:bookmarkStart w:id="1260" w:name="_Toc130735635"/>
      <w:bookmarkStart w:id="1261" w:name="_Toc137308635"/>
      <w:bookmarkStart w:id="1262" w:name="_Toc147154209"/>
      <w:r w:rsidRPr="00A46FD9">
        <w:t>4.8.4a</w:t>
      </w:r>
      <w:r w:rsidRPr="00A46FD9">
        <w:tab/>
        <w:t>NTC4: Non-contiguous multi RAT operations with GSM for the transmitter</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263" w:name="_Toc21097828"/>
      <w:bookmarkStart w:id="1264" w:name="_Toc29765390"/>
      <w:bookmarkStart w:id="1265" w:name="_Toc37180872"/>
      <w:bookmarkStart w:id="1266" w:name="_Toc37181316"/>
      <w:bookmarkStart w:id="1267" w:name="_Toc37181760"/>
      <w:bookmarkStart w:id="1268" w:name="_Toc45881825"/>
      <w:bookmarkStart w:id="1269" w:name="_Toc52560058"/>
      <w:bookmarkStart w:id="1270" w:name="_Toc67912613"/>
      <w:bookmarkStart w:id="1271" w:name="_Toc74901299"/>
      <w:bookmarkStart w:id="1272" w:name="_Toc76504557"/>
      <w:bookmarkStart w:id="1273" w:name="_Toc83044286"/>
      <w:bookmarkStart w:id="1274" w:name="_Toc89871631"/>
      <w:bookmarkStart w:id="1275" w:name="_Toc98702249"/>
      <w:bookmarkStart w:id="1276" w:name="_Toc105745623"/>
      <w:bookmarkStart w:id="1277" w:name="_Toc123142396"/>
      <w:bookmarkStart w:id="1278" w:name="_Toc124163933"/>
      <w:bookmarkStart w:id="1279" w:name="_Toc130735636"/>
      <w:bookmarkStart w:id="1280" w:name="_Toc137308636"/>
      <w:bookmarkStart w:id="1281" w:name="_Toc147154210"/>
      <w:r w:rsidRPr="00A46FD9">
        <w:t>4.8.4a.1</w:t>
      </w:r>
      <w:r w:rsidRPr="00A46FD9">
        <w:tab/>
        <w:t>NTC4a generation</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282" w:name="_Toc21097829"/>
      <w:bookmarkStart w:id="1283" w:name="_Toc29765391"/>
      <w:bookmarkStart w:id="1284" w:name="_Toc37180873"/>
      <w:bookmarkStart w:id="1285" w:name="_Toc37181317"/>
      <w:bookmarkStart w:id="1286" w:name="_Toc37181761"/>
      <w:bookmarkStart w:id="1287" w:name="_Toc45881826"/>
      <w:bookmarkStart w:id="1288" w:name="_Toc52560059"/>
      <w:bookmarkStart w:id="1289" w:name="_Toc67912614"/>
      <w:bookmarkStart w:id="1290" w:name="_Toc74901300"/>
      <w:bookmarkStart w:id="1291" w:name="_Toc76504558"/>
      <w:bookmarkStart w:id="1292" w:name="_Toc83044287"/>
      <w:bookmarkStart w:id="1293" w:name="_Toc89871632"/>
      <w:bookmarkStart w:id="1294" w:name="_Toc98702250"/>
      <w:bookmarkStart w:id="1295" w:name="_Toc105745624"/>
      <w:bookmarkStart w:id="1296" w:name="_Toc123142397"/>
      <w:bookmarkStart w:id="1297" w:name="_Toc124163934"/>
      <w:bookmarkStart w:id="1298" w:name="_Toc130735637"/>
      <w:bookmarkStart w:id="1299" w:name="_Toc137308637"/>
      <w:bookmarkStart w:id="1300" w:name="_Toc147154211"/>
      <w:r w:rsidRPr="00A46FD9">
        <w:t>4.8.4a.2</w:t>
      </w:r>
      <w:r w:rsidRPr="00A46FD9">
        <w:tab/>
        <w:t>NTC4b generation</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301" w:name="_Toc21097830"/>
      <w:bookmarkStart w:id="1302" w:name="_Toc29765392"/>
      <w:bookmarkStart w:id="1303" w:name="_Toc37180874"/>
      <w:bookmarkStart w:id="1304" w:name="_Toc37181318"/>
      <w:bookmarkStart w:id="1305" w:name="_Toc37181762"/>
      <w:bookmarkStart w:id="1306" w:name="_Toc45881827"/>
      <w:bookmarkStart w:id="1307" w:name="_Toc52560060"/>
      <w:bookmarkStart w:id="1308" w:name="_Toc67912615"/>
      <w:bookmarkStart w:id="1309" w:name="_Toc74901301"/>
      <w:bookmarkStart w:id="1310" w:name="_Toc76504559"/>
      <w:bookmarkStart w:id="1311" w:name="_Toc83044288"/>
      <w:bookmarkStart w:id="1312" w:name="_Toc89871633"/>
      <w:bookmarkStart w:id="1313" w:name="_Toc98702251"/>
      <w:bookmarkStart w:id="1314" w:name="_Toc105745625"/>
      <w:bookmarkStart w:id="1315" w:name="_Toc123142398"/>
      <w:bookmarkStart w:id="1316" w:name="_Toc124163935"/>
      <w:bookmarkStart w:id="1317" w:name="_Toc130735638"/>
      <w:bookmarkStart w:id="1318" w:name="_Toc137308638"/>
      <w:bookmarkStart w:id="1319" w:name="_Toc147154212"/>
      <w:r w:rsidRPr="00A46FD9">
        <w:t>4.8.4a.3</w:t>
      </w:r>
      <w:r w:rsidRPr="00A46FD9">
        <w:tab/>
        <w:t>NTC4c generation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320" w:name="_Toc21097831"/>
      <w:bookmarkStart w:id="1321" w:name="_Toc29765393"/>
      <w:bookmarkStart w:id="1322" w:name="_Toc37180875"/>
      <w:bookmarkStart w:id="1323" w:name="_Toc37181319"/>
      <w:bookmarkStart w:id="1324" w:name="_Toc37181763"/>
      <w:bookmarkStart w:id="1325" w:name="_Toc45881828"/>
      <w:bookmarkStart w:id="1326" w:name="_Toc52560061"/>
      <w:bookmarkStart w:id="1327" w:name="_Toc67912616"/>
      <w:bookmarkStart w:id="1328" w:name="_Toc74901302"/>
      <w:bookmarkStart w:id="1329" w:name="_Toc76504560"/>
      <w:bookmarkStart w:id="1330" w:name="_Toc83044289"/>
      <w:bookmarkStart w:id="1331" w:name="_Toc89871634"/>
      <w:bookmarkStart w:id="1332" w:name="_Toc98702252"/>
      <w:bookmarkStart w:id="1333" w:name="_Toc105745626"/>
      <w:bookmarkStart w:id="1334" w:name="_Toc123142399"/>
      <w:bookmarkStart w:id="1335" w:name="_Toc124163936"/>
      <w:bookmarkStart w:id="1336" w:name="_Toc130735639"/>
      <w:bookmarkStart w:id="1337" w:name="_Toc137308639"/>
      <w:bookmarkStart w:id="1338" w:name="_Toc147154213"/>
      <w:r w:rsidRPr="00A46FD9">
        <w:t>4.8.4a.4</w:t>
      </w:r>
      <w:r w:rsidRPr="00A46FD9">
        <w:tab/>
        <w:t>NTC4 power allocation</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339" w:name="_Toc21097832"/>
      <w:bookmarkStart w:id="1340" w:name="_Toc29765394"/>
      <w:bookmarkStart w:id="1341" w:name="_Toc37180876"/>
      <w:bookmarkStart w:id="1342" w:name="_Toc37181320"/>
      <w:bookmarkStart w:id="1343" w:name="_Toc37181764"/>
      <w:bookmarkStart w:id="1344" w:name="_Toc45881829"/>
      <w:bookmarkStart w:id="1345" w:name="_Toc52560062"/>
      <w:bookmarkStart w:id="1346" w:name="_Toc67912617"/>
      <w:bookmarkStart w:id="1347" w:name="_Toc74901303"/>
      <w:bookmarkStart w:id="1348" w:name="_Toc76504561"/>
      <w:bookmarkStart w:id="1349" w:name="_Toc83044290"/>
      <w:bookmarkStart w:id="1350" w:name="_Toc89871635"/>
      <w:bookmarkStart w:id="1351" w:name="_Toc98702253"/>
      <w:bookmarkStart w:id="1352" w:name="_Toc105745627"/>
      <w:bookmarkStart w:id="1353" w:name="_Toc123142400"/>
      <w:bookmarkStart w:id="1354" w:name="_Toc124163937"/>
      <w:bookmarkStart w:id="1355" w:name="_Toc130735640"/>
      <w:bookmarkStart w:id="1356" w:name="_Toc137308640"/>
      <w:bookmarkStart w:id="1357" w:name="_Toc147154214"/>
      <w:r w:rsidRPr="00A46FD9">
        <w:t>4.8.5</w:t>
      </w:r>
      <w:r w:rsidRPr="00A46FD9">
        <w:tab/>
        <w:t>TC5: BC2 receiver operation</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246BD072" w14:textId="77777777" w:rsidR="00FF3259" w:rsidRPr="00A46FD9" w:rsidRDefault="00FF3259" w:rsidP="00FF3259">
      <w:pPr>
        <w:pStyle w:val="Heading4"/>
      </w:pPr>
      <w:bookmarkStart w:id="1358" w:name="_Toc21097833"/>
      <w:bookmarkStart w:id="1359" w:name="_Toc29765395"/>
      <w:bookmarkStart w:id="1360" w:name="_Toc37180877"/>
      <w:bookmarkStart w:id="1361" w:name="_Toc37181321"/>
      <w:bookmarkStart w:id="1362" w:name="_Toc37181765"/>
      <w:bookmarkStart w:id="1363" w:name="_Toc45881830"/>
      <w:bookmarkStart w:id="1364" w:name="_Toc52560063"/>
      <w:bookmarkStart w:id="1365" w:name="_Toc67912618"/>
      <w:bookmarkStart w:id="1366" w:name="_Toc74901304"/>
      <w:bookmarkStart w:id="1367" w:name="_Toc76504562"/>
      <w:bookmarkStart w:id="1368" w:name="_Toc83044291"/>
      <w:bookmarkStart w:id="1369" w:name="_Toc89871636"/>
      <w:bookmarkStart w:id="1370" w:name="_Toc98702254"/>
      <w:bookmarkStart w:id="1371" w:name="_Toc105745628"/>
      <w:bookmarkStart w:id="1372" w:name="_Toc123142401"/>
      <w:bookmarkStart w:id="1373" w:name="_Toc124163938"/>
      <w:bookmarkStart w:id="1374" w:name="_Toc130735641"/>
      <w:bookmarkStart w:id="1375" w:name="_Toc137308641"/>
      <w:bookmarkStart w:id="1376" w:name="_Toc147154215"/>
      <w:r w:rsidRPr="00A46FD9">
        <w:t>4.8.5.1</w:t>
      </w:r>
      <w:r w:rsidRPr="00A46FD9">
        <w:tab/>
        <w:t>TC5a generation</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377" w:name="_Toc21097834"/>
      <w:bookmarkStart w:id="1378" w:name="_Toc29765396"/>
      <w:bookmarkStart w:id="1379" w:name="_Toc37180878"/>
      <w:bookmarkStart w:id="1380" w:name="_Toc37181322"/>
      <w:bookmarkStart w:id="1381" w:name="_Toc37181766"/>
      <w:bookmarkStart w:id="1382" w:name="_Toc45881831"/>
      <w:bookmarkStart w:id="1383" w:name="_Toc52560064"/>
      <w:bookmarkStart w:id="1384" w:name="_Toc67912619"/>
      <w:bookmarkStart w:id="1385" w:name="_Toc74901305"/>
      <w:bookmarkStart w:id="1386" w:name="_Toc76504563"/>
      <w:bookmarkStart w:id="1387" w:name="_Toc83044292"/>
      <w:bookmarkStart w:id="1388" w:name="_Toc89871637"/>
      <w:bookmarkStart w:id="1389" w:name="_Toc98702255"/>
      <w:bookmarkStart w:id="1390" w:name="_Toc105745629"/>
      <w:bookmarkStart w:id="1391" w:name="_Toc123142402"/>
      <w:bookmarkStart w:id="1392" w:name="_Toc124163939"/>
      <w:bookmarkStart w:id="1393" w:name="_Toc130735642"/>
      <w:bookmarkStart w:id="1394" w:name="_Toc137308642"/>
      <w:bookmarkStart w:id="1395" w:name="_Toc147154216"/>
      <w:r w:rsidRPr="00A46FD9">
        <w:t>4.8.5.2</w:t>
      </w:r>
      <w:r w:rsidRPr="00A46FD9">
        <w:tab/>
        <w:t>TC5b generation</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396" w:name="_Toc21097835"/>
      <w:bookmarkStart w:id="1397" w:name="_Toc29765397"/>
      <w:bookmarkStart w:id="1398" w:name="_Toc37180879"/>
      <w:bookmarkStart w:id="1399" w:name="_Toc37181323"/>
      <w:bookmarkStart w:id="1400" w:name="_Toc37181767"/>
      <w:bookmarkStart w:id="1401" w:name="_Toc45881832"/>
      <w:bookmarkStart w:id="1402" w:name="_Toc52560065"/>
      <w:bookmarkStart w:id="1403" w:name="_Toc67912620"/>
      <w:bookmarkStart w:id="1404" w:name="_Toc74901306"/>
      <w:bookmarkStart w:id="1405" w:name="_Toc76504564"/>
      <w:bookmarkStart w:id="1406" w:name="_Toc83044293"/>
      <w:bookmarkStart w:id="1407" w:name="_Toc89871638"/>
      <w:bookmarkStart w:id="1408" w:name="_Toc98702256"/>
      <w:bookmarkStart w:id="1409" w:name="_Toc105745630"/>
      <w:bookmarkStart w:id="1410" w:name="_Toc123142403"/>
      <w:bookmarkStart w:id="1411" w:name="_Toc124163940"/>
      <w:bookmarkStart w:id="1412" w:name="_Toc130735643"/>
      <w:bookmarkStart w:id="1413" w:name="_Toc137308643"/>
      <w:bookmarkStart w:id="1414" w:name="_Toc147154217"/>
      <w:r w:rsidRPr="00A46FD9">
        <w:t>4.8.5a</w:t>
      </w:r>
      <w:r w:rsidRPr="00A46FD9">
        <w:tab/>
        <w:t>NTC5: Non-contiguous multi RAT operations with GSM for the receiver</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415" w:name="_Toc21097836"/>
      <w:bookmarkStart w:id="1416" w:name="_Toc29765398"/>
      <w:bookmarkStart w:id="1417" w:name="_Toc37180880"/>
      <w:bookmarkStart w:id="1418" w:name="_Toc37181324"/>
      <w:bookmarkStart w:id="1419" w:name="_Toc37181768"/>
      <w:bookmarkStart w:id="1420" w:name="_Toc45881833"/>
      <w:bookmarkStart w:id="1421" w:name="_Toc52560066"/>
      <w:bookmarkStart w:id="1422" w:name="_Toc67912621"/>
      <w:bookmarkStart w:id="1423" w:name="_Toc74901307"/>
      <w:bookmarkStart w:id="1424" w:name="_Toc76504565"/>
      <w:bookmarkStart w:id="1425" w:name="_Toc83044294"/>
      <w:bookmarkStart w:id="1426" w:name="_Toc89871639"/>
      <w:bookmarkStart w:id="1427" w:name="_Toc98702257"/>
      <w:bookmarkStart w:id="1428" w:name="_Toc105745631"/>
      <w:bookmarkStart w:id="1429" w:name="_Toc123142404"/>
      <w:bookmarkStart w:id="1430" w:name="_Toc124163941"/>
      <w:bookmarkStart w:id="1431" w:name="_Toc130735644"/>
      <w:bookmarkStart w:id="1432" w:name="_Toc137308644"/>
      <w:bookmarkStart w:id="1433" w:name="_Toc147154218"/>
      <w:r w:rsidRPr="00A46FD9">
        <w:t>4.8.5a.1</w:t>
      </w:r>
      <w:r w:rsidRPr="00A46FD9">
        <w:tab/>
        <w:t>NTC5a generation</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434" w:name="_Toc21097837"/>
      <w:bookmarkStart w:id="1435" w:name="_Toc29765399"/>
      <w:bookmarkStart w:id="1436" w:name="_Toc37180881"/>
      <w:bookmarkStart w:id="1437" w:name="_Toc37181325"/>
      <w:bookmarkStart w:id="1438" w:name="_Toc37181769"/>
      <w:bookmarkStart w:id="1439" w:name="_Toc45881834"/>
      <w:bookmarkStart w:id="1440" w:name="_Toc52560067"/>
      <w:bookmarkStart w:id="1441" w:name="_Toc67912622"/>
      <w:bookmarkStart w:id="1442" w:name="_Toc74901308"/>
      <w:bookmarkStart w:id="1443" w:name="_Toc76504566"/>
      <w:bookmarkStart w:id="1444" w:name="_Toc83044295"/>
      <w:bookmarkStart w:id="1445" w:name="_Toc89871640"/>
      <w:bookmarkStart w:id="1446" w:name="_Toc98702258"/>
      <w:bookmarkStart w:id="1447" w:name="_Toc105745632"/>
      <w:bookmarkStart w:id="1448" w:name="_Toc123142405"/>
      <w:bookmarkStart w:id="1449" w:name="_Toc124163942"/>
      <w:bookmarkStart w:id="1450" w:name="_Toc130735645"/>
      <w:bookmarkStart w:id="1451" w:name="_Toc137308645"/>
      <w:bookmarkStart w:id="1452" w:name="_Toc147154219"/>
      <w:r w:rsidRPr="00A46FD9">
        <w:t>4.8.5a.2</w:t>
      </w:r>
      <w:r w:rsidRPr="00A46FD9">
        <w:tab/>
        <w:t>NTC5b generation</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453" w:name="_Toc21097838"/>
      <w:bookmarkStart w:id="1454" w:name="_Toc29765400"/>
      <w:bookmarkStart w:id="1455" w:name="_Toc37180882"/>
      <w:bookmarkStart w:id="1456" w:name="_Toc37181326"/>
      <w:bookmarkStart w:id="1457" w:name="_Toc37181770"/>
      <w:bookmarkStart w:id="1458" w:name="_Toc45881835"/>
      <w:bookmarkStart w:id="1459" w:name="_Toc52560068"/>
      <w:bookmarkStart w:id="1460" w:name="_Toc67912623"/>
      <w:bookmarkStart w:id="1461" w:name="_Toc74901309"/>
      <w:bookmarkStart w:id="1462" w:name="_Toc76504567"/>
      <w:bookmarkStart w:id="1463" w:name="_Toc83044296"/>
      <w:bookmarkStart w:id="1464" w:name="_Toc89871641"/>
      <w:bookmarkStart w:id="1465" w:name="_Toc98702259"/>
      <w:bookmarkStart w:id="1466" w:name="_Toc105745633"/>
      <w:bookmarkStart w:id="1467" w:name="_Toc123142406"/>
      <w:bookmarkStart w:id="1468" w:name="_Toc124163943"/>
      <w:bookmarkStart w:id="1469" w:name="_Toc130735646"/>
      <w:bookmarkStart w:id="1470" w:name="_Toc137308646"/>
      <w:bookmarkStart w:id="1471" w:name="_Toc147154220"/>
      <w:r w:rsidRPr="00A46FD9">
        <w:t>4.8.5a.3</w:t>
      </w:r>
      <w:r w:rsidRPr="00A46FD9">
        <w:tab/>
        <w:t>NTC5c generation</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472" w:name="_Toc21097839"/>
      <w:bookmarkStart w:id="1473" w:name="_Toc29765401"/>
      <w:bookmarkStart w:id="1474" w:name="_Toc37180883"/>
      <w:bookmarkStart w:id="1475" w:name="_Toc37181327"/>
      <w:bookmarkStart w:id="1476" w:name="_Toc37181771"/>
      <w:bookmarkStart w:id="1477" w:name="_Toc45881836"/>
      <w:bookmarkStart w:id="1478" w:name="_Toc52560069"/>
      <w:bookmarkStart w:id="1479" w:name="_Toc67912624"/>
      <w:bookmarkStart w:id="1480" w:name="_Toc74901310"/>
      <w:bookmarkStart w:id="1481" w:name="_Toc76504568"/>
      <w:bookmarkStart w:id="1482" w:name="_Toc83044297"/>
      <w:bookmarkStart w:id="1483" w:name="_Toc89871642"/>
      <w:bookmarkStart w:id="1484" w:name="_Toc98702260"/>
      <w:bookmarkStart w:id="1485" w:name="_Toc105745634"/>
      <w:bookmarkStart w:id="1486" w:name="_Toc123142407"/>
      <w:bookmarkStart w:id="1487" w:name="_Toc124163944"/>
      <w:bookmarkStart w:id="1488" w:name="_Toc130735647"/>
      <w:bookmarkStart w:id="1489" w:name="_Toc137308647"/>
      <w:bookmarkStart w:id="1490" w:name="_Toc147154221"/>
      <w:r w:rsidRPr="00A46FD9">
        <w:t>4.8.6</w:t>
      </w:r>
      <w:r w:rsidRPr="00A46FD9">
        <w:tab/>
        <w:t>TC6: Single carrier for receiver tests</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70D69DE5" w14:textId="77777777" w:rsidR="00FF3259" w:rsidRPr="00A46FD9" w:rsidRDefault="00FF3259" w:rsidP="00FF3259">
      <w:pPr>
        <w:pStyle w:val="Heading4"/>
      </w:pPr>
      <w:bookmarkStart w:id="1491" w:name="_Toc21097840"/>
      <w:bookmarkStart w:id="1492" w:name="_Toc29765402"/>
      <w:bookmarkStart w:id="1493" w:name="_Toc37180884"/>
      <w:bookmarkStart w:id="1494" w:name="_Toc37181328"/>
      <w:bookmarkStart w:id="1495" w:name="_Toc37181772"/>
      <w:bookmarkStart w:id="1496" w:name="_Toc45881837"/>
      <w:bookmarkStart w:id="1497" w:name="_Toc52560070"/>
      <w:bookmarkStart w:id="1498" w:name="_Toc67912625"/>
      <w:bookmarkStart w:id="1499" w:name="_Toc74901311"/>
      <w:bookmarkStart w:id="1500" w:name="_Toc76504569"/>
      <w:bookmarkStart w:id="1501" w:name="_Toc83044298"/>
      <w:bookmarkStart w:id="1502" w:name="_Toc89871643"/>
      <w:bookmarkStart w:id="1503" w:name="_Toc98702261"/>
      <w:bookmarkStart w:id="1504" w:name="_Toc105745635"/>
      <w:bookmarkStart w:id="1505" w:name="_Toc123142408"/>
      <w:bookmarkStart w:id="1506" w:name="_Toc124163945"/>
      <w:bookmarkStart w:id="1507" w:name="_Toc130735648"/>
      <w:bookmarkStart w:id="1508" w:name="_Toc137308648"/>
      <w:bookmarkStart w:id="1509" w:name="_Toc147154222"/>
      <w:r w:rsidRPr="00A46FD9">
        <w:t>4.8.6.1</w:t>
      </w:r>
      <w:r w:rsidRPr="00A46FD9">
        <w:tab/>
        <w:t>TC6a generation</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510" w:name="_Toc21097841"/>
      <w:bookmarkStart w:id="1511" w:name="_Toc29765403"/>
      <w:bookmarkStart w:id="1512" w:name="_Toc37180885"/>
      <w:bookmarkStart w:id="1513" w:name="_Toc37181329"/>
      <w:bookmarkStart w:id="1514" w:name="_Toc37181773"/>
      <w:bookmarkStart w:id="1515" w:name="_Toc45881838"/>
      <w:bookmarkStart w:id="1516" w:name="_Toc52560071"/>
      <w:bookmarkStart w:id="1517" w:name="_Toc67912626"/>
      <w:bookmarkStart w:id="1518" w:name="_Toc74901312"/>
      <w:bookmarkStart w:id="1519" w:name="_Toc76504570"/>
      <w:bookmarkStart w:id="1520" w:name="_Toc83044299"/>
      <w:bookmarkStart w:id="1521" w:name="_Toc89871644"/>
      <w:bookmarkStart w:id="1522" w:name="_Toc98702262"/>
      <w:bookmarkStart w:id="1523" w:name="_Toc105745636"/>
      <w:bookmarkStart w:id="1524" w:name="_Toc123142409"/>
      <w:bookmarkStart w:id="1525" w:name="_Toc124163946"/>
      <w:bookmarkStart w:id="1526" w:name="_Toc130735649"/>
      <w:bookmarkStart w:id="1527" w:name="_Toc137308649"/>
      <w:bookmarkStart w:id="1528" w:name="_Toc147154223"/>
      <w:r w:rsidRPr="00A46FD9">
        <w:t>4.8.6.2</w:t>
      </w:r>
      <w:r w:rsidRPr="00A46FD9">
        <w:tab/>
        <w:t>TC6b generation</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529" w:name="_Toc21097842"/>
      <w:bookmarkStart w:id="1530" w:name="_Toc29765404"/>
      <w:bookmarkStart w:id="1531" w:name="_Toc37180886"/>
      <w:bookmarkStart w:id="1532" w:name="_Toc37181330"/>
      <w:bookmarkStart w:id="1533" w:name="_Toc37181774"/>
      <w:bookmarkStart w:id="1534" w:name="_Toc45881839"/>
      <w:bookmarkStart w:id="1535" w:name="_Toc52560072"/>
      <w:bookmarkStart w:id="1536" w:name="_Toc67912627"/>
      <w:bookmarkStart w:id="1537" w:name="_Toc74901313"/>
      <w:bookmarkStart w:id="1538" w:name="_Toc76504571"/>
      <w:bookmarkStart w:id="1539" w:name="_Toc83044300"/>
      <w:bookmarkStart w:id="1540" w:name="_Toc89871645"/>
      <w:bookmarkStart w:id="1541" w:name="_Toc98702263"/>
      <w:bookmarkStart w:id="1542" w:name="_Toc105745637"/>
      <w:bookmarkStart w:id="1543" w:name="_Toc123142410"/>
      <w:bookmarkStart w:id="1544" w:name="_Toc124163947"/>
      <w:bookmarkStart w:id="1545" w:name="_Toc130735650"/>
      <w:bookmarkStart w:id="1546" w:name="_Toc137308650"/>
      <w:bookmarkStart w:id="1547" w:name="_Toc147154224"/>
      <w:r w:rsidRPr="00A46FD9">
        <w:t>4.8.6.3</w:t>
      </w:r>
      <w:r w:rsidRPr="00A46FD9">
        <w:tab/>
        <w:t>TC6c generation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548" w:name="_Toc21097843"/>
      <w:bookmarkStart w:id="1549" w:name="_Toc29765405"/>
      <w:bookmarkStart w:id="1550" w:name="_Toc37180887"/>
      <w:bookmarkStart w:id="1551" w:name="_Toc37181331"/>
      <w:bookmarkStart w:id="1552" w:name="_Toc37181775"/>
      <w:bookmarkStart w:id="1553" w:name="_Toc45881840"/>
      <w:bookmarkStart w:id="1554" w:name="_Toc52560073"/>
      <w:bookmarkStart w:id="1555" w:name="_Toc67912628"/>
      <w:bookmarkStart w:id="1556" w:name="_Toc74901314"/>
      <w:bookmarkStart w:id="1557" w:name="_Toc76504572"/>
      <w:bookmarkStart w:id="1558" w:name="_Toc83044301"/>
      <w:bookmarkStart w:id="1559" w:name="_Toc89871646"/>
      <w:bookmarkStart w:id="1560" w:name="_Toc98702264"/>
      <w:bookmarkStart w:id="1561" w:name="_Toc105745638"/>
      <w:bookmarkStart w:id="1562" w:name="_Toc123142411"/>
      <w:bookmarkStart w:id="1563" w:name="_Toc124163948"/>
      <w:bookmarkStart w:id="1564" w:name="_Toc130735651"/>
      <w:bookmarkStart w:id="1565" w:name="_Toc137308651"/>
      <w:bookmarkStart w:id="1566" w:name="_Toc147154225"/>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5CD572DB" w14:textId="77777777" w:rsidR="00FF3259" w:rsidRPr="00A46FD9" w:rsidRDefault="00FF3259" w:rsidP="00FF3259">
      <w:pPr>
        <w:pStyle w:val="Heading4"/>
        <w:rPr>
          <w:rFonts w:eastAsia="SimSun"/>
        </w:rPr>
      </w:pPr>
      <w:bookmarkStart w:id="1567" w:name="_Toc21097844"/>
      <w:bookmarkStart w:id="1568" w:name="_Toc29765406"/>
      <w:bookmarkStart w:id="1569" w:name="_Toc37180888"/>
      <w:bookmarkStart w:id="1570" w:name="_Toc37181332"/>
      <w:bookmarkStart w:id="1571" w:name="_Toc37181776"/>
      <w:bookmarkStart w:id="1572" w:name="_Toc45881841"/>
      <w:bookmarkStart w:id="1573" w:name="_Toc52560074"/>
      <w:bookmarkStart w:id="1574" w:name="_Toc67912629"/>
      <w:bookmarkStart w:id="1575" w:name="_Toc74901315"/>
      <w:bookmarkStart w:id="1576" w:name="_Toc76504573"/>
      <w:bookmarkStart w:id="1577" w:name="_Toc83044302"/>
      <w:bookmarkStart w:id="1578" w:name="_Toc89871647"/>
      <w:bookmarkStart w:id="1579" w:name="_Toc98702265"/>
      <w:bookmarkStart w:id="1580" w:name="_Toc105745639"/>
      <w:bookmarkStart w:id="1581" w:name="_Toc123142412"/>
      <w:bookmarkStart w:id="1582" w:name="_Toc124163949"/>
      <w:bookmarkStart w:id="1583" w:name="_Toc130735652"/>
      <w:bookmarkStart w:id="1584" w:name="_Toc137308652"/>
      <w:bookmarkStart w:id="1585" w:name="_Toc14715422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586" w:name="_Toc21097845"/>
      <w:bookmarkStart w:id="1587" w:name="_Toc29765407"/>
      <w:bookmarkStart w:id="1588" w:name="_Toc37180889"/>
      <w:bookmarkStart w:id="1589" w:name="_Toc37181333"/>
      <w:bookmarkStart w:id="1590" w:name="_Toc37181777"/>
      <w:bookmarkStart w:id="1591" w:name="_Toc45881842"/>
      <w:bookmarkStart w:id="1592" w:name="_Toc52560075"/>
      <w:bookmarkStart w:id="1593" w:name="_Toc67912630"/>
      <w:bookmarkStart w:id="1594" w:name="_Toc74901316"/>
      <w:bookmarkStart w:id="1595" w:name="_Toc76504574"/>
      <w:bookmarkStart w:id="1596" w:name="_Toc83044303"/>
      <w:bookmarkStart w:id="1597" w:name="_Toc89871648"/>
      <w:bookmarkStart w:id="1598" w:name="_Toc98702266"/>
      <w:bookmarkStart w:id="1599" w:name="_Toc105745640"/>
      <w:bookmarkStart w:id="1600" w:name="_Toc123142413"/>
      <w:bookmarkStart w:id="1601" w:name="_Toc124163950"/>
      <w:bookmarkStart w:id="1602" w:name="_Toc130735653"/>
      <w:bookmarkStart w:id="1603" w:name="_Toc137308653"/>
      <w:bookmarkStart w:id="1604" w:name="_Toc14715422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605"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605"/>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606" w:name="_Toc21097846"/>
      <w:bookmarkStart w:id="1607" w:name="_Toc29765408"/>
      <w:bookmarkStart w:id="1608" w:name="_Toc37180890"/>
      <w:bookmarkStart w:id="1609" w:name="_Toc37181334"/>
      <w:bookmarkStart w:id="1610" w:name="_Toc37181778"/>
      <w:bookmarkStart w:id="1611" w:name="_Toc45881843"/>
      <w:bookmarkStart w:id="1612" w:name="_Toc52560076"/>
      <w:bookmarkStart w:id="1613" w:name="_Toc67912631"/>
      <w:bookmarkStart w:id="1614" w:name="_Toc74901317"/>
      <w:bookmarkStart w:id="1615" w:name="_Toc76504575"/>
      <w:bookmarkStart w:id="1616" w:name="_Toc83044304"/>
      <w:bookmarkStart w:id="1617" w:name="_Toc89871649"/>
      <w:bookmarkStart w:id="1618" w:name="_Toc98702267"/>
      <w:bookmarkStart w:id="1619" w:name="_Toc105745641"/>
      <w:bookmarkStart w:id="1620" w:name="_Toc123142414"/>
      <w:bookmarkStart w:id="1621" w:name="_Toc124163951"/>
      <w:bookmarkStart w:id="1622" w:name="_Toc130735654"/>
      <w:bookmarkStart w:id="1623" w:name="_Toc137308654"/>
      <w:bookmarkStart w:id="1624" w:name="_Toc14715422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625" w:name="_Toc21097847"/>
      <w:bookmarkStart w:id="1626" w:name="_Toc29765409"/>
      <w:bookmarkStart w:id="1627" w:name="_Toc37180891"/>
      <w:bookmarkStart w:id="1628" w:name="_Toc37181335"/>
      <w:bookmarkStart w:id="1629" w:name="_Toc37181779"/>
      <w:bookmarkStart w:id="1630" w:name="_Toc45881844"/>
      <w:bookmarkStart w:id="1631" w:name="_Toc52560077"/>
      <w:bookmarkStart w:id="1632" w:name="_Toc67912632"/>
      <w:bookmarkStart w:id="1633" w:name="_Toc74901318"/>
      <w:bookmarkStart w:id="1634" w:name="_Toc76504576"/>
      <w:bookmarkStart w:id="1635" w:name="_Toc83044305"/>
      <w:bookmarkStart w:id="1636" w:name="_Toc89871650"/>
      <w:bookmarkStart w:id="1637" w:name="_Toc98702268"/>
      <w:bookmarkStart w:id="1638" w:name="_Toc105745642"/>
      <w:bookmarkStart w:id="1639" w:name="_Toc123142415"/>
      <w:bookmarkStart w:id="1640" w:name="_Toc124163952"/>
      <w:bookmarkStart w:id="1641" w:name="_Toc130735655"/>
      <w:bookmarkStart w:id="1642" w:name="_Toc137308655"/>
      <w:bookmarkStart w:id="1643" w:name="_Toc14715422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644" w:name="_Toc21097848"/>
      <w:bookmarkStart w:id="1645" w:name="_Toc29765410"/>
      <w:bookmarkStart w:id="1646" w:name="_Toc37180892"/>
      <w:bookmarkStart w:id="1647" w:name="_Toc37181336"/>
      <w:bookmarkStart w:id="1648" w:name="_Toc37181780"/>
      <w:bookmarkStart w:id="1649" w:name="_Toc45881845"/>
      <w:bookmarkStart w:id="1650" w:name="_Toc52560078"/>
      <w:bookmarkStart w:id="1651" w:name="_Toc67912633"/>
      <w:bookmarkStart w:id="1652" w:name="_Toc74901319"/>
      <w:bookmarkStart w:id="1653" w:name="_Toc76504577"/>
      <w:bookmarkStart w:id="1654" w:name="_Toc83044306"/>
      <w:bookmarkStart w:id="1655" w:name="_Toc89871651"/>
      <w:bookmarkStart w:id="1656" w:name="_Toc98702269"/>
      <w:bookmarkStart w:id="1657" w:name="_Toc105745643"/>
      <w:bookmarkStart w:id="1658" w:name="_Toc123142416"/>
      <w:bookmarkStart w:id="1659" w:name="_Toc124163953"/>
      <w:bookmarkStart w:id="1660" w:name="_Toc130735656"/>
      <w:bookmarkStart w:id="1661" w:name="_Toc137308656"/>
      <w:bookmarkStart w:id="1662" w:name="_Toc14715423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663" w:name="_Toc21097849"/>
      <w:bookmarkStart w:id="1664" w:name="_Toc29765411"/>
      <w:bookmarkStart w:id="1665" w:name="_Toc37180893"/>
      <w:bookmarkStart w:id="1666" w:name="_Toc37181337"/>
      <w:bookmarkStart w:id="1667" w:name="_Toc37181781"/>
      <w:bookmarkStart w:id="1668" w:name="_Toc45881846"/>
      <w:bookmarkStart w:id="1669" w:name="_Toc52560079"/>
      <w:bookmarkStart w:id="1670" w:name="_Toc67912634"/>
      <w:bookmarkStart w:id="1671" w:name="_Toc74901320"/>
      <w:bookmarkStart w:id="1672" w:name="_Toc76504578"/>
      <w:bookmarkStart w:id="1673" w:name="_Toc83044307"/>
      <w:bookmarkStart w:id="1674" w:name="_Toc89871652"/>
      <w:bookmarkStart w:id="1675" w:name="_Toc98702270"/>
      <w:bookmarkStart w:id="1676" w:name="_Toc105745644"/>
      <w:bookmarkStart w:id="1677" w:name="_Toc123142417"/>
      <w:bookmarkStart w:id="1678" w:name="_Toc124163954"/>
      <w:bookmarkStart w:id="1679" w:name="_Toc130735657"/>
      <w:bookmarkStart w:id="1680" w:name="_Toc137308657"/>
      <w:bookmarkStart w:id="1681" w:name="_Toc14715423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682" w:name="_Toc21097850"/>
      <w:bookmarkStart w:id="1683" w:name="_Toc29765412"/>
      <w:bookmarkStart w:id="1684" w:name="_Toc37180894"/>
      <w:bookmarkStart w:id="1685" w:name="_Toc37181338"/>
      <w:bookmarkStart w:id="1686" w:name="_Toc37181782"/>
      <w:bookmarkStart w:id="1687" w:name="_Toc45881847"/>
      <w:bookmarkStart w:id="1688" w:name="_Toc52560080"/>
      <w:bookmarkStart w:id="1689" w:name="_Toc67912635"/>
      <w:bookmarkStart w:id="1690" w:name="_Toc74901321"/>
      <w:bookmarkStart w:id="1691" w:name="_Toc76504579"/>
      <w:bookmarkStart w:id="1692" w:name="_Toc83044308"/>
      <w:bookmarkStart w:id="1693" w:name="_Toc89871653"/>
      <w:bookmarkStart w:id="1694" w:name="_Toc98702271"/>
      <w:bookmarkStart w:id="1695" w:name="_Toc105745645"/>
      <w:bookmarkStart w:id="1696" w:name="_Toc123142418"/>
      <w:bookmarkStart w:id="1697" w:name="_Toc124163955"/>
      <w:bookmarkStart w:id="1698" w:name="_Toc130735658"/>
      <w:bookmarkStart w:id="1699" w:name="_Toc137308658"/>
      <w:bookmarkStart w:id="1700" w:name="_Toc14715423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701" w:name="_Toc21097851"/>
      <w:bookmarkStart w:id="1702" w:name="_Toc29765413"/>
      <w:bookmarkStart w:id="1703" w:name="_Toc37180895"/>
      <w:bookmarkStart w:id="1704" w:name="_Toc37181339"/>
      <w:bookmarkStart w:id="1705" w:name="_Toc37181783"/>
      <w:bookmarkStart w:id="1706" w:name="_Toc45881848"/>
      <w:bookmarkStart w:id="1707" w:name="_Toc52560081"/>
      <w:bookmarkStart w:id="1708" w:name="_Toc67912636"/>
      <w:bookmarkStart w:id="1709" w:name="_Toc74901322"/>
      <w:bookmarkStart w:id="1710" w:name="_Toc76504580"/>
      <w:bookmarkStart w:id="1711" w:name="_Toc83044309"/>
      <w:bookmarkStart w:id="1712" w:name="_Toc89871654"/>
      <w:bookmarkStart w:id="1713" w:name="_Toc98702272"/>
      <w:bookmarkStart w:id="1714" w:name="_Toc105745646"/>
      <w:bookmarkStart w:id="1715" w:name="_Toc123142419"/>
      <w:bookmarkStart w:id="1716" w:name="_Toc124163956"/>
      <w:bookmarkStart w:id="1717" w:name="_Toc130735659"/>
      <w:bookmarkStart w:id="1718" w:name="_Toc137308659"/>
      <w:bookmarkStart w:id="1719" w:name="_Toc14715423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720" w:name="_Toc21097852"/>
      <w:bookmarkStart w:id="1721" w:name="_Toc29765414"/>
      <w:bookmarkStart w:id="1722" w:name="_Toc37180896"/>
      <w:bookmarkStart w:id="1723" w:name="_Toc37181340"/>
      <w:bookmarkStart w:id="1724" w:name="_Toc37181784"/>
      <w:bookmarkStart w:id="1725" w:name="_Toc45881849"/>
      <w:bookmarkStart w:id="1726" w:name="_Toc52560082"/>
      <w:bookmarkStart w:id="1727" w:name="_Toc67912637"/>
      <w:bookmarkStart w:id="1728" w:name="_Toc74901323"/>
      <w:bookmarkStart w:id="1729" w:name="_Toc76504581"/>
      <w:bookmarkStart w:id="1730" w:name="_Toc83044310"/>
      <w:bookmarkStart w:id="1731" w:name="_Toc89871655"/>
      <w:bookmarkStart w:id="1732" w:name="_Toc98702273"/>
      <w:bookmarkStart w:id="1733" w:name="_Toc105745647"/>
      <w:bookmarkStart w:id="1734" w:name="_Toc123142420"/>
      <w:bookmarkStart w:id="1735" w:name="_Toc124163957"/>
      <w:bookmarkStart w:id="1736" w:name="_Toc130735660"/>
      <w:bookmarkStart w:id="1737" w:name="_Toc137308660"/>
      <w:bookmarkStart w:id="1738" w:name="_Toc14715423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739" w:name="_Toc21097853"/>
      <w:bookmarkStart w:id="1740" w:name="_Toc29765415"/>
      <w:bookmarkStart w:id="1741" w:name="_Toc37180897"/>
      <w:bookmarkStart w:id="1742" w:name="_Toc37181341"/>
      <w:bookmarkStart w:id="1743" w:name="_Toc37181785"/>
      <w:bookmarkStart w:id="1744" w:name="_Toc45881850"/>
      <w:bookmarkStart w:id="1745" w:name="_Toc52560083"/>
      <w:bookmarkStart w:id="1746" w:name="_Toc67912638"/>
      <w:bookmarkStart w:id="1747" w:name="_Toc74901324"/>
      <w:bookmarkStart w:id="1748" w:name="_Toc76504582"/>
      <w:bookmarkStart w:id="1749" w:name="_Toc83044311"/>
      <w:bookmarkStart w:id="1750" w:name="_Toc89871656"/>
      <w:bookmarkStart w:id="1751" w:name="_Toc98702274"/>
      <w:bookmarkStart w:id="1752" w:name="_Toc105745648"/>
      <w:bookmarkStart w:id="1753" w:name="_Toc123142421"/>
      <w:bookmarkStart w:id="1754" w:name="_Toc124163958"/>
      <w:bookmarkStart w:id="1755" w:name="_Toc130735661"/>
      <w:bookmarkStart w:id="1756" w:name="_Toc137308661"/>
      <w:bookmarkStart w:id="1757" w:name="_Toc147154235"/>
      <w:r w:rsidRPr="00A46FD9">
        <w:rPr>
          <w:lang w:eastAsia="zh-CN"/>
        </w:rPr>
        <w:t>4.8.8</w:t>
      </w:r>
      <w:r w:rsidRPr="00A46FD9">
        <w:rPr>
          <w:lang w:eastAsia="zh-CN"/>
        </w:rPr>
        <w:tab/>
        <w:t>TC8: NB-IoT standalone multi-carrier operation</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758" w:name="_Toc21097854"/>
      <w:bookmarkStart w:id="1759" w:name="_Toc29765416"/>
      <w:bookmarkStart w:id="1760" w:name="_Toc37180898"/>
      <w:bookmarkStart w:id="1761" w:name="_Toc37181342"/>
      <w:bookmarkStart w:id="1762" w:name="_Toc37181786"/>
      <w:bookmarkStart w:id="1763" w:name="_Toc45881851"/>
      <w:bookmarkStart w:id="1764" w:name="_Toc52560084"/>
      <w:bookmarkStart w:id="1765" w:name="_Toc67912639"/>
      <w:bookmarkStart w:id="1766" w:name="_Toc74901325"/>
      <w:bookmarkStart w:id="1767" w:name="_Toc76504583"/>
      <w:bookmarkStart w:id="1768" w:name="_Toc83044312"/>
      <w:bookmarkStart w:id="1769" w:name="_Toc89871657"/>
      <w:bookmarkStart w:id="1770" w:name="_Toc98702275"/>
      <w:bookmarkStart w:id="1771" w:name="_Toc105745649"/>
      <w:bookmarkStart w:id="1772" w:name="_Toc123142422"/>
      <w:bookmarkStart w:id="1773" w:name="_Toc124163959"/>
      <w:bookmarkStart w:id="1774" w:name="_Toc130735662"/>
      <w:bookmarkStart w:id="1775" w:name="_Toc137308662"/>
      <w:bookmarkStart w:id="1776" w:name="_Toc147154236"/>
      <w:r w:rsidRPr="00A46FD9">
        <w:rPr>
          <w:lang w:eastAsia="zh-CN"/>
        </w:rPr>
        <w:t>4.8.8.1</w:t>
      </w:r>
      <w:r w:rsidRPr="00A46FD9">
        <w:rPr>
          <w:lang w:eastAsia="zh-CN"/>
        </w:rPr>
        <w:tab/>
        <w:t>TC8 generation</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777" w:name="_Toc21097855"/>
      <w:bookmarkStart w:id="1778" w:name="_Toc29765417"/>
      <w:bookmarkStart w:id="1779" w:name="_Toc37180899"/>
      <w:bookmarkStart w:id="1780" w:name="_Toc37181343"/>
      <w:bookmarkStart w:id="1781" w:name="_Toc37181787"/>
      <w:bookmarkStart w:id="1782" w:name="_Toc45881852"/>
      <w:bookmarkStart w:id="1783" w:name="_Toc52560085"/>
      <w:bookmarkStart w:id="1784" w:name="_Toc67912640"/>
      <w:bookmarkStart w:id="1785" w:name="_Toc74901326"/>
      <w:bookmarkStart w:id="1786" w:name="_Toc76504584"/>
      <w:bookmarkStart w:id="1787" w:name="_Toc83044313"/>
      <w:bookmarkStart w:id="1788" w:name="_Toc89871658"/>
      <w:bookmarkStart w:id="1789" w:name="_Toc98702276"/>
      <w:bookmarkStart w:id="1790" w:name="_Toc105745650"/>
      <w:bookmarkStart w:id="1791" w:name="_Toc123142423"/>
      <w:bookmarkStart w:id="1792" w:name="_Toc124163960"/>
      <w:bookmarkStart w:id="1793" w:name="_Toc130735663"/>
      <w:bookmarkStart w:id="1794" w:name="_Toc137308663"/>
      <w:bookmarkStart w:id="1795" w:name="_Toc147154237"/>
      <w:r w:rsidRPr="00A46FD9">
        <w:rPr>
          <w:lang w:eastAsia="zh-CN"/>
        </w:rPr>
        <w:t>4.8.8.2</w:t>
      </w:r>
      <w:r w:rsidRPr="00A46FD9">
        <w:rPr>
          <w:lang w:eastAsia="zh-CN"/>
        </w:rPr>
        <w:tab/>
        <w:t>TC8 power allocation</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796" w:name="_Toc21097856"/>
      <w:bookmarkStart w:id="1797" w:name="_Toc29765418"/>
      <w:bookmarkStart w:id="1798" w:name="_Toc37180900"/>
      <w:bookmarkStart w:id="1799" w:name="_Toc37181344"/>
      <w:bookmarkStart w:id="1800" w:name="_Toc37181788"/>
      <w:bookmarkStart w:id="1801" w:name="_Toc45881853"/>
      <w:bookmarkStart w:id="1802" w:name="_Toc52560086"/>
      <w:bookmarkStart w:id="1803" w:name="_Toc67912641"/>
      <w:bookmarkStart w:id="1804" w:name="_Toc74901327"/>
      <w:bookmarkStart w:id="1805" w:name="_Toc76504585"/>
      <w:bookmarkStart w:id="1806" w:name="_Toc83044314"/>
      <w:bookmarkStart w:id="1807" w:name="_Toc89871659"/>
      <w:bookmarkStart w:id="1808" w:name="_Toc98702277"/>
      <w:bookmarkStart w:id="1809" w:name="_Toc105745651"/>
      <w:bookmarkStart w:id="1810" w:name="_Toc123142424"/>
      <w:bookmarkStart w:id="1811" w:name="_Toc124163961"/>
      <w:bookmarkStart w:id="1812" w:name="_Toc130735664"/>
      <w:bookmarkStart w:id="1813" w:name="_Toc137308664"/>
      <w:bookmarkStart w:id="1814" w:name="_Toc147154238"/>
      <w:r w:rsidRPr="00A46FD9">
        <w:rPr>
          <w:lang w:eastAsia="zh-CN"/>
        </w:rPr>
        <w:t>4.8.9</w:t>
      </w:r>
      <w:r w:rsidRPr="00A46FD9">
        <w:rPr>
          <w:lang w:eastAsia="zh-CN"/>
        </w:rPr>
        <w:tab/>
        <w:t>TC9: GSM and NB-IoT standalone multi-carrier operation</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815" w:name="_Toc21097857"/>
      <w:bookmarkStart w:id="1816" w:name="_Toc29765419"/>
      <w:bookmarkStart w:id="1817" w:name="_Toc37180901"/>
      <w:bookmarkStart w:id="1818" w:name="_Toc37181345"/>
      <w:bookmarkStart w:id="1819" w:name="_Toc37181789"/>
      <w:bookmarkStart w:id="1820" w:name="_Toc45881854"/>
      <w:bookmarkStart w:id="1821" w:name="_Toc52560087"/>
      <w:bookmarkStart w:id="1822" w:name="_Toc67912642"/>
      <w:bookmarkStart w:id="1823" w:name="_Toc74901328"/>
      <w:bookmarkStart w:id="1824" w:name="_Toc76504586"/>
      <w:bookmarkStart w:id="1825" w:name="_Toc83044315"/>
      <w:bookmarkStart w:id="1826" w:name="_Toc89871660"/>
      <w:bookmarkStart w:id="1827" w:name="_Toc98702278"/>
      <w:bookmarkStart w:id="1828" w:name="_Toc105745652"/>
      <w:bookmarkStart w:id="1829" w:name="_Toc123142425"/>
      <w:bookmarkStart w:id="1830" w:name="_Toc124163962"/>
      <w:bookmarkStart w:id="1831" w:name="_Toc130735665"/>
      <w:bookmarkStart w:id="1832" w:name="_Toc137308665"/>
      <w:bookmarkStart w:id="1833" w:name="_Toc147154239"/>
      <w:r w:rsidRPr="00A46FD9">
        <w:rPr>
          <w:lang w:eastAsia="zh-CN"/>
        </w:rPr>
        <w:t>4.8.9.1</w:t>
      </w:r>
      <w:r w:rsidRPr="00A46FD9">
        <w:rPr>
          <w:lang w:eastAsia="zh-CN"/>
        </w:rPr>
        <w:tab/>
        <w:t>TC9 generation</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834" w:name="_Toc21097858"/>
      <w:bookmarkStart w:id="1835" w:name="_Toc29765420"/>
      <w:bookmarkStart w:id="1836" w:name="_Toc37180902"/>
      <w:bookmarkStart w:id="1837" w:name="_Toc37181346"/>
      <w:bookmarkStart w:id="1838" w:name="_Toc37181790"/>
      <w:bookmarkStart w:id="1839" w:name="_Toc45881855"/>
      <w:bookmarkStart w:id="1840" w:name="_Toc52560088"/>
      <w:bookmarkStart w:id="1841" w:name="_Toc67912643"/>
      <w:bookmarkStart w:id="1842" w:name="_Toc74901329"/>
      <w:bookmarkStart w:id="1843" w:name="_Toc76504587"/>
      <w:bookmarkStart w:id="1844" w:name="_Toc83044316"/>
      <w:bookmarkStart w:id="1845" w:name="_Toc89871661"/>
      <w:bookmarkStart w:id="1846" w:name="_Toc98702279"/>
      <w:bookmarkStart w:id="1847" w:name="_Toc105745653"/>
      <w:bookmarkStart w:id="1848" w:name="_Toc123142426"/>
      <w:bookmarkStart w:id="1849" w:name="_Toc124163963"/>
      <w:bookmarkStart w:id="1850" w:name="_Toc130735666"/>
      <w:bookmarkStart w:id="1851" w:name="_Toc137308666"/>
      <w:bookmarkStart w:id="1852" w:name="_Toc147154240"/>
      <w:r w:rsidRPr="00A46FD9">
        <w:rPr>
          <w:lang w:eastAsia="zh-CN"/>
        </w:rPr>
        <w:t>4.8.9.2</w:t>
      </w:r>
      <w:r w:rsidRPr="00A46FD9">
        <w:rPr>
          <w:lang w:eastAsia="zh-CN"/>
        </w:rPr>
        <w:tab/>
        <w:t>TC9 power allocation</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853" w:name="_Toc21097859"/>
      <w:bookmarkStart w:id="1854" w:name="_Toc29765421"/>
      <w:bookmarkStart w:id="1855" w:name="_Toc37180903"/>
      <w:bookmarkStart w:id="1856" w:name="_Toc37181347"/>
      <w:bookmarkStart w:id="1857" w:name="_Toc37181791"/>
      <w:bookmarkStart w:id="1858" w:name="_Toc45881856"/>
      <w:bookmarkStart w:id="1859" w:name="_Toc52560089"/>
      <w:bookmarkStart w:id="1860" w:name="_Toc67912644"/>
      <w:bookmarkStart w:id="1861" w:name="_Toc74901330"/>
      <w:bookmarkStart w:id="1862" w:name="_Toc76504588"/>
      <w:bookmarkStart w:id="1863" w:name="_Toc83044317"/>
      <w:bookmarkStart w:id="1864" w:name="_Toc89871662"/>
      <w:bookmarkStart w:id="1865" w:name="_Toc98702280"/>
      <w:bookmarkStart w:id="1866" w:name="_Toc105745654"/>
      <w:bookmarkStart w:id="1867" w:name="_Toc123142427"/>
      <w:bookmarkStart w:id="1868" w:name="_Toc124163964"/>
      <w:bookmarkStart w:id="1869" w:name="_Toc130735667"/>
      <w:bookmarkStart w:id="1870" w:name="_Toc137308667"/>
      <w:bookmarkStart w:id="1871" w:name="_Toc147154241"/>
      <w:r w:rsidRPr="00A46FD9">
        <w:rPr>
          <w:lang w:eastAsia="zh-CN"/>
        </w:rPr>
        <w:t>4.8.10</w:t>
      </w:r>
      <w:r w:rsidRPr="00A46FD9">
        <w:rPr>
          <w:lang w:eastAsia="zh-CN"/>
        </w:rPr>
        <w:tab/>
        <w:t>TC10: UTRA and NB-IoT standalone multi-carrier operation</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872" w:name="_Toc21097860"/>
      <w:bookmarkStart w:id="1873" w:name="_Toc29765422"/>
      <w:bookmarkStart w:id="1874" w:name="_Toc37180904"/>
      <w:bookmarkStart w:id="1875" w:name="_Toc37181348"/>
      <w:bookmarkStart w:id="1876" w:name="_Toc37181792"/>
      <w:bookmarkStart w:id="1877" w:name="_Toc45881857"/>
      <w:bookmarkStart w:id="1878" w:name="_Toc52560090"/>
      <w:bookmarkStart w:id="1879" w:name="_Toc67912645"/>
      <w:bookmarkStart w:id="1880" w:name="_Toc74901331"/>
      <w:bookmarkStart w:id="1881" w:name="_Toc76504589"/>
      <w:bookmarkStart w:id="1882" w:name="_Toc83044318"/>
      <w:bookmarkStart w:id="1883" w:name="_Toc89871663"/>
      <w:bookmarkStart w:id="1884" w:name="_Toc98702281"/>
      <w:bookmarkStart w:id="1885" w:name="_Toc105745655"/>
      <w:bookmarkStart w:id="1886" w:name="_Toc123142428"/>
      <w:bookmarkStart w:id="1887" w:name="_Toc124163965"/>
      <w:bookmarkStart w:id="1888" w:name="_Toc130735668"/>
      <w:bookmarkStart w:id="1889" w:name="_Toc137308668"/>
      <w:bookmarkStart w:id="1890" w:name="_Toc147154242"/>
      <w:r w:rsidRPr="00A46FD9">
        <w:rPr>
          <w:lang w:eastAsia="zh-CN"/>
        </w:rPr>
        <w:t>4.8.10.1</w:t>
      </w:r>
      <w:r w:rsidRPr="00A46FD9">
        <w:rPr>
          <w:lang w:eastAsia="zh-CN"/>
        </w:rPr>
        <w:tab/>
        <w:t>TC10 generation</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891" w:name="_Toc21097861"/>
      <w:bookmarkStart w:id="1892" w:name="_Toc29765423"/>
      <w:bookmarkStart w:id="1893" w:name="_Toc37180905"/>
      <w:bookmarkStart w:id="1894" w:name="_Toc37181349"/>
      <w:bookmarkStart w:id="1895" w:name="_Toc37181793"/>
      <w:bookmarkStart w:id="1896" w:name="_Toc45881858"/>
      <w:bookmarkStart w:id="1897" w:name="_Toc52560091"/>
      <w:bookmarkStart w:id="1898" w:name="_Toc67912646"/>
      <w:bookmarkStart w:id="1899" w:name="_Toc74901332"/>
      <w:bookmarkStart w:id="1900" w:name="_Toc76504590"/>
      <w:bookmarkStart w:id="1901" w:name="_Toc83044319"/>
      <w:bookmarkStart w:id="1902" w:name="_Toc89871664"/>
      <w:bookmarkStart w:id="1903" w:name="_Toc98702282"/>
      <w:bookmarkStart w:id="1904" w:name="_Toc105745656"/>
      <w:bookmarkStart w:id="1905" w:name="_Toc123142429"/>
      <w:bookmarkStart w:id="1906" w:name="_Toc124163966"/>
      <w:bookmarkStart w:id="1907" w:name="_Toc130735669"/>
      <w:bookmarkStart w:id="1908" w:name="_Toc137308669"/>
      <w:bookmarkStart w:id="1909" w:name="_Toc147154243"/>
      <w:r w:rsidRPr="00A46FD9">
        <w:rPr>
          <w:lang w:eastAsia="zh-CN"/>
        </w:rPr>
        <w:t>4.8.10.2</w:t>
      </w:r>
      <w:r w:rsidRPr="00A46FD9">
        <w:rPr>
          <w:lang w:eastAsia="zh-CN"/>
        </w:rPr>
        <w:tab/>
        <w:t>TC10 power allocation</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910" w:name="_Toc21097862"/>
      <w:bookmarkStart w:id="1911" w:name="_Toc29765424"/>
      <w:bookmarkStart w:id="1912" w:name="_Toc37180906"/>
      <w:bookmarkStart w:id="1913" w:name="_Toc37181350"/>
      <w:bookmarkStart w:id="1914" w:name="_Toc37181794"/>
      <w:bookmarkStart w:id="1915" w:name="_Toc45881859"/>
      <w:bookmarkStart w:id="1916" w:name="_Toc52560092"/>
      <w:bookmarkStart w:id="1917" w:name="_Toc67912647"/>
      <w:bookmarkStart w:id="1918" w:name="_Toc74901333"/>
      <w:bookmarkStart w:id="1919" w:name="_Toc76504591"/>
      <w:bookmarkStart w:id="1920" w:name="_Toc83044320"/>
      <w:bookmarkStart w:id="1921" w:name="_Toc89871665"/>
      <w:bookmarkStart w:id="1922" w:name="_Toc98702283"/>
      <w:bookmarkStart w:id="1923" w:name="_Toc105745657"/>
      <w:bookmarkStart w:id="1924" w:name="_Toc123142430"/>
      <w:bookmarkStart w:id="1925" w:name="_Toc124163967"/>
      <w:bookmarkStart w:id="1926" w:name="_Toc130735670"/>
      <w:bookmarkStart w:id="1927" w:name="_Toc137308670"/>
      <w:bookmarkStart w:id="1928" w:name="_Toc147154244"/>
      <w:r w:rsidRPr="00A46FD9">
        <w:rPr>
          <w:lang w:eastAsia="zh-CN"/>
        </w:rPr>
        <w:t>4.8.11</w:t>
      </w:r>
      <w:r w:rsidRPr="00A46FD9">
        <w:rPr>
          <w:lang w:eastAsia="zh-CN"/>
        </w:rPr>
        <w:tab/>
        <w:t>TC11: E-UTRA and NB-IoT standalone multi-carrier operation</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929" w:name="_Toc21097863"/>
      <w:bookmarkStart w:id="1930" w:name="_Toc29765425"/>
      <w:bookmarkStart w:id="1931" w:name="_Toc37180907"/>
      <w:bookmarkStart w:id="1932" w:name="_Toc37181351"/>
      <w:bookmarkStart w:id="1933" w:name="_Toc37181795"/>
      <w:bookmarkStart w:id="1934" w:name="_Toc45881860"/>
      <w:bookmarkStart w:id="1935" w:name="_Toc52560093"/>
      <w:bookmarkStart w:id="1936" w:name="_Toc67912648"/>
      <w:bookmarkStart w:id="1937" w:name="_Toc74901334"/>
      <w:bookmarkStart w:id="1938" w:name="_Toc76504592"/>
      <w:bookmarkStart w:id="1939" w:name="_Toc83044321"/>
      <w:bookmarkStart w:id="1940" w:name="_Toc89871666"/>
      <w:bookmarkStart w:id="1941" w:name="_Toc98702284"/>
      <w:bookmarkStart w:id="1942" w:name="_Toc105745658"/>
      <w:bookmarkStart w:id="1943" w:name="_Toc123142431"/>
      <w:bookmarkStart w:id="1944" w:name="_Toc124163968"/>
      <w:bookmarkStart w:id="1945" w:name="_Toc130735671"/>
      <w:bookmarkStart w:id="1946" w:name="_Toc137308671"/>
      <w:bookmarkStart w:id="1947" w:name="_Toc147154245"/>
      <w:r w:rsidRPr="00A46FD9">
        <w:rPr>
          <w:lang w:eastAsia="zh-CN"/>
        </w:rPr>
        <w:t>4.8.11.1</w:t>
      </w:r>
      <w:r w:rsidRPr="00A46FD9">
        <w:rPr>
          <w:lang w:eastAsia="zh-CN"/>
        </w:rPr>
        <w:tab/>
        <w:t>TC11 generation</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948" w:name="_Toc21097864"/>
      <w:bookmarkStart w:id="1949" w:name="_Toc29765426"/>
      <w:bookmarkStart w:id="1950" w:name="_Toc37180908"/>
      <w:bookmarkStart w:id="1951" w:name="_Toc37181352"/>
      <w:bookmarkStart w:id="1952" w:name="_Toc37181796"/>
      <w:bookmarkStart w:id="1953" w:name="_Toc45881861"/>
      <w:bookmarkStart w:id="1954" w:name="_Toc52560094"/>
      <w:bookmarkStart w:id="1955" w:name="_Toc67912649"/>
      <w:bookmarkStart w:id="1956" w:name="_Toc74901335"/>
      <w:bookmarkStart w:id="1957" w:name="_Toc76504593"/>
      <w:bookmarkStart w:id="1958" w:name="_Toc83044322"/>
      <w:bookmarkStart w:id="1959" w:name="_Toc89871667"/>
      <w:bookmarkStart w:id="1960" w:name="_Toc98702285"/>
      <w:bookmarkStart w:id="1961" w:name="_Toc105745659"/>
      <w:bookmarkStart w:id="1962" w:name="_Toc123142432"/>
      <w:bookmarkStart w:id="1963" w:name="_Toc124163969"/>
      <w:bookmarkStart w:id="1964" w:name="_Toc130735672"/>
      <w:bookmarkStart w:id="1965" w:name="_Toc137308672"/>
      <w:bookmarkStart w:id="1966" w:name="_Toc147154246"/>
      <w:r w:rsidRPr="00A46FD9">
        <w:rPr>
          <w:lang w:eastAsia="zh-CN"/>
        </w:rPr>
        <w:t>4.8.11.2</w:t>
      </w:r>
      <w:r w:rsidRPr="00A46FD9">
        <w:rPr>
          <w:lang w:eastAsia="zh-CN"/>
        </w:rPr>
        <w:tab/>
        <w:t>TC11 power allocation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967" w:name="_Toc21097865"/>
      <w:bookmarkStart w:id="1968" w:name="_Toc29765427"/>
      <w:bookmarkStart w:id="1969" w:name="_Toc37180909"/>
      <w:bookmarkStart w:id="1970" w:name="_Toc37181353"/>
      <w:bookmarkStart w:id="1971" w:name="_Toc37181797"/>
      <w:bookmarkStart w:id="1972" w:name="_Toc45881862"/>
      <w:bookmarkStart w:id="1973" w:name="_Toc52560095"/>
      <w:bookmarkStart w:id="1974" w:name="_Toc67912650"/>
      <w:bookmarkStart w:id="1975" w:name="_Toc74901336"/>
      <w:bookmarkStart w:id="1976" w:name="_Toc76504594"/>
      <w:bookmarkStart w:id="1977" w:name="_Toc83044323"/>
      <w:bookmarkStart w:id="1978" w:name="_Toc89871668"/>
      <w:bookmarkStart w:id="1979" w:name="_Toc98702286"/>
      <w:bookmarkStart w:id="1980" w:name="_Toc105745660"/>
      <w:bookmarkStart w:id="1981" w:name="_Toc123142433"/>
      <w:bookmarkStart w:id="1982" w:name="_Toc124163970"/>
      <w:bookmarkStart w:id="1983" w:name="_Toc130735673"/>
      <w:bookmarkStart w:id="1984" w:name="_Toc137308673"/>
      <w:bookmarkStart w:id="1985" w:name="_Toc147154247"/>
      <w:r w:rsidRPr="00A46FD9">
        <w:rPr>
          <w:lang w:eastAsia="zh-CN"/>
        </w:rPr>
        <w:t>4.8.12</w:t>
      </w:r>
      <w:r w:rsidRPr="00A46FD9">
        <w:rPr>
          <w:lang w:eastAsia="zh-CN"/>
        </w:rPr>
        <w:tab/>
        <w:t>TC12: GSM and UTRA and NB-IoT standalone multi-carrier operation</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1986" w:name="_Toc21097866"/>
      <w:bookmarkStart w:id="1987" w:name="_Toc29765428"/>
      <w:bookmarkStart w:id="1988" w:name="_Toc37180910"/>
      <w:bookmarkStart w:id="1989" w:name="_Toc37181354"/>
      <w:bookmarkStart w:id="1990" w:name="_Toc37181798"/>
      <w:bookmarkStart w:id="1991" w:name="_Toc45881863"/>
      <w:bookmarkStart w:id="1992" w:name="_Toc52560096"/>
      <w:bookmarkStart w:id="1993" w:name="_Toc67912651"/>
      <w:bookmarkStart w:id="1994" w:name="_Toc74901337"/>
      <w:bookmarkStart w:id="1995" w:name="_Toc76504595"/>
      <w:bookmarkStart w:id="1996" w:name="_Toc83044324"/>
      <w:bookmarkStart w:id="1997" w:name="_Toc89871669"/>
      <w:bookmarkStart w:id="1998" w:name="_Toc98702287"/>
      <w:bookmarkStart w:id="1999" w:name="_Toc105745661"/>
      <w:bookmarkStart w:id="2000" w:name="_Toc123142434"/>
      <w:bookmarkStart w:id="2001" w:name="_Toc124163971"/>
      <w:bookmarkStart w:id="2002" w:name="_Toc130735674"/>
      <w:bookmarkStart w:id="2003" w:name="_Toc137308674"/>
      <w:bookmarkStart w:id="2004" w:name="_Toc147154248"/>
      <w:r w:rsidRPr="00A46FD9">
        <w:rPr>
          <w:lang w:eastAsia="zh-CN"/>
        </w:rPr>
        <w:t>4.8.12.1</w:t>
      </w:r>
      <w:r w:rsidRPr="00A46FD9">
        <w:rPr>
          <w:lang w:eastAsia="zh-CN"/>
        </w:rPr>
        <w:tab/>
        <w:t>TC12 generation</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005" w:name="_Toc21097867"/>
      <w:bookmarkStart w:id="2006" w:name="_Toc29765429"/>
      <w:bookmarkStart w:id="2007" w:name="_Toc37180911"/>
      <w:bookmarkStart w:id="2008" w:name="_Toc37181355"/>
      <w:bookmarkStart w:id="2009" w:name="_Toc37181799"/>
      <w:bookmarkStart w:id="2010" w:name="_Toc45881864"/>
      <w:bookmarkStart w:id="2011" w:name="_Toc52560097"/>
      <w:bookmarkStart w:id="2012" w:name="_Toc67912652"/>
      <w:bookmarkStart w:id="2013" w:name="_Toc74901338"/>
      <w:bookmarkStart w:id="2014" w:name="_Toc76504596"/>
      <w:bookmarkStart w:id="2015" w:name="_Toc83044325"/>
      <w:bookmarkStart w:id="2016" w:name="_Toc89871670"/>
      <w:bookmarkStart w:id="2017" w:name="_Toc98702288"/>
      <w:bookmarkStart w:id="2018" w:name="_Toc105745662"/>
      <w:bookmarkStart w:id="2019" w:name="_Toc123142435"/>
      <w:bookmarkStart w:id="2020" w:name="_Toc124163972"/>
      <w:bookmarkStart w:id="2021" w:name="_Toc130735675"/>
      <w:bookmarkStart w:id="2022" w:name="_Toc137308675"/>
      <w:bookmarkStart w:id="2023" w:name="_Toc147154249"/>
      <w:r w:rsidRPr="00A46FD9">
        <w:rPr>
          <w:lang w:eastAsia="zh-CN"/>
        </w:rPr>
        <w:t>4.8.12.2</w:t>
      </w:r>
      <w:r w:rsidRPr="00A46FD9">
        <w:rPr>
          <w:lang w:eastAsia="zh-CN"/>
        </w:rPr>
        <w:tab/>
        <w:t>TC12 power allocation</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024" w:name="_Toc21097868"/>
      <w:bookmarkStart w:id="2025" w:name="_Toc29765430"/>
      <w:bookmarkStart w:id="2026" w:name="_Toc37180912"/>
      <w:bookmarkStart w:id="2027" w:name="_Toc37181356"/>
      <w:bookmarkStart w:id="2028" w:name="_Toc37181800"/>
      <w:bookmarkStart w:id="2029" w:name="_Toc45881865"/>
      <w:bookmarkStart w:id="2030" w:name="_Toc52560098"/>
      <w:bookmarkStart w:id="2031" w:name="_Toc67912653"/>
      <w:bookmarkStart w:id="2032" w:name="_Toc74901339"/>
      <w:bookmarkStart w:id="2033" w:name="_Toc76504597"/>
      <w:bookmarkStart w:id="2034" w:name="_Toc83044326"/>
      <w:bookmarkStart w:id="2035" w:name="_Toc89871671"/>
      <w:bookmarkStart w:id="2036" w:name="_Toc98702289"/>
      <w:bookmarkStart w:id="2037" w:name="_Toc105745663"/>
      <w:bookmarkStart w:id="2038" w:name="_Toc123142436"/>
      <w:bookmarkStart w:id="2039" w:name="_Toc124163973"/>
      <w:bookmarkStart w:id="2040" w:name="_Toc130735676"/>
      <w:bookmarkStart w:id="2041" w:name="_Toc137308676"/>
      <w:bookmarkStart w:id="2042" w:name="_Toc147154250"/>
      <w:r w:rsidRPr="00A46FD9">
        <w:rPr>
          <w:lang w:eastAsia="zh-CN"/>
        </w:rPr>
        <w:t>4.8.13</w:t>
      </w:r>
      <w:r w:rsidRPr="00A46FD9">
        <w:rPr>
          <w:lang w:eastAsia="zh-CN"/>
        </w:rPr>
        <w:tab/>
        <w:t>TC13: GSM and E-UTRA and NB-IoT standalone multi-carrier operation</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043" w:name="_Toc21097869"/>
      <w:bookmarkStart w:id="2044" w:name="_Toc29765431"/>
      <w:bookmarkStart w:id="2045" w:name="_Toc37180913"/>
      <w:bookmarkStart w:id="2046" w:name="_Toc37181357"/>
      <w:bookmarkStart w:id="2047" w:name="_Toc37181801"/>
      <w:bookmarkStart w:id="2048" w:name="_Toc45881866"/>
      <w:bookmarkStart w:id="2049" w:name="_Toc52560099"/>
      <w:bookmarkStart w:id="2050" w:name="_Toc67912654"/>
      <w:bookmarkStart w:id="2051" w:name="_Toc74901340"/>
      <w:bookmarkStart w:id="2052" w:name="_Toc76504598"/>
      <w:bookmarkStart w:id="2053" w:name="_Toc83044327"/>
      <w:bookmarkStart w:id="2054" w:name="_Toc89871672"/>
      <w:bookmarkStart w:id="2055" w:name="_Toc98702290"/>
      <w:bookmarkStart w:id="2056" w:name="_Toc105745664"/>
      <w:bookmarkStart w:id="2057" w:name="_Toc123142437"/>
      <w:bookmarkStart w:id="2058" w:name="_Toc124163974"/>
      <w:bookmarkStart w:id="2059" w:name="_Toc130735677"/>
      <w:bookmarkStart w:id="2060" w:name="_Toc137308677"/>
      <w:bookmarkStart w:id="2061" w:name="_Toc147154251"/>
      <w:r w:rsidRPr="00A46FD9">
        <w:rPr>
          <w:lang w:eastAsia="zh-CN"/>
        </w:rPr>
        <w:t>4.8.13.1</w:t>
      </w:r>
      <w:r w:rsidRPr="00A46FD9">
        <w:rPr>
          <w:lang w:eastAsia="zh-CN"/>
        </w:rPr>
        <w:tab/>
        <w:t>TC13 generation</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062" w:name="_Toc21097870"/>
      <w:bookmarkStart w:id="2063" w:name="_Toc29765432"/>
      <w:bookmarkStart w:id="2064" w:name="_Toc37180914"/>
      <w:bookmarkStart w:id="2065" w:name="_Toc37181358"/>
      <w:bookmarkStart w:id="2066" w:name="_Toc37181802"/>
      <w:bookmarkStart w:id="2067" w:name="_Toc45881867"/>
      <w:bookmarkStart w:id="2068" w:name="_Toc52560100"/>
      <w:bookmarkStart w:id="2069" w:name="_Toc67912655"/>
      <w:bookmarkStart w:id="2070" w:name="_Toc74901341"/>
      <w:bookmarkStart w:id="2071" w:name="_Toc76504599"/>
      <w:bookmarkStart w:id="2072" w:name="_Toc83044328"/>
      <w:bookmarkStart w:id="2073" w:name="_Toc89871673"/>
      <w:bookmarkStart w:id="2074" w:name="_Toc98702291"/>
      <w:bookmarkStart w:id="2075" w:name="_Toc105745665"/>
      <w:bookmarkStart w:id="2076" w:name="_Toc123142438"/>
      <w:bookmarkStart w:id="2077" w:name="_Toc124163975"/>
      <w:bookmarkStart w:id="2078" w:name="_Toc130735678"/>
      <w:bookmarkStart w:id="2079" w:name="_Toc137308678"/>
      <w:bookmarkStart w:id="2080" w:name="_Toc147154252"/>
      <w:r w:rsidRPr="00A46FD9">
        <w:rPr>
          <w:lang w:eastAsia="zh-CN"/>
        </w:rPr>
        <w:t>4.8.13.2</w:t>
      </w:r>
      <w:r w:rsidRPr="00A46FD9">
        <w:rPr>
          <w:lang w:eastAsia="zh-CN"/>
        </w:rPr>
        <w:tab/>
        <w:t>TC13 power allocation</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081" w:name="_Toc21097871"/>
      <w:bookmarkStart w:id="2082" w:name="_Toc29765433"/>
      <w:bookmarkStart w:id="2083" w:name="_Toc37180915"/>
      <w:bookmarkStart w:id="2084" w:name="_Toc37181359"/>
      <w:bookmarkStart w:id="2085" w:name="_Toc37181803"/>
      <w:bookmarkStart w:id="2086" w:name="_Toc45881868"/>
      <w:bookmarkStart w:id="2087" w:name="_Toc52560101"/>
      <w:bookmarkStart w:id="2088" w:name="_Toc67912656"/>
      <w:bookmarkStart w:id="2089" w:name="_Toc74901342"/>
      <w:bookmarkStart w:id="2090" w:name="_Toc76504600"/>
      <w:bookmarkStart w:id="2091" w:name="_Toc83044329"/>
      <w:bookmarkStart w:id="2092" w:name="_Toc89871674"/>
      <w:bookmarkStart w:id="2093" w:name="_Toc98702292"/>
      <w:bookmarkStart w:id="2094" w:name="_Toc105745666"/>
      <w:bookmarkStart w:id="2095" w:name="_Toc123142439"/>
      <w:bookmarkStart w:id="2096" w:name="_Toc124163976"/>
      <w:bookmarkStart w:id="2097" w:name="_Toc130735679"/>
      <w:bookmarkStart w:id="2098" w:name="_Toc137308679"/>
      <w:bookmarkStart w:id="2099" w:name="_Toc147154253"/>
      <w:r w:rsidRPr="00A46FD9">
        <w:rPr>
          <w:lang w:eastAsia="zh-CN"/>
        </w:rPr>
        <w:t>4.8.14</w:t>
      </w:r>
      <w:r w:rsidRPr="00A46FD9">
        <w:rPr>
          <w:lang w:eastAsia="zh-CN"/>
        </w:rPr>
        <w:tab/>
        <w:t>TC14: UTRA and E-UTRA and NB-IoT standalone multi-carrier operation</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100" w:name="_Toc21097872"/>
      <w:bookmarkStart w:id="2101" w:name="_Toc29765434"/>
      <w:bookmarkStart w:id="2102" w:name="_Toc37180916"/>
      <w:bookmarkStart w:id="2103" w:name="_Toc37181360"/>
      <w:bookmarkStart w:id="2104" w:name="_Toc37181804"/>
      <w:bookmarkStart w:id="2105" w:name="_Toc45881869"/>
      <w:bookmarkStart w:id="2106" w:name="_Toc52560102"/>
      <w:bookmarkStart w:id="2107" w:name="_Toc67912657"/>
      <w:bookmarkStart w:id="2108" w:name="_Toc74901343"/>
      <w:bookmarkStart w:id="2109" w:name="_Toc76504601"/>
      <w:bookmarkStart w:id="2110" w:name="_Toc83044330"/>
      <w:bookmarkStart w:id="2111" w:name="_Toc89871675"/>
      <w:bookmarkStart w:id="2112" w:name="_Toc98702293"/>
      <w:bookmarkStart w:id="2113" w:name="_Toc105745667"/>
      <w:bookmarkStart w:id="2114" w:name="_Toc123142440"/>
      <w:bookmarkStart w:id="2115" w:name="_Toc124163977"/>
      <w:bookmarkStart w:id="2116" w:name="_Toc130735680"/>
      <w:bookmarkStart w:id="2117" w:name="_Toc137308680"/>
      <w:bookmarkStart w:id="2118" w:name="_Toc147154254"/>
      <w:r w:rsidRPr="00A46FD9">
        <w:rPr>
          <w:lang w:eastAsia="zh-CN"/>
        </w:rPr>
        <w:t>4.8.14.1</w:t>
      </w:r>
      <w:r w:rsidRPr="00A46FD9">
        <w:rPr>
          <w:lang w:eastAsia="zh-CN"/>
        </w:rPr>
        <w:tab/>
        <w:t>TC14 generation</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119" w:name="_Toc21097873"/>
      <w:bookmarkStart w:id="2120" w:name="_Toc29765435"/>
      <w:bookmarkStart w:id="2121" w:name="_Toc37180917"/>
      <w:bookmarkStart w:id="2122" w:name="_Toc37181361"/>
      <w:bookmarkStart w:id="2123" w:name="_Toc37181805"/>
      <w:bookmarkStart w:id="2124" w:name="_Toc45881870"/>
      <w:bookmarkStart w:id="2125" w:name="_Toc52560103"/>
      <w:bookmarkStart w:id="2126" w:name="_Toc67912658"/>
      <w:bookmarkStart w:id="2127" w:name="_Toc74901344"/>
      <w:bookmarkStart w:id="2128" w:name="_Toc76504602"/>
      <w:bookmarkStart w:id="2129" w:name="_Toc83044331"/>
      <w:bookmarkStart w:id="2130" w:name="_Toc89871676"/>
      <w:bookmarkStart w:id="2131" w:name="_Toc98702294"/>
      <w:bookmarkStart w:id="2132" w:name="_Toc105745668"/>
      <w:bookmarkStart w:id="2133" w:name="_Toc123142441"/>
      <w:bookmarkStart w:id="2134" w:name="_Toc124163978"/>
      <w:bookmarkStart w:id="2135" w:name="_Toc130735681"/>
      <w:bookmarkStart w:id="2136" w:name="_Toc137308681"/>
      <w:bookmarkStart w:id="2137" w:name="_Toc147154255"/>
      <w:r w:rsidRPr="00A46FD9">
        <w:rPr>
          <w:lang w:eastAsia="zh-CN"/>
        </w:rPr>
        <w:t>4.8.14.2</w:t>
      </w:r>
      <w:r w:rsidRPr="00A46FD9">
        <w:rPr>
          <w:lang w:eastAsia="zh-CN"/>
        </w:rPr>
        <w:tab/>
        <w:t>TC14 power allocation</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138" w:name="_Toc21097874"/>
      <w:bookmarkStart w:id="2139" w:name="_Toc29765436"/>
      <w:bookmarkStart w:id="2140" w:name="_Toc37180918"/>
      <w:bookmarkStart w:id="2141" w:name="_Toc37181362"/>
      <w:bookmarkStart w:id="2142" w:name="_Toc37181806"/>
      <w:bookmarkStart w:id="2143" w:name="_Toc45881871"/>
      <w:bookmarkStart w:id="2144" w:name="_Toc52560104"/>
      <w:bookmarkStart w:id="2145" w:name="_Toc67912659"/>
      <w:bookmarkStart w:id="2146" w:name="_Toc74901345"/>
      <w:bookmarkStart w:id="2147" w:name="_Toc76504603"/>
      <w:bookmarkStart w:id="2148" w:name="_Toc83044332"/>
      <w:bookmarkStart w:id="2149" w:name="_Toc89871677"/>
      <w:bookmarkStart w:id="2150" w:name="_Toc98702295"/>
      <w:bookmarkStart w:id="2151" w:name="_Toc105745669"/>
      <w:bookmarkStart w:id="2152" w:name="_Toc123142442"/>
      <w:bookmarkStart w:id="2153" w:name="_Toc124163979"/>
      <w:bookmarkStart w:id="2154" w:name="_Toc130735682"/>
      <w:bookmarkStart w:id="2155" w:name="_Toc137308682"/>
      <w:bookmarkStart w:id="2156" w:name="_Toc147154256"/>
      <w:r w:rsidRPr="00A46FD9">
        <w:rPr>
          <w:lang w:eastAsia="zh-CN"/>
        </w:rPr>
        <w:t>4.8.15</w:t>
      </w:r>
      <w:r w:rsidRPr="00A46FD9">
        <w:rPr>
          <w:lang w:eastAsia="zh-CN"/>
        </w:rPr>
        <w:tab/>
        <w:t>TC15: GSM and E-UTRA with NB-IoT in-band multi-carrier operation</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157" w:name="_Toc21097875"/>
      <w:bookmarkStart w:id="2158" w:name="_Toc29765437"/>
      <w:bookmarkStart w:id="2159" w:name="_Toc37180919"/>
      <w:bookmarkStart w:id="2160" w:name="_Toc37181363"/>
      <w:bookmarkStart w:id="2161" w:name="_Toc37181807"/>
      <w:bookmarkStart w:id="2162" w:name="_Toc45881872"/>
      <w:bookmarkStart w:id="2163" w:name="_Toc52560105"/>
      <w:bookmarkStart w:id="2164" w:name="_Toc67912660"/>
      <w:bookmarkStart w:id="2165" w:name="_Toc74901346"/>
      <w:bookmarkStart w:id="2166" w:name="_Toc76504604"/>
      <w:bookmarkStart w:id="2167" w:name="_Toc83044333"/>
      <w:bookmarkStart w:id="2168" w:name="_Toc89871678"/>
      <w:bookmarkStart w:id="2169" w:name="_Toc98702296"/>
      <w:bookmarkStart w:id="2170" w:name="_Toc105745670"/>
      <w:bookmarkStart w:id="2171" w:name="_Toc123142443"/>
      <w:bookmarkStart w:id="2172" w:name="_Toc124163980"/>
      <w:bookmarkStart w:id="2173" w:name="_Toc130735683"/>
      <w:bookmarkStart w:id="2174" w:name="_Toc137308683"/>
      <w:bookmarkStart w:id="2175" w:name="_Toc147154257"/>
      <w:r w:rsidRPr="00A46FD9">
        <w:rPr>
          <w:lang w:eastAsia="zh-CN"/>
        </w:rPr>
        <w:t>4.8.15.1</w:t>
      </w:r>
      <w:r w:rsidRPr="00A46FD9">
        <w:rPr>
          <w:lang w:eastAsia="zh-CN"/>
        </w:rPr>
        <w:tab/>
        <w:t>TC15 generation</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176" w:name="_Toc21097876"/>
      <w:bookmarkStart w:id="2177" w:name="_Toc29765438"/>
      <w:bookmarkStart w:id="2178" w:name="_Toc37180920"/>
      <w:bookmarkStart w:id="2179" w:name="_Toc37181364"/>
      <w:bookmarkStart w:id="2180" w:name="_Toc37181808"/>
      <w:bookmarkStart w:id="2181" w:name="_Toc45881873"/>
      <w:bookmarkStart w:id="2182" w:name="_Toc52560106"/>
      <w:bookmarkStart w:id="2183" w:name="_Toc67912661"/>
      <w:bookmarkStart w:id="2184" w:name="_Toc74901347"/>
      <w:bookmarkStart w:id="2185" w:name="_Toc76504605"/>
      <w:bookmarkStart w:id="2186" w:name="_Toc83044334"/>
      <w:bookmarkStart w:id="2187" w:name="_Toc89871679"/>
      <w:bookmarkStart w:id="2188" w:name="_Toc98702297"/>
      <w:bookmarkStart w:id="2189" w:name="_Toc105745671"/>
      <w:bookmarkStart w:id="2190" w:name="_Toc123142444"/>
      <w:bookmarkStart w:id="2191" w:name="_Toc124163981"/>
      <w:bookmarkStart w:id="2192" w:name="_Toc130735684"/>
      <w:bookmarkStart w:id="2193" w:name="_Toc137308684"/>
      <w:bookmarkStart w:id="2194" w:name="_Toc147154258"/>
      <w:r w:rsidRPr="00A46FD9">
        <w:rPr>
          <w:lang w:eastAsia="zh-CN"/>
        </w:rPr>
        <w:t>4.8.15.2</w:t>
      </w:r>
      <w:r w:rsidRPr="00A46FD9">
        <w:rPr>
          <w:lang w:eastAsia="zh-CN"/>
        </w:rPr>
        <w:tab/>
        <w:t>TC15 power allocation</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195" w:name="_Toc21097877"/>
      <w:bookmarkStart w:id="2196" w:name="_Toc29765439"/>
      <w:bookmarkStart w:id="2197" w:name="_Toc37180921"/>
      <w:bookmarkStart w:id="2198" w:name="_Toc37181365"/>
      <w:bookmarkStart w:id="2199" w:name="_Toc37181809"/>
      <w:bookmarkStart w:id="2200" w:name="_Toc45881874"/>
      <w:bookmarkStart w:id="2201" w:name="_Toc52560107"/>
      <w:bookmarkStart w:id="2202" w:name="_Toc67912662"/>
      <w:bookmarkStart w:id="2203" w:name="_Toc74901348"/>
      <w:bookmarkStart w:id="2204" w:name="_Toc76504606"/>
      <w:bookmarkStart w:id="2205" w:name="_Toc83044335"/>
      <w:bookmarkStart w:id="2206" w:name="_Toc89871680"/>
      <w:bookmarkStart w:id="2207" w:name="_Toc98702298"/>
      <w:bookmarkStart w:id="2208" w:name="_Toc105745672"/>
      <w:bookmarkStart w:id="2209" w:name="_Toc123142445"/>
      <w:bookmarkStart w:id="2210" w:name="_Toc124163982"/>
      <w:bookmarkStart w:id="2211" w:name="_Toc130735685"/>
      <w:bookmarkStart w:id="2212" w:name="_Toc137308685"/>
      <w:bookmarkStart w:id="2213" w:name="_Toc147154259"/>
      <w:r w:rsidRPr="00A46FD9">
        <w:rPr>
          <w:lang w:eastAsia="zh-CN"/>
        </w:rPr>
        <w:t>4.8.16</w:t>
      </w:r>
      <w:r w:rsidRPr="00A46FD9">
        <w:rPr>
          <w:lang w:eastAsia="zh-CN"/>
        </w:rPr>
        <w:tab/>
        <w:t>TC16: UTRA and E-UTRA with NB-IoT in-band multi-carrier operation</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214" w:name="_Toc21097878"/>
      <w:bookmarkStart w:id="2215" w:name="_Toc29765440"/>
      <w:bookmarkStart w:id="2216" w:name="_Toc37180922"/>
      <w:bookmarkStart w:id="2217" w:name="_Toc37181366"/>
      <w:bookmarkStart w:id="2218" w:name="_Toc37181810"/>
      <w:bookmarkStart w:id="2219" w:name="_Toc45881875"/>
      <w:bookmarkStart w:id="2220" w:name="_Toc52560108"/>
      <w:bookmarkStart w:id="2221" w:name="_Toc67912663"/>
      <w:bookmarkStart w:id="2222" w:name="_Toc74901349"/>
      <w:bookmarkStart w:id="2223" w:name="_Toc76504607"/>
      <w:bookmarkStart w:id="2224" w:name="_Toc83044336"/>
      <w:bookmarkStart w:id="2225" w:name="_Toc89871681"/>
      <w:bookmarkStart w:id="2226" w:name="_Toc98702299"/>
      <w:bookmarkStart w:id="2227" w:name="_Toc105745673"/>
      <w:bookmarkStart w:id="2228" w:name="_Toc123142446"/>
      <w:bookmarkStart w:id="2229" w:name="_Toc124163983"/>
      <w:bookmarkStart w:id="2230" w:name="_Toc130735686"/>
      <w:bookmarkStart w:id="2231" w:name="_Toc137308686"/>
      <w:bookmarkStart w:id="2232" w:name="_Toc147154260"/>
      <w:r w:rsidRPr="00A46FD9">
        <w:rPr>
          <w:lang w:eastAsia="zh-CN"/>
        </w:rPr>
        <w:t>4.8.16.1</w:t>
      </w:r>
      <w:r w:rsidRPr="00A46FD9">
        <w:rPr>
          <w:lang w:eastAsia="zh-CN"/>
        </w:rPr>
        <w:tab/>
        <w:t>TC16 generation</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233" w:name="_Toc21097879"/>
      <w:bookmarkStart w:id="2234" w:name="_Toc29765441"/>
      <w:bookmarkStart w:id="2235" w:name="_Toc37180923"/>
      <w:bookmarkStart w:id="2236" w:name="_Toc37181367"/>
      <w:bookmarkStart w:id="2237" w:name="_Toc37181811"/>
      <w:bookmarkStart w:id="2238" w:name="_Toc45881876"/>
      <w:bookmarkStart w:id="2239" w:name="_Toc52560109"/>
      <w:bookmarkStart w:id="2240" w:name="_Toc67912664"/>
      <w:bookmarkStart w:id="2241" w:name="_Toc74901350"/>
      <w:bookmarkStart w:id="2242" w:name="_Toc76504608"/>
      <w:bookmarkStart w:id="2243" w:name="_Toc83044337"/>
      <w:bookmarkStart w:id="2244" w:name="_Toc89871682"/>
      <w:bookmarkStart w:id="2245" w:name="_Toc98702300"/>
      <w:bookmarkStart w:id="2246" w:name="_Toc105745674"/>
      <w:bookmarkStart w:id="2247" w:name="_Toc123142447"/>
      <w:bookmarkStart w:id="2248" w:name="_Toc124163984"/>
      <w:bookmarkStart w:id="2249" w:name="_Toc130735687"/>
      <w:bookmarkStart w:id="2250" w:name="_Toc137308687"/>
      <w:bookmarkStart w:id="2251" w:name="_Toc147154261"/>
      <w:r w:rsidRPr="00A46FD9">
        <w:rPr>
          <w:lang w:eastAsia="zh-CN"/>
        </w:rPr>
        <w:t>4.8.16.2</w:t>
      </w:r>
      <w:r w:rsidRPr="00A46FD9">
        <w:rPr>
          <w:lang w:eastAsia="zh-CN"/>
        </w:rPr>
        <w:tab/>
        <w:t>TC16 power allocation</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252" w:name="_Toc21097880"/>
      <w:bookmarkStart w:id="2253" w:name="_Toc29765442"/>
      <w:bookmarkStart w:id="2254" w:name="_Toc37180924"/>
      <w:bookmarkStart w:id="2255" w:name="_Toc37181368"/>
      <w:bookmarkStart w:id="2256" w:name="_Toc37181812"/>
      <w:bookmarkStart w:id="2257" w:name="_Toc45881877"/>
      <w:bookmarkStart w:id="2258" w:name="_Toc52560110"/>
      <w:bookmarkStart w:id="2259" w:name="_Toc67912665"/>
      <w:bookmarkStart w:id="2260" w:name="_Toc74901351"/>
      <w:bookmarkStart w:id="2261" w:name="_Toc76504609"/>
      <w:bookmarkStart w:id="2262" w:name="_Toc83044338"/>
      <w:bookmarkStart w:id="2263" w:name="_Toc89871683"/>
      <w:bookmarkStart w:id="2264" w:name="_Toc98702301"/>
      <w:bookmarkStart w:id="2265" w:name="_Toc105745675"/>
      <w:bookmarkStart w:id="2266" w:name="_Toc123142448"/>
      <w:bookmarkStart w:id="2267" w:name="_Toc124163985"/>
      <w:bookmarkStart w:id="2268" w:name="_Toc130735688"/>
      <w:bookmarkStart w:id="2269" w:name="_Toc137308688"/>
      <w:bookmarkStart w:id="2270" w:name="_Toc147154262"/>
      <w:r w:rsidRPr="00A46FD9">
        <w:rPr>
          <w:lang w:eastAsia="zh-CN"/>
        </w:rPr>
        <w:t>4.8.17</w:t>
      </w:r>
      <w:r w:rsidRPr="00A46FD9">
        <w:rPr>
          <w:lang w:eastAsia="zh-CN"/>
        </w:rPr>
        <w:tab/>
        <w:t>TC17: E-UTRA and E-UTRA with NB-IoT in-band multi-carrier operation</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271" w:name="_Toc21097881"/>
      <w:bookmarkStart w:id="2272" w:name="_Toc29765443"/>
      <w:bookmarkStart w:id="2273" w:name="_Toc37180925"/>
      <w:bookmarkStart w:id="2274" w:name="_Toc37181369"/>
      <w:bookmarkStart w:id="2275" w:name="_Toc37181813"/>
      <w:bookmarkStart w:id="2276" w:name="_Toc45881878"/>
      <w:bookmarkStart w:id="2277" w:name="_Toc52560111"/>
      <w:bookmarkStart w:id="2278" w:name="_Toc67912666"/>
      <w:bookmarkStart w:id="2279" w:name="_Toc74901352"/>
      <w:bookmarkStart w:id="2280" w:name="_Toc76504610"/>
      <w:bookmarkStart w:id="2281" w:name="_Toc83044339"/>
      <w:bookmarkStart w:id="2282" w:name="_Toc89871684"/>
      <w:bookmarkStart w:id="2283" w:name="_Toc98702302"/>
      <w:bookmarkStart w:id="2284" w:name="_Toc105745676"/>
      <w:bookmarkStart w:id="2285" w:name="_Toc123142449"/>
      <w:bookmarkStart w:id="2286" w:name="_Toc124163986"/>
      <w:bookmarkStart w:id="2287" w:name="_Toc130735689"/>
      <w:bookmarkStart w:id="2288" w:name="_Toc137308689"/>
      <w:bookmarkStart w:id="2289" w:name="_Toc147154263"/>
      <w:r w:rsidRPr="00A46FD9">
        <w:rPr>
          <w:lang w:eastAsia="zh-CN"/>
        </w:rPr>
        <w:t>4.8.17.1</w:t>
      </w:r>
      <w:r w:rsidRPr="00A46FD9">
        <w:rPr>
          <w:lang w:eastAsia="zh-CN"/>
        </w:rPr>
        <w:tab/>
        <w:t>TC17 generation</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290" w:name="_Toc21097882"/>
      <w:bookmarkStart w:id="2291" w:name="_Toc29765444"/>
      <w:bookmarkStart w:id="2292" w:name="_Toc37180926"/>
      <w:bookmarkStart w:id="2293" w:name="_Toc37181370"/>
      <w:bookmarkStart w:id="2294" w:name="_Toc37181814"/>
      <w:bookmarkStart w:id="2295" w:name="_Toc45881879"/>
      <w:bookmarkStart w:id="2296" w:name="_Toc52560112"/>
      <w:bookmarkStart w:id="2297" w:name="_Toc67912667"/>
      <w:bookmarkStart w:id="2298" w:name="_Toc74901353"/>
      <w:bookmarkStart w:id="2299" w:name="_Toc76504611"/>
      <w:bookmarkStart w:id="2300" w:name="_Toc83044340"/>
      <w:bookmarkStart w:id="2301" w:name="_Toc89871685"/>
      <w:bookmarkStart w:id="2302" w:name="_Toc98702303"/>
      <w:bookmarkStart w:id="2303" w:name="_Toc105745677"/>
      <w:bookmarkStart w:id="2304" w:name="_Toc123142450"/>
      <w:bookmarkStart w:id="2305" w:name="_Toc124163987"/>
      <w:bookmarkStart w:id="2306" w:name="_Toc130735690"/>
      <w:bookmarkStart w:id="2307" w:name="_Toc137308690"/>
      <w:bookmarkStart w:id="2308" w:name="_Toc147154264"/>
      <w:r w:rsidRPr="00A46FD9">
        <w:rPr>
          <w:lang w:eastAsia="zh-CN"/>
        </w:rPr>
        <w:t>4.8.17.2</w:t>
      </w:r>
      <w:r w:rsidRPr="00A46FD9">
        <w:rPr>
          <w:lang w:eastAsia="zh-CN"/>
        </w:rPr>
        <w:tab/>
        <w:t>TC17 power allocation</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309" w:name="_Toc21097883"/>
      <w:bookmarkStart w:id="2310" w:name="_Toc29765445"/>
      <w:bookmarkStart w:id="2311" w:name="_Toc37180927"/>
      <w:bookmarkStart w:id="2312" w:name="_Toc37181371"/>
      <w:bookmarkStart w:id="2313" w:name="_Toc37181815"/>
      <w:bookmarkStart w:id="2314" w:name="_Toc45881880"/>
      <w:bookmarkStart w:id="2315" w:name="_Toc52560113"/>
      <w:bookmarkStart w:id="2316" w:name="_Toc67912668"/>
      <w:bookmarkStart w:id="2317" w:name="_Toc74901354"/>
      <w:bookmarkStart w:id="2318" w:name="_Toc76504612"/>
      <w:bookmarkStart w:id="2319" w:name="_Toc83044341"/>
      <w:bookmarkStart w:id="2320" w:name="_Toc89871686"/>
      <w:bookmarkStart w:id="2321" w:name="_Toc98702304"/>
      <w:bookmarkStart w:id="2322" w:name="_Toc105745678"/>
      <w:bookmarkStart w:id="2323" w:name="_Toc123142451"/>
      <w:bookmarkStart w:id="2324" w:name="_Toc124163988"/>
      <w:bookmarkStart w:id="2325" w:name="_Toc130735691"/>
      <w:bookmarkStart w:id="2326" w:name="_Toc137308691"/>
      <w:bookmarkStart w:id="2327" w:name="_Toc147154265"/>
      <w:r w:rsidRPr="00A46FD9">
        <w:rPr>
          <w:lang w:eastAsia="zh-CN"/>
        </w:rPr>
        <w:t>4.8.18</w:t>
      </w:r>
      <w:r w:rsidRPr="00A46FD9">
        <w:rPr>
          <w:lang w:eastAsia="zh-CN"/>
        </w:rPr>
        <w:tab/>
        <w:t>TC18: GSM and E-UTRA with NB-IoT guard-band multi-carrier operation</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328" w:name="_Toc21097884"/>
      <w:bookmarkStart w:id="2329" w:name="_Toc29765446"/>
      <w:bookmarkStart w:id="2330" w:name="_Toc37180928"/>
      <w:bookmarkStart w:id="2331" w:name="_Toc37181372"/>
      <w:bookmarkStart w:id="2332" w:name="_Toc37181816"/>
      <w:bookmarkStart w:id="2333" w:name="_Toc45881881"/>
      <w:bookmarkStart w:id="2334" w:name="_Toc52560114"/>
      <w:bookmarkStart w:id="2335" w:name="_Toc67912669"/>
      <w:bookmarkStart w:id="2336" w:name="_Toc74901355"/>
      <w:bookmarkStart w:id="2337" w:name="_Toc76504613"/>
      <w:bookmarkStart w:id="2338" w:name="_Toc83044342"/>
      <w:bookmarkStart w:id="2339" w:name="_Toc89871687"/>
      <w:bookmarkStart w:id="2340" w:name="_Toc98702305"/>
      <w:bookmarkStart w:id="2341" w:name="_Toc105745679"/>
      <w:bookmarkStart w:id="2342" w:name="_Toc123142452"/>
      <w:bookmarkStart w:id="2343" w:name="_Toc124163989"/>
      <w:bookmarkStart w:id="2344" w:name="_Toc130735692"/>
      <w:bookmarkStart w:id="2345" w:name="_Toc137308692"/>
      <w:bookmarkStart w:id="2346" w:name="_Toc147154266"/>
      <w:r w:rsidRPr="00A46FD9">
        <w:rPr>
          <w:lang w:eastAsia="zh-CN"/>
        </w:rPr>
        <w:t>4.8.18.1</w:t>
      </w:r>
      <w:r w:rsidRPr="00A46FD9">
        <w:rPr>
          <w:lang w:eastAsia="zh-CN"/>
        </w:rPr>
        <w:tab/>
        <w:t>TC18 generation</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347" w:name="_Toc21097885"/>
      <w:bookmarkStart w:id="2348" w:name="_Toc29765447"/>
      <w:bookmarkStart w:id="2349" w:name="_Toc37180929"/>
      <w:bookmarkStart w:id="2350" w:name="_Toc37181373"/>
      <w:bookmarkStart w:id="2351" w:name="_Toc37181817"/>
      <w:bookmarkStart w:id="2352" w:name="_Toc45881882"/>
      <w:bookmarkStart w:id="2353" w:name="_Toc52560115"/>
      <w:bookmarkStart w:id="2354" w:name="_Toc67912670"/>
      <w:bookmarkStart w:id="2355" w:name="_Toc74901356"/>
      <w:bookmarkStart w:id="2356" w:name="_Toc76504614"/>
      <w:bookmarkStart w:id="2357" w:name="_Toc83044343"/>
      <w:bookmarkStart w:id="2358" w:name="_Toc89871688"/>
      <w:bookmarkStart w:id="2359" w:name="_Toc98702306"/>
      <w:bookmarkStart w:id="2360" w:name="_Toc105745680"/>
      <w:bookmarkStart w:id="2361" w:name="_Toc123142453"/>
      <w:bookmarkStart w:id="2362" w:name="_Toc124163990"/>
      <w:bookmarkStart w:id="2363" w:name="_Toc130735693"/>
      <w:bookmarkStart w:id="2364" w:name="_Toc137308693"/>
      <w:bookmarkStart w:id="2365" w:name="_Toc147154267"/>
      <w:r w:rsidRPr="00A46FD9">
        <w:rPr>
          <w:lang w:eastAsia="zh-CN"/>
        </w:rPr>
        <w:t>4.8.18.2</w:t>
      </w:r>
      <w:r w:rsidRPr="00A46FD9">
        <w:rPr>
          <w:lang w:eastAsia="zh-CN"/>
        </w:rPr>
        <w:tab/>
        <w:t>TC18 power allocation</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366" w:name="_Toc21097886"/>
      <w:bookmarkStart w:id="2367" w:name="_Toc29765448"/>
      <w:bookmarkStart w:id="2368" w:name="_Toc37180930"/>
      <w:bookmarkStart w:id="2369" w:name="_Toc37181374"/>
      <w:bookmarkStart w:id="2370" w:name="_Toc37181818"/>
      <w:bookmarkStart w:id="2371" w:name="_Toc45881883"/>
      <w:bookmarkStart w:id="2372" w:name="_Toc52560116"/>
      <w:bookmarkStart w:id="2373" w:name="_Toc67912671"/>
      <w:bookmarkStart w:id="2374" w:name="_Toc74901357"/>
      <w:bookmarkStart w:id="2375" w:name="_Toc76504615"/>
      <w:bookmarkStart w:id="2376" w:name="_Toc83044344"/>
      <w:bookmarkStart w:id="2377" w:name="_Toc89871689"/>
      <w:bookmarkStart w:id="2378" w:name="_Toc98702307"/>
      <w:bookmarkStart w:id="2379" w:name="_Toc105745681"/>
      <w:bookmarkStart w:id="2380" w:name="_Toc123142454"/>
      <w:bookmarkStart w:id="2381" w:name="_Toc124163991"/>
      <w:bookmarkStart w:id="2382" w:name="_Toc130735694"/>
      <w:bookmarkStart w:id="2383" w:name="_Toc137308694"/>
      <w:bookmarkStart w:id="2384" w:name="_Toc147154268"/>
      <w:r w:rsidRPr="00A46FD9">
        <w:rPr>
          <w:lang w:eastAsia="zh-CN"/>
        </w:rPr>
        <w:t>4.8.19</w:t>
      </w:r>
      <w:r w:rsidRPr="00A46FD9">
        <w:rPr>
          <w:lang w:eastAsia="zh-CN"/>
        </w:rPr>
        <w:tab/>
        <w:t>TC19: UTRA and E-UTRA with NB-IoT guard-band multi-carrier operation</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385" w:name="_Toc21097887"/>
      <w:bookmarkStart w:id="2386" w:name="_Toc29765449"/>
      <w:bookmarkStart w:id="2387" w:name="_Toc37180931"/>
      <w:bookmarkStart w:id="2388" w:name="_Toc37181375"/>
      <w:bookmarkStart w:id="2389" w:name="_Toc37181819"/>
      <w:bookmarkStart w:id="2390" w:name="_Toc45881884"/>
      <w:bookmarkStart w:id="2391" w:name="_Toc52560117"/>
      <w:bookmarkStart w:id="2392" w:name="_Toc67912672"/>
      <w:bookmarkStart w:id="2393" w:name="_Toc74901358"/>
      <w:bookmarkStart w:id="2394" w:name="_Toc76504616"/>
      <w:bookmarkStart w:id="2395" w:name="_Toc83044345"/>
      <w:bookmarkStart w:id="2396" w:name="_Toc89871690"/>
      <w:bookmarkStart w:id="2397" w:name="_Toc98702308"/>
      <w:bookmarkStart w:id="2398" w:name="_Toc105745682"/>
      <w:bookmarkStart w:id="2399" w:name="_Toc123142455"/>
      <w:bookmarkStart w:id="2400" w:name="_Toc124163992"/>
      <w:bookmarkStart w:id="2401" w:name="_Toc130735695"/>
      <w:bookmarkStart w:id="2402" w:name="_Toc137308695"/>
      <w:bookmarkStart w:id="2403" w:name="_Toc147154269"/>
      <w:r w:rsidRPr="00A46FD9">
        <w:rPr>
          <w:lang w:eastAsia="zh-CN"/>
        </w:rPr>
        <w:t>4.8.19.1</w:t>
      </w:r>
      <w:r w:rsidRPr="00A46FD9">
        <w:rPr>
          <w:lang w:eastAsia="zh-CN"/>
        </w:rPr>
        <w:tab/>
        <w:t>TC19 generation</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404" w:name="_Toc21097888"/>
      <w:bookmarkStart w:id="2405" w:name="_Toc29765450"/>
      <w:bookmarkStart w:id="2406" w:name="_Toc37180932"/>
      <w:bookmarkStart w:id="2407" w:name="_Toc37181376"/>
      <w:bookmarkStart w:id="2408" w:name="_Toc37181820"/>
      <w:bookmarkStart w:id="2409" w:name="_Toc45881885"/>
      <w:bookmarkStart w:id="2410" w:name="_Toc52560118"/>
      <w:bookmarkStart w:id="2411" w:name="_Toc67912673"/>
      <w:bookmarkStart w:id="2412" w:name="_Toc74901359"/>
      <w:bookmarkStart w:id="2413" w:name="_Toc76504617"/>
      <w:bookmarkStart w:id="2414" w:name="_Toc83044346"/>
      <w:bookmarkStart w:id="2415" w:name="_Toc89871691"/>
      <w:bookmarkStart w:id="2416" w:name="_Toc98702309"/>
      <w:bookmarkStart w:id="2417" w:name="_Toc105745683"/>
      <w:bookmarkStart w:id="2418" w:name="_Toc123142456"/>
      <w:bookmarkStart w:id="2419" w:name="_Toc124163993"/>
      <w:bookmarkStart w:id="2420" w:name="_Toc130735696"/>
      <w:bookmarkStart w:id="2421" w:name="_Toc137308696"/>
      <w:bookmarkStart w:id="2422" w:name="_Toc147154270"/>
      <w:r w:rsidRPr="00A46FD9">
        <w:rPr>
          <w:lang w:eastAsia="zh-CN"/>
        </w:rPr>
        <w:t>4.8.19.2</w:t>
      </w:r>
      <w:r w:rsidRPr="00A46FD9">
        <w:rPr>
          <w:lang w:eastAsia="zh-CN"/>
        </w:rPr>
        <w:tab/>
        <w:t>TC19 power allocation</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423" w:name="_Toc21097889"/>
      <w:bookmarkStart w:id="2424" w:name="_Toc29765451"/>
      <w:bookmarkStart w:id="2425" w:name="_Toc37180933"/>
      <w:bookmarkStart w:id="2426" w:name="_Toc37181377"/>
      <w:bookmarkStart w:id="2427" w:name="_Toc37181821"/>
      <w:bookmarkStart w:id="2428" w:name="_Toc45881886"/>
      <w:bookmarkStart w:id="2429" w:name="_Toc52560119"/>
      <w:bookmarkStart w:id="2430" w:name="_Toc67912674"/>
      <w:bookmarkStart w:id="2431" w:name="_Toc74901360"/>
      <w:bookmarkStart w:id="2432" w:name="_Toc76504618"/>
      <w:bookmarkStart w:id="2433" w:name="_Toc83044347"/>
      <w:bookmarkStart w:id="2434" w:name="_Toc89871692"/>
      <w:bookmarkStart w:id="2435" w:name="_Toc98702310"/>
      <w:bookmarkStart w:id="2436" w:name="_Toc105745684"/>
      <w:bookmarkStart w:id="2437" w:name="_Toc123142457"/>
      <w:bookmarkStart w:id="2438" w:name="_Toc124163994"/>
      <w:bookmarkStart w:id="2439" w:name="_Toc130735697"/>
      <w:bookmarkStart w:id="2440" w:name="_Toc137308697"/>
      <w:bookmarkStart w:id="2441" w:name="_Toc147154271"/>
      <w:r w:rsidRPr="00A46FD9">
        <w:rPr>
          <w:lang w:eastAsia="zh-CN"/>
        </w:rPr>
        <w:t>4.8.20</w:t>
      </w:r>
      <w:r w:rsidRPr="00A46FD9">
        <w:rPr>
          <w:lang w:eastAsia="zh-CN"/>
        </w:rPr>
        <w:tab/>
        <w:t>TC20: E-UTRA and E-UTRA with NB-IoT guard-band multi-carrier operation</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442" w:name="_Toc21097890"/>
      <w:bookmarkStart w:id="2443" w:name="_Toc29765452"/>
      <w:bookmarkStart w:id="2444" w:name="_Toc37180934"/>
      <w:bookmarkStart w:id="2445" w:name="_Toc37181378"/>
      <w:bookmarkStart w:id="2446" w:name="_Toc37181822"/>
      <w:bookmarkStart w:id="2447" w:name="_Toc45881887"/>
      <w:bookmarkStart w:id="2448" w:name="_Toc52560120"/>
      <w:bookmarkStart w:id="2449" w:name="_Toc67912675"/>
      <w:bookmarkStart w:id="2450" w:name="_Toc74901361"/>
      <w:bookmarkStart w:id="2451" w:name="_Toc76504619"/>
      <w:bookmarkStart w:id="2452" w:name="_Toc83044348"/>
      <w:bookmarkStart w:id="2453" w:name="_Toc89871693"/>
      <w:bookmarkStart w:id="2454" w:name="_Toc98702311"/>
      <w:bookmarkStart w:id="2455" w:name="_Toc105745685"/>
      <w:bookmarkStart w:id="2456" w:name="_Toc123142458"/>
      <w:bookmarkStart w:id="2457" w:name="_Toc124163995"/>
      <w:bookmarkStart w:id="2458" w:name="_Toc130735698"/>
      <w:bookmarkStart w:id="2459" w:name="_Toc137308698"/>
      <w:bookmarkStart w:id="2460" w:name="_Toc147154272"/>
      <w:r w:rsidRPr="00A46FD9">
        <w:rPr>
          <w:lang w:eastAsia="zh-CN"/>
        </w:rPr>
        <w:t>4.8.20.1</w:t>
      </w:r>
      <w:r w:rsidRPr="00A46FD9">
        <w:rPr>
          <w:lang w:eastAsia="zh-CN"/>
        </w:rPr>
        <w:tab/>
        <w:t>TC20 generation</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461" w:name="_Toc21097891"/>
      <w:bookmarkStart w:id="2462" w:name="_Toc29765453"/>
      <w:bookmarkStart w:id="2463" w:name="_Toc37180935"/>
      <w:bookmarkStart w:id="2464" w:name="_Toc37181379"/>
      <w:bookmarkStart w:id="2465" w:name="_Toc37181823"/>
      <w:bookmarkStart w:id="2466" w:name="_Toc45881888"/>
      <w:bookmarkStart w:id="2467" w:name="_Toc52560121"/>
      <w:bookmarkStart w:id="2468" w:name="_Toc67912676"/>
      <w:bookmarkStart w:id="2469" w:name="_Toc74901362"/>
      <w:bookmarkStart w:id="2470" w:name="_Toc76504620"/>
      <w:bookmarkStart w:id="2471" w:name="_Toc83044349"/>
      <w:bookmarkStart w:id="2472" w:name="_Toc89871694"/>
      <w:bookmarkStart w:id="2473" w:name="_Toc98702312"/>
      <w:bookmarkStart w:id="2474" w:name="_Toc105745686"/>
      <w:bookmarkStart w:id="2475" w:name="_Toc123142459"/>
      <w:bookmarkStart w:id="2476" w:name="_Toc124163996"/>
      <w:bookmarkStart w:id="2477" w:name="_Toc130735699"/>
      <w:bookmarkStart w:id="2478" w:name="_Toc137308699"/>
      <w:bookmarkStart w:id="2479" w:name="_Toc147154273"/>
      <w:r w:rsidRPr="00A46FD9">
        <w:rPr>
          <w:lang w:eastAsia="zh-CN"/>
        </w:rPr>
        <w:t>4.8.20.2</w:t>
      </w:r>
      <w:r w:rsidRPr="00A46FD9">
        <w:rPr>
          <w:lang w:eastAsia="zh-CN"/>
        </w:rPr>
        <w:tab/>
        <w:t>TC20 power allocation</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480" w:name="_Toc21097892"/>
      <w:bookmarkStart w:id="2481" w:name="_Toc29765454"/>
      <w:bookmarkStart w:id="2482" w:name="_Toc37180936"/>
      <w:bookmarkStart w:id="2483" w:name="_Toc37181380"/>
      <w:bookmarkStart w:id="2484" w:name="_Toc37181824"/>
      <w:bookmarkStart w:id="2485" w:name="_Toc45881889"/>
      <w:bookmarkStart w:id="2486" w:name="_Toc52560122"/>
      <w:bookmarkStart w:id="2487" w:name="_Toc67912677"/>
      <w:bookmarkStart w:id="2488" w:name="_Toc74901363"/>
      <w:bookmarkStart w:id="2489" w:name="_Toc76504621"/>
      <w:bookmarkStart w:id="2490" w:name="_Toc83044350"/>
      <w:bookmarkStart w:id="2491" w:name="_Toc89871695"/>
      <w:bookmarkStart w:id="2492" w:name="_Toc98702313"/>
      <w:bookmarkStart w:id="2493" w:name="_Toc105745687"/>
      <w:bookmarkStart w:id="2494" w:name="_Toc123142460"/>
      <w:bookmarkStart w:id="2495" w:name="_Toc124163997"/>
      <w:bookmarkStart w:id="2496" w:name="_Toc130735700"/>
      <w:bookmarkStart w:id="2497" w:name="_Toc137308700"/>
      <w:bookmarkStart w:id="2498" w:name="_Toc147154274"/>
      <w:r w:rsidRPr="00A46FD9">
        <w:rPr>
          <w:lang w:eastAsia="zh-CN"/>
        </w:rPr>
        <w:t>4.8.21</w:t>
      </w:r>
      <w:r w:rsidRPr="00A46FD9">
        <w:rPr>
          <w:lang w:eastAsia="zh-CN"/>
        </w:rPr>
        <w:tab/>
        <w:t>TC21: Contiguous operation in CS16, 18, 19</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5A4C92A6" w14:textId="77777777" w:rsidR="00FF3259" w:rsidRPr="00A46FD9" w:rsidRDefault="00FF3259" w:rsidP="00FF3259">
      <w:pPr>
        <w:pStyle w:val="Heading4"/>
        <w:rPr>
          <w:lang w:eastAsia="zh-CN"/>
        </w:rPr>
      </w:pPr>
      <w:bookmarkStart w:id="2499" w:name="_Toc21097893"/>
      <w:bookmarkStart w:id="2500" w:name="_Toc29765455"/>
      <w:bookmarkStart w:id="2501" w:name="_Toc37180937"/>
      <w:bookmarkStart w:id="2502" w:name="_Toc37181381"/>
      <w:bookmarkStart w:id="2503" w:name="_Toc37181825"/>
      <w:bookmarkStart w:id="2504" w:name="_Toc45881890"/>
      <w:bookmarkStart w:id="2505" w:name="_Toc52560123"/>
      <w:bookmarkStart w:id="2506" w:name="_Toc67912678"/>
      <w:bookmarkStart w:id="2507" w:name="_Toc74901364"/>
      <w:bookmarkStart w:id="2508" w:name="_Toc76504622"/>
      <w:bookmarkStart w:id="2509" w:name="_Toc83044351"/>
      <w:bookmarkStart w:id="2510" w:name="_Toc89871696"/>
      <w:bookmarkStart w:id="2511" w:name="_Toc98702314"/>
      <w:bookmarkStart w:id="2512" w:name="_Toc105745688"/>
      <w:bookmarkStart w:id="2513" w:name="_Toc123142461"/>
      <w:bookmarkStart w:id="2514" w:name="_Toc124163998"/>
      <w:bookmarkStart w:id="2515" w:name="_Toc130735701"/>
      <w:bookmarkStart w:id="2516" w:name="_Toc137308701"/>
      <w:bookmarkStart w:id="2517" w:name="_Toc147154275"/>
      <w:r w:rsidRPr="00A46FD9">
        <w:rPr>
          <w:lang w:eastAsia="zh-CN"/>
        </w:rPr>
        <w:t>4.8.21.0</w:t>
      </w:r>
      <w:r w:rsidRPr="00A46FD9">
        <w:rPr>
          <w:lang w:eastAsia="zh-CN"/>
        </w:rPr>
        <w:tab/>
        <w:t>General</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518" w:name="_Toc21097894"/>
      <w:bookmarkStart w:id="2519" w:name="_Toc29765456"/>
      <w:bookmarkStart w:id="2520" w:name="_Toc37180938"/>
      <w:bookmarkStart w:id="2521" w:name="_Toc37181382"/>
      <w:bookmarkStart w:id="2522" w:name="_Toc37181826"/>
      <w:bookmarkStart w:id="2523" w:name="_Toc45881891"/>
      <w:bookmarkStart w:id="2524" w:name="_Toc52560124"/>
      <w:bookmarkStart w:id="2525" w:name="_Toc67912679"/>
      <w:bookmarkStart w:id="2526" w:name="_Toc74901365"/>
      <w:bookmarkStart w:id="2527" w:name="_Toc76504623"/>
      <w:bookmarkStart w:id="2528" w:name="_Toc83044352"/>
      <w:bookmarkStart w:id="2529" w:name="_Toc89871697"/>
      <w:bookmarkStart w:id="2530" w:name="_Toc98702315"/>
      <w:bookmarkStart w:id="2531" w:name="_Toc105745689"/>
      <w:bookmarkStart w:id="2532" w:name="_Toc123142462"/>
      <w:bookmarkStart w:id="2533" w:name="_Toc124163999"/>
      <w:bookmarkStart w:id="2534" w:name="_Toc130735702"/>
      <w:bookmarkStart w:id="2535" w:name="_Toc137308702"/>
      <w:bookmarkStart w:id="2536" w:name="_Toc147154276"/>
      <w:r w:rsidRPr="00A46FD9">
        <w:rPr>
          <w:lang w:eastAsia="zh-CN"/>
        </w:rPr>
        <w:t>4.8.21.1</w:t>
      </w:r>
      <w:r w:rsidRPr="00A46FD9">
        <w:rPr>
          <w:lang w:eastAsia="zh-CN"/>
        </w:rPr>
        <w:tab/>
        <w:t>TC21 generation</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7AE93815" w14:textId="77777777" w:rsidR="007A6E4B" w:rsidRPr="00A46FD9" w:rsidRDefault="007A6E4B" w:rsidP="007A6E4B">
      <w:pPr>
        <w:rPr>
          <w:rFonts w:cs="Arial"/>
        </w:rPr>
      </w:pPr>
      <w:bookmarkStart w:id="2537" w:name="_Toc21097895"/>
      <w:bookmarkStart w:id="2538"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539" w:name="OLE_LINK47"/>
      <w:bookmarkStart w:id="2540" w:name="OLE_LINK26"/>
      <w:bookmarkStart w:id="2541" w:name="OLE_LINK29"/>
      <w:r w:rsidRPr="00A46FD9">
        <w:rPr>
          <w:rFonts w:cs="Arial"/>
        </w:rPr>
        <w:t>-</w:t>
      </w:r>
      <w:r w:rsidRPr="00A46FD9">
        <w:rPr>
          <w:rFonts w:cs="Arial"/>
        </w:rPr>
        <w:tab/>
      </w:r>
      <w:r w:rsidRPr="00A46FD9">
        <w:t xml:space="preserve">If </w:t>
      </w:r>
      <w:r w:rsidRPr="00A46FD9">
        <w:rPr>
          <w:lang w:eastAsia="en-GB"/>
        </w:rPr>
        <w:t>NB-IoT operation in NR in-band</w:t>
      </w:r>
      <w:bookmarkEnd w:id="2539"/>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540"/>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542" w:name="OLE_LINK12"/>
      <w:r w:rsidRPr="00A46FD9">
        <w:t xml:space="preserve">. The specified </w:t>
      </w:r>
      <w:r w:rsidRPr="00A46FD9">
        <w:rPr>
          <w:lang w:eastAsia="en-GB"/>
        </w:rPr>
        <w:t>F</w:t>
      </w:r>
      <w:r w:rsidRPr="00A46FD9">
        <w:rPr>
          <w:vertAlign w:val="subscript"/>
          <w:lang w:eastAsia="en-GB"/>
        </w:rPr>
        <w:t>Offset-RAT</w:t>
      </w:r>
      <w:bookmarkEnd w:id="2542"/>
      <w:r w:rsidRPr="00A46FD9">
        <w:rPr>
          <w:lang w:eastAsia="en-GB"/>
        </w:rPr>
        <w:t xml:space="preserve"> shall apply.</w:t>
      </w:r>
      <w:bookmarkEnd w:id="2541"/>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543" w:name="_Toc37180939"/>
      <w:bookmarkStart w:id="2544" w:name="_Toc37181383"/>
      <w:bookmarkStart w:id="2545" w:name="_Toc37181827"/>
      <w:bookmarkStart w:id="2546" w:name="_Toc45881892"/>
      <w:bookmarkStart w:id="2547" w:name="_Toc52560125"/>
      <w:bookmarkStart w:id="2548" w:name="_Toc67912680"/>
      <w:bookmarkStart w:id="2549" w:name="_Toc74901366"/>
      <w:bookmarkStart w:id="2550" w:name="_Toc76504624"/>
      <w:bookmarkStart w:id="2551" w:name="_Toc83044353"/>
      <w:bookmarkStart w:id="2552" w:name="_Toc89871698"/>
      <w:bookmarkStart w:id="2553" w:name="_Toc98702316"/>
      <w:bookmarkStart w:id="2554" w:name="_Toc105745690"/>
      <w:bookmarkStart w:id="2555" w:name="_Toc123142463"/>
      <w:bookmarkStart w:id="2556" w:name="_Toc124164000"/>
      <w:bookmarkStart w:id="2557" w:name="_Toc130735703"/>
      <w:bookmarkStart w:id="2558" w:name="_Toc137308703"/>
      <w:bookmarkStart w:id="2559" w:name="_Toc147154277"/>
      <w:r w:rsidRPr="00A46FD9">
        <w:rPr>
          <w:lang w:eastAsia="zh-CN"/>
        </w:rPr>
        <w:t>4.8.21.1A</w:t>
      </w:r>
      <w:r w:rsidRPr="00A46FD9">
        <w:rPr>
          <w:lang w:eastAsia="zh-CN"/>
        </w:rPr>
        <w:tab/>
        <w:t>TC21a generation</w:t>
      </w:r>
      <w:bookmarkEnd w:id="2537"/>
      <w:bookmarkEnd w:id="2538"/>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560" w:name="_Toc21097896"/>
      <w:bookmarkStart w:id="2561"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562"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563" w:name="OLE_LINK50"/>
      <w:r w:rsidRPr="00A46FD9">
        <w:t>-</w:t>
      </w:r>
      <w:r w:rsidRPr="00A46FD9">
        <w:tab/>
        <w:t>If NB-IoT</w:t>
      </w:r>
      <w:r w:rsidRPr="00A46FD9">
        <w:rPr>
          <w:lang w:eastAsia="en-GB"/>
        </w:rPr>
        <w:t xml:space="preserve"> operation in NR</w:t>
      </w:r>
      <w:r w:rsidRPr="00A46FD9">
        <w:t xml:space="preserve"> in-band</w:t>
      </w:r>
      <w:bookmarkEnd w:id="2563"/>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562"/>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564" w:name="_Toc37180940"/>
      <w:bookmarkStart w:id="2565" w:name="_Toc37181384"/>
      <w:bookmarkStart w:id="2566" w:name="_Toc37181828"/>
      <w:bookmarkStart w:id="2567" w:name="_Toc45881893"/>
      <w:bookmarkStart w:id="2568" w:name="_Toc52560126"/>
      <w:bookmarkStart w:id="2569" w:name="_Toc67912681"/>
      <w:bookmarkStart w:id="2570" w:name="_Toc74901367"/>
      <w:bookmarkStart w:id="2571" w:name="_Toc76504625"/>
      <w:bookmarkStart w:id="2572" w:name="_Toc83044354"/>
      <w:bookmarkStart w:id="2573" w:name="_Toc89871699"/>
      <w:bookmarkStart w:id="2574" w:name="_Toc98702317"/>
      <w:bookmarkStart w:id="2575" w:name="_Toc105745691"/>
      <w:bookmarkStart w:id="2576" w:name="_Toc123142464"/>
      <w:bookmarkStart w:id="2577" w:name="_Toc124164001"/>
      <w:bookmarkStart w:id="2578" w:name="_Toc130735704"/>
      <w:bookmarkStart w:id="2579" w:name="_Toc137308704"/>
      <w:bookmarkStart w:id="2580" w:name="_Toc147154278"/>
      <w:r w:rsidRPr="00A46FD9">
        <w:rPr>
          <w:lang w:eastAsia="zh-CN"/>
        </w:rPr>
        <w:t>4.8.21.1B</w:t>
      </w:r>
      <w:r w:rsidRPr="00A46FD9">
        <w:rPr>
          <w:lang w:eastAsia="zh-CN"/>
        </w:rPr>
        <w:tab/>
        <w:t>TC21b generation</w:t>
      </w:r>
      <w:bookmarkEnd w:id="2560"/>
      <w:bookmarkEnd w:id="2561"/>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581" w:name="_Toc21097897"/>
      <w:bookmarkStart w:id="2582"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583" w:name="OLE_LINK51"/>
      <w:r w:rsidRPr="00A46FD9">
        <w:t>-</w:t>
      </w:r>
      <w:r w:rsidRPr="00A46FD9">
        <w:tab/>
        <w:t>If NB-IoT</w:t>
      </w:r>
      <w:r w:rsidRPr="00A46FD9">
        <w:rPr>
          <w:lang w:eastAsia="en-GB"/>
        </w:rPr>
        <w:t xml:space="preserve"> operation in NR</w:t>
      </w:r>
      <w:r w:rsidRPr="00A46FD9">
        <w:t xml:space="preserve"> in-band</w:t>
      </w:r>
      <w:bookmarkEnd w:id="2583"/>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584" w:name="_Toc37180941"/>
      <w:bookmarkStart w:id="2585" w:name="_Toc37181385"/>
      <w:bookmarkStart w:id="2586" w:name="_Toc37181829"/>
      <w:bookmarkStart w:id="2587" w:name="_Toc45881894"/>
      <w:bookmarkStart w:id="2588" w:name="_Toc52560127"/>
      <w:bookmarkStart w:id="2589" w:name="_Toc67912682"/>
      <w:bookmarkStart w:id="2590" w:name="_Toc74901368"/>
      <w:bookmarkStart w:id="2591" w:name="_Toc76504626"/>
      <w:bookmarkStart w:id="2592" w:name="_Toc83044355"/>
      <w:bookmarkStart w:id="2593" w:name="_Toc89871700"/>
      <w:bookmarkStart w:id="2594" w:name="_Toc98702318"/>
      <w:bookmarkStart w:id="2595" w:name="_Toc105745692"/>
      <w:bookmarkStart w:id="2596" w:name="_Toc123142465"/>
      <w:bookmarkStart w:id="2597" w:name="_Toc124164002"/>
      <w:bookmarkStart w:id="2598" w:name="_Toc130735705"/>
      <w:bookmarkStart w:id="2599" w:name="_Toc137308705"/>
      <w:bookmarkStart w:id="2600" w:name="_Toc147154279"/>
      <w:r w:rsidRPr="00A46FD9">
        <w:rPr>
          <w:lang w:eastAsia="zh-CN"/>
        </w:rPr>
        <w:t>4.8.21.2</w:t>
      </w:r>
      <w:r w:rsidRPr="00A46FD9">
        <w:rPr>
          <w:lang w:eastAsia="zh-CN"/>
        </w:rPr>
        <w:tab/>
        <w:t>TC21 power allocation</w:t>
      </w:r>
      <w:bookmarkEnd w:id="2581"/>
      <w:bookmarkEnd w:id="2582"/>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601" w:name="_Toc21097898"/>
      <w:bookmarkStart w:id="2602" w:name="_Toc29765460"/>
      <w:bookmarkStart w:id="2603" w:name="_Toc37180942"/>
      <w:bookmarkStart w:id="2604" w:name="_Toc37181386"/>
      <w:bookmarkStart w:id="2605" w:name="_Toc37181830"/>
      <w:bookmarkStart w:id="2606" w:name="_Toc45881895"/>
      <w:bookmarkStart w:id="2607" w:name="_Toc52560128"/>
      <w:bookmarkStart w:id="2608" w:name="_Toc67912683"/>
      <w:bookmarkStart w:id="2609" w:name="_Toc74901369"/>
      <w:bookmarkStart w:id="2610" w:name="_Toc76504627"/>
      <w:bookmarkStart w:id="2611" w:name="_Toc83044356"/>
      <w:bookmarkStart w:id="2612" w:name="_Toc89871701"/>
      <w:bookmarkStart w:id="2613" w:name="_Toc98702319"/>
      <w:bookmarkStart w:id="2614" w:name="_Toc105745693"/>
      <w:bookmarkStart w:id="2615" w:name="_Toc123142466"/>
      <w:bookmarkStart w:id="2616" w:name="_Toc124164003"/>
      <w:bookmarkStart w:id="2617" w:name="_Toc130735706"/>
      <w:bookmarkStart w:id="2618" w:name="_Toc137308706"/>
      <w:bookmarkStart w:id="2619" w:name="_Toc147154280"/>
      <w:r w:rsidRPr="00A46FD9">
        <w:rPr>
          <w:lang w:eastAsia="zh-CN"/>
        </w:rPr>
        <w:t>4.8.22</w:t>
      </w:r>
      <w:r w:rsidRPr="00A46FD9">
        <w:rPr>
          <w:lang w:eastAsia="zh-CN"/>
        </w:rPr>
        <w:tab/>
        <w:t>NTC21: Non-contiguous operation in CS16, 18, 19</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6E660159" w14:textId="77777777" w:rsidR="00FF3259" w:rsidRPr="00A46FD9" w:rsidRDefault="00FF3259" w:rsidP="00FF3259">
      <w:pPr>
        <w:pStyle w:val="Heading4"/>
        <w:rPr>
          <w:lang w:eastAsia="zh-CN"/>
        </w:rPr>
      </w:pPr>
      <w:bookmarkStart w:id="2620" w:name="_Toc21097899"/>
      <w:bookmarkStart w:id="2621" w:name="_Toc29765461"/>
      <w:bookmarkStart w:id="2622" w:name="_Toc37180943"/>
      <w:bookmarkStart w:id="2623" w:name="_Toc37181387"/>
      <w:bookmarkStart w:id="2624" w:name="_Toc37181831"/>
      <w:bookmarkStart w:id="2625" w:name="_Toc45881896"/>
      <w:bookmarkStart w:id="2626" w:name="_Toc52560129"/>
      <w:bookmarkStart w:id="2627" w:name="_Toc67912684"/>
      <w:bookmarkStart w:id="2628" w:name="_Toc74901370"/>
      <w:bookmarkStart w:id="2629" w:name="_Toc76504628"/>
      <w:bookmarkStart w:id="2630" w:name="_Toc83044357"/>
      <w:bookmarkStart w:id="2631" w:name="_Toc89871702"/>
      <w:bookmarkStart w:id="2632" w:name="_Toc98702320"/>
      <w:bookmarkStart w:id="2633" w:name="_Toc105745694"/>
      <w:bookmarkStart w:id="2634" w:name="_Toc123142467"/>
      <w:bookmarkStart w:id="2635" w:name="_Toc124164004"/>
      <w:bookmarkStart w:id="2636" w:name="_Toc130735707"/>
      <w:bookmarkStart w:id="2637" w:name="_Toc137308707"/>
      <w:bookmarkStart w:id="2638" w:name="_Toc147154281"/>
      <w:r w:rsidRPr="00A46FD9">
        <w:rPr>
          <w:lang w:eastAsia="zh-CN"/>
        </w:rPr>
        <w:t>4.8.22.0</w:t>
      </w:r>
      <w:r w:rsidRPr="00A46FD9">
        <w:rPr>
          <w:lang w:eastAsia="zh-CN"/>
        </w:rPr>
        <w:tab/>
        <w:t>General</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639" w:name="_Toc21097900"/>
      <w:bookmarkStart w:id="2640" w:name="_Toc29765462"/>
      <w:bookmarkStart w:id="2641" w:name="_Toc37180944"/>
      <w:bookmarkStart w:id="2642" w:name="_Toc37181388"/>
      <w:bookmarkStart w:id="2643" w:name="_Toc37181832"/>
      <w:bookmarkStart w:id="2644" w:name="_Toc45881897"/>
      <w:bookmarkStart w:id="2645" w:name="_Toc52560130"/>
      <w:bookmarkStart w:id="2646" w:name="_Toc67912685"/>
      <w:bookmarkStart w:id="2647" w:name="_Toc74901371"/>
      <w:bookmarkStart w:id="2648" w:name="_Toc76504629"/>
      <w:bookmarkStart w:id="2649" w:name="_Toc83044358"/>
      <w:bookmarkStart w:id="2650" w:name="_Toc89871703"/>
      <w:bookmarkStart w:id="2651" w:name="_Toc98702321"/>
      <w:bookmarkStart w:id="2652" w:name="_Toc105745695"/>
      <w:bookmarkStart w:id="2653" w:name="_Toc123142468"/>
      <w:bookmarkStart w:id="2654" w:name="_Toc124164005"/>
      <w:bookmarkStart w:id="2655" w:name="_Toc130735708"/>
      <w:bookmarkStart w:id="2656" w:name="_Toc137308708"/>
      <w:bookmarkStart w:id="2657" w:name="_Toc147154282"/>
      <w:r w:rsidRPr="00A46FD9">
        <w:rPr>
          <w:lang w:eastAsia="zh-CN"/>
        </w:rPr>
        <w:t>4.8.22.1</w:t>
      </w:r>
      <w:r w:rsidRPr="00A46FD9">
        <w:rPr>
          <w:lang w:eastAsia="zh-CN"/>
        </w:rPr>
        <w:tab/>
        <w:t>NTC21 generation</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658" w:name="_Toc21097901"/>
      <w:bookmarkStart w:id="2659"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660"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660"/>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77777777" w:rsidR="0004159F" w:rsidRPr="00165EA9" w:rsidRDefault="0004159F" w:rsidP="0004159F">
      <w:pPr>
        <w:pStyle w:val="B10"/>
      </w:pPr>
      <w:r w:rsidRPr="00165EA9">
        <w:t>-</w:t>
      </w:r>
      <w:r w:rsidRPr="00165EA9">
        <w:tab/>
      </w:r>
      <w:r w:rsidRPr="004E4FDC">
        <w:t xml:space="preserve">In case rated total output power is not reached, the narrowest E-UTRA </w:t>
      </w:r>
      <w:r>
        <w:t xml:space="preserve">and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661" w:name="_Toc37180945"/>
      <w:bookmarkStart w:id="2662" w:name="_Toc37181389"/>
      <w:bookmarkStart w:id="2663" w:name="_Toc37181833"/>
      <w:bookmarkStart w:id="2664" w:name="_Toc45881898"/>
      <w:bookmarkStart w:id="2665" w:name="_Toc52560131"/>
      <w:bookmarkStart w:id="2666" w:name="_Toc67912686"/>
      <w:bookmarkStart w:id="2667" w:name="_Toc74901372"/>
      <w:bookmarkStart w:id="2668" w:name="_Toc76504630"/>
      <w:bookmarkStart w:id="2669" w:name="_Toc83044359"/>
      <w:bookmarkStart w:id="2670" w:name="_Toc89871704"/>
      <w:bookmarkStart w:id="2671" w:name="_Toc98702322"/>
      <w:bookmarkStart w:id="2672" w:name="_Toc105745696"/>
      <w:bookmarkStart w:id="2673" w:name="_Toc123142469"/>
      <w:bookmarkStart w:id="2674" w:name="_Toc124164006"/>
      <w:bookmarkStart w:id="2675" w:name="_Toc130735709"/>
      <w:bookmarkStart w:id="2676" w:name="_Toc137308709"/>
      <w:bookmarkStart w:id="2677" w:name="_Toc147154283"/>
      <w:r w:rsidRPr="00A46FD9">
        <w:rPr>
          <w:lang w:eastAsia="zh-CN"/>
        </w:rPr>
        <w:t>4.8.22.1A</w:t>
      </w:r>
      <w:r w:rsidRPr="00A46FD9">
        <w:rPr>
          <w:lang w:eastAsia="zh-CN"/>
        </w:rPr>
        <w:tab/>
        <w:t>NTC21a generation</w:t>
      </w:r>
      <w:bookmarkEnd w:id="2658"/>
      <w:bookmarkEnd w:id="2659"/>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566FEF2A" w14:textId="77777777" w:rsidR="00701570" w:rsidRPr="00A46FD9" w:rsidRDefault="00701570" w:rsidP="00701570">
      <w:pPr>
        <w:rPr>
          <w:rFonts w:cs="Arial"/>
        </w:rPr>
      </w:pPr>
      <w:bookmarkStart w:id="2678" w:name="_Toc21097902"/>
      <w:bookmarkStart w:id="2679"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7F480A"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r w:rsidR="006712DE" w:rsidRPr="00302A67">
        <w:t xml:space="preserve"> In case rated total output power is not reached, the narrowest E-UTRA and</w:t>
      </w:r>
      <w:r w:rsidR="006712DE">
        <w:t>/or</w:t>
      </w:r>
      <w:r w:rsidR="006712DE" w:rsidRPr="00302A67">
        <w:t xml:space="preserve"> NR channel BW which supports rated carrier output power shall be selected.</w:t>
      </w:r>
    </w:p>
    <w:p w14:paraId="51CFE167" w14:textId="77777777" w:rsidR="00FF3259" w:rsidRPr="00A46FD9" w:rsidRDefault="00FF3259" w:rsidP="00FF3259">
      <w:pPr>
        <w:pStyle w:val="Heading4"/>
        <w:rPr>
          <w:lang w:eastAsia="zh-CN"/>
        </w:rPr>
      </w:pPr>
      <w:bookmarkStart w:id="2680" w:name="_Toc37180946"/>
      <w:bookmarkStart w:id="2681" w:name="_Toc37181390"/>
      <w:bookmarkStart w:id="2682" w:name="_Toc37181834"/>
      <w:bookmarkStart w:id="2683" w:name="_Toc45881899"/>
      <w:bookmarkStart w:id="2684" w:name="_Toc52560132"/>
      <w:bookmarkStart w:id="2685" w:name="_Toc67912687"/>
      <w:bookmarkStart w:id="2686" w:name="_Toc74901373"/>
      <w:bookmarkStart w:id="2687" w:name="_Toc76504631"/>
      <w:bookmarkStart w:id="2688" w:name="_Toc83044360"/>
      <w:bookmarkStart w:id="2689" w:name="_Toc89871705"/>
      <w:bookmarkStart w:id="2690" w:name="_Toc98702323"/>
      <w:bookmarkStart w:id="2691" w:name="_Toc105745697"/>
      <w:bookmarkStart w:id="2692" w:name="_Toc123142470"/>
      <w:bookmarkStart w:id="2693" w:name="_Toc124164007"/>
      <w:bookmarkStart w:id="2694" w:name="_Toc130735710"/>
      <w:bookmarkStart w:id="2695" w:name="_Toc137308710"/>
      <w:bookmarkStart w:id="2696" w:name="_Toc147154284"/>
      <w:r w:rsidRPr="00A46FD9">
        <w:rPr>
          <w:lang w:eastAsia="zh-CN"/>
        </w:rPr>
        <w:t>4.8.22.1B</w:t>
      </w:r>
      <w:r w:rsidRPr="00A46FD9">
        <w:rPr>
          <w:lang w:eastAsia="zh-CN"/>
        </w:rPr>
        <w:tab/>
        <w:t>NTC21b generation</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413F3F7F" w14:textId="77777777" w:rsidR="00841606" w:rsidRPr="00A46FD9" w:rsidRDefault="00841606" w:rsidP="00841606">
      <w:pPr>
        <w:rPr>
          <w:rFonts w:cs="Arial"/>
        </w:rPr>
      </w:pPr>
      <w:bookmarkStart w:id="2697" w:name="_Toc21097903"/>
      <w:bookmarkStart w:id="2698"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1B8088CF"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r w:rsidR="00F452E1" w:rsidRPr="00302A67">
        <w:t xml:space="preserve"> In case rated total output power is not reached, the narrowest E-UTRA and</w:t>
      </w:r>
      <w:r w:rsidR="00F452E1">
        <w:t>/or</w:t>
      </w:r>
      <w:r w:rsidR="00F452E1" w:rsidRPr="00302A67">
        <w:t xml:space="preserve"> NR channel BW which supports rated carrier output power shall be selected.</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699" w:name="_Toc37180947"/>
      <w:bookmarkStart w:id="2700" w:name="_Toc37181391"/>
      <w:bookmarkStart w:id="2701" w:name="_Toc37181835"/>
      <w:bookmarkStart w:id="2702" w:name="_Toc45881900"/>
      <w:bookmarkStart w:id="2703" w:name="_Toc52560133"/>
      <w:bookmarkStart w:id="2704" w:name="_Toc67912688"/>
      <w:bookmarkStart w:id="2705" w:name="_Toc74901374"/>
      <w:bookmarkStart w:id="2706" w:name="_Toc76504632"/>
      <w:bookmarkStart w:id="2707" w:name="_Toc83044361"/>
      <w:bookmarkStart w:id="2708" w:name="_Toc89871706"/>
      <w:bookmarkStart w:id="2709" w:name="_Toc98702324"/>
      <w:bookmarkStart w:id="2710" w:name="_Toc105745698"/>
      <w:bookmarkStart w:id="2711" w:name="_Toc123142471"/>
      <w:bookmarkStart w:id="2712" w:name="_Toc124164008"/>
      <w:bookmarkStart w:id="2713" w:name="_Toc130735711"/>
      <w:bookmarkStart w:id="2714" w:name="_Toc137308711"/>
      <w:bookmarkStart w:id="2715" w:name="_Toc147154285"/>
      <w:r w:rsidRPr="00A46FD9">
        <w:rPr>
          <w:lang w:eastAsia="zh-CN"/>
        </w:rPr>
        <w:t>4.8.22.2</w:t>
      </w:r>
      <w:r w:rsidRPr="00A46FD9">
        <w:rPr>
          <w:lang w:eastAsia="zh-CN"/>
        </w:rPr>
        <w:tab/>
        <w:t>NTC21 power allocation</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716" w:name="_Toc21097904"/>
      <w:bookmarkStart w:id="2717" w:name="_Toc29765466"/>
      <w:bookmarkStart w:id="2718" w:name="_Toc37180948"/>
      <w:bookmarkStart w:id="2719" w:name="_Toc37181392"/>
      <w:bookmarkStart w:id="2720" w:name="_Toc37181836"/>
      <w:bookmarkStart w:id="2721" w:name="_Toc45881901"/>
      <w:bookmarkStart w:id="2722" w:name="_Toc52560134"/>
      <w:bookmarkStart w:id="2723" w:name="_Toc67912689"/>
      <w:bookmarkStart w:id="2724" w:name="_Toc74901375"/>
      <w:bookmarkStart w:id="2725" w:name="_Toc76504633"/>
      <w:bookmarkStart w:id="2726" w:name="_Toc83044362"/>
      <w:bookmarkStart w:id="2727" w:name="_Toc89871707"/>
      <w:bookmarkStart w:id="2728" w:name="_Toc98702325"/>
      <w:bookmarkStart w:id="2729" w:name="_Toc105745699"/>
      <w:bookmarkStart w:id="2730" w:name="_Toc123142472"/>
      <w:bookmarkStart w:id="2731" w:name="_Toc124164009"/>
      <w:bookmarkStart w:id="2732" w:name="_Toc130735712"/>
      <w:bookmarkStart w:id="2733" w:name="_Toc137308712"/>
      <w:bookmarkStart w:id="2734" w:name="_Toc147154286"/>
      <w:r w:rsidRPr="00A46FD9">
        <w:rPr>
          <w:lang w:eastAsia="zh-CN"/>
        </w:rPr>
        <w:t>4.8.23</w:t>
      </w:r>
      <w:r w:rsidRPr="00A46FD9">
        <w:rPr>
          <w:lang w:eastAsia="zh-CN"/>
        </w:rPr>
        <w:tab/>
        <w:t>TC22: Contiguous operation in CS17</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7862DFDD" w14:textId="77777777" w:rsidR="00FF3259" w:rsidRPr="00A46FD9" w:rsidRDefault="00FF3259" w:rsidP="00FF3259">
      <w:pPr>
        <w:pStyle w:val="Heading4"/>
        <w:rPr>
          <w:lang w:eastAsia="zh-CN"/>
        </w:rPr>
      </w:pPr>
      <w:bookmarkStart w:id="2735" w:name="_Toc21097905"/>
      <w:bookmarkStart w:id="2736" w:name="_Toc29765467"/>
      <w:bookmarkStart w:id="2737" w:name="_Toc37180949"/>
      <w:bookmarkStart w:id="2738" w:name="_Toc37181393"/>
      <w:bookmarkStart w:id="2739" w:name="_Toc37181837"/>
      <w:bookmarkStart w:id="2740" w:name="_Toc45881902"/>
      <w:bookmarkStart w:id="2741" w:name="_Toc52560135"/>
      <w:bookmarkStart w:id="2742" w:name="_Toc67912690"/>
      <w:bookmarkStart w:id="2743" w:name="_Toc74901376"/>
      <w:bookmarkStart w:id="2744" w:name="_Toc76504634"/>
      <w:bookmarkStart w:id="2745" w:name="_Toc83044363"/>
      <w:bookmarkStart w:id="2746" w:name="_Toc89871708"/>
      <w:bookmarkStart w:id="2747" w:name="_Toc98702326"/>
      <w:bookmarkStart w:id="2748" w:name="_Toc105745700"/>
      <w:bookmarkStart w:id="2749" w:name="_Toc123142473"/>
      <w:bookmarkStart w:id="2750" w:name="_Toc124164010"/>
      <w:bookmarkStart w:id="2751" w:name="_Toc130735713"/>
      <w:bookmarkStart w:id="2752" w:name="_Toc137308713"/>
      <w:bookmarkStart w:id="2753" w:name="_Toc147154287"/>
      <w:r w:rsidRPr="00A46FD9">
        <w:rPr>
          <w:lang w:eastAsia="zh-CN"/>
        </w:rPr>
        <w:t>4.8.23.1</w:t>
      </w:r>
      <w:r w:rsidRPr="00A46FD9">
        <w:rPr>
          <w:lang w:eastAsia="zh-CN"/>
        </w:rPr>
        <w:tab/>
        <w:t>TC22 generation</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754" w:name="OLE_LINK14"/>
      <w:bookmarkStart w:id="2755" w:name="OLE_LINK59"/>
      <w:r w:rsidRPr="00A46FD9">
        <w:t>-</w:t>
      </w:r>
      <w:r w:rsidRPr="00A46FD9">
        <w:tab/>
      </w:r>
      <w:r w:rsidRPr="00A46FD9">
        <w:rPr>
          <w:lang w:eastAsia="zh-CN"/>
        </w:rPr>
        <w:t>If NB-IoT operation in NR in-band is supported, plac</w:t>
      </w:r>
      <w:bookmarkEnd w:id="2754"/>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755"/>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756" w:name="_Toc21097906"/>
      <w:bookmarkStart w:id="2757" w:name="_Toc29765468"/>
      <w:bookmarkStart w:id="2758" w:name="_Toc37180950"/>
      <w:bookmarkStart w:id="2759" w:name="_Toc37181394"/>
      <w:bookmarkStart w:id="2760" w:name="_Toc37181838"/>
      <w:bookmarkStart w:id="2761" w:name="_Toc45881903"/>
      <w:bookmarkStart w:id="2762" w:name="_Toc52560136"/>
      <w:bookmarkStart w:id="2763" w:name="_Toc67912691"/>
      <w:bookmarkStart w:id="2764" w:name="_Toc74901377"/>
      <w:bookmarkStart w:id="2765" w:name="_Toc76504635"/>
      <w:bookmarkStart w:id="2766" w:name="_Toc83044364"/>
      <w:bookmarkStart w:id="2767" w:name="_Toc89871709"/>
      <w:bookmarkStart w:id="2768" w:name="_Toc98702327"/>
      <w:bookmarkStart w:id="2769" w:name="_Toc105745701"/>
      <w:bookmarkStart w:id="2770" w:name="_Toc123142474"/>
      <w:bookmarkStart w:id="2771" w:name="_Toc124164011"/>
      <w:bookmarkStart w:id="2772" w:name="_Toc130735714"/>
      <w:bookmarkStart w:id="2773" w:name="_Toc137308714"/>
      <w:bookmarkStart w:id="2774" w:name="_Toc147154288"/>
      <w:r w:rsidRPr="00A46FD9">
        <w:rPr>
          <w:lang w:eastAsia="zh-CN"/>
        </w:rPr>
        <w:t>4.8.23.2</w:t>
      </w:r>
      <w:r w:rsidRPr="00A46FD9">
        <w:rPr>
          <w:lang w:eastAsia="zh-CN"/>
        </w:rPr>
        <w:tab/>
        <w:t>TC22 power allocation</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775" w:name="_Toc21097907"/>
      <w:bookmarkStart w:id="2776" w:name="_Toc29765469"/>
      <w:bookmarkStart w:id="2777" w:name="_Toc37180951"/>
      <w:bookmarkStart w:id="2778" w:name="_Toc37181395"/>
      <w:bookmarkStart w:id="2779" w:name="_Toc37181839"/>
      <w:bookmarkStart w:id="2780" w:name="_Toc45881904"/>
      <w:bookmarkStart w:id="2781" w:name="_Toc52560137"/>
      <w:bookmarkStart w:id="2782" w:name="_Toc67912692"/>
      <w:bookmarkStart w:id="2783" w:name="_Toc74901378"/>
      <w:bookmarkStart w:id="2784" w:name="_Toc76504636"/>
      <w:bookmarkStart w:id="2785" w:name="_Toc83044365"/>
      <w:bookmarkStart w:id="2786" w:name="_Toc89871710"/>
      <w:bookmarkStart w:id="2787" w:name="_Toc98702328"/>
      <w:bookmarkStart w:id="2788" w:name="_Toc105745702"/>
      <w:bookmarkStart w:id="2789" w:name="_Toc123142475"/>
      <w:bookmarkStart w:id="2790" w:name="_Toc124164012"/>
      <w:bookmarkStart w:id="2791" w:name="_Toc130735715"/>
      <w:bookmarkStart w:id="2792" w:name="_Toc137308715"/>
      <w:bookmarkStart w:id="2793" w:name="_Toc147154289"/>
      <w:r w:rsidRPr="00A46FD9">
        <w:t>4.9</w:t>
      </w:r>
      <w:r w:rsidRPr="00A46FD9">
        <w:tab/>
        <w:t>RF channels and test models</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7D22B1BF" w14:textId="77777777" w:rsidR="00FF3259" w:rsidRPr="00A46FD9" w:rsidRDefault="00FF3259" w:rsidP="00FF3259">
      <w:pPr>
        <w:pStyle w:val="Heading3"/>
      </w:pPr>
      <w:bookmarkStart w:id="2794" w:name="_Toc21097908"/>
      <w:bookmarkStart w:id="2795" w:name="_Toc29765470"/>
      <w:bookmarkStart w:id="2796" w:name="_Toc37180952"/>
      <w:bookmarkStart w:id="2797" w:name="_Toc37181396"/>
      <w:bookmarkStart w:id="2798" w:name="_Toc37181840"/>
      <w:bookmarkStart w:id="2799" w:name="_Toc45881905"/>
      <w:bookmarkStart w:id="2800" w:name="_Toc52560138"/>
      <w:bookmarkStart w:id="2801" w:name="_Toc67912693"/>
      <w:bookmarkStart w:id="2802" w:name="_Toc74901379"/>
      <w:bookmarkStart w:id="2803" w:name="_Toc76504637"/>
      <w:bookmarkStart w:id="2804" w:name="_Toc83044366"/>
      <w:bookmarkStart w:id="2805" w:name="_Toc89871711"/>
      <w:bookmarkStart w:id="2806" w:name="_Toc98702329"/>
      <w:bookmarkStart w:id="2807" w:name="_Toc105745703"/>
      <w:bookmarkStart w:id="2808" w:name="_Toc123142476"/>
      <w:bookmarkStart w:id="2809" w:name="_Toc124164013"/>
      <w:bookmarkStart w:id="2810" w:name="_Toc130735716"/>
      <w:bookmarkStart w:id="2811" w:name="_Toc137308716"/>
      <w:bookmarkStart w:id="2812" w:name="_Toc147154290"/>
      <w:r w:rsidRPr="00A46FD9">
        <w:t>4.9.1</w:t>
      </w:r>
      <w:r w:rsidRPr="00A46FD9">
        <w:tab/>
        <w:t>RF channels</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813" w:name="_Toc21097909"/>
      <w:bookmarkStart w:id="2814" w:name="_Toc29765471"/>
      <w:bookmarkStart w:id="2815" w:name="_Toc37180953"/>
      <w:bookmarkStart w:id="2816" w:name="_Toc37181397"/>
      <w:bookmarkStart w:id="2817" w:name="_Toc37181841"/>
      <w:bookmarkStart w:id="2818" w:name="_Toc45881906"/>
      <w:bookmarkStart w:id="2819" w:name="_Toc52560139"/>
      <w:bookmarkStart w:id="2820" w:name="_Toc67912694"/>
      <w:bookmarkStart w:id="2821" w:name="_Toc74901380"/>
      <w:bookmarkStart w:id="2822" w:name="_Toc76504638"/>
      <w:bookmarkStart w:id="2823" w:name="_Toc83044367"/>
      <w:bookmarkStart w:id="2824" w:name="_Toc89871712"/>
      <w:bookmarkStart w:id="2825" w:name="_Toc98702330"/>
      <w:bookmarkStart w:id="2826" w:name="_Toc105745704"/>
      <w:bookmarkStart w:id="2827" w:name="_Toc123142477"/>
      <w:bookmarkStart w:id="2828" w:name="_Toc124164014"/>
      <w:bookmarkStart w:id="2829" w:name="_Toc130735717"/>
      <w:bookmarkStart w:id="2830" w:name="_Toc137308717"/>
      <w:bookmarkStart w:id="2831" w:name="_Toc147154291"/>
      <w:r w:rsidRPr="00A46FD9">
        <w:t>4.9.2</w:t>
      </w:r>
      <w:r w:rsidRPr="00A46FD9">
        <w:tab/>
        <w:t>Test models</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832" w:name="_Toc21097910"/>
      <w:bookmarkStart w:id="2833" w:name="_Toc29765472"/>
      <w:bookmarkStart w:id="2834" w:name="_Toc37180954"/>
      <w:bookmarkStart w:id="2835" w:name="_Toc37181398"/>
      <w:bookmarkStart w:id="2836" w:name="_Toc37181842"/>
      <w:bookmarkStart w:id="2837" w:name="_Toc45881907"/>
      <w:bookmarkStart w:id="2838" w:name="_Toc52560140"/>
      <w:bookmarkStart w:id="2839" w:name="_Toc67912695"/>
      <w:bookmarkStart w:id="2840" w:name="_Toc74901381"/>
      <w:bookmarkStart w:id="2841" w:name="_Toc76504639"/>
      <w:bookmarkStart w:id="2842" w:name="_Toc83044368"/>
      <w:bookmarkStart w:id="2843" w:name="_Toc89871713"/>
      <w:bookmarkStart w:id="2844" w:name="_Toc98702331"/>
      <w:bookmarkStart w:id="2845" w:name="_Toc105745705"/>
      <w:bookmarkStart w:id="2846" w:name="_Toc123142478"/>
      <w:bookmarkStart w:id="2847" w:name="_Toc124164015"/>
      <w:bookmarkStart w:id="2848" w:name="_Toc130735718"/>
      <w:bookmarkStart w:id="2849" w:name="_Toc137308718"/>
      <w:bookmarkStart w:id="2850" w:name="_Toc147154292"/>
      <w:r w:rsidRPr="00A46FD9">
        <w:t>4.10</w:t>
      </w:r>
      <w:r w:rsidRPr="00A46FD9">
        <w:tab/>
        <w:t>BS configurations</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2E94EC8D" w14:textId="77777777" w:rsidR="00FF3259" w:rsidRPr="00A46FD9" w:rsidRDefault="00FF3259" w:rsidP="00FF3259">
      <w:pPr>
        <w:pStyle w:val="Heading3"/>
      </w:pPr>
      <w:bookmarkStart w:id="2851" w:name="_Toc21097911"/>
      <w:bookmarkStart w:id="2852" w:name="_Toc29765473"/>
      <w:bookmarkStart w:id="2853" w:name="_Toc37180955"/>
      <w:bookmarkStart w:id="2854" w:name="_Toc37181399"/>
      <w:bookmarkStart w:id="2855" w:name="_Toc37181843"/>
      <w:bookmarkStart w:id="2856" w:name="_Toc45881908"/>
      <w:bookmarkStart w:id="2857" w:name="_Toc52560141"/>
      <w:bookmarkStart w:id="2858" w:name="_Toc67912696"/>
      <w:bookmarkStart w:id="2859" w:name="_Toc74901382"/>
      <w:bookmarkStart w:id="2860" w:name="_Toc76504640"/>
      <w:bookmarkStart w:id="2861" w:name="_Toc83044369"/>
      <w:bookmarkStart w:id="2862" w:name="_Toc89871714"/>
      <w:bookmarkStart w:id="2863" w:name="_Toc98702332"/>
      <w:bookmarkStart w:id="2864" w:name="_Toc105745706"/>
      <w:bookmarkStart w:id="2865" w:name="_Toc123142479"/>
      <w:bookmarkStart w:id="2866" w:name="_Toc124164016"/>
      <w:bookmarkStart w:id="2867" w:name="_Toc130735719"/>
      <w:bookmarkStart w:id="2868" w:name="_Toc137308719"/>
      <w:bookmarkStart w:id="2869" w:name="_Toc147154293"/>
      <w:r w:rsidRPr="00A46FD9">
        <w:t>4.10.1</w:t>
      </w:r>
      <w:r w:rsidRPr="00A46FD9">
        <w:tab/>
        <w:t>Transmit configurations</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870" w:name="_MON_1106136882"/>
    <w:bookmarkStart w:id="2871" w:name="_MON_1105856707"/>
    <w:bookmarkStart w:id="2872" w:name="_MON_1106037551"/>
    <w:bookmarkEnd w:id="2870"/>
    <w:bookmarkEnd w:id="2871"/>
    <w:bookmarkEnd w:id="2872"/>
    <w:bookmarkStart w:id="2873" w:name="_MON_1106051040"/>
    <w:bookmarkEnd w:id="2873"/>
    <w:p w14:paraId="19BEBEE7" w14:textId="77777777" w:rsidR="00FF3259" w:rsidRPr="00A46FD9" w:rsidRDefault="00FF3259" w:rsidP="00FF3259">
      <w:pPr>
        <w:pStyle w:val="TH"/>
      </w:pPr>
      <w:r w:rsidRPr="00A46FD9">
        <w:object w:dxaOrig="8805" w:dyaOrig="2520" w14:anchorId="3CB4D9FB">
          <v:shape id="_x0000_i1029" type="#_x0000_t75" style="width:442pt;height:127.7pt" o:ole="" fillcolor="window">
            <v:imagedata r:id="rId19" o:title=""/>
          </v:shape>
          <o:OLEObject Type="Embed" ProgID="Word.Picture.8" ShapeID="_x0000_i1029" DrawAspect="Content" ObjectID="_1757767348"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2874" w:name="_Toc21097912"/>
      <w:bookmarkStart w:id="2875" w:name="_Toc29765474"/>
      <w:bookmarkStart w:id="2876" w:name="_Toc37180956"/>
      <w:bookmarkStart w:id="2877" w:name="_Toc37181400"/>
      <w:bookmarkStart w:id="2878" w:name="_Toc37181844"/>
      <w:bookmarkStart w:id="2879" w:name="_Toc45881909"/>
      <w:bookmarkStart w:id="2880" w:name="_Toc52560142"/>
      <w:bookmarkStart w:id="2881" w:name="_Toc67912697"/>
      <w:bookmarkStart w:id="2882" w:name="_Toc74901383"/>
      <w:bookmarkStart w:id="2883" w:name="_Toc76504641"/>
      <w:bookmarkStart w:id="2884" w:name="_Toc83044370"/>
      <w:bookmarkStart w:id="2885" w:name="_Toc89871715"/>
      <w:bookmarkStart w:id="2886" w:name="_Toc98702333"/>
      <w:bookmarkStart w:id="2887" w:name="_Toc105745707"/>
      <w:bookmarkStart w:id="2888" w:name="_Toc123142480"/>
      <w:bookmarkStart w:id="2889" w:name="_Toc124164017"/>
      <w:bookmarkStart w:id="2890" w:name="_Toc130735720"/>
      <w:bookmarkStart w:id="2891" w:name="_Toc137308720"/>
      <w:bookmarkStart w:id="2892" w:name="_Toc147154294"/>
      <w:r w:rsidRPr="00A46FD9">
        <w:t>4.10.1.1</w:t>
      </w:r>
      <w:r w:rsidRPr="00A46FD9">
        <w:tab/>
        <w:t>Transmission with multiple transmitter antenna connectors</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2893" w:name="_Toc21097913"/>
      <w:bookmarkStart w:id="2894" w:name="_Toc29765475"/>
      <w:bookmarkStart w:id="2895" w:name="_Toc37180957"/>
      <w:bookmarkStart w:id="2896" w:name="_Toc37181401"/>
      <w:bookmarkStart w:id="2897" w:name="_Toc37181845"/>
      <w:bookmarkStart w:id="2898" w:name="_Toc45881910"/>
      <w:bookmarkStart w:id="2899" w:name="_Toc52560143"/>
      <w:bookmarkStart w:id="2900" w:name="_Toc67912698"/>
      <w:bookmarkStart w:id="2901" w:name="_Toc74901384"/>
      <w:bookmarkStart w:id="2902" w:name="_Toc76504642"/>
      <w:bookmarkStart w:id="2903" w:name="_Toc83044371"/>
      <w:bookmarkStart w:id="2904" w:name="_Toc89871716"/>
      <w:bookmarkStart w:id="2905" w:name="_Toc98702334"/>
      <w:bookmarkStart w:id="2906" w:name="_Toc105745708"/>
      <w:bookmarkStart w:id="2907" w:name="_Toc123142481"/>
      <w:bookmarkStart w:id="2908" w:name="_Toc124164018"/>
      <w:bookmarkStart w:id="2909" w:name="_Toc130735721"/>
      <w:bookmarkStart w:id="2910" w:name="_Toc137308721"/>
      <w:bookmarkStart w:id="2911" w:name="_Toc147154295"/>
      <w:r w:rsidRPr="00A46FD9">
        <w:t>4.10.2</w:t>
      </w:r>
      <w:r w:rsidRPr="00A46FD9">
        <w:tab/>
        <w:t>Receive configurations</w:t>
      </w:r>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912" w:name="_MON_1106051095"/>
    <w:bookmarkStart w:id="2913" w:name="_MON_1105856815"/>
    <w:bookmarkEnd w:id="2912"/>
    <w:bookmarkEnd w:id="2913"/>
    <w:bookmarkStart w:id="2914" w:name="_MON_1106037602"/>
    <w:bookmarkEnd w:id="2914"/>
    <w:p w14:paraId="22573724" w14:textId="77777777" w:rsidR="00FF3259" w:rsidRPr="00A46FD9" w:rsidRDefault="00FF3259" w:rsidP="00FF3259">
      <w:pPr>
        <w:pStyle w:val="TH"/>
      </w:pPr>
      <w:r w:rsidRPr="00A46FD9">
        <w:object w:dxaOrig="8880" w:dyaOrig="2520" w14:anchorId="54AFA9EB">
          <v:shape id="_x0000_i1030" type="#_x0000_t75" style="width:447.05pt;height:127.7pt" o:ole="" fillcolor="window">
            <v:imagedata r:id="rId21" o:title=""/>
          </v:shape>
          <o:OLEObject Type="Embed" ProgID="Word.Picture.8" ShapeID="_x0000_i1030" DrawAspect="Content" ObjectID="_1757767349"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2915" w:name="_Toc21097914"/>
      <w:bookmarkStart w:id="2916" w:name="_Toc29765476"/>
      <w:bookmarkStart w:id="2917" w:name="_Toc37180958"/>
      <w:bookmarkStart w:id="2918" w:name="_Toc37181402"/>
      <w:bookmarkStart w:id="2919" w:name="_Toc37181846"/>
      <w:bookmarkStart w:id="2920" w:name="_Toc45881911"/>
      <w:bookmarkStart w:id="2921" w:name="_Toc52560144"/>
      <w:bookmarkStart w:id="2922" w:name="_Toc67912699"/>
      <w:bookmarkStart w:id="2923" w:name="_Toc74901385"/>
      <w:bookmarkStart w:id="2924" w:name="_Toc76504643"/>
      <w:bookmarkStart w:id="2925" w:name="_Toc83044372"/>
      <w:bookmarkStart w:id="2926" w:name="_Toc89871717"/>
      <w:bookmarkStart w:id="2927" w:name="_Toc98702335"/>
      <w:bookmarkStart w:id="2928" w:name="_Toc105745709"/>
      <w:bookmarkStart w:id="2929" w:name="_Toc123142482"/>
      <w:bookmarkStart w:id="2930" w:name="_Toc124164019"/>
      <w:bookmarkStart w:id="2931" w:name="_Toc130735722"/>
      <w:bookmarkStart w:id="2932" w:name="_Toc137308722"/>
      <w:bookmarkStart w:id="2933" w:name="_Toc147154296"/>
      <w:r w:rsidRPr="00A46FD9">
        <w:t>4.10.2.1</w:t>
      </w:r>
      <w:r w:rsidRPr="00A46FD9">
        <w:tab/>
        <w:t>Reception with multiple receiver antenna connectors, receiver diversity</w:t>
      </w:r>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2934" w:name="_Toc21097915"/>
      <w:bookmarkStart w:id="2935" w:name="_Toc29765477"/>
      <w:bookmarkStart w:id="2936" w:name="_Toc37180959"/>
      <w:bookmarkStart w:id="2937" w:name="_Toc37181403"/>
      <w:bookmarkStart w:id="2938" w:name="_Toc37181847"/>
      <w:bookmarkStart w:id="2939" w:name="_Toc45881912"/>
      <w:bookmarkStart w:id="2940" w:name="_Toc52560145"/>
      <w:bookmarkStart w:id="2941" w:name="_Toc67912700"/>
      <w:bookmarkStart w:id="2942" w:name="_Toc74901386"/>
      <w:bookmarkStart w:id="2943" w:name="_Toc76504644"/>
      <w:bookmarkStart w:id="2944" w:name="_Toc83044373"/>
      <w:bookmarkStart w:id="2945" w:name="_Toc89871718"/>
      <w:bookmarkStart w:id="2946" w:name="_Toc98702336"/>
      <w:bookmarkStart w:id="2947" w:name="_Toc105745710"/>
      <w:bookmarkStart w:id="2948" w:name="_Toc123142483"/>
      <w:bookmarkStart w:id="2949" w:name="_Toc124164020"/>
      <w:bookmarkStart w:id="2950" w:name="_Toc130735723"/>
      <w:bookmarkStart w:id="2951" w:name="_Toc137308723"/>
      <w:bookmarkStart w:id="2952" w:name="_Toc147154297"/>
      <w:r w:rsidRPr="00A46FD9">
        <w:t>4.10.3</w:t>
      </w:r>
      <w:r w:rsidRPr="00A46FD9">
        <w:tab/>
        <w:t>Duplexers</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2953" w:name="_Toc21097916"/>
      <w:bookmarkStart w:id="2954" w:name="_Toc29765478"/>
      <w:bookmarkStart w:id="2955" w:name="_Toc37180960"/>
      <w:bookmarkStart w:id="2956" w:name="_Toc37181404"/>
      <w:bookmarkStart w:id="2957" w:name="_Toc37181848"/>
      <w:bookmarkStart w:id="2958" w:name="_Toc45881913"/>
      <w:bookmarkStart w:id="2959" w:name="_Toc52560146"/>
      <w:bookmarkStart w:id="2960" w:name="_Toc67912701"/>
      <w:bookmarkStart w:id="2961" w:name="_Toc74901387"/>
      <w:bookmarkStart w:id="2962" w:name="_Toc76504645"/>
      <w:bookmarkStart w:id="2963" w:name="_Toc83044374"/>
      <w:bookmarkStart w:id="2964" w:name="_Toc89871719"/>
      <w:bookmarkStart w:id="2965" w:name="_Toc98702337"/>
      <w:bookmarkStart w:id="2966" w:name="_Toc105745711"/>
      <w:bookmarkStart w:id="2967" w:name="_Toc123142484"/>
      <w:bookmarkStart w:id="2968" w:name="_Toc124164021"/>
      <w:bookmarkStart w:id="2969" w:name="_Toc130735724"/>
      <w:bookmarkStart w:id="2970" w:name="_Toc137308724"/>
      <w:bookmarkStart w:id="2971" w:name="_Toc147154298"/>
      <w:r w:rsidRPr="00A46FD9">
        <w:t>4.10.4</w:t>
      </w:r>
      <w:r w:rsidRPr="00A46FD9">
        <w:tab/>
        <w:t>Power supply options</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2972" w:name="_Toc21097917"/>
      <w:bookmarkStart w:id="2973" w:name="_Toc29765479"/>
      <w:bookmarkStart w:id="2974" w:name="_Toc37180961"/>
      <w:bookmarkStart w:id="2975" w:name="_Toc37181405"/>
      <w:bookmarkStart w:id="2976" w:name="_Toc37181849"/>
      <w:bookmarkStart w:id="2977" w:name="_Toc45881914"/>
      <w:bookmarkStart w:id="2978" w:name="_Toc52560147"/>
      <w:bookmarkStart w:id="2979" w:name="_Toc67912702"/>
      <w:bookmarkStart w:id="2980" w:name="_Toc74901388"/>
      <w:bookmarkStart w:id="2981" w:name="_Toc76504646"/>
      <w:bookmarkStart w:id="2982" w:name="_Toc83044375"/>
      <w:bookmarkStart w:id="2983" w:name="_Toc89871720"/>
      <w:bookmarkStart w:id="2984" w:name="_Toc98702338"/>
      <w:bookmarkStart w:id="2985" w:name="_Toc105745712"/>
      <w:bookmarkStart w:id="2986" w:name="_Toc123142485"/>
      <w:bookmarkStart w:id="2987" w:name="_Toc124164022"/>
      <w:bookmarkStart w:id="2988" w:name="_Toc130735725"/>
      <w:bookmarkStart w:id="2989" w:name="_Toc137308725"/>
      <w:bookmarkStart w:id="2990" w:name="_Toc147154299"/>
      <w:r w:rsidRPr="00A46FD9">
        <w:t>4.10.5</w:t>
      </w:r>
      <w:r w:rsidRPr="00A46FD9">
        <w:tab/>
        <w:t>Ancillary RF amplifiers</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2991" w:name="_Toc21097918"/>
      <w:bookmarkStart w:id="2992" w:name="_Toc29765480"/>
      <w:bookmarkStart w:id="2993" w:name="_Toc37180962"/>
      <w:bookmarkStart w:id="2994" w:name="_Toc37181406"/>
      <w:bookmarkStart w:id="2995" w:name="_Toc37181850"/>
      <w:bookmarkStart w:id="2996" w:name="_Toc45881915"/>
      <w:bookmarkStart w:id="2997" w:name="_Toc52560148"/>
      <w:bookmarkStart w:id="2998" w:name="_Toc67912703"/>
      <w:bookmarkStart w:id="2999" w:name="_Toc74901389"/>
      <w:bookmarkStart w:id="3000" w:name="_Toc76504647"/>
      <w:bookmarkStart w:id="3001" w:name="_Toc83044376"/>
      <w:bookmarkStart w:id="3002" w:name="_Toc89871721"/>
      <w:bookmarkStart w:id="3003" w:name="_Toc98702339"/>
      <w:bookmarkStart w:id="3004" w:name="_Toc105745713"/>
      <w:bookmarkStart w:id="3005" w:name="_Toc123142486"/>
      <w:bookmarkStart w:id="3006" w:name="_Toc124164023"/>
      <w:bookmarkStart w:id="3007" w:name="_Toc130735726"/>
      <w:bookmarkStart w:id="3008" w:name="_Toc137308726"/>
      <w:bookmarkStart w:id="3009" w:name="_Toc147154300"/>
      <w:r w:rsidRPr="00A46FD9">
        <w:t>4.10.6</w:t>
      </w:r>
      <w:r w:rsidRPr="00A46FD9">
        <w:tab/>
        <w:t>BS with integrated Iuant BS modem</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010" w:name="_Toc21097919"/>
      <w:bookmarkStart w:id="3011" w:name="_Toc29765481"/>
      <w:bookmarkStart w:id="3012" w:name="_Toc37180963"/>
      <w:bookmarkStart w:id="3013" w:name="_Toc37181407"/>
      <w:bookmarkStart w:id="3014" w:name="_Toc37181851"/>
      <w:bookmarkStart w:id="3015" w:name="_Toc45881916"/>
      <w:bookmarkStart w:id="3016" w:name="_Toc52560149"/>
      <w:bookmarkStart w:id="3017" w:name="_Toc67912704"/>
      <w:bookmarkStart w:id="3018" w:name="_Toc74901390"/>
      <w:bookmarkStart w:id="3019" w:name="_Toc76504648"/>
      <w:bookmarkStart w:id="3020" w:name="_Toc83044377"/>
      <w:bookmarkStart w:id="3021" w:name="_Toc89871722"/>
      <w:bookmarkStart w:id="3022" w:name="_Toc98702340"/>
      <w:bookmarkStart w:id="3023" w:name="_Toc105745714"/>
      <w:bookmarkStart w:id="3024" w:name="_Toc123142487"/>
      <w:bookmarkStart w:id="3025" w:name="_Toc124164024"/>
      <w:bookmarkStart w:id="3026" w:name="_Toc130735727"/>
      <w:bookmarkStart w:id="3027" w:name="_Toc137308727"/>
      <w:bookmarkStart w:id="3028" w:name="_Toc147154301"/>
      <w:r w:rsidRPr="00A46FD9">
        <w:t>4.10.7</w:t>
      </w:r>
      <w:r w:rsidRPr="00A46FD9">
        <w:tab/>
        <w:t>BS using antenna arrays</w:t>
      </w:r>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029" w:name="_Toc21097920"/>
      <w:bookmarkStart w:id="3030" w:name="_Toc29765482"/>
      <w:bookmarkStart w:id="3031" w:name="_Toc37180964"/>
      <w:bookmarkStart w:id="3032" w:name="_Toc37181408"/>
      <w:bookmarkStart w:id="3033" w:name="_Toc37181852"/>
      <w:bookmarkStart w:id="3034" w:name="_Toc45881917"/>
      <w:bookmarkStart w:id="3035" w:name="_Toc52560150"/>
      <w:bookmarkStart w:id="3036" w:name="_Toc67912705"/>
      <w:bookmarkStart w:id="3037" w:name="_Toc74901391"/>
      <w:bookmarkStart w:id="3038" w:name="_Toc76504649"/>
      <w:bookmarkStart w:id="3039" w:name="_Toc83044378"/>
      <w:bookmarkStart w:id="3040" w:name="_Toc89871723"/>
      <w:bookmarkStart w:id="3041" w:name="_Toc98702341"/>
      <w:bookmarkStart w:id="3042" w:name="_Toc105745715"/>
      <w:bookmarkStart w:id="3043" w:name="_Toc123142488"/>
      <w:bookmarkStart w:id="3044" w:name="_Toc124164025"/>
      <w:bookmarkStart w:id="3045" w:name="_Toc130735728"/>
      <w:bookmarkStart w:id="3046" w:name="_Toc137308728"/>
      <w:bookmarkStart w:id="3047" w:name="_Toc147154302"/>
      <w:r w:rsidRPr="00A46FD9">
        <w:t>4.10.7.1</w:t>
      </w:r>
      <w:r w:rsidRPr="00A46FD9">
        <w:tab/>
        <w:t>Receiver tests</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048" w:name="_MON_1383985414"/>
    <w:bookmarkStart w:id="3049" w:name="_MON_1378799470"/>
    <w:bookmarkStart w:id="3050" w:name="_MON_1378814151"/>
    <w:bookmarkEnd w:id="3048"/>
    <w:bookmarkEnd w:id="3049"/>
    <w:bookmarkEnd w:id="3050"/>
    <w:bookmarkStart w:id="3051" w:name="_MON_1380699930"/>
    <w:bookmarkEnd w:id="3051"/>
    <w:p w14:paraId="62609436" w14:textId="77777777" w:rsidR="00FF3259" w:rsidRPr="00A46FD9" w:rsidRDefault="00FF3259" w:rsidP="00FF3259">
      <w:pPr>
        <w:pStyle w:val="TH"/>
      </w:pPr>
      <w:r w:rsidRPr="00A46FD9">
        <w:object w:dxaOrig="9025" w:dyaOrig="2842" w14:anchorId="6F3C2290">
          <v:shape id="_x0000_i1031" type="#_x0000_t75" style="width:390.05pt;height:124.6pt" o:ole="">
            <v:imagedata r:id="rId23" o:title=""/>
          </v:shape>
          <o:OLEObject Type="Embed" ProgID="Word.Picture.8" ShapeID="_x0000_i1031" DrawAspect="Content" ObjectID="_1757767350"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052" w:name="_Toc21097921"/>
      <w:bookmarkStart w:id="3053" w:name="_Toc29765483"/>
      <w:bookmarkStart w:id="3054" w:name="_Toc37180965"/>
      <w:bookmarkStart w:id="3055" w:name="_Toc37181409"/>
      <w:bookmarkStart w:id="3056" w:name="_Toc37181853"/>
      <w:bookmarkStart w:id="3057" w:name="_Toc45881918"/>
      <w:bookmarkStart w:id="3058" w:name="_Toc52560151"/>
      <w:bookmarkStart w:id="3059" w:name="_Toc67912706"/>
      <w:bookmarkStart w:id="3060" w:name="_Toc74901392"/>
      <w:bookmarkStart w:id="3061" w:name="_Toc76504650"/>
      <w:bookmarkStart w:id="3062" w:name="_Toc83044379"/>
      <w:bookmarkStart w:id="3063" w:name="_Toc89871724"/>
      <w:bookmarkStart w:id="3064" w:name="_Toc98702342"/>
      <w:bookmarkStart w:id="3065" w:name="_Toc105745716"/>
      <w:bookmarkStart w:id="3066" w:name="_Toc123142489"/>
      <w:bookmarkStart w:id="3067" w:name="_Toc124164026"/>
      <w:bookmarkStart w:id="3068" w:name="_Toc130735729"/>
      <w:bookmarkStart w:id="3069" w:name="_Toc137308729"/>
      <w:bookmarkStart w:id="3070" w:name="_Toc147154303"/>
      <w:r w:rsidRPr="00A46FD9">
        <w:t>4.10.7.2</w:t>
      </w:r>
      <w:r w:rsidRPr="00A46FD9">
        <w:tab/>
        <w:t>Transmitter tests</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071" w:name="_MON_1520073873"/>
    <w:bookmarkEnd w:id="3071"/>
    <w:p w14:paraId="0D931812" w14:textId="77777777" w:rsidR="00FF3259" w:rsidRPr="00A46FD9" w:rsidRDefault="00FF3259" w:rsidP="00FF3259">
      <w:pPr>
        <w:pStyle w:val="TH"/>
      </w:pPr>
      <w:r w:rsidRPr="00A46FD9">
        <w:object w:dxaOrig="9462" w:dyaOrig="3280" w14:anchorId="586F381B">
          <v:shape id="_x0000_i1032" type="#_x0000_t75" style="width:411.35pt;height:2in" o:ole="">
            <v:imagedata r:id="rId25" o:title=""/>
          </v:shape>
          <o:OLEObject Type="Embed" ProgID="Word.Picture.8" ShapeID="_x0000_i1032" DrawAspect="Content" ObjectID="_1757767351"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072" w:name="_Toc21097922"/>
      <w:bookmarkStart w:id="3073" w:name="_Toc29765484"/>
      <w:bookmarkStart w:id="3074" w:name="_Toc37180966"/>
      <w:bookmarkStart w:id="3075" w:name="_Toc37181410"/>
      <w:bookmarkStart w:id="3076" w:name="_Toc37181854"/>
      <w:bookmarkStart w:id="3077" w:name="_Toc45881919"/>
      <w:bookmarkStart w:id="3078" w:name="_Toc52560152"/>
      <w:bookmarkStart w:id="3079" w:name="_Toc67912707"/>
      <w:bookmarkStart w:id="3080" w:name="_Toc74901393"/>
      <w:bookmarkStart w:id="3081" w:name="_Toc76504651"/>
      <w:bookmarkStart w:id="3082" w:name="_Toc83044380"/>
      <w:bookmarkStart w:id="3083" w:name="_Toc89871725"/>
      <w:bookmarkStart w:id="3084" w:name="_Toc98702343"/>
      <w:bookmarkStart w:id="3085" w:name="_Toc105745717"/>
      <w:bookmarkStart w:id="3086" w:name="_Toc123142490"/>
      <w:bookmarkStart w:id="3087" w:name="_Toc124164027"/>
      <w:bookmarkStart w:id="3088" w:name="_Toc130735730"/>
      <w:bookmarkStart w:id="3089" w:name="_Toc137308730"/>
      <w:bookmarkStart w:id="3090" w:name="_Toc147154304"/>
      <w:r w:rsidRPr="00A46FD9">
        <w:t>4.11</w:t>
      </w:r>
      <w:r w:rsidRPr="00A46FD9">
        <w:tab/>
        <w:t>Format and interpretation of tests</w:t>
      </w:r>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091" w:name="_Toc21097923"/>
      <w:bookmarkStart w:id="3092" w:name="_Toc29765485"/>
      <w:bookmarkStart w:id="3093" w:name="_Toc37180967"/>
      <w:bookmarkStart w:id="3094" w:name="_Toc37181411"/>
      <w:bookmarkStart w:id="3095" w:name="_Toc37181855"/>
      <w:bookmarkStart w:id="3096" w:name="_Toc45881920"/>
      <w:bookmarkStart w:id="3097" w:name="_Toc52560153"/>
      <w:bookmarkStart w:id="3098" w:name="_Toc67912708"/>
      <w:bookmarkStart w:id="3099" w:name="_Toc74901394"/>
      <w:bookmarkStart w:id="3100" w:name="_Toc76504652"/>
      <w:bookmarkStart w:id="3101" w:name="_Toc83044381"/>
      <w:bookmarkStart w:id="3102" w:name="_Toc89871726"/>
      <w:bookmarkStart w:id="3103" w:name="_Toc98702344"/>
      <w:bookmarkStart w:id="3104" w:name="_Toc105745718"/>
      <w:bookmarkStart w:id="3105" w:name="_Toc123142491"/>
      <w:bookmarkStart w:id="3106" w:name="_Toc124164028"/>
      <w:bookmarkStart w:id="3107" w:name="_Toc130735731"/>
      <w:bookmarkStart w:id="3108" w:name="_Toc137308731"/>
      <w:bookmarkStart w:id="3109" w:name="_Toc147154305"/>
      <w:r w:rsidRPr="00A46FD9">
        <w:t>4.</w:t>
      </w:r>
      <w:r w:rsidRPr="00A46FD9">
        <w:rPr>
          <w:lang w:eastAsia="zh-CN"/>
        </w:rPr>
        <w:t>12</w:t>
      </w:r>
      <w:r w:rsidRPr="00A46FD9">
        <w:tab/>
        <w:t>Requirements for BS capable of multi-band operation</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110" w:name="_Toc21097924"/>
      <w:bookmarkStart w:id="3111" w:name="_Toc29765486"/>
      <w:bookmarkStart w:id="3112" w:name="_Toc37180968"/>
      <w:bookmarkStart w:id="3113" w:name="_Toc37181412"/>
      <w:bookmarkStart w:id="3114" w:name="_Toc37181856"/>
      <w:bookmarkStart w:id="3115" w:name="_Toc45881921"/>
      <w:bookmarkStart w:id="3116" w:name="_Toc52560154"/>
      <w:bookmarkStart w:id="3117" w:name="_Toc67912709"/>
      <w:bookmarkStart w:id="3118" w:name="_Toc74901395"/>
      <w:bookmarkStart w:id="3119" w:name="_Toc76504653"/>
      <w:bookmarkStart w:id="3120" w:name="_Toc83044382"/>
      <w:bookmarkStart w:id="3121" w:name="_Toc89871727"/>
      <w:bookmarkStart w:id="3122" w:name="_Toc98702345"/>
      <w:bookmarkStart w:id="3123" w:name="_Toc105745719"/>
      <w:bookmarkStart w:id="3124" w:name="_Toc123142492"/>
      <w:bookmarkStart w:id="3125" w:name="_Toc124164029"/>
      <w:bookmarkStart w:id="3126" w:name="_Toc130735732"/>
      <w:bookmarkStart w:id="3127" w:name="_Toc137308732"/>
      <w:bookmarkStart w:id="3128" w:name="_Toc147154306"/>
      <w:r w:rsidRPr="00A46FD9">
        <w:t>4.1</w:t>
      </w:r>
      <w:r w:rsidRPr="00A46FD9">
        <w:rPr>
          <w:lang w:eastAsia="zh-CN"/>
        </w:rPr>
        <w:t>3</w:t>
      </w:r>
      <w:r w:rsidRPr="00A46FD9">
        <w:tab/>
        <w:t>Tests for BS capable of multi-band operation with three or more bands</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129" w:name="_Toc21097925"/>
      <w:bookmarkStart w:id="3130" w:name="_Toc29765487"/>
      <w:bookmarkStart w:id="3131" w:name="_Toc37180969"/>
      <w:bookmarkStart w:id="3132" w:name="_Toc37181413"/>
      <w:bookmarkStart w:id="3133" w:name="_Toc37181857"/>
      <w:bookmarkStart w:id="3134" w:name="_Toc45881922"/>
      <w:bookmarkStart w:id="3135" w:name="_Toc52560155"/>
      <w:bookmarkStart w:id="3136" w:name="_Toc67912710"/>
      <w:bookmarkStart w:id="3137" w:name="_Toc74901396"/>
      <w:bookmarkStart w:id="3138" w:name="_Toc76504654"/>
      <w:bookmarkStart w:id="3139" w:name="_Toc83044383"/>
      <w:bookmarkStart w:id="3140" w:name="_Toc89871728"/>
      <w:bookmarkStart w:id="3141" w:name="_Toc98702346"/>
      <w:bookmarkStart w:id="3142" w:name="_Toc105745720"/>
      <w:bookmarkStart w:id="3143" w:name="_Toc123142493"/>
      <w:bookmarkStart w:id="3144" w:name="_Toc124164030"/>
      <w:bookmarkStart w:id="3145" w:name="_Toc130735733"/>
      <w:bookmarkStart w:id="3146" w:name="_Toc137308733"/>
      <w:bookmarkStart w:id="3147" w:name="_Toc147154307"/>
      <w:r w:rsidRPr="00A46FD9">
        <w:t>5</w:t>
      </w:r>
      <w:r w:rsidRPr="00A46FD9">
        <w:tab/>
        <w:t>Applicability of requirements and test configurations</w:t>
      </w:r>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148" w:name="_Toc21097926"/>
      <w:bookmarkStart w:id="3149" w:name="_Toc29765488"/>
      <w:bookmarkStart w:id="3150" w:name="_Toc37180970"/>
      <w:bookmarkStart w:id="3151" w:name="_Toc37181414"/>
      <w:bookmarkStart w:id="3152" w:name="_Toc37181858"/>
      <w:bookmarkStart w:id="3153" w:name="_Toc45881923"/>
      <w:bookmarkStart w:id="3154" w:name="_Toc52560156"/>
      <w:bookmarkStart w:id="3155" w:name="_Toc67912711"/>
      <w:bookmarkStart w:id="3156" w:name="_Toc74901397"/>
      <w:bookmarkStart w:id="3157" w:name="_Toc76504655"/>
      <w:bookmarkStart w:id="3158" w:name="_Toc83044384"/>
      <w:bookmarkStart w:id="3159" w:name="_Toc89871729"/>
      <w:bookmarkStart w:id="3160" w:name="_Toc98702347"/>
      <w:bookmarkStart w:id="3161" w:name="_Toc105745721"/>
      <w:bookmarkStart w:id="3162" w:name="_Toc123142494"/>
      <w:bookmarkStart w:id="3163" w:name="_Toc124164031"/>
      <w:bookmarkStart w:id="3164" w:name="_Toc130735734"/>
      <w:bookmarkStart w:id="3165" w:name="_Toc137308734"/>
      <w:bookmarkStart w:id="3166" w:name="_Toc147154308"/>
      <w:r w:rsidRPr="00A46FD9">
        <w:t>5.1</w:t>
      </w:r>
      <w:r w:rsidRPr="00A46FD9">
        <w:tab/>
        <w:t>Multi-RAT capable Base Stations</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31D6C3A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2E48371A" w14:textId="171BCEDC" w:rsidR="0004159F" w:rsidRPr="00A46FD9" w:rsidRDefault="0004159F" w:rsidP="0004159F">
            <w:pPr>
              <w:pStyle w:val="TAL"/>
              <w:rPr>
                <w:rFonts w:cs="Arial"/>
                <w:lang w:val="sv-FI"/>
              </w:rPr>
            </w:pPr>
            <w:r w:rsidRPr="001E57E5">
              <w:rPr>
                <w:rFonts w:cs="Arial"/>
                <w:lang w:val="sv-SE"/>
              </w:rPr>
              <w:t>NG: TC19</w:t>
            </w:r>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2E769B4B" w14:textId="72944D28" w:rsidR="0004159F" w:rsidRPr="00A46FD9" w:rsidRDefault="0004159F" w:rsidP="0004159F">
            <w:pPr>
              <w:pStyle w:val="TAL"/>
              <w:rPr>
                <w:rFonts w:cs="Arial"/>
                <w:lang w:val="sv-FI"/>
              </w:rPr>
            </w:pPr>
            <w:r w:rsidRPr="001E57E5">
              <w:rPr>
                <w:rFonts w:cs="Arial"/>
                <w:lang w:val="sv-SE"/>
              </w:rPr>
              <w:t>NI/NG : (Note2)</w:t>
            </w:r>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33F62DD" w:rsidR="0004159F" w:rsidRPr="00A46FD9" w:rsidRDefault="0004159F" w:rsidP="0004159F">
            <w:pPr>
              <w:pStyle w:val="TAL"/>
              <w:rPr>
                <w:rFonts w:cs="Arial"/>
              </w:rPr>
            </w:pPr>
            <w:r w:rsidRPr="001E57E5">
              <w:rPr>
                <w:rFonts w:cs="Arial"/>
              </w:rPr>
              <w:t>N/A</w:t>
            </w:r>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475E67"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E3490E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26C6CCE" w14:textId="71A6FCA0" w:rsidR="0004159F" w:rsidRPr="00A46FD9" w:rsidRDefault="0004159F" w:rsidP="0004159F">
            <w:pPr>
              <w:pStyle w:val="TAL"/>
              <w:rPr>
                <w:rFonts w:cs="Arial"/>
                <w:lang w:val="sv-FI"/>
              </w:rPr>
            </w:pPr>
            <w:r w:rsidRPr="001E57E5">
              <w:rPr>
                <w:rFonts w:cs="Arial"/>
                <w:lang w:val="sv-SE"/>
              </w:rPr>
              <w:t>NG: TC19</w:t>
            </w:r>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07C8B82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1270AC3" w14:textId="3A4DA043" w:rsidR="0004159F" w:rsidRPr="00A46FD9" w:rsidRDefault="0004159F" w:rsidP="0004159F">
            <w:pPr>
              <w:pStyle w:val="TAL"/>
              <w:rPr>
                <w:rFonts w:cs="Arial"/>
                <w:lang w:val="sv-FI"/>
              </w:rPr>
            </w:pPr>
            <w:r w:rsidRPr="001E57E5">
              <w:rPr>
                <w:rFonts w:cs="Arial"/>
                <w:lang w:val="sv-SE"/>
              </w:rPr>
              <w:t>NG: TC19</w:t>
            </w:r>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E3660D0"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5FFCCCE" w14:textId="072D1390" w:rsidR="0004159F" w:rsidRPr="00A46FD9" w:rsidRDefault="0004159F" w:rsidP="0004159F">
            <w:pPr>
              <w:pStyle w:val="TAL"/>
              <w:rPr>
                <w:rFonts w:cs="Arial"/>
                <w:lang w:val="sv-FI"/>
              </w:rPr>
            </w:pPr>
            <w:r w:rsidRPr="001E57E5">
              <w:rPr>
                <w:rFonts w:cs="Arial"/>
                <w:lang w:val="sv-SE"/>
              </w:rPr>
              <w:t>NG: TC19</w:t>
            </w:r>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10C6D1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1C172CEB" w14:textId="04C1C641" w:rsidR="0004159F" w:rsidRPr="00A46FD9" w:rsidRDefault="0004159F" w:rsidP="0004159F">
            <w:pPr>
              <w:pStyle w:val="TAL"/>
              <w:rPr>
                <w:rFonts w:cs="Arial"/>
                <w:lang w:val="sv-FI"/>
              </w:rPr>
            </w:pPr>
            <w:r w:rsidRPr="001E57E5">
              <w:rPr>
                <w:rFonts w:cs="Arial"/>
                <w:lang w:val="sv-SE"/>
              </w:rPr>
              <w:t>NG: TC19</w:t>
            </w:r>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1FEFEA08"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6CC58F40" w14:textId="51F20108" w:rsidR="0004159F" w:rsidRPr="00A46FD9" w:rsidRDefault="0004159F" w:rsidP="0004159F">
            <w:pPr>
              <w:pStyle w:val="TAL"/>
              <w:rPr>
                <w:rFonts w:cs="Arial"/>
                <w:lang w:val="sv-FI"/>
              </w:rPr>
            </w:pPr>
            <w:r w:rsidRPr="001E57E5">
              <w:rPr>
                <w:rFonts w:cs="Arial"/>
                <w:lang w:val="sv-SE"/>
              </w:rPr>
              <w:t>NG: TC19</w:t>
            </w:r>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t>General requirement for Band Categories 1 and 3</w:t>
            </w:r>
          </w:p>
        </w:tc>
        <w:tc>
          <w:tcPr>
            <w:tcW w:w="1278" w:type="dxa"/>
          </w:tcPr>
          <w:p w14:paraId="378297F9"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 xml:space="preserve">(TS 25.141) </w:t>
            </w:r>
            <w:r w:rsidRPr="0006727D">
              <w:rPr>
                <w:rFonts w:ascii="Arial" w:hAnsi="Arial" w:cs="Arial"/>
                <w:sz w:val="18"/>
                <w:lang w:val="fr-FR"/>
              </w:rPr>
              <w:br/>
              <w:t>(TS 36.141)</w:t>
            </w:r>
          </w:p>
          <w:p w14:paraId="280CFEDB"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 TC3a</w:t>
            </w:r>
          </w:p>
          <w:p w14:paraId="1599D168" w14:textId="43E28C40"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49033EF3" w14:textId="652B478B"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1C92C4A6"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B0C59E7" w14:textId="77777777" w:rsidR="0004159F" w:rsidRPr="001E57E5" w:rsidRDefault="0004159F" w:rsidP="0004159F">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73E1B47A"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258EC94" w14:textId="34D5AA0D" w:rsidR="0004159F" w:rsidRPr="00A46FD9" w:rsidRDefault="0004159F" w:rsidP="0004159F">
            <w:pPr>
              <w:pStyle w:val="TAL"/>
              <w:rPr>
                <w:rFonts w:cs="Arial"/>
              </w:rPr>
            </w:pPr>
            <w:r w:rsidRPr="001E57E5">
              <w:rPr>
                <w:rFonts w:cs="Arial"/>
              </w:rPr>
              <w:t>NG: TC19</w:t>
            </w:r>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 xml:space="preserve">(TS 25.141) </w:t>
            </w:r>
            <w:r w:rsidRPr="0006727D">
              <w:rPr>
                <w:rFonts w:ascii="Arial" w:hAnsi="Arial" w:cs="Arial"/>
                <w:sz w:val="18"/>
                <w:lang w:val="fr-FR"/>
              </w:rPr>
              <w:br/>
              <w:t>(TS 36.141)</w:t>
            </w:r>
          </w:p>
          <w:p w14:paraId="5A6CE5AD"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 TC3a</w:t>
            </w:r>
          </w:p>
          <w:p w14:paraId="1EB3F18B" w14:textId="48648699"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78463736" w14:textId="538C7306"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38C10B07"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3B027E81" w:rsidR="0004159F" w:rsidRPr="00A46FD9" w:rsidRDefault="0004159F" w:rsidP="0004159F">
            <w:pPr>
              <w:pStyle w:val="TAL"/>
              <w:rPr>
                <w:rFonts w:cs="Arial"/>
              </w:rPr>
            </w:pPr>
            <w:r w:rsidRPr="001E57E5">
              <w:rPr>
                <w:rFonts w:cs="Arial"/>
              </w:rPr>
              <w:t>N/A</w:t>
            </w:r>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475E67"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475E67"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452A978C" w14:textId="08A3B411" w:rsidR="0004159F" w:rsidRPr="0006727D" w:rsidRDefault="0004159F" w:rsidP="0004159F">
            <w:pPr>
              <w:pStyle w:val="TAL"/>
              <w:rPr>
                <w:rFonts w:cs="Arial"/>
                <w:lang w:val="fr-FR"/>
              </w:rPr>
            </w:pPr>
            <w:r w:rsidRPr="0006727D">
              <w:rPr>
                <w:rFonts w:cs="Arial"/>
                <w:lang w:val="fr-FR"/>
              </w:rPr>
              <w:t>C/NC: NTC3</w:t>
            </w:r>
          </w:p>
        </w:tc>
        <w:tc>
          <w:tcPr>
            <w:tcW w:w="1278" w:type="dxa"/>
          </w:tcPr>
          <w:p w14:paraId="3B3D288C" w14:textId="0B3F9CFD"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663C8788" w14:textId="22763ADA" w:rsidR="0004159F" w:rsidRPr="0006727D" w:rsidRDefault="0004159F" w:rsidP="0004159F">
            <w:pPr>
              <w:pStyle w:val="TAL"/>
              <w:rPr>
                <w:rFonts w:cs="Arial"/>
                <w:lang w:val="fr-FR"/>
              </w:rPr>
            </w:pPr>
            <w:r w:rsidRPr="0006727D">
              <w:rPr>
                <w:rFonts w:cs="Arial"/>
                <w:lang w:val="fr-FR"/>
              </w:rPr>
              <w:t>C/NC: NTC3</w:t>
            </w:r>
          </w:p>
        </w:tc>
        <w:tc>
          <w:tcPr>
            <w:tcW w:w="1278" w:type="dxa"/>
          </w:tcPr>
          <w:p w14:paraId="3B285BC0" w14:textId="77777777" w:rsidR="0004159F" w:rsidRPr="0006727D" w:rsidRDefault="0004159F" w:rsidP="0004159F">
            <w:pPr>
              <w:pStyle w:val="TAL"/>
              <w:rPr>
                <w:rFonts w:cs="Arial"/>
                <w:lang w:val="fr-FR"/>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5AD38C31" w14:textId="576303D1" w:rsidR="0004159F" w:rsidRPr="0006727D" w:rsidRDefault="0004159F" w:rsidP="0004159F">
            <w:pPr>
              <w:pStyle w:val="TAL"/>
              <w:rPr>
                <w:rFonts w:cs="Arial"/>
                <w:lang w:val="fr-FR"/>
              </w:rPr>
            </w:pPr>
            <w:r w:rsidRPr="0006727D">
              <w:rPr>
                <w:rFonts w:cs="Arial"/>
                <w:lang w:val="fr-FR"/>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60E7AC0D" w14:textId="63B604F2" w:rsidR="0004159F" w:rsidRPr="0006727D" w:rsidRDefault="0004159F" w:rsidP="0004159F">
            <w:pPr>
              <w:pStyle w:val="TAL"/>
              <w:rPr>
                <w:rFonts w:cs="Arial"/>
                <w:lang w:val="fr-FR"/>
              </w:rPr>
            </w:pPr>
            <w:r w:rsidRPr="0006727D">
              <w:rPr>
                <w:rFonts w:cs="Arial"/>
                <w:lang w:val="fr-FR"/>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10964676" w:rsidR="0004159F" w:rsidRPr="00A46FD9" w:rsidRDefault="0004159F" w:rsidP="0004159F">
            <w:pPr>
              <w:pStyle w:val="TAL"/>
              <w:rPr>
                <w:rFonts w:cs="Arial"/>
              </w:rPr>
            </w:pPr>
            <w:r w:rsidRPr="001E57E5">
              <w:rPr>
                <w:rFonts w:cs="Arial"/>
              </w:rPr>
              <w:t>N/A</w:t>
            </w:r>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77777777" w:rsidR="0004159F" w:rsidRPr="00A46FD9" w:rsidRDefault="0004159F" w:rsidP="0004159F">
            <w:pPr>
              <w:pStyle w:val="TAL"/>
              <w:rPr>
                <w:rFonts w:cs="Arial"/>
                <w:lang w:val="sv-SE"/>
              </w:rPr>
            </w:pPr>
            <w:r w:rsidRPr="00A46FD9">
              <w:rPr>
                <w:rFonts w:cs="Arial"/>
                <w:lang w:val="sv-FI"/>
              </w:rPr>
              <w:t>C: TC3b</w:t>
            </w:r>
          </w:p>
          <w:p w14:paraId="4B70E7C4" w14:textId="77777777" w:rsidR="0004159F" w:rsidRPr="00A46FD9" w:rsidRDefault="0004159F" w:rsidP="0004159F">
            <w:pPr>
              <w:pStyle w:val="TAL"/>
              <w:rPr>
                <w:rFonts w:cs="Arial"/>
                <w:lang w:val="sv-SE"/>
              </w:rPr>
            </w:pPr>
            <w:r w:rsidRPr="00A46FD9">
              <w:rPr>
                <w:rFonts w:cs="Arial"/>
                <w:lang w:val="sv-SE"/>
              </w:rPr>
              <w:t>NI: TC16</w:t>
            </w:r>
          </w:p>
          <w:p w14:paraId="45781701"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77777777" w:rsidR="0004159F" w:rsidRPr="00275D07" w:rsidRDefault="0004159F" w:rsidP="0004159F">
            <w:pPr>
              <w:pStyle w:val="TAL"/>
              <w:rPr>
                <w:rFonts w:cs="Arial"/>
                <w:lang w:val="fr-FR"/>
              </w:rPr>
            </w:pPr>
            <w:r w:rsidRPr="00275D07">
              <w:rPr>
                <w:rFonts w:cs="Arial"/>
                <w:lang w:val="fr-FR"/>
              </w:rPr>
              <w:t>C: TC3b, TC6b</w:t>
            </w:r>
          </w:p>
          <w:p w14:paraId="2F1591E0" w14:textId="77777777" w:rsidR="0004159F" w:rsidRPr="00275D07" w:rsidRDefault="0004159F" w:rsidP="0004159F">
            <w:pPr>
              <w:pStyle w:val="TAL"/>
              <w:rPr>
                <w:rFonts w:cs="Arial"/>
                <w:lang w:val="fr-FR"/>
              </w:rPr>
            </w:pPr>
            <w:r w:rsidRPr="00275D07">
              <w:rPr>
                <w:rFonts w:cs="Arial"/>
                <w:lang w:val="fr-FR"/>
              </w:rPr>
              <w:t>NI: TC16</w:t>
            </w:r>
          </w:p>
          <w:p w14:paraId="698A1810" w14:textId="77777777" w:rsidR="0004159F" w:rsidRPr="00275D07" w:rsidRDefault="0004159F" w:rsidP="0004159F">
            <w:pPr>
              <w:pStyle w:val="TAL"/>
              <w:rPr>
                <w:rFonts w:cs="Arial"/>
                <w:lang w:val="fr-FR"/>
              </w:rPr>
            </w:pPr>
            <w:r w:rsidRPr="00275D07">
              <w:rPr>
                <w:rFonts w:cs="Arial"/>
                <w:lang w:val="fr-FR"/>
              </w:rPr>
              <w:t>NG: TC19</w:t>
            </w:r>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77777777" w:rsidR="0004159F" w:rsidRPr="00A46FD9" w:rsidRDefault="0004159F" w:rsidP="0004159F">
            <w:pPr>
              <w:pStyle w:val="TAL"/>
              <w:rPr>
                <w:rFonts w:cs="Arial"/>
                <w:lang w:val="sv-FI"/>
              </w:rPr>
            </w:pPr>
            <w:r w:rsidRPr="00A46FD9">
              <w:rPr>
                <w:rFonts w:cs="Arial"/>
                <w:lang w:val="sv-FI"/>
              </w:rPr>
              <w:t>C: TC3b</w:t>
            </w:r>
          </w:p>
          <w:p w14:paraId="008F3826" w14:textId="77777777" w:rsidR="0004159F" w:rsidRPr="00A46FD9" w:rsidRDefault="0004159F" w:rsidP="0004159F">
            <w:pPr>
              <w:pStyle w:val="TAL"/>
              <w:rPr>
                <w:rFonts w:cs="Arial"/>
                <w:lang w:val="sv-FI"/>
              </w:rPr>
            </w:pPr>
            <w:r w:rsidRPr="00A46FD9">
              <w:rPr>
                <w:rFonts w:cs="Arial"/>
                <w:lang w:val="sv-FI"/>
              </w:rPr>
              <w:t>NI: TC16</w:t>
            </w:r>
          </w:p>
          <w:p w14:paraId="1169C90C" w14:textId="77777777" w:rsidR="0004159F" w:rsidRPr="00A46FD9" w:rsidRDefault="0004159F" w:rsidP="0004159F">
            <w:pPr>
              <w:pStyle w:val="TAL"/>
              <w:rPr>
                <w:rFonts w:cs="Arial"/>
                <w:lang w:val="sv-FI"/>
              </w:rPr>
            </w:pPr>
            <w:r w:rsidRPr="00A46FD9">
              <w:rPr>
                <w:rFonts w:cs="Arial"/>
                <w:lang w:val="sv-FI"/>
              </w:rPr>
              <w:t>NG: TC19</w:t>
            </w:r>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77777777" w:rsidR="0004159F" w:rsidRPr="00A46FD9" w:rsidRDefault="0004159F" w:rsidP="0004159F">
            <w:pPr>
              <w:pStyle w:val="TAL"/>
              <w:rPr>
                <w:rFonts w:cs="Arial"/>
                <w:lang w:val="sv-SE"/>
              </w:rPr>
            </w:pPr>
            <w:r w:rsidRPr="00A46FD9">
              <w:rPr>
                <w:rFonts w:cs="Arial"/>
                <w:lang w:val="sv-FI"/>
              </w:rPr>
              <w:t>C: TC3b</w:t>
            </w:r>
          </w:p>
          <w:p w14:paraId="61D7DCF8" w14:textId="77777777" w:rsidR="0004159F" w:rsidRPr="00A46FD9" w:rsidRDefault="0004159F" w:rsidP="0004159F">
            <w:pPr>
              <w:pStyle w:val="TAL"/>
              <w:rPr>
                <w:rFonts w:cs="Arial"/>
                <w:lang w:val="sv-SE"/>
              </w:rPr>
            </w:pPr>
            <w:r w:rsidRPr="00A46FD9">
              <w:rPr>
                <w:rFonts w:cs="Arial"/>
                <w:lang w:val="sv-SE"/>
              </w:rPr>
              <w:t>NI: TC16</w:t>
            </w:r>
          </w:p>
          <w:p w14:paraId="31450D02"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143242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43ED17B2" w14:textId="67CEA7BC" w:rsidR="0004159F" w:rsidRPr="00A46FD9" w:rsidRDefault="0004159F" w:rsidP="0004159F">
            <w:pPr>
              <w:pStyle w:val="TAL"/>
              <w:rPr>
                <w:rFonts w:cs="Arial"/>
                <w:lang w:val="sv-FI"/>
              </w:rPr>
            </w:pPr>
            <w:r w:rsidRPr="001E57E5">
              <w:rPr>
                <w:rFonts w:cs="Arial"/>
                <w:lang w:val="sv-SE"/>
              </w:rPr>
              <w:t>NG: TC19</w:t>
            </w:r>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77777777" w:rsidR="0004159F" w:rsidRPr="00A46FD9" w:rsidRDefault="0004159F" w:rsidP="0004159F">
            <w:pPr>
              <w:pStyle w:val="TAL"/>
              <w:rPr>
                <w:rFonts w:cs="Arial"/>
                <w:lang w:val="sv-SE"/>
              </w:rPr>
            </w:pPr>
            <w:r w:rsidRPr="00A46FD9">
              <w:rPr>
                <w:rFonts w:cs="Arial"/>
                <w:lang w:val="sv-FI"/>
              </w:rPr>
              <w:t>C: TC3b</w:t>
            </w:r>
          </w:p>
          <w:p w14:paraId="442E2472" w14:textId="77777777" w:rsidR="0004159F" w:rsidRPr="00A46FD9" w:rsidRDefault="0004159F" w:rsidP="0004159F">
            <w:pPr>
              <w:pStyle w:val="TAL"/>
              <w:rPr>
                <w:rFonts w:cs="Arial"/>
                <w:lang w:val="sv-SE"/>
              </w:rPr>
            </w:pPr>
            <w:r w:rsidRPr="00A46FD9">
              <w:rPr>
                <w:rFonts w:cs="Arial"/>
                <w:lang w:val="sv-SE"/>
              </w:rPr>
              <w:t>NI: TC16</w:t>
            </w:r>
          </w:p>
          <w:p w14:paraId="3938FDB6"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77777777" w:rsidR="0004159F" w:rsidRPr="00275D07" w:rsidRDefault="0004159F" w:rsidP="0004159F">
            <w:pPr>
              <w:pStyle w:val="TAL"/>
              <w:rPr>
                <w:rFonts w:cs="Arial"/>
                <w:lang w:val="fr-FR"/>
              </w:rPr>
            </w:pPr>
            <w:r w:rsidRPr="00275D07">
              <w:rPr>
                <w:rFonts w:cs="Arial"/>
                <w:lang w:val="fr-FR"/>
              </w:rPr>
              <w:t>C: TC3b, TC6b</w:t>
            </w:r>
          </w:p>
          <w:p w14:paraId="0502AD18" w14:textId="77777777" w:rsidR="0004159F" w:rsidRPr="00275D07" w:rsidRDefault="0004159F" w:rsidP="0004159F">
            <w:pPr>
              <w:pStyle w:val="TAL"/>
              <w:rPr>
                <w:rFonts w:cs="Arial"/>
                <w:lang w:val="fr-FR"/>
              </w:rPr>
            </w:pPr>
            <w:r w:rsidRPr="00275D07">
              <w:rPr>
                <w:rFonts w:cs="Arial"/>
                <w:lang w:val="fr-FR"/>
              </w:rPr>
              <w:t>NI: TC16</w:t>
            </w:r>
          </w:p>
          <w:p w14:paraId="52B72E1C" w14:textId="77777777" w:rsidR="0004159F" w:rsidRPr="00275D07" w:rsidRDefault="0004159F" w:rsidP="0004159F">
            <w:pPr>
              <w:pStyle w:val="TAL"/>
              <w:rPr>
                <w:rFonts w:cs="Arial"/>
                <w:lang w:val="fr-FR"/>
              </w:rPr>
            </w:pPr>
            <w:r w:rsidRPr="00275D07">
              <w:rPr>
                <w:rFonts w:cs="Arial"/>
                <w:lang w:val="fr-FR"/>
              </w:rPr>
              <w:t>NG: TC19</w:t>
            </w:r>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475E67"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475E67"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475E67"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475E67"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475E67"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167" w:name="_Toc21097927"/>
      <w:bookmarkStart w:id="3168" w:name="_Toc29765489"/>
      <w:bookmarkStart w:id="3169" w:name="_Toc37180971"/>
      <w:bookmarkStart w:id="3170" w:name="_Toc37181415"/>
      <w:bookmarkStart w:id="3171" w:name="_Toc37181859"/>
      <w:bookmarkStart w:id="3172" w:name="_Toc45881924"/>
      <w:bookmarkStart w:id="3173" w:name="_Toc52560157"/>
      <w:bookmarkStart w:id="3174" w:name="_Toc67912712"/>
      <w:bookmarkStart w:id="3175" w:name="_Toc74901398"/>
      <w:bookmarkStart w:id="3176" w:name="_Toc76504656"/>
      <w:bookmarkStart w:id="3177" w:name="_Toc83044385"/>
      <w:bookmarkStart w:id="3178" w:name="_Toc89871730"/>
      <w:bookmarkStart w:id="3179" w:name="_Toc98702348"/>
      <w:bookmarkStart w:id="3180" w:name="_Toc105745722"/>
      <w:bookmarkStart w:id="3181" w:name="_Toc123142495"/>
      <w:bookmarkStart w:id="3182" w:name="_Toc124164032"/>
      <w:bookmarkStart w:id="3183" w:name="_Toc130735735"/>
      <w:bookmarkStart w:id="3184" w:name="_Toc137308735"/>
      <w:bookmarkStart w:id="3185" w:name="_Toc147154309"/>
      <w:r w:rsidRPr="00A46FD9">
        <w:t>5.2</w:t>
      </w:r>
      <w:r w:rsidRPr="00A46FD9">
        <w:tab/>
        <w:t>Single-RAT Multi-carrier capable Base Stations</w:t>
      </w:r>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475E67"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475E67"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186" w:name="_Toc21097928"/>
      <w:bookmarkStart w:id="3187" w:name="_Toc29765490"/>
      <w:bookmarkStart w:id="3188" w:name="_Toc37180972"/>
      <w:bookmarkStart w:id="3189" w:name="_Toc37181416"/>
      <w:bookmarkStart w:id="3190" w:name="_Toc37181860"/>
      <w:bookmarkStart w:id="3191" w:name="_Toc45881925"/>
      <w:bookmarkStart w:id="3192" w:name="_Toc52560158"/>
      <w:bookmarkStart w:id="3193" w:name="_Toc67912713"/>
      <w:bookmarkStart w:id="3194" w:name="_Toc74901399"/>
      <w:bookmarkStart w:id="3195" w:name="_Toc76504657"/>
      <w:bookmarkStart w:id="3196" w:name="_Toc83044386"/>
      <w:bookmarkStart w:id="3197" w:name="_Toc89871731"/>
      <w:bookmarkStart w:id="3198" w:name="_Toc98702349"/>
      <w:bookmarkStart w:id="3199" w:name="_Toc105745723"/>
      <w:bookmarkStart w:id="3200" w:name="_Toc123142496"/>
      <w:bookmarkStart w:id="3201" w:name="_Toc124164033"/>
      <w:bookmarkStart w:id="3202" w:name="_Toc130735736"/>
      <w:bookmarkStart w:id="3203" w:name="_Toc137308736"/>
      <w:bookmarkStart w:id="3204" w:name="_Toc147154310"/>
      <w:r w:rsidRPr="00A46FD9">
        <w:t>5.</w:t>
      </w:r>
      <w:r w:rsidRPr="00A46FD9">
        <w:rPr>
          <w:lang w:eastAsia="zh-CN"/>
        </w:rPr>
        <w:t>3</w:t>
      </w:r>
      <w:r w:rsidRPr="00A46FD9">
        <w:tab/>
      </w:r>
      <w:r w:rsidRPr="00A46FD9">
        <w:rPr>
          <w:lang w:eastAsia="zh-CN"/>
        </w:rPr>
        <w:t>Multi-band</w:t>
      </w:r>
      <w:r w:rsidRPr="00A46FD9">
        <w:t xml:space="preserve"> capable Base Stations</w:t>
      </w:r>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3205" w:name="_Toc21097929"/>
      <w:bookmarkStart w:id="3206" w:name="_Toc29765491"/>
      <w:bookmarkStart w:id="3207" w:name="_Toc37180973"/>
      <w:bookmarkStart w:id="3208" w:name="_Toc37181417"/>
      <w:bookmarkStart w:id="3209" w:name="_Toc37181861"/>
      <w:bookmarkStart w:id="3210" w:name="_Toc45881926"/>
      <w:bookmarkStart w:id="3211" w:name="_Toc52560159"/>
      <w:bookmarkStart w:id="3212" w:name="_Toc67912714"/>
      <w:bookmarkStart w:id="3213" w:name="_Toc74901400"/>
      <w:bookmarkStart w:id="3214" w:name="_Toc76504658"/>
      <w:bookmarkStart w:id="3215" w:name="_Toc83044387"/>
      <w:bookmarkStart w:id="3216" w:name="_Toc89871732"/>
      <w:bookmarkStart w:id="3217" w:name="_Toc98702350"/>
      <w:bookmarkStart w:id="3218" w:name="_Toc105745724"/>
      <w:bookmarkStart w:id="3219" w:name="_Toc123142497"/>
      <w:bookmarkStart w:id="3220" w:name="_Toc124164034"/>
      <w:bookmarkStart w:id="3221" w:name="_Toc130735737"/>
      <w:bookmarkStart w:id="3222" w:name="_Toc137308737"/>
      <w:bookmarkStart w:id="3223" w:name="_Toc147154311"/>
      <w:r w:rsidRPr="00A46FD9">
        <w:t>6</w:t>
      </w:r>
      <w:r w:rsidRPr="00A46FD9">
        <w:tab/>
        <w:t>Transmitter characteristics</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p>
    <w:p w14:paraId="100B8BE1" w14:textId="77777777" w:rsidR="00FF3259" w:rsidRPr="00A46FD9" w:rsidRDefault="00FF3259" w:rsidP="00FF3259">
      <w:pPr>
        <w:pStyle w:val="Heading2"/>
      </w:pPr>
      <w:bookmarkStart w:id="3224" w:name="_Toc21097930"/>
      <w:bookmarkStart w:id="3225" w:name="_Toc29765492"/>
      <w:bookmarkStart w:id="3226" w:name="_Toc37180974"/>
      <w:bookmarkStart w:id="3227" w:name="_Toc37181418"/>
      <w:bookmarkStart w:id="3228" w:name="_Toc37181862"/>
      <w:bookmarkStart w:id="3229" w:name="_Toc45881927"/>
      <w:bookmarkStart w:id="3230" w:name="_Toc52560160"/>
      <w:bookmarkStart w:id="3231" w:name="_Toc67912715"/>
      <w:bookmarkStart w:id="3232" w:name="_Toc74901401"/>
      <w:bookmarkStart w:id="3233" w:name="_Toc76504659"/>
      <w:bookmarkStart w:id="3234" w:name="_Toc83044388"/>
      <w:bookmarkStart w:id="3235" w:name="_Toc89871733"/>
      <w:bookmarkStart w:id="3236" w:name="_Toc98702351"/>
      <w:bookmarkStart w:id="3237" w:name="_Toc105745725"/>
      <w:bookmarkStart w:id="3238" w:name="_Toc123142498"/>
      <w:bookmarkStart w:id="3239" w:name="_Toc124164035"/>
      <w:bookmarkStart w:id="3240" w:name="_Toc130735738"/>
      <w:bookmarkStart w:id="3241" w:name="_Toc137308738"/>
      <w:bookmarkStart w:id="3242" w:name="_Toc147154312"/>
      <w:r w:rsidRPr="00A46FD9">
        <w:t>6.1</w:t>
      </w:r>
      <w:r w:rsidRPr="00A46FD9">
        <w:tab/>
        <w:t>General</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243" w:name="OLE_LINK44"/>
      <w:r w:rsidRPr="00A46FD9">
        <w:rPr>
          <w:rFonts w:hint="eastAsia"/>
          <w:lang w:val="en-US" w:eastAsia="zh-CN"/>
        </w:rPr>
        <w:t>NB-IoT operation in NR in-band</w:t>
      </w:r>
      <w:bookmarkEnd w:id="3243"/>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244" w:name="_Toc21097931"/>
      <w:bookmarkStart w:id="3245" w:name="_Toc29765493"/>
      <w:bookmarkStart w:id="3246" w:name="_Toc37180975"/>
      <w:bookmarkStart w:id="3247" w:name="_Toc37181419"/>
      <w:bookmarkStart w:id="3248" w:name="_Toc37181863"/>
      <w:bookmarkStart w:id="3249" w:name="_Toc45881928"/>
      <w:bookmarkStart w:id="3250" w:name="_Toc52560161"/>
      <w:bookmarkStart w:id="3251" w:name="_Toc67912716"/>
      <w:bookmarkStart w:id="3252" w:name="_Toc74901402"/>
      <w:bookmarkStart w:id="3253" w:name="_Toc76504660"/>
      <w:bookmarkStart w:id="3254" w:name="_Toc83044389"/>
      <w:bookmarkStart w:id="3255" w:name="_Toc89871734"/>
      <w:bookmarkStart w:id="3256" w:name="_Toc98702352"/>
      <w:bookmarkStart w:id="3257" w:name="_Toc105745726"/>
      <w:bookmarkStart w:id="3258" w:name="_Toc123142499"/>
      <w:bookmarkStart w:id="3259" w:name="_Toc124164036"/>
      <w:bookmarkStart w:id="3260" w:name="_Toc130735739"/>
      <w:bookmarkStart w:id="3261" w:name="_Toc137308739"/>
      <w:bookmarkStart w:id="3262" w:name="_Toc147154313"/>
      <w:r w:rsidRPr="00A46FD9">
        <w:t>6.2</w:t>
      </w:r>
      <w:r w:rsidRPr="00A46FD9">
        <w:tab/>
        <w:t>Base Station output power</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7728BF5D" w14:textId="77777777" w:rsidR="00FF3259" w:rsidRPr="00A46FD9" w:rsidRDefault="00FF3259" w:rsidP="00FF3259">
      <w:pPr>
        <w:pStyle w:val="Heading3"/>
      </w:pPr>
      <w:bookmarkStart w:id="3263" w:name="_Toc21097932"/>
      <w:bookmarkStart w:id="3264" w:name="_Toc29765494"/>
      <w:bookmarkStart w:id="3265" w:name="_Toc37180976"/>
      <w:bookmarkStart w:id="3266" w:name="_Toc37181420"/>
      <w:bookmarkStart w:id="3267" w:name="_Toc37181864"/>
      <w:bookmarkStart w:id="3268" w:name="_Toc45881929"/>
      <w:bookmarkStart w:id="3269" w:name="_Toc52560162"/>
      <w:bookmarkStart w:id="3270" w:name="_Toc67912717"/>
      <w:bookmarkStart w:id="3271" w:name="_Toc74901403"/>
      <w:bookmarkStart w:id="3272" w:name="_Toc76504661"/>
      <w:bookmarkStart w:id="3273" w:name="_Toc83044390"/>
      <w:bookmarkStart w:id="3274" w:name="_Toc89871735"/>
      <w:bookmarkStart w:id="3275" w:name="_Toc98702353"/>
      <w:bookmarkStart w:id="3276" w:name="_Toc105745727"/>
      <w:bookmarkStart w:id="3277" w:name="_Toc123142500"/>
      <w:bookmarkStart w:id="3278" w:name="_Toc124164037"/>
      <w:bookmarkStart w:id="3279" w:name="_Toc130735740"/>
      <w:bookmarkStart w:id="3280" w:name="_Toc137308740"/>
      <w:bookmarkStart w:id="3281" w:name="_Toc147154314"/>
      <w:r w:rsidRPr="00A46FD9">
        <w:t>6.2.1</w:t>
      </w:r>
      <w:r w:rsidRPr="00A46FD9">
        <w:tab/>
        <w:t>Base Station maximum output power</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p>
    <w:p w14:paraId="71424FFD" w14:textId="77777777" w:rsidR="00FF3259" w:rsidRPr="00A46FD9" w:rsidRDefault="00FF3259" w:rsidP="00FF3259">
      <w:pPr>
        <w:pStyle w:val="Heading4"/>
      </w:pPr>
      <w:bookmarkStart w:id="3282" w:name="_Toc21097933"/>
      <w:bookmarkStart w:id="3283" w:name="_Toc29765495"/>
      <w:bookmarkStart w:id="3284" w:name="_Toc37180977"/>
      <w:bookmarkStart w:id="3285" w:name="_Toc37181421"/>
      <w:bookmarkStart w:id="3286" w:name="_Toc37181865"/>
      <w:bookmarkStart w:id="3287" w:name="_Toc45881930"/>
      <w:bookmarkStart w:id="3288" w:name="_Toc52560163"/>
      <w:bookmarkStart w:id="3289" w:name="_Toc67912718"/>
      <w:bookmarkStart w:id="3290" w:name="_Toc74901404"/>
      <w:bookmarkStart w:id="3291" w:name="_Toc76504662"/>
      <w:bookmarkStart w:id="3292" w:name="_Toc83044391"/>
      <w:bookmarkStart w:id="3293" w:name="_Toc89871736"/>
      <w:bookmarkStart w:id="3294" w:name="_Toc98702354"/>
      <w:bookmarkStart w:id="3295" w:name="_Toc105745728"/>
      <w:bookmarkStart w:id="3296" w:name="_Toc123142501"/>
      <w:bookmarkStart w:id="3297" w:name="_Toc124164038"/>
      <w:bookmarkStart w:id="3298" w:name="_Toc130735741"/>
      <w:bookmarkStart w:id="3299" w:name="_Toc137308741"/>
      <w:bookmarkStart w:id="3300" w:name="_Toc147154315"/>
      <w:r w:rsidRPr="00A46FD9">
        <w:t>6.2.1.1</w:t>
      </w:r>
      <w:r w:rsidRPr="00A46FD9">
        <w:tab/>
        <w:t>Definition and applicability</w:t>
      </w:r>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301" w:name="_Toc21097934"/>
      <w:bookmarkStart w:id="3302" w:name="_Toc29765496"/>
      <w:bookmarkStart w:id="3303" w:name="_Toc37180978"/>
      <w:bookmarkStart w:id="3304" w:name="_Toc37181422"/>
      <w:bookmarkStart w:id="3305" w:name="_Toc37181866"/>
      <w:bookmarkStart w:id="3306" w:name="_Toc45881931"/>
      <w:bookmarkStart w:id="3307" w:name="_Toc52560164"/>
      <w:bookmarkStart w:id="3308" w:name="_Toc67912719"/>
      <w:bookmarkStart w:id="3309" w:name="_Toc74901405"/>
      <w:bookmarkStart w:id="3310" w:name="_Toc76504663"/>
      <w:bookmarkStart w:id="3311" w:name="_Toc83044392"/>
      <w:bookmarkStart w:id="3312" w:name="_Toc89871737"/>
      <w:bookmarkStart w:id="3313" w:name="_Toc98702355"/>
      <w:bookmarkStart w:id="3314" w:name="_Toc105745729"/>
      <w:bookmarkStart w:id="3315" w:name="_Toc123142502"/>
      <w:bookmarkStart w:id="3316" w:name="_Toc124164039"/>
      <w:bookmarkStart w:id="3317" w:name="_Toc130735742"/>
      <w:bookmarkStart w:id="3318" w:name="_Toc137308742"/>
      <w:bookmarkStart w:id="3319" w:name="_Toc147154316"/>
      <w:r w:rsidRPr="00A46FD9">
        <w:t>6.2.1.2</w:t>
      </w:r>
      <w:r w:rsidRPr="00A46FD9">
        <w:tab/>
        <w:t>Minimum requirement</w:t>
      </w:r>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3320" w:name="_Toc21097306"/>
      <w:bookmarkStart w:id="3321" w:name="_Toc29765190"/>
      <w:bookmarkStart w:id="3322" w:name="_Toc37180655"/>
      <w:bookmarkStart w:id="3323" w:name="_Toc45881644"/>
      <w:bookmarkStart w:id="3324" w:name="_Toc52557127"/>
      <w:bookmarkStart w:id="3325" w:name="_Toc61113867"/>
      <w:bookmarkStart w:id="3326" w:name="_Toc67912473"/>
      <w:bookmarkStart w:id="3327" w:name="_Toc74901406"/>
      <w:bookmarkStart w:id="3328" w:name="_Toc76504664"/>
      <w:bookmarkStart w:id="3329" w:name="_Toc83044393"/>
      <w:bookmarkStart w:id="3330" w:name="_Toc89871738"/>
      <w:bookmarkStart w:id="3331" w:name="_Toc98702356"/>
      <w:bookmarkStart w:id="3332" w:name="_Toc105745730"/>
      <w:bookmarkStart w:id="3333" w:name="_Toc123142503"/>
      <w:bookmarkStart w:id="3334" w:name="_Toc124164040"/>
      <w:bookmarkStart w:id="3335" w:name="_Toc130735743"/>
      <w:bookmarkStart w:id="3336" w:name="_Toc137308743"/>
      <w:bookmarkStart w:id="3337" w:name="_Toc147154317"/>
      <w:r w:rsidRPr="00FE44C9">
        <w:t>6.2.1.2</w:t>
      </w:r>
      <w:r>
        <w:t>A</w:t>
      </w:r>
      <w:r w:rsidRPr="00FE44C9">
        <w:tab/>
      </w:r>
      <w:bookmarkEnd w:id="3320"/>
      <w:bookmarkEnd w:id="3321"/>
      <w:bookmarkEnd w:id="3322"/>
      <w:bookmarkEnd w:id="3323"/>
      <w:bookmarkEnd w:id="3324"/>
      <w:bookmarkEnd w:id="3325"/>
      <w:bookmarkEnd w:id="3326"/>
      <w:r w:rsidRPr="00A07190">
        <w:t>Additional requirement (regional)</w:t>
      </w:r>
      <w:bookmarkEnd w:id="3327"/>
      <w:bookmarkEnd w:id="3328"/>
      <w:bookmarkEnd w:id="3329"/>
      <w:bookmarkEnd w:id="3330"/>
      <w:bookmarkEnd w:id="3331"/>
      <w:bookmarkEnd w:id="3332"/>
      <w:bookmarkEnd w:id="3333"/>
      <w:bookmarkEnd w:id="3334"/>
      <w:bookmarkEnd w:id="3335"/>
      <w:bookmarkEnd w:id="3336"/>
      <w:bookmarkEnd w:id="3337"/>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338" w:name="_Toc21097935"/>
      <w:bookmarkStart w:id="3339" w:name="_Toc29765497"/>
      <w:bookmarkStart w:id="3340" w:name="_Toc37180979"/>
      <w:bookmarkStart w:id="3341" w:name="_Toc37181423"/>
      <w:bookmarkStart w:id="3342" w:name="_Toc37181867"/>
      <w:bookmarkStart w:id="3343" w:name="_Toc45881932"/>
      <w:bookmarkStart w:id="3344" w:name="_Toc52560165"/>
      <w:bookmarkStart w:id="3345" w:name="_Toc67912720"/>
      <w:bookmarkStart w:id="3346" w:name="_Toc74901407"/>
      <w:bookmarkStart w:id="3347" w:name="_Toc76504665"/>
      <w:bookmarkStart w:id="3348" w:name="_Toc83044394"/>
      <w:bookmarkStart w:id="3349" w:name="_Toc89871739"/>
      <w:bookmarkStart w:id="3350" w:name="_Toc98702357"/>
      <w:bookmarkStart w:id="3351" w:name="_Toc105745731"/>
      <w:bookmarkStart w:id="3352" w:name="_Toc123142504"/>
      <w:bookmarkStart w:id="3353" w:name="_Toc124164041"/>
      <w:bookmarkStart w:id="3354" w:name="_Toc130735744"/>
      <w:bookmarkStart w:id="3355" w:name="_Toc137308744"/>
      <w:bookmarkStart w:id="3356" w:name="_Toc147154318"/>
      <w:r w:rsidRPr="00A46FD9">
        <w:t>6.2.1.3</w:t>
      </w:r>
      <w:r w:rsidRPr="00A46FD9">
        <w:tab/>
        <w:t>Test purpose</w:t>
      </w:r>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357" w:name="_Toc21097936"/>
      <w:bookmarkStart w:id="3358" w:name="_Toc29765498"/>
      <w:bookmarkStart w:id="3359" w:name="_Toc37180980"/>
      <w:bookmarkStart w:id="3360" w:name="_Toc37181424"/>
      <w:bookmarkStart w:id="3361" w:name="_Toc37181868"/>
      <w:bookmarkStart w:id="3362" w:name="_Toc45881933"/>
      <w:bookmarkStart w:id="3363" w:name="_Toc52560166"/>
      <w:bookmarkStart w:id="3364" w:name="_Toc67912721"/>
      <w:bookmarkStart w:id="3365" w:name="_Toc74901408"/>
      <w:bookmarkStart w:id="3366" w:name="_Toc76504666"/>
      <w:bookmarkStart w:id="3367" w:name="_Toc83044395"/>
      <w:bookmarkStart w:id="3368" w:name="_Toc89871740"/>
      <w:bookmarkStart w:id="3369" w:name="_Toc98702358"/>
      <w:bookmarkStart w:id="3370" w:name="_Toc105745732"/>
      <w:bookmarkStart w:id="3371" w:name="_Toc123142505"/>
      <w:bookmarkStart w:id="3372" w:name="_Toc124164042"/>
      <w:bookmarkStart w:id="3373" w:name="_Toc130735745"/>
      <w:bookmarkStart w:id="3374" w:name="_Toc137308745"/>
      <w:bookmarkStart w:id="3375" w:name="_Toc147154319"/>
      <w:r w:rsidRPr="00A46FD9">
        <w:t>6.2.1.4</w:t>
      </w:r>
      <w:r w:rsidRPr="00A46FD9">
        <w:tab/>
        <w:t>Method of test</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p>
    <w:p w14:paraId="72AA3717" w14:textId="77777777" w:rsidR="00FF3259" w:rsidRPr="00A46FD9" w:rsidRDefault="00FF3259" w:rsidP="00FF3259">
      <w:pPr>
        <w:pStyle w:val="Heading5"/>
      </w:pPr>
      <w:bookmarkStart w:id="3376" w:name="_Toc21097937"/>
      <w:bookmarkStart w:id="3377" w:name="_Toc29765499"/>
      <w:bookmarkStart w:id="3378" w:name="_Toc37180981"/>
      <w:bookmarkStart w:id="3379" w:name="_Toc37181425"/>
      <w:bookmarkStart w:id="3380" w:name="_Toc37181869"/>
      <w:bookmarkStart w:id="3381" w:name="_Toc45881934"/>
      <w:bookmarkStart w:id="3382" w:name="_Toc52560167"/>
      <w:bookmarkStart w:id="3383" w:name="_Toc67912722"/>
      <w:bookmarkStart w:id="3384" w:name="_Toc74901409"/>
      <w:bookmarkStart w:id="3385" w:name="_Toc76504667"/>
      <w:bookmarkStart w:id="3386" w:name="_Toc83044396"/>
      <w:bookmarkStart w:id="3387" w:name="_Toc89871741"/>
      <w:bookmarkStart w:id="3388" w:name="_Toc98702359"/>
      <w:bookmarkStart w:id="3389" w:name="_Toc105745733"/>
      <w:bookmarkStart w:id="3390" w:name="_Toc123142506"/>
      <w:bookmarkStart w:id="3391" w:name="_Toc124164043"/>
      <w:bookmarkStart w:id="3392" w:name="_Toc130735746"/>
      <w:bookmarkStart w:id="3393" w:name="_Toc137308746"/>
      <w:bookmarkStart w:id="3394" w:name="_Toc147154320"/>
      <w:r w:rsidRPr="00A46FD9">
        <w:t>6.2.1.4.1</w:t>
      </w:r>
      <w:r w:rsidRPr="00A46FD9">
        <w:tab/>
        <w:t>Initial conditions</w:t>
      </w:r>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395" w:name="_Toc21097938"/>
      <w:bookmarkStart w:id="3396" w:name="_Toc29765500"/>
      <w:bookmarkStart w:id="3397" w:name="_Toc37180982"/>
      <w:bookmarkStart w:id="3398" w:name="_Toc37181426"/>
      <w:bookmarkStart w:id="3399" w:name="_Toc37181870"/>
      <w:bookmarkStart w:id="3400" w:name="_Toc45881935"/>
      <w:bookmarkStart w:id="3401" w:name="_Toc52560168"/>
      <w:bookmarkStart w:id="3402" w:name="_Toc67912723"/>
      <w:bookmarkStart w:id="3403" w:name="_Toc74901410"/>
      <w:bookmarkStart w:id="3404" w:name="_Toc76504668"/>
      <w:bookmarkStart w:id="3405" w:name="_Toc83044397"/>
      <w:bookmarkStart w:id="3406" w:name="_Toc89871742"/>
      <w:bookmarkStart w:id="3407" w:name="_Toc98702360"/>
      <w:bookmarkStart w:id="3408" w:name="_Toc105745734"/>
      <w:bookmarkStart w:id="3409" w:name="_Toc123142507"/>
      <w:bookmarkStart w:id="3410" w:name="_Toc124164044"/>
      <w:bookmarkStart w:id="3411" w:name="_Toc130735747"/>
      <w:bookmarkStart w:id="3412" w:name="_Toc137308747"/>
      <w:bookmarkStart w:id="3413" w:name="_Toc147154321"/>
      <w:r w:rsidRPr="00A46FD9">
        <w:t>6.2.1.4.2</w:t>
      </w:r>
      <w:r w:rsidRPr="00A46FD9">
        <w:tab/>
        <w:t>Procedure</w:t>
      </w:r>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414" w:name="_Toc21097939"/>
      <w:bookmarkStart w:id="3415" w:name="_Toc29765501"/>
      <w:bookmarkStart w:id="3416" w:name="_Toc37180983"/>
      <w:bookmarkStart w:id="3417" w:name="_Toc37181427"/>
      <w:bookmarkStart w:id="3418" w:name="_Toc37181871"/>
      <w:bookmarkStart w:id="3419" w:name="_Toc45881936"/>
      <w:bookmarkStart w:id="3420" w:name="_Toc52560169"/>
      <w:bookmarkStart w:id="3421" w:name="_Toc67912724"/>
      <w:bookmarkStart w:id="3422" w:name="_Toc74901411"/>
      <w:bookmarkStart w:id="3423" w:name="_Toc76504669"/>
      <w:bookmarkStart w:id="3424" w:name="_Toc83044398"/>
      <w:bookmarkStart w:id="3425" w:name="_Toc89871743"/>
      <w:bookmarkStart w:id="3426" w:name="_Toc98702361"/>
      <w:bookmarkStart w:id="3427" w:name="_Toc105745735"/>
      <w:bookmarkStart w:id="3428" w:name="_Toc123142508"/>
      <w:bookmarkStart w:id="3429" w:name="_Toc124164045"/>
      <w:bookmarkStart w:id="3430" w:name="_Toc130735748"/>
      <w:bookmarkStart w:id="3431" w:name="_Toc137308748"/>
      <w:bookmarkStart w:id="3432" w:name="_Toc147154322"/>
      <w:r w:rsidRPr="00A46FD9">
        <w:t>6.2.1.5</w:t>
      </w:r>
      <w:r w:rsidRPr="00A46FD9">
        <w:tab/>
        <w:t>Test requirements</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433" w:name="_Toc21097940"/>
      <w:bookmarkStart w:id="3434" w:name="_Toc29765502"/>
      <w:bookmarkStart w:id="3435" w:name="_Toc37180984"/>
      <w:bookmarkStart w:id="3436" w:name="_Toc37181428"/>
      <w:bookmarkStart w:id="3437" w:name="_Toc37181872"/>
      <w:bookmarkStart w:id="3438" w:name="_Toc45881937"/>
      <w:bookmarkStart w:id="3439" w:name="_Toc52560170"/>
      <w:bookmarkStart w:id="3440" w:name="_Toc67912725"/>
      <w:bookmarkStart w:id="3441" w:name="_Toc74901412"/>
      <w:bookmarkStart w:id="3442" w:name="_Toc76504670"/>
      <w:bookmarkStart w:id="3443" w:name="_Toc83044399"/>
      <w:bookmarkStart w:id="3444" w:name="_Toc89871744"/>
      <w:bookmarkStart w:id="3445" w:name="_Toc98702362"/>
      <w:bookmarkStart w:id="3446" w:name="_Toc105745736"/>
      <w:bookmarkStart w:id="3447" w:name="_Toc123142509"/>
      <w:bookmarkStart w:id="3448" w:name="_Toc124164046"/>
      <w:bookmarkStart w:id="3449" w:name="_Toc130735749"/>
      <w:bookmarkStart w:id="3450" w:name="_Toc137308749"/>
      <w:bookmarkStart w:id="3451" w:name="_Toc147154323"/>
      <w:r w:rsidRPr="00A46FD9">
        <w:t>6.2.2</w:t>
      </w:r>
      <w:r w:rsidRPr="00A46FD9">
        <w:tab/>
        <w:t>E-UTRA DL RS power</w:t>
      </w:r>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6A0D884D" w14:textId="77777777" w:rsidR="00FF3259" w:rsidRPr="00A46FD9" w:rsidRDefault="00FF3259" w:rsidP="00FF3259">
      <w:pPr>
        <w:pStyle w:val="Heading4"/>
      </w:pPr>
      <w:bookmarkStart w:id="3452" w:name="_Toc21097941"/>
      <w:bookmarkStart w:id="3453" w:name="_Toc29765503"/>
      <w:bookmarkStart w:id="3454" w:name="_Toc37180985"/>
      <w:bookmarkStart w:id="3455" w:name="_Toc37181429"/>
      <w:bookmarkStart w:id="3456" w:name="_Toc37181873"/>
      <w:bookmarkStart w:id="3457" w:name="_Toc45881938"/>
      <w:bookmarkStart w:id="3458" w:name="_Toc52560171"/>
      <w:bookmarkStart w:id="3459" w:name="_Toc67912726"/>
      <w:bookmarkStart w:id="3460" w:name="_Toc74901413"/>
      <w:bookmarkStart w:id="3461" w:name="_Toc76504671"/>
      <w:bookmarkStart w:id="3462" w:name="_Toc83044400"/>
      <w:bookmarkStart w:id="3463" w:name="_Toc89871745"/>
      <w:bookmarkStart w:id="3464" w:name="_Toc98702363"/>
      <w:bookmarkStart w:id="3465" w:name="_Toc105745737"/>
      <w:bookmarkStart w:id="3466" w:name="_Toc123142510"/>
      <w:bookmarkStart w:id="3467" w:name="_Toc124164047"/>
      <w:bookmarkStart w:id="3468" w:name="_Toc130735750"/>
      <w:bookmarkStart w:id="3469" w:name="_Toc137308750"/>
      <w:bookmarkStart w:id="3470" w:name="_Toc147154324"/>
      <w:r w:rsidRPr="00A46FD9">
        <w:t>6.2.2.1</w:t>
      </w:r>
      <w:r w:rsidRPr="00A46FD9">
        <w:tab/>
        <w:t>Definition and applicability</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471" w:name="_Toc21097942"/>
      <w:bookmarkStart w:id="3472" w:name="_Toc29765504"/>
      <w:bookmarkStart w:id="3473" w:name="_Toc37180986"/>
      <w:bookmarkStart w:id="3474" w:name="_Toc37181430"/>
      <w:bookmarkStart w:id="3475" w:name="_Toc37181874"/>
      <w:bookmarkStart w:id="3476" w:name="_Toc45881939"/>
      <w:bookmarkStart w:id="3477" w:name="_Toc52560172"/>
      <w:bookmarkStart w:id="3478" w:name="_Toc67912727"/>
      <w:bookmarkStart w:id="3479" w:name="_Toc74901414"/>
      <w:bookmarkStart w:id="3480" w:name="_Toc76504672"/>
      <w:bookmarkStart w:id="3481" w:name="_Toc83044401"/>
      <w:bookmarkStart w:id="3482" w:name="_Toc89871746"/>
      <w:bookmarkStart w:id="3483" w:name="_Toc98702364"/>
      <w:bookmarkStart w:id="3484" w:name="_Toc105745738"/>
      <w:bookmarkStart w:id="3485" w:name="_Toc123142511"/>
      <w:bookmarkStart w:id="3486" w:name="_Toc124164048"/>
      <w:bookmarkStart w:id="3487" w:name="_Toc130735751"/>
      <w:bookmarkStart w:id="3488" w:name="_Toc137308751"/>
      <w:bookmarkStart w:id="3489" w:name="_Toc147154325"/>
      <w:r w:rsidRPr="00A46FD9">
        <w:t>6.2.2.2</w:t>
      </w:r>
      <w:r w:rsidRPr="00A46FD9">
        <w:tab/>
        <w:t>Minimum requirement</w:t>
      </w:r>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490" w:name="_Toc21097943"/>
      <w:bookmarkStart w:id="3491" w:name="_Toc29765505"/>
      <w:bookmarkStart w:id="3492" w:name="_Toc37180987"/>
      <w:bookmarkStart w:id="3493" w:name="_Toc37181431"/>
      <w:bookmarkStart w:id="3494" w:name="_Toc37181875"/>
      <w:bookmarkStart w:id="3495" w:name="_Toc45881940"/>
      <w:bookmarkStart w:id="3496" w:name="_Toc52560173"/>
      <w:bookmarkStart w:id="3497" w:name="_Toc67912728"/>
      <w:bookmarkStart w:id="3498" w:name="_Toc74901415"/>
      <w:bookmarkStart w:id="3499" w:name="_Toc76504673"/>
      <w:bookmarkStart w:id="3500" w:name="_Toc83044402"/>
      <w:bookmarkStart w:id="3501" w:name="_Toc89871747"/>
      <w:bookmarkStart w:id="3502" w:name="_Toc98702365"/>
      <w:bookmarkStart w:id="3503" w:name="_Toc105745739"/>
      <w:bookmarkStart w:id="3504" w:name="_Toc123142512"/>
      <w:bookmarkStart w:id="3505" w:name="_Toc124164049"/>
      <w:bookmarkStart w:id="3506" w:name="_Toc130735752"/>
      <w:bookmarkStart w:id="3507" w:name="_Toc137308752"/>
      <w:bookmarkStart w:id="3508" w:name="_Toc147154326"/>
      <w:r w:rsidRPr="00A46FD9">
        <w:t>6.2.2.3</w:t>
      </w:r>
      <w:r w:rsidRPr="00A46FD9">
        <w:tab/>
        <w:t>Test purpose</w:t>
      </w:r>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509" w:name="_Toc21097944"/>
      <w:bookmarkStart w:id="3510" w:name="_Toc29765506"/>
      <w:bookmarkStart w:id="3511" w:name="_Toc37180988"/>
      <w:bookmarkStart w:id="3512" w:name="_Toc37181432"/>
      <w:bookmarkStart w:id="3513" w:name="_Toc37181876"/>
      <w:bookmarkStart w:id="3514" w:name="_Toc45881941"/>
      <w:bookmarkStart w:id="3515" w:name="_Toc52560174"/>
      <w:bookmarkStart w:id="3516" w:name="_Toc67912729"/>
      <w:bookmarkStart w:id="3517" w:name="_Toc74901416"/>
      <w:bookmarkStart w:id="3518" w:name="_Toc76504674"/>
      <w:bookmarkStart w:id="3519" w:name="_Toc83044403"/>
      <w:bookmarkStart w:id="3520" w:name="_Toc89871748"/>
      <w:bookmarkStart w:id="3521" w:name="_Toc98702366"/>
      <w:bookmarkStart w:id="3522" w:name="_Toc105745740"/>
      <w:bookmarkStart w:id="3523" w:name="_Toc123142513"/>
      <w:bookmarkStart w:id="3524" w:name="_Toc124164050"/>
      <w:bookmarkStart w:id="3525" w:name="_Toc130735753"/>
      <w:bookmarkStart w:id="3526" w:name="_Toc137308753"/>
      <w:bookmarkStart w:id="3527" w:name="_Toc147154327"/>
      <w:r w:rsidRPr="00A46FD9">
        <w:t>6.2.2.4</w:t>
      </w:r>
      <w:r w:rsidRPr="00A46FD9">
        <w:tab/>
        <w:t>Method of test</w:t>
      </w:r>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528" w:name="_Toc21097945"/>
      <w:bookmarkStart w:id="3529" w:name="_Toc29765507"/>
      <w:bookmarkStart w:id="3530" w:name="_Toc37180989"/>
      <w:bookmarkStart w:id="3531" w:name="_Toc37181433"/>
      <w:bookmarkStart w:id="3532" w:name="_Toc37181877"/>
      <w:bookmarkStart w:id="3533" w:name="_Toc45881942"/>
      <w:bookmarkStart w:id="3534" w:name="_Toc52560175"/>
      <w:bookmarkStart w:id="3535" w:name="_Toc67912730"/>
      <w:bookmarkStart w:id="3536" w:name="_Toc74901417"/>
      <w:bookmarkStart w:id="3537" w:name="_Toc76504675"/>
      <w:bookmarkStart w:id="3538" w:name="_Toc83044404"/>
      <w:bookmarkStart w:id="3539" w:name="_Toc89871749"/>
      <w:bookmarkStart w:id="3540" w:name="_Toc98702367"/>
      <w:bookmarkStart w:id="3541" w:name="_Toc105745741"/>
      <w:bookmarkStart w:id="3542" w:name="_Toc123142514"/>
      <w:bookmarkStart w:id="3543" w:name="_Toc124164051"/>
      <w:bookmarkStart w:id="3544" w:name="_Toc130735754"/>
      <w:bookmarkStart w:id="3545" w:name="_Toc137308754"/>
      <w:bookmarkStart w:id="3546" w:name="_Toc147154328"/>
      <w:r w:rsidRPr="00A46FD9">
        <w:t>6.2.2.5</w:t>
      </w:r>
      <w:r w:rsidRPr="00A46FD9">
        <w:tab/>
        <w:t>Test requirements</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547" w:name="_Toc21097946"/>
      <w:bookmarkStart w:id="3548" w:name="_Toc29765508"/>
      <w:bookmarkStart w:id="3549" w:name="_Toc37180990"/>
      <w:bookmarkStart w:id="3550" w:name="_Toc37181434"/>
      <w:bookmarkStart w:id="3551" w:name="_Toc37181878"/>
      <w:bookmarkStart w:id="3552" w:name="_Toc45881943"/>
      <w:bookmarkStart w:id="3553" w:name="_Toc52560176"/>
      <w:bookmarkStart w:id="3554" w:name="_Toc67912731"/>
      <w:bookmarkStart w:id="3555" w:name="_Toc74901418"/>
      <w:bookmarkStart w:id="3556" w:name="_Toc76504676"/>
      <w:bookmarkStart w:id="3557" w:name="_Toc83044405"/>
      <w:bookmarkStart w:id="3558" w:name="_Toc89871750"/>
      <w:bookmarkStart w:id="3559" w:name="_Toc98702368"/>
      <w:bookmarkStart w:id="3560" w:name="_Toc105745742"/>
      <w:bookmarkStart w:id="3561" w:name="_Toc123142515"/>
      <w:bookmarkStart w:id="3562" w:name="_Toc124164052"/>
      <w:bookmarkStart w:id="3563" w:name="_Toc130735755"/>
      <w:bookmarkStart w:id="3564" w:name="_Toc137308755"/>
      <w:bookmarkStart w:id="3565" w:name="_Toc147154329"/>
      <w:r w:rsidRPr="00A46FD9">
        <w:t>6.2.3</w:t>
      </w:r>
      <w:r w:rsidRPr="00A46FD9">
        <w:tab/>
        <w:t>UTRA FDD primary CPICH power</w:t>
      </w:r>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p>
    <w:p w14:paraId="7963AC7E" w14:textId="77777777" w:rsidR="00FF3259" w:rsidRPr="00A46FD9" w:rsidRDefault="00FF3259" w:rsidP="00FF3259">
      <w:pPr>
        <w:pStyle w:val="Heading4"/>
      </w:pPr>
      <w:bookmarkStart w:id="3566" w:name="_Toc21097947"/>
      <w:bookmarkStart w:id="3567" w:name="_Toc29765509"/>
      <w:bookmarkStart w:id="3568" w:name="_Toc37180991"/>
      <w:bookmarkStart w:id="3569" w:name="_Toc37181435"/>
      <w:bookmarkStart w:id="3570" w:name="_Toc37181879"/>
      <w:bookmarkStart w:id="3571" w:name="_Toc45881944"/>
      <w:bookmarkStart w:id="3572" w:name="_Toc52560177"/>
      <w:bookmarkStart w:id="3573" w:name="_Toc67912732"/>
      <w:bookmarkStart w:id="3574" w:name="_Toc74901419"/>
      <w:bookmarkStart w:id="3575" w:name="_Toc76504677"/>
      <w:bookmarkStart w:id="3576" w:name="_Toc83044406"/>
      <w:bookmarkStart w:id="3577" w:name="_Toc89871751"/>
      <w:bookmarkStart w:id="3578" w:name="_Toc98702369"/>
      <w:bookmarkStart w:id="3579" w:name="_Toc105745743"/>
      <w:bookmarkStart w:id="3580" w:name="_Toc123142516"/>
      <w:bookmarkStart w:id="3581" w:name="_Toc124164053"/>
      <w:bookmarkStart w:id="3582" w:name="_Toc130735756"/>
      <w:bookmarkStart w:id="3583" w:name="_Toc137308756"/>
      <w:bookmarkStart w:id="3584" w:name="_Toc147154330"/>
      <w:r w:rsidRPr="00A46FD9">
        <w:t>6.2.3.1</w:t>
      </w:r>
      <w:r w:rsidRPr="00A46FD9">
        <w:tab/>
        <w:t>Definition and applicability</w:t>
      </w:r>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585" w:name="_Toc21097948"/>
      <w:bookmarkStart w:id="3586" w:name="_Toc29765510"/>
      <w:bookmarkStart w:id="3587" w:name="_Toc37180992"/>
      <w:bookmarkStart w:id="3588" w:name="_Toc37181436"/>
      <w:bookmarkStart w:id="3589" w:name="_Toc37181880"/>
      <w:bookmarkStart w:id="3590" w:name="_Toc45881945"/>
      <w:bookmarkStart w:id="3591" w:name="_Toc52560178"/>
      <w:bookmarkStart w:id="3592" w:name="_Toc67912733"/>
      <w:bookmarkStart w:id="3593" w:name="_Toc74901420"/>
      <w:bookmarkStart w:id="3594" w:name="_Toc76504678"/>
      <w:bookmarkStart w:id="3595" w:name="_Toc83044407"/>
      <w:bookmarkStart w:id="3596" w:name="_Toc89871752"/>
      <w:bookmarkStart w:id="3597" w:name="_Toc98702370"/>
      <w:bookmarkStart w:id="3598" w:name="_Toc105745744"/>
      <w:bookmarkStart w:id="3599" w:name="_Toc123142517"/>
      <w:bookmarkStart w:id="3600" w:name="_Toc124164054"/>
      <w:bookmarkStart w:id="3601" w:name="_Toc130735757"/>
      <w:bookmarkStart w:id="3602" w:name="_Toc137308757"/>
      <w:bookmarkStart w:id="3603" w:name="_Toc147154331"/>
      <w:r w:rsidRPr="00A46FD9">
        <w:t>6.2.3.2</w:t>
      </w:r>
      <w:r w:rsidRPr="00A46FD9">
        <w:tab/>
        <w:t>Minimum requirement</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604" w:name="_Toc21097949"/>
      <w:bookmarkStart w:id="3605" w:name="_Toc29765511"/>
      <w:bookmarkStart w:id="3606" w:name="_Toc37180993"/>
      <w:bookmarkStart w:id="3607" w:name="_Toc37181437"/>
      <w:bookmarkStart w:id="3608" w:name="_Toc37181881"/>
      <w:bookmarkStart w:id="3609" w:name="_Toc45881946"/>
      <w:bookmarkStart w:id="3610" w:name="_Toc52560179"/>
      <w:bookmarkStart w:id="3611" w:name="_Toc67912734"/>
      <w:bookmarkStart w:id="3612" w:name="_Toc74901421"/>
      <w:bookmarkStart w:id="3613" w:name="_Toc76504679"/>
      <w:bookmarkStart w:id="3614" w:name="_Toc83044408"/>
      <w:bookmarkStart w:id="3615" w:name="_Toc89871753"/>
      <w:bookmarkStart w:id="3616" w:name="_Toc98702371"/>
      <w:bookmarkStart w:id="3617" w:name="_Toc105745745"/>
      <w:bookmarkStart w:id="3618" w:name="_Toc123142518"/>
      <w:bookmarkStart w:id="3619" w:name="_Toc124164055"/>
      <w:bookmarkStart w:id="3620" w:name="_Toc130735758"/>
      <w:bookmarkStart w:id="3621" w:name="_Toc137308758"/>
      <w:bookmarkStart w:id="3622" w:name="_Toc147154332"/>
      <w:r w:rsidRPr="00A46FD9">
        <w:t>6.2.3.3</w:t>
      </w:r>
      <w:r w:rsidRPr="00A46FD9">
        <w:tab/>
        <w:t>Test purpose</w:t>
      </w:r>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623" w:name="_Toc21097950"/>
      <w:bookmarkStart w:id="3624" w:name="_Toc29765512"/>
      <w:bookmarkStart w:id="3625" w:name="_Toc37180994"/>
      <w:bookmarkStart w:id="3626" w:name="_Toc37181438"/>
      <w:bookmarkStart w:id="3627" w:name="_Toc37181882"/>
      <w:bookmarkStart w:id="3628" w:name="_Toc45881947"/>
      <w:bookmarkStart w:id="3629" w:name="_Toc52560180"/>
      <w:bookmarkStart w:id="3630" w:name="_Toc67912735"/>
      <w:bookmarkStart w:id="3631" w:name="_Toc74901422"/>
      <w:bookmarkStart w:id="3632" w:name="_Toc76504680"/>
      <w:bookmarkStart w:id="3633" w:name="_Toc83044409"/>
      <w:bookmarkStart w:id="3634" w:name="_Toc89871754"/>
      <w:bookmarkStart w:id="3635" w:name="_Toc98702372"/>
      <w:bookmarkStart w:id="3636" w:name="_Toc105745746"/>
      <w:bookmarkStart w:id="3637" w:name="_Toc123142519"/>
      <w:bookmarkStart w:id="3638" w:name="_Toc124164056"/>
      <w:bookmarkStart w:id="3639" w:name="_Toc130735759"/>
      <w:bookmarkStart w:id="3640" w:name="_Toc137308759"/>
      <w:bookmarkStart w:id="3641" w:name="_Toc147154333"/>
      <w:r w:rsidRPr="00A46FD9">
        <w:t>6.2.3.4</w:t>
      </w:r>
      <w:r w:rsidRPr="00A46FD9">
        <w:tab/>
        <w:t>Method of test</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642" w:name="_Toc21097951"/>
      <w:bookmarkStart w:id="3643" w:name="_Toc29765513"/>
      <w:bookmarkStart w:id="3644" w:name="_Toc37180995"/>
      <w:bookmarkStart w:id="3645" w:name="_Toc37181439"/>
      <w:bookmarkStart w:id="3646" w:name="_Toc37181883"/>
      <w:bookmarkStart w:id="3647" w:name="_Toc45881948"/>
      <w:bookmarkStart w:id="3648" w:name="_Toc52560181"/>
      <w:bookmarkStart w:id="3649" w:name="_Toc67912736"/>
      <w:bookmarkStart w:id="3650" w:name="_Toc74901423"/>
      <w:bookmarkStart w:id="3651" w:name="_Toc76504681"/>
      <w:bookmarkStart w:id="3652" w:name="_Toc83044410"/>
      <w:bookmarkStart w:id="3653" w:name="_Toc89871755"/>
      <w:bookmarkStart w:id="3654" w:name="_Toc98702373"/>
      <w:bookmarkStart w:id="3655" w:name="_Toc105745747"/>
      <w:bookmarkStart w:id="3656" w:name="_Toc123142520"/>
      <w:bookmarkStart w:id="3657" w:name="_Toc124164057"/>
      <w:bookmarkStart w:id="3658" w:name="_Toc130735760"/>
      <w:bookmarkStart w:id="3659" w:name="_Toc137308760"/>
      <w:bookmarkStart w:id="3660" w:name="_Toc147154334"/>
      <w:r w:rsidRPr="00A46FD9">
        <w:t>6.2.3.5</w:t>
      </w:r>
      <w:r w:rsidRPr="00A46FD9">
        <w:tab/>
        <w:t>Test requirements</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661" w:name="_Toc21097952"/>
      <w:bookmarkStart w:id="3662" w:name="_Toc29765514"/>
      <w:bookmarkStart w:id="3663" w:name="_Toc37180996"/>
      <w:bookmarkStart w:id="3664" w:name="_Toc37181440"/>
      <w:bookmarkStart w:id="3665" w:name="_Toc37181884"/>
      <w:bookmarkStart w:id="3666" w:name="_Toc45881949"/>
      <w:bookmarkStart w:id="3667" w:name="_Toc52560182"/>
      <w:bookmarkStart w:id="3668" w:name="_Toc67912737"/>
      <w:bookmarkStart w:id="3669" w:name="_Toc74901424"/>
      <w:bookmarkStart w:id="3670" w:name="_Toc76504682"/>
      <w:bookmarkStart w:id="3671" w:name="_Toc83044411"/>
      <w:bookmarkStart w:id="3672" w:name="_Toc89871756"/>
      <w:bookmarkStart w:id="3673" w:name="_Toc98702374"/>
      <w:bookmarkStart w:id="3674" w:name="_Toc105745748"/>
      <w:bookmarkStart w:id="3675" w:name="_Toc123142521"/>
      <w:bookmarkStart w:id="3676" w:name="_Toc124164058"/>
      <w:bookmarkStart w:id="3677" w:name="_Toc130735761"/>
      <w:bookmarkStart w:id="3678" w:name="_Toc137308761"/>
      <w:bookmarkStart w:id="3679" w:name="_Toc147154335"/>
      <w:r w:rsidRPr="00A46FD9">
        <w:t>6.2.3A</w:t>
      </w:r>
      <w:r w:rsidRPr="00A46FD9">
        <w:tab/>
        <w:t>UTRA FDD secondary CPICH power</w:t>
      </w:r>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p>
    <w:p w14:paraId="18A5D258" w14:textId="77777777" w:rsidR="00FF3259" w:rsidRPr="00A46FD9" w:rsidRDefault="00FF3259" w:rsidP="00FF3259">
      <w:pPr>
        <w:pStyle w:val="Heading4"/>
      </w:pPr>
      <w:bookmarkStart w:id="3680" w:name="_Toc21097953"/>
      <w:bookmarkStart w:id="3681" w:name="_Toc29765515"/>
      <w:bookmarkStart w:id="3682" w:name="_Toc37180997"/>
      <w:bookmarkStart w:id="3683" w:name="_Toc37181441"/>
      <w:bookmarkStart w:id="3684" w:name="_Toc37181885"/>
      <w:bookmarkStart w:id="3685" w:name="_Toc45881950"/>
      <w:bookmarkStart w:id="3686" w:name="_Toc52560183"/>
      <w:bookmarkStart w:id="3687" w:name="_Toc67912738"/>
      <w:bookmarkStart w:id="3688" w:name="_Toc74901425"/>
      <w:bookmarkStart w:id="3689" w:name="_Toc76504683"/>
      <w:bookmarkStart w:id="3690" w:name="_Toc83044412"/>
      <w:bookmarkStart w:id="3691" w:name="_Toc89871757"/>
      <w:bookmarkStart w:id="3692" w:name="_Toc98702375"/>
      <w:bookmarkStart w:id="3693" w:name="_Toc105745749"/>
      <w:bookmarkStart w:id="3694" w:name="_Toc123142522"/>
      <w:bookmarkStart w:id="3695" w:name="_Toc124164059"/>
      <w:bookmarkStart w:id="3696" w:name="_Toc130735762"/>
      <w:bookmarkStart w:id="3697" w:name="_Toc137308762"/>
      <w:bookmarkStart w:id="3698" w:name="_Toc147154336"/>
      <w:r w:rsidRPr="00A46FD9">
        <w:t>6.2.3A.1</w:t>
      </w:r>
      <w:r w:rsidRPr="00A46FD9">
        <w:tab/>
        <w:t>Definition and applicability</w:t>
      </w:r>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699" w:name="_Toc21097954"/>
      <w:bookmarkStart w:id="3700" w:name="_Toc29765516"/>
      <w:bookmarkStart w:id="3701" w:name="_Toc37180998"/>
      <w:bookmarkStart w:id="3702" w:name="_Toc37181442"/>
      <w:bookmarkStart w:id="3703" w:name="_Toc37181886"/>
      <w:bookmarkStart w:id="3704" w:name="_Toc45881951"/>
      <w:bookmarkStart w:id="3705" w:name="_Toc52560184"/>
      <w:bookmarkStart w:id="3706" w:name="_Toc67912739"/>
      <w:bookmarkStart w:id="3707" w:name="_Toc74901426"/>
      <w:bookmarkStart w:id="3708" w:name="_Toc76504684"/>
      <w:bookmarkStart w:id="3709" w:name="_Toc83044413"/>
      <w:bookmarkStart w:id="3710" w:name="_Toc89871758"/>
      <w:bookmarkStart w:id="3711" w:name="_Toc98702376"/>
      <w:bookmarkStart w:id="3712" w:name="_Toc105745750"/>
      <w:bookmarkStart w:id="3713" w:name="_Toc123142523"/>
      <w:bookmarkStart w:id="3714" w:name="_Toc124164060"/>
      <w:bookmarkStart w:id="3715" w:name="_Toc130735763"/>
      <w:bookmarkStart w:id="3716" w:name="_Toc137308763"/>
      <w:bookmarkStart w:id="3717" w:name="_Toc147154337"/>
      <w:r w:rsidRPr="00A46FD9">
        <w:t>6.2.3A.2</w:t>
      </w:r>
      <w:r w:rsidRPr="00A46FD9">
        <w:tab/>
        <w:t>Minimum requirement</w:t>
      </w:r>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718" w:name="_Toc21097955"/>
      <w:bookmarkStart w:id="3719" w:name="_Toc29765517"/>
      <w:bookmarkStart w:id="3720" w:name="_Toc37180999"/>
      <w:bookmarkStart w:id="3721" w:name="_Toc37181443"/>
      <w:bookmarkStart w:id="3722" w:name="_Toc37181887"/>
      <w:bookmarkStart w:id="3723" w:name="_Toc45881952"/>
      <w:bookmarkStart w:id="3724" w:name="_Toc52560185"/>
      <w:bookmarkStart w:id="3725" w:name="_Toc67912740"/>
      <w:bookmarkStart w:id="3726" w:name="_Toc74901427"/>
      <w:bookmarkStart w:id="3727" w:name="_Toc76504685"/>
      <w:bookmarkStart w:id="3728" w:name="_Toc83044414"/>
      <w:bookmarkStart w:id="3729" w:name="_Toc89871759"/>
      <w:bookmarkStart w:id="3730" w:name="_Toc98702377"/>
      <w:bookmarkStart w:id="3731" w:name="_Toc105745751"/>
      <w:bookmarkStart w:id="3732" w:name="_Toc123142524"/>
      <w:bookmarkStart w:id="3733" w:name="_Toc124164061"/>
      <w:bookmarkStart w:id="3734" w:name="_Toc130735764"/>
      <w:bookmarkStart w:id="3735" w:name="_Toc137308764"/>
      <w:bookmarkStart w:id="3736" w:name="_Toc147154338"/>
      <w:r w:rsidRPr="00A46FD9">
        <w:t>6.2.3A.3</w:t>
      </w:r>
      <w:r w:rsidRPr="00A46FD9">
        <w:tab/>
        <w:t>Test purpose</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737" w:name="_Toc21097956"/>
      <w:bookmarkStart w:id="3738" w:name="_Toc29765518"/>
      <w:bookmarkStart w:id="3739" w:name="_Toc37181000"/>
      <w:bookmarkStart w:id="3740" w:name="_Toc37181444"/>
      <w:bookmarkStart w:id="3741" w:name="_Toc37181888"/>
      <w:bookmarkStart w:id="3742" w:name="_Toc45881953"/>
      <w:bookmarkStart w:id="3743" w:name="_Toc52560186"/>
      <w:bookmarkStart w:id="3744" w:name="_Toc67912741"/>
      <w:bookmarkStart w:id="3745" w:name="_Toc74901428"/>
      <w:bookmarkStart w:id="3746" w:name="_Toc76504686"/>
      <w:bookmarkStart w:id="3747" w:name="_Toc83044415"/>
      <w:bookmarkStart w:id="3748" w:name="_Toc89871760"/>
      <w:bookmarkStart w:id="3749" w:name="_Toc98702378"/>
      <w:bookmarkStart w:id="3750" w:name="_Toc105745752"/>
      <w:bookmarkStart w:id="3751" w:name="_Toc123142525"/>
      <w:bookmarkStart w:id="3752" w:name="_Toc124164062"/>
      <w:bookmarkStart w:id="3753" w:name="_Toc130735765"/>
      <w:bookmarkStart w:id="3754" w:name="_Toc137308765"/>
      <w:bookmarkStart w:id="3755" w:name="_Toc147154339"/>
      <w:r w:rsidRPr="00A46FD9">
        <w:t>6.2.3A.4</w:t>
      </w:r>
      <w:r w:rsidRPr="00A46FD9">
        <w:tab/>
        <w:t>Method of test</w:t>
      </w:r>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756" w:name="_Toc21097957"/>
      <w:bookmarkStart w:id="3757" w:name="_Toc29765519"/>
      <w:bookmarkStart w:id="3758" w:name="_Toc37181001"/>
      <w:bookmarkStart w:id="3759" w:name="_Toc37181445"/>
      <w:bookmarkStart w:id="3760" w:name="_Toc37181889"/>
      <w:bookmarkStart w:id="3761" w:name="_Toc45881954"/>
      <w:bookmarkStart w:id="3762" w:name="_Toc52560187"/>
      <w:bookmarkStart w:id="3763" w:name="_Toc67912742"/>
      <w:bookmarkStart w:id="3764" w:name="_Toc74901429"/>
      <w:bookmarkStart w:id="3765" w:name="_Toc76504687"/>
      <w:bookmarkStart w:id="3766" w:name="_Toc83044416"/>
      <w:bookmarkStart w:id="3767" w:name="_Toc89871761"/>
      <w:bookmarkStart w:id="3768" w:name="_Toc98702379"/>
      <w:bookmarkStart w:id="3769" w:name="_Toc105745753"/>
      <w:bookmarkStart w:id="3770" w:name="_Toc123142526"/>
      <w:bookmarkStart w:id="3771" w:name="_Toc124164063"/>
      <w:bookmarkStart w:id="3772" w:name="_Toc130735766"/>
      <w:bookmarkStart w:id="3773" w:name="_Toc137308766"/>
      <w:bookmarkStart w:id="3774" w:name="_Toc147154340"/>
      <w:r w:rsidRPr="00A46FD9">
        <w:t>6.2.3A.5</w:t>
      </w:r>
      <w:r w:rsidRPr="00A46FD9">
        <w:tab/>
        <w:t>Test requirements</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775" w:name="_Toc21097958"/>
      <w:bookmarkStart w:id="3776" w:name="_Toc29765520"/>
      <w:bookmarkStart w:id="3777" w:name="_Toc37181002"/>
      <w:bookmarkStart w:id="3778" w:name="_Toc37181446"/>
      <w:bookmarkStart w:id="3779" w:name="_Toc37181890"/>
      <w:bookmarkStart w:id="3780" w:name="_Toc45881955"/>
      <w:bookmarkStart w:id="3781" w:name="_Toc52560188"/>
      <w:bookmarkStart w:id="3782" w:name="_Toc67912743"/>
      <w:bookmarkStart w:id="3783" w:name="_Toc74901430"/>
      <w:bookmarkStart w:id="3784" w:name="_Toc76504688"/>
      <w:bookmarkStart w:id="3785" w:name="_Toc83044417"/>
      <w:bookmarkStart w:id="3786" w:name="_Toc89871762"/>
      <w:bookmarkStart w:id="3787" w:name="_Toc98702380"/>
      <w:bookmarkStart w:id="3788" w:name="_Toc105745754"/>
      <w:bookmarkStart w:id="3789" w:name="_Toc123142527"/>
      <w:bookmarkStart w:id="3790" w:name="_Toc124164064"/>
      <w:bookmarkStart w:id="3791" w:name="_Toc130735767"/>
      <w:bookmarkStart w:id="3792" w:name="_Toc137308767"/>
      <w:bookmarkStart w:id="3793" w:name="_Toc147154341"/>
      <w:r w:rsidRPr="00A46FD9">
        <w:t>6.2.4</w:t>
      </w:r>
      <w:r w:rsidRPr="00A46FD9">
        <w:tab/>
        <w:t>UTRA TDD primary CCPCH power</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p>
    <w:p w14:paraId="5B400C16" w14:textId="77777777" w:rsidR="00FF3259" w:rsidRPr="00A46FD9" w:rsidRDefault="00FF3259" w:rsidP="00FF3259">
      <w:pPr>
        <w:pStyle w:val="Heading4"/>
      </w:pPr>
      <w:bookmarkStart w:id="3794" w:name="_Toc21097959"/>
      <w:bookmarkStart w:id="3795" w:name="_Toc29765521"/>
      <w:bookmarkStart w:id="3796" w:name="_Toc37181003"/>
      <w:bookmarkStart w:id="3797" w:name="_Toc37181447"/>
      <w:bookmarkStart w:id="3798" w:name="_Toc37181891"/>
      <w:bookmarkStart w:id="3799" w:name="_Toc45881956"/>
      <w:bookmarkStart w:id="3800" w:name="_Toc52560189"/>
      <w:bookmarkStart w:id="3801" w:name="_Toc67912744"/>
      <w:bookmarkStart w:id="3802" w:name="_Toc74901431"/>
      <w:bookmarkStart w:id="3803" w:name="_Toc76504689"/>
      <w:bookmarkStart w:id="3804" w:name="_Toc83044418"/>
      <w:bookmarkStart w:id="3805" w:name="_Toc89871763"/>
      <w:bookmarkStart w:id="3806" w:name="_Toc98702381"/>
      <w:bookmarkStart w:id="3807" w:name="_Toc105745755"/>
      <w:bookmarkStart w:id="3808" w:name="_Toc123142528"/>
      <w:bookmarkStart w:id="3809" w:name="_Toc124164065"/>
      <w:bookmarkStart w:id="3810" w:name="_Toc130735768"/>
      <w:bookmarkStart w:id="3811" w:name="_Toc137308768"/>
      <w:bookmarkStart w:id="3812" w:name="_Toc147154342"/>
      <w:r w:rsidRPr="00A46FD9">
        <w:t>6.2.4.1</w:t>
      </w:r>
      <w:r w:rsidRPr="00A46FD9">
        <w:tab/>
        <w:t>Definition and applicability</w:t>
      </w:r>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3813" w:name="_Toc21097960"/>
      <w:bookmarkStart w:id="3814" w:name="_Toc29765522"/>
      <w:bookmarkStart w:id="3815" w:name="_Toc37181004"/>
      <w:bookmarkStart w:id="3816" w:name="_Toc37181448"/>
      <w:bookmarkStart w:id="3817" w:name="_Toc37181892"/>
      <w:bookmarkStart w:id="3818" w:name="_Toc45881957"/>
      <w:bookmarkStart w:id="3819" w:name="_Toc52560190"/>
      <w:bookmarkStart w:id="3820" w:name="_Toc67912745"/>
      <w:bookmarkStart w:id="3821" w:name="_Toc74901432"/>
      <w:bookmarkStart w:id="3822" w:name="_Toc76504690"/>
      <w:bookmarkStart w:id="3823" w:name="_Toc83044419"/>
      <w:bookmarkStart w:id="3824" w:name="_Toc89871764"/>
      <w:bookmarkStart w:id="3825" w:name="_Toc98702382"/>
      <w:bookmarkStart w:id="3826" w:name="_Toc105745756"/>
      <w:bookmarkStart w:id="3827" w:name="_Toc123142529"/>
      <w:bookmarkStart w:id="3828" w:name="_Toc124164066"/>
      <w:bookmarkStart w:id="3829" w:name="_Toc130735769"/>
      <w:bookmarkStart w:id="3830" w:name="_Toc137308769"/>
      <w:bookmarkStart w:id="3831" w:name="_Toc147154343"/>
      <w:r w:rsidRPr="00A46FD9">
        <w:t>6.2.4.2</w:t>
      </w:r>
      <w:r w:rsidRPr="00A46FD9">
        <w:tab/>
        <w:t>Minimum requirement</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3832" w:name="_Toc21097961"/>
      <w:bookmarkStart w:id="3833" w:name="_Toc29765523"/>
      <w:bookmarkStart w:id="3834" w:name="_Toc37181005"/>
      <w:bookmarkStart w:id="3835" w:name="_Toc37181449"/>
      <w:bookmarkStart w:id="3836" w:name="_Toc37181893"/>
      <w:bookmarkStart w:id="3837" w:name="_Toc45881958"/>
      <w:bookmarkStart w:id="3838" w:name="_Toc52560191"/>
      <w:bookmarkStart w:id="3839" w:name="_Toc67912746"/>
      <w:bookmarkStart w:id="3840" w:name="_Toc74901433"/>
      <w:bookmarkStart w:id="3841" w:name="_Toc76504691"/>
      <w:bookmarkStart w:id="3842" w:name="_Toc83044420"/>
      <w:bookmarkStart w:id="3843" w:name="_Toc89871765"/>
      <w:bookmarkStart w:id="3844" w:name="_Toc98702383"/>
      <w:bookmarkStart w:id="3845" w:name="_Toc105745757"/>
      <w:bookmarkStart w:id="3846" w:name="_Toc123142530"/>
      <w:bookmarkStart w:id="3847" w:name="_Toc124164067"/>
      <w:bookmarkStart w:id="3848" w:name="_Toc130735770"/>
      <w:bookmarkStart w:id="3849" w:name="_Toc137308770"/>
      <w:bookmarkStart w:id="3850" w:name="_Toc147154344"/>
      <w:r w:rsidRPr="00A46FD9">
        <w:t>6.2.4.3</w:t>
      </w:r>
      <w:r w:rsidRPr="00A46FD9">
        <w:tab/>
        <w:t>Test purpose</w:t>
      </w:r>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3851" w:name="_Toc21097962"/>
      <w:bookmarkStart w:id="3852" w:name="_Toc29765524"/>
      <w:bookmarkStart w:id="3853" w:name="_Toc37181006"/>
      <w:bookmarkStart w:id="3854" w:name="_Toc37181450"/>
      <w:bookmarkStart w:id="3855" w:name="_Toc37181894"/>
      <w:bookmarkStart w:id="3856" w:name="_Toc45881959"/>
      <w:bookmarkStart w:id="3857" w:name="_Toc52560192"/>
      <w:bookmarkStart w:id="3858" w:name="_Toc67912747"/>
      <w:bookmarkStart w:id="3859" w:name="_Toc74901434"/>
      <w:bookmarkStart w:id="3860" w:name="_Toc76504692"/>
      <w:bookmarkStart w:id="3861" w:name="_Toc83044421"/>
      <w:bookmarkStart w:id="3862" w:name="_Toc89871766"/>
      <w:bookmarkStart w:id="3863" w:name="_Toc98702384"/>
      <w:bookmarkStart w:id="3864" w:name="_Toc105745758"/>
      <w:bookmarkStart w:id="3865" w:name="_Toc123142531"/>
      <w:bookmarkStart w:id="3866" w:name="_Toc124164068"/>
      <w:bookmarkStart w:id="3867" w:name="_Toc130735771"/>
      <w:bookmarkStart w:id="3868" w:name="_Toc137308771"/>
      <w:bookmarkStart w:id="3869" w:name="_Toc147154345"/>
      <w:r w:rsidRPr="00A46FD9">
        <w:t>6.2.4.4</w:t>
      </w:r>
      <w:r w:rsidRPr="00A46FD9">
        <w:tab/>
        <w:t>Method of test</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3870" w:name="_Toc21097963"/>
      <w:bookmarkStart w:id="3871" w:name="_Toc29765525"/>
      <w:bookmarkStart w:id="3872" w:name="_Toc37181007"/>
      <w:bookmarkStart w:id="3873" w:name="_Toc37181451"/>
      <w:bookmarkStart w:id="3874" w:name="_Toc37181895"/>
      <w:bookmarkStart w:id="3875" w:name="_Toc45881960"/>
      <w:bookmarkStart w:id="3876" w:name="_Toc52560193"/>
      <w:bookmarkStart w:id="3877" w:name="_Toc67912748"/>
      <w:bookmarkStart w:id="3878" w:name="_Toc74901435"/>
      <w:bookmarkStart w:id="3879" w:name="_Toc76504693"/>
      <w:bookmarkStart w:id="3880" w:name="_Toc83044422"/>
      <w:bookmarkStart w:id="3881" w:name="_Toc89871767"/>
      <w:bookmarkStart w:id="3882" w:name="_Toc98702385"/>
      <w:bookmarkStart w:id="3883" w:name="_Toc105745759"/>
      <w:bookmarkStart w:id="3884" w:name="_Toc123142532"/>
      <w:bookmarkStart w:id="3885" w:name="_Toc124164069"/>
      <w:bookmarkStart w:id="3886" w:name="_Toc130735772"/>
      <w:bookmarkStart w:id="3887" w:name="_Toc137308772"/>
      <w:bookmarkStart w:id="3888" w:name="_Toc147154346"/>
      <w:r w:rsidRPr="00A46FD9">
        <w:t>6.2.4.5</w:t>
      </w:r>
      <w:r w:rsidRPr="00A46FD9">
        <w:tab/>
        <w:t>Test requirements</w:t>
      </w:r>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3889" w:name="_Toc21097964"/>
      <w:bookmarkStart w:id="3890" w:name="_Toc29765526"/>
      <w:bookmarkStart w:id="3891" w:name="_Toc37181008"/>
      <w:bookmarkStart w:id="3892" w:name="_Toc37181452"/>
      <w:bookmarkStart w:id="3893" w:name="_Toc37181896"/>
      <w:bookmarkStart w:id="3894" w:name="_Toc45881961"/>
      <w:bookmarkStart w:id="3895" w:name="_Toc52560194"/>
      <w:bookmarkStart w:id="3896" w:name="_Toc67912749"/>
      <w:bookmarkStart w:id="3897" w:name="_Toc74901436"/>
      <w:bookmarkStart w:id="3898" w:name="_Toc76504694"/>
      <w:bookmarkStart w:id="3899" w:name="_Toc83044423"/>
      <w:bookmarkStart w:id="3900" w:name="_Toc89871768"/>
      <w:bookmarkStart w:id="3901" w:name="_Toc98702386"/>
      <w:bookmarkStart w:id="3902" w:name="_Toc105745760"/>
      <w:bookmarkStart w:id="3903" w:name="_Toc123142533"/>
      <w:bookmarkStart w:id="3904" w:name="_Toc124164070"/>
      <w:bookmarkStart w:id="3905" w:name="_Toc130735773"/>
      <w:bookmarkStart w:id="3906" w:name="_Toc137308773"/>
      <w:bookmarkStart w:id="3907" w:name="_Toc147154347"/>
      <w:r w:rsidRPr="00A46FD9">
        <w:rPr>
          <w:rFonts w:eastAsia="SimSun"/>
          <w:lang w:eastAsia="zh-CN"/>
        </w:rPr>
        <w:t>6.2.5</w:t>
      </w:r>
      <w:r w:rsidRPr="00A46FD9">
        <w:rPr>
          <w:rFonts w:eastAsia="SimSun"/>
          <w:lang w:eastAsia="zh-CN"/>
        </w:rPr>
        <w:tab/>
        <w:t>NB-IoT DL NRS power</w:t>
      </w:r>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p>
    <w:p w14:paraId="55771F4A" w14:textId="77777777" w:rsidR="00FF3259" w:rsidRPr="00A46FD9" w:rsidRDefault="00FF3259" w:rsidP="00FF3259">
      <w:pPr>
        <w:pStyle w:val="Heading4"/>
        <w:rPr>
          <w:rFonts w:eastAsia="SimSun"/>
          <w:lang w:eastAsia="zh-CN"/>
        </w:rPr>
      </w:pPr>
      <w:bookmarkStart w:id="3908" w:name="_Toc21097965"/>
      <w:bookmarkStart w:id="3909" w:name="_Toc29765527"/>
      <w:bookmarkStart w:id="3910" w:name="_Toc37181009"/>
      <w:bookmarkStart w:id="3911" w:name="_Toc37181453"/>
      <w:bookmarkStart w:id="3912" w:name="_Toc37181897"/>
      <w:bookmarkStart w:id="3913" w:name="_Toc45881962"/>
      <w:bookmarkStart w:id="3914" w:name="_Toc52560195"/>
      <w:bookmarkStart w:id="3915" w:name="_Toc67912750"/>
      <w:bookmarkStart w:id="3916" w:name="_Toc74901437"/>
      <w:bookmarkStart w:id="3917" w:name="_Toc76504695"/>
      <w:bookmarkStart w:id="3918" w:name="_Toc83044424"/>
      <w:bookmarkStart w:id="3919" w:name="_Toc89871769"/>
      <w:bookmarkStart w:id="3920" w:name="_Toc98702387"/>
      <w:bookmarkStart w:id="3921" w:name="_Toc105745761"/>
      <w:bookmarkStart w:id="3922" w:name="_Toc123142534"/>
      <w:bookmarkStart w:id="3923" w:name="_Toc124164071"/>
      <w:bookmarkStart w:id="3924" w:name="_Toc130735774"/>
      <w:bookmarkStart w:id="3925" w:name="_Toc137308774"/>
      <w:bookmarkStart w:id="3926" w:name="_Toc147154348"/>
      <w:r w:rsidRPr="00A46FD9">
        <w:rPr>
          <w:rFonts w:eastAsia="SimSun"/>
          <w:lang w:eastAsia="zh-CN"/>
        </w:rPr>
        <w:t>6.2.5.1</w:t>
      </w:r>
      <w:r w:rsidRPr="00A46FD9">
        <w:rPr>
          <w:rFonts w:eastAsia="SimSun"/>
          <w:lang w:eastAsia="zh-CN"/>
        </w:rPr>
        <w:tab/>
        <w:t>Definition and applicability</w:t>
      </w:r>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3927" w:name="_Toc21097966"/>
      <w:bookmarkStart w:id="3928" w:name="_Toc29765528"/>
      <w:bookmarkStart w:id="3929" w:name="_Toc37181010"/>
      <w:bookmarkStart w:id="3930" w:name="_Toc37181454"/>
      <w:bookmarkStart w:id="3931" w:name="_Toc37181898"/>
      <w:bookmarkStart w:id="3932" w:name="_Toc45881963"/>
      <w:bookmarkStart w:id="3933" w:name="_Toc52560196"/>
      <w:bookmarkStart w:id="3934" w:name="_Toc67912751"/>
      <w:bookmarkStart w:id="3935" w:name="_Toc74901438"/>
      <w:bookmarkStart w:id="3936" w:name="_Toc76504696"/>
      <w:bookmarkStart w:id="3937" w:name="_Toc83044425"/>
      <w:bookmarkStart w:id="3938" w:name="_Toc89871770"/>
      <w:bookmarkStart w:id="3939" w:name="_Toc98702388"/>
      <w:bookmarkStart w:id="3940" w:name="_Toc105745762"/>
      <w:bookmarkStart w:id="3941" w:name="_Toc123142535"/>
      <w:bookmarkStart w:id="3942" w:name="_Toc124164072"/>
      <w:bookmarkStart w:id="3943" w:name="_Toc130735775"/>
      <w:bookmarkStart w:id="3944" w:name="_Toc137308775"/>
      <w:bookmarkStart w:id="3945" w:name="_Toc147154349"/>
      <w:r w:rsidRPr="00A46FD9">
        <w:rPr>
          <w:rFonts w:eastAsia="SimSun"/>
          <w:lang w:eastAsia="zh-CN"/>
        </w:rPr>
        <w:t>6.2.5.2</w:t>
      </w:r>
      <w:r w:rsidRPr="00A46FD9">
        <w:rPr>
          <w:rFonts w:eastAsia="SimSun"/>
          <w:lang w:eastAsia="zh-CN"/>
        </w:rPr>
        <w:tab/>
        <w:t>Minimum requirement</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3946" w:name="_Toc21097967"/>
      <w:bookmarkStart w:id="3947" w:name="_Toc29765529"/>
      <w:bookmarkStart w:id="3948" w:name="_Toc37181011"/>
      <w:bookmarkStart w:id="3949" w:name="_Toc37181455"/>
      <w:bookmarkStart w:id="3950" w:name="_Toc37181899"/>
      <w:bookmarkStart w:id="3951" w:name="_Toc45881964"/>
      <w:bookmarkStart w:id="3952" w:name="_Toc52560197"/>
      <w:bookmarkStart w:id="3953" w:name="_Toc67912752"/>
      <w:bookmarkStart w:id="3954" w:name="_Toc74901439"/>
      <w:bookmarkStart w:id="3955" w:name="_Toc76504697"/>
      <w:bookmarkStart w:id="3956" w:name="_Toc83044426"/>
      <w:bookmarkStart w:id="3957" w:name="_Toc89871771"/>
      <w:bookmarkStart w:id="3958" w:name="_Toc98702389"/>
      <w:bookmarkStart w:id="3959" w:name="_Toc105745763"/>
      <w:bookmarkStart w:id="3960" w:name="_Toc123142536"/>
      <w:bookmarkStart w:id="3961" w:name="_Toc124164073"/>
      <w:bookmarkStart w:id="3962" w:name="_Toc130735776"/>
      <w:bookmarkStart w:id="3963" w:name="_Toc137308776"/>
      <w:bookmarkStart w:id="3964" w:name="_Toc147154350"/>
      <w:r w:rsidRPr="00A46FD9">
        <w:rPr>
          <w:rFonts w:eastAsia="SimSun"/>
          <w:lang w:eastAsia="zh-CN"/>
        </w:rPr>
        <w:t>6.2.5.3</w:t>
      </w:r>
      <w:r w:rsidRPr="00A46FD9">
        <w:rPr>
          <w:rFonts w:eastAsia="SimSun"/>
          <w:lang w:eastAsia="zh-CN"/>
        </w:rPr>
        <w:tab/>
        <w:t>Test purpose</w:t>
      </w:r>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3965" w:name="_Toc21097968"/>
      <w:bookmarkStart w:id="3966" w:name="_Toc29765530"/>
      <w:bookmarkStart w:id="3967" w:name="_Toc37181012"/>
      <w:bookmarkStart w:id="3968" w:name="_Toc37181456"/>
      <w:bookmarkStart w:id="3969" w:name="_Toc37181900"/>
      <w:bookmarkStart w:id="3970" w:name="_Toc45881965"/>
      <w:bookmarkStart w:id="3971" w:name="_Toc52560198"/>
      <w:bookmarkStart w:id="3972" w:name="_Toc67912753"/>
      <w:bookmarkStart w:id="3973" w:name="_Toc74901440"/>
      <w:bookmarkStart w:id="3974" w:name="_Toc76504698"/>
      <w:bookmarkStart w:id="3975" w:name="_Toc83044427"/>
      <w:bookmarkStart w:id="3976" w:name="_Toc89871772"/>
      <w:bookmarkStart w:id="3977" w:name="_Toc98702390"/>
      <w:bookmarkStart w:id="3978" w:name="_Toc105745764"/>
      <w:bookmarkStart w:id="3979" w:name="_Toc123142537"/>
      <w:bookmarkStart w:id="3980" w:name="_Toc124164074"/>
      <w:bookmarkStart w:id="3981" w:name="_Toc130735777"/>
      <w:bookmarkStart w:id="3982" w:name="_Toc137308777"/>
      <w:bookmarkStart w:id="3983" w:name="_Toc147154351"/>
      <w:r w:rsidRPr="00A46FD9">
        <w:rPr>
          <w:rFonts w:eastAsia="SimSun"/>
          <w:lang w:eastAsia="zh-CN"/>
        </w:rPr>
        <w:t>6.2.5.4</w:t>
      </w:r>
      <w:r w:rsidRPr="00A46FD9">
        <w:rPr>
          <w:rFonts w:eastAsia="SimSun"/>
          <w:lang w:eastAsia="zh-CN"/>
        </w:rPr>
        <w:tab/>
        <w:t>Method of test</w:t>
      </w:r>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3984" w:name="_Toc21097969"/>
      <w:bookmarkStart w:id="3985" w:name="_Toc29765531"/>
      <w:bookmarkStart w:id="3986" w:name="_Toc37181013"/>
      <w:bookmarkStart w:id="3987" w:name="_Toc37181457"/>
      <w:bookmarkStart w:id="3988" w:name="_Toc37181901"/>
      <w:bookmarkStart w:id="3989" w:name="_Toc45881966"/>
      <w:bookmarkStart w:id="3990" w:name="_Toc52560199"/>
      <w:bookmarkStart w:id="3991" w:name="_Toc67912754"/>
      <w:bookmarkStart w:id="3992" w:name="_Toc74901441"/>
      <w:bookmarkStart w:id="3993" w:name="_Toc76504699"/>
      <w:bookmarkStart w:id="3994" w:name="_Toc83044428"/>
      <w:bookmarkStart w:id="3995" w:name="_Toc89871773"/>
      <w:bookmarkStart w:id="3996" w:name="_Toc98702391"/>
      <w:bookmarkStart w:id="3997" w:name="_Toc105745765"/>
      <w:bookmarkStart w:id="3998" w:name="_Toc123142538"/>
      <w:bookmarkStart w:id="3999" w:name="_Toc124164075"/>
      <w:bookmarkStart w:id="4000" w:name="_Toc130735778"/>
      <w:bookmarkStart w:id="4001" w:name="_Toc137308778"/>
      <w:bookmarkStart w:id="4002" w:name="_Toc147154352"/>
      <w:r w:rsidRPr="00A46FD9">
        <w:rPr>
          <w:rFonts w:eastAsia="SimSun"/>
          <w:lang w:eastAsia="zh-CN"/>
        </w:rPr>
        <w:t>6.2.5.5</w:t>
      </w:r>
      <w:r w:rsidRPr="00A46FD9">
        <w:rPr>
          <w:rFonts w:eastAsia="SimSun"/>
          <w:lang w:eastAsia="zh-CN"/>
        </w:rPr>
        <w:tab/>
        <w:t>Test requirements</w:t>
      </w:r>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003" w:name="_Toc21097970"/>
      <w:bookmarkStart w:id="4004" w:name="_Toc29765532"/>
      <w:bookmarkStart w:id="4005" w:name="_Toc37181014"/>
      <w:bookmarkStart w:id="4006" w:name="_Toc37181458"/>
      <w:bookmarkStart w:id="4007" w:name="_Toc37181902"/>
      <w:bookmarkStart w:id="4008" w:name="_Toc45881967"/>
      <w:bookmarkStart w:id="4009" w:name="_Toc52560200"/>
      <w:bookmarkStart w:id="4010" w:name="_Toc67912755"/>
      <w:bookmarkStart w:id="4011" w:name="_Toc74901442"/>
      <w:bookmarkStart w:id="4012" w:name="_Toc76504700"/>
      <w:bookmarkStart w:id="4013" w:name="_Toc83044429"/>
      <w:bookmarkStart w:id="4014" w:name="_Toc89871774"/>
      <w:bookmarkStart w:id="4015" w:name="_Toc98702392"/>
      <w:bookmarkStart w:id="4016" w:name="_Toc105745766"/>
      <w:bookmarkStart w:id="4017" w:name="_Toc123142539"/>
      <w:bookmarkStart w:id="4018" w:name="_Toc124164076"/>
      <w:bookmarkStart w:id="4019" w:name="_Toc130735779"/>
      <w:bookmarkStart w:id="4020" w:name="_Toc137308779"/>
      <w:bookmarkStart w:id="4021" w:name="_Toc147154353"/>
      <w:r w:rsidRPr="00A46FD9">
        <w:t>6.3</w:t>
      </w:r>
      <w:r w:rsidRPr="00A46FD9">
        <w:tab/>
        <w:t>Output power dynamics</w:t>
      </w:r>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p>
    <w:p w14:paraId="40264C9B" w14:textId="77777777" w:rsidR="00FF3259" w:rsidRPr="00A46FD9" w:rsidRDefault="00FF3259" w:rsidP="00FF3259">
      <w:pPr>
        <w:pStyle w:val="Heading3"/>
      </w:pPr>
      <w:bookmarkStart w:id="4022" w:name="_Toc21097971"/>
      <w:bookmarkStart w:id="4023" w:name="_Toc29765533"/>
      <w:bookmarkStart w:id="4024" w:name="_Toc37181015"/>
      <w:bookmarkStart w:id="4025" w:name="_Toc37181459"/>
      <w:bookmarkStart w:id="4026" w:name="_Toc37181903"/>
      <w:bookmarkStart w:id="4027" w:name="_Toc45881968"/>
      <w:bookmarkStart w:id="4028" w:name="_Toc52560201"/>
      <w:bookmarkStart w:id="4029" w:name="_Toc67912756"/>
      <w:bookmarkStart w:id="4030" w:name="_Toc74901443"/>
      <w:bookmarkStart w:id="4031" w:name="_Toc76504701"/>
      <w:bookmarkStart w:id="4032" w:name="_Toc83044430"/>
      <w:bookmarkStart w:id="4033" w:name="_Toc89871775"/>
      <w:bookmarkStart w:id="4034" w:name="_Toc98702393"/>
      <w:bookmarkStart w:id="4035" w:name="_Toc105745767"/>
      <w:bookmarkStart w:id="4036" w:name="_Toc123142540"/>
      <w:bookmarkStart w:id="4037" w:name="_Toc124164077"/>
      <w:bookmarkStart w:id="4038" w:name="_Toc130735780"/>
      <w:bookmarkStart w:id="4039" w:name="_Toc137308780"/>
      <w:bookmarkStart w:id="4040" w:name="_Toc147154354"/>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041" w:name="_Toc21097972"/>
      <w:bookmarkStart w:id="4042" w:name="_Toc29765534"/>
      <w:bookmarkStart w:id="4043" w:name="_Toc37181016"/>
      <w:bookmarkStart w:id="4044" w:name="_Toc37181460"/>
      <w:bookmarkStart w:id="4045" w:name="_Toc37181904"/>
      <w:bookmarkStart w:id="4046" w:name="_Toc45881969"/>
      <w:bookmarkStart w:id="4047" w:name="_Toc52560202"/>
      <w:bookmarkStart w:id="4048" w:name="_Toc67912757"/>
      <w:bookmarkStart w:id="4049" w:name="_Toc74901444"/>
      <w:bookmarkStart w:id="4050" w:name="_Toc76504702"/>
      <w:bookmarkStart w:id="4051" w:name="_Toc83044431"/>
      <w:bookmarkStart w:id="4052" w:name="_Toc89871776"/>
      <w:bookmarkStart w:id="4053" w:name="_Toc98702394"/>
      <w:bookmarkStart w:id="4054" w:name="_Toc105745768"/>
      <w:bookmarkStart w:id="4055" w:name="_Toc123142541"/>
      <w:bookmarkStart w:id="4056" w:name="_Toc124164078"/>
      <w:bookmarkStart w:id="4057" w:name="_Toc130735781"/>
      <w:bookmarkStart w:id="4058" w:name="_Toc137308781"/>
      <w:bookmarkStart w:id="4059" w:name="_Toc147154355"/>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060" w:name="_Toc21097973"/>
      <w:bookmarkStart w:id="4061" w:name="_Toc29765535"/>
      <w:bookmarkStart w:id="4062" w:name="_Toc37181017"/>
      <w:bookmarkStart w:id="4063" w:name="_Toc37181461"/>
      <w:bookmarkStart w:id="4064" w:name="_Toc37181905"/>
      <w:bookmarkStart w:id="4065" w:name="_Toc45881970"/>
      <w:bookmarkStart w:id="4066" w:name="_Toc52560203"/>
      <w:bookmarkStart w:id="4067" w:name="_Toc67912758"/>
      <w:bookmarkStart w:id="4068" w:name="_Toc74901445"/>
      <w:bookmarkStart w:id="4069" w:name="_Toc76504703"/>
      <w:bookmarkStart w:id="4070" w:name="_Toc83044432"/>
      <w:bookmarkStart w:id="4071" w:name="_Toc89871777"/>
      <w:bookmarkStart w:id="4072" w:name="_Toc98702395"/>
      <w:bookmarkStart w:id="4073" w:name="_Toc105745769"/>
      <w:bookmarkStart w:id="4074" w:name="_Toc123142542"/>
      <w:bookmarkStart w:id="4075" w:name="_Toc124164079"/>
      <w:bookmarkStart w:id="4076" w:name="_Toc130735782"/>
      <w:bookmarkStart w:id="4077" w:name="_Toc137308782"/>
      <w:bookmarkStart w:id="4078" w:name="_Toc147154356"/>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079" w:name="_Toc21097974"/>
      <w:bookmarkStart w:id="4080" w:name="_Toc29765536"/>
      <w:bookmarkStart w:id="4081" w:name="_Toc37181018"/>
      <w:bookmarkStart w:id="4082" w:name="_Toc37181462"/>
      <w:bookmarkStart w:id="4083" w:name="_Toc37181906"/>
      <w:bookmarkStart w:id="4084" w:name="_Toc45881971"/>
      <w:bookmarkStart w:id="4085" w:name="_Toc52560204"/>
      <w:bookmarkStart w:id="4086" w:name="_Toc67912759"/>
      <w:bookmarkStart w:id="4087" w:name="_Toc74901446"/>
      <w:bookmarkStart w:id="4088" w:name="_Toc76504704"/>
      <w:bookmarkStart w:id="4089" w:name="_Toc83044433"/>
      <w:bookmarkStart w:id="4090" w:name="_Toc89871778"/>
      <w:bookmarkStart w:id="4091" w:name="_Toc98702396"/>
      <w:bookmarkStart w:id="4092" w:name="_Toc105745770"/>
      <w:bookmarkStart w:id="4093" w:name="_Toc123142543"/>
      <w:bookmarkStart w:id="4094" w:name="_Toc124164080"/>
      <w:bookmarkStart w:id="4095" w:name="_Toc130735783"/>
      <w:bookmarkStart w:id="4096" w:name="_Toc137308783"/>
      <w:bookmarkStart w:id="4097" w:name="_Toc147154357"/>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098" w:name="_Toc21097975"/>
      <w:bookmarkStart w:id="4099" w:name="_Toc29765537"/>
      <w:bookmarkStart w:id="4100" w:name="_Toc37181019"/>
      <w:bookmarkStart w:id="4101" w:name="_Toc37181463"/>
      <w:bookmarkStart w:id="4102" w:name="_Toc37181907"/>
      <w:bookmarkStart w:id="4103" w:name="_Toc45881972"/>
      <w:bookmarkStart w:id="4104" w:name="_Toc52560205"/>
      <w:bookmarkStart w:id="4105" w:name="_Toc67912760"/>
      <w:bookmarkStart w:id="4106" w:name="_Toc74901447"/>
      <w:bookmarkStart w:id="4107" w:name="_Toc76504705"/>
      <w:bookmarkStart w:id="4108" w:name="_Toc83044434"/>
      <w:bookmarkStart w:id="4109" w:name="_Toc89871779"/>
      <w:bookmarkStart w:id="4110" w:name="_Toc98702397"/>
      <w:bookmarkStart w:id="4111" w:name="_Toc105745771"/>
      <w:bookmarkStart w:id="4112" w:name="_Toc123142544"/>
      <w:bookmarkStart w:id="4113" w:name="_Toc124164081"/>
      <w:bookmarkStart w:id="4114" w:name="_Toc130735784"/>
      <w:bookmarkStart w:id="4115" w:name="_Toc137308784"/>
      <w:bookmarkStart w:id="4116" w:name="_Toc147154358"/>
      <w:r w:rsidRPr="00A46FD9">
        <w:t>6.3.4.1</w:t>
      </w:r>
      <w:r w:rsidRPr="00A46FD9">
        <w:tab/>
        <w:t>Initial conditions for GSM/EDGE output power dynamics for CS7, CS15 or CS18</w:t>
      </w:r>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117" w:name="_Toc21097976"/>
      <w:bookmarkStart w:id="4118" w:name="_Toc29765538"/>
      <w:bookmarkStart w:id="4119" w:name="_Toc37181020"/>
      <w:bookmarkStart w:id="4120" w:name="_Toc37181464"/>
      <w:bookmarkStart w:id="4121" w:name="_Toc37181908"/>
      <w:bookmarkStart w:id="4122" w:name="_Toc45881973"/>
      <w:bookmarkStart w:id="4123" w:name="_Toc52560206"/>
      <w:bookmarkStart w:id="4124" w:name="_Toc67912761"/>
      <w:bookmarkStart w:id="4125" w:name="_Toc74901448"/>
      <w:bookmarkStart w:id="4126" w:name="_Toc76504706"/>
      <w:bookmarkStart w:id="4127" w:name="_Toc83044435"/>
      <w:bookmarkStart w:id="4128" w:name="_Toc89871780"/>
      <w:bookmarkStart w:id="4129" w:name="_Toc98702398"/>
      <w:bookmarkStart w:id="4130" w:name="_Toc105745772"/>
      <w:bookmarkStart w:id="4131" w:name="_Toc123142545"/>
      <w:bookmarkStart w:id="4132" w:name="_Toc124164082"/>
      <w:bookmarkStart w:id="4133" w:name="_Toc130735785"/>
      <w:bookmarkStart w:id="4134" w:name="_Toc137308785"/>
      <w:bookmarkStart w:id="4135" w:name="_Toc147154359"/>
      <w:r w:rsidRPr="00A46FD9">
        <w:t>6.3.4.2</w:t>
      </w:r>
      <w:r w:rsidRPr="00A46FD9">
        <w:tab/>
        <w:t>Procedure for GSM/EDGE output power dynamics for CS7, CS15 or CS18</w:t>
      </w:r>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136" w:name="_Toc21097977"/>
      <w:bookmarkStart w:id="4137" w:name="_Toc29765539"/>
      <w:bookmarkStart w:id="4138" w:name="_Toc37181021"/>
      <w:bookmarkStart w:id="4139" w:name="_Toc37181465"/>
      <w:bookmarkStart w:id="4140" w:name="_Toc37181909"/>
      <w:bookmarkStart w:id="4141" w:name="_Toc45881974"/>
      <w:bookmarkStart w:id="4142" w:name="_Toc52560207"/>
      <w:bookmarkStart w:id="4143" w:name="_Toc67912762"/>
      <w:bookmarkStart w:id="4144" w:name="_Toc74901449"/>
      <w:bookmarkStart w:id="4145" w:name="_Toc76504707"/>
      <w:bookmarkStart w:id="4146" w:name="_Toc83044436"/>
      <w:bookmarkStart w:id="4147" w:name="_Toc89871781"/>
      <w:bookmarkStart w:id="4148" w:name="_Toc98702399"/>
      <w:bookmarkStart w:id="4149" w:name="_Toc105745773"/>
      <w:bookmarkStart w:id="4150" w:name="_Toc123142546"/>
      <w:bookmarkStart w:id="4151" w:name="_Toc124164083"/>
      <w:bookmarkStart w:id="4152" w:name="_Toc130735786"/>
      <w:bookmarkStart w:id="4153" w:name="_Toc137308786"/>
      <w:bookmarkStart w:id="4154" w:name="_Toc147154360"/>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155" w:name="_Toc21097978"/>
      <w:bookmarkStart w:id="4156"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157" w:name="_Toc37181022"/>
      <w:bookmarkStart w:id="4158" w:name="_Toc37181466"/>
      <w:bookmarkStart w:id="4159" w:name="_Toc37181910"/>
      <w:bookmarkStart w:id="4160" w:name="_Toc45881975"/>
      <w:bookmarkStart w:id="4161" w:name="_Toc52560208"/>
      <w:bookmarkStart w:id="4162" w:name="_Toc67912763"/>
      <w:bookmarkStart w:id="4163" w:name="_Toc74901450"/>
      <w:bookmarkStart w:id="4164" w:name="_Toc76504708"/>
      <w:bookmarkStart w:id="4165" w:name="_Toc83044437"/>
      <w:bookmarkStart w:id="4166" w:name="_Toc89871782"/>
      <w:bookmarkStart w:id="4167" w:name="_Toc98702400"/>
      <w:bookmarkStart w:id="4168" w:name="_Toc105745774"/>
      <w:bookmarkStart w:id="4169" w:name="_Toc123142547"/>
      <w:bookmarkStart w:id="4170" w:name="_Toc124164084"/>
      <w:bookmarkStart w:id="4171" w:name="_Toc130735787"/>
      <w:bookmarkStart w:id="4172" w:name="_Toc137308787"/>
      <w:bookmarkStart w:id="4173" w:name="_Toc147154361"/>
      <w:r w:rsidRPr="00A46FD9">
        <w:t>6.4</w:t>
      </w:r>
      <w:r w:rsidRPr="00A46FD9">
        <w:tab/>
        <w:t>Transmit ON/OFF power</w:t>
      </w:r>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174" w:name="_Toc21097979"/>
      <w:bookmarkStart w:id="4175" w:name="_Toc29765541"/>
      <w:bookmarkStart w:id="4176" w:name="_Toc37181023"/>
      <w:bookmarkStart w:id="4177" w:name="_Toc37181467"/>
      <w:bookmarkStart w:id="4178" w:name="_Toc37181911"/>
      <w:bookmarkStart w:id="4179" w:name="_Toc45881976"/>
      <w:bookmarkStart w:id="4180" w:name="_Toc52560209"/>
      <w:bookmarkStart w:id="4181" w:name="_Toc67912764"/>
      <w:bookmarkStart w:id="4182" w:name="_Toc74901451"/>
      <w:bookmarkStart w:id="4183" w:name="_Toc76504709"/>
      <w:bookmarkStart w:id="4184" w:name="_Toc83044438"/>
      <w:bookmarkStart w:id="4185" w:name="_Toc89871783"/>
      <w:bookmarkStart w:id="4186" w:name="_Toc98702401"/>
      <w:bookmarkStart w:id="4187" w:name="_Toc105745775"/>
      <w:bookmarkStart w:id="4188" w:name="_Toc123142548"/>
      <w:bookmarkStart w:id="4189" w:name="_Toc124164085"/>
      <w:bookmarkStart w:id="4190" w:name="_Toc130735788"/>
      <w:bookmarkStart w:id="4191" w:name="_Toc137308788"/>
      <w:bookmarkStart w:id="4192" w:name="_Toc147154362"/>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1pt;height:230.4pt" o:ole="">
            <v:imagedata r:id="rId27" o:title=""/>
          </v:shape>
          <o:OLEObject Type="Embed" ProgID="Word.Picture.8" ShapeID="_x0000_i1033" DrawAspect="Content" ObjectID="_1757767352" r:id="rId28"/>
        </w:object>
      </w:r>
    </w:p>
    <w:p w14:paraId="707D2038" w14:textId="77777777" w:rsidR="007A6E4B" w:rsidRPr="00A46FD9" w:rsidRDefault="007A6E4B" w:rsidP="007A6E4B">
      <w:pPr>
        <w:pStyle w:val="TF"/>
      </w:pPr>
      <w:bookmarkStart w:id="4193" w:name="_Toc21097980"/>
      <w:bookmarkStart w:id="4194"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195" w:name="_Toc37181024"/>
      <w:bookmarkStart w:id="4196" w:name="_Toc37181468"/>
      <w:bookmarkStart w:id="4197" w:name="_Toc37181912"/>
      <w:bookmarkStart w:id="4198" w:name="_Toc45881977"/>
      <w:bookmarkStart w:id="4199" w:name="_Toc52560210"/>
      <w:bookmarkStart w:id="4200" w:name="_Toc67912765"/>
      <w:bookmarkStart w:id="4201" w:name="_Toc74901452"/>
      <w:bookmarkStart w:id="4202" w:name="_Toc76504710"/>
      <w:bookmarkStart w:id="4203" w:name="_Toc83044439"/>
      <w:bookmarkStart w:id="4204" w:name="_Toc89871784"/>
      <w:bookmarkStart w:id="4205" w:name="_Toc98702402"/>
      <w:bookmarkStart w:id="4206" w:name="_Toc105745776"/>
      <w:bookmarkStart w:id="4207" w:name="_Toc123142549"/>
      <w:bookmarkStart w:id="4208" w:name="_Toc124164086"/>
      <w:bookmarkStart w:id="4209" w:name="_Toc130735789"/>
      <w:bookmarkStart w:id="4210" w:name="_Toc137308789"/>
      <w:bookmarkStart w:id="4211" w:name="_Toc147154363"/>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212" w:name="_Toc21097981"/>
      <w:bookmarkStart w:id="4213" w:name="_Toc29765543"/>
      <w:bookmarkStart w:id="4214" w:name="_Toc37181025"/>
      <w:bookmarkStart w:id="4215" w:name="_Toc37181469"/>
      <w:bookmarkStart w:id="4216" w:name="_Toc37181913"/>
      <w:bookmarkStart w:id="4217" w:name="_Toc45881978"/>
      <w:bookmarkStart w:id="4218" w:name="_Toc52560211"/>
      <w:bookmarkStart w:id="4219" w:name="_Toc67912766"/>
      <w:bookmarkStart w:id="4220" w:name="_Toc74901453"/>
      <w:bookmarkStart w:id="4221" w:name="_Toc76504711"/>
      <w:bookmarkStart w:id="4222" w:name="_Toc83044440"/>
      <w:bookmarkStart w:id="4223" w:name="_Toc89871785"/>
      <w:bookmarkStart w:id="4224" w:name="_Toc98702403"/>
      <w:bookmarkStart w:id="4225" w:name="_Toc105745777"/>
      <w:bookmarkStart w:id="4226" w:name="_Toc123142550"/>
      <w:bookmarkStart w:id="4227" w:name="_Toc124164087"/>
      <w:bookmarkStart w:id="4228" w:name="_Toc130735790"/>
      <w:bookmarkStart w:id="4229" w:name="_Toc137308790"/>
      <w:bookmarkStart w:id="4230" w:name="_Toc147154364"/>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231" w:name="_Toc21097982"/>
      <w:bookmarkStart w:id="4232" w:name="_Toc29765544"/>
      <w:bookmarkStart w:id="4233" w:name="_Toc37181026"/>
      <w:bookmarkStart w:id="4234" w:name="_Toc37181470"/>
      <w:bookmarkStart w:id="4235" w:name="_Toc37181914"/>
      <w:bookmarkStart w:id="4236" w:name="_Toc45881979"/>
      <w:bookmarkStart w:id="4237" w:name="_Toc52560212"/>
      <w:bookmarkStart w:id="4238" w:name="_Toc67912767"/>
      <w:bookmarkStart w:id="4239" w:name="_Toc74901454"/>
      <w:bookmarkStart w:id="4240" w:name="_Toc76504712"/>
      <w:bookmarkStart w:id="4241" w:name="_Toc83044441"/>
      <w:bookmarkStart w:id="4242" w:name="_Toc89871786"/>
      <w:bookmarkStart w:id="4243" w:name="_Toc98702404"/>
      <w:bookmarkStart w:id="4244" w:name="_Toc105745778"/>
      <w:bookmarkStart w:id="4245" w:name="_Toc123142551"/>
      <w:bookmarkStart w:id="4246" w:name="_Toc124164088"/>
      <w:bookmarkStart w:id="4247" w:name="_Toc130735791"/>
      <w:bookmarkStart w:id="4248" w:name="_Toc137308791"/>
      <w:bookmarkStart w:id="4249" w:name="_Toc147154365"/>
      <w:smartTag w:uri="urn:schemas-microsoft-com:office:smarttags" w:element="chsdate">
        <w:smartTagPr>
          <w:attr w:name="Year" w:val="1899"/>
          <w:attr w:name="Month" w:val="12"/>
          <w:attr w:name="Day" w:val="30"/>
          <w:attr w:name="IsLunarDate" w:val="False"/>
          <w:attr w:name="IsROCDate" w:val="False"/>
        </w:smartTagPr>
        <w:r w:rsidRPr="00A46FD9">
          <w:t>6.4.4</w:t>
        </w:r>
        <w:r w:rsidRPr="00A46FD9">
          <w:tab/>
        </w:r>
      </w:smartTag>
      <w:r w:rsidRPr="00A46FD9">
        <w:t>Method of test</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p>
    <w:p w14:paraId="0921EFCF" w14:textId="77777777" w:rsidR="00FF3259" w:rsidRPr="00A46FD9" w:rsidRDefault="00FF3259" w:rsidP="00FF3259">
      <w:pPr>
        <w:pStyle w:val="Heading4"/>
      </w:pPr>
      <w:bookmarkStart w:id="4250" w:name="_Toc21097983"/>
      <w:bookmarkStart w:id="4251" w:name="_Toc29765545"/>
      <w:bookmarkStart w:id="4252" w:name="_Toc37181027"/>
      <w:bookmarkStart w:id="4253" w:name="_Toc37181471"/>
      <w:bookmarkStart w:id="4254" w:name="_Toc37181915"/>
      <w:bookmarkStart w:id="4255" w:name="_Toc45881980"/>
      <w:bookmarkStart w:id="4256" w:name="_Toc52560213"/>
      <w:bookmarkStart w:id="4257" w:name="_Toc67912768"/>
      <w:bookmarkStart w:id="4258" w:name="_Toc74901455"/>
      <w:bookmarkStart w:id="4259" w:name="_Toc76504713"/>
      <w:bookmarkStart w:id="4260" w:name="_Toc83044442"/>
      <w:bookmarkStart w:id="4261" w:name="_Toc89871787"/>
      <w:bookmarkStart w:id="4262" w:name="_Toc98702405"/>
      <w:bookmarkStart w:id="4263" w:name="_Toc105745779"/>
      <w:bookmarkStart w:id="4264" w:name="_Toc123142552"/>
      <w:bookmarkStart w:id="4265" w:name="_Toc124164089"/>
      <w:bookmarkStart w:id="4266" w:name="_Toc130735792"/>
      <w:bookmarkStart w:id="4267" w:name="_Toc137308792"/>
      <w:bookmarkStart w:id="4268" w:name="_Toc147154366"/>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269" w:name="_Toc21097984"/>
      <w:bookmarkStart w:id="4270" w:name="_Toc29765546"/>
      <w:bookmarkStart w:id="4271" w:name="_Toc37181028"/>
      <w:bookmarkStart w:id="4272" w:name="_Toc37181472"/>
      <w:bookmarkStart w:id="4273" w:name="_Toc37181916"/>
      <w:bookmarkStart w:id="4274" w:name="_Toc45881981"/>
      <w:bookmarkStart w:id="4275" w:name="_Toc52560214"/>
      <w:bookmarkStart w:id="4276" w:name="_Toc67912769"/>
      <w:bookmarkStart w:id="4277" w:name="_Toc74901456"/>
      <w:bookmarkStart w:id="4278" w:name="_Toc76504714"/>
      <w:bookmarkStart w:id="4279" w:name="_Toc83044443"/>
      <w:bookmarkStart w:id="4280" w:name="_Toc89871788"/>
      <w:bookmarkStart w:id="4281" w:name="_Toc98702406"/>
      <w:bookmarkStart w:id="4282" w:name="_Toc105745780"/>
      <w:bookmarkStart w:id="4283" w:name="_Toc123142553"/>
      <w:bookmarkStart w:id="4284" w:name="_Toc124164090"/>
      <w:bookmarkStart w:id="4285" w:name="_Toc130735793"/>
      <w:bookmarkStart w:id="4286" w:name="_Toc137308793"/>
      <w:bookmarkStart w:id="4287" w:name="_Toc147154367"/>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288" w:name="_Toc21097985"/>
      <w:bookmarkStart w:id="4289" w:name="_Toc29765547"/>
      <w:bookmarkStart w:id="4290" w:name="_Toc37181029"/>
      <w:bookmarkStart w:id="4291" w:name="_Toc37181473"/>
      <w:bookmarkStart w:id="4292" w:name="_Toc37181917"/>
      <w:bookmarkStart w:id="4293" w:name="_Toc45881982"/>
      <w:bookmarkStart w:id="4294" w:name="_Toc52560215"/>
      <w:bookmarkStart w:id="4295" w:name="_Toc67912770"/>
      <w:bookmarkStart w:id="4296" w:name="_Toc74901457"/>
      <w:bookmarkStart w:id="4297" w:name="_Toc76504715"/>
      <w:bookmarkStart w:id="4298" w:name="_Toc83044444"/>
      <w:bookmarkStart w:id="4299" w:name="_Toc89871789"/>
      <w:bookmarkStart w:id="4300" w:name="_Toc98702407"/>
      <w:bookmarkStart w:id="4301" w:name="_Toc105745781"/>
      <w:bookmarkStart w:id="4302" w:name="_Toc123142554"/>
      <w:bookmarkStart w:id="4303" w:name="_Toc124164091"/>
      <w:bookmarkStart w:id="4304" w:name="_Toc130735794"/>
      <w:bookmarkStart w:id="4305" w:name="_Toc137308794"/>
      <w:bookmarkStart w:id="4306" w:name="_Toc147154368"/>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307" w:name="_Toc21097986"/>
      <w:bookmarkStart w:id="4308" w:name="_Toc29765548"/>
      <w:bookmarkStart w:id="4309" w:name="_Toc37181030"/>
      <w:bookmarkStart w:id="4310" w:name="_Toc37181474"/>
      <w:bookmarkStart w:id="4311" w:name="_Toc37181918"/>
      <w:bookmarkStart w:id="4312" w:name="_Toc45881983"/>
      <w:bookmarkStart w:id="4313" w:name="_Toc52560216"/>
      <w:bookmarkStart w:id="4314" w:name="_Toc67912771"/>
      <w:bookmarkStart w:id="4315" w:name="_Toc74901458"/>
      <w:bookmarkStart w:id="4316" w:name="_Toc76504716"/>
      <w:bookmarkStart w:id="4317" w:name="_Toc83044445"/>
      <w:bookmarkStart w:id="4318" w:name="_Toc89871790"/>
      <w:bookmarkStart w:id="4319" w:name="_Toc98702408"/>
      <w:bookmarkStart w:id="4320" w:name="_Toc105745782"/>
      <w:bookmarkStart w:id="4321" w:name="_Toc123142555"/>
      <w:bookmarkStart w:id="4322" w:name="_Toc124164092"/>
      <w:bookmarkStart w:id="4323" w:name="_Toc130735795"/>
      <w:bookmarkStart w:id="4324" w:name="_Toc137308795"/>
      <w:bookmarkStart w:id="4325" w:name="_Toc147154369"/>
      <w:r w:rsidRPr="00A46FD9">
        <w:t>6.5</w:t>
      </w:r>
      <w:r w:rsidRPr="00A46FD9">
        <w:tab/>
        <w:t>Transmitted signal quality</w:t>
      </w:r>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p>
    <w:p w14:paraId="77E412A6" w14:textId="77777777" w:rsidR="00FF3259" w:rsidRPr="00A46FD9" w:rsidRDefault="00FF3259" w:rsidP="00FF3259">
      <w:pPr>
        <w:pStyle w:val="Heading3"/>
      </w:pPr>
      <w:bookmarkStart w:id="4326" w:name="_Toc21097987"/>
      <w:bookmarkStart w:id="4327" w:name="_Toc29765549"/>
      <w:bookmarkStart w:id="4328" w:name="_Toc37181031"/>
      <w:bookmarkStart w:id="4329" w:name="_Toc37181475"/>
      <w:bookmarkStart w:id="4330" w:name="_Toc37181919"/>
      <w:bookmarkStart w:id="4331" w:name="_Toc45881984"/>
      <w:bookmarkStart w:id="4332" w:name="_Toc52560217"/>
      <w:bookmarkStart w:id="4333" w:name="_Toc67912772"/>
      <w:bookmarkStart w:id="4334" w:name="_Toc74901459"/>
      <w:bookmarkStart w:id="4335" w:name="_Toc76504717"/>
      <w:bookmarkStart w:id="4336" w:name="_Toc83044446"/>
      <w:bookmarkStart w:id="4337" w:name="_Toc89871791"/>
      <w:bookmarkStart w:id="4338" w:name="_Toc98702409"/>
      <w:bookmarkStart w:id="4339" w:name="_Toc105745783"/>
      <w:bookmarkStart w:id="4340" w:name="_Toc123142556"/>
      <w:bookmarkStart w:id="4341" w:name="_Toc124164093"/>
      <w:bookmarkStart w:id="4342" w:name="_Toc130735796"/>
      <w:bookmarkStart w:id="4343" w:name="_Toc137308796"/>
      <w:bookmarkStart w:id="4344" w:name="_Toc147154370"/>
      <w:r w:rsidRPr="00A46FD9">
        <w:t>6.5.1</w:t>
      </w:r>
      <w:r w:rsidRPr="00A46FD9">
        <w:tab/>
        <w:t>Modulation quality</w:t>
      </w:r>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p>
    <w:p w14:paraId="03AC5322" w14:textId="77777777" w:rsidR="00FF3259" w:rsidRPr="00A46FD9" w:rsidRDefault="00FF3259" w:rsidP="00FF3259">
      <w:pPr>
        <w:pStyle w:val="Heading4"/>
      </w:pPr>
      <w:bookmarkStart w:id="4345" w:name="_Toc21097988"/>
      <w:bookmarkStart w:id="4346" w:name="_Toc29765550"/>
      <w:bookmarkStart w:id="4347" w:name="_Toc37181032"/>
      <w:bookmarkStart w:id="4348" w:name="_Toc37181476"/>
      <w:bookmarkStart w:id="4349" w:name="_Toc37181920"/>
      <w:bookmarkStart w:id="4350" w:name="_Toc45881985"/>
      <w:bookmarkStart w:id="4351" w:name="_Toc52560218"/>
      <w:bookmarkStart w:id="4352" w:name="_Toc67912773"/>
      <w:bookmarkStart w:id="4353" w:name="_Toc74901460"/>
      <w:bookmarkStart w:id="4354" w:name="_Toc76504718"/>
      <w:bookmarkStart w:id="4355" w:name="_Toc83044447"/>
      <w:bookmarkStart w:id="4356" w:name="_Toc89871792"/>
      <w:bookmarkStart w:id="4357" w:name="_Toc98702410"/>
      <w:bookmarkStart w:id="4358" w:name="_Toc105745784"/>
      <w:bookmarkStart w:id="4359" w:name="_Toc123142557"/>
      <w:bookmarkStart w:id="4360" w:name="_Toc124164094"/>
      <w:bookmarkStart w:id="4361" w:name="_Toc130735797"/>
      <w:bookmarkStart w:id="4362" w:name="_Toc137308797"/>
      <w:bookmarkStart w:id="4363" w:name="_Toc147154371"/>
      <w:r w:rsidRPr="00A46FD9">
        <w:t>6.5.1.1</w:t>
      </w:r>
      <w:r w:rsidRPr="00A46FD9">
        <w:tab/>
        <w:t>Definition and applicability</w:t>
      </w:r>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364" w:name="_Toc21097989"/>
      <w:bookmarkStart w:id="4365" w:name="_Toc29765551"/>
      <w:bookmarkStart w:id="4366" w:name="_Toc37181033"/>
      <w:bookmarkStart w:id="4367" w:name="_Toc37181477"/>
      <w:bookmarkStart w:id="4368" w:name="_Toc37181921"/>
      <w:bookmarkStart w:id="4369" w:name="_Toc45881986"/>
      <w:bookmarkStart w:id="4370" w:name="_Toc52560219"/>
      <w:bookmarkStart w:id="4371" w:name="_Toc67912774"/>
      <w:bookmarkStart w:id="4372" w:name="_Toc74901461"/>
      <w:bookmarkStart w:id="4373" w:name="_Toc76504719"/>
      <w:bookmarkStart w:id="4374" w:name="_Toc83044448"/>
      <w:bookmarkStart w:id="4375" w:name="_Toc89871793"/>
      <w:bookmarkStart w:id="4376" w:name="_Toc98702411"/>
      <w:bookmarkStart w:id="4377" w:name="_Toc105745785"/>
      <w:bookmarkStart w:id="4378" w:name="_Toc123142558"/>
      <w:bookmarkStart w:id="4379" w:name="_Toc124164095"/>
      <w:bookmarkStart w:id="4380" w:name="_Toc130735798"/>
      <w:bookmarkStart w:id="4381" w:name="_Toc137308798"/>
      <w:bookmarkStart w:id="4382" w:name="_Toc147154372"/>
      <w:r w:rsidRPr="00A46FD9">
        <w:t>6.5.1.2</w:t>
      </w:r>
      <w:r w:rsidRPr="00A46FD9">
        <w:tab/>
        <w:t>Minimum Requirement</w:t>
      </w:r>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383" w:name="_Toc21097990"/>
      <w:bookmarkStart w:id="4384" w:name="_Toc29765552"/>
      <w:bookmarkStart w:id="4385" w:name="_Toc37181034"/>
      <w:bookmarkStart w:id="4386" w:name="_Toc37181478"/>
      <w:bookmarkStart w:id="4387" w:name="_Toc37181922"/>
      <w:bookmarkStart w:id="4388" w:name="_Toc45881987"/>
      <w:bookmarkStart w:id="4389" w:name="_Toc52560220"/>
      <w:bookmarkStart w:id="4390" w:name="_Toc67912775"/>
      <w:bookmarkStart w:id="4391" w:name="_Toc74901462"/>
      <w:bookmarkStart w:id="4392" w:name="_Toc76504720"/>
      <w:bookmarkStart w:id="4393" w:name="_Toc83044449"/>
      <w:bookmarkStart w:id="4394" w:name="_Toc89871794"/>
      <w:bookmarkStart w:id="4395" w:name="_Toc98702412"/>
      <w:bookmarkStart w:id="4396" w:name="_Toc105745786"/>
      <w:bookmarkStart w:id="4397" w:name="_Toc123142559"/>
      <w:bookmarkStart w:id="4398" w:name="_Toc124164096"/>
      <w:bookmarkStart w:id="4399" w:name="_Toc130735799"/>
      <w:bookmarkStart w:id="4400" w:name="_Toc137308799"/>
      <w:bookmarkStart w:id="4401" w:name="_Toc147154373"/>
      <w:r w:rsidRPr="00A46FD9">
        <w:t>6.5.1.3</w:t>
      </w:r>
      <w:r w:rsidRPr="00A46FD9">
        <w:tab/>
      </w:r>
      <w:r w:rsidRPr="00A46FD9">
        <w:tab/>
        <w:t>Test purpose</w:t>
      </w:r>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402" w:name="_Toc21097991"/>
      <w:bookmarkStart w:id="4403" w:name="_Toc29765553"/>
      <w:bookmarkStart w:id="4404" w:name="_Toc37181035"/>
      <w:bookmarkStart w:id="4405" w:name="_Toc37181479"/>
      <w:bookmarkStart w:id="4406" w:name="_Toc37181923"/>
      <w:bookmarkStart w:id="4407" w:name="_Toc45881988"/>
      <w:bookmarkStart w:id="4408" w:name="_Toc52560221"/>
      <w:bookmarkStart w:id="4409" w:name="_Toc67912776"/>
      <w:bookmarkStart w:id="4410" w:name="_Toc74901463"/>
      <w:bookmarkStart w:id="4411" w:name="_Toc76504721"/>
      <w:bookmarkStart w:id="4412" w:name="_Toc83044450"/>
      <w:bookmarkStart w:id="4413" w:name="_Toc89871795"/>
      <w:bookmarkStart w:id="4414" w:name="_Toc98702413"/>
      <w:bookmarkStart w:id="4415" w:name="_Toc105745787"/>
      <w:bookmarkStart w:id="4416" w:name="_Toc123142560"/>
      <w:bookmarkStart w:id="4417" w:name="_Toc124164097"/>
      <w:bookmarkStart w:id="4418" w:name="_Toc130735800"/>
      <w:bookmarkStart w:id="4419" w:name="_Toc137308800"/>
      <w:bookmarkStart w:id="4420" w:name="_Toc147154374"/>
      <w:r w:rsidRPr="00A46FD9">
        <w:t>6.5.1.4</w:t>
      </w:r>
      <w:r w:rsidRPr="00A46FD9">
        <w:tab/>
        <w:t>Method of test</w:t>
      </w:r>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p>
    <w:p w14:paraId="6EED0837" w14:textId="77777777" w:rsidR="00FF3259" w:rsidRPr="00A46FD9" w:rsidRDefault="00FF3259" w:rsidP="00FF3259">
      <w:pPr>
        <w:pStyle w:val="Heading5"/>
      </w:pPr>
      <w:bookmarkStart w:id="4421" w:name="_Toc21097992"/>
      <w:bookmarkStart w:id="4422" w:name="_Toc29765554"/>
      <w:bookmarkStart w:id="4423" w:name="_Toc37181036"/>
      <w:bookmarkStart w:id="4424" w:name="_Toc37181480"/>
      <w:bookmarkStart w:id="4425" w:name="_Toc37181924"/>
      <w:bookmarkStart w:id="4426" w:name="_Toc45881989"/>
      <w:bookmarkStart w:id="4427" w:name="_Toc52560222"/>
      <w:bookmarkStart w:id="4428" w:name="_Toc67912777"/>
      <w:bookmarkStart w:id="4429" w:name="_Toc74901464"/>
      <w:bookmarkStart w:id="4430" w:name="_Toc76504722"/>
      <w:bookmarkStart w:id="4431" w:name="_Toc83044451"/>
      <w:bookmarkStart w:id="4432" w:name="_Toc89871796"/>
      <w:bookmarkStart w:id="4433" w:name="_Toc98702414"/>
      <w:bookmarkStart w:id="4434" w:name="_Toc105745788"/>
      <w:bookmarkStart w:id="4435" w:name="_Toc123142561"/>
      <w:bookmarkStart w:id="4436" w:name="_Toc124164098"/>
      <w:bookmarkStart w:id="4437" w:name="_Toc130735801"/>
      <w:bookmarkStart w:id="4438" w:name="_Toc137308801"/>
      <w:bookmarkStart w:id="4439" w:name="_Toc147154375"/>
      <w:r w:rsidRPr="00A46FD9">
        <w:t>6.5.1.4.1</w:t>
      </w:r>
      <w:r w:rsidRPr="00A46FD9">
        <w:tab/>
        <w:t>Initial conditions</w:t>
      </w:r>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440" w:name="_Toc21097993"/>
      <w:bookmarkStart w:id="4441" w:name="_Toc29765555"/>
      <w:bookmarkStart w:id="4442" w:name="_Toc37181037"/>
      <w:bookmarkStart w:id="4443" w:name="_Toc37181481"/>
      <w:bookmarkStart w:id="4444" w:name="_Toc37181925"/>
      <w:bookmarkStart w:id="4445" w:name="_Toc45881990"/>
      <w:bookmarkStart w:id="4446" w:name="_Toc52560223"/>
      <w:bookmarkStart w:id="4447" w:name="_Toc67912778"/>
      <w:bookmarkStart w:id="4448" w:name="_Toc74901465"/>
      <w:bookmarkStart w:id="4449" w:name="_Toc76504723"/>
      <w:bookmarkStart w:id="4450" w:name="_Toc83044452"/>
      <w:bookmarkStart w:id="4451" w:name="_Toc89871797"/>
      <w:bookmarkStart w:id="4452" w:name="_Toc98702415"/>
      <w:bookmarkStart w:id="4453" w:name="_Toc105745789"/>
      <w:bookmarkStart w:id="4454" w:name="_Toc123142562"/>
      <w:bookmarkStart w:id="4455" w:name="_Toc124164099"/>
      <w:bookmarkStart w:id="4456" w:name="_Toc130735802"/>
      <w:bookmarkStart w:id="4457" w:name="_Toc137308802"/>
      <w:bookmarkStart w:id="4458" w:name="_Toc147154376"/>
      <w:r w:rsidRPr="00A46FD9">
        <w:t>6.5.1.4.2</w:t>
      </w:r>
      <w:r w:rsidRPr="00A46FD9">
        <w:tab/>
        <w:t>Procedure</w:t>
      </w:r>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459" w:name="_Toc21097994"/>
      <w:bookmarkStart w:id="4460" w:name="_Toc29765556"/>
      <w:bookmarkStart w:id="4461" w:name="_Toc37181038"/>
      <w:bookmarkStart w:id="4462" w:name="_Toc37181482"/>
      <w:bookmarkStart w:id="4463" w:name="_Toc37181926"/>
      <w:bookmarkStart w:id="4464" w:name="_Toc45881991"/>
      <w:bookmarkStart w:id="4465" w:name="_Toc52560224"/>
      <w:bookmarkStart w:id="4466" w:name="_Toc67912779"/>
      <w:bookmarkStart w:id="4467" w:name="_Toc74901466"/>
      <w:bookmarkStart w:id="4468" w:name="_Toc76504724"/>
      <w:bookmarkStart w:id="4469" w:name="_Toc83044453"/>
      <w:bookmarkStart w:id="4470" w:name="_Toc89871798"/>
      <w:bookmarkStart w:id="4471" w:name="_Toc98702416"/>
      <w:bookmarkStart w:id="4472" w:name="_Toc105745790"/>
      <w:bookmarkStart w:id="4473" w:name="_Toc123142563"/>
      <w:bookmarkStart w:id="4474" w:name="_Toc124164100"/>
      <w:bookmarkStart w:id="4475" w:name="_Toc130735803"/>
      <w:bookmarkStart w:id="4476" w:name="_Toc137308803"/>
      <w:bookmarkStart w:id="4477" w:name="_Toc147154377"/>
      <w:r w:rsidRPr="00A46FD9">
        <w:t>6.5.1.5</w:t>
      </w:r>
      <w:r w:rsidRPr="00A46FD9">
        <w:tab/>
        <w:t>Test Requirements</w:t>
      </w:r>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p>
    <w:p w14:paraId="6C160908" w14:textId="77777777" w:rsidR="00FF3259" w:rsidRPr="00A46FD9" w:rsidRDefault="00FF3259" w:rsidP="00FF3259">
      <w:pPr>
        <w:pStyle w:val="Heading5"/>
      </w:pPr>
      <w:bookmarkStart w:id="4478" w:name="_Toc21097995"/>
      <w:bookmarkStart w:id="4479" w:name="_Toc29765557"/>
      <w:bookmarkStart w:id="4480" w:name="_Toc37181039"/>
      <w:bookmarkStart w:id="4481" w:name="_Toc37181483"/>
      <w:bookmarkStart w:id="4482" w:name="_Toc37181927"/>
      <w:bookmarkStart w:id="4483" w:name="_Toc45881992"/>
      <w:bookmarkStart w:id="4484" w:name="_Toc52560225"/>
      <w:bookmarkStart w:id="4485" w:name="_Toc67912780"/>
      <w:bookmarkStart w:id="4486" w:name="_Toc74901467"/>
      <w:bookmarkStart w:id="4487" w:name="_Toc76504725"/>
      <w:bookmarkStart w:id="4488" w:name="_Toc83044454"/>
      <w:bookmarkStart w:id="4489" w:name="_Toc89871799"/>
      <w:bookmarkStart w:id="4490" w:name="_Toc98702417"/>
      <w:bookmarkStart w:id="4491" w:name="_Toc105745791"/>
      <w:bookmarkStart w:id="4492" w:name="_Toc123142564"/>
      <w:bookmarkStart w:id="4493" w:name="_Toc124164101"/>
      <w:bookmarkStart w:id="4494" w:name="_Toc130735804"/>
      <w:bookmarkStart w:id="4495" w:name="_Toc137308804"/>
      <w:bookmarkStart w:id="4496" w:name="_Toc147154378"/>
      <w:r w:rsidRPr="00A46FD9">
        <w:t>6.5.1.5.1</w:t>
      </w:r>
      <w:r w:rsidRPr="00A46FD9">
        <w:tab/>
        <w:t>E-UTRA test requirement</w:t>
      </w:r>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497" w:name="_Toc21097996"/>
      <w:bookmarkStart w:id="4498" w:name="_Toc29765558"/>
      <w:bookmarkStart w:id="4499" w:name="_Toc37181040"/>
      <w:bookmarkStart w:id="4500" w:name="_Toc37181484"/>
      <w:bookmarkStart w:id="4501" w:name="_Toc37181928"/>
      <w:bookmarkStart w:id="4502" w:name="_Toc45881993"/>
      <w:bookmarkStart w:id="4503" w:name="_Toc52560226"/>
      <w:bookmarkStart w:id="4504" w:name="_Toc67912781"/>
      <w:bookmarkStart w:id="4505" w:name="_Toc74901468"/>
      <w:bookmarkStart w:id="4506" w:name="_Toc76504726"/>
      <w:bookmarkStart w:id="4507" w:name="_Toc83044455"/>
      <w:bookmarkStart w:id="4508" w:name="_Toc89871800"/>
      <w:bookmarkStart w:id="4509" w:name="_Toc98702418"/>
      <w:bookmarkStart w:id="4510" w:name="_Toc105745792"/>
      <w:bookmarkStart w:id="4511" w:name="_Toc123142565"/>
      <w:bookmarkStart w:id="4512" w:name="_Toc124164102"/>
      <w:bookmarkStart w:id="4513" w:name="_Toc130735805"/>
      <w:bookmarkStart w:id="4514" w:name="_Toc137308805"/>
      <w:bookmarkStart w:id="4515" w:name="_Toc147154379"/>
      <w:r w:rsidRPr="00A46FD9">
        <w:t>6.5.1.5.2</w:t>
      </w:r>
      <w:r w:rsidRPr="00A46FD9">
        <w:tab/>
        <w:t>UTRA FDD test requirement</w:t>
      </w:r>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516" w:name="_Toc21097997"/>
      <w:bookmarkStart w:id="4517" w:name="_Toc29765559"/>
      <w:bookmarkStart w:id="4518" w:name="_Toc37181041"/>
      <w:bookmarkStart w:id="4519" w:name="_Toc37181485"/>
      <w:bookmarkStart w:id="4520" w:name="_Toc37181929"/>
      <w:bookmarkStart w:id="4521" w:name="_Toc45881994"/>
      <w:bookmarkStart w:id="4522" w:name="_Toc52560227"/>
      <w:bookmarkStart w:id="4523" w:name="_Toc67912782"/>
      <w:bookmarkStart w:id="4524" w:name="_Toc74901469"/>
      <w:bookmarkStart w:id="4525" w:name="_Toc76504727"/>
      <w:bookmarkStart w:id="4526" w:name="_Toc83044456"/>
      <w:bookmarkStart w:id="4527" w:name="_Toc89871801"/>
      <w:bookmarkStart w:id="4528" w:name="_Toc98702419"/>
      <w:bookmarkStart w:id="4529" w:name="_Toc105745793"/>
      <w:bookmarkStart w:id="4530" w:name="_Toc123142566"/>
      <w:bookmarkStart w:id="4531" w:name="_Toc124164103"/>
      <w:bookmarkStart w:id="4532" w:name="_Toc130735806"/>
      <w:bookmarkStart w:id="4533" w:name="_Toc137308806"/>
      <w:bookmarkStart w:id="4534" w:name="_Toc147154380"/>
      <w:r w:rsidRPr="00A46FD9">
        <w:t>6.5.1.5.3</w:t>
      </w:r>
      <w:r w:rsidRPr="00A46FD9">
        <w:tab/>
        <w:t>UTRA TDD test requirement</w:t>
      </w:r>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535" w:name="_Toc21097998"/>
      <w:bookmarkStart w:id="4536" w:name="_Toc29765560"/>
      <w:bookmarkStart w:id="4537" w:name="_Toc37181042"/>
      <w:bookmarkStart w:id="4538" w:name="_Toc37181486"/>
      <w:bookmarkStart w:id="4539" w:name="_Toc37181930"/>
      <w:bookmarkStart w:id="4540" w:name="_Toc45881995"/>
      <w:bookmarkStart w:id="4541" w:name="_Toc52560228"/>
      <w:bookmarkStart w:id="4542" w:name="_Toc67912783"/>
      <w:bookmarkStart w:id="4543" w:name="_Toc74901470"/>
      <w:bookmarkStart w:id="4544" w:name="_Toc76504728"/>
      <w:bookmarkStart w:id="4545" w:name="_Toc83044457"/>
      <w:bookmarkStart w:id="4546" w:name="_Toc89871802"/>
      <w:bookmarkStart w:id="4547" w:name="_Toc98702420"/>
      <w:bookmarkStart w:id="4548" w:name="_Toc105745794"/>
      <w:bookmarkStart w:id="4549" w:name="_Toc123142567"/>
      <w:bookmarkStart w:id="4550" w:name="_Toc124164104"/>
      <w:bookmarkStart w:id="4551" w:name="_Toc130735807"/>
      <w:bookmarkStart w:id="4552" w:name="_Toc137308807"/>
      <w:bookmarkStart w:id="4553" w:name="_Toc147154381"/>
      <w:r w:rsidRPr="00A46FD9">
        <w:t>6.5.1.5.4</w:t>
      </w:r>
      <w:r w:rsidRPr="00A46FD9">
        <w:tab/>
        <w:t>GSM/EDGE test requirement</w:t>
      </w:r>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p>
    <w:p w14:paraId="6C5A14BD" w14:textId="256A717E" w:rsidR="00FF3259" w:rsidRPr="00A46FD9" w:rsidRDefault="00FF3259" w:rsidP="00FF3259">
      <w:r w:rsidRPr="00A46FD9">
        <w:t xml:space="preserve">For every measured GSM/EDGE carrier, the test requirement is specified in </w:t>
      </w:r>
      <w:bookmarkStart w:id="4554" w:name="OLE_LINK3"/>
      <w:bookmarkStart w:id="4555"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554"/>
      <w:bookmarkEnd w:id="4555"/>
    </w:p>
    <w:p w14:paraId="56DA88ED" w14:textId="77777777" w:rsidR="00FF3259" w:rsidRPr="00A46FD9" w:rsidRDefault="00FF3259" w:rsidP="00FF3259">
      <w:pPr>
        <w:pStyle w:val="Heading5"/>
        <w:rPr>
          <w:rFonts w:eastAsia="SimSun"/>
          <w:lang w:eastAsia="zh-CN"/>
        </w:rPr>
      </w:pPr>
      <w:bookmarkStart w:id="4556" w:name="_Toc21097999"/>
      <w:bookmarkStart w:id="4557" w:name="_Toc29765561"/>
      <w:bookmarkStart w:id="4558" w:name="_Toc37181043"/>
      <w:bookmarkStart w:id="4559" w:name="_Toc37181487"/>
      <w:bookmarkStart w:id="4560" w:name="_Toc37181931"/>
      <w:bookmarkStart w:id="4561" w:name="_Toc45881996"/>
      <w:bookmarkStart w:id="4562" w:name="_Toc52560229"/>
      <w:bookmarkStart w:id="4563" w:name="_Toc67912784"/>
      <w:bookmarkStart w:id="4564" w:name="_Toc74901471"/>
      <w:bookmarkStart w:id="4565" w:name="_Toc76504729"/>
      <w:bookmarkStart w:id="4566" w:name="_Toc83044458"/>
      <w:bookmarkStart w:id="4567" w:name="_Toc89871803"/>
      <w:bookmarkStart w:id="4568" w:name="_Toc98702421"/>
      <w:bookmarkStart w:id="4569" w:name="_Toc105745795"/>
      <w:bookmarkStart w:id="4570" w:name="_Toc123142568"/>
      <w:bookmarkStart w:id="4571" w:name="_Toc124164105"/>
      <w:bookmarkStart w:id="4572" w:name="_Toc130735808"/>
      <w:bookmarkStart w:id="4573" w:name="_Toc137308808"/>
      <w:bookmarkStart w:id="4574" w:name="_Toc147154382"/>
      <w:r w:rsidRPr="00A46FD9">
        <w:rPr>
          <w:rFonts w:eastAsia="SimSun"/>
          <w:lang w:eastAsia="zh-CN"/>
        </w:rPr>
        <w:t>6.5.1.5.5</w:t>
      </w:r>
      <w:r w:rsidRPr="00A46FD9">
        <w:rPr>
          <w:rFonts w:eastAsia="SimSun"/>
          <w:lang w:eastAsia="zh-CN"/>
        </w:rPr>
        <w:tab/>
        <w:t>NB-IoT test requirement</w:t>
      </w:r>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575" w:name="_Toc21098000"/>
      <w:bookmarkStart w:id="4576" w:name="_Toc29765562"/>
      <w:bookmarkStart w:id="4577" w:name="_Toc37181044"/>
      <w:bookmarkStart w:id="4578" w:name="_Toc37181488"/>
      <w:bookmarkStart w:id="4579" w:name="_Toc37181932"/>
      <w:bookmarkStart w:id="4580" w:name="_Toc45881997"/>
      <w:bookmarkStart w:id="4581" w:name="_Toc52560230"/>
      <w:bookmarkStart w:id="4582" w:name="_Toc67912785"/>
      <w:bookmarkStart w:id="4583" w:name="_Toc74901472"/>
      <w:bookmarkStart w:id="4584" w:name="_Toc76504730"/>
      <w:bookmarkStart w:id="4585" w:name="_Toc83044459"/>
      <w:bookmarkStart w:id="4586" w:name="_Toc89871804"/>
      <w:bookmarkStart w:id="4587" w:name="_Toc98702422"/>
      <w:bookmarkStart w:id="4588" w:name="_Toc105745796"/>
      <w:bookmarkStart w:id="4589" w:name="_Toc123142569"/>
      <w:bookmarkStart w:id="4590" w:name="_Toc124164106"/>
      <w:bookmarkStart w:id="4591" w:name="_Toc130735809"/>
      <w:bookmarkStart w:id="4592" w:name="_Toc137308809"/>
      <w:bookmarkStart w:id="4593" w:name="_Toc147154383"/>
      <w:r w:rsidRPr="00A46FD9">
        <w:rPr>
          <w:rFonts w:eastAsia="SimSun"/>
          <w:lang w:eastAsia="zh-CN"/>
        </w:rPr>
        <w:t>6.5.1.5.6</w:t>
      </w:r>
      <w:r w:rsidRPr="00A46FD9">
        <w:rPr>
          <w:rFonts w:eastAsia="SimSun"/>
          <w:lang w:eastAsia="zh-CN"/>
        </w:rPr>
        <w:tab/>
        <w:t>NR test requirement</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594" w:name="_Toc21098001"/>
      <w:bookmarkStart w:id="4595" w:name="_Toc29765563"/>
      <w:bookmarkStart w:id="4596" w:name="_Toc37181045"/>
      <w:bookmarkStart w:id="4597" w:name="_Toc37181489"/>
      <w:bookmarkStart w:id="4598" w:name="_Toc37181933"/>
      <w:bookmarkStart w:id="4599" w:name="_Toc45881998"/>
      <w:bookmarkStart w:id="4600" w:name="_Toc52560231"/>
      <w:bookmarkStart w:id="4601" w:name="_Toc67912786"/>
      <w:bookmarkStart w:id="4602" w:name="_Toc74901473"/>
      <w:bookmarkStart w:id="4603" w:name="_Toc76504731"/>
      <w:bookmarkStart w:id="4604" w:name="_Toc83044460"/>
      <w:bookmarkStart w:id="4605" w:name="_Toc89871805"/>
      <w:bookmarkStart w:id="4606" w:name="_Toc98702423"/>
      <w:bookmarkStart w:id="4607" w:name="_Toc105745797"/>
      <w:bookmarkStart w:id="4608" w:name="_Toc123142570"/>
      <w:bookmarkStart w:id="4609" w:name="_Toc124164107"/>
      <w:bookmarkStart w:id="4610" w:name="_Toc130735810"/>
      <w:bookmarkStart w:id="4611" w:name="_Toc137308810"/>
      <w:bookmarkStart w:id="4612" w:name="_Toc147154384"/>
      <w:r w:rsidRPr="00A46FD9">
        <w:t>6.5.2</w:t>
      </w:r>
      <w:r w:rsidRPr="00A46FD9">
        <w:tab/>
        <w:t>Frequency error</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p>
    <w:p w14:paraId="600E265F" w14:textId="77777777" w:rsidR="00FF3259" w:rsidRPr="00A46FD9" w:rsidRDefault="00FF3259" w:rsidP="00FF3259">
      <w:pPr>
        <w:pStyle w:val="Heading4"/>
      </w:pPr>
      <w:bookmarkStart w:id="4613" w:name="_Toc21098002"/>
      <w:bookmarkStart w:id="4614" w:name="_Toc29765564"/>
      <w:bookmarkStart w:id="4615" w:name="_Toc37181046"/>
      <w:bookmarkStart w:id="4616" w:name="_Toc37181490"/>
      <w:bookmarkStart w:id="4617" w:name="_Toc37181934"/>
      <w:bookmarkStart w:id="4618" w:name="_Toc45881999"/>
      <w:bookmarkStart w:id="4619" w:name="_Toc52560232"/>
      <w:bookmarkStart w:id="4620" w:name="_Toc67912787"/>
      <w:bookmarkStart w:id="4621" w:name="_Toc74901474"/>
      <w:bookmarkStart w:id="4622" w:name="_Toc76504732"/>
      <w:bookmarkStart w:id="4623" w:name="_Toc83044461"/>
      <w:bookmarkStart w:id="4624" w:name="_Toc89871806"/>
      <w:bookmarkStart w:id="4625" w:name="_Toc98702424"/>
      <w:bookmarkStart w:id="4626" w:name="_Toc105745798"/>
      <w:bookmarkStart w:id="4627" w:name="_Toc123142571"/>
      <w:bookmarkStart w:id="4628" w:name="_Toc124164108"/>
      <w:bookmarkStart w:id="4629" w:name="_Toc130735811"/>
      <w:bookmarkStart w:id="4630" w:name="_Toc137308811"/>
      <w:bookmarkStart w:id="4631" w:name="_Toc147154385"/>
      <w:r w:rsidRPr="00A46FD9">
        <w:t>6.5.2.1</w:t>
      </w:r>
      <w:r w:rsidRPr="00A46FD9">
        <w:tab/>
        <w:t>Definition and applicability</w:t>
      </w:r>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632" w:name="_Toc21098003"/>
      <w:bookmarkStart w:id="4633" w:name="_Toc29765565"/>
      <w:bookmarkStart w:id="4634" w:name="_Toc37181047"/>
      <w:bookmarkStart w:id="4635" w:name="_Toc37181491"/>
      <w:bookmarkStart w:id="4636" w:name="_Toc37181935"/>
      <w:bookmarkStart w:id="4637" w:name="_Toc45882000"/>
      <w:bookmarkStart w:id="4638" w:name="_Toc52560233"/>
      <w:bookmarkStart w:id="4639" w:name="_Toc67912788"/>
      <w:bookmarkStart w:id="4640" w:name="_Toc74901475"/>
      <w:bookmarkStart w:id="4641" w:name="_Toc76504733"/>
      <w:bookmarkStart w:id="4642" w:name="_Toc83044462"/>
      <w:bookmarkStart w:id="4643" w:name="_Toc89871807"/>
      <w:bookmarkStart w:id="4644" w:name="_Toc98702425"/>
      <w:bookmarkStart w:id="4645" w:name="_Toc105745799"/>
      <w:bookmarkStart w:id="4646" w:name="_Toc123142572"/>
      <w:bookmarkStart w:id="4647" w:name="_Toc124164109"/>
      <w:bookmarkStart w:id="4648" w:name="_Toc130735812"/>
      <w:bookmarkStart w:id="4649" w:name="_Toc137308812"/>
      <w:bookmarkStart w:id="4650" w:name="_Toc147154386"/>
      <w:r w:rsidRPr="00A46FD9">
        <w:t>6.5.2.2</w:t>
      </w:r>
      <w:r w:rsidRPr="00A46FD9">
        <w:tab/>
        <w:t>Minimum Requirement</w:t>
      </w:r>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51" w:name="_Toc21098004"/>
      <w:bookmarkStart w:id="4652" w:name="_Toc29765566"/>
      <w:bookmarkStart w:id="4653" w:name="_Toc37181048"/>
      <w:bookmarkStart w:id="4654" w:name="_Toc37181492"/>
      <w:bookmarkStart w:id="4655" w:name="_Toc37181936"/>
      <w:bookmarkStart w:id="4656" w:name="_Toc45882001"/>
      <w:bookmarkStart w:id="4657" w:name="_Toc52560234"/>
      <w:bookmarkStart w:id="4658" w:name="_Toc67912789"/>
      <w:bookmarkStart w:id="4659" w:name="_Toc74901476"/>
      <w:bookmarkStart w:id="4660" w:name="_Toc76504734"/>
      <w:bookmarkStart w:id="4661" w:name="_Toc83044463"/>
      <w:bookmarkStart w:id="4662" w:name="_Toc89871808"/>
      <w:bookmarkStart w:id="4663" w:name="_Toc98702426"/>
      <w:bookmarkStart w:id="4664" w:name="_Toc105745800"/>
      <w:bookmarkStart w:id="4665" w:name="_Toc123142573"/>
      <w:bookmarkStart w:id="4666" w:name="_Toc124164110"/>
      <w:bookmarkStart w:id="4667" w:name="_Toc130735813"/>
      <w:bookmarkStart w:id="4668" w:name="_Toc137308813"/>
      <w:bookmarkStart w:id="4669" w:name="_Toc147154387"/>
      <w:r w:rsidRPr="00A46FD9">
        <w:t>6.5.2.3</w:t>
      </w:r>
      <w:r w:rsidRPr="00A46FD9">
        <w:tab/>
      </w:r>
      <w:r w:rsidRPr="00A46FD9">
        <w:tab/>
        <w:t>Test purpose</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670" w:name="_Toc21098005"/>
      <w:bookmarkStart w:id="4671" w:name="_Toc29765567"/>
      <w:bookmarkStart w:id="4672" w:name="_Toc37181049"/>
      <w:bookmarkStart w:id="4673" w:name="_Toc37181493"/>
      <w:bookmarkStart w:id="4674" w:name="_Toc37181937"/>
      <w:bookmarkStart w:id="4675" w:name="_Toc45882002"/>
      <w:bookmarkStart w:id="4676" w:name="_Toc52560235"/>
      <w:bookmarkStart w:id="4677" w:name="_Toc67912790"/>
      <w:bookmarkStart w:id="4678" w:name="_Toc74901477"/>
      <w:bookmarkStart w:id="4679" w:name="_Toc76504735"/>
      <w:bookmarkStart w:id="4680" w:name="_Toc83044464"/>
      <w:bookmarkStart w:id="4681" w:name="_Toc89871809"/>
      <w:bookmarkStart w:id="4682" w:name="_Toc98702427"/>
      <w:bookmarkStart w:id="4683" w:name="_Toc105745801"/>
      <w:bookmarkStart w:id="4684" w:name="_Toc123142574"/>
      <w:bookmarkStart w:id="4685" w:name="_Toc124164111"/>
      <w:bookmarkStart w:id="4686" w:name="_Toc130735814"/>
      <w:bookmarkStart w:id="4687" w:name="_Toc137308814"/>
      <w:bookmarkStart w:id="4688" w:name="_Toc147154388"/>
      <w:r w:rsidRPr="00A46FD9">
        <w:t>6.5.2.4</w:t>
      </w:r>
      <w:r w:rsidRPr="00A46FD9">
        <w:tab/>
        <w:t>Method of test</w:t>
      </w:r>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689" w:name="_Toc21098006"/>
      <w:bookmarkStart w:id="4690" w:name="_Toc29765568"/>
      <w:bookmarkStart w:id="4691" w:name="_Toc37181050"/>
      <w:bookmarkStart w:id="4692" w:name="_Toc37181494"/>
      <w:bookmarkStart w:id="4693" w:name="_Toc37181938"/>
      <w:bookmarkStart w:id="4694" w:name="_Toc45882003"/>
      <w:bookmarkStart w:id="4695" w:name="_Toc52560236"/>
      <w:bookmarkStart w:id="4696" w:name="_Toc67912791"/>
      <w:bookmarkStart w:id="4697" w:name="_Toc74901478"/>
      <w:bookmarkStart w:id="4698" w:name="_Toc76504736"/>
      <w:bookmarkStart w:id="4699" w:name="_Toc83044465"/>
      <w:bookmarkStart w:id="4700" w:name="_Toc89871810"/>
      <w:bookmarkStart w:id="4701" w:name="_Toc98702428"/>
      <w:bookmarkStart w:id="4702" w:name="_Toc105745802"/>
      <w:bookmarkStart w:id="4703" w:name="_Toc123142575"/>
      <w:bookmarkStart w:id="4704" w:name="_Toc124164112"/>
      <w:bookmarkStart w:id="4705" w:name="_Toc130735815"/>
      <w:bookmarkStart w:id="4706" w:name="_Toc137308815"/>
      <w:bookmarkStart w:id="4707" w:name="_Toc147154389"/>
      <w:r w:rsidRPr="00A46FD9">
        <w:t>6.5.2.5</w:t>
      </w:r>
      <w:r w:rsidRPr="00A46FD9">
        <w:tab/>
        <w:t>Test Requirements</w:t>
      </w:r>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p>
    <w:p w14:paraId="21FD1A04" w14:textId="77777777" w:rsidR="00FF3259" w:rsidRPr="00A46FD9" w:rsidRDefault="00FF3259" w:rsidP="00FF3259">
      <w:pPr>
        <w:pStyle w:val="Heading5"/>
      </w:pPr>
      <w:bookmarkStart w:id="4708" w:name="_Toc21098007"/>
      <w:bookmarkStart w:id="4709" w:name="_Toc29765569"/>
      <w:bookmarkStart w:id="4710" w:name="_Toc37181051"/>
      <w:bookmarkStart w:id="4711" w:name="_Toc37181495"/>
      <w:bookmarkStart w:id="4712" w:name="_Toc37181939"/>
      <w:bookmarkStart w:id="4713" w:name="_Toc45882004"/>
      <w:bookmarkStart w:id="4714" w:name="_Toc52560237"/>
      <w:bookmarkStart w:id="4715" w:name="_Toc67912792"/>
      <w:bookmarkStart w:id="4716" w:name="_Toc74901479"/>
      <w:bookmarkStart w:id="4717" w:name="_Toc76504737"/>
      <w:bookmarkStart w:id="4718" w:name="_Toc83044466"/>
      <w:bookmarkStart w:id="4719" w:name="_Toc89871811"/>
      <w:bookmarkStart w:id="4720" w:name="_Toc98702429"/>
      <w:bookmarkStart w:id="4721" w:name="_Toc105745803"/>
      <w:bookmarkStart w:id="4722" w:name="_Toc123142576"/>
      <w:bookmarkStart w:id="4723" w:name="_Toc124164113"/>
      <w:bookmarkStart w:id="4724" w:name="_Toc130735816"/>
      <w:bookmarkStart w:id="4725" w:name="_Toc137308816"/>
      <w:bookmarkStart w:id="4726" w:name="_Toc147154390"/>
      <w:r w:rsidRPr="00A46FD9">
        <w:t>6.5.2.5.1</w:t>
      </w:r>
      <w:r w:rsidRPr="00A46FD9">
        <w:tab/>
        <w:t>E-UTRA test requirement</w:t>
      </w:r>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727" w:name="_Toc21098008"/>
      <w:bookmarkStart w:id="4728" w:name="_Toc29765570"/>
      <w:bookmarkStart w:id="4729" w:name="_Toc37181052"/>
      <w:bookmarkStart w:id="4730" w:name="_Toc37181496"/>
      <w:bookmarkStart w:id="4731" w:name="_Toc37181940"/>
      <w:bookmarkStart w:id="4732" w:name="_Toc45882005"/>
      <w:bookmarkStart w:id="4733" w:name="_Toc52560238"/>
      <w:bookmarkStart w:id="4734" w:name="_Toc67912793"/>
      <w:bookmarkStart w:id="4735" w:name="_Toc74901480"/>
      <w:bookmarkStart w:id="4736" w:name="_Toc76504738"/>
      <w:bookmarkStart w:id="4737" w:name="_Toc83044467"/>
      <w:bookmarkStart w:id="4738" w:name="_Toc89871812"/>
      <w:bookmarkStart w:id="4739" w:name="_Toc98702430"/>
      <w:bookmarkStart w:id="4740" w:name="_Toc105745804"/>
      <w:bookmarkStart w:id="4741" w:name="_Toc123142577"/>
      <w:bookmarkStart w:id="4742" w:name="_Toc124164114"/>
      <w:bookmarkStart w:id="4743" w:name="_Toc130735817"/>
      <w:bookmarkStart w:id="4744" w:name="_Toc137308817"/>
      <w:bookmarkStart w:id="4745" w:name="_Toc147154391"/>
      <w:r w:rsidRPr="00A46FD9">
        <w:t>6.5.2.5.2</w:t>
      </w:r>
      <w:r w:rsidRPr="00A46FD9">
        <w:tab/>
        <w:t>UTRA FDD test requirement</w:t>
      </w:r>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746" w:name="_Toc21098009"/>
      <w:bookmarkStart w:id="4747" w:name="_Toc29765571"/>
      <w:bookmarkStart w:id="4748" w:name="_Toc37181053"/>
      <w:bookmarkStart w:id="4749" w:name="_Toc37181497"/>
      <w:bookmarkStart w:id="4750" w:name="_Toc37181941"/>
      <w:bookmarkStart w:id="4751" w:name="_Toc45882006"/>
      <w:bookmarkStart w:id="4752" w:name="_Toc52560239"/>
      <w:bookmarkStart w:id="4753" w:name="_Toc67912794"/>
      <w:bookmarkStart w:id="4754" w:name="_Toc74901481"/>
      <w:bookmarkStart w:id="4755" w:name="_Toc76504739"/>
      <w:bookmarkStart w:id="4756" w:name="_Toc83044468"/>
      <w:bookmarkStart w:id="4757" w:name="_Toc89871813"/>
      <w:bookmarkStart w:id="4758" w:name="_Toc98702431"/>
      <w:bookmarkStart w:id="4759" w:name="_Toc105745805"/>
      <w:bookmarkStart w:id="4760" w:name="_Toc123142578"/>
      <w:bookmarkStart w:id="4761" w:name="_Toc124164115"/>
      <w:bookmarkStart w:id="4762" w:name="_Toc130735818"/>
      <w:bookmarkStart w:id="4763" w:name="_Toc137308818"/>
      <w:bookmarkStart w:id="4764" w:name="_Toc147154392"/>
      <w:r w:rsidRPr="00A46FD9">
        <w:t>6.5.2.5.3</w:t>
      </w:r>
      <w:r w:rsidRPr="00A46FD9">
        <w:tab/>
        <w:t>UTRA TDD test requirement</w:t>
      </w:r>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4765" w:name="_Toc21098010"/>
      <w:bookmarkStart w:id="4766" w:name="_Toc29765572"/>
      <w:bookmarkStart w:id="4767" w:name="_Toc37181054"/>
      <w:bookmarkStart w:id="4768" w:name="_Toc37181498"/>
      <w:bookmarkStart w:id="4769" w:name="_Toc37181942"/>
      <w:bookmarkStart w:id="4770" w:name="_Toc45882007"/>
      <w:bookmarkStart w:id="4771" w:name="_Toc52560240"/>
      <w:bookmarkStart w:id="4772" w:name="_Toc67912795"/>
      <w:bookmarkStart w:id="4773" w:name="_Toc74901482"/>
      <w:bookmarkStart w:id="4774" w:name="_Toc76504740"/>
      <w:bookmarkStart w:id="4775" w:name="_Toc83044469"/>
      <w:bookmarkStart w:id="4776" w:name="_Toc89871814"/>
      <w:bookmarkStart w:id="4777" w:name="_Toc98702432"/>
      <w:bookmarkStart w:id="4778" w:name="_Toc105745806"/>
      <w:bookmarkStart w:id="4779" w:name="_Toc123142579"/>
      <w:bookmarkStart w:id="4780" w:name="_Toc124164116"/>
      <w:bookmarkStart w:id="4781" w:name="_Toc130735819"/>
      <w:bookmarkStart w:id="4782" w:name="_Toc137308819"/>
      <w:bookmarkStart w:id="4783" w:name="_Toc147154393"/>
      <w:r w:rsidRPr="00A46FD9">
        <w:t>6.5.2.5.4</w:t>
      </w:r>
      <w:r w:rsidRPr="00A46FD9">
        <w:tab/>
        <w:t>GSM/EDGE test requirement</w:t>
      </w:r>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4784" w:name="_Toc21098011"/>
      <w:bookmarkStart w:id="4785" w:name="_Toc29765573"/>
      <w:bookmarkStart w:id="4786" w:name="_Toc37181055"/>
      <w:bookmarkStart w:id="4787" w:name="_Toc37181499"/>
      <w:bookmarkStart w:id="4788" w:name="_Toc37181943"/>
      <w:bookmarkStart w:id="4789" w:name="_Toc45882008"/>
      <w:bookmarkStart w:id="4790" w:name="_Toc52560241"/>
      <w:bookmarkStart w:id="4791" w:name="_Toc67912796"/>
      <w:bookmarkStart w:id="4792" w:name="_Toc74901483"/>
      <w:bookmarkStart w:id="4793" w:name="_Toc76504741"/>
      <w:bookmarkStart w:id="4794" w:name="_Toc83044470"/>
      <w:bookmarkStart w:id="4795" w:name="_Toc89871815"/>
      <w:bookmarkStart w:id="4796" w:name="_Toc98702433"/>
      <w:bookmarkStart w:id="4797" w:name="_Toc105745807"/>
      <w:bookmarkStart w:id="4798" w:name="_Toc123142580"/>
      <w:bookmarkStart w:id="4799" w:name="_Toc124164117"/>
      <w:bookmarkStart w:id="4800" w:name="_Toc130735820"/>
      <w:bookmarkStart w:id="4801" w:name="_Toc137308820"/>
      <w:bookmarkStart w:id="4802" w:name="_Toc147154394"/>
      <w:r w:rsidRPr="00A46FD9">
        <w:rPr>
          <w:rFonts w:eastAsia="SimSun"/>
          <w:lang w:eastAsia="zh-CN"/>
        </w:rPr>
        <w:t>6.5.2.5.5</w:t>
      </w:r>
      <w:r w:rsidRPr="00A46FD9">
        <w:rPr>
          <w:rFonts w:eastAsia="SimSun"/>
          <w:lang w:eastAsia="zh-CN"/>
        </w:rPr>
        <w:tab/>
        <w:t>NB-IoT test requirement</w:t>
      </w:r>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4803" w:name="_Toc21098012"/>
      <w:bookmarkStart w:id="4804" w:name="_Toc29765574"/>
      <w:bookmarkStart w:id="4805" w:name="_Toc37181056"/>
      <w:bookmarkStart w:id="4806" w:name="_Toc37181500"/>
      <w:bookmarkStart w:id="4807" w:name="_Toc37181944"/>
      <w:bookmarkStart w:id="4808" w:name="_Toc45882009"/>
      <w:bookmarkStart w:id="4809" w:name="_Toc52560242"/>
      <w:bookmarkStart w:id="4810" w:name="_Toc67912797"/>
      <w:bookmarkStart w:id="4811" w:name="_Toc74901484"/>
      <w:bookmarkStart w:id="4812" w:name="_Toc76504742"/>
      <w:bookmarkStart w:id="4813" w:name="_Toc83044471"/>
      <w:bookmarkStart w:id="4814" w:name="_Toc89871816"/>
      <w:bookmarkStart w:id="4815" w:name="_Toc98702434"/>
      <w:bookmarkStart w:id="4816" w:name="_Toc105745808"/>
      <w:bookmarkStart w:id="4817" w:name="_Toc123142581"/>
      <w:bookmarkStart w:id="4818" w:name="_Toc124164118"/>
      <w:bookmarkStart w:id="4819" w:name="_Toc130735821"/>
      <w:bookmarkStart w:id="4820" w:name="_Toc137308821"/>
      <w:bookmarkStart w:id="4821" w:name="_Toc147154395"/>
      <w:r w:rsidRPr="00A46FD9">
        <w:rPr>
          <w:rFonts w:eastAsia="SimSun"/>
          <w:lang w:eastAsia="zh-CN"/>
        </w:rPr>
        <w:t>6.5.2.5.6</w:t>
      </w:r>
      <w:r w:rsidRPr="00A46FD9">
        <w:rPr>
          <w:rFonts w:eastAsia="SimSun"/>
          <w:lang w:eastAsia="zh-CN"/>
        </w:rPr>
        <w:tab/>
        <w:t>NR test requirement</w:t>
      </w:r>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4822" w:name="_Toc21098013"/>
      <w:bookmarkStart w:id="4823" w:name="_Toc29765575"/>
      <w:bookmarkStart w:id="4824" w:name="_Toc37181057"/>
      <w:bookmarkStart w:id="4825" w:name="_Toc37181501"/>
      <w:bookmarkStart w:id="4826" w:name="_Toc37181945"/>
      <w:bookmarkStart w:id="4827" w:name="_Toc45882010"/>
      <w:bookmarkStart w:id="4828" w:name="_Toc52560243"/>
      <w:bookmarkStart w:id="4829" w:name="_Toc67912798"/>
      <w:bookmarkStart w:id="4830" w:name="_Toc74901485"/>
      <w:bookmarkStart w:id="4831" w:name="_Toc76504743"/>
      <w:bookmarkStart w:id="4832" w:name="_Toc83044472"/>
      <w:bookmarkStart w:id="4833" w:name="_Toc89871817"/>
      <w:bookmarkStart w:id="4834" w:name="_Toc98702435"/>
      <w:bookmarkStart w:id="4835" w:name="_Toc105745809"/>
      <w:bookmarkStart w:id="4836" w:name="_Toc123142582"/>
      <w:bookmarkStart w:id="4837" w:name="_Toc124164119"/>
      <w:bookmarkStart w:id="4838" w:name="_Toc130735822"/>
      <w:bookmarkStart w:id="4839" w:name="_Toc137308822"/>
      <w:bookmarkStart w:id="4840" w:name="_Toc147154396"/>
      <w:r w:rsidRPr="00A46FD9">
        <w:t>6.5.3</w:t>
      </w:r>
      <w:r w:rsidRPr="00A46FD9">
        <w:tab/>
        <w:t>Time alignment error</w:t>
      </w:r>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p>
    <w:p w14:paraId="18FC5966" w14:textId="77777777" w:rsidR="00FF3259" w:rsidRPr="00A46FD9" w:rsidRDefault="00FF3259" w:rsidP="00FF3259">
      <w:pPr>
        <w:pStyle w:val="Heading4"/>
      </w:pPr>
      <w:bookmarkStart w:id="4841" w:name="_Toc21098014"/>
      <w:bookmarkStart w:id="4842" w:name="_Toc29765576"/>
      <w:bookmarkStart w:id="4843" w:name="_Toc37181058"/>
      <w:bookmarkStart w:id="4844" w:name="_Toc37181502"/>
      <w:bookmarkStart w:id="4845" w:name="_Toc37181946"/>
      <w:bookmarkStart w:id="4846" w:name="_Toc45882011"/>
      <w:bookmarkStart w:id="4847" w:name="_Toc52560244"/>
      <w:bookmarkStart w:id="4848" w:name="_Toc67912799"/>
      <w:bookmarkStart w:id="4849" w:name="_Toc74901486"/>
      <w:bookmarkStart w:id="4850" w:name="_Toc76504744"/>
      <w:bookmarkStart w:id="4851" w:name="_Toc83044473"/>
      <w:bookmarkStart w:id="4852" w:name="_Toc89871818"/>
      <w:bookmarkStart w:id="4853" w:name="_Toc98702436"/>
      <w:bookmarkStart w:id="4854" w:name="_Toc105745810"/>
      <w:bookmarkStart w:id="4855" w:name="_Toc123142583"/>
      <w:bookmarkStart w:id="4856" w:name="_Toc124164120"/>
      <w:bookmarkStart w:id="4857" w:name="_Toc130735823"/>
      <w:bookmarkStart w:id="4858" w:name="_Toc137308823"/>
      <w:bookmarkStart w:id="4859" w:name="_Toc147154397"/>
      <w:r w:rsidRPr="00A46FD9">
        <w:t>6.5.3.1</w:t>
      </w:r>
      <w:r w:rsidRPr="00A46FD9">
        <w:tab/>
        <w:t>Definition and applicability</w:t>
      </w:r>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4860" w:name="_Toc21098015"/>
      <w:bookmarkStart w:id="4861" w:name="_Toc29765577"/>
      <w:bookmarkStart w:id="4862" w:name="_Toc37181059"/>
      <w:bookmarkStart w:id="4863" w:name="_Toc37181503"/>
      <w:bookmarkStart w:id="4864" w:name="_Toc37181947"/>
      <w:bookmarkStart w:id="4865" w:name="_Toc45882012"/>
      <w:bookmarkStart w:id="4866" w:name="_Toc52560245"/>
      <w:bookmarkStart w:id="4867" w:name="_Toc67912800"/>
      <w:bookmarkStart w:id="4868" w:name="_Toc74901487"/>
      <w:bookmarkStart w:id="4869" w:name="_Toc76504745"/>
      <w:bookmarkStart w:id="4870" w:name="_Toc83044474"/>
      <w:bookmarkStart w:id="4871" w:name="_Toc89871819"/>
      <w:bookmarkStart w:id="4872" w:name="_Toc98702437"/>
      <w:bookmarkStart w:id="4873" w:name="_Toc105745811"/>
      <w:bookmarkStart w:id="4874" w:name="_Toc123142584"/>
      <w:bookmarkStart w:id="4875" w:name="_Toc124164121"/>
      <w:bookmarkStart w:id="4876" w:name="_Toc130735824"/>
      <w:bookmarkStart w:id="4877" w:name="_Toc137308824"/>
      <w:bookmarkStart w:id="4878" w:name="_Toc147154398"/>
      <w:r w:rsidRPr="00A46FD9">
        <w:t>6.5.3.2</w:t>
      </w:r>
      <w:r w:rsidRPr="00A46FD9">
        <w:tab/>
        <w:t>Minimum requirement</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4879" w:name="_Toc21098016"/>
      <w:bookmarkStart w:id="4880" w:name="_Toc29765578"/>
      <w:bookmarkStart w:id="4881" w:name="_Toc37181060"/>
      <w:bookmarkStart w:id="4882" w:name="_Toc37181504"/>
      <w:bookmarkStart w:id="4883" w:name="_Toc37181948"/>
      <w:bookmarkStart w:id="4884" w:name="_Toc45882013"/>
      <w:bookmarkStart w:id="4885" w:name="_Toc52560246"/>
      <w:bookmarkStart w:id="4886" w:name="_Toc67912801"/>
      <w:bookmarkStart w:id="4887" w:name="_Toc74901488"/>
      <w:bookmarkStart w:id="4888" w:name="_Toc76504746"/>
      <w:bookmarkStart w:id="4889" w:name="_Toc83044475"/>
      <w:bookmarkStart w:id="4890" w:name="_Toc89871820"/>
      <w:bookmarkStart w:id="4891" w:name="_Toc98702438"/>
      <w:bookmarkStart w:id="4892" w:name="_Toc105745812"/>
      <w:bookmarkStart w:id="4893" w:name="_Toc123142585"/>
      <w:bookmarkStart w:id="4894" w:name="_Toc124164122"/>
      <w:bookmarkStart w:id="4895" w:name="_Toc130735825"/>
      <w:bookmarkStart w:id="4896" w:name="_Toc137308825"/>
      <w:bookmarkStart w:id="4897" w:name="_Toc147154399"/>
      <w:r w:rsidRPr="00A46FD9">
        <w:t>6.5.3.3</w:t>
      </w:r>
      <w:r w:rsidRPr="00A46FD9">
        <w:tab/>
        <w:t>Test purpose</w:t>
      </w:r>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4898" w:name="_Toc21098017"/>
      <w:bookmarkStart w:id="4899" w:name="_Toc29765579"/>
      <w:bookmarkStart w:id="4900" w:name="_Toc37181061"/>
      <w:bookmarkStart w:id="4901" w:name="_Toc37181505"/>
      <w:bookmarkStart w:id="4902" w:name="_Toc37181949"/>
      <w:bookmarkStart w:id="4903" w:name="_Toc45882014"/>
      <w:bookmarkStart w:id="4904" w:name="_Toc52560247"/>
      <w:bookmarkStart w:id="4905" w:name="_Toc67912802"/>
      <w:bookmarkStart w:id="4906" w:name="_Toc74901489"/>
      <w:bookmarkStart w:id="4907" w:name="_Toc76504747"/>
      <w:bookmarkStart w:id="4908" w:name="_Toc83044476"/>
      <w:bookmarkStart w:id="4909" w:name="_Toc89871821"/>
      <w:bookmarkStart w:id="4910" w:name="_Toc98702439"/>
      <w:bookmarkStart w:id="4911" w:name="_Toc105745813"/>
      <w:bookmarkStart w:id="4912" w:name="_Toc123142586"/>
      <w:bookmarkStart w:id="4913" w:name="_Toc124164123"/>
      <w:bookmarkStart w:id="4914" w:name="_Toc130735826"/>
      <w:bookmarkStart w:id="4915" w:name="_Toc137308826"/>
      <w:bookmarkStart w:id="4916" w:name="_Toc147154400"/>
      <w:r w:rsidRPr="00A46FD9">
        <w:t>6.5.3.4</w:t>
      </w:r>
      <w:r w:rsidRPr="00A46FD9">
        <w:tab/>
        <w:t>Method of test</w:t>
      </w:r>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4917" w:name="_Toc21098018"/>
      <w:bookmarkStart w:id="4918" w:name="_Toc29765580"/>
      <w:bookmarkStart w:id="4919" w:name="_Toc37181062"/>
      <w:bookmarkStart w:id="4920" w:name="_Toc37181506"/>
      <w:bookmarkStart w:id="4921" w:name="_Toc37181950"/>
      <w:bookmarkStart w:id="4922" w:name="_Toc45882015"/>
      <w:bookmarkStart w:id="4923" w:name="_Toc52560248"/>
      <w:bookmarkStart w:id="4924" w:name="_Toc67912803"/>
      <w:bookmarkStart w:id="4925" w:name="_Toc74901490"/>
      <w:bookmarkStart w:id="4926" w:name="_Toc76504748"/>
      <w:bookmarkStart w:id="4927" w:name="_Toc83044477"/>
      <w:bookmarkStart w:id="4928" w:name="_Toc89871822"/>
      <w:bookmarkStart w:id="4929" w:name="_Toc98702440"/>
      <w:bookmarkStart w:id="4930" w:name="_Toc105745814"/>
      <w:bookmarkStart w:id="4931" w:name="_Toc123142587"/>
      <w:bookmarkStart w:id="4932" w:name="_Toc124164124"/>
      <w:bookmarkStart w:id="4933" w:name="_Toc130735827"/>
      <w:bookmarkStart w:id="4934" w:name="_Toc137308827"/>
      <w:bookmarkStart w:id="4935" w:name="_Toc147154401"/>
      <w:r w:rsidRPr="00A46FD9">
        <w:t>6.5.3.5</w:t>
      </w:r>
      <w:r w:rsidRPr="00A46FD9">
        <w:tab/>
        <w:t>Test requirement</w:t>
      </w:r>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4936" w:name="_Toc21098019"/>
      <w:bookmarkStart w:id="4937" w:name="_Toc29765581"/>
      <w:bookmarkStart w:id="4938" w:name="_Toc37181063"/>
      <w:bookmarkStart w:id="4939" w:name="_Toc37181507"/>
      <w:bookmarkStart w:id="4940" w:name="_Toc37181951"/>
      <w:bookmarkStart w:id="4941" w:name="_Toc45882016"/>
      <w:bookmarkStart w:id="4942" w:name="_Toc52560249"/>
      <w:bookmarkStart w:id="4943" w:name="_Toc67912804"/>
      <w:bookmarkStart w:id="4944" w:name="_Toc74901491"/>
      <w:bookmarkStart w:id="4945" w:name="_Toc76504749"/>
      <w:bookmarkStart w:id="4946" w:name="_Toc83044478"/>
      <w:bookmarkStart w:id="4947" w:name="_Toc89871823"/>
      <w:bookmarkStart w:id="4948" w:name="_Toc98702441"/>
      <w:bookmarkStart w:id="4949" w:name="_Toc105745815"/>
      <w:bookmarkStart w:id="4950" w:name="_Toc123142588"/>
      <w:bookmarkStart w:id="4951" w:name="_Toc124164125"/>
      <w:bookmarkStart w:id="4952" w:name="_Toc130735828"/>
      <w:bookmarkStart w:id="4953" w:name="_Toc137308828"/>
      <w:bookmarkStart w:id="4954" w:name="_Toc147154402"/>
      <w:r w:rsidRPr="00A46FD9">
        <w:t>6.6</w:t>
      </w:r>
      <w:r w:rsidRPr="00A46FD9">
        <w:tab/>
        <w:t>Unwanted emissions</w:t>
      </w:r>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4955" w:name="OLE_LINK27"/>
            <w:bookmarkStart w:id="4956" w:name="OLE_LINK28"/>
            <w:r w:rsidRPr="00A46FD9">
              <w:sym w:font="Symbol" w:char="00A3"/>
            </w:r>
            <w:bookmarkEnd w:id="4955"/>
            <w:bookmarkEnd w:id="4956"/>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4957"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4957"/>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4958" w:name="_Toc21098020"/>
      <w:bookmarkStart w:id="4959" w:name="_Toc29765582"/>
      <w:bookmarkStart w:id="4960" w:name="_Toc37181064"/>
      <w:bookmarkStart w:id="4961" w:name="_Toc37181508"/>
      <w:bookmarkStart w:id="4962" w:name="_Toc37181952"/>
      <w:bookmarkStart w:id="4963" w:name="_Toc45882017"/>
      <w:bookmarkStart w:id="4964" w:name="_Toc52560250"/>
      <w:bookmarkStart w:id="4965" w:name="_Toc67912805"/>
      <w:bookmarkStart w:id="4966" w:name="_Toc74901492"/>
      <w:bookmarkStart w:id="4967" w:name="_Toc76504750"/>
      <w:bookmarkStart w:id="4968" w:name="_Toc83044479"/>
      <w:bookmarkStart w:id="4969" w:name="_Toc89871824"/>
      <w:bookmarkStart w:id="4970" w:name="_Toc98702442"/>
      <w:bookmarkStart w:id="4971" w:name="_Toc105745816"/>
      <w:bookmarkStart w:id="4972" w:name="_Toc123142589"/>
      <w:bookmarkStart w:id="4973" w:name="_Toc124164126"/>
      <w:bookmarkStart w:id="4974" w:name="_Toc130735829"/>
      <w:bookmarkStart w:id="4975" w:name="_Toc137308829"/>
      <w:bookmarkStart w:id="4976" w:name="_Toc147154403"/>
      <w:r w:rsidRPr="00A46FD9">
        <w:t>6.6.1</w:t>
      </w:r>
      <w:r w:rsidRPr="00A46FD9">
        <w:tab/>
        <w:t>Transmitter spurious emissions</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p>
    <w:p w14:paraId="0C6B1E9F" w14:textId="77777777" w:rsidR="00FF3259" w:rsidRPr="00A46FD9" w:rsidRDefault="00FF3259" w:rsidP="00FF3259">
      <w:pPr>
        <w:pStyle w:val="Heading4"/>
      </w:pPr>
      <w:bookmarkStart w:id="4977" w:name="_Toc21098021"/>
      <w:bookmarkStart w:id="4978" w:name="_Toc29765583"/>
      <w:bookmarkStart w:id="4979" w:name="_Toc37181065"/>
      <w:bookmarkStart w:id="4980" w:name="_Toc37181509"/>
      <w:bookmarkStart w:id="4981" w:name="_Toc37181953"/>
      <w:bookmarkStart w:id="4982" w:name="_Toc45882018"/>
      <w:bookmarkStart w:id="4983" w:name="_Toc52560251"/>
      <w:bookmarkStart w:id="4984" w:name="_Toc67912806"/>
      <w:bookmarkStart w:id="4985" w:name="_Toc74901493"/>
      <w:bookmarkStart w:id="4986" w:name="_Toc76504751"/>
      <w:bookmarkStart w:id="4987" w:name="_Toc83044480"/>
      <w:bookmarkStart w:id="4988" w:name="_Toc89871825"/>
      <w:bookmarkStart w:id="4989" w:name="_Toc98702443"/>
      <w:bookmarkStart w:id="4990" w:name="_Toc105745817"/>
      <w:bookmarkStart w:id="4991" w:name="_Toc123142590"/>
      <w:bookmarkStart w:id="4992" w:name="_Toc124164127"/>
      <w:bookmarkStart w:id="4993" w:name="_Toc130735830"/>
      <w:bookmarkStart w:id="4994" w:name="_Toc137308830"/>
      <w:bookmarkStart w:id="4995" w:name="_Toc147154404"/>
      <w:r w:rsidRPr="00A46FD9">
        <w:t>6.6.1.1</w:t>
      </w:r>
      <w:r w:rsidRPr="00A46FD9">
        <w:tab/>
        <w:t>Definition and applicability</w:t>
      </w:r>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4996" w:name="_Toc21098022"/>
      <w:bookmarkStart w:id="4997" w:name="_Toc29765584"/>
      <w:bookmarkStart w:id="4998" w:name="_Toc37181066"/>
      <w:bookmarkStart w:id="4999" w:name="_Toc37181510"/>
      <w:bookmarkStart w:id="5000" w:name="_Toc37181954"/>
      <w:bookmarkStart w:id="5001" w:name="_Toc45882019"/>
      <w:bookmarkStart w:id="5002" w:name="_Toc52560252"/>
      <w:bookmarkStart w:id="5003" w:name="_Toc67912807"/>
      <w:bookmarkStart w:id="5004" w:name="_Toc74901494"/>
      <w:bookmarkStart w:id="5005" w:name="_Toc76504752"/>
      <w:bookmarkStart w:id="5006" w:name="_Toc83044481"/>
      <w:bookmarkStart w:id="5007" w:name="_Toc89871826"/>
      <w:bookmarkStart w:id="5008" w:name="_Toc98702444"/>
      <w:bookmarkStart w:id="5009" w:name="_Toc105745818"/>
      <w:bookmarkStart w:id="5010" w:name="_Toc123142591"/>
      <w:bookmarkStart w:id="5011" w:name="_Toc124164128"/>
      <w:bookmarkStart w:id="5012" w:name="_Toc130735831"/>
      <w:bookmarkStart w:id="5013" w:name="_Toc137308831"/>
      <w:bookmarkStart w:id="5014" w:name="_Toc147154405"/>
      <w:r w:rsidRPr="00A46FD9">
        <w:t>6.6.1.2</w:t>
      </w:r>
      <w:r w:rsidRPr="00A46FD9">
        <w:tab/>
        <w:t>Minimum requirement</w:t>
      </w:r>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015" w:name="_Toc21098023"/>
      <w:bookmarkStart w:id="5016" w:name="_Toc29765585"/>
      <w:bookmarkStart w:id="5017" w:name="_Toc37181067"/>
      <w:bookmarkStart w:id="5018" w:name="_Toc37181511"/>
      <w:bookmarkStart w:id="5019" w:name="_Toc37181955"/>
      <w:bookmarkStart w:id="5020" w:name="_Toc45882020"/>
      <w:bookmarkStart w:id="5021" w:name="_Toc52560253"/>
      <w:bookmarkStart w:id="5022" w:name="_Toc67912808"/>
      <w:bookmarkStart w:id="5023" w:name="_Toc74901495"/>
      <w:bookmarkStart w:id="5024" w:name="_Toc76504753"/>
      <w:bookmarkStart w:id="5025" w:name="_Toc83044482"/>
      <w:bookmarkStart w:id="5026" w:name="_Toc89871827"/>
      <w:bookmarkStart w:id="5027" w:name="_Toc98702445"/>
      <w:bookmarkStart w:id="5028" w:name="_Toc105745819"/>
      <w:bookmarkStart w:id="5029" w:name="_Toc123142592"/>
      <w:bookmarkStart w:id="5030" w:name="_Toc124164129"/>
      <w:bookmarkStart w:id="5031" w:name="_Toc130735832"/>
      <w:bookmarkStart w:id="5032" w:name="_Toc137308832"/>
      <w:bookmarkStart w:id="5033" w:name="_Toc147154406"/>
      <w:r w:rsidRPr="00A46FD9">
        <w:t>6.6.1.3</w:t>
      </w:r>
      <w:r w:rsidRPr="00A46FD9">
        <w:tab/>
        <w:t>Test purpose</w:t>
      </w:r>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034" w:name="_Toc21098024"/>
      <w:bookmarkStart w:id="5035" w:name="_Toc29765586"/>
      <w:bookmarkStart w:id="5036" w:name="_Toc37181068"/>
      <w:bookmarkStart w:id="5037" w:name="_Toc37181512"/>
      <w:bookmarkStart w:id="5038" w:name="_Toc37181956"/>
      <w:bookmarkStart w:id="5039" w:name="_Toc45882021"/>
      <w:bookmarkStart w:id="5040" w:name="_Toc52560254"/>
      <w:bookmarkStart w:id="5041" w:name="_Toc67912809"/>
      <w:bookmarkStart w:id="5042" w:name="_Toc74901496"/>
      <w:bookmarkStart w:id="5043" w:name="_Toc76504754"/>
      <w:bookmarkStart w:id="5044" w:name="_Toc83044483"/>
      <w:bookmarkStart w:id="5045" w:name="_Toc89871828"/>
      <w:bookmarkStart w:id="5046" w:name="_Toc98702446"/>
      <w:bookmarkStart w:id="5047" w:name="_Toc105745820"/>
      <w:bookmarkStart w:id="5048" w:name="_Toc123142593"/>
      <w:bookmarkStart w:id="5049" w:name="_Toc124164130"/>
      <w:bookmarkStart w:id="5050" w:name="_Toc130735833"/>
      <w:bookmarkStart w:id="5051" w:name="_Toc137308833"/>
      <w:bookmarkStart w:id="5052" w:name="_Toc147154407"/>
      <w:r w:rsidRPr="00A46FD9">
        <w:t>6.6.1.4</w:t>
      </w:r>
      <w:r w:rsidRPr="00A46FD9">
        <w:tab/>
        <w:t>Method of test</w:t>
      </w:r>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711E4A88" w14:textId="77777777" w:rsidR="00FF3259" w:rsidRPr="00A46FD9" w:rsidRDefault="00FF3259" w:rsidP="00FF3259">
      <w:pPr>
        <w:pStyle w:val="Heading5"/>
      </w:pPr>
      <w:bookmarkStart w:id="5053" w:name="_Toc21098025"/>
      <w:bookmarkStart w:id="5054" w:name="_Toc29765587"/>
      <w:bookmarkStart w:id="5055" w:name="_Toc37181069"/>
      <w:bookmarkStart w:id="5056" w:name="_Toc37181513"/>
      <w:bookmarkStart w:id="5057" w:name="_Toc37181957"/>
      <w:bookmarkStart w:id="5058" w:name="_Toc45882022"/>
      <w:bookmarkStart w:id="5059" w:name="_Toc52560255"/>
      <w:bookmarkStart w:id="5060" w:name="_Toc67912810"/>
      <w:bookmarkStart w:id="5061" w:name="_Toc74901497"/>
      <w:bookmarkStart w:id="5062" w:name="_Toc76504755"/>
      <w:bookmarkStart w:id="5063" w:name="_Toc83044484"/>
      <w:bookmarkStart w:id="5064" w:name="_Toc89871829"/>
      <w:bookmarkStart w:id="5065" w:name="_Toc98702447"/>
      <w:bookmarkStart w:id="5066" w:name="_Toc105745821"/>
      <w:bookmarkStart w:id="5067" w:name="_Toc123142594"/>
      <w:bookmarkStart w:id="5068" w:name="_Toc124164131"/>
      <w:bookmarkStart w:id="5069" w:name="_Toc130735834"/>
      <w:bookmarkStart w:id="5070" w:name="_Toc137308834"/>
      <w:bookmarkStart w:id="5071" w:name="_Toc147154408"/>
      <w:r w:rsidRPr="00A46FD9">
        <w:t>6.6.1.4.1</w:t>
      </w:r>
      <w:r w:rsidRPr="00A46FD9">
        <w:tab/>
        <w:t>Initial conditions</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5072" w:name="_Toc21098026"/>
      <w:bookmarkStart w:id="5073" w:name="_Toc29765588"/>
      <w:bookmarkStart w:id="5074" w:name="_Toc37181070"/>
      <w:bookmarkStart w:id="5075" w:name="_Toc37181514"/>
      <w:bookmarkStart w:id="5076" w:name="_Toc37181958"/>
      <w:bookmarkStart w:id="5077" w:name="_Toc45882023"/>
      <w:bookmarkStart w:id="5078" w:name="_Toc52560256"/>
      <w:bookmarkStart w:id="5079" w:name="_Toc67912811"/>
      <w:bookmarkStart w:id="5080" w:name="_Toc74901498"/>
      <w:bookmarkStart w:id="5081" w:name="_Toc76504756"/>
      <w:bookmarkStart w:id="5082" w:name="_Toc83044485"/>
      <w:bookmarkStart w:id="5083" w:name="_Toc89871830"/>
      <w:bookmarkStart w:id="5084" w:name="_Toc98702448"/>
      <w:bookmarkStart w:id="5085" w:name="_Toc105745822"/>
      <w:bookmarkStart w:id="5086" w:name="_Toc123142595"/>
      <w:bookmarkStart w:id="5087" w:name="_Toc124164132"/>
      <w:bookmarkStart w:id="5088" w:name="_Toc130735835"/>
      <w:bookmarkStart w:id="5089" w:name="_Toc137308835"/>
      <w:bookmarkStart w:id="5090" w:name="_Toc147154409"/>
      <w:r w:rsidRPr="00A46FD9">
        <w:t>6.6.1.4.2</w:t>
      </w:r>
      <w:r w:rsidRPr="00A46FD9">
        <w:tab/>
        <w:t>Procedure</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5091" w:name="_Toc21098027"/>
      <w:bookmarkStart w:id="5092" w:name="_Toc29765589"/>
      <w:bookmarkStart w:id="5093" w:name="_Toc37181071"/>
      <w:bookmarkStart w:id="5094" w:name="_Toc37181515"/>
      <w:bookmarkStart w:id="5095" w:name="_Toc37181959"/>
      <w:bookmarkStart w:id="5096" w:name="_Toc45882024"/>
      <w:bookmarkStart w:id="5097" w:name="_Toc52560257"/>
      <w:bookmarkStart w:id="5098" w:name="_Toc67912812"/>
      <w:bookmarkStart w:id="5099" w:name="_Toc74901499"/>
      <w:bookmarkStart w:id="5100" w:name="_Toc76504757"/>
      <w:bookmarkStart w:id="5101" w:name="_Toc83044486"/>
      <w:bookmarkStart w:id="5102" w:name="_Toc89871831"/>
      <w:bookmarkStart w:id="5103" w:name="_Toc98702449"/>
      <w:bookmarkStart w:id="5104" w:name="_Toc105745823"/>
      <w:bookmarkStart w:id="5105" w:name="_Toc123142596"/>
      <w:bookmarkStart w:id="5106" w:name="_Toc124164133"/>
      <w:bookmarkStart w:id="5107" w:name="_Toc130735836"/>
      <w:bookmarkStart w:id="5108" w:name="_Toc137308836"/>
      <w:bookmarkStart w:id="5109" w:name="_Toc147154410"/>
      <w:r w:rsidRPr="00A46FD9">
        <w:t>6.6.1.5</w:t>
      </w:r>
      <w:r w:rsidRPr="00A46FD9">
        <w:tab/>
        <w:t>Test requirements</w:t>
      </w:r>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5110" w:name="_Toc21098028"/>
      <w:bookmarkStart w:id="5111" w:name="_Toc29765590"/>
      <w:bookmarkStart w:id="5112" w:name="_Toc37181072"/>
      <w:bookmarkStart w:id="5113" w:name="_Toc37181516"/>
      <w:bookmarkStart w:id="5114" w:name="_Toc37181960"/>
      <w:bookmarkStart w:id="5115" w:name="_Toc45882025"/>
      <w:bookmarkStart w:id="5116" w:name="_Toc52560258"/>
      <w:bookmarkStart w:id="5117" w:name="_Toc67912813"/>
      <w:bookmarkStart w:id="5118" w:name="_Toc74901500"/>
      <w:bookmarkStart w:id="5119" w:name="_Toc76504758"/>
      <w:bookmarkStart w:id="5120" w:name="_Toc83044487"/>
      <w:bookmarkStart w:id="5121" w:name="_Toc89871832"/>
      <w:bookmarkStart w:id="5122" w:name="_Toc98702450"/>
      <w:bookmarkStart w:id="5123" w:name="_Toc105745824"/>
      <w:bookmarkStart w:id="5124" w:name="_Toc123142597"/>
      <w:bookmarkStart w:id="5125" w:name="_Toc124164134"/>
      <w:bookmarkStart w:id="5126" w:name="_Toc130735837"/>
      <w:bookmarkStart w:id="5127" w:name="_Toc137308837"/>
      <w:bookmarkStart w:id="5128" w:name="_Toc147154411"/>
      <w:r w:rsidRPr="00A46FD9">
        <w:t>6.6.1.5.1</w:t>
      </w:r>
      <w:r w:rsidRPr="00A46FD9">
        <w:tab/>
        <w:t>Spurious emissions (Category A)</w:t>
      </w:r>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129" w:name="_Toc21098029"/>
      <w:bookmarkStart w:id="5130" w:name="_Toc29765591"/>
      <w:bookmarkStart w:id="5131" w:name="_Toc37181073"/>
      <w:bookmarkStart w:id="5132" w:name="_Toc37181517"/>
      <w:bookmarkStart w:id="5133" w:name="_Toc37181961"/>
      <w:bookmarkStart w:id="5134" w:name="_Toc45882026"/>
      <w:bookmarkStart w:id="5135" w:name="_Toc52560259"/>
      <w:bookmarkStart w:id="5136" w:name="_Toc67912814"/>
      <w:bookmarkStart w:id="5137" w:name="_Toc74901501"/>
      <w:bookmarkStart w:id="5138" w:name="_Toc76504759"/>
      <w:bookmarkStart w:id="5139" w:name="_Toc83044488"/>
      <w:bookmarkStart w:id="5140" w:name="_Toc89871833"/>
      <w:bookmarkStart w:id="5141" w:name="_Toc98702451"/>
      <w:bookmarkStart w:id="5142" w:name="_Toc105745825"/>
      <w:bookmarkStart w:id="5143" w:name="_Toc123142598"/>
      <w:bookmarkStart w:id="5144" w:name="_Toc124164135"/>
      <w:bookmarkStart w:id="5145" w:name="_Toc130735838"/>
      <w:bookmarkStart w:id="5146" w:name="_Toc137308838"/>
      <w:bookmarkStart w:id="5147" w:name="_Toc147154412"/>
      <w:r w:rsidRPr="00A46FD9">
        <w:t>6.6.1.5.2</w:t>
      </w:r>
      <w:r w:rsidRPr="00A46FD9">
        <w:tab/>
        <w:t>Spurious emissions (Category B)</w:t>
      </w:r>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5148" w:name="_Toc21098030"/>
      <w:bookmarkStart w:id="5149" w:name="_Toc29765592"/>
      <w:bookmarkStart w:id="5150" w:name="_Toc37181074"/>
      <w:bookmarkStart w:id="5151" w:name="_Toc37181518"/>
      <w:bookmarkStart w:id="5152" w:name="_Toc37181962"/>
      <w:bookmarkStart w:id="5153" w:name="_Toc45882027"/>
      <w:bookmarkStart w:id="5154" w:name="_Toc52560260"/>
      <w:bookmarkStart w:id="5155" w:name="_Toc67912815"/>
      <w:bookmarkStart w:id="5156" w:name="_Toc74901502"/>
      <w:bookmarkStart w:id="5157" w:name="_Toc76504760"/>
      <w:bookmarkStart w:id="5158" w:name="_Toc83044489"/>
      <w:bookmarkStart w:id="5159" w:name="_Toc89871834"/>
      <w:bookmarkStart w:id="5160" w:name="_Toc98702452"/>
      <w:bookmarkStart w:id="5161" w:name="_Toc105745826"/>
      <w:bookmarkStart w:id="5162" w:name="_Toc123142599"/>
      <w:bookmarkStart w:id="5163" w:name="_Toc124164136"/>
      <w:bookmarkStart w:id="5164" w:name="_Toc130735839"/>
      <w:bookmarkStart w:id="5165" w:name="_Toc137308839"/>
      <w:bookmarkStart w:id="5166" w:name="_Toc147154413"/>
      <w:r w:rsidRPr="00A46FD9">
        <w:t>6.6.1.5.3</w:t>
      </w:r>
      <w:r w:rsidRPr="00A46FD9">
        <w:tab/>
        <w:t>Additional test requirement for BC2 (category B)</w:t>
      </w:r>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B1229C">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5167" w:name="_Toc21098031"/>
      <w:bookmarkStart w:id="5168" w:name="_Toc29765593"/>
      <w:bookmarkStart w:id="5169" w:name="_Toc37181075"/>
      <w:bookmarkStart w:id="5170" w:name="_Toc37181519"/>
      <w:bookmarkStart w:id="5171" w:name="_Toc37181963"/>
      <w:bookmarkStart w:id="5172" w:name="_Toc45882028"/>
      <w:bookmarkStart w:id="5173" w:name="_Toc52560261"/>
      <w:bookmarkStart w:id="5174" w:name="_Toc67912816"/>
      <w:bookmarkStart w:id="5175" w:name="_Toc74901503"/>
      <w:bookmarkStart w:id="5176" w:name="_Toc76504761"/>
      <w:bookmarkStart w:id="5177" w:name="_Toc83044490"/>
      <w:bookmarkStart w:id="5178" w:name="_Toc89871835"/>
      <w:bookmarkStart w:id="5179" w:name="_Toc98702453"/>
      <w:bookmarkStart w:id="5180" w:name="_Toc105745827"/>
      <w:bookmarkStart w:id="5181" w:name="_Toc123142600"/>
      <w:bookmarkStart w:id="5182" w:name="_Toc124164137"/>
      <w:bookmarkStart w:id="5183" w:name="_Toc130735840"/>
      <w:bookmarkStart w:id="5184" w:name="_Toc137308840"/>
      <w:bookmarkStart w:id="5185" w:name="_Toc147154414"/>
      <w:r w:rsidRPr="00A46FD9">
        <w:t>6.6.1.5.4</w:t>
      </w:r>
      <w:r w:rsidRPr="00A46FD9">
        <w:tab/>
        <w:t>Protection of the BS receiver of own or different BS</w:t>
      </w:r>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186" w:name="_Toc21098032"/>
      <w:bookmarkStart w:id="5187" w:name="_Toc29765594"/>
      <w:bookmarkStart w:id="5188" w:name="_Toc37181076"/>
      <w:bookmarkStart w:id="5189" w:name="_Toc37181520"/>
      <w:bookmarkStart w:id="5190" w:name="_Toc37181964"/>
      <w:bookmarkStart w:id="5191" w:name="_Toc45882029"/>
      <w:bookmarkStart w:id="5192" w:name="_Toc52560262"/>
      <w:bookmarkStart w:id="5193" w:name="_Toc67912817"/>
      <w:bookmarkStart w:id="5194" w:name="_Toc74901504"/>
      <w:bookmarkStart w:id="5195" w:name="_Toc76504762"/>
      <w:bookmarkStart w:id="5196" w:name="_Toc83044491"/>
      <w:bookmarkStart w:id="5197" w:name="_Toc89871836"/>
      <w:bookmarkStart w:id="5198" w:name="_Toc98702454"/>
      <w:bookmarkStart w:id="5199" w:name="_Toc105745828"/>
      <w:bookmarkStart w:id="5200" w:name="_Toc123142601"/>
      <w:bookmarkStart w:id="5201" w:name="_Toc124164138"/>
      <w:bookmarkStart w:id="5202" w:name="_Toc130735841"/>
      <w:bookmarkStart w:id="5203" w:name="_Toc137308841"/>
      <w:bookmarkStart w:id="5204" w:name="_Toc147154415"/>
      <w:r w:rsidRPr="00A46FD9">
        <w:t>6.6.1.5.5</w:t>
      </w:r>
      <w:r w:rsidRPr="00A46FD9">
        <w:tab/>
        <w:t>Additional spurious emission requirements</w:t>
      </w:r>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5205" w:name="_Toc21098033"/>
      <w:bookmarkStart w:id="5206" w:name="_Toc29765595"/>
      <w:bookmarkStart w:id="5207" w:name="_Toc37181077"/>
      <w:bookmarkStart w:id="5208" w:name="_Toc37181521"/>
      <w:bookmarkStart w:id="5209" w:name="_Toc37181965"/>
      <w:bookmarkStart w:id="5210" w:name="_Toc45882030"/>
      <w:bookmarkStart w:id="5211" w:name="_Toc52560263"/>
      <w:bookmarkStart w:id="5212" w:name="_Toc67912818"/>
      <w:bookmarkStart w:id="5213" w:name="_Toc74901505"/>
      <w:bookmarkStart w:id="5214" w:name="_Toc76504763"/>
      <w:bookmarkStart w:id="5215" w:name="_Toc83044492"/>
      <w:bookmarkStart w:id="5216" w:name="_Toc89871837"/>
      <w:bookmarkStart w:id="5217" w:name="_Toc98702455"/>
      <w:bookmarkStart w:id="5218" w:name="_Toc105745829"/>
      <w:bookmarkStart w:id="5219" w:name="_Toc123142602"/>
      <w:bookmarkStart w:id="5220" w:name="_Toc124164139"/>
      <w:bookmarkStart w:id="5221" w:name="_Toc130735842"/>
      <w:bookmarkStart w:id="5222" w:name="_Toc137308842"/>
      <w:bookmarkStart w:id="5223" w:name="_Toc147154416"/>
      <w:r w:rsidRPr="00A46FD9">
        <w:t>6.6.1.5.6</w:t>
      </w:r>
      <w:r w:rsidRPr="00A46FD9">
        <w:tab/>
        <w:t>Co-location with other Base Stations</w:t>
      </w:r>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840262">
            <w:pPr>
              <w:pStyle w:val="TAC"/>
              <w:rPr>
                <w:rFonts w:cs="Arial"/>
              </w:rPr>
            </w:pPr>
            <w:r>
              <w:rPr>
                <w:rFonts w:cs="v5.0.0"/>
              </w:rP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840262">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840262">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840262">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840262">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840262">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224" w:name="_Toc21098034"/>
      <w:bookmarkStart w:id="5225" w:name="_Toc29765596"/>
      <w:bookmarkStart w:id="5226" w:name="_Toc37181078"/>
      <w:bookmarkStart w:id="5227" w:name="_Toc37181522"/>
      <w:bookmarkStart w:id="5228" w:name="_Toc37181966"/>
      <w:bookmarkStart w:id="5229" w:name="_Toc45882031"/>
      <w:bookmarkStart w:id="5230" w:name="_Toc52560264"/>
      <w:bookmarkStart w:id="5231" w:name="_Toc67912819"/>
      <w:bookmarkStart w:id="5232" w:name="_Toc74901506"/>
      <w:bookmarkStart w:id="5233" w:name="_Toc76504764"/>
      <w:bookmarkStart w:id="5234" w:name="_Toc83044493"/>
      <w:bookmarkStart w:id="5235" w:name="_Toc89871838"/>
      <w:bookmarkStart w:id="5236" w:name="_Toc98702456"/>
      <w:bookmarkStart w:id="5237" w:name="_Toc105745830"/>
      <w:bookmarkStart w:id="5238" w:name="_Toc123142603"/>
      <w:bookmarkStart w:id="5239" w:name="_Toc124164140"/>
      <w:bookmarkStart w:id="5240" w:name="_Toc130735843"/>
      <w:bookmarkStart w:id="5241" w:name="_Toc137308843"/>
      <w:bookmarkStart w:id="5242" w:name="_Toc147154417"/>
      <w:r w:rsidRPr="00A46FD9">
        <w:t>6.6.2</w:t>
      </w:r>
      <w:r w:rsidRPr="00A46FD9">
        <w:tab/>
        <w:t>Operating band unwanted emissions</w:t>
      </w:r>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r w:rsidRPr="00A46FD9">
        <w:tab/>
      </w:r>
    </w:p>
    <w:p w14:paraId="3F12D942" w14:textId="77777777" w:rsidR="00FF3259" w:rsidRPr="00A46FD9" w:rsidRDefault="00FF3259" w:rsidP="00FF3259">
      <w:pPr>
        <w:pStyle w:val="Heading4"/>
      </w:pPr>
      <w:bookmarkStart w:id="5243" w:name="_Toc21098035"/>
      <w:bookmarkStart w:id="5244" w:name="_Toc29765597"/>
      <w:bookmarkStart w:id="5245" w:name="_Toc37181079"/>
      <w:bookmarkStart w:id="5246" w:name="_Toc37181523"/>
      <w:bookmarkStart w:id="5247" w:name="_Toc37181967"/>
      <w:bookmarkStart w:id="5248" w:name="_Toc45882032"/>
      <w:bookmarkStart w:id="5249" w:name="_Toc52560265"/>
      <w:bookmarkStart w:id="5250" w:name="_Toc67912820"/>
      <w:bookmarkStart w:id="5251" w:name="_Toc74901507"/>
      <w:bookmarkStart w:id="5252" w:name="_Toc76504765"/>
      <w:bookmarkStart w:id="5253" w:name="_Toc83044494"/>
      <w:bookmarkStart w:id="5254" w:name="_Toc89871839"/>
      <w:bookmarkStart w:id="5255" w:name="_Toc98702457"/>
      <w:bookmarkStart w:id="5256" w:name="_Toc105745831"/>
      <w:bookmarkStart w:id="5257" w:name="_Toc123142604"/>
      <w:bookmarkStart w:id="5258" w:name="_Toc124164141"/>
      <w:bookmarkStart w:id="5259" w:name="_Toc130735844"/>
      <w:bookmarkStart w:id="5260" w:name="_Toc137308844"/>
      <w:bookmarkStart w:id="5261" w:name="_Toc147154418"/>
      <w:r w:rsidRPr="00A46FD9">
        <w:t>6.6.2.1</w:t>
      </w:r>
      <w:r w:rsidRPr="00A46FD9">
        <w:tab/>
        <w:t>Definition and applicability</w:t>
      </w:r>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262" w:name="_Toc21098036"/>
      <w:bookmarkStart w:id="5263" w:name="_Toc29765598"/>
      <w:bookmarkStart w:id="5264" w:name="_Toc37181080"/>
      <w:bookmarkStart w:id="5265" w:name="_Toc37181524"/>
      <w:bookmarkStart w:id="5266" w:name="_Toc37181968"/>
      <w:bookmarkStart w:id="5267" w:name="_Toc45882033"/>
      <w:bookmarkStart w:id="5268" w:name="_Toc52560266"/>
      <w:bookmarkStart w:id="5269" w:name="_Toc67912821"/>
      <w:bookmarkStart w:id="5270" w:name="_Toc74901508"/>
      <w:bookmarkStart w:id="5271" w:name="_Toc76504766"/>
      <w:bookmarkStart w:id="5272" w:name="_Toc83044495"/>
      <w:bookmarkStart w:id="5273" w:name="_Toc89871840"/>
      <w:bookmarkStart w:id="5274" w:name="_Toc98702458"/>
      <w:bookmarkStart w:id="5275" w:name="_Toc105745832"/>
      <w:bookmarkStart w:id="5276" w:name="_Toc123142605"/>
      <w:bookmarkStart w:id="5277" w:name="_Toc124164142"/>
      <w:bookmarkStart w:id="5278" w:name="_Toc130735845"/>
      <w:bookmarkStart w:id="5279" w:name="_Toc137308845"/>
      <w:bookmarkStart w:id="5280" w:name="_Toc147154419"/>
      <w:r w:rsidRPr="00A46FD9">
        <w:t>6.6.2.2</w:t>
      </w:r>
      <w:r w:rsidRPr="00A46FD9">
        <w:tab/>
        <w:t>Minimum requirement</w:t>
      </w:r>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281" w:name="_Toc21098037"/>
      <w:bookmarkStart w:id="5282" w:name="_Toc29765599"/>
      <w:bookmarkStart w:id="5283" w:name="_Toc37181081"/>
      <w:bookmarkStart w:id="5284" w:name="_Toc37181525"/>
      <w:bookmarkStart w:id="5285" w:name="_Toc37181969"/>
      <w:bookmarkStart w:id="5286" w:name="_Toc45882034"/>
      <w:bookmarkStart w:id="5287" w:name="_Toc52560267"/>
      <w:bookmarkStart w:id="5288" w:name="_Toc67912822"/>
      <w:bookmarkStart w:id="5289" w:name="_Toc74901509"/>
      <w:bookmarkStart w:id="5290" w:name="_Toc76504767"/>
      <w:bookmarkStart w:id="5291" w:name="_Toc83044496"/>
      <w:bookmarkStart w:id="5292" w:name="_Toc89871841"/>
      <w:bookmarkStart w:id="5293" w:name="_Toc98702459"/>
      <w:bookmarkStart w:id="5294" w:name="_Toc105745833"/>
      <w:bookmarkStart w:id="5295" w:name="_Toc123142606"/>
      <w:bookmarkStart w:id="5296" w:name="_Toc124164143"/>
      <w:bookmarkStart w:id="5297" w:name="_Toc130735846"/>
      <w:bookmarkStart w:id="5298" w:name="_Toc137308846"/>
      <w:bookmarkStart w:id="5299" w:name="_Toc147154420"/>
      <w:r w:rsidRPr="00A46FD9">
        <w:t>6.6.2.3</w:t>
      </w:r>
      <w:r w:rsidRPr="00A46FD9">
        <w:tab/>
        <w:t>Test purpose</w:t>
      </w:r>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300" w:name="_Toc21098038"/>
      <w:bookmarkStart w:id="5301" w:name="_Toc29765600"/>
      <w:bookmarkStart w:id="5302" w:name="_Toc37181082"/>
      <w:bookmarkStart w:id="5303" w:name="_Toc37181526"/>
      <w:bookmarkStart w:id="5304" w:name="_Toc37181970"/>
      <w:bookmarkStart w:id="5305" w:name="_Toc45882035"/>
      <w:bookmarkStart w:id="5306" w:name="_Toc52560268"/>
      <w:bookmarkStart w:id="5307" w:name="_Toc67912823"/>
      <w:bookmarkStart w:id="5308" w:name="_Toc74901510"/>
      <w:bookmarkStart w:id="5309" w:name="_Toc76504768"/>
      <w:bookmarkStart w:id="5310" w:name="_Toc83044497"/>
      <w:bookmarkStart w:id="5311" w:name="_Toc89871842"/>
      <w:bookmarkStart w:id="5312" w:name="_Toc98702460"/>
      <w:bookmarkStart w:id="5313" w:name="_Toc105745834"/>
      <w:bookmarkStart w:id="5314" w:name="_Toc123142607"/>
      <w:bookmarkStart w:id="5315" w:name="_Toc124164144"/>
      <w:bookmarkStart w:id="5316" w:name="_Toc130735847"/>
      <w:bookmarkStart w:id="5317" w:name="_Toc137308847"/>
      <w:bookmarkStart w:id="5318" w:name="_Toc147154421"/>
      <w:r w:rsidRPr="00A46FD9">
        <w:t>6.6.2.4</w:t>
      </w:r>
      <w:r w:rsidRPr="00A46FD9">
        <w:tab/>
        <w:t>Method of test</w:t>
      </w:r>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319" w:name="_Toc21098039"/>
      <w:bookmarkStart w:id="5320" w:name="_Toc29765601"/>
      <w:bookmarkStart w:id="5321" w:name="_Toc37181083"/>
      <w:bookmarkStart w:id="5322" w:name="_Toc37181527"/>
      <w:bookmarkStart w:id="5323" w:name="_Toc37181971"/>
      <w:bookmarkStart w:id="5324" w:name="_Toc45882036"/>
      <w:bookmarkStart w:id="5325" w:name="_Toc52560269"/>
      <w:bookmarkStart w:id="5326" w:name="_Toc67912824"/>
      <w:bookmarkStart w:id="5327" w:name="_Toc74901511"/>
      <w:bookmarkStart w:id="5328" w:name="_Toc76504769"/>
      <w:bookmarkStart w:id="5329" w:name="_Toc83044498"/>
      <w:bookmarkStart w:id="5330" w:name="_Toc89871843"/>
      <w:bookmarkStart w:id="5331" w:name="_Toc98702461"/>
      <w:bookmarkStart w:id="5332" w:name="_Toc105745835"/>
      <w:bookmarkStart w:id="5333" w:name="_Toc123142608"/>
      <w:bookmarkStart w:id="5334" w:name="_Toc124164145"/>
      <w:bookmarkStart w:id="5335" w:name="_Toc130735848"/>
      <w:bookmarkStart w:id="5336" w:name="_Toc137308848"/>
      <w:bookmarkStart w:id="5337" w:name="_Toc147154422"/>
      <w:r w:rsidRPr="00A46FD9">
        <w:t>6.6.2.4.1</w:t>
      </w:r>
      <w:r w:rsidRPr="00A46FD9">
        <w:tab/>
        <w:t>Initial conditions</w:t>
      </w:r>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5338" w:name="_Toc21098040"/>
      <w:bookmarkStart w:id="5339" w:name="_Toc29765602"/>
      <w:bookmarkStart w:id="5340" w:name="_Toc37181084"/>
      <w:bookmarkStart w:id="5341" w:name="_Toc37181528"/>
      <w:bookmarkStart w:id="5342" w:name="_Toc37181972"/>
      <w:bookmarkStart w:id="5343" w:name="_Toc45882037"/>
      <w:bookmarkStart w:id="5344" w:name="_Toc52560270"/>
      <w:bookmarkStart w:id="5345" w:name="_Toc67912825"/>
      <w:bookmarkStart w:id="5346" w:name="_Toc74901512"/>
      <w:bookmarkStart w:id="5347" w:name="_Toc76504770"/>
      <w:bookmarkStart w:id="5348" w:name="_Toc83044499"/>
      <w:bookmarkStart w:id="5349" w:name="_Toc89871844"/>
      <w:bookmarkStart w:id="5350" w:name="_Toc98702462"/>
      <w:bookmarkStart w:id="5351" w:name="_Toc105745836"/>
      <w:bookmarkStart w:id="5352" w:name="_Toc123142609"/>
      <w:bookmarkStart w:id="5353" w:name="_Toc124164146"/>
      <w:bookmarkStart w:id="5354" w:name="_Toc130735849"/>
      <w:bookmarkStart w:id="5355" w:name="_Toc137308849"/>
      <w:bookmarkStart w:id="5356" w:name="_Toc147154423"/>
      <w:r w:rsidRPr="00A46FD9">
        <w:t>6.6.2.4.2</w:t>
      </w:r>
      <w:r w:rsidRPr="00A46FD9">
        <w:tab/>
        <w:t>Procedure</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357" w:name="_Toc21098041"/>
      <w:bookmarkStart w:id="5358" w:name="_Toc29765603"/>
      <w:bookmarkStart w:id="5359" w:name="_Toc37181085"/>
      <w:bookmarkStart w:id="5360" w:name="_Toc37181529"/>
      <w:bookmarkStart w:id="5361" w:name="_Toc37181973"/>
      <w:bookmarkStart w:id="5362" w:name="_Toc45882038"/>
      <w:bookmarkStart w:id="5363" w:name="_Toc52560271"/>
      <w:bookmarkStart w:id="5364" w:name="_Toc67912826"/>
      <w:bookmarkStart w:id="5365" w:name="_Toc74901513"/>
      <w:bookmarkStart w:id="5366" w:name="_Toc76504771"/>
      <w:bookmarkStart w:id="5367" w:name="_Toc83044500"/>
      <w:bookmarkStart w:id="5368" w:name="_Toc89871845"/>
      <w:bookmarkStart w:id="5369" w:name="_Toc98702463"/>
      <w:bookmarkStart w:id="5370" w:name="_Toc105745837"/>
      <w:bookmarkStart w:id="5371" w:name="_Toc123142610"/>
      <w:bookmarkStart w:id="5372" w:name="_Toc124164147"/>
      <w:bookmarkStart w:id="5373" w:name="_Toc130735850"/>
      <w:bookmarkStart w:id="5374" w:name="_Toc137308850"/>
      <w:bookmarkStart w:id="5375" w:name="_Toc147154424"/>
      <w:r w:rsidRPr="00A46FD9">
        <w:t>6.6.2.5</w:t>
      </w:r>
      <w:r w:rsidRPr="00A46FD9">
        <w:tab/>
        <w:t>Test requirement</w:t>
      </w:r>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33032657" w14:textId="77777777" w:rsidR="00FF3259" w:rsidRPr="00A46FD9" w:rsidRDefault="00FF3259" w:rsidP="00FF3259">
      <w:pPr>
        <w:pStyle w:val="Heading5"/>
      </w:pPr>
      <w:bookmarkStart w:id="5376" w:name="_Toc21098042"/>
      <w:bookmarkStart w:id="5377" w:name="_Toc29765604"/>
      <w:bookmarkStart w:id="5378" w:name="_Toc37181086"/>
      <w:bookmarkStart w:id="5379" w:name="_Toc37181530"/>
      <w:bookmarkStart w:id="5380" w:name="_Toc37181974"/>
      <w:bookmarkStart w:id="5381" w:name="_Toc45882039"/>
      <w:bookmarkStart w:id="5382" w:name="_Toc52560272"/>
      <w:bookmarkStart w:id="5383" w:name="_Toc67912827"/>
      <w:bookmarkStart w:id="5384" w:name="_Toc74901514"/>
      <w:bookmarkStart w:id="5385" w:name="_Toc76504772"/>
      <w:bookmarkStart w:id="5386" w:name="_Toc83044501"/>
      <w:bookmarkStart w:id="5387" w:name="_Toc89871846"/>
      <w:bookmarkStart w:id="5388" w:name="_Toc98702464"/>
      <w:bookmarkStart w:id="5389" w:name="_Toc105745838"/>
      <w:bookmarkStart w:id="5390" w:name="_Toc123142611"/>
      <w:bookmarkStart w:id="5391" w:name="_Toc124164148"/>
      <w:bookmarkStart w:id="5392" w:name="_Toc130735851"/>
      <w:bookmarkStart w:id="5393" w:name="_Toc137308851"/>
      <w:bookmarkStart w:id="5394" w:name="_Toc147154425"/>
      <w:r w:rsidRPr="00A46FD9">
        <w:t>6.6.2.5.1</w:t>
      </w:r>
      <w:r w:rsidRPr="00A46FD9">
        <w:tab/>
        <w:t>Test requirements for Band Categories 1 and 3</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60.3pt;height:30.05pt" o:ole="" fillcolor="window">
                  <v:imagedata r:id="rId30" o:title=""/>
                </v:shape>
                <o:OLEObject Type="Embed" ProgID="Equation.DSMT4" ShapeID="_x0000_i1034" DrawAspect="Content" ObjectID="_1757767353"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0B52732F" w:rsidR="00FF3259" w:rsidRPr="00A46FD9" w:rsidRDefault="00044F82" w:rsidP="00FF3259">
            <w:pPr>
              <w:pStyle w:val="TAN"/>
              <w:rPr>
                <w:rFonts w:cs="Arial"/>
                <w:szCs w:val="18"/>
                <w:lang w:eastAsia="ja-JP"/>
              </w:rPr>
            </w:pPr>
            <w:r>
              <w:rPr>
                <w:rFonts w:cs="Arial"/>
                <w:szCs w:val="18"/>
                <w:lang w:eastAsia="ja-JP"/>
              </w:rPr>
              <w:t>NOTE 3:</w:t>
            </w:r>
            <w:r>
              <w:rPr>
                <w:rFonts w:cs="Arial"/>
                <w:szCs w:val="18"/>
                <w:lang w:eastAsia="ja-JP"/>
              </w:rPr>
              <w:tab/>
              <w:t>For operation with a standalone NB-IoT carrier adjacent to the Base Station RF Bandwidth edge</w:t>
            </w:r>
            <w:r>
              <w:t xml:space="preserve"> </w:t>
            </w:r>
            <w:r w:rsidRPr="004D3A8C">
              <w:rPr>
                <w:rFonts w:cs="Arial"/>
                <w:szCs w:val="18"/>
                <w:lang w:eastAsia="ja-JP"/>
              </w:rPr>
              <w:t>or the sub-block edge</w:t>
            </w:r>
            <w:r>
              <w:rPr>
                <w:rFonts w:cs="Arial"/>
                <w:szCs w:val="18"/>
                <w:lang w:eastAsia="ja-JP"/>
              </w:rPr>
              <w:t xml:space="preserve">, the limits in Table 6.6.2.5.1-1b apply for 0 MHz </w:t>
            </w:r>
            <w:r>
              <w:rPr>
                <w:rFonts w:cs="Arial"/>
                <w:szCs w:val="18"/>
                <w:lang w:eastAsia="ja-JP"/>
              </w:rPr>
              <w:sym w:font="Symbol" w:char="F0A3"/>
            </w:r>
            <w:r>
              <w:rPr>
                <w:rFonts w:cs="Arial"/>
                <w:szCs w:val="18"/>
                <w:lang w:eastAsia="ja-JP"/>
              </w:rPr>
              <w:t xml:space="preserve"> </w:t>
            </w:r>
            <w:r>
              <w:rPr>
                <w:rFonts w:cs="Arial"/>
                <w:szCs w:val="18"/>
                <w:lang w:eastAsia="ja-JP"/>
              </w:rPr>
              <w:sym w:font="Symbol" w:char="F044"/>
            </w:r>
            <w:r>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60.3pt;height:30.05pt" o:ole="" fillcolor="window">
                  <v:imagedata r:id="rId32" o:title=""/>
                </v:shape>
                <o:OLEObject Type="Embed" ProgID="Equation.3" ShapeID="_x0000_i1035" DrawAspect="Content" ObjectID="_1757767354"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36D1EEE"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2D7ECFB5" w:rsidR="00FF3259" w:rsidRPr="00A46FD9" w:rsidRDefault="00044F82" w:rsidP="00FF3259">
            <w:pPr>
              <w:pStyle w:val="TAN"/>
              <w:rPr>
                <w:lang w:eastAsia="ja-JP"/>
              </w:rPr>
            </w:pPr>
            <w:r>
              <w:rPr>
                <w:lang w:eastAsia="ja-JP"/>
              </w:rPr>
              <w:t xml:space="preserve">NOTE </w:t>
            </w:r>
            <w:r>
              <w:rPr>
                <w:lang w:eastAsia="zh-CN"/>
              </w:rPr>
              <w:t>1</w:t>
            </w:r>
            <w:r>
              <w:rPr>
                <w:lang w:eastAsia="ja-JP"/>
              </w:rPr>
              <w:t>:</w:t>
            </w:r>
            <w:r>
              <w:rPr>
                <w:lang w:eastAsia="ja-JP"/>
              </w:rPr>
              <w:tab/>
              <w:t xml:space="preserve">The limits in this table only apply for operation with a standalone </w:t>
            </w:r>
            <w:r>
              <w:rPr>
                <w:lang w:eastAsia="zh-CN"/>
              </w:rPr>
              <w:t>NB-IoT</w:t>
            </w:r>
            <w:r>
              <w:rPr>
                <w:lang w:eastAsia="ja-JP"/>
              </w:rPr>
              <w:t xml:space="preserve"> carrier adjacent to the Base Station RF Bandwidth edge</w:t>
            </w:r>
            <w:r>
              <w:t xml:space="preserve"> </w:t>
            </w:r>
            <w:r w:rsidRPr="004D3A8C">
              <w:rPr>
                <w:lang w:eastAsia="ja-JP"/>
              </w:rPr>
              <w:t>or the sub-block edge</w:t>
            </w:r>
            <w:r>
              <w:rPr>
                <w:lang w:eastAsia="ja-JP"/>
              </w:rPr>
              <w:t>.</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t xml:space="preserve">Table 6.6.2.5.1-1c: </w:t>
      </w:r>
      <w:bookmarkStart w:id="5395"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539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5B397471"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2b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57C6D55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5396" w:name="_Hlk61613724"/>
      <w:r w:rsidR="000B5634" w:rsidRPr="00A07190">
        <w:t xml:space="preserve">BS </w:t>
      </w:r>
      <w:r w:rsidR="000B5634">
        <w:t xml:space="preserve">with </w:t>
      </w:r>
      <w:r w:rsidR="000B5634" w:rsidRPr="00A07190">
        <w:t xml:space="preserve">maximum output power </w:t>
      </w:r>
      <w:bookmarkEnd w:id="5396"/>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36C04D24" w:rsidR="00FF3259" w:rsidRPr="00A46FD9" w:rsidRDefault="00044F82" w:rsidP="00FF3259">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6DB6AA5B" w:rsidR="00FF3259" w:rsidRPr="00A46FD9" w:rsidRDefault="00044F82" w:rsidP="002C5E1E">
            <w:pPr>
              <w:pStyle w:val="TAN"/>
              <w:rPr>
                <w:rFonts w:cs="Arial"/>
              </w:rPr>
            </w:pPr>
            <w:r>
              <w:t>NOTE 3:</w:t>
            </w:r>
            <w:r>
              <w:tab/>
              <w:t xml:space="preserve">For operation with a standalone NB-IoT carrier adjacent to the Base Station RF Bandwidth edge </w:t>
            </w:r>
            <w:r w:rsidRPr="004D3A8C">
              <w:t>or the sub-block edge</w:t>
            </w:r>
            <w:r>
              <w:t xml:space="preserve">, the limits in Table 6.6.2.5.1-2b apply for 0 MHz </w:t>
            </w:r>
            <w:r>
              <w:sym w:font="Symbol" w:char="F0A3"/>
            </w:r>
            <w:r>
              <w:t xml:space="preserve"> </w:t>
            </w:r>
            <w:r>
              <w:sym w:font="Symbol" w:char="F044"/>
            </w:r>
            <w:r>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4.05pt;height:30.05pt" o:ole="">
                  <v:imagedata r:id="rId36" o:title=""/>
                </v:shape>
                <o:OLEObject Type="Embed" ProgID="Equation.DSMT4" ShapeID="_x0000_i1036" DrawAspect="Content" ObjectID="_1757767355"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60.3pt;height:30.05pt" o:ole="" fillcolor="window">
                  <v:imagedata r:id="rId38" o:title=""/>
                </v:shape>
                <o:OLEObject Type="Embed" ProgID="Equation.DSMT4" ShapeID="_x0000_i1037" DrawAspect="Content" ObjectID="_1757767356"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3F6A6515"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3b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55pt;height:29.45pt" o:ole="">
                  <v:imagedata r:id="rId40" o:title=""/>
                </v:shape>
                <o:OLEObject Type="Embed" ProgID="Equation.DSMT4" ShapeID="_x0000_i1038" DrawAspect="Content" ObjectID="_1757767357"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6.5pt;height:29.45pt" o:ole="" fillcolor="window">
                  <v:imagedata r:id="rId42" o:title=""/>
                </v:shape>
                <o:OLEObject Type="Embed" ProgID="Equation.DSMT4" ShapeID="_x0000_i1039" DrawAspect="Content" ObjectID="_1757767358"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624E3F2B"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0" type="#_x0000_t75" style="width:153.4pt;height:41.95pt" o:ole="" fillcolor="window">
                  <v:imagedata r:id="rId44" o:title=""/>
                </v:shape>
                <o:OLEObject Type="Embed" ProgID="Equation.3" ShapeID="_x0000_i1040" DrawAspect="Content" ObjectID="_1757767359" r:id="rId45"/>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1" type="#_x0000_t75" style="width:150.25pt;height:41.95pt" o:ole="" fillcolor="window">
                  <v:imagedata r:id="rId46" o:title=""/>
                </v:shape>
                <o:OLEObject Type="Embed" ProgID="Equation.3" ShapeID="_x0000_i1041" DrawAspect="Content" ObjectID="_1757767360" r:id="rId47"/>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24301295" w:rsidR="00BB663E" w:rsidRPr="00A46FD9" w:rsidRDefault="00044F82" w:rsidP="00BB663E">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1811EB92" w:rsidR="00FF3259" w:rsidRPr="00A46FD9" w:rsidRDefault="00044F82" w:rsidP="00006A3D">
            <w:pPr>
              <w:pStyle w:val="TAN"/>
              <w:rPr>
                <w:rFonts w:cs="Arial"/>
              </w:rPr>
            </w:pPr>
            <w:r>
              <w:t>NOTE 3:</w:t>
            </w:r>
            <w:r>
              <w:tab/>
              <w:t xml:space="preserve">For operation with a standalone NB-IoT carrier adjacent to the Base Station RF Bandwidth edge </w:t>
            </w:r>
            <w:r w:rsidRPr="004D3A8C">
              <w:t>or the sub-block edge</w:t>
            </w:r>
            <w:r>
              <w:t xml:space="preserve">, the limits in Table 6.6.2.5.1-3b apply for 0 MHz </w:t>
            </w:r>
            <w:r>
              <w:sym w:font="Symbol" w:char="F0A3"/>
            </w:r>
            <w:r>
              <w:t xml:space="preserve"> </w:t>
            </w:r>
            <w:r>
              <w:sym w:font="Symbol" w:char="F044"/>
            </w:r>
            <w:r>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55pt;height:29.45pt" o:ole="">
                  <v:imagedata r:id="rId48" o:title=""/>
                </v:shape>
                <o:OLEObject Type="Embed" ProgID="Equation.3" ShapeID="_x0000_i1042" DrawAspect="Content" ObjectID="_1757767361"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1B8A1A93"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4b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55pt;height:29.45pt" o:ole="">
                  <v:imagedata r:id="rId50" o:title=""/>
                </v:shape>
                <o:OLEObject Type="Embed" ProgID="Equation.3" ShapeID="_x0000_i1043" DrawAspect="Content" ObjectID="_1757767362"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6E8C023A"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r w:rsidR="00044F82">
        <w:t xml:space="preserve"> </w:t>
      </w:r>
      <w:r w:rsidR="00044F82">
        <w:rPr>
          <w:rFonts w:cs="Arial"/>
          <w:szCs w:val="18"/>
          <w:lang w:eastAsia="ja-JP"/>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8.4pt;height:41.95pt" o:ole="" fillcolor="window">
                  <v:imagedata r:id="rId52" o:title=""/>
                </v:shape>
                <o:OLEObject Type="Embed" ProgID="Equation.3" ShapeID="_x0000_i1044" DrawAspect="Content" ObjectID="_1757767363"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1.95pt" o:ole="" fillcolor="window">
                  <v:imagedata r:id="rId54" o:title=""/>
                </v:shape>
                <o:OLEObject Type="Embed" ProgID="Equation.3" ShapeID="_x0000_i1045" DrawAspect="Content" ObjectID="_1757767364"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176CE42D" w:rsidR="00FF3259" w:rsidRPr="00A46FD9" w:rsidRDefault="00044F82" w:rsidP="00FF3259">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5397" w:name="_Toc21098043"/>
      <w:bookmarkStart w:id="5398" w:name="_Toc29765605"/>
      <w:bookmarkStart w:id="5399" w:name="_Toc37181087"/>
      <w:bookmarkStart w:id="5400" w:name="_Toc37181531"/>
      <w:bookmarkStart w:id="5401" w:name="_Toc37181975"/>
      <w:bookmarkStart w:id="5402" w:name="_Toc45882040"/>
      <w:bookmarkStart w:id="5403" w:name="_Toc52560273"/>
      <w:bookmarkStart w:id="5404" w:name="_Toc67912828"/>
      <w:bookmarkStart w:id="5405" w:name="_Toc74901515"/>
      <w:bookmarkStart w:id="5406" w:name="_Toc76504773"/>
      <w:bookmarkStart w:id="5407" w:name="_Toc83044502"/>
      <w:bookmarkStart w:id="5408" w:name="_Toc89871847"/>
      <w:bookmarkStart w:id="5409" w:name="_Toc98702465"/>
      <w:bookmarkStart w:id="5410" w:name="_Toc105745839"/>
      <w:bookmarkStart w:id="5411" w:name="_Toc123142612"/>
      <w:bookmarkStart w:id="5412" w:name="_Toc124164149"/>
      <w:bookmarkStart w:id="5413" w:name="_Toc130735852"/>
      <w:bookmarkStart w:id="5414" w:name="_Toc137308852"/>
      <w:bookmarkStart w:id="5415" w:name="_Toc147154426"/>
      <w:r w:rsidRPr="00A46FD9">
        <w:t>6.6.2.5.2</w:t>
      </w:r>
      <w:r w:rsidRPr="00A46FD9">
        <w:tab/>
        <w:t>Test requirements for Band Category 2</w:t>
      </w:r>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4pt;height:29.45pt" o:ole="" fillcolor="window">
                  <v:imagedata r:id="rId56" o:title=""/>
                </v:shape>
                <o:OLEObject Type="Embed" ProgID="Equation.DSMT4" ShapeID="_x0000_i1046" DrawAspect="Content" ObjectID="_1757767365"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0DD938C3" w:rsidR="00FF3259" w:rsidRPr="00A46FD9" w:rsidRDefault="00044F82" w:rsidP="00FF3259">
            <w:pPr>
              <w:pStyle w:val="TAN"/>
            </w:pPr>
            <w:r>
              <w:t>NOTE 1:</w:t>
            </w:r>
            <w:r>
              <w:tab/>
              <w:t xml:space="preserve">For operation with a GSM/EDGE or standalone NB-IoT or an E-UTRA 1.4 or 3 MHz carrier adjacent to the Base Station RF Bandwidth edge </w:t>
            </w:r>
            <w:r w:rsidRPr="004D3A8C">
              <w:t>or the sub-block edge</w:t>
            </w:r>
            <w:r>
              <w:rPr>
                <w:kern w:val="2"/>
                <w:lang w:eastAsia="zh-CN"/>
              </w:rPr>
              <w:t xml:space="preserve">, the limits in Table 6.6.2.5-2 apply for </w:t>
            </w:r>
            <w:r>
              <w:t xml:space="preserve">0 MHz </w:t>
            </w:r>
            <w:r>
              <w:sym w:font="Symbol" w:char="F0A3"/>
            </w:r>
            <w:r>
              <w:t xml:space="preserve"> </w:t>
            </w:r>
            <w:r>
              <w:sym w:font="Symbol" w:char="F044"/>
            </w:r>
            <w:r>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719D057B"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r w:rsidR="00044F82">
        <w:t xml:space="preserve"> </w:t>
      </w:r>
      <w:r w:rsidR="00044F82" w:rsidRPr="004D3A8C">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6.55pt;height:41.95pt" o:ole="" fillcolor="window">
                  <v:imagedata r:id="rId58" o:title=""/>
                </v:shape>
                <o:OLEObject Type="Embed" ProgID="Equation.3" ShapeID="_x0000_i1047" DrawAspect="Content" ObjectID="_1757767366"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8.45pt;height:41.95pt" o:ole="" fillcolor="window">
                  <v:imagedata r:id="rId60" o:title=""/>
                </v:shape>
                <o:OLEObject Type="Embed" ProgID="Equation.3" ShapeID="_x0000_i1048" DrawAspect="Content" ObjectID="_1757767367"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05FF6B10" w14:textId="77777777" w:rsidR="00044F82" w:rsidRDefault="00044F82" w:rsidP="00044F82">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r>
              <w:t xml:space="preserve"> </w:t>
            </w:r>
            <w:r w:rsidRPr="004D3A8C">
              <w:rPr>
                <w:rFonts w:cs="Arial"/>
              </w:rPr>
              <w:t>or the sub-block edge</w:t>
            </w:r>
            <w:r>
              <w:rPr>
                <w:rFonts w:cs="Arial"/>
              </w:rPr>
              <w:t>.</w:t>
            </w:r>
          </w:p>
          <w:p w14:paraId="32BAE63B" w14:textId="77777777" w:rsidR="00044F82" w:rsidRDefault="00044F82" w:rsidP="00044F82">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471F3FB9" w14:textId="77777777" w:rsidR="00044F82" w:rsidRDefault="00044F82" w:rsidP="00044F82">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14DC7154" w14:textId="77777777" w:rsidR="00044F82" w:rsidRDefault="00044F82" w:rsidP="00044F82">
            <w:pPr>
              <w:pStyle w:val="TAN"/>
              <w:rPr>
                <w:rFonts w:cs="Arial"/>
              </w:rPr>
            </w:pPr>
            <w:r>
              <w:rPr>
                <w:rFonts w:cs="Arial"/>
              </w:rPr>
              <w:t>NOTE 4:</w:t>
            </w:r>
            <w:r>
              <w:rPr>
                <w:rFonts w:cs="Arial"/>
              </w:rPr>
              <w:tab/>
              <w:t>In case the carrier adjacent to the Base Station RF Bandwidth edge</w:t>
            </w:r>
            <w:r>
              <w:t xml:space="preserve"> </w:t>
            </w:r>
            <w:r w:rsidRPr="004D3A8C">
              <w:rPr>
                <w:rFonts w:cs="Arial"/>
              </w:rPr>
              <w:t>or the sub-block edge</w:t>
            </w:r>
            <w:r>
              <w:rPr>
                <w:rFonts w:cs="Arial"/>
              </w:rPr>
              <w:t xml:space="preserv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w:t>
            </w:r>
            <w:r>
              <w:t xml:space="preserve"> </w:t>
            </w:r>
            <w:r w:rsidRPr="004D3A8C">
              <w:rPr>
                <w:rFonts w:cs="Arial"/>
              </w:rPr>
              <w:t>or the sub-block edge</w:t>
            </w:r>
            <w:r>
              <w:rPr>
                <w:rFonts w:cs="Arial"/>
              </w:rPr>
              <w:t>. In other cases, X = 0.</w:t>
            </w:r>
          </w:p>
          <w:p w14:paraId="2C3BD725" w14:textId="67F4642D" w:rsidR="00FF3259" w:rsidRPr="00A46FD9" w:rsidRDefault="00044F82" w:rsidP="00044F82">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9B9C4C2" w:rsidR="00FF3259" w:rsidRPr="00A46FD9" w:rsidRDefault="00044F82" w:rsidP="006E4659">
            <w:pPr>
              <w:pStyle w:val="TAN"/>
              <w:rPr>
                <w:rFonts w:cs="Arial"/>
              </w:rPr>
            </w:pPr>
            <w:r>
              <w:t>NOTE 3:</w:t>
            </w:r>
            <w:r>
              <w:tab/>
              <w:t xml:space="preserve">For operation with an E-UTRA 1.4 or 3MHz carrier adjacent to the Base Station RF Bandwidth edge </w:t>
            </w:r>
            <w:r w:rsidRPr="004D3A8C">
              <w:t>or the sub-block edge</w:t>
            </w:r>
            <w:r>
              <w:t xml:space="preserve">, the limits in Table 6.6.2.5.2-2 apply for 0 MHz </w:t>
            </w:r>
            <w:r>
              <w:sym w:font="Symbol" w:char="F0A3"/>
            </w:r>
            <w:r>
              <w:t xml:space="preserve"> </w:t>
            </w:r>
            <w:r>
              <w:sym w:font="Symbol" w:char="F044"/>
            </w:r>
            <w:r>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2F4015A6" w:rsidR="00FF3259" w:rsidRPr="00A46FD9" w:rsidRDefault="00044F82" w:rsidP="00FF3259">
            <w:pPr>
              <w:pStyle w:val="TAN"/>
              <w:rPr>
                <w:rFonts w:cs="Arial"/>
              </w:rPr>
            </w:pPr>
            <w:r>
              <w:t>NOTE 3:</w:t>
            </w:r>
            <w:r>
              <w:tab/>
              <w:t xml:space="preserve">For operation with an E-UTRA 1.4 or 3MHz carrier adjacent to the Base Station RF Bandwidth edge </w:t>
            </w:r>
            <w:r w:rsidRPr="004D3A8C">
              <w:t>or the sub-block edge</w:t>
            </w:r>
            <w:r>
              <w:t xml:space="preserve">, the limits in Table 6.6.2.5.2-2 apply for 0 MHz </w:t>
            </w:r>
            <w:r>
              <w:sym w:font="Symbol" w:char="F0A3"/>
            </w:r>
            <w:r>
              <w:t xml:space="preserve"> </w:t>
            </w:r>
            <w:r>
              <w:sym w:font="Symbol" w:char="F044"/>
            </w:r>
            <w:r>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112DAB4E" w:rsidR="00FF3259" w:rsidRPr="00A46FD9" w:rsidRDefault="00044F82" w:rsidP="00FF3259">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t xml:space="preserve"> </w:t>
            </w:r>
            <w:r w:rsidRPr="00C741B7">
              <w:rPr>
                <w:rFonts w:cs="Arial"/>
              </w:rPr>
              <w:t>or the sub-block edge</w:t>
            </w:r>
            <w:r>
              <w:rPr>
                <w:rFonts w:cs="Arial"/>
                <w:kern w:val="2"/>
              </w:rPr>
              <w:t>, the limits in Table 6.6.2.</w:t>
            </w:r>
            <w:r>
              <w:rPr>
                <w:rFonts w:cs="Arial"/>
                <w:kern w:val="2"/>
                <w:lang w:eastAsia="zh-CN"/>
              </w:rPr>
              <w:t>5.</w:t>
            </w:r>
            <w:r>
              <w:rPr>
                <w:rFonts w:cs="Arial"/>
                <w:kern w:val="2"/>
              </w:rPr>
              <w:t>2-</w:t>
            </w:r>
            <w:r>
              <w:rPr>
                <w:rFonts w:cs="Arial"/>
                <w:kern w:val="2"/>
                <w:lang w:eastAsia="zh-CN"/>
              </w:rPr>
              <w:t>5</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416" w:name="_Hlk525226544"/>
            <w:r w:rsidRPr="00A46FD9">
              <w:rPr>
                <w:rFonts w:cs="Arial"/>
              </w:rPr>
              <w:t>2</w:t>
            </w:r>
            <w:r w:rsidRPr="00A46FD9">
              <w:t>×Δf</w:t>
            </w:r>
            <w:r w:rsidRPr="00A46FD9">
              <w:rPr>
                <w:vertAlign w:val="subscript"/>
              </w:rPr>
              <w:t>OBUE</w:t>
            </w:r>
            <w:bookmarkEnd w:id="5416"/>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44264B8D" w:rsidR="00FF3259" w:rsidRPr="00A46FD9" w:rsidRDefault="00044F82" w:rsidP="006E4659">
            <w:pPr>
              <w:pStyle w:val="TAN"/>
              <w:rPr>
                <w:rFonts w:cs="Arial"/>
              </w:rPr>
            </w:pPr>
            <w:r>
              <w:t>NOTE 3:</w:t>
            </w:r>
            <w:r>
              <w:tab/>
              <w:t xml:space="preserve">For operation with a standalone NB-IoT or an E-UTRA 1.4 or 3MHz carrier adjacent to the Base Station RF Bandwidth edge </w:t>
            </w:r>
            <w:r w:rsidRPr="00C741B7">
              <w:t>or the sub-block edge</w:t>
            </w:r>
            <w:r>
              <w:t xml:space="preserve">, the limits in Table 6.6.2.5.2-5 apply for 0 MHz </w:t>
            </w:r>
            <w:r>
              <w:sym w:font="Symbol" w:char="F0A3"/>
            </w:r>
            <w:r>
              <w:t xml:space="preserve"> </w:t>
            </w:r>
            <w:r>
              <w:sym w:font="Symbol" w:char="F044"/>
            </w:r>
            <w:r>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15pt;height:29.45pt" o:ole="">
                  <v:imagedata r:id="rId62" o:title=""/>
                </v:shape>
                <o:OLEObject Type="Embed" ProgID="Equation.DSMT4" ShapeID="_x0000_i1049" DrawAspect="Content" ObjectID="_1757767368"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4pt;height:29.45pt" o:ole="" fillcolor="window">
                  <v:imagedata r:id="rId64" o:title=""/>
                </v:shape>
                <o:OLEObject Type="Embed" ProgID="Equation.DSMT4" ShapeID="_x0000_i1050" DrawAspect="Content" ObjectID="_1757767369"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4E5563A" w:rsidR="00FF3259" w:rsidRPr="00A46FD9" w:rsidRDefault="00044F82" w:rsidP="00FF3259">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rPr>
                <w:rFonts w:cs="Arial"/>
                <w:szCs w:val="18"/>
                <w:lang w:eastAsia="ja-JP"/>
              </w:rPr>
              <w:t xml:space="preserve"> or the sub-block edge</w:t>
            </w:r>
            <w:r>
              <w:rPr>
                <w:rFonts w:cs="Arial"/>
                <w:kern w:val="2"/>
              </w:rPr>
              <w:t>, the limits in Table 6.6.2.</w:t>
            </w:r>
            <w:r>
              <w:rPr>
                <w:rFonts w:cs="Arial"/>
                <w:kern w:val="2"/>
                <w:lang w:eastAsia="zh-CN"/>
              </w:rPr>
              <w:t>5.</w:t>
            </w:r>
            <w:r>
              <w:rPr>
                <w:rFonts w:cs="Arial"/>
                <w:kern w:val="2"/>
              </w:rPr>
              <w:t>2-</w:t>
            </w:r>
            <w:r>
              <w:rPr>
                <w:rFonts w:cs="Arial"/>
                <w:kern w:val="2"/>
                <w:lang w:eastAsia="zh-CN"/>
              </w:rPr>
              <w:t>6</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560C999A" w:rsidR="00FF3259" w:rsidRPr="00A46FD9" w:rsidRDefault="00044F82" w:rsidP="006F25B8">
            <w:pPr>
              <w:pStyle w:val="TAN"/>
              <w:rPr>
                <w:rFonts w:cs="Arial"/>
              </w:rPr>
            </w:pPr>
            <w:r>
              <w:t>NOTE 3:</w:t>
            </w:r>
            <w:r>
              <w:tab/>
              <w:t>For operation with a standalone NB-IoT or an E-UTRA 1.4 or 3MHz carrier adjacent to the Base Station RF Bandwidth edge</w:t>
            </w:r>
            <w:r>
              <w:rPr>
                <w:rFonts w:cs="Arial"/>
                <w:szCs w:val="18"/>
                <w:lang w:eastAsia="ja-JP"/>
              </w:rPr>
              <w:t xml:space="preserve"> or the sub-block edge</w:t>
            </w:r>
            <w:r>
              <w:t xml:space="preserve">, the limits in Table 6.6.2.5.2-6 apply for 0 MHz </w:t>
            </w:r>
            <w:r>
              <w:sym w:font="Symbol" w:char="F0A3"/>
            </w:r>
            <w:r>
              <w:t xml:space="preserve"> </w:t>
            </w:r>
            <w:r>
              <w:sym w:font="Symbol" w:char="F044"/>
            </w:r>
            <w:r>
              <w:t>f &lt; 0.15 MHz.</w:t>
            </w:r>
          </w:p>
        </w:tc>
      </w:tr>
    </w:tbl>
    <w:p w14:paraId="281DC00F" w14:textId="77777777" w:rsidR="00FF3259" w:rsidRPr="00A46FD9" w:rsidRDefault="00FF3259" w:rsidP="00FF3259"/>
    <w:p w14:paraId="185DC150" w14:textId="5C204E74"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r w:rsidR="00044F82">
        <w:t xml:space="preserve"> </w:t>
      </w:r>
      <w:r w:rsidR="00044F82" w:rsidRPr="00C741B7">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64990511" w:rsidR="00BD67CE" w:rsidRDefault="00044F82" w:rsidP="00BD67CE">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6DB35A24"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r w:rsidR="00044F82">
        <w:t xml:space="preserve"> </w:t>
      </w:r>
      <w:r w:rsidR="00044F82" w:rsidRPr="00C741B7">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1" type="#_x0000_t75" style="width:165.9pt;height:41.95pt" o:ole="" fillcolor="window">
                  <v:imagedata r:id="rId66" o:title=""/>
                </v:shape>
                <o:OLEObject Type="Embed" ProgID="Equation.3" ShapeID="_x0000_i1051" DrawAspect="Content" ObjectID="_1757767370" r:id="rId67"/>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2" type="#_x0000_t75" style="width:174.05pt;height:41.95pt" o:ole="" fillcolor="window">
                  <v:imagedata r:id="rId68" o:title=""/>
                </v:shape>
                <o:OLEObject Type="Embed" ProgID="Equation.3" ShapeID="_x0000_i1052" DrawAspect="Content" ObjectID="_1757767371" r:id="rId69"/>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1661E7BA" w14:textId="77777777" w:rsidR="00043032" w:rsidRDefault="00043032" w:rsidP="00043032">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45038B88" w14:textId="77777777" w:rsidR="00043032" w:rsidRDefault="00043032" w:rsidP="00043032">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340CCCC1" w14:textId="77777777" w:rsidR="00043032" w:rsidRDefault="00043032" w:rsidP="00043032">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6A17D49D" w14:textId="77777777" w:rsidR="00043032" w:rsidRDefault="00043032" w:rsidP="00043032">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w:t>
            </w:r>
            <w:r w:rsidRPr="00C741B7">
              <w:rPr>
                <w:rFonts w:cs="Arial"/>
              </w:rPr>
              <w:t>or the sub-block edge</w:t>
            </w:r>
            <w:r>
              <w:rPr>
                <w:rFonts w:cs="Arial"/>
              </w:rPr>
              <w:t xml:space="preserv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w:t>
            </w:r>
            <w:r>
              <w:t xml:space="preserve"> </w:t>
            </w:r>
            <w:r w:rsidRPr="00C741B7">
              <w:rPr>
                <w:rFonts w:cs="Arial"/>
              </w:rPr>
              <w:t>or the sub-block edge</w:t>
            </w:r>
            <w:r>
              <w:rPr>
                <w:rFonts w:cs="Arial"/>
              </w:rPr>
              <w:t>. In other cases, X = 0.</w:t>
            </w:r>
          </w:p>
          <w:p w14:paraId="5424682A" w14:textId="2F447655" w:rsidR="00BD67CE" w:rsidRPr="00A46FD9" w:rsidRDefault="00043032" w:rsidP="00043032">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9.45pt" o:ole="">
                  <v:imagedata r:id="rId70" o:title=""/>
                </v:shape>
                <o:OLEObject Type="Embed" ProgID="Equation.3" ShapeID="_x0000_i1053" DrawAspect="Content" ObjectID="_1757767372"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39EB3D6" w:rsidR="00FF3259" w:rsidRPr="00A46FD9" w:rsidRDefault="00ED0F99" w:rsidP="00FF3259">
            <w:pPr>
              <w:pStyle w:val="TAN"/>
              <w:rPr>
                <w:rFonts w:cs="Arial"/>
                <w:lang w:eastAsia="zh-CN"/>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t xml:space="preserve"> </w:t>
            </w:r>
            <w:r w:rsidRPr="00C741B7">
              <w:rPr>
                <w:rFonts w:cs="Arial"/>
              </w:rPr>
              <w:t>or the sub-block edge</w:t>
            </w:r>
            <w:r>
              <w:rPr>
                <w:rFonts w:cs="Arial"/>
              </w:rPr>
              <w:t>, the limits in Table 6.6.2.</w:t>
            </w:r>
            <w:r>
              <w:rPr>
                <w:rFonts w:cs="Arial"/>
                <w:lang w:eastAsia="zh-CN"/>
              </w:rPr>
              <w:t>5.</w:t>
            </w:r>
            <w:r>
              <w:rPr>
                <w:rFonts w:cs="Arial"/>
              </w:rPr>
              <w:t>2-</w:t>
            </w:r>
            <w:r>
              <w:rPr>
                <w:rFonts w:cs="Arial"/>
                <w:lang w:eastAsia="zh-CN"/>
              </w:rPr>
              <w:t>8</w:t>
            </w:r>
            <w:r>
              <w:rPr>
                <w:rFonts w:cs="Arial"/>
              </w:rPr>
              <w:t xml:space="preserve"> apply for 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6</w:t>
            </w:r>
            <w:r>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4963FDBA"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r w:rsidR="00ED0F99">
        <w:t xml:space="preserve"> </w:t>
      </w:r>
      <w:r w:rsidR="00ED0F99" w:rsidRPr="00C741B7">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0.9pt;height:41.95pt" o:ole="" fillcolor="window">
                  <v:imagedata r:id="rId72" o:title=""/>
                </v:shape>
                <o:OLEObject Type="Embed" ProgID="Equation.3" ShapeID="_x0000_i1054" DrawAspect="Content" ObjectID="_1757767373"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7pt;height:41.95pt" o:ole="" fillcolor="window">
                  <v:imagedata r:id="rId74" o:title=""/>
                </v:shape>
                <o:OLEObject Type="Embed" ProgID="Equation.3" ShapeID="_x0000_i1055" DrawAspect="Content" ObjectID="_1757767374"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BE82E03" w14:textId="77777777" w:rsidR="009E74B7" w:rsidRDefault="009E74B7" w:rsidP="009E74B7">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453A2B2A" w14:textId="77777777" w:rsidR="009E74B7" w:rsidRDefault="009E74B7" w:rsidP="009E74B7">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396D0AF" w14:textId="77777777" w:rsidR="009E74B7" w:rsidRDefault="009E74B7" w:rsidP="009E74B7">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2BD0AF07" w14:textId="77777777" w:rsidR="009E74B7" w:rsidRDefault="009E74B7" w:rsidP="009E74B7">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w:t>
            </w:r>
            <w:r w:rsidRPr="00C741B7">
              <w:rPr>
                <w:rFonts w:cs="Arial"/>
              </w:rPr>
              <w:t>or the sub-block edge</w:t>
            </w:r>
            <w:r>
              <w:rPr>
                <w:rFonts w:cs="Arial"/>
              </w:rPr>
              <w:t xml:space="preserv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w:t>
            </w:r>
            <w:r>
              <w:t xml:space="preserve"> </w:t>
            </w:r>
            <w:r w:rsidRPr="00C741B7">
              <w:rPr>
                <w:rFonts w:cs="Arial"/>
              </w:rPr>
              <w:t>or the sub-block edge</w:t>
            </w:r>
            <w:r>
              <w:rPr>
                <w:rFonts w:cs="Arial"/>
              </w:rPr>
              <w:t>. In other cases, X = 0.</w:t>
            </w:r>
          </w:p>
          <w:p w14:paraId="06541FFC" w14:textId="7FD77721" w:rsidR="00FF3259" w:rsidRPr="00A46FD9" w:rsidRDefault="009E74B7" w:rsidP="009E74B7">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5417" w:name="_Toc21098044"/>
      <w:bookmarkStart w:id="5418" w:name="_Toc29765606"/>
      <w:bookmarkStart w:id="5419" w:name="_Toc37181088"/>
      <w:bookmarkStart w:id="5420" w:name="_Toc37181532"/>
      <w:bookmarkStart w:id="5421" w:name="_Toc37181976"/>
      <w:bookmarkStart w:id="5422" w:name="_Toc45882041"/>
      <w:bookmarkStart w:id="5423" w:name="_Toc52560274"/>
      <w:bookmarkStart w:id="5424" w:name="_Toc67912829"/>
      <w:bookmarkStart w:id="5425" w:name="_Toc74901516"/>
      <w:bookmarkStart w:id="5426" w:name="_Toc76504774"/>
      <w:bookmarkStart w:id="5427" w:name="_Toc83044503"/>
      <w:bookmarkStart w:id="5428" w:name="_Toc89871848"/>
      <w:bookmarkStart w:id="5429" w:name="_Toc98702466"/>
      <w:bookmarkStart w:id="5430" w:name="_Toc105745840"/>
      <w:bookmarkStart w:id="5431" w:name="_Toc123142613"/>
      <w:bookmarkStart w:id="5432" w:name="_Toc124164150"/>
      <w:bookmarkStart w:id="5433" w:name="_Toc130735853"/>
      <w:bookmarkStart w:id="5434" w:name="_Toc137308853"/>
      <w:bookmarkStart w:id="5435" w:name="_Toc147154427"/>
      <w:r w:rsidRPr="00A46FD9">
        <w:t>6.6.2.5.3</w:t>
      </w:r>
      <w:r w:rsidRPr="00A46FD9">
        <w:tab/>
        <w:t>Test requirements for GSM/EDGE single-RAT requirements</w:t>
      </w:r>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436" w:name="_Toc21098045"/>
      <w:bookmarkStart w:id="5437" w:name="_Toc29765607"/>
      <w:bookmarkStart w:id="5438" w:name="_Toc37181089"/>
      <w:bookmarkStart w:id="5439" w:name="_Toc37181533"/>
      <w:bookmarkStart w:id="5440" w:name="_Toc37181977"/>
      <w:bookmarkStart w:id="5441" w:name="_Toc45882042"/>
      <w:bookmarkStart w:id="5442" w:name="_Toc52560275"/>
      <w:bookmarkStart w:id="5443" w:name="_Toc67912830"/>
      <w:bookmarkStart w:id="5444" w:name="_Toc74901517"/>
      <w:bookmarkStart w:id="5445" w:name="_Toc76504775"/>
      <w:bookmarkStart w:id="5446" w:name="_Toc83044504"/>
      <w:bookmarkStart w:id="5447" w:name="_Toc89871849"/>
      <w:bookmarkStart w:id="5448" w:name="_Toc98702467"/>
      <w:bookmarkStart w:id="5449" w:name="_Toc105745841"/>
      <w:bookmarkStart w:id="5450" w:name="_Toc123142614"/>
      <w:bookmarkStart w:id="5451" w:name="_Toc124164151"/>
      <w:bookmarkStart w:id="5452" w:name="_Toc130735854"/>
      <w:bookmarkStart w:id="5453" w:name="_Toc137308854"/>
      <w:bookmarkStart w:id="5454" w:name="_Toc147154428"/>
      <w:r w:rsidRPr="00A46FD9">
        <w:t>6.6.2.5.4</w:t>
      </w:r>
      <w:r w:rsidRPr="00A46FD9">
        <w:tab/>
        <w:t>Test requirements for additional requirements</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5455"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455"/>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456" w:name="_Hlk488398933"/>
      <w:r w:rsidRPr="00A46FD9">
        <w:t>in Band 75 within 1432-1517 MHz and in Band 76 within 1427-1432 MHz</w:t>
      </w:r>
      <w:bookmarkEnd w:id="5456"/>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457"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457"/>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458"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458"/>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459" w:name="_Toc21098046"/>
      <w:bookmarkStart w:id="5460" w:name="_Toc29765608"/>
      <w:bookmarkStart w:id="5461" w:name="_Toc37181090"/>
      <w:bookmarkStart w:id="5462" w:name="_Toc37181534"/>
      <w:bookmarkStart w:id="5463" w:name="_Toc37181978"/>
      <w:bookmarkStart w:id="5464" w:name="_Toc45882043"/>
      <w:bookmarkStart w:id="5465" w:name="_Toc52560276"/>
      <w:bookmarkStart w:id="5466" w:name="_Toc67912831"/>
      <w:bookmarkStart w:id="5467" w:name="_Toc74901518"/>
      <w:bookmarkStart w:id="5468" w:name="_Toc76504776"/>
      <w:bookmarkStart w:id="5469" w:name="_Toc83044505"/>
      <w:bookmarkStart w:id="5470" w:name="_Toc89871850"/>
      <w:bookmarkStart w:id="5471" w:name="_Toc98702468"/>
      <w:bookmarkStart w:id="5472" w:name="_Toc105745842"/>
      <w:bookmarkStart w:id="5473" w:name="_Toc123142615"/>
      <w:bookmarkStart w:id="5474" w:name="_Toc124164152"/>
      <w:bookmarkStart w:id="5475" w:name="_Toc130735855"/>
      <w:bookmarkStart w:id="5476" w:name="_Toc137308855"/>
      <w:bookmarkStart w:id="5477" w:name="_Toc147154429"/>
      <w:r w:rsidRPr="00A46FD9">
        <w:t>6.6.3</w:t>
      </w:r>
      <w:r w:rsidRPr="00A46FD9">
        <w:tab/>
        <w:t>Occupied bandwidth</w:t>
      </w:r>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p>
    <w:p w14:paraId="6484705F" w14:textId="77777777" w:rsidR="00FF3259" w:rsidRPr="00A46FD9" w:rsidRDefault="00FF3259" w:rsidP="00FF3259">
      <w:pPr>
        <w:pStyle w:val="Heading4"/>
      </w:pPr>
      <w:bookmarkStart w:id="5478" w:name="_Toc21098047"/>
      <w:bookmarkStart w:id="5479" w:name="_Toc29765609"/>
      <w:bookmarkStart w:id="5480" w:name="_Toc37181091"/>
      <w:bookmarkStart w:id="5481" w:name="_Toc37181535"/>
      <w:bookmarkStart w:id="5482" w:name="_Toc37181979"/>
      <w:bookmarkStart w:id="5483" w:name="_Toc45882044"/>
      <w:bookmarkStart w:id="5484" w:name="_Toc52560277"/>
      <w:bookmarkStart w:id="5485" w:name="_Toc67912832"/>
      <w:bookmarkStart w:id="5486" w:name="_Toc74901519"/>
      <w:bookmarkStart w:id="5487" w:name="_Toc76504777"/>
      <w:bookmarkStart w:id="5488" w:name="_Toc83044506"/>
      <w:bookmarkStart w:id="5489" w:name="_Toc89871851"/>
      <w:bookmarkStart w:id="5490" w:name="_Toc98702469"/>
      <w:bookmarkStart w:id="5491" w:name="_Toc105745843"/>
      <w:bookmarkStart w:id="5492" w:name="_Toc123142616"/>
      <w:bookmarkStart w:id="5493" w:name="_Toc124164153"/>
      <w:bookmarkStart w:id="5494" w:name="_Toc130735856"/>
      <w:bookmarkStart w:id="5495" w:name="_Toc137308856"/>
      <w:bookmarkStart w:id="5496" w:name="_Toc147154430"/>
      <w:r w:rsidRPr="00A46FD9">
        <w:t>6.6.3.1</w:t>
      </w:r>
      <w:r w:rsidRPr="00A46FD9">
        <w:tab/>
        <w:t>Definition and applicability</w:t>
      </w:r>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497" w:name="_Toc21098048"/>
      <w:bookmarkStart w:id="5498" w:name="_Toc29765610"/>
      <w:bookmarkStart w:id="5499" w:name="_Toc37181092"/>
      <w:bookmarkStart w:id="5500" w:name="_Toc37181536"/>
      <w:bookmarkStart w:id="5501" w:name="_Toc37181980"/>
      <w:bookmarkStart w:id="5502" w:name="_Toc45882045"/>
      <w:bookmarkStart w:id="5503" w:name="_Toc52560278"/>
      <w:bookmarkStart w:id="5504" w:name="_Toc67912833"/>
      <w:bookmarkStart w:id="5505" w:name="_Toc74901520"/>
      <w:bookmarkStart w:id="5506" w:name="_Toc76504778"/>
      <w:bookmarkStart w:id="5507" w:name="_Toc83044507"/>
      <w:bookmarkStart w:id="5508" w:name="_Toc89871852"/>
      <w:bookmarkStart w:id="5509" w:name="_Toc98702470"/>
      <w:bookmarkStart w:id="5510" w:name="_Toc105745844"/>
      <w:bookmarkStart w:id="5511" w:name="_Toc123142617"/>
      <w:bookmarkStart w:id="5512" w:name="_Toc124164154"/>
      <w:bookmarkStart w:id="5513" w:name="_Toc130735857"/>
      <w:bookmarkStart w:id="5514" w:name="_Toc137308857"/>
      <w:bookmarkStart w:id="5515" w:name="_Toc147154431"/>
      <w:r w:rsidRPr="00A46FD9">
        <w:t>6.6.3.2</w:t>
      </w:r>
      <w:r w:rsidRPr="00A46FD9">
        <w:tab/>
        <w:t>Minimum requirements</w:t>
      </w:r>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516" w:name="_Toc21098049"/>
      <w:bookmarkStart w:id="5517" w:name="_Toc29765611"/>
      <w:bookmarkStart w:id="5518" w:name="_Toc37181093"/>
      <w:bookmarkStart w:id="5519" w:name="_Toc37181537"/>
      <w:bookmarkStart w:id="5520" w:name="_Toc37181981"/>
      <w:bookmarkStart w:id="5521" w:name="_Toc45882046"/>
      <w:bookmarkStart w:id="5522" w:name="_Toc52560279"/>
      <w:bookmarkStart w:id="5523" w:name="_Toc67912834"/>
      <w:bookmarkStart w:id="5524" w:name="_Toc74901521"/>
      <w:bookmarkStart w:id="5525" w:name="_Toc76504779"/>
      <w:bookmarkStart w:id="5526" w:name="_Toc83044508"/>
      <w:bookmarkStart w:id="5527" w:name="_Toc89871853"/>
      <w:bookmarkStart w:id="5528" w:name="_Toc98702471"/>
      <w:bookmarkStart w:id="5529" w:name="_Toc105745845"/>
      <w:bookmarkStart w:id="5530" w:name="_Toc123142618"/>
      <w:bookmarkStart w:id="5531" w:name="_Toc124164155"/>
      <w:bookmarkStart w:id="5532" w:name="_Toc130735858"/>
      <w:bookmarkStart w:id="5533" w:name="_Toc137308858"/>
      <w:bookmarkStart w:id="5534" w:name="_Toc147154432"/>
      <w:r w:rsidRPr="00A46FD9">
        <w:t>6.6.3.3</w:t>
      </w:r>
      <w:r w:rsidRPr="00A46FD9">
        <w:tab/>
        <w:t>Test purpose</w:t>
      </w:r>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535" w:name="_Toc21098050"/>
      <w:bookmarkStart w:id="5536" w:name="_Toc29765612"/>
      <w:bookmarkStart w:id="5537" w:name="_Toc37181094"/>
      <w:bookmarkStart w:id="5538" w:name="_Toc37181538"/>
      <w:bookmarkStart w:id="5539" w:name="_Toc37181982"/>
      <w:bookmarkStart w:id="5540" w:name="_Toc45882047"/>
      <w:bookmarkStart w:id="5541" w:name="_Toc52560280"/>
      <w:bookmarkStart w:id="5542" w:name="_Toc67912835"/>
      <w:bookmarkStart w:id="5543" w:name="_Toc74901522"/>
      <w:bookmarkStart w:id="5544" w:name="_Toc76504780"/>
      <w:bookmarkStart w:id="5545" w:name="_Toc83044509"/>
      <w:bookmarkStart w:id="5546" w:name="_Toc89871854"/>
      <w:bookmarkStart w:id="5547" w:name="_Toc98702472"/>
      <w:bookmarkStart w:id="5548" w:name="_Toc105745846"/>
      <w:bookmarkStart w:id="5549" w:name="_Toc123142619"/>
      <w:bookmarkStart w:id="5550" w:name="_Toc124164156"/>
      <w:bookmarkStart w:id="5551" w:name="_Toc130735859"/>
      <w:bookmarkStart w:id="5552" w:name="_Toc137308859"/>
      <w:bookmarkStart w:id="5553" w:name="_Toc147154433"/>
      <w:r w:rsidRPr="00A46FD9">
        <w:t>6.6.3.4</w:t>
      </w:r>
      <w:r w:rsidRPr="00A46FD9">
        <w:tab/>
        <w:t>Method of test</w:t>
      </w:r>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554" w:name="_Toc21098051"/>
      <w:bookmarkStart w:id="5555" w:name="_Toc29765613"/>
      <w:bookmarkStart w:id="5556" w:name="_Toc37181095"/>
      <w:bookmarkStart w:id="5557" w:name="_Toc37181539"/>
      <w:bookmarkStart w:id="5558" w:name="_Toc37181983"/>
      <w:bookmarkStart w:id="5559" w:name="_Toc45882048"/>
      <w:bookmarkStart w:id="5560" w:name="_Toc52560281"/>
      <w:bookmarkStart w:id="5561" w:name="_Toc67912836"/>
      <w:bookmarkStart w:id="5562" w:name="_Toc74901523"/>
      <w:bookmarkStart w:id="5563" w:name="_Toc76504781"/>
      <w:bookmarkStart w:id="5564" w:name="_Toc83044510"/>
      <w:bookmarkStart w:id="5565" w:name="_Toc89871855"/>
      <w:bookmarkStart w:id="5566" w:name="_Toc98702473"/>
      <w:bookmarkStart w:id="5567" w:name="_Toc105745847"/>
      <w:bookmarkStart w:id="5568" w:name="_Toc123142620"/>
      <w:bookmarkStart w:id="5569" w:name="_Toc124164157"/>
      <w:bookmarkStart w:id="5570" w:name="_Toc130735860"/>
      <w:bookmarkStart w:id="5571" w:name="_Toc137308860"/>
      <w:bookmarkStart w:id="5572" w:name="_Toc147154434"/>
      <w:r w:rsidRPr="00A46FD9">
        <w:t>6.6.3.5</w:t>
      </w:r>
      <w:r w:rsidRPr="00A46FD9">
        <w:tab/>
        <w:t>Test requirement</w:t>
      </w:r>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573" w:name="_Toc21098052"/>
      <w:bookmarkStart w:id="5574" w:name="_Toc29765614"/>
      <w:bookmarkStart w:id="5575" w:name="_Toc37181096"/>
      <w:bookmarkStart w:id="5576" w:name="_Toc37181540"/>
      <w:bookmarkStart w:id="5577" w:name="_Toc37181984"/>
      <w:bookmarkStart w:id="5578" w:name="_Toc45882049"/>
      <w:bookmarkStart w:id="5579" w:name="_Toc52560282"/>
      <w:bookmarkStart w:id="5580" w:name="_Toc67912837"/>
      <w:bookmarkStart w:id="5581" w:name="_Toc74901524"/>
      <w:bookmarkStart w:id="5582" w:name="_Toc76504782"/>
      <w:bookmarkStart w:id="5583" w:name="_Toc83044511"/>
      <w:bookmarkStart w:id="5584" w:name="_Toc89871856"/>
      <w:bookmarkStart w:id="5585" w:name="_Toc98702474"/>
      <w:bookmarkStart w:id="5586" w:name="_Toc105745848"/>
      <w:bookmarkStart w:id="5587" w:name="_Toc123142621"/>
      <w:bookmarkStart w:id="5588" w:name="_Toc124164158"/>
      <w:bookmarkStart w:id="5589" w:name="_Toc130735861"/>
      <w:bookmarkStart w:id="5590" w:name="_Toc137308861"/>
      <w:bookmarkStart w:id="5591" w:name="_Toc147154435"/>
      <w:r w:rsidRPr="00A46FD9">
        <w:t>6.6.4</w:t>
      </w:r>
      <w:r w:rsidRPr="00A46FD9">
        <w:tab/>
        <w:t>Adjacent Channel Leakage Power Ratio (ACLR)</w:t>
      </w:r>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p>
    <w:p w14:paraId="5D92EF6F" w14:textId="77777777" w:rsidR="00FF3259" w:rsidRPr="00A46FD9" w:rsidRDefault="00FF3259" w:rsidP="00FF3259">
      <w:pPr>
        <w:pStyle w:val="Heading4"/>
      </w:pPr>
      <w:bookmarkStart w:id="5592" w:name="_Toc21098053"/>
      <w:bookmarkStart w:id="5593" w:name="_Toc29765615"/>
      <w:bookmarkStart w:id="5594" w:name="_Toc37181097"/>
      <w:bookmarkStart w:id="5595" w:name="_Toc37181541"/>
      <w:bookmarkStart w:id="5596" w:name="_Toc37181985"/>
      <w:bookmarkStart w:id="5597" w:name="_Toc45882050"/>
      <w:bookmarkStart w:id="5598" w:name="_Toc52560283"/>
      <w:bookmarkStart w:id="5599" w:name="_Toc67912838"/>
      <w:bookmarkStart w:id="5600" w:name="_Toc74901525"/>
      <w:bookmarkStart w:id="5601" w:name="_Toc76504783"/>
      <w:bookmarkStart w:id="5602" w:name="_Toc83044512"/>
      <w:bookmarkStart w:id="5603" w:name="_Toc89871857"/>
      <w:bookmarkStart w:id="5604" w:name="_Toc98702475"/>
      <w:bookmarkStart w:id="5605" w:name="_Toc105745849"/>
      <w:bookmarkStart w:id="5606" w:name="_Toc123142622"/>
      <w:bookmarkStart w:id="5607" w:name="_Toc124164159"/>
      <w:bookmarkStart w:id="5608" w:name="_Toc130735862"/>
      <w:bookmarkStart w:id="5609" w:name="_Toc137308862"/>
      <w:bookmarkStart w:id="5610" w:name="_Toc147154436"/>
      <w:r w:rsidRPr="00A46FD9">
        <w:t>6.6.4.1</w:t>
      </w:r>
      <w:r w:rsidRPr="00A46FD9">
        <w:tab/>
        <w:t>Definition and applicability</w:t>
      </w:r>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611" w:name="_Toc21098054"/>
      <w:bookmarkStart w:id="5612" w:name="_Toc29765616"/>
      <w:bookmarkStart w:id="5613" w:name="_Toc37181098"/>
      <w:bookmarkStart w:id="5614" w:name="_Toc37181542"/>
      <w:bookmarkStart w:id="5615" w:name="_Toc37181986"/>
      <w:bookmarkStart w:id="5616" w:name="_Toc45882051"/>
      <w:bookmarkStart w:id="5617" w:name="_Toc52560284"/>
      <w:bookmarkStart w:id="5618" w:name="_Toc67912839"/>
      <w:bookmarkStart w:id="5619" w:name="_Toc74901526"/>
      <w:bookmarkStart w:id="5620" w:name="_Toc76504784"/>
      <w:bookmarkStart w:id="5621" w:name="_Toc83044513"/>
      <w:bookmarkStart w:id="5622" w:name="_Toc89871858"/>
      <w:bookmarkStart w:id="5623" w:name="_Toc98702476"/>
      <w:bookmarkStart w:id="5624" w:name="_Toc105745850"/>
      <w:bookmarkStart w:id="5625" w:name="_Toc123142623"/>
      <w:bookmarkStart w:id="5626" w:name="_Toc124164160"/>
      <w:bookmarkStart w:id="5627" w:name="_Toc130735863"/>
      <w:bookmarkStart w:id="5628" w:name="_Toc137308863"/>
      <w:bookmarkStart w:id="5629" w:name="_Toc147154437"/>
      <w:r w:rsidRPr="00A46FD9">
        <w:t>6.6.4.2</w:t>
      </w:r>
      <w:r w:rsidRPr="00A46FD9">
        <w:tab/>
        <w:t>Minimum requirement</w:t>
      </w:r>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630" w:name="_Toc21098055"/>
      <w:bookmarkStart w:id="5631" w:name="_Toc29765617"/>
      <w:bookmarkStart w:id="5632" w:name="_Toc37181099"/>
      <w:bookmarkStart w:id="5633" w:name="_Toc37181543"/>
      <w:bookmarkStart w:id="5634" w:name="_Toc37181987"/>
      <w:bookmarkStart w:id="5635" w:name="_Toc45882052"/>
      <w:bookmarkStart w:id="5636" w:name="_Toc52560285"/>
      <w:bookmarkStart w:id="5637" w:name="_Toc67912840"/>
      <w:bookmarkStart w:id="5638" w:name="_Toc74901527"/>
      <w:bookmarkStart w:id="5639" w:name="_Toc76504785"/>
      <w:bookmarkStart w:id="5640" w:name="_Toc83044514"/>
      <w:bookmarkStart w:id="5641" w:name="_Toc89871859"/>
      <w:bookmarkStart w:id="5642" w:name="_Toc98702477"/>
      <w:bookmarkStart w:id="5643" w:name="_Toc105745851"/>
      <w:bookmarkStart w:id="5644" w:name="_Toc123142624"/>
      <w:bookmarkStart w:id="5645" w:name="_Toc124164161"/>
      <w:bookmarkStart w:id="5646" w:name="_Toc130735864"/>
      <w:bookmarkStart w:id="5647" w:name="_Toc137308864"/>
      <w:bookmarkStart w:id="5648" w:name="_Toc147154438"/>
      <w:r w:rsidRPr="00A46FD9">
        <w:t>6.6.4.3</w:t>
      </w:r>
      <w:r w:rsidRPr="00A46FD9">
        <w:tab/>
        <w:t>Test purpose</w:t>
      </w:r>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649" w:name="_Toc21098056"/>
      <w:bookmarkStart w:id="5650" w:name="_Toc29765618"/>
      <w:bookmarkStart w:id="5651" w:name="_Toc37181100"/>
      <w:bookmarkStart w:id="5652" w:name="_Toc37181544"/>
      <w:bookmarkStart w:id="5653" w:name="_Toc37181988"/>
      <w:bookmarkStart w:id="5654" w:name="_Toc45882053"/>
      <w:bookmarkStart w:id="5655" w:name="_Toc52560286"/>
      <w:bookmarkStart w:id="5656" w:name="_Toc67912841"/>
      <w:bookmarkStart w:id="5657" w:name="_Toc74901528"/>
      <w:bookmarkStart w:id="5658" w:name="_Toc76504786"/>
      <w:bookmarkStart w:id="5659" w:name="_Toc83044515"/>
      <w:bookmarkStart w:id="5660" w:name="_Toc89871860"/>
      <w:bookmarkStart w:id="5661" w:name="_Toc98702478"/>
      <w:bookmarkStart w:id="5662" w:name="_Toc105745852"/>
      <w:bookmarkStart w:id="5663" w:name="_Toc123142625"/>
      <w:bookmarkStart w:id="5664" w:name="_Toc124164162"/>
      <w:bookmarkStart w:id="5665" w:name="_Toc130735865"/>
      <w:bookmarkStart w:id="5666" w:name="_Toc137308865"/>
      <w:bookmarkStart w:id="5667" w:name="_Toc147154439"/>
      <w:r w:rsidRPr="00A46FD9">
        <w:t>6.6.4.4</w:t>
      </w:r>
      <w:r w:rsidRPr="00A46FD9">
        <w:tab/>
        <w:t>Method of test</w:t>
      </w:r>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668" w:name="_Toc21098057"/>
      <w:bookmarkStart w:id="5669" w:name="_Toc29765619"/>
      <w:bookmarkStart w:id="5670" w:name="_Toc37181101"/>
      <w:bookmarkStart w:id="5671" w:name="_Toc37181545"/>
      <w:bookmarkStart w:id="5672" w:name="_Toc37181989"/>
      <w:bookmarkStart w:id="5673" w:name="_Toc45882054"/>
      <w:bookmarkStart w:id="5674" w:name="_Toc52560287"/>
      <w:bookmarkStart w:id="5675" w:name="_Toc67912842"/>
      <w:bookmarkStart w:id="5676" w:name="_Toc74901529"/>
      <w:bookmarkStart w:id="5677" w:name="_Toc76504787"/>
      <w:bookmarkStart w:id="5678" w:name="_Toc83044516"/>
      <w:bookmarkStart w:id="5679" w:name="_Toc89871861"/>
      <w:bookmarkStart w:id="5680" w:name="_Toc98702479"/>
      <w:bookmarkStart w:id="5681" w:name="_Toc105745853"/>
      <w:bookmarkStart w:id="5682" w:name="_Toc123142626"/>
      <w:bookmarkStart w:id="5683" w:name="_Toc124164163"/>
      <w:bookmarkStart w:id="5684" w:name="_Toc130735866"/>
      <w:bookmarkStart w:id="5685" w:name="_Toc137308866"/>
      <w:bookmarkStart w:id="5686" w:name="_Toc147154440"/>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rFonts w:eastAsiaTheme="minorEastAsia"/>
          <w:lang w:eastAsia="zh-CN"/>
        </w:rPr>
      </w:pPr>
      <w:r>
        <w:rPr>
          <w:rFonts w:eastAsia="SimSun"/>
          <w:lang w:eastAsia="zh-CN"/>
        </w:rPr>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5687" w:name="_Toc21098058"/>
      <w:bookmarkStart w:id="5688" w:name="_Toc29765620"/>
      <w:bookmarkStart w:id="5689" w:name="_Toc37181102"/>
      <w:bookmarkStart w:id="5690" w:name="_Toc37181546"/>
      <w:bookmarkStart w:id="5691" w:name="_Toc37181990"/>
      <w:bookmarkStart w:id="5692" w:name="_Toc45882055"/>
      <w:bookmarkStart w:id="5693" w:name="_Toc52560288"/>
      <w:bookmarkStart w:id="5694" w:name="_Toc67912843"/>
      <w:bookmarkStart w:id="5695" w:name="_Toc74901530"/>
      <w:bookmarkStart w:id="5696" w:name="_Toc76504788"/>
      <w:bookmarkStart w:id="5697" w:name="_Toc83044517"/>
      <w:bookmarkStart w:id="5698" w:name="_Toc89871862"/>
      <w:bookmarkStart w:id="5699" w:name="_Toc98702480"/>
      <w:bookmarkStart w:id="5700" w:name="_Toc105745854"/>
      <w:bookmarkStart w:id="5701" w:name="_Toc123142627"/>
      <w:bookmarkStart w:id="5702" w:name="_Toc124164164"/>
      <w:bookmarkStart w:id="5703" w:name="_Toc130735867"/>
      <w:bookmarkStart w:id="5704" w:name="_Toc137308867"/>
      <w:bookmarkStart w:id="5705" w:name="_Toc147154441"/>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5706" w:name="_Toc21098059"/>
      <w:bookmarkStart w:id="5707" w:name="_Toc29765621"/>
      <w:bookmarkStart w:id="5708" w:name="_Toc37181103"/>
      <w:bookmarkStart w:id="5709" w:name="_Toc37181547"/>
      <w:bookmarkStart w:id="5710" w:name="_Toc37181991"/>
      <w:bookmarkStart w:id="5711" w:name="_Toc45882056"/>
      <w:bookmarkStart w:id="5712" w:name="_Toc52560289"/>
      <w:bookmarkStart w:id="5713" w:name="_Toc67912844"/>
      <w:bookmarkStart w:id="5714" w:name="_Toc74901531"/>
      <w:bookmarkStart w:id="5715" w:name="_Toc76504789"/>
      <w:bookmarkStart w:id="5716" w:name="_Toc83044518"/>
      <w:bookmarkStart w:id="5717" w:name="_Toc89871863"/>
      <w:bookmarkStart w:id="5718" w:name="_Toc98702481"/>
      <w:bookmarkStart w:id="5719" w:name="_Toc105745855"/>
      <w:bookmarkStart w:id="5720" w:name="_Toc123142628"/>
      <w:bookmarkStart w:id="5721" w:name="_Toc124164165"/>
      <w:bookmarkStart w:id="5722" w:name="_Toc130735868"/>
      <w:bookmarkStart w:id="5723" w:name="_Toc137308868"/>
      <w:bookmarkStart w:id="5724" w:name="_Toc147154442"/>
      <w:r w:rsidRPr="00A46FD9">
        <w:t>6.6.4.5</w:t>
      </w:r>
      <w:r w:rsidRPr="00A46FD9">
        <w:tab/>
        <w:t>Test requirements</w:t>
      </w:r>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p>
    <w:p w14:paraId="702FB7F0" w14:textId="77777777" w:rsidR="00FF3259" w:rsidRPr="00A46FD9" w:rsidRDefault="00FF3259" w:rsidP="00FF3259">
      <w:pPr>
        <w:pStyle w:val="Heading5"/>
      </w:pPr>
      <w:bookmarkStart w:id="5725" w:name="_Toc21098060"/>
      <w:bookmarkStart w:id="5726" w:name="_Toc29765622"/>
      <w:bookmarkStart w:id="5727" w:name="_Toc37181104"/>
      <w:bookmarkStart w:id="5728" w:name="_Toc37181548"/>
      <w:bookmarkStart w:id="5729" w:name="_Toc37181992"/>
      <w:bookmarkStart w:id="5730" w:name="_Toc45882057"/>
      <w:bookmarkStart w:id="5731" w:name="_Toc52560290"/>
      <w:bookmarkStart w:id="5732" w:name="_Toc67912845"/>
      <w:bookmarkStart w:id="5733" w:name="_Toc74901532"/>
      <w:bookmarkStart w:id="5734" w:name="_Toc76504790"/>
      <w:bookmarkStart w:id="5735" w:name="_Toc83044519"/>
      <w:bookmarkStart w:id="5736" w:name="_Toc89871864"/>
      <w:bookmarkStart w:id="5737" w:name="_Toc98702482"/>
      <w:bookmarkStart w:id="5738" w:name="_Toc105745856"/>
      <w:bookmarkStart w:id="5739" w:name="_Toc123142629"/>
      <w:bookmarkStart w:id="5740" w:name="_Toc124164166"/>
      <w:bookmarkStart w:id="5741" w:name="_Toc130735869"/>
      <w:bookmarkStart w:id="5742" w:name="_Toc137308869"/>
      <w:bookmarkStart w:id="5743" w:name="_Toc147154443"/>
      <w:r w:rsidRPr="00A46FD9">
        <w:t>6.6.4.5.1</w:t>
      </w:r>
      <w:r w:rsidRPr="00A46FD9">
        <w:tab/>
        <w:t>E-UTRA test requirement</w:t>
      </w:r>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5744" w:name="_Toc21098061"/>
      <w:bookmarkStart w:id="5745" w:name="_Toc29765623"/>
      <w:bookmarkStart w:id="5746" w:name="_Toc37181105"/>
      <w:bookmarkStart w:id="5747" w:name="_Toc37181549"/>
      <w:bookmarkStart w:id="5748" w:name="_Toc37181993"/>
      <w:bookmarkStart w:id="5749" w:name="_Toc45882058"/>
      <w:bookmarkStart w:id="5750" w:name="_Toc52560291"/>
      <w:bookmarkStart w:id="5751" w:name="_Toc67912846"/>
      <w:bookmarkStart w:id="5752" w:name="_Toc74901533"/>
      <w:bookmarkStart w:id="5753" w:name="_Toc76504791"/>
      <w:bookmarkStart w:id="5754" w:name="_Toc83044520"/>
      <w:bookmarkStart w:id="5755" w:name="_Toc89871865"/>
      <w:bookmarkStart w:id="5756" w:name="_Toc98702483"/>
      <w:bookmarkStart w:id="5757" w:name="_Toc105745857"/>
      <w:bookmarkStart w:id="5758" w:name="_Toc123142630"/>
      <w:bookmarkStart w:id="5759" w:name="_Toc124164167"/>
      <w:bookmarkStart w:id="5760" w:name="_Toc130735870"/>
      <w:bookmarkStart w:id="5761" w:name="_Toc137308870"/>
      <w:bookmarkStart w:id="5762" w:name="_Toc147154444"/>
      <w:r w:rsidRPr="00A46FD9">
        <w:t>6.6.4.5.2</w:t>
      </w:r>
      <w:r w:rsidRPr="00A46FD9">
        <w:tab/>
        <w:t>UTRA FDD test requirement</w:t>
      </w:r>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5763" w:name="_Toc21098062"/>
      <w:bookmarkStart w:id="5764" w:name="_Toc29765624"/>
      <w:bookmarkStart w:id="5765" w:name="_Toc37181106"/>
      <w:bookmarkStart w:id="5766" w:name="_Toc37181550"/>
      <w:bookmarkStart w:id="5767" w:name="_Toc37181994"/>
      <w:bookmarkStart w:id="5768" w:name="_Toc45882059"/>
      <w:bookmarkStart w:id="5769" w:name="_Toc52560292"/>
      <w:bookmarkStart w:id="5770" w:name="_Toc67912847"/>
      <w:bookmarkStart w:id="5771" w:name="_Toc74901534"/>
      <w:bookmarkStart w:id="5772" w:name="_Toc76504792"/>
      <w:bookmarkStart w:id="5773" w:name="_Toc83044521"/>
      <w:bookmarkStart w:id="5774" w:name="_Toc89871866"/>
      <w:bookmarkStart w:id="5775" w:name="_Toc98702484"/>
      <w:bookmarkStart w:id="5776" w:name="_Toc105745858"/>
      <w:bookmarkStart w:id="5777" w:name="_Toc123142631"/>
      <w:bookmarkStart w:id="5778" w:name="_Toc124164168"/>
      <w:bookmarkStart w:id="5779" w:name="_Toc130735871"/>
      <w:bookmarkStart w:id="5780" w:name="_Toc137308871"/>
      <w:bookmarkStart w:id="5781" w:name="_Toc147154445"/>
      <w:r w:rsidRPr="00A46FD9">
        <w:t>6.6.4.5.3</w:t>
      </w:r>
      <w:r w:rsidRPr="00A46FD9">
        <w:tab/>
        <w:t>UTRA TDD test requirement</w:t>
      </w:r>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5782" w:name="_Toc21098063"/>
      <w:bookmarkStart w:id="5783" w:name="_Toc29765625"/>
      <w:bookmarkStart w:id="5784" w:name="_Toc37181107"/>
      <w:bookmarkStart w:id="5785" w:name="_Toc37181551"/>
      <w:bookmarkStart w:id="5786" w:name="_Toc37181995"/>
      <w:bookmarkStart w:id="5787" w:name="_Toc45882060"/>
      <w:bookmarkStart w:id="5788" w:name="_Toc52560293"/>
      <w:bookmarkStart w:id="5789" w:name="_Toc67912848"/>
      <w:bookmarkStart w:id="5790" w:name="_Toc74901535"/>
      <w:bookmarkStart w:id="5791" w:name="_Toc76504793"/>
      <w:bookmarkStart w:id="5792" w:name="_Toc83044522"/>
      <w:bookmarkStart w:id="5793" w:name="_Toc89871867"/>
      <w:bookmarkStart w:id="5794" w:name="_Toc98702485"/>
      <w:bookmarkStart w:id="5795" w:name="_Toc105745859"/>
      <w:bookmarkStart w:id="5796" w:name="_Toc123142632"/>
      <w:bookmarkStart w:id="5797" w:name="_Toc124164169"/>
      <w:bookmarkStart w:id="5798" w:name="_Toc130735872"/>
      <w:bookmarkStart w:id="5799" w:name="_Toc137308872"/>
      <w:bookmarkStart w:id="5800" w:name="_Toc147154446"/>
      <w:r w:rsidRPr="00A46FD9">
        <w:t>6.6.4.5.4</w:t>
      </w:r>
      <w:r w:rsidRPr="00A46FD9">
        <w:tab/>
        <w:t>Cumulative ACLR requirement in non-contiguous spectrum</w:t>
      </w:r>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67E883C6"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w:t>
            </w:r>
            <w:r w:rsidR="008B6BDB" w:rsidRPr="00B86A5E">
              <w:rPr>
                <w:lang w:eastAsia="zh-CN"/>
              </w:rPr>
              <w:t xml:space="preserve">adjacent to </w:t>
            </w:r>
            <w:r w:rsidR="008B6BDB" w:rsidRPr="00B86A5E">
              <w:t>s</w:t>
            </w:r>
            <w:r w:rsidR="008B6BDB" w:rsidRPr="0064388D">
              <w:t>ub-block gap</w:t>
            </w:r>
            <w:r w:rsidR="008B6BDB" w:rsidRPr="00B86A5E">
              <w:t xml:space="preserve"> or </w:t>
            </w:r>
            <w:r w:rsidR="008B6BDB" w:rsidRPr="0064388D">
              <w:t>inter RF Bandwidth gap</w:t>
            </w:r>
            <w:r w:rsidR="008B6BDB" w:rsidRPr="00C6449B">
              <w:t xml:space="preserve"> </w:t>
            </w:r>
            <w:r w:rsidRPr="00A46FD9">
              <w:rPr>
                <w:rFonts w:eastAsia="SimSun"/>
                <w:lang w:eastAsia="zh-CN"/>
              </w:rPr>
              <w:t>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5801" w:name="_Toc21098064"/>
      <w:bookmarkStart w:id="5802" w:name="_Toc29765626"/>
      <w:bookmarkStart w:id="5803" w:name="_Toc37181108"/>
      <w:bookmarkStart w:id="5804" w:name="_Toc37181552"/>
      <w:bookmarkStart w:id="5805" w:name="_Toc37181996"/>
      <w:bookmarkStart w:id="5806" w:name="_Toc45882061"/>
      <w:bookmarkStart w:id="5807" w:name="_Toc52560294"/>
      <w:bookmarkStart w:id="5808" w:name="_Toc67912849"/>
      <w:bookmarkStart w:id="5809" w:name="_Toc74901536"/>
      <w:bookmarkStart w:id="5810" w:name="_Toc76504794"/>
      <w:bookmarkStart w:id="5811" w:name="_Toc83044523"/>
      <w:bookmarkStart w:id="5812" w:name="_Toc89871868"/>
      <w:bookmarkStart w:id="5813" w:name="_Toc98702486"/>
      <w:bookmarkStart w:id="5814" w:name="_Toc105745860"/>
      <w:bookmarkStart w:id="5815" w:name="_Toc123142633"/>
      <w:bookmarkStart w:id="5816" w:name="_Toc124164170"/>
      <w:bookmarkStart w:id="5817" w:name="_Toc130735873"/>
      <w:bookmarkStart w:id="5818" w:name="_Toc137308873"/>
      <w:bookmarkStart w:id="5819" w:name="_Toc147154447"/>
      <w:r w:rsidRPr="00A46FD9">
        <w:t>6.6.4.</w:t>
      </w:r>
      <w:r w:rsidRPr="00A46FD9">
        <w:rPr>
          <w:lang w:eastAsia="zh-CN"/>
        </w:rPr>
        <w:t>5.5</w:t>
      </w:r>
      <w:r w:rsidRPr="00A46FD9">
        <w:tab/>
      </w:r>
      <w:r w:rsidRPr="00A46FD9">
        <w:rPr>
          <w:lang w:eastAsia="zh-CN"/>
        </w:rPr>
        <w:t>NB-IoT</w:t>
      </w:r>
      <w:r w:rsidRPr="00A46FD9">
        <w:t xml:space="preserve"> test requirement</w:t>
      </w:r>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5820" w:name="_Toc21098065"/>
      <w:bookmarkStart w:id="5821" w:name="_Toc29765627"/>
      <w:bookmarkStart w:id="5822" w:name="_Toc37181109"/>
      <w:bookmarkStart w:id="5823" w:name="_Toc37181553"/>
      <w:bookmarkStart w:id="5824" w:name="_Toc37181997"/>
      <w:bookmarkStart w:id="5825" w:name="_Toc45882062"/>
      <w:bookmarkStart w:id="5826" w:name="_Toc52560295"/>
      <w:bookmarkStart w:id="5827" w:name="_Toc67912850"/>
      <w:bookmarkStart w:id="5828" w:name="_Toc74901537"/>
      <w:bookmarkStart w:id="5829" w:name="_Toc76504795"/>
      <w:bookmarkStart w:id="5830" w:name="_Toc83044524"/>
      <w:bookmarkStart w:id="5831" w:name="_Toc89871869"/>
      <w:bookmarkStart w:id="5832" w:name="_Toc98702487"/>
      <w:bookmarkStart w:id="5833" w:name="_Toc105745861"/>
      <w:bookmarkStart w:id="5834" w:name="_Toc123142634"/>
      <w:bookmarkStart w:id="5835" w:name="_Toc124164171"/>
      <w:bookmarkStart w:id="5836" w:name="_Toc130735874"/>
      <w:bookmarkStart w:id="5837" w:name="_Toc137308874"/>
      <w:bookmarkStart w:id="5838" w:name="_Toc147154448"/>
      <w:r w:rsidRPr="00A46FD9">
        <w:rPr>
          <w:lang w:eastAsia="zh-CN"/>
        </w:rPr>
        <w:t>6.6.4.5.6</w:t>
      </w:r>
      <w:r w:rsidRPr="00A46FD9">
        <w:rPr>
          <w:lang w:eastAsia="zh-CN"/>
        </w:rPr>
        <w:tab/>
        <w:t>NR test requirement</w:t>
      </w:r>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5839"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5839"/>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5840"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5840"/>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5841" w:name="_Hlk508123340"/>
      <w:r w:rsidRPr="00A46FD9">
        <w:rPr>
          <w:rFonts w:cs="v5.0.0"/>
        </w:rPr>
        <w:t>limit is</w:t>
      </w:r>
      <w:bookmarkEnd w:id="5841"/>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5842"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46EAE8DB"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NR</w:t>
            </w:r>
            <w:r w:rsidRPr="00A46FD9">
              <w:rPr>
                <w:lang w:eastAsia="zh-CN"/>
              </w:rPr>
              <w:t xml:space="preserve"> </w:t>
            </w:r>
            <w:r w:rsidRPr="00A46FD9">
              <w:rPr>
                <w:rFonts w:eastAsia="SimSun" w:cs="Arial"/>
                <w:lang w:eastAsia="zh-CN"/>
              </w:rPr>
              <w:t>carrier</w:t>
            </w:r>
            <w:r w:rsidRPr="00A46FD9">
              <w:rPr>
                <w:lang w:eastAsia="zh-CN"/>
              </w:rPr>
              <w:t xml:space="preserve"> transmitted </w:t>
            </w:r>
            <w:r w:rsidR="0011213F" w:rsidRPr="00B86A5E">
              <w:rPr>
                <w:lang w:eastAsia="zh-CN"/>
              </w:rPr>
              <w:t xml:space="preserve">adjacent to </w:t>
            </w:r>
            <w:r w:rsidR="0011213F" w:rsidRPr="00B86A5E">
              <w:t>s</w:t>
            </w:r>
            <w:r w:rsidR="0011213F" w:rsidRPr="0064388D">
              <w:t>ub-block gap</w:t>
            </w:r>
            <w:r w:rsidR="0011213F" w:rsidRPr="00B86A5E">
              <w:t xml:space="preserve"> or </w:t>
            </w:r>
            <w:r w:rsidR="0011213F" w:rsidRPr="0064388D">
              <w:t>inter RF Bandwidth gap</w:t>
            </w:r>
            <w:r w:rsidR="0011213F" w:rsidRPr="00C6449B">
              <w:t xml:space="preserve">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5842"/>
      </w:tr>
    </w:tbl>
    <w:p w14:paraId="0B6E9431" w14:textId="77777777" w:rsidR="00FF3259" w:rsidRPr="00A46FD9" w:rsidRDefault="00FF3259" w:rsidP="00FF3259"/>
    <w:p w14:paraId="2C37DBB7" w14:textId="77777777" w:rsidR="00FF3259" w:rsidRPr="00A46FD9" w:rsidRDefault="00FF3259" w:rsidP="00FF3259">
      <w:pPr>
        <w:pStyle w:val="Heading2"/>
      </w:pPr>
      <w:bookmarkStart w:id="5843" w:name="_Toc21098066"/>
      <w:bookmarkStart w:id="5844" w:name="_Toc29765628"/>
      <w:bookmarkStart w:id="5845" w:name="_Toc37181110"/>
      <w:bookmarkStart w:id="5846" w:name="_Toc37181554"/>
      <w:bookmarkStart w:id="5847" w:name="_Toc37181998"/>
      <w:bookmarkStart w:id="5848" w:name="_Toc45882063"/>
      <w:bookmarkStart w:id="5849" w:name="_Toc52560296"/>
      <w:bookmarkStart w:id="5850" w:name="_Toc67912851"/>
      <w:bookmarkStart w:id="5851" w:name="_Toc74901538"/>
      <w:bookmarkStart w:id="5852" w:name="_Toc76504796"/>
      <w:bookmarkStart w:id="5853" w:name="_Toc83044525"/>
      <w:bookmarkStart w:id="5854" w:name="_Toc89871870"/>
      <w:bookmarkStart w:id="5855" w:name="_Toc98702488"/>
      <w:bookmarkStart w:id="5856" w:name="_Toc105745862"/>
      <w:bookmarkStart w:id="5857" w:name="_Toc123142635"/>
      <w:bookmarkStart w:id="5858" w:name="_Toc124164172"/>
      <w:bookmarkStart w:id="5859" w:name="_Toc130735875"/>
      <w:bookmarkStart w:id="5860" w:name="_Toc137308875"/>
      <w:bookmarkStart w:id="5861" w:name="_Toc147154449"/>
      <w:r w:rsidRPr="00A46FD9">
        <w:t>6.7</w:t>
      </w:r>
      <w:r w:rsidRPr="00A46FD9">
        <w:tab/>
        <w:t>Transmitter intermodulation</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p>
    <w:p w14:paraId="75F4D2FE" w14:textId="77777777" w:rsidR="00FF3259" w:rsidRPr="00A46FD9" w:rsidRDefault="00FF3259" w:rsidP="00FF3259">
      <w:pPr>
        <w:pStyle w:val="Heading3"/>
      </w:pPr>
      <w:bookmarkStart w:id="5862" w:name="_Toc21098067"/>
      <w:bookmarkStart w:id="5863" w:name="_Toc29765629"/>
      <w:bookmarkStart w:id="5864" w:name="_Toc37181111"/>
      <w:bookmarkStart w:id="5865" w:name="_Toc37181555"/>
      <w:bookmarkStart w:id="5866" w:name="_Toc37181999"/>
      <w:bookmarkStart w:id="5867" w:name="_Toc45882064"/>
      <w:bookmarkStart w:id="5868" w:name="_Toc52560297"/>
      <w:bookmarkStart w:id="5869" w:name="_Toc67912852"/>
      <w:bookmarkStart w:id="5870" w:name="_Toc74901539"/>
      <w:bookmarkStart w:id="5871" w:name="_Toc76504797"/>
      <w:bookmarkStart w:id="5872" w:name="_Toc83044526"/>
      <w:bookmarkStart w:id="5873" w:name="_Toc89871871"/>
      <w:bookmarkStart w:id="5874" w:name="_Toc98702489"/>
      <w:bookmarkStart w:id="5875" w:name="_Toc105745863"/>
      <w:bookmarkStart w:id="5876" w:name="_Toc123142636"/>
      <w:bookmarkStart w:id="5877" w:name="_Toc124164173"/>
      <w:bookmarkStart w:id="5878" w:name="_Toc130735876"/>
      <w:bookmarkStart w:id="5879" w:name="_Toc137308876"/>
      <w:bookmarkStart w:id="5880" w:name="_Toc147154450"/>
      <w:r w:rsidRPr="00A46FD9">
        <w:t>6.7.1</w:t>
      </w:r>
      <w:r w:rsidRPr="00A46FD9">
        <w:tab/>
        <w:t>Definition and applicability</w:t>
      </w:r>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5881" w:name="_Toc21098068"/>
      <w:bookmarkStart w:id="5882" w:name="_Toc29765630"/>
      <w:bookmarkStart w:id="5883" w:name="_Toc37181112"/>
      <w:bookmarkStart w:id="5884" w:name="_Toc37181556"/>
      <w:bookmarkStart w:id="5885" w:name="_Toc37182000"/>
      <w:bookmarkStart w:id="5886" w:name="_Toc45882065"/>
      <w:bookmarkStart w:id="5887" w:name="_Toc52560298"/>
      <w:bookmarkStart w:id="5888" w:name="_Toc67912853"/>
      <w:bookmarkStart w:id="5889" w:name="_Toc74901540"/>
      <w:bookmarkStart w:id="5890" w:name="_Toc76504798"/>
      <w:bookmarkStart w:id="5891" w:name="_Toc83044527"/>
      <w:bookmarkStart w:id="5892" w:name="_Toc89871872"/>
      <w:bookmarkStart w:id="5893" w:name="_Toc98702490"/>
      <w:bookmarkStart w:id="5894" w:name="_Toc105745864"/>
      <w:bookmarkStart w:id="5895" w:name="_Toc123142637"/>
      <w:bookmarkStart w:id="5896" w:name="_Toc124164174"/>
      <w:bookmarkStart w:id="5897" w:name="_Toc130735877"/>
      <w:bookmarkStart w:id="5898" w:name="_Toc137308877"/>
      <w:bookmarkStart w:id="5899" w:name="_Toc147154451"/>
      <w:r w:rsidRPr="00A46FD9">
        <w:t>6.7.2</w:t>
      </w:r>
      <w:r w:rsidRPr="00A46FD9">
        <w:tab/>
        <w:t>Minimum requirement</w:t>
      </w:r>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5900" w:name="_Toc21098069"/>
      <w:bookmarkStart w:id="5901" w:name="_Toc29765631"/>
      <w:bookmarkStart w:id="5902" w:name="_Toc37181113"/>
      <w:bookmarkStart w:id="5903" w:name="_Toc37181557"/>
      <w:bookmarkStart w:id="5904" w:name="_Toc37182001"/>
      <w:bookmarkStart w:id="5905" w:name="_Toc45882066"/>
      <w:bookmarkStart w:id="5906" w:name="_Toc52560299"/>
      <w:bookmarkStart w:id="5907" w:name="_Toc67912854"/>
      <w:bookmarkStart w:id="5908" w:name="_Toc74901541"/>
      <w:bookmarkStart w:id="5909" w:name="_Toc76504799"/>
      <w:bookmarkStart w:id="5910" w:name="_Toc83044528"/>
      <w:bookmarkStart w:id="5911" w:name="_Toc89871873"/>
      <w:bookmarkStart w:id="5912" w:name="_Toc98702491"/>
      <w:bookmarkStart w:id="5913" w:name="_Toc105745865"/>
      <w:bookmarkStart w:id="5914" w:name="_Toc123142638"/>
      <w:bookmarkStart w:id="5915" w:name="_Toc124164175"/>
      <w:bookmarkStart w:id="5916" w:name="_Toc130735878"/>
      <w:bookmarkStart w:id="5917" w:name="_Toc137308878"/>
      <w:bookmarkStart w:id="5918" w:name="_Toc147154452"/>
      <w:r w:rsidRPr="00A46FD9">
        <w:t>6.7.2A</w:t>
      </w:r>
      <w:r w:rsidRPr="00A46FD9">
        <w:tab/>
        <w:t>Additional requirement for Band 41</w:t>
      </w:r>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5919" w:name="_Toc21098070"/>
      <w:bookmarkStart w:id="5920" w:name="_Toc29765632"/>
      <w:bookmarkStart w:id="5921" w:name="_Toc37181114"/>
      <w:bookmarkStart w:id="5922" w:name="_Toc37181558"/>
      <w:bookmarkStart w:id="5923" w:name="_Toc37182002"/>
      <w:bookmarkStart w:id="5924" w:name="_Toc45882067"/>
      <w:bookmarkStart w:id="5925" w:name="_Toc52560300"/>
      <w:bookmarkStart w:id="5926" w:name="_Toc67912855"/>
      <w:bookmarkStart w:id="5927" w:name="_Toc74901542"/>
      <w:bookmarkStart w:id="5928" w:name="_Toc76504800"/>
      <w:bookmarkStart w:id="5929" w:name="_Toc83044529"/>
      <w:bookmarkStart w:id="5930" w:name="_Toc89871874"/>
      <w:bookmarkStart w:id="5931" w:name="_Toc98702492"/>
      <w:bookmarkStart w:id="5932" w:name="_Toc105745866"/>
      <w:bookmarkStart w:id="5933" w:name="_Toc123142639"/>
      <w:bookmarkStart w:id="5934" w:name="_Toc124164176"/>
      <w:bookmarkStart w:id="5935" w:name="_Toc130735879"/>
      <w:bookmarkStart w:id="5936" w:name="_Toc137308879"/>
      <w:bookmarkStart w:id="5937" w:name="_Toc147154453"/>
      <w:r w:rsidRPr="00A46FD9">
        <w:t>6.7.3</w:t>
      </w:r>
      <w:r w:rsidRPr="00A46FD9">
        <w:tab/>
        <w:t>Test purpose</w:t>
      </w:r>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5938" w:name="_Toc21098071"/>
      <w:bookmarkStart w:id="5939" w:name="_Toc29765633"/>
      <w:bookmarkStart w:id="5940" w:name="_Toc37181115"/>
      <w:bookmarkStart w:id="5941" w:name="_Toc37181559"/>
      <w:bookmarkStart w:id="5942" w:name="_Toc37182003"/>
      <w:bookmarkStart w:id="5943" w:name="_Toc45882068"/>
      <w:bookmarkStart w:id="5944" w:name="_Toc52560301"/>
      <w:bookmarkStart w:id="5945" w:name="_Toc67912856"/>
      <w:bookmarkStart w:id="5946" w:name="_Toc74901543"/>
      <w:bookmarkStart w:id="5947" w:name="_Toc76504801"/>
      <w:bookmarkStart w:id="5948" w:name="_Toc83044530"/>
      <w:bookmarkStart w:id="5949" w:name="_Toc89871875"/>
      <w:bookmarkStart w:id="5950" w:name="_Toc98702493"/>
      <w:bookmarkStart w:id="5951" w:name="_Toc105745867"/>
      <w:bookmarkStart w:id="5952" w:name="_Toc123142640"/>
      <w:bookmarkStart w:id="5953" w:name="_Toc124164177"/>
      <w:bookmarkStart w:id="5954" w:name="_Toc130735880"/>
      <w:bookmarkStart w:id="5955" w:name="_Toc137308880"/>
      <w:bookmarkStart w:id="5956" w:name="_Toc147154454"/>
      <w:r w:rsidRPr="00A46FD9">
        <w:t>6.7.4</w:t>
      </w:r>
      <w:r w:rsidRPr="00A46FD9">
        <w:tab/>
        <w:t>Method of test</w:t>
      </w:r>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p>
    <w:p w14:paraId="038BA912" w14:textId="77777777" w:rsidR="00FF3259" w:rsidRPr="00A46FD9" w:rsidRDefault="00FF3259" w:rsidP="00FF3259">
      <w:pPr>
        <w:pStyle w:val="Heading4"/>
      </w:pPr>
      <w:bookmarkStart w:id="5957" w:name="_Toc21098072"/>
      <w:bookmarkStart w:id="5958" w:name="_Toc29765634"/>
      <w:bookmarkStart w:id="5959" w:name="_Toc37181116"/>
      <w:bookmarkStart w:id="5960" w:name="_Toc37181560"/>
      <w:bookmarkStart w:id="5961" w:name="_Toc37182004"/>
      <w:bookmarkStart w:id="5962" w:name="_Toc45882069"/>
      <w:bookmarkStart w:id="5963" w:name="_Toc52560302"/>
      <w:bookmarkStart w:id="5964" w:name="_Toc67912857"/>
      <w:bookmarkStart w:id="5965" w:name="_Toc74901544"/>
      <w:bookmarkStart w:id="5966" w:name="_Toc76504802"/>
      <w:bookmarkStart w:id="5967" w:name="_Toc83044531"/>
      <w:bookmarkStart w:id="5968" w:name="_Toc89871876"/>
      <w:bookmarkStart w:id="5969" w:name="_Toc98702494"/>
      <w:bookmarkStart w:id="5970" w:name="_Toc105745868"/>
      <w:bookmarkStart w:id="5971" w:name="_Toc123142641"/>
      <w:bookmarkStart w:id="5972" w:name="_Toc124164178"/>
      <w:bookmarkStart w:id="5973" w:name="_Toc130735881"/>
      <w:bookmarkStart w:id="5974" w:name="_Toc137308881"/>
      <w:bookmarkStart w:id="5975" w:name="_Toc147154455"/>
      <w:r w:rsidRPr="00A46FD9">
        <w:t>6.7.4.1</w:t>
      </w:r>
      <w:r w:rsidRPr="00A46FD9">
        <w:tab/>
        <w:t>Initial conditions</w:t>
      </w:r>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5976" w:name="_Toc21098073"/>
      <w:bookmarkStart w:id="5977" w:name="_Toc29765635"/>
      <w:bookmarkStart w:id="5978" w:name="_Toc37181117"/>
      <w:bookmarkStart w:id="5979" w:name="_Toc37181561"/>
      <w:bookmarkStart w:id="5980" w:name="_Toc37182005"/>
      <w:bookmarkStart w:id="5981" w:name="_Toc45882070"/>
      <w:bookmarkStart w:id="5982" w:name="_Toc52560303"/>
      <w:bookmarkStart w:id="5983" w:name="_Toc67912858"/>
      <w:bookmarkStart w:id="5984" w:name="_Toc74901545"/>
      <w:bookmarkStart w:id="5985" w:name="_Toc76504803"/>
      <w:bookmarkStart w:id="5986" w:name="_Toc83044532"/>
      <w:bookmarkStart w:id="5987" w:name="_Toc89871877"/>
      <w:bookmarkStart w:id="5988" w:name="_Toc98702495"/>
      <w:bookmarkStart w:id="5989" w:name="_Toc105745869"/>
      <w:bookmarkStart w:id="5990" w:name="_Toc123142642"/>
      <w:bookmarkStart w:id="5991" w:name="_Toc124164179"/>
      <w:bookmarkStart w:id="5992" w:name="_Toc130735882"/>
      <w:bookmarkStart w:id="5993" w:name="_Toc137308882"/>
      <w:bookmarkStart w:id="5994" w:name="_Toc147154456"/>
      <w:r w:rsidRPr="00A46FD9">
        <w:t>6.7.4.2</w:t>
      </w:r>
      <w:r w:rsidRPr="00A46FD9">
        <w:tab/>
        <w:t>Procedure</w:t>
      </w:r>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p>
    <w:p w14:paraId="76B1F6BA" w14:textId="77777777" w:rsidR="00FF3259" w:rsidRPr="00A46FD9" w:rsidRDefault="00FF3259" w:rsidP="00FF3259">
      <w:pPr>
        <w:pStyle w:val="Heading5"/>
      </w:pPr>
      <w:bookmarkStart w:id="5995" w:name="_Toc21098074"/>
      <w:bookmarkStart w:id="5996" w:name="_Toc29765636"/>
      <w:bookmarkStart w:id="5997" w:name="_Toc37181118"/>
      <w:bookmarkStart w:id="5998" w:name="_Toc37181562"/>
      <w:bookmarkStart w:id="5999" w:name="_Toc37182006"/>
      <w:bookmarkStart w:id="6000" w:name="_Toc45882071"/>
      <w:bookmarkStart w:id="6001" w:name="_Toc52560304"/>
      <w:bookmarkStart w:id="6002" w:name="_Toc67912859"/>
      <w:bookmarkStart w:id="6003" w:name="_Toc74901546"/>
      <w:bookmarkStart w:id="6004" w:name="_Toc76504804"/>
      <w:bookmarkStart w:id="6005" w:name="_Toc83044533"/>
      <w:bookmarkStart w:id="6006" w:name="_Toc89871878"/>
      <w:bookmarkStart w:id="6007" w:name="_Toc98702496"/>
      <w:bookmarkStart w:id="6008" w:name="_Toc105745870"/>
      <w:bookmarkStart w:id="6009" w:name="_Toc123142643"/>
      <w:bookmarkStart w:id="6010" w:name="_Toc124164180"/>
      <w:bookmarkStart w:id="6011" w:name="_Toc130735883"/>
      <w:bookmarkStart w:id="6012" w:name="_Toc137308883"/>
      <w:bookmarkStart w:id="6013" w:name="_Toc147154457"/>
      <w:r w:rsidRPr="00A46FD9">
        <w:t>6.7.4.2.1</w:t>
      </w:r>
      <w:r w:rsidRPr="00A46FD9">
        <w:tab/>
        <w:t>General minimum requirement test procedure</w:t>
      </w:r>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6014" w:name="_Toc21098075"/>
      <w:bookmarkStart w:id="6015" w:name="_Toc29765637"/>
      <w:bookmarkStart w:id="6016" w:name="_Toc37181119"/>
      <w:bookmarkStart w:id="6017" w:name="_Toc37181563"/>
      <w:bookmarkStart w:id="6018" w:name="_Toc37182007"/>
      <w:bookmarkStart w:id="6019" w:name="_Toc45882072"/>
      <w:bookmarkStart w:id="6020" w:name="_Toc52560305"/>
      <w:bookmarkStart w:id="6021" w:name="_Toc67912860"/>
      <w:bookmarkStart w:id="6022" w:name="_Toc74901547"/>
      <w:bookmarkStart w:id="6023" w:name="_Toc76504805"/>
      <w:bookmarkStart w:id="6024" w:name="_Toc83044534"/>
      <w:bookmarkStart w:id="6025" w:name="_Toc89871879"/>
      <w:bookmarkStart w:id="6026" w:name="_Toc98702497"/>
      <w:bookmarkStart w:id="6027" w:name="_Toc105745871"/>
      <w:bookmarkStart w:id="6028" w:name="_Toc123142644"/>
      <w:bookmarkStart w:id="6029" w:name="_Toc124164181"/>
      <w:bookmarkStart w:id="6030" w:name="_Toc130735884"/>
      <w:bookmarkStart w:id="6031" w:name="_Toc137308884"/>
      <w:bookmarkStart w:id="6032" w:name="_Toc147154458"/>
      <w:r w:rsidRPr="00A46FD9">
        <w:t>6.7.4.2.2</w:t>
      </w:r>
      <w:r w:rsidRPr="00A46FD9">
        <w:tab/>
        <w:t>Additional minimum requirement (BC1 and BC2) test procedure</w:t>
      </w:r>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77777777" w:rsidR="00FF3259" w:rsidRPr="00A46FD9" w:rsidRDefault="00FF3259" w:rsidP="00FF3259">
      <w:pPr>
        <w:pStyle w:val="Heading5"/>
      </w:pPr>
      <w:bookmarkStart w:id="6033" w:name="_Toc21098076"/>
      <w:bookmarkStart w:id="6034" w:name="_Toc29765638"/>
      <w:bookmarkStart w:id="6035" w:name="_Toc37181120"/>
      <w:bookmarkStart w:id="6036" w:name="_Toc37181564"/>
      <w:bookmarkStart w:id="6037" w:name="_Toc37182008"/>
      <w:bookmarkStart w:id="6038" w:name="_Toc45882073"/>
      <w:bookmarkStart w:id="6039" w:name="_Toc52560306"/>
      <w:bookmarkStart w:id="6040" w:name="_Toc67912861"/>
      <w:bookmarkStart w:id="6041" w:name="_Toc74901548"/>
      <w:bookmarkStart w:id="6042" w:name="_Toc76504806"/>
      <w:bookmarkStart w:id="6043" w:name="_Toc83044535"/>
      <w:bookmarkStart w:id="6044" w:name="_Toc89871880"/>
      <w:bookmarkStart w:id="6045" w:name="_Toc98702498"/>
      <w:bookmarkStart w:id="6046" w:name="_Toc105745872"/>
      <w:bookmarkStart w:id="6047" w:name="_Toc123142645"/>
      <w:bookmarkStart w:id="6048" w:name="_Toc124164182"/>
      <w:bookmarkStart w:id="6049" w:name="_Toc130735885"/>
      <w:bookmarkStart w:id="6050" w:name="_Toc137308885"/>
      <w:bookmarkStart w:id="6051" w:name="_Toc147154459"/>
      <w:r w:rsidRPr="00A46FD9">
        <w:t>6.7.4.2.3</w:t>
      </w:r>
      <w:r w:rsidRPr="00A46FD9">
        <w:tab/>
        <w:t>Additional minimum requirement (BC3) test procedure</w:t>
      </w:r>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156A306F"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2E10C386" w:rsidR="00FF3259" w:rsidRPr="00A46FD9" w:rsidRDefault="00FF3259" w:rsidP="00793CBF">
      <w:pPr>
        <w:pStyle w:val="EQ"/>
        <w:rPr>
          <w:snapToGrid w:val="0"/>
        </w:rPr>
      </w:pP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0D24F52D"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w:t>
      </w:r>
      <w:r w:rsidR="00FF3259" w:rsidRPr="00A46FD9">
        <w:t xml:space="preserve"> </w:t>
      </w:r>
      <w:r w:rsidR="00FF3259" w:rsidRPr="00A46FD9">
        <w:rPr>
          <w:snapToGrid w:val="0"/>
        </w:rPr>
        <w:t>in case of single carrier</w:t>
      </w:r>
      <w:r w:rsidR="00FF3259" w:rsidRPr="00A46FD9">
        <w:rPr>
          <w:snapToGrid w:val="0"/>
          <w:lang w:eastAsia="zh-CN"/>
        </w:rPr>
        <w:t>, or sub-block bandwidth</w:t>
      </w:r>
      <w:r w:rsidR="00FF3259" w:rsidRPr="00A46FD9">
        <w:rPr>
          <w:snapToGrid w:val="0"/>
        </w:rPr>
        <w:t>.</w:t>
      </w:r>
    </w:p>
    <w:p w14:paraId="4F7C7ED5" w14:textId="77777777" w:rsidR="00FF3259" w:rsidRPr="00A46FD9" w:rsidRDefault="00FF3259" w:rsidP="00FF3259">
      <w:pPr>
        <w:pStyle w:val="Heading3"/>
      </w:pPr>
      <w:bookmarkStart w:id="6052" w:name="_Toc21098077"/>
      <w:bookmarkStart w:id="6053" w:name="_Toc29765639"/>
      <w:bookmarkStart w:id="6054" w:name="_Toc37181121"/>
      <w:bookmarkStart w:id="6055" w:name="_Toc37181565"/>
      <w:bookmarkStart w:id="6056" w:name="_Toc37182009"/>
      <w:bookmarkStart w:id="6057" w:name="_Toc45882074"/>
      <w:bookmarkStart w:id="6058" w:name="_Toc52560307"/>
      <w:bookmarkStart w:id="6059" w:name="_Toc67912862"/>
      <w:bookmarkStart w:id="6060" w:name="_Toc74901549"/>
      <w:bookmarkStart w:id="6061" w:name="_Toc76504807"/>
      <w:bookmarkStart w:id="6062" w:name="_Toc83044536"/>
      <w:bookmarkStart w:id="6063" w:name="_Toc89871881"/>
      <w:bookmarkStart w:id="6064" w:name="_Toc98702499"/>
      <w:bookmarkStart w:id="6065" w:name="_Toc105745873"/>
      <w:bookmarkStart w:id="6066" w:name="_Toc123142646"/>
      <w:bookmarkStart w:id="6067" w:name="_Toc124164183"/>
      <w:bookmarkStart w:id="6068" w:name="_Toc130735886"/>
      <w:bookmarkStart w:id="6069" w:name="_Toc137308886"/>
      <w:bookmarkStart w:id="6070" w:name="_Toc147154460"/>
      <w:r w:rsidRPr="00A46FD9">
        <w:t>6.7.5</w:t>
      </w:r>
      <w:r w:rsidRPr="00A46FD9">
        <w:tab/>
        <w:t>Test requirements</w:t>
      </w:r>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p>
    <w:p w14:paraId="761A8452" w14:textId="77777777" w:rsidR="00FF3259" w:rsidRPr="00A46FD9" w:rsidRDefault="00FF3259" w:rsidP="00FF3259">
      <w:pPr>
        <w:pStyle w:val="Heading4"/>
      </w:pPr>
      <w:bookmarkStart w:id="6071" w:name="_Toc21098078"/>
      <w:bookmarkStart w:id="6072" w:name="_Toc29765640"/>
      <w:bookmarkStart w:id="6073" w:name="_Toc37181122"/>
      <w:bookmarkStart w:id="6074" w:name="_Toc37181566"/>
      <w:bookmarkStart w:id="6075" w:name="_Toc37182010"/>
      <w:bookmarkStart w:id="6076" w:name="_Toc45882075"/>
      <w:bookmarkStart w:id="6077" w:name="_Toc52560308"/>
      <w:bookmarkStart w:id="6078" w:name="_Toc67912863"/>
      <w:bookmarkStart w:id="6079" w:name="_Toc74901550"/>
      <w:bookmarkStart w:id="6080" w:name="_Toc76504808"/>
      <w:bookmarkStart w:id="6081" w:name="_Toc83044537"/>
      <w:bookmarkStart w:id="6082" w:name="_Toc89871882"/>
      <w:bookmarkStart w:id="6083" w:name="_Toc98702500"/>
      <w:bookmarkStart w:id="6084" w:name="_Toc105745874"/>
      <w:bookmarkStart w:id="6085" w:name="_Toc123142647"/>
      <w:bookmarkStart w:id="6086" w:name="_Toc124164184"/>
      <w:bookmarkStart w:id="6087" w:name="_Toc130735887"/>
      <w:bookmarkStart w:id="6088" w:name="_Toc137308887"/>
      <w:bookmarkStart w:id="6089" w:name="_Toc147154461"/>
      <w:r w:rsidRPr="00A46FD9">
        <w:t>6.7.5.1</w:t>
      </w:r>
      <w:r w:rsidRPr="00A46FD9">
        <w:tab/>
        <w:t>General test requirement</w:t>
      </w:r>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090" w:name="_Toc21098079"/>
      <w:bookmarkStart w:id="6091" w:name="_Toc29765641"/>
      <w:bookmarkStart w:id="6092" w:name="_Toc37181123"/>
      <w:bookmarkStart w:id="6093" w:name="_Toc37181567"/>
      <w:bookmarkStart w:id="6094" w:name="_Toc37182011"/>
      <w:bookmarkStart w:id="6095" w:name="_Toc45882076"/>
      <w:bookmarkStart w:id="6096" w:name="_Toc52560309"/>
      <w:bookmarkStart w:id="6097" w:name="_Toc67912864"/>
      <w:bookmarkStart w:id="6098" w:name="_Toc74901551"/>
      <w:bookmarkStart w:id="6099" w:name="_Toc76504809"/>
      <w:bookmarkStart w:id="6100" w:name="_Toc83044538"/>
      <w:bookmarkStart w:id="6101" w:name="_Toc89871883"/>
      <w:bookmarkStart w:id="6102" w:name="_Toc98702501"/>
      <w:bookmarkStart w:id="6103" w:name="_Toc105745875"/>
      <w:bookmarkStart w:id="6104" w:name="_Toc123142648"/>
      <w:bookmarkStart w:id="6105" w:name="_Toc124164185"/>
      <w:bookmarkStart w:id="6106" w:name="_Toc130735888"/>
      <w:bookmarkStart w:id="6107" w:name="_Toc137308888"/>
      <w:bookmarkStart w:id="6108" w:name="_Toc147154462"/>
      <w:r w:rsidRPr="00A46FD9">
        <w:t>6.7.5.2</w:t>
      </w:r>
      <w:r w:rsidRPr="00A46FD9">
        <w:tab/>
        <w:t>Additional test requirement (BC1 and BC2)</w:t>
      </w:r>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6109" w:name="_Toc21098080"/>
      <w:bookmarkStart w:id="6110" w:name="_Toc29765642"/>
      <w:bookmarkStart w:id="6111" w:name="_Toc37181124"/>
      <w:bookmarkStart w:id="6112" w:name="_Toc37181568"/>
      <w:bookmarkStart w:id="6113" w:name="_Toc37182012"/>
      <w:bookmarkStart w:id="6114" w:name="_Toc45882077"/>
      <w:bookmarkStart w:id="6115" w:name="_Toc52560310"/>
      <w:bookmarkStart w:id="6116" w:name="_Toc67912865"/>
      <w:bookmarkStart w:id="6117" w:name="_Toc74901552"/>
      <w:bookmarkStart w:id="6118" w:name="_Toc76504810"/>
      <w:bookmarkStart w:id="6119" w:name="_Toc83044539"/>
      <w:bookmarkStart w:id="6120" w:name="_Toc89871884"/>
      <w:bookmarkStart w:id="6121" w:name="_Toc98702502"/>
      <w:bookmarkStart w:id="6122" w:name="_Toc105745876"/>
      <w:bookmarkStart w:id="6123" w:name="_Toc123142649"/>
      <w:bookmarkStart w:id="6124" w:name="_Toc124164186"/>
      <w:bookmarkStart w:id="6125" w:name="_Toc130735889"/>
      <w:bookmarkStart w:id="6126" w:name="_Toc137308889"/>
      <w:bookmarkStart w:id="6127" w:name="_Toc147154463"/>
      <w:r w:rsidRPr="00A46FD9">
        <w:t>6.7.5.3</w:t>
      </w:r>
      <w:r w:rsidRPr="00A46FD9">
        <w:tab/>
        <w:t>Additional test requirement (BC3)</w:t>
      </w:r>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p>
    <w:p w14:paraId="53DD6CBA" w14:textId="7A21B1D1" w:rsidR="00B54936" w:rsidRDefault="00B54936" w:rsidP="00FF3259">
      <w:pPr>
        <w:rPr>
          <w:snapToGrid w:val="0"/>
        </w:rPr>
      </w:pPr>
      <w:r>
        <w:t>This additional requirement shall only apply for BS co-located with an UTRA TDD BS.</w:t>
      </w:r>
    </w:p>
    <w:p w14:paraId="5266A434" w14:textId="12D36BDB"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6128" w:name="_Toc21098081"/>
      <w:bookmarkStart w:id="6129" w:name="_Toc29765643"/>
      <w:bookmarkStart w:id="6130" w:name="_Toc37181125"/>
      <w:bookmarkStart w:id="6131" w:name="_Toc37181569"/>
      <w:bookmarkStart w:id="6132" w:name="_Toc37182013"/>
      <w:bookmarkStart w:id="6133" w:name="_Toc45882078"/>
      <w:bookmarkStart w:id="6134" w:name="_Toc52560311"/>
      <w:bookmarkStart w:id="6135" w:name="_Toc67912866"/>
      <w:bookmarkStart w:id="6136" w:name="_Toc74901553"/>
      <w:bookmarkStart w:id="6137" w:name="_Toc76504811"/>
      <w:bookmarkStart w:id="6138" w:name="_Toc83044540"/>
      <w:bookmarkStart w:id="6139" w:name="_Toc89871885"/>
      <w:bookmarkStart w:id="6140" w:name="_Toc98702503"/>
      <w:bookmarkStart w:id="6141" w:name="_Toc105745877"/>
      <w:bookmarkStart w:id="6142" w:name="_Toc123142650"/>
      <w:bookmarkStart w:id="6143" w:name="_Toc124164187"/>
      <w:bookmarkStart w:id="6144" w:name="_Toc130735890"/>
      <w:bookmarkStart w:id="6145" w:name="_Toc137308890"/>
      <w:bookmarkStart w:id="6146" w:name="_Toc147154464"/>
      <w:r w:rsidRPr="00A46FD9">
        <w:t>6.7.5.4</w:t>
      </w:r>
      <w:r w:rsidRPr="00A46FD9">
        <w:tab/>
        <w:t>Additional test requirement for Band 41</w:t>
      </w:r>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p>
    <w:p w14:paraId="14B28467" w14:textId="55149F53" w:rsidR="009D122A" w:rsidRPr="00FE44C9" w:rsidRDefault="009D122A" w:rsidP="009D122A">
      <w:bookmarkStart w:id="6147" w:name="_Toc21098082"/>
      <w:bookmarkStart w:id="6148" w:name="_Toc29765644"/>
      <w:bookmarkStart w:id="6149" w:name="_Toc37181126"/>
      <w:bookmarkStart w:id="6150" w:name="_Toc37181570"/>
      <w:bookmarkStart w:id="6151" w:name="_Toc37182014"/>
      <w:bookmarkStart w:id="6152" w:name="_Toc45882079"/>
      <w:bookmarkStart w:id="6153" w:name="_Toc52560312"/>
      <w:bookmarkStart w:id="6154"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155" w:name="_Toc74901554"/>
      <w:bookmarkStart w:id="6156" w:name="_Toc76504812"/>
      <w:bookmarkStart w:id="6157" w:name="_Toc83044541"/>
      <w:bookmarkStart w:id="6158" w:name="_Toc89871886"/>
      <w:bookmarkStart w:id="6159" w:name="_Toc98702504"/>
      <w:bookmarkStart w:id="6160" w:name="_Toc105745878"/>
      <w:bookmarkStart w:id="6161" w:name="_Toc123142651"/>
      <w:bookmarkStart w:id="6162" w:name="_Toc124164188"/>
      <w:bookmarkStart w:id="6163" w:name="_Toc130735891"/>
      <w:bookmarkStart w:id="6164" w:name="_Toc137308891"/>
      <w:bookmarkStart w:id="6165" w:name="_Toc147154465"/>
      <w:r w:rsidRPr="00A46FD9">
        <w:t>7</w:t>
      </w:r>
      <w:r w:rsidRPr="00A46FD9">
        <w:tab/>
        <w:t>Receiver characteristics</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p>
    <w:p w14:paraId="0BC7AF81" w14:textId="77777777" w:rsidR="00FF3259" w:rsidRPr="00A46FD9" w:rsidRDefault="00FF3259" w:rsidP="00FF3259">
      <w:pPr>
        <w:pStyle w:val="Heading2"/>
      </w:pPr>
      <w:bookmarkStart w:id="6166" w:name="_Toc21098083"/>
      <w:bookmarkStart w:id="6167" w:name="_Toc29765645"/>
      <w:bookmarkStart w:id="6168" w:name="_Toc37181127"/>
      <w:bookmarkStart w:id="6169" w:name="_Toc37181571"/>
      <w:bookmarkStart w:id="6170" w:name="_Toc37182015"/>
      <w:bookmarkStart w:id="6171" w:name="_Toc45882080"/>
      <w:bookmarkStart w:id="6172" w:name="_Toc52560313"/>
      <w:bookmarkStart w:id="6173" w:name="_Toc67912868"/>
      <w:bookmarkStart w:id="6174" w:name="_Toc74901555"/>
      <w:bookmarkStart w:id="6175" w:name="_Toc76504813"/>
      <w:bookmarkStart w:id="6176" w:name="_Toc83044542"/>
      <w:bookmarkStart w:id="6177" w:name="_Toc89871887"/>
      <w:bookmarkStart w:id="6178" w:name="_Toc98702505"/>
      <w:bookmarkStart w:id="6179" w:name="_Toc105745879"/>
      <w:bookmarkStart w:id="6180" w:name="_Toc123142652"/>
      <w:bookmarkStart w:id="6181" w:name="_Toc124164189"/>
      <w:bookmarkStart w:id="6182" w:name="_Toc130735892"/>
      <w:bookmarkStart w:id="6183" w:name="_Toc137308892"/>
      <w:bookmarkStart w:id="6184" w:name="_Toc147154466"/>
      <w:r w:rsidRPr="00A46FD9">
        <w:t>7.1</w:t>
      </w:r>
      <w:r w:rsidRPr="00A46FD9">
        <w:tab/>
        <w:t>General</w:t>
      </w:r>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6185" w:name="_Toc21098084"/>
      <w:bookmarkStart w:id="6186" w:name="_Toc29765646"/>
      <w:bookmarkStart w:id="6187" w:name="_Toc37181128"/>
      <w:bookmarkStart w:id="6188" w:name="_Toc37181572"/>
      <w:bookmarkStart w:id="6189" w:name="_Toc37182016"/>
      <w:bookmarkStart w:id="6190" w:name="_Toc45882081"/>
      <w:bookmarkStart w:id="6191" w:name="_Toc52560314"/>
      <w:bookmarkStart w:id="6192" w:name="_Toc67912869"/>
      <w:bookmarkStart w:id="6193" w:name="_Toc74901556"/>
      <w:bookmarkStart w:id="6194" w:name="_Toc76504814"/>
      <w:bookmarkStart w:id="6195" w:name="_Toc83044543"/>
      <w:bookmarkStart w:id="6196" w:name="_Toc89871888"/>
      <w:bookmarkStart w:id="6197" w:name="_Toc98702506"/>
      <w:bookmarkStart w:id="6198" w:name="_Toc105745880"/>
      <w:bookmarkStart w:id="6199" w:name="_Toc123142653"/>
      <w:bookmarkStart w:id="6200" w:name="_Toc124164190"/>
      <w:bookmarkStart w:id="6201" w:name="_Toc130735893"/>
      <w:bookmarkStart w:id="6202" w:name="_Toc137308893"/>
      <w:bookmarkStart w:id="6203" w:name="_Toc147154467"/>
      <w:r w:rsidRPr="00A46FD9">
        <w:t>7.2</w:t>
      </w:r>
      <w:r w:rsidRPr="00A46FD9">
        <w:tab/>
        <w:t>Reference sensitivity level</w:t>
      </w:r>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p>
    <w:p w14:paraId="722DCCBE" w14:textId="77777777" w:rsidR="00FF3259" w:rsidRPr="00A46FD9" w:rsidRDefault="00FF3259" w:rsidP="00FF3259">
      <w:pPr>
        <w:pStyle w:val="Heading3"/>
      </w:pPr>
      <w:bookmarkStart w:id="6204" w:name="_Toc21098085"/>
      <w:bookmarkStart w:id="6205" w:name="_Toc29765647"/>
      <w:bookmarkStart w:id="6206" w:name="_Toc37181129"/>
      <w:bookmarkStart w:id="6207" w:name="_Toc37181573"/>
      <w:bookmarkStart w:id="6208" w:name="_Toc37182017"/>
      <w:bookmarkStart w:id="6209" w:name="_Toc45882082"/>
      <w:bookmarkStart w:id="6210" w:name="_Toc52560315"/>
      <w:bookmarkStart w:id="6211" w:name="_Toc67912870"/>
      <w:bookmarkStart w:id="6212" w:name="_Toc74901557"/>
      <w:bookmarkStart w:id="6213" w:name="_Toc76504815"/>
      <w:bookmarkStart w:id="6214" w:name="_Toc83044544"/>
      <w:bookmarkStart w:id="6215" w:name="_Toc89871889"/>
      <w:bookmarkStart w:id="6216" w:name="_Toc98702507"/>
      <w:bookmarkStart w:id="6217" w:name="_Toc105745881"/>
      <w:bookmarkStart w:id="6218" w:name="_Toc123142654"/>
      <w:bookmarkStart w:id="6219" w:name="_Toc124164191"/>
      <w:bookmarkStart w:id="6220" w:name="_Toc130735894"/>
      <w:bookmarkStart w:id="6221" w:name="_Toc137308894"/>
      <w:bookmarkStart w:id="6222" w:name="_Toc147154468"/>
      <w:r w:rsidRPr="00A46FD9">
        <w:t>7.2.1</w:t>
      </w:r>
      <w:r w:rsidRPr="00A46FD9">
        <w:tab/>
        <w:t>Definition and applicability</w:t>
      </w:r>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74BB8AEB"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39832FCE" w14:textId="77777777" w:rsidR="00FF3259" w:rsidRPr="00A46FD9" w:rsidRDefault="00FF3259" w:rsidP="00FF3259">
      <w:pPr>
        <w:pStyle w:val="Heading3"/>
      </w:pPr>
      <w:bookmarkStart w:id="6223" w:name="_Toc21098086"/>
      <w:bookmarkStart w:id="6224" w:name="_Toc29765648"/>
      <w:bookmarkStart w:id="6225" w:name="_Toc37181130"/>
      <w:bookmarkStart w:id="6226" w:name="_Toc37181574"/>
      <w:bookmarkStart w:id="6227" w:name="_Toc37182018"/>
      <w:bookmarkStart w:id="6228" w:name="_Toc45882083"/>
      <w:bookmarkStart w:id="6229" w:name="_Toc52560316"/>
      <w:bookmarkStart w:id="6230" w:name="_Toc67912871"/>
      <w:bookmarkStart w:id="6231" w:name="_Toc74901558"/>
      <w:bookmarkStart w:id="6232" w:name="_Toc76504816"/>
      <w:bookmarkStart w:id="6233" w:name="_Toc83044545"/>
      <w:bookmarkStart w:id="6234" w:name="_Toc89871890"/>
      <w:bookmarkStart w:id="6235" w:name="_Toc98702508"/>
      <w:bookmarkStart w:id="6236" w:name="_Toc105745882"/>
      <w:bookmarkStart w:id="6237" w:name="_Toc123142655"/>
      <w:bookmarkStart w:id="6238" w:name="_Toc124164192"/>
      <w:bookmarkStart w:id="6239" w:name="_Toc130735895"/>
      <w:bookmarkStart w:id="6240" w:name="_Toc137308895"/>
      <w:bookmarkStart w:id="6241" w:name="_Toc147154469"/>
      <w:r w:rsidRPr="00A46FD9">
        <w:t>7.2.2</w:t>
      </w:r>
      <w:r w:rsidRPr="00A46FD9">
        <w:tab/>
        <w:t>Minimum requirement</w:t>
      </w:r>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242" w:name="_Toc21098087"/>
      <w:bookmarkStart w:id="6243" w:name="_Toc29765649"/>
      <w:bookmarkStart w:id="6244" w:name="_Toc37181131"/>
      <w:bookmarkStart w:id="6245" w:name="_Toc37181575"/>
      <w:bookmarkStart w:id="6246" w:name="_Toc37182019"/>
      <w:bookmarkStart w:id="6247" w:name="_Toc45882084"/>
      <w:bookmarkStart w:id="6248" w:name="_Toc52560317"/>
      <w:bookmarkStart w:id="6249" w:name="_Toc67912872"/>
      <w:bookmarkStart w:id="6250" w:name="_Toc74901559"/>
      <w:bookmarkStart w:id="6251" w:name="_Toc76504817"/>
      <w:bookmarkStart w:id="6252" w:name="_Toc83044546"/>
      <w:bookmarkStart w:id="6253" w:name="_Toc89871891"/>
      <w:bookmarkStart w:id="6254" w:name="_Toc98702509"/>
      <w:bookmarkStart w:id="6255" w:name="_Toc105745883"/>
      <w:bookmarkStart w:id="6256" w:name="_Toc123142656"/>
      <w:bookmarkStart w:id="6257" w:name="_Toc124164193"/>
      <w:bookmarkStart w:id="6258" w:name="_Toc130735896"/>
      <w:bookmarkStart w:id="6259" w:name="_Toc137308896"/>
      <w:bookmarkStart w:id="6260" w:name="_Toc147154470"/>
      <w:r w:rsidRPr="00A46FD9">
        <w:t>7.2.3</w:t>
      </w:r>
      <w:r w:rsidRPr="00A46FD9">
        <w:tab/>
        <w:t>Test purpose</w:t>
      </w:r>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261" w:name="_Toc21098088"/>
      <w:bookmarkStart w:id="6262" w:name="_Toc29765650"/>
      <w:bookmarkStart w:id="6263" w:name="_Toc37181132"/>
      <w:bookmarkStart w:id="6264" w:name="_Toc37181576"/>
      <w:bookmarkStart w:id="6265" w:name="_Toc37182020"/>
      <w:bookmarkStart w:id="6266" w:name="_Toc45882085"/>
      <w:bookmarkStart w:id="6267" w:name="_Toc52560318"/>
      <w:bookmarkStart w:id="6268" w:name="_Toc67912873"/>
      <w:bookmarkStart w:id="6269" w:name="_Toc74901560"/>
      <w:bookmarkStart w:id="6270" w:name="_Toc76504818"/>
      <w:bookmarkStart w:id="6271" w:name="_Toc83044547"/>
      <w:bookmarkStart w:id="6272" w:name="_Toc89871892"/>
      <w:bookmarkStart w:id="6273" w:name="_Toc98702510"/>
      <w:bookmarkStart w:id="6274" w:name="_Toc105745884"/>
      <w:bookmarkStart w:id="6275" w:name="_Toc123142657"/>
      <w:bookmarkStart w:id="6276" w:name="_Toc124164194"/>
      <w:bookmarkStart w:id="6277" w:name="_Toc130735897"/>
      <w:bookmarkStart w:id="6278" w:name="_Toc137308897"/>
      <w:bookmarkStart w:id="6279" w:name="_Toc147154471"/>
      <w:r w:rsidRPr="00A46FD9">
        <w:t>7.2.4</w:t>
      </w:r>
      <w:r w:rsidRPr="00A46FD9">
        <w:tab/>
        <w:t>Method of test</w:t>
      </w:r>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290F52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6280" w:name="_Toc21098089"/>
      <w:bookmarkStart w:id="6281" w:name="_Toc29765651"/>
      <w:bookmarkStart w:id="6282" w:name="_Toc37181133"/>
      <w:bookmarkStart w:id="6283" w:name="_Toc37181577"/>
      <w:bookmarkStart w:id="6284" w:name="_Toc37182021"/>
      <w:bookmarkStart w:id="6285" w:name="_Toc45882086"/>
      <w:bookmarkStart w:id="6286" w:name="_Toc52560319"/>
      <w:bookmarkStart w:id="6287" w:name="_Toc67912874"/>
      <w:bookmarkStart w:id="6288" w:name="_Toc74901561"/>
      <w:bookmarkStart w:id="6289" w:name="_Toc76504819"/>
      <w:bookmarkStart w:id="6290" w:name="_Toc83044548"/>
      <w:bookmarkStart w:id="6291" w:name="_Toc89871893"/>
      <w:bookmarkStart w:id="6292" w:name="_Toc98702511"/>
      <w:bookmarkStart w:id="6293" w:name="_Toc105745885"/>
      <w:bookmarkStart w:id="6294" w:name="_Toc123142658"/>
      <w:bookmarkStart w:id="6295" w:name="_Toc124164195"/>
      <w:bookmarkStart w:id="6296" w:name="_Toc130735898"/>
      <w:bookmarkStart w:id="6297" w:name="_Toc137308898"/>
      <w:bookmarkStart w:id="6298" w:name="_Toc147154472"/>
      <w:r w:rsidRPr="00A46FD9">
        <w:t>7.2.4.1</w:t>
      </w:r>
      <w:r w:rsidRPr="00A46FD9">
        <w:tab/>
        <w:t>Initial conditions for GSM/EDGE reference sensitivity level for CS7, CS15 or CS18</w:t>
      </w:r>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7E19A6F1"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187987" w:rsidRPr="00B41890">
        <w:t xml:space="preserve">TCH/FS and PDTCH/MCS5 </w:t>
      </w:r>
      <w:r w:rsidRPr="00A46FD9">
        <w:t>to test.</w:t>
      </w:r>
    </w:p>
    <w:p w14:paraId="6DA3E650" w14:textId="77777777" w:rsidR="00FF3259" w:rsidRPr="00A46FD9" w:rsidRDefault="00FF3259" w:rsidP="00FF3259">
      <w:pPr>
        <w:pStyle w:val="Heading4"/>
      </w:pPr>
      <w:bookmarkStart w:id="6299" w:name="_Toc21098090"/>
      <w:bookmarkStart w:id="6300" w:name="_Toc29765652"/>
      <w:bookmarkStart w:id="6301" w:name="_Toc37181134"/>
      <w:bookmarkStart w:id="6302" w:name="_Toc37181578"/>
      <w:bookmarkStart w:id="6303" w:name="_Toc37182022"/>
      <w:bookmarkStart w:id="6304" w:name="_Toc45882087"/>
      <w:bookmarkStart w:id="6305" w:name="_Toc52560320"/>
      <w:bookmarkStart w:id="6306" w:name="_Toc67912875"/>
      <w:bookmarkStart w:id="6307" w:name="_Toc74901562"/>
      <w:bookmarkStart w:id="6308" w:name="_Toc76504820"/>
      <w:bookmarkStart w:id="6309" w:name="_Toc83044549"/>
      <w:bookmarkStart w:id="6310" w:name="_Toc89871894"/>
      <w:bookmarkStart w:id="6311" w:name="_Toc98702512"/>
      <w:bookmarkStart w:id="6312" w:name="_Toc105745886"/>
      <w:bookmarkStart w:id="6313" w:name="_Toc123142659"/>
      <w:bookmarkStart w:id="6314" w:name="_Toc124164196"/>
      <w:bookmarkStart w:id="6315" w:name="_Toc130735899"/>
      <w:bookmarkStart w:id="6316" w:name="_Toc137308899"/>
      <w:bookmarkStart w:id="6317" w:name="_Toc147154473"/>
      <w:r w:rsidRPr="00A46FD9">
        <w:t>7.2.4.2</w:t>
      </w:r>
      <w:r w:rsidRPr="00A46FD9">
        <w:tab/>
        <w:t>Procedure for GSM/EDGE reference sensitivity level for CS7, CS15 or CS18</w:t>
      </w:r>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39265A38"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0F5FFB20"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318" w:name="_Toc21098091"/>
      <w:bookmarkStart w:id="6319" w:name="_Toc29765653"/>
      <w:bookmarkStart w:id="6320" w:name="_Toc37181135"/>
      <w:bookmarkStart w:id="6321" w:name="_Toc37181579"/>
      <w:bookmarkStart w:id="6322" w:name="_Toc37182023"/>
      <w:bookmarkStart w:id="6323" w:name="_Toc45882088"/>
      <w:bookmarkStart w:id="6324" w:name="_Toc52560321"/>
      <w:bookmarkStart w:id="6325" w:name="_Toc67912876"/>
      <w:bookmarkStart w:id="6326" w:name="_Toc74901563"/>
      <w:bookmarkStart w:id="6327" w:name="_Toc76504821"/>
      <w:bookmarkStart w:id="6328" w:name="_Toc83044550"/>
      <w:bookmarkStart w:id="6329" w:name="_Toc89871895"/>
      <w:bookmarkStart w:id="6330" w:name="_Toc98702513"/>
      <w:bookmarkStart w:id="6331" w:name="_Toc105745887"/>
      <w:bookmarkStart w:id="6332" w:name="_Toc123142660"/>
      <w:bookmarkStart w:id="6333" w:name="_Toc124164197"/>
      <w:bookmarkStart w:id="6334" w:name="_Toc130735900"/>
      <w:bookmarkStart w:id="6335" w:name="_Toc137308900"/>
      <w:bookmarkStart w:id="6336" w:name="_Toc147154474"/>
      <w:r w:rsidRPr="00A46FD9">
        <w:t>7.2.5</w:t>
      </w:r>
      <w:r w:rsidRPr="00A46FD9">
        <w:tab/>
        <w:t>Test requirements</w:t>
      </w:r>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EB438D0"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w:t>
      </w:r>
    </w:p>
    <w:p w14:paraId="2101CC90" w14:textId="276BF1C3" w:rsidR="007A6E4B" w:rsidRPr="00A46FD9" w:rsidRDefault="007A6E4B" w:rsidP="007A6E4B">
      <w:bookmarkStart w:id="6337" w:name="_Toc21098092"/>
      <w:bookmarkStart w:id="6338"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339" w:name="_Toc37181136"/>
      <w:bookmarkStart w:id="6340" w:name="_Toc37181580"/>
      <w:bookmarkStart w:id="6341" w:name="_Toc37182024"/>
      <w:bookmarkStart w:id="6342" w:name="_Toc45882089"/>
      <w:bookmarkStart w:id="6343" w:name="_Toc52560322"/>
      <w:bookmarkStart w:id="6344" w:name="_Toc67912877"/>
      <w:bookmarkStart w:id="6345" w:name="_Toc74901564"/>
      <w:bookmarkStart w:id="6346" w:name="_Toc76504822"/>
      <w:bookmarkStart w:id="6347" w:name="_Toc83044551"/>
      <w:bookmarkStart w:id="6348" w:name="_Toc89871896"/>
      <w:bookmarkStart w:id="6349" w:name="_Toc98702514"/>
      <w:bookmarkStart w:id="6350" w:name="_Toc105745888"/>
      <w:bookmarkStart w:id="6351" w:name="_Toc123142661"/>
      <w:bookmarkStart w:id="6352" w:name="_Toc124164198"/>
      <w:bookmarkStart w:id="6353" w:name="_Toc130735901"/>
      <w:bookmarkStart w:id="6354" w:name="_Toc137308901"/>
      <w:bookmarkStart w:id="6355" w:name="_Toc147154475"/>
      <w:r w:rsidRPr="00A46FD9">
        <w:t>7.3</w:t>
      </w:r>
      <w:r w:rsidRPr="00A46FD9">
        <w:tab/>
        <w:t>Dynamic range</w:t>
      </w:r>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p>
    <w:p w14:paraId="7CD10EC4" w14:textId="77777777" w:rsidR="00FF3259" w:rsidRPr="00A46FD9" w:rsidRDefault="00FF3259" w:rsidP="00FF3259">
      <w:pPr>
        <w:pStyle w:val="Heading3"/>
      </w:pPr>
      <w:bookmarkStart w:id="6356" w:name="_Toc21098093"/>
      <w:bookmarkStart w:id="6357" w:name="_Toc29765655"/>
      <w:bookmarkStart w:id="6358" w:name="_Toc37181137"/>
      <w:bookmarkStart w:id="6359" w:name="_Toc37181581"/>
      <w:bookmarkStart w:id="6360" w:name="_Toc37182025"/>
      <w:bookmarkStart w:id="6361" w:name="_Toc45882090"/>
      <w:bookmarkStart w:id="6362" w:name="_Toc52560323"/>
      <w:bookmarkStart w:id="6363" w:name="_Toc67912878"/>
      <w:bookmarkStart w:id="6364" w:name="_Toc74901565"/>
      <w:bookmarkStart w:id="6365" w:name="_Toc76504823"/>
      <w:bookmarkStart w:id="6366" w:name="_Toc83044552"/>
      <w:bookmarkStart w:id="6367" w:name="_Toc89871897"/>
      <w:bookmarkStart w:id="6368" w:name="_Toc98702515"/>
      <w:bookmarkStart w:id="6369" w:name="_Toc105745889"/>
      <w:bookmarkStart w:id="6370" w:name="_Toc123142662"/>
      <w:bookmarkStart w:id="6371" w:name="_Toc124164199"/>
      <w:bookmarkStart w:id="6372" w:name="_Toc130735902"/>
      <w:bookmarkStart w:id="6373" w:name="_Toc137308902"/>
      <w:bookmarkStart w:id="6374" w:name="_Toc147154476"/>
      <w:r w:rsidRPr="00A46FD9">
        <w:t>7.3.1</w:t>
      </w:r>
      <w:r w:rsidRPr="00A46FD9">
        <w:tab/>
        <w:t>Definition and applicability</w:t>
      </w:r>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375" w:name="_Toc21098094"/>
      <w:bookmarkStart w:id="6376" w:name="_Toc29765656"/>
      <w:bookmarkStart w:id="6377" w:name="_Toc37181138"/>
      <w:bookmarkStart w:id="6378" w:name="_Toc37181582"/>
      <w:bookmarkStart w:id="6379" w:name="_Toc37182026"/>
      <w:bookmarkStart w:id="6380" w:name="_Toc45882091"/>
      <w:bookmarkStart w:id="6381" w:name="_Toc52560324"/>
      <w:bookmarkStart w:id="6382" w:name="_Toc67912879"/>
      <w:bookmarkStart w:id="6383" w:name="_Toc74901566"/>
      <w:bookmarkStart w:id="6384" w:name="_Toc76504824"/>
      <w:bookmarkStart w:id="6385" w:name="_Toc83044553"/>
      <w:bookmarkStart w:id="6386" w:name="_Toc89871898"/>
      <w:bookmarkStart w:id="6387" w:name="_Toc98702516"/>
      <w:bookmarkStart w:id="6388" w:name="_Toc105745890"/>
      <w:bookmarkStart w:id="6389" w:name="_Toc123142663"/>
      <w:bookmarkStart w:id="6390" w:name="_Toc124164200"/>
      <w:bookmarkStart w:id="6391" w:name="_Toc130735903"/>
      <w:bookmarkStart w:id="6392" w:name="_Toc137308903"/>
      <w:bookmarkStart w:id="6393" w:name="_Toc147154477"/>
      <w:r w:rsidRPr="00A46FD9">
        <w:t>7.3.2</w:t>
      </w:r>
      <w:r w:rsidRPr="00A46FD9">
        <w:tab/>
        <w:t>Minimum requirement</w:t>
      </w:r>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6394" w:name="_Toc21098095"/>
      <w:bookmarkStart w:id="6395" w:name="_Toc29765657"/>
      <w:bookmarkStart w:id="6396" w:name="_Toc37181139"/>
      <w:bookmarkStart w:id="6397" w:name="_Toc37181583"/>
      <w:bookmarkStart w:id="6398" w:name="_Toc37182027"/>
      <w:bookmarkStart w:id="6399" w:name="_Toc45882092"/>
      <w:bookmarkStart w:id="6400" w:name="_Toc52560325"/>
      <w:bookmarkStart w:id="6401" w:name="_Toc67912880"/>
      <w:bookmarkStart w:id="6402" w:name="_Toc74901567"/>
      <w:bookmarkStart w:id="6403" w:name="_Toc76504825"/>
      <w:bookmarkStart w:id="6404" w:name="_Toc83044554"/>
      <w:bookmarkStart w:id="6405" w:name="_Toc89871899"/>
      <w:bookmarkStart w:id="6406" w:name="_Toc98702517"/>
      <w:bookmarkStart w:id="6407" w:name="_Toc105745891"/>
      <w:bookmarkStart w:id="6408" w:name="_Toc123142664"/>
      <w:bookmarkStart w:id="6409" w:name="_Toc124164201"/>
      <w:bookmarkStart w:id="6410" w:name="_Toc130735904"/>
      <w:bookmarkStart w:id="6411" w:name="_Toc137308904"/>
      <w:bookmarkStart w:id="6412" w:name="_Toc147154478"/>
      <w:r w:rsidRPr="00A46FD9">
        <w:t>7.3.3</w:t>
      </w:r>
      <w:r w:rsidRPr="00A46FD9">
        <w:tab/>
        <w:t>Test purpose</w:t>
      </w:r>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6413" w:name="_Toc21098096"/>
      <w:bookmarkStart w:id="6414" w:name="_Toc29765658"/>
      <w:bookmarkStart w:id="6415" w:name="_Toc37181140"/>
      <w:bookmarkStart w:id="6416" w:name="_Toc37181584"/>
      <w:bookmarkStart w:id="6417" w:name="_Toc37182028"/>
      <w:bookmarkStart w:id="6418" w:name="_Toc45882093"/>
      <w:bookmarkStart w:id="6419" w:name="_Toc52560326"/>
      <w:bookmarkStart w:id="6420" w:name="_Toc67912881"/>
      <w:bookmarkStart w:id="6421" w:name="_Toc74901568"/>
      <w:bookmarkStart w:id="6422" w:name="_Toc76504826"/>
      <w:bookmarkStart w:id="6423" w:name="_Toc83044555"/>
      <w:bookmarkStart w:id="6424" w:name="_Toc89871900"/>
      <w:bookmarkStart w:id="6425" w:name="_Toc98702518"/>
      <w:bookmarkStart w:id="6426" w:name="_Toc105745892"/>
      <w:bookmarkStart w:id="6427" w:name="_Toc123142665"/>
      <w:bookmarkStart w:id="6428" w:name="_Toc124164202"/>
      <w:bookmarkStart w:id="6429" w:name="_Toc130735905"/>
      <w:bookmarkStart w:id="6430" w:name="_Toc137308905"/>
      <w:bookmarkStart w:id="6431" w:name="_Toc147154479"/>
      <w:r w:rsidRPr="00A46FD9">
        <w:t>7.3.4</w:t>
      </w:r>
      <w:r w:rsidRPr="00A46FD9">
        <w:tab/>
        <w:t>Method of test</w:t>
      </w:r>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6432" w:name="_Toc21098097"/>
      <w:bookmarkStart w:id="6433" w:name="_Toc29765659"/>
      <w:bookmarkStart w:id="6434" w:name="_Toc37181141"/>
      <w:bookmarkStart w:id="6435" w:name="_Toc37181585"/>
      <w:bookmarkStart w:id="6436" w:name="_Toc37182029"/>
      <w:bookmarkStart w:id="6437" w:name="_Toc45882094"/>
      <w:bookmarkStart w:id="6438" w:name="_Toc52560327"/>
      <w:bookmarkStart w:id="6439" w:name="_Toc67912882"/>
      <w:bookmarkStart w:id="6440" w:name="_Toc74901569"/>
      <w:bookmarkStart w:id="6441" w:name="_Toc76504827"/>
      <w:bookmarkStart w:id="6442" w:name="_Toc83044556"/>
      <w:bookmarkStart w:id="6443" w:name="_Toc89871901"/>
      <w:bookmarkStart w:id="6444" w:name="_Toc98702519"/>
      <w:bookmarkStart w:id="6445" w:name="_Toc105745893"/>
      <w:bookmarkStart w:id="6446" w:name="_Toc123142666"/>
      <w:bookmarkStart w:id="6447" w:name="_Toc124164203"/>
      <w:bookmarkStart w:id="6448" w:name="_Toc130735906"/>
      <w:bookmarkStart w:id="6449" w:name="_Toc137308906"/>
      <w:bookmarkStart w:id="6450" w:name="_Toc147154480"/>
      <w:r w:rsidRPr="00A46FD9">
        <w:t>7.3.4.1</w:t>
      </w:r>
      <w:r w:rsidRPr="00A46FD9">
        <w:tab/>
        <w:t>Initial conditions for GSM/EDGE dynamic range for CS7, CS15 or CS18</w:t>
      </w:r>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6451" w:name="_Toc21098098"/>
      <w:bookmarkStart w:id="6452" w:name="_Toc29765660"/>
      <w:bookmarkStart w:id="6453" w:name="_Toc37181142"/>
      <w:bookmarkStart w:id="6454" w:name="_Toc37181586"/>
      <w:bookmarkStart w:id="6455" w:name="_Toc37182030"/>
      <w:bookmarkStart w:id="6456" w:name="_Toc45882095"/>
      <w:bookmarkStart w:id="6457" w:name="_Toc52560328"/>
      <w:bookmarkStart w:id="6458" w:name="_Toc67912883"/>
      <w:bookmarkStart w:id="6459" w:name="_Toc74901570"/>
      <w:bookmarkStart w:id="6460" w:name="_Toc76504828"/>
      <w:bookmarkStart w:id="6461" w:name="_Toc83044557"/>
      <w:bookmarkStart w:id="6462" w:name="_Toc89871902"/>
      <w:bookmarkStart w:id="6463" w:name="_Toc98702520"/>
      <w:bookmarkStart w:id="6464" w:name="_Toc105745894"/>
      <w:bookmarkStart w:id="6465" w:name="_Toc123142667"/>
      <w:bookmarkStart w:id="6466" w:name="_Toc124164204"/>
      <w:bookmarkStart w:id="6467" w:name="_Toc130735907"/>
      <w:bookmarkStart w:id="6468" w:name="_Toc137308907"/>
      <w:bookmarkStart w:id="6469" w:name="_Toc147154481"/>
      <w:r w:rsidRPr="00A46FD9">
        <w:t>7.3.4.2</w:t>
      </w:r>
      <w:r w:rsidRPr="00A46FD9">
        <w:tab/>
        <w:t>Procedure for GSM/EDGE dynamic range for CS7, CS15 or CS18</w:t>
      </w:r>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6470" w:name="_Toc21098099"/>
      <w:bookmarkStart w:id="6471" w:name="_Toc29765661"/>
      <w:bookmarkStart w:id="6472" w:name="_Toc37181143"/>
      <w:bookmarkStart w:id="6473" w:name="_Toc37181587"/>
      <w:bookmarkStart w:id="6474" w:name="_Toc37182031"/>
      <w:bookmarkStart w:id="6475" w:name="_Toc45882096"/>
      <w:bookmarkStart w:id="6476" w:name="_Toc52560329"/>
      <w:bookmarkStart w:id="6477" w:name="_Toc67912884"/>
      <w:bookmarkStart w:id="6478" w:name="_Toc74901571"/>
      <w:bookmarkStart w:id="6479" w:name="_Toc76504829"/>
      <w:bookmarkStart w:id="6480" w:name="_Toc83044558"/>
      <w:bookmarkStart w:id="6481" w:name="_Toc89871903"/>
      <w:bookmarkStart w:id="6482" w:name="_Toc98702521"/>
      <w:bookmarkStart w:id="6483" w:name="_Toc105745895"/>
      <w:bookmarkStart w:id="6484" w:name="_Toc123142668"/>
      <w:bookmarkStart w:id="6485" w:name="_Toc124164205"/>
      <w:bookmarkStart w:id="6486" w:name="_Toc130735908"/>
      <w:bookmarkStart w:id="6487" w:name="_Toc137308908"/>
      <w:bookmarkStart w:id="6488" w:name="_Toc147154482"/>
      <w:r w:rsidRPr="00A46FD9">
        <w:t>7.3.5</w:t>
      </w:r>
      <w:r w:rsidRPr="00A46FD9">
        <w:tab/>
        <w:t>Test requirements</w:t>
      </w:r>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6489" w:name="_Toc21098100"/>
      <w:bookmarkStart w:id="6490"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6491" w:name="_Toc37181144"/>
      <w:bookmarkStart w:id="6492" w:name="_Toc37181588"/>
      <w:bookmarkStart w:id="6493" w:name="_Toc37182032"/>
      <w:bookmarkStart w:id="6494" w:name="_Toc45882097"/>
      <w:bookmarkStart w:id="6495" w:name="_Toc52560330"/>
      <w:bookmarkStart w:id="6496" w:name="_Toc67912885"/>
      <w:bookmarkStart w:id="6497" w:name="_Toc74901572"/>
      <w:bookmarkStart w:id="6498" w:name="_Toc76504830"/>
      <w:bookmarkStart w:id="6499" w:name="_Toc83044559"/>
      <w:bookmarkStart w:id="6500" w:name="_Toc89871904"/>
      <w:bookmarkStart w:id="6501" w:name="_Toc98702522"/>
      <w:bookmarkStart w:id="6502" w:name="_Toc105745896"/>
      <w:bookmarkStart w:id="6503" w:name="_Toc123142669"/>
      <w:bookmarkStart w:id="6504" w:name="_Toc124164206"/>
      <w:bookmarkStart w:id="6505" w:name="_Toc130735909"/>
      <w:bookmarkStart w:id="6506" w:name="_Toc137308909"/>
      <w:bookmarkStart w:id="6507" w:name="_Toc147154483"/>
      <w:r w:rsidRPr="00A46FD9">
        <w:t>7.4</w:t>
      </w:r>
      <w:r w:rsidRPr="00A46FD9">
        <w:tab/>
        <w:t>In-band selectivity and blocking</w:t>
      </w:r>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p>
    <w:p w14:paraId="38CEE1DB" w14:textId="77777777" w:rsidR="00FF3259" w:rsidRPr="00A46FD9" w:rsidRDefault="00FF3259" w:rsidP="00FF3259">
      <w:pPr>
        <w:pStyle w:val="Heading3"/>
      </w:pPr>
      <w:bookmarkStart w:id="6508" w:name="_Toc21098101"/>
      <w:bookmarkStart w:id="6509" w:name="_Toc29765663"/>
      <w:bookmarkStart w:id="6510" w:name="_Toc37181145"/>
      <w:bookmarkStart w:id="6511" w:name="_Toc37181589"/>
      <w:bookmarkStart w:id="6512" w:name="_Toc37182033"/>
      <w:bookmarkStart w:id="6513" w:name="_Toc45882098"/>
      <w:bookmarkStart w:id="6514" w:name="_Toc52560331"/>
      <w:bookmarkStart w:id="6515" w:name="_Toc67912886"/>
      <w:bookmarkStart w:id="6516" w:name="_Toc74901573"/>
      <w:bookmarkStart w:id="6517" w:name="_Toc76504831"/>
      <w:bookmarkStart w:id="6518" w:name="_Toc83044560"/>
      <w:bookmarkStart w:id="6519" w:name="_Toc89871905"/>
      <w:bookmarkStart w:id="6520" w:name="_Toc98702523"/>
      <w:bookmarkStart w:id="6521" w:name="_Toc105745897"/>
      <w:bookmarkStart w:id="6522" w:name="_Toc123142670"/>
      <w:bookmarkStart w:id="6523" w:name="_Toc124164207"/>
      <w:bookmarkStart w:id="6524" w:name="_Toc130735910"/>
      <w:bookmarkStart w:id="6525" w:name="_Toc137308910"/>
      <w:bookmarkStart w:id="6526" w:name="_Toc147154484"/>
      <w:r w:rsidRPr="00A46FD9">
        <w:t>7.4.1</w:t>
      </w:r>
      <w:r w:rsidRPr="00A46FD9">
        <w:tab/>
        <w:t>Definition and applicability</w:t>
      </w:r>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6527" w:name="_Toc21098102"/>
      <w:bookmarkStart w:id="6528" w:name="_Toc29765664"/>
      <w:bookmarkStart w:id="6529" w:name="_Toc37181146"/>
      <w:bookmarkStart w:id="6530" w:name="_Toc37181590"/>
      <w:bookmarkStart w:id="6531" w:name="_Toc37182034"/>
      <w:bookmarkStart w:id="6532" w:name="_Toc45882099"/>
      <w:bookmarkStart w:id="6533" w:name="_Toc52560332"/>
      <w:bookmarkStart w:id="6534" w:name="_Toc67912887"/>
      <w:bookmarkStart w:id="6535" w:name="_Toc74901574"/>
      <w:bookmarkStart w:id="6536" w:name="_Toc76504832"/>
      <w:bookmarkStart w:id="6537" w:name="_Toc83044561"/>
      <w:bookmarkStart w:id="6538" w:name="_Toc89871906"/>
      <w:bookmarkStart w:id="6539" w:name="_Toc98702524"/>
      <w:bookmarkStart w:id="6540" w:name="_Toc105745898"/>
      <w:bookmarkStart w:id="6541" w:name="_Toc123142671"/>
      <w:bookmarkStart w:id="6542" w:name="_Toc124164208"/>
      <w:bookmarkStart w:id="6543" w:name="_Toc130735911"/>
      <w:bookmarkStart w:id="6544" w:name="_Toc137308911"/>
      <w:bookmarkStart w:id="6545" w:name="_Toc147154485"/>
      <w:r w:rsidRPr="00A46FD9">
        <w:t>7.4.2</w:t>
      </w:r>
      <w:r w:rsidRPr="00A46FD9">
        <w:tab/>
        <w:t>Minimum requirement</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6546" w:name="_Toc21098103"/>
      <w:bookmarkStart w:id="6547" w:name="_Toc29765665"/>
      <w:bookmarkStart w:id="6548" w:name="_Toc37181147"/>
      <w:bookmarkStart w:id="6549" w:name="_Toc37181591"/>
      <w:bookmarkStart w:id="6550" w:name="_Toc37182035"/>
      <w:bookmarkStart w:id="6551" w:name="_Toc45882100"/>
      <w:bookmarkStart w:id="6552" w:name="_Toc52560333"/>
      <w:bookmarkStart w:id="6553" w:name="_Toc67912888"/>
      <w:bookmarkStart w:id="6554" w:name="_Toc74901575"/>
      <w:bookmarkStart w:id="6555" w:name="_Toc76504833"/>
      <w:bookmarkStart w:id="6556" w:name="_Toc83044562"/>
      <w:bookmarkStart w:id="6557" w:name="_Toc89871907"/>
      <w:bookmarkStart w:id="6558" w:name="_Toc98702525"/>
      <w:bookmarkStart w:id="6559" w:name="_Toc105745899"/>
      <w:bookmarkStart w:id="6560" w:name="_Toc123142672"/>
      <w:bookmarkStart w:id="6561" w:name="_Toc124164209"/>
      <w:bookmarkStart w:id="6562" w:name="_Toc130735912"/>
      <w:bookmarkStart w:id="6563" w:name="_Toc137308912"/>
      <w:bookmarkStart w:id="6564" w:name="_Toc147154486"/>
      <w:r w:rsidRPr="00A46FD9">
        <w:t>7.4.3</w:t>
      </w:r>
      <w:r w:rsidRPr="00A46FD9">
        <w:tab/>
        <w:t>Test purpose</w:t>
      </w:r>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6565" w:name="_Toc21098104"/>
      <w:bookmarkStart w:id="6566" w:name="_Toc29765666"/>
      <w:bookmarkStart w:id="6567" w:name="_Toc37181148"/>
      <w:bookmarkStart w:id="6568" w:name="_Toc37181592"/>
      <w:bookmarkStart w:id="6569" w:name="_Toc37182036"/>
      <w:bookmarkStart w:id="6570" w:name="_Toc45882101"/>
      <w:bookmarkStart w:id="6571" w:name="_Toc52560334"/>
      <w:bookmarkStart w:id="6572" w:name="_Toc67912889"/>
      <w:bookmarkStart w:id="6573" w:name="_Toc74901576"/>
      <w:bookmarkStart w:id="6574" w:name="_Toc76504834"/>
      <w:bookmarkStart w:id="6575" w:name="_Toc83044563"/>
      <w:bookmarkStart w:id="6576" w:name="_Toc89871908"/>
      <w:bookmarkStart w:id="6577" w:name="_Toc98702526"/>
      <w:bookmarkStart w:id="6578" w:name="_Toc105745900"/>
      <w:bookmarkStart w:id="6579" w:name="_Toc123142673"/>
      <w:bookmarkStart w:id="6580" w:name="_Toc124164210"/>
      <w:bookmarkStart w:id="6581" w:name="_Toc130735913"/>
      <w:bookmarkStart w:id="6582" w:name="_Toc137308913"/>
      <w:bookmarkStart w:id="6583" w:name="_Toc147154487"/>
      <w:r w:rsidRPr="00A46FD9">
        <w:t>7.4.4</w:t>
      </w:r>
      <w:r w:rsidRPr="00A46FD9">
        <w:tab/>
        <w:t>Method of test</w:t>
      </w:r>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p>
    <w:p w14:paraId="776AFD36" w14:textId="77777777" w:rsidR="00FF3259" w:rsidRPr="00A46FD9" w:rsidRDefault="00FF3259" w:rsidP="00FF3259">
      <w:pPr>
        <w:pStyle w:val="Heading4"/>
      </w:pPr>
      <w:bookmarkStart w:id="6584" w:name="_Toc21098105"/>
      <w:bookmarkStart w:id="6585" w:name="_Toc29765667"/>
      <w:bookmarkStart w:id="6586" w:name="_Toc37181149"/>
      <w:bookmarkStart w:id="6587" w:name="_Toc37181593"/>
      <w:bookmarkStart w:id="6588" w:name="_Toc37182037"/>
      <w:bookmarkStart w:id="6589" w:name="_Toc45882102"/>
      <w:bookmarkStart w:id="6590" w:name="_Toc52560335"/>
      <w:bookmarkStart w:id="6591" w:name="_Toc67912890"/>
      <w:bookmarkStart w:id="6592" w:name="_Toc74901577"/>
      <w:bookmarkStart w:id="6593" w:name="_Toc76504835"/>
      <w:bookmarkStart w:id="6594" w:name="_Toc83044564"/>
      <w:bookmarkStart w:id="6595" w:name="_Toc89871909"/>
      <w:bookmarkStart w:id="6596" w:name="_Toc98702527"/>
      <w:bookmarkStart w:id="6597" w:name="_Toc105745901"/>
      <w:bookmarkStart w:id="6598" w:name="_Toc123142674"/>
      <w:bookmarkStart w:id="6599" w:name="_Toc124164211"/>
      <w:bookmarkStart w:id="6600" w:name="_Toc130735914"/>
      <w:bookmarkStart w:id="6601" w:name="_Toc137308914"/>
      <w:bookmarkStart w:id="6602" w:name="_Toc147154488"/>
      <w:r w:rsidRPr="00A46FD9">
        <w:t>7.4.4.1</w:t>
      </w:r>
      <w:r w:rsidRPr="00A46FD9">
        <w:tab/>
        <w:t>Initial conditions</w:t>
      </w:r>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6603" w:name="_Toc21098106"/>
      <w:bookmarkStart w:id="6604" w:name="_Toc29765668"/>
      <w:bookmarkStart w:id="6605" w:name="_Toc37181150"/>
      <w:bookmarkStart w:id="6606" w:name="_Toc37181594"/>
      <w:bookmarkStart w:id="6607" w:name="_Toc37182038"/>
      <w:bookmarkStart w:id="6608" w:name="_Toc45882103"/>
      <w:bookmarkStart w:id="6609" w:name="_Toc52560336"/>
      <w:bookmarkStart w:id="6610" w:name="_Toc67912891"/>
      <w:bookmarkStart w:id="6611" w:name="_Toc74901578"/>
      <w:bookmarkStart w:id="6612" w:name="_Toc76504836"/>
      <w:bookmarkStart w:id="6613" w:name="_Toc83044565"/>
      <w:bookmarkStart w:id="6614" w:name="_Toc89871910"/>
      <w:bookmarkStart w:id="6615" w:name="_Toc98702528"/>
      <w:bookmarkStart w:id="6616" w:name="_Toc105745902"/>
      <w:bookmarkStart w:id="6617" w:name="_Toc123142675"/>
      <w:bookmarkStart w:id="6618" w:name="_Toc124164212"/>
      <w:bookmarkStart w:id="6619" w:name="_Toc130735915"/>
      <w:bookmarkStart w:id="6620" w:name="_Toc137308915"/>
      <w:bookmarkStart w:id="6621" w:name="_Toc147154489"/>
      <w:r w:rsidRPr="00A46FD9">
        <w:t>7.4.4.2</w:t>
      </w:r>
      <w:r w:rsidRPr="00A46FD9">
        <w:tab/>
        <w:t>Procedure for general blocking</w:t>
      </w:r>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6622" w:name="_Toc21098107"/>
      <w:bookmarkStart w:id="6623" w:name="_Toc29765669"/>
      <w:bookmarkStart w:id="6624" w:name="_Toc37181151"/>
      <w:bookmarkStart w:id="6625" w:name="_Toc37181595"/>
      <w:bookmarkStart w:id="6626" w:name="_Toc37182039"/>
      <w:bookmarkStart w:id="6627" w:name="_Toc45882104"/>
      <w:bookmarkStart w:id="6628" w:name="_Toc52560337"/>
      <w:bookmarkStart w:id="6629" w:name="_Toc67912892"/>
      <w:bookmarkStart w:id="6630" w:name="_Toc74901579"/>
      <w:bookmarkStart w:id="6631" w:name="_Toc76504837"/>
      <w:bookmarkStart w:id="6632" w:name="_Toc83044566"/>
      <w:bookmarkStart w:id="6633" w:name="_Toc89871911"/>
      <w:bookmarkStart w:id="6634" w:name="_Toc98702529"/>
      <w:bookmarkStart w:id="6635" w:name="_Toc105745903"/>
      <w:bookmarkStart w:id="6636" w:name="_Toc123142676"/>
      <w:bookmarkStart w:id="6637" w:name="_Toc124164213"/>
      <w:bookmarkStart w:id="6638" w:name="_Toc130735916"/>
      <w:bookmarkStart w:id="6639" w:name="_Toc137308916"/>
      <w:bookmarkStart w:id="6640" w:name="_Toc147154490"/>
      <w:r w:rsidRPr="00A46FD9">
        <w:t>7.4.4.3</w:t>
      </w:r>
      <w:r w:rsidRPr="00A46FD9">
        <w:tab/>
        <w:t>Procedure for narrowband blocking</w:t>
      </w:r>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641" w:name="_Toc21098108"/>
      <w:bookmarkStart w:id="6642" w:name="_Toc29765670"/>
      <w:bookmarkStart w:id="6643" w:name="_Toc37181152"/>
      <w:bookmarkStart w:id="6644" w:name="_Toc37181596"/>
      <w:bookmarkStart w:id="6645" w:name="_Toc37182040"/>
      <w:bookmarkStart w:id="6646" w:name="_Toc45882105"/>
      <w:bookmarkStart w:id="6647" w:name="_Toc52560338"/>
      <w:bookmarkStart w:id="6648" w:name="_Toc67912893"/>
      <w:bookmarkStart w:id="6649" w:name="_Toc74901580"/>
      <w:bookmarkStart w:id="6650" w:name="_Toc76504838"/>
      <w:bookmarkStart w:id="6651" w:name="_Toc83044567"/>
      <w:bookmarkStart w:id="6652" w:name="_Toc89871912"/>
      <w:bookmarkStart w:id="6653" w:name="_Toc98702530"/>
      <w:bookmarkStart w:id="6654" w:name="_Toc105745904"/>
      <w:bookmarkStart w:id="6655" w:name="_Toc123142677"/>
      <w:bookmarkStart w:id="6656" w:name="_Toc124164214"/>
      <w:bookmarkStart w:id="6657" w:name="_Toc130735917"/>
      <w:bookmarkStart w:id="6658" w:name="_Toc137308917"/>
      <w:bookmarkStart w:id="6659" w:name="_Toc147154491"/>
      <w:r w:rsidRPr="00A46FD9">
        <w:t>7.4.4.4</w:t>
      </w:r>
      <w:r w:rsidRPr="00A46FD9">
        <w:tab/>
        <w:t>Procedure for additional narrowband blocking for GSM/EDGE</w:t>
      </w:r>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6660" w:name="_Toc21098109"/>
      <w:bookmarkStart w:id="6661" w:name="_Toc29765671"/>
      <w:bookmarkStart w:id="6662" w:name="_Toc37181153"/>
      <w:bookmarkStart w:id="6663" w:name="_Toc37181597"/>
      <w:bookmarkStart w:id="6664" w:name="_Toc37182041"/>
      <w:bookmarkStart w:id="6665" w:name="_Toc45882106"/>
      <w:bookmarkStart w:id="6666" w:name="_Toc52560339"/>
      <w:bookmarkStart w:id="6667" w:name="_Toc67912894"/>
      <w:bookmarkStart w:id="6668" w:name="_Toc74901581"/>
      <w:bookmarkStart w:id="6669" w:name="_Toc76504839"/>
      <w:bookmarkStart w:id="6670" w:name="_Toc83044568"/>
      <w:bookmarkStart w:id="6671" w:name="_Toc89871913"/>
      <w:bookmarkStart w:id="6672" w:name="_Toc98702531"/>
      <w:bookmarkStart w:id="6673" w:name="_Toc105745905"/>
      <w:bookmarkStart w:id="6674" w:name="_Toc123142678"/>
      <w:bookmarkStart w:id="6675" w:name="_Toc124164215"/>
      <w:bookmarkStart w:id="6676" w:name="_Toc130735918"/>
      <w:bookmarkStart w:id="6677" w:name="_Toc137308918"/>
      <w:bookmarkStart w:id="6678" w:name="_Toc147154492"/>
      <w:r w:rsidRPr="00A46FD9">
        <w:t>7.4.4.4.1</w:t>
      </w:r>
      <w:r w:rsidRPr="00A46FD9">
        <w:tab/>
        <w:t>Initial conditions for additional narrowband blocking for GSM/EDGE for CS7 and CS15</w:t>
      </w:r>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6679" w:name="_Toc21098110"/>
      <w:bookmarkStart w:id="6680" w:name="_Toc29765672"/>
      <w:bookmarkStart w:id="6681" w:name="_Toc37181154"/>
      <w:bookmarkStart w:id="6682" w:name="_Toc37181598"/>
      <w:bookmarkStart w:id="6683" w:name="_Toc37182042"/>
      <w:bookmarkStart w:id="6684" w:name="_Toc45882107"/>
      <w:bookmarkStart w:id="6685" w:name="_Toc52560340"/>
      <w:bookmarkStart w:id="6686" w:name="_Toc67912895"/>
      <w:bookmarkStart w:id="6687" w:name="_Toc74901582"/>
      <w:bookmarkStart w:id="6688" w:name="_Toc76504840"/>
      <w:bookmarkStart w:id="6689" w:name="_Toc83044569"/>
      <w:bookmarkStart w:id="6690" w:name="_Toc89871914"/>
      <w:bookmarkStart w:id="6691" w:name="_Toc98702532"/>
      <w:bookmarkStart w:id="6692" w:name="_Toc105745906"/>
      <w:bookmarkStart w:id="6693" w:name="_Toc123142679"/>
      <w:bookmarkStart w:id="6694" w:name="_Toc124164216"/>
      <w:bookmarkStart w:id="6695" w:name="_Toc130735919"/>
      <w:bookmarkStart w:id="6696" w:name="_Toc137308919"/>
      <w:bookmarkStart w:id="6697" w:name="_Toc147154493"/>
      <w:r w:rsidRPr="00A46FD9">
        <w:t>7.4.4.4.2</w:t>
      </w:r>
      <w:r w:rsidRPr="00A46FD9">
        <w:tab/>
        <w:t>Procedure for additional narrowband blocking for GSM/EDGE for CS7 and CS15</w:t>
      </w:r>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6698" w:name="_Toc21098111"/>
      <w:bookmarkStart w:id="6699" w:name="_Toc29765673"/>
      <w:bookmarkStart w:id="6700" w:name="_Toc37181155"/>
      <w:bookmarkStart w:id="6701" w:name="_Toc37181599"/>
      <w:bookmarkStart w:id="6702" w:name="_Toc37182043"/>
      <w:bookmarkStart w:id="6703" w:name="_Toc45882108"/>
      <w:bookmarkStart w:id="6704" w:name="_Toc52560341"/>
      <w:bookmarkStart w:id="6705" w:name="_Toc67912896"/>
      <w:bookmarkStart w:id="6706" w:name="_Toc74901583"/>
      <w:bookmarkStart w:id="6707" w:name="_Toc76504841"/>
      <w:bookmarkStart w:id="6708" w:name="_Toc83044570"/>
      <w:bookmarkStart w:id="6709" w:name="_Toc89871915"/>
      <w:bookmarkStart w:id="6710" w:name="_Toc98702533"/>
      <w:bookmarkStart w:id="6711" w:name="_Toc105745907"/>
      <w:bookmarkStart w:id="6712" w:name="_Toc123142680"/>
      <w:bookmarkStart w:id="6713" w:name="_Toc124164217"/>
      <w:bookmarkStart w:id="6714" w:name="_Toc130735920"/>
      <w:bookmarkStart w:id="6715" w:name="_Toc137308920"/>
      <w:bookmarkStart w:id="6716" w:name="_Toc147154494"/>
      <w:r w:rsidRPr="00A46FD9">
        <w:t>7.4.4.5</w:t>
      </w:r>
      <w:r w:rsidRPr="00A46FD9">
        <w:tab/>
        <w:t>Procedure for GSM/EDGE AM suppression</w:t>
      </w:r>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6717" w:name="_Toc21098112"/>
      <w:bookmarkStart w:id="6718" w:name="_Toc29765674"/>
      <w:bookmarkStart w:id="6719" w:name="_Toc37181156"/>
      <w:bookmarkStart w:id="6720" w:name="_Toc37181600"/>
      <w:bookmarkStart w:id="6721" w:name="_Toc37182044"/>
      <w:bookmarkStart w:id="6722" w:name="_Toc45882109"/>
      <w:bookmarkStart w:id="6723" w:name="_Toc52560342"/>
      <w:bookmarkStart w:id="6724" w:name="_Toc67912897"/>
      <w:bookmarkStart w:id="6725" w:name="_Toc74901584"/>
      <w:bookmarkStart w:id="6726" w:name="_Toc76504842"/>
      <w:bookmarkStart w:id="6727" w:name="_Toc83044571"/>
      <w:bookmarkStart w:id="6728" w:name="_Toc89871916"/>
      <w:bookmarkStart w:id="6729" w:name="_Toc98702534"/>
      <w:bookmarkStart w:id="6730" w:name="_Toc105745908"/>
      <w:bookmarkStart w:id="6731" w:name="_Toc123142681"/>
      <w:bookmarkStart w:id="6732" w:name="_Toc124164218"/>
      <w:bookmarkStart w:id="6733" w:name="_Toc130735921"/>
      <w:bookmarkStart w:id="6734" w:name="_Toc137308921"/>
      <w:bookmarkStart w:id="6735" w:name="_Toc147154495"/>
      <w:r w:rsidRPr="00A46FD9">
        <w:t>7.4.4.5.1</w:t>
      </w:r>
      <w:r w:rsidRPr="00A46FD9">
        <w:tab/>
        <w:t>Initial conditions for GSM/EDGE AM suppression for CS7 and CS15</w:t>
      </w:r>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6736" w:name="_Toc21098113"/>
      <w:bookmarkStart w:id="6737" w:name="_Toc29765675"/>
      <w:bookmarkStart w:id="6738" w:name="_Toc37181157"/>
      <w:bookmarkStart w:id="6739" w:name="_Toc37181601"/>
      <w:bookmarkStart w:id="6740" w:name="_Toc37182045"/>
      <w:bookmarkStart w:id="6741" w:name="_Toc45882110"/>
      <w:bookmarkStart w:id="6742" w:name="_Toc52560343"/>
      <w:bookmarkStart w:id="6743" w:name="_Toc67912898"/>
      <w:bookmarkStart w:id="6744" w:name="_Toc74901585"/>
      <w:bookmarkStart w:id="6745" w:name="_Toc76504843"/>
      <w:bookmarkStart w:id="6746" w:name="_Toc83044572"/>
      <w:bookmarkStart w:id="6747" w:name="_Toc89871917"/>
      <w:bookmarkStart w:id="6748" w:name="_Toc98702535"/>
      <w:bookmarkStart w:id="6749" w:name="_Toc105745909"/>
      <w:bookmarkStart w:id="6750" w:name="_Toc123142682"/>
      <w:bookmarkStart w:id="6751" w:name="_Toc124164219"/>
      <w:bookmarkStart w:id="6752" w:name="_Toc130735922"/>
      <w:bookmarkStart w:id="6753" w:name="_Toc137308922"/>
      <w:bookmarkStart w:id="6754" w:name="_Toc147154496"/>
      <w:r w:rsidRPr="00A46FD9">
        <w:t>7.4.4.5.2</w:t>
      </w:r>
      <w:r w:rsidRPr="00A46FD9">
        <w:tab/>
        <w:t>Procedure for GSM/EDGE AM suppression for CS7 and CS15</w:t>
      </w:r>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6755" w:name="_Toc21098114"/>
      <w:bookmarkStart w:id="6756" w:name="_Toc29765676"/>
      <w:bookmarkStart w:id="6757" w:name="_Toc37181158"/>
      <w:bookmarkStart w:id="6758" w:name="_Toc37181602"/>
      <w:bookmarkStart w:id="6759" w:name="_Toc37182046"/>
      <w:bookmarkStart w:id="6760" w:name="_Toc45882111"/>
      <w:bookmarkStart w:id="6761" w:name="_Toc52560344"/>
      <w:bookmarkStart w:id="6762" w:name="_Toc67912899"/>
      <w:bookmarkStart w:id="6763" w:name="_Toc74901586"/>
      <w:bookmarkStart w:id="6764" w:name="_Toc76504844"/>
      <w:bookmarkStart w:id="6765" w:name="_Toc83044573"/>
      <w:bookmarkStart w:id="6766" w:name="_Toc89871918"/>
      <w:bookmarkStart w:id="6767" w:name="_Toc98702536"/>
      <w:bookmarkStart w:id="6768" w:name="_Toc105745910"/>
      <w:bookmarkStart w:id="6769" w:name="_Toc123142683"/>
      <w:bookmarkStart w:id="6770" w:name="_Toc124164220"/>
      <w:bookmarkStart w:id="6771" w:name="_Toc130735923"/>
      <w:bookmarkStart w:id="6772" w:name="_Toc137308923"/>
      <w:bookmarkStart w:id="6773" w:name="_Toc147154497"/>
      <w:r w:rsidRPr="00A46FD9">
        <w:t>7.4.4.6</w:t>
      </w:r>
      <w:r w:rsidRPr="00A46FD9">
        <w:tab/>
        <w:t>Procedure for additional BC3 blocking requirement</w:t>
      </w:r>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6774" w:name="_Toc21098115"/>
      <w:bookmarkStart w:id="6775" w:name="_Toc29765677"/>
      <w:bookmarkStart w:id="6776" w:name="_Toc37181159"/>
      <w:bookmarkStart w:id="6777" w:name="_Toc37181603"/>
      <w:bookmarkStart w:id="6778" w:name="_Toc37182047"/>
      <w:bookmarkStart w:id="6779" w:name="_Toc45882112"/>
      <w:bookmarkStart w:id="6780" w:name="_Toc52560345"/>
      <w:bookmarkStart w:id="6781" w:name="_Toc67912900"/>
      <w:bookmarkStart w:id="6782" w:name="_Toc74901587"/>
      <w:bookmarkStart w:id="6783" w:name="_Toc76504845"/>
      <w:bookmarkStart w:id="6784" w:name="_Toc83044574"/>
      <w:bookmarkStart w:id="6785" w:name="_Toc89871919"/>
      <w:bookmarkStart w:id="6786" w:name="_Toc98702537"/>
      <w:bookmarkStart w:id="6787" w:name="_Toc105745911"/>
      <w:bookmarkStart w:id="6788" w:name="_Toc123142684"/>
      <w:bookmarkStart w:id="6789" w:name="_Toc124164221"/>
      <w:bookmarkStart w:id="6790" w:name="_Toc130735924"/>
      <w:bookmarkStart w:id="6791" w:name="_Toc137308924"/>
      <w:bookmarkStart w:id="6792" w:name="_Toc147154498"/>
      <w:r w:rsidRPr="00A46FD9">
        <w:t>7.4.5</w:t>
      </w:r>
      <w:r w:rsidRPr="00A46FD9">
        <w:tab/>
        <w:t>Test requirements</w:t>
      </w:r>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p>
    <w:p w14:paraId="2860B428" w14:textId="77777777" w:rsidR="00FF3259" w:rsidRPr="00A46FD9" w:rsidRDefault="00FF3259" w:rsidP="00FF3259">
      <w:pPr>
        <w:pStyle w:val="Heading4"/>
      </w:pPr>
      <w:bookmarkStart w:id="6793" w:name="_Toc21098116"/>
      <w:bookmarkStart w:id="6794" w:name="_Toc29765678"/>
      <w:bookmarkStart w:id="6795" w:name="_Toc37181160"/>
      <w:bookmarkStart w:id="6796" w:name="_Toc37181604"/>
      <w:bookmarkStart w:id="6797" w:name="_Toc37182048"/>
      <w:bookmarkStart w:id="6798" w:name="_Toc45882113"/>
      <w:bookmarkStart w:id="6799" w:name="_Toc52560346"/>
      <w:bookmarkStart w:id="6800" w:name="_Toc67912901"/>
      <w:bookmarkStart w:id="6801" w:name="_Toc74901588"/>
      <w:bookmarkStart w:id="6802" w:name="_Toc76504846"/>
      <w:bookmarkStart w:id="6803" w:name="_Toc83044575"/>
      <w:bookmarkStart w:id="6804" w:name="_Toc89871920"/>
      <w:bookmarkStart w:id="6805" w:name="_Toc98702538"/>
      <w:bookmarkStart w:id="6806" w:name="_Toc105745912"/>
      <w:bookmarkStart w:id="6807" w:name="_Toc123142685"/>
      <w:bookmarkStart w:id="6808" w:name="_Toc124164222"/>
      <w:bookmarkStart w:id="6809" w:name="_Toc130735925"/>
      <w:bookmarkStart w:id="6810" w:name="_Toc137308925"/>
      <w:bookmarkStart w:id="6811" w:name="_Toc147154499"/>
      <w:r w:rsidRPr="00A46FD9">
        <w:t>7.4.5.1</w:t>
      </w:r>
      <w:r w:rsidRPr="00A46FD9">
        <w:tab/>
        <w:t>General blocking test requirement</w:t>
      </w:r>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6812"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6812"/>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6813" w:name="_Toc21098117"/>
      <w:bookmarkStart w:id="6814" w:name="_Toc29765679"/>
      <w:bookmarkStart w:id="6815" w:name="_Toc37181161"/>
      <w:bookmarkStart w:id="6816" w:name="_Toc37181605"/>
      <w:bookmarkStart w:id="6817" w:name="_Toc37182049"/>
      <w:bookmarkStart w:id="6818" w:name="_Toc45882114"/>
      <w:bookmarkStart w:id="6819" w:name="_Toc52560347"/>
      <w:bookmarkStart w:id="6820" w:name="_Toc67912902"/>
      <w:bookmarkStart w:id="6821" w:name="_Toc74901589"/>
      <w:bookmarkStart w:id="6822" w:name="_Toc76504847"/>
      <w:bookmarkStart w:id="6823" w:name="_Toc83044576"/>
      <w:bookmarkStart w:id="6824" w:name="_Toc89871921"/>
      <w:bookmarkStart w:id="6825" w:name="_Toc98702539"/>
      <w:bookmarkStart w:id="6826" w:name="_Toc105745913"/>
      <w:bookmarkStart w:id="6827" w:name="_Toc123142686"/>
      <w:bookmarkStart w:id="6828" w:name="_Toc124164223"/>
      <w:bookmarkStart w:id="6829" w:name="_Toc130735926"/>
      <w:bookmarkStart w:id="6830" w:name="_Toc137308926"/>
      <w:bookmarkStart w:id="6831" w:name="_Toc147154500"/>
      <w:r w:rsidRPr="00A46FD9">
        <w:t>7.4.5.2</w:t>
      </w:r>
      <w:r w:rsidRPr="00A46FD9">
        <w:tab/>
        <w:t>General narrowband blocking test requirement</w:t>
      </w:r>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6832" w:name="_Toc21098118"/>
      <w:bookmarkStart w:id="6833" w:name="_Toc29765680"/>
      <w:bookmarkStart w:id="6834" w:name="_Toc37181162"/>
      <w:bookmarkStart w:id="6835" w:name="_Toc37181606"/>
      <w:bookmarkStart w:id="6836" w:name="_Toc37182050"/>
      <w:bookmarkStart w:id="6837" w:name="_Toc45882115"/>
      <w:bookmarkStart w:id="6838" w:name="_Toc52560348"/>
      <w:bookmarkStart w:id="6839" w:name="_Toc67912903"/>
      <w:bookmarkStart w:id="6840" w:name="_Toc74901590"/>
      <w:bookmarkStart w:id="6841" w:name="_Toc76504848"/>
      <w:bookmarkStart w:id="6842" w:name="_Toc83044577"/>
      <w:bookmarkStart w:id="6843" w:name="_Toc89871922"/>
      <w:bookmarkStart w:id="6844" w:name="_Toc98702540"/>
      <w:bookmarkStart w:id="6845" w:name="_Toc105745914"/>
      <w:bookmarkStart w:id="6846" w:name="_Toc123142687"/>
      <w:bookmarkStart w:id="6847" w:name="_Toc124164224"/>
      <w:bookmarkStart w:id="6848" w:name="_Toc130735927"/>
      <w:bookmarkStart w:id="6849" w:name="_Toc137308927"/>
      <w:bookmarkStart w:id="6850" w:name="_Toc147154501"/>
      <w:r w:rsidRPr="00A46FD9">
        <w:t>7.4.5.3</w:t>
      </w:r>
      <w:r w:rsidRPr="00A46FD9">
        <w:tab/>
        <w:t>Additional narrowband blocking test requirement for GSM/EDGE</w:t>
      </w:r>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6851" w:name="_Toc21098119"/>
      <w:bookmarkStart w:id="6852" w:name="_Toc29765681"/>
      <w:bookmarkStart w:id="6853" w:name="_Toc37181163"/>
      <w:bookmarkStart w:id="6854" w:name="_Toc37181607"/>
      <w:bookmarkStart w:id="6855" w:name="_Toc37182051"/>
      <w:bookmarkStart w:id="6856" w:name="_Toc45882116"/>
      <w:bookmarkStart w:id="6857" w:name="_Toc52560349"/>
      <w:bookmarkStart w:id="6858" w:name="_Toc67912904"/>
      <w:bookmarkStart w:id="6859" w:name="_Toc74901591"/>
      <w:bookmarkStart w:id="6860" w:name="_Toc76504849"/>
      <w:bookmarkStart w:id="6861" w:name="_Toc83044578"/>
      <w:bookmarkStart w:id="6862" w:name="_Toc89871923"/>
      <w:bookmarkStart w:id="6863" w:name="_Toc98702541"/>
      <w:bookmarkStart w:id="6864" w:name="_Toc105745915"/>
      <w:bookmarkStart w:id="6865" w:name="_Toc123142688"/>
      <w:bookmarkStart w:id="6866" w:name="_Toc124164225"/>
      <w:bookmarkStart w:id="6867" w:name="_Toc130735928"/>
      <w:bookmarkStart w:id="6868" w:name="_Toc137308928"/>
      <w:bookmarkStart w:id="6869" w:name="_Toc147154502"/>
      <w:r w:rsidRPr="00A46FD9">
        <w:t>7.4.5.4</w:t>
      </w:r>
      <w:r w:rsidRPr="00A46FD9">
        <w:tab/>
        <w:t>GSM/EDGE test requirements for AM suppression</w:t>
      </w:r>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6870" w:name="_Toc21098120"/>
      <w:bookmarkStart w:id="6871" w:name="_Toc29765682"/>
      <w:bookmarkStart w:id="6872" w:name="_Toc37181164"/>
      <w:bookmarkStart w:id="6873" w:name="_Toc37181608"/>
      <w:bookmarkStart w:id="6874" w:name="_Toc37182052"/>
      <w:bookmarkStart w:id="6875" w:name="_Toc45882117"/>
      <w:bookmarkStart w:id="6876" w:name="_Toc52560350"/>
      <w:bookmarkStart w:id="6877" w:name="_Toc67912905"/>
      <w:bookmarkStart w:id="6878" w:name="_Toc74901592"/>
      <w:bookmarkStart w:id="6879" w:name="_Toc76504850"/>
      <w:bookmarkStart w:id="6880" w:name="_Toc83044579"/>
      <w:bookmarkStart w:id="6881" w:name="_Toc89871924"/>
      <w:bookmarkStart w:id="6882" w:name="_Toc98702542"/>
      <w:bookmarkStart w:id="6883" w:name="_Toc105745916"/>
      <w:bookmarkStart w:id="6884" w:name="_Toc123142689"/>
      <w:bookmarkStart w:id="6885" w:name="_Toc124164226"/>
      <w:bookmarkStart w:id="6886" w:name="_Toc130735929"/>
      <w:bookmarkStart w:id="6887" w:name="_Toc137308929"/>
      <w:bookmarkStart w:id="6888" w:name="_Toc147154503"/>
      <w:r w:rsidRPr="00A46FD9">
        <w:t>7.4.5.5</w:t>
      </w:r>
      <w:r w:rsidRPr="00A46FD9">
        <w:tab/>
      </w:r>
      <w:r w:rsidRPr="00A46FD9">
        <w:tab/>
        <w:t>Additional BC3 blocking test requirement</w:t>
      </w:r>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p>
    <w:p w14:paraId="13A8B9D3" w14:textId="67D19F2A" w:rsidR="00B54936" w:rsidRDefault="00B54936" w:rsidP="00FF3259">
      <w:r>
        <w:t>This additional requirement only applies for BS operating in the same geographical area as UTRA TDD.</w:t>
      </w:r>
    </w:p>
    <w:p w14:paraId="05DB015C" w14:textId="1AF3BD0F"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6889" w:name="_Toc21098121"/>
      <w:bookmarkStart w:id="6890" w:name="_Toc29765683"/>
      <w:bookmarkStart w:id="6891" w:name="_Toc37181165"/>
      <w:bookmarkStart w:id="6892" w:name="_Toc37181609"/>
      <w:bookmarkStart w:id="6893" w:name="_Toc37182053"/>
      <w:bookmarkStart w:id="6894" w:name="_Toc45882118"/>
      <w:bookmarkStart w:id="6895" w:name="_Toc52560351"/>
      <w:bookmarkStart w:id="6896" w:name="_Toc67912906"/>
      <w:bookmarkStart w:id="6897" w:name="_Toc74901593"/>
      <w:bookmarkStart w:id="6898" w:name="_Toc76504851"/>
      <w:bookmarkStart w:id="6899" w:name="_Toc83044580"/>
      <w:bookmarkStart w:id="6900" w:name="_Toc89871925"/>
      <w:bookmarkStart w:id="6901" w:name="_Toc98702543"/>
      <w:bookmarkStart w:id="6902" w:name="_Toc105745917"/>
      <w:bookmarkStart w:id="6903" w:name="_Toc123142690"/>
      <w:bookmarkStart w:id="6904" w:name="_Toc124164227"/>
      <w:bookmarkStart w:id="6905" w:name="_Toc130735930"/>
      <w:bookmarkStart w:id="6906" w:name="_Toc137308930"/>
      <w:bookmarkStart w:id="6907" w:name="_Toc147154504"/>
      <w:r w:rsidRPr="00A46FD9">
        <w:t>7.5</w:t>
      </w:r>
      <w:r w:rsidRPr="00A46FD9">
        <w:tab/>
        <w:t>Out-of-band blocking</w:t>
      </w:r>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p>
    <w:p w14:paraId="068A1C03" w14:textId="77777777" w:rsidR="00FF3259" w:rsidRPr="00A46FD9" w:rsidRDefault="00FF3259" w:rsidP="00FF3259">
      <w:pPr>
        <w:pStyle w:val="Heading3"/>
      </w:pPr>
      <w:bookmarkStart w:id="6908" w:name="_Toc21098122"/>
      <w:bookmarkStart w:id="6909" w:name="_Toc29765684"/>
      <w:bookmarkStart w:id="6910" w:name="_Toc37181166"/>
      <w:bookmarkStart w:id="6911" w:name="_Toc37181610"/>
      <w:bookmarkStart w:id="6912" w:name="_Toc37182054"/>
      <w:bookmarkStart w:id="6913" w:name="_Toc45882119"/>
      <w:bookmarkStart w:id="6914" w:name="_Toc52560352"/>
      <w:bookmarkStart w:id="6915" w:name="_Toc67912907"/>
      <w:bookmarkStart w:id="6916" w:name="_Toc74901594"/>
      <w:bookmarkStart w:id="6917" w:name="_Toc76504852"/>
      <w:bookmarkStart w:id="6918" w:name="_Toc83044581"/>
      <w:bookmarkStart w:id="6919" w:name="_Toc89871926"/>
      <w:bookmarkStart w:id="6920" w:name="_Toc98702544"/>
      <w:bookmarkStart w:id="6921" w:name="_Toc105745918"/>
      <w:bookmarkStart w:id="6922" w:name="_Toc123142691"/>
      <w:bookmarkStart w:id="6923" w:name="_Toc124164228"/>
      <w:bookmarkStart w:id="6924" w:name="_Toc130735931"/>
      <w:bookmarkStart w:id="6925" w:name="_Toc137308931"/>
      <w:bookmarkStart w:id="6926" w:name="_Toc147154505"/>
      <w:r w:rsidRPr="00A46FD9">
        <w:t>7.5.1</w:t>
      </w:r>
      <w:r w:rsidRPr="00A46FD9">
        <w:tab/>
        <w:t>Definition and applicability</w:t>
      </w:r>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6927" w:name="_Toc21098123"/>
      <w:bookmarkStart w:id="6928" w:name="_Toc29765685"/>
      <w:bookmarkStart w:id="6929" w:name="_Toc37181167"/>
      <w:bookmarkStart w:id="6930" w:name="_Toc37181611"/>
      <w:bookmarkStart w:id="6931" w:name="_Toc37182055"/>
      <w:bookmarkStart w:id="6932" w:name="_Toc45882120"/>
      <w:bookmarkStart w:id="6933" w:name="_Toc52560353"/>
      <w:bookmarkStart w:id="6934" w:name="_Toc67912908"/>
      <w:bookmarkStart w:id="6935" w:name="_Toc74901595"/>
      <w:bookmarkStart w:id="6936" w:name="_Toc76504853"/>
      <w:bookmarkStart w:id="6937" w:name="_Toc83044582"/>
      <w:bookmarkStart w:id="6938" w:name="_Toc89871927"/>
      <w:bookmarkStart w:id="6939" w:name="_Toc98702545"/>
      <w:bookmarkStart w:id="6940" w:name="_Toc105745919"/>
      <w:bookmarkStart w:id="6941" w:name="_Toc123142692"/>
      <w:bookmarkStart w:id="6942" w:name="_Toc124164229"/>
      <w:bookmarkStart w:id="6943" w:name="_Toc130735932"/>
      <w:bookmarkStart w:id="6944" w:name="_Toc137308932"/>
      <w:bookmarkStart w:id="6945" w:name="_Toc147154506"/>
      <w:r w:rsidRPr="00A46FD9">
        <w:t>7.5.2</w:t>
      </w:r>
      <w:r w:rsidRPr="00A46FD9">
        <w:tab/>
        <w:t>Minimum requirement</w:t>
      </w:r>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6946" w:name="_Toc21098124"/>
      <w:bookmarkStart w:id="6947" w:name="_Toc29765686"/>
      <w:bookmarkStart w:id="6948" w:name="_Toc37181168"/>
      <w:bookmarkStart w:id="6949" w:name="_Toc37181612"/>
      <w:bookmarkStart w:id="6950" w:name="_Toc37182056"/>
      <w:bookmarkStart w:id="6951" w:name="_Toc45882121"/>
      <w:bookmarkStart w:id="6952" w:name="_Toc52560354"/>
      <w:bookmarkStart w:id="6953" w:name="_Toc67912909"/>
      <w:bookmarkStart w:id="6954" w:name="_Toc74901596"/>
      <w:bookmarkStart w:id="6955" w:name="_Toc76504854"/>
      <w:bookmarkStart w:id="6956" w:name="_Toc83044583"/>
      <w:bookmarkStart w:id="6957" w:name="_Toc89871928"/>
      <w:bookmarkStart w:id="6958" w:name="_Toc98702546"/>
      <w:bookmarkStart w:id="6959" w:name="_Toc105745920"/>
      <w:bookmarkStart w:id="6960" w:name="_Toc123142693"/>
      <w:bookmarkStart w:id="6961" w:name="_Toc124164230"/>
      <w:bookmarkStart w:id="6962" w:name="_Toc130735933"/>
      <w:bookmarkStart w:id="6963" w:name="_Toc137308933"/>
      <w:bookmarkStart w:id="6964" w:name="_Toc147154507"/>
      <w:r w:rsidRPr="00A46FD9">
        <w:t>7.5.3</w:t>
      </w:r>
      <w:r w:rsidRPr="00A46FD9">
        <w:tab/>
        <w:t>Test purpose</w:t>
      </w:r>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6965" w:name="_Toc21098125"/>
      <w:bookmarkStart w:id="6966" w:name="_Toc29765687"/>
      <w:bookmarkStart w:id="6967" w:name="_Toc37181169"/>
      <w:bookmarkStart w:id="6968" w:name="_Toc37181613"/>
      <w:bookmarkStart w:id="6969" w:name="_Toc37182057"/>
      <w:bookmarkStart w:id="6970" w:name="_Toc45882122"/>
      <w:bookmarkStart w:id="6971" w:name="_Toc52560355"/>
      <w:bookmarkStart w:id="6972" w:name="_Toc67912910"/>
      <w:bookmarkStart w:id="6973" w:name="_Toc74901597"/>
      <w:bookmarkStart w:id="6974" w:name="_Toc76504855"/>
      <w:bookmarkStart w:id="6975" w:name="_Toc83044584"/>
      <w:bookmarkStart w:id="6976" w:name="_Toc89871929"/>
      <w:bookmarkStart w:id="6977" w:name="_Toc98702547"/>
      <w:bookmarkStart w:id="6978" w:name="_Toc105745921"/>
      <w:bookmarkStart w:id="6979" w:name="_Toc123142694"/>
      <w:bookmarkStart w:id="6980" w:name="_Toc124164231"/>
      <w:bookmarkStart w:id="6981" w:name="_Toc130735934"/>
      <w:bookmarkStart w:id="6982" w:name="_Toc137308934"/>
      <w:bookmarkStart w:id="6983" w:name="_Toc147154508"/>
      <w:r w:rsidRPr="00A46FD9">
        <w:t>7.5.4</w:t>
      </w:r>
      <w:r w:rsidRPr="00A46FD9">
        <w:tab/>
        <w:t>Method of test</w:t>
      </w:r>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p>
    <w:p w14:paraId="2024DFE0" w14:textId="77777777" w:rsidR="00FF3259" w:rsidRPr="00A46FD9" w:rsidRDefault="00FF3259" w:rsidP="00FF3259">
      <w:pPr>
        <w:pStyle w:val="Heading4"/>
      </w:pPr>
      <w:bookmarkStart w:id="6984" w:name="_Toc21098126"/>
      <w:bookmarkStart w:id="6985" w:name="_Toc29765688"/>
      <w:bookmarkStart w:id="6986" w:name="_Toc37181170"/>
      <w:bookmarkStart w:id="6987" w:name="_Toc37181614"/>
      <w:bookmarkStart w:id="6988" w:name="_Toc37182058"/>
      <w:bookmarkStart w:id="6989" w:name="_Toc45882123"/>
      <w:bookmarkStart w:id="6990" w:name="_Toc52560356"/>
      <w:bookmarkStart w:id="6991" w:name="_Toc67912911"/>
      <w:bookmarkStart w:id="6992" w:name="_Toc74901598"/>
      <w:bookmarkStart w:id="6993" w:name="_Toc76504856"/>
      <w:bookmarkStart w:id="6994" w:name="_Toc83044585"/>
      <w:bookmarkStart w:id="6995" w:name="_Toc89871930"/>
      <w:bookmarkStart w:id="6996" w:name="_Toc98702548"/>
      <w:bookmarkStart w:id="6997" w:name="_Toc105745922"/>
      <w:bookmarkStart w:id="6998" w:name="_Toc123142695"/>
      <w:bookmarkStart w:id="6999" w:name="_Toc124164232"/>
      <w:bookmarkStart w:id="7000" w:name="_Toc130735935"/>
      <w:bookmarkStart w:id="7001" w:name="_Toc137308935"/>
      <w:bookmarkStart w:id="7002" w:name="_Toc147154509"/>
      <w:r w:rsidRPr="00A46FD9">
        <w:t>7.5.4.1</w:t>
      </w:r>
      <w:r w:rsidRPr="00A46FD9">
        <w:tab/>
        <w:t>Initial conditions</w:t>
      </w:r>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003" w:name="_Toc21098127"/>
      <w:bookmarkStart w:id="7004" w:name="_Toc29765689"/>
      <w:bookmarkStart w:id="7005" w:name="_Toc37181171"/>
      <w:bookmarkStart w:id="7006" w:name="_Toc37181615"/>
      <w:bookmarkStart w:id="7007" w:name="_Toc37182059"/>
      <w:bookmarkStart w:id="7008" w:name="_Toc45882124"/>
      <w:bookmarkStart w:id="7009" w:name="_Toc52560357"/>
      <w:bookmarkStart w:id="7010" w:name="_Toc67912912"/>
      <w:bookmarkStart w:id="7011" w:name="_Toc74901599"/>
      <w:bookmarkStart w:id="7012" w:name="_Toc76504857"/>
      <w:bookmarkStart w:id="7013" w:name="_Toc83044586"/>
      <w:bookmarkStart w:id="7014" w:name="_Toc89871931"/>
      <w:bookmarkStart w:id="7015" w:name="_Toc98702549"/>
      <w:bookmarkStart w:id="7016" w:name="_Toc105745923"/>
      <w:bookmarkStart w:id="7017" w:name="_Toc123142696"/>
      <w:bookmarkStart w:id="7018" w:name="_Toc124164233"/>
      <w:bookmarkStart w:id="7019" w:name="_Toc130735936"/>
      <w:bookmarkStart w:id="7020" w:name="_Toc137308936"/>
      <w:bookmarkStart w:id="7021" w:name="_Toc147154510"/>
      <w:r w:rsidRPr="00A46FD9">
        <w:t>7.5.4.2</w:t>
      </w:r>
      <w:r w:rsidRPr="00A46FD9">
        <w:tab/>
        <w:t>Procedure</w:t>
      </w:r>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022" w:name="_Toc21098128"/>
      <w:bookmarkStart w:id="7023" w:name="_Toc29765690"/>
      <w:bookmarkStart w:id="7024" w:name="_Toc37181172"/>
      <w:bookmarkStart w:id="7025" w:name="_Toc37181616"/>
      <w:bookmarkStart w:id="7026" w:name="_Toc37182060"/>
      <w:bookmarkStart w:id="7027" w:name="_Toc45882125"/>
      <w:bookmarkStart w:id="7028" w:name="_Toc52560358"/>
      <w:bookmarkStart w:id="7029" w:name="_Toc67912913"/>
      <w:bookmarkStart w:id="7030" w:name="_Toc74901600"/>
      <w:bookmarkStart w:id="7031" w:name="_Toc76504858"/>
      <w:bookmarkStart w:id="7032" w:name="_Toc83044587"/>
      <w:bookmarkStart w:id="7033" w:name="_Toc89871932"/>
      <w:bookmarkStart w:id="7034" w:name="_Toc98702550"/>
      <w:bookmarkStart w:id="7035" w:name="_Toc105745924"/>
      <w:bookmarkStart w:id="7036" w:name="_Toc123142697"/>
      <w:bookmarkStart w:id="7037" w:name="_Toc124164234"/>
      <w:bookmarkStart w:id="7038" w:name="_Toc130735937"/>
      <w:bookmarkStart w:id="7039" w:name="_Toc137308937"/>
      <w:bookmarkStart w:id="7040" w:name="_Toc147154511"/>
      <w:r w:rsidRPr="00A46FD9">
        <w:t>7.5.5</w:t>
      </w:r>
      <w:r w:rsidRPr="00A46FD9">
        <w:tab/>
        <w:t>Test requirements</w:t>
      </w:r>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p>
    <w:p w14:paraId="6DFBE282" w14:textId="77777777" w:rsidR="00FF3259" w:rsidRPr="00A46FD9" w:rsidRDefault="00FF3259" w:rsidP="00FF3259">
      <w:pPr>
        <w:pStyle w:val="Heading4"/>
      </w:pPr>
      <w:bookmarkStart w:id="7041" w:name="_Toc21098129"/>
      <w:bookmarkStart w:id="7042" w:name="_Toc29765691"/>
      <w:bookmarkStart w:id="7043" w:name="_Toc37181173"/>
      <w:bookmarkStart w:id="7044" w:name="_Toc37181617"/>
      <w:bookmarkStart w:id="7045" w:name="_Toc37182061"/>
      <w:bookmarkStart w:id="7046" w:name="_Toc45882126"/>
      <w:bookmarkStart w:id="7047" w:name="_Toc52560359"/>
      <w:bookmarkStart w:id="7048" w:name="_Toc67912914"/>
      <w:bookmarkStart w:id="7049" w:name="_Toc74901601"/>
      <w:bookmarkStart w:id="7050" w:name="_Toc76504859"/>
      <w:bookmarkStart w:id="7051" w:name="_Toc83044588"/>
      <w:bookmarkStart w:id="7052" w:name="_Toc89871933"/>
      <w:bookmarkStart w:id="7053" w:name="_Toc98702551"/>
      <w:bookmarkStart w:id="7054" w:name="_Toc105745925"/>
      <w:bookmarkStart w:id="7055" w:name="_Toc123142698"/>
      <w:bookmarkStart w:id="7056" w:name="_Toc124164235"/>
      <w:bookmarkStart w:id="7057" w:name="_Toc130735938"/>
      <w:bookmarkStart w:id="7058" w:name="_Toc137308938"/>
      <w:bookmarkStart w:id="7059" w:name="_Toc147154512"/>
      <w:r w:rsidRPr="00A46FD9">
        <w:t>7.5.5.1</w:t>
      </w:r>
      <w:r w:rsidRPr="00A46FD9">
        <w:tab/>
        <w:t>General out-of-band blocking test requirements</w:t>
      </w:r>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060"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060"/>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061" w:name="_Toc21098130"/>
      <w:bookmarkStart w:id="7062" w:name="_Toc29765692"/>
      <w:bookmarkStart w:id="7063" w:name="_Toc37181174"/>
      <w:bookmarkStart w:id="7064" w:name="_Toc37181618"/>
      <w:bookmarkStart w:id="7065" w:name="_Toc37182062"/>
      <w:bookmarkStart w:id="7066" w:name="_Toc45882127"/>
      <w:bookmarkStart w:id="7067" w:name="_Toc52560360"/>
      <w:bookmarkStart w:id="7068" w:name="_Toc67912915"/>
      <w:bookmarkStart w:id="7069" w:name="_Toc74901602"/>
      <w:bookmarkStart w:id="7070" w:name="_Toc76504860"/>
      <w:bookmarkStart w:id="7071" w:name="_Toc83044589"/>
      <w:bookmarkStart w:id="7072" w:name="_Toc89871934"/>
      <w:bookmarkStart w:id="7073" w:name="_Toc98702552"/>
      <w:bookmarkStart w:id="7074" w:name="_Toc105745926"/>
      <w:bookmarkStart w:id="7075" w:name="_Toc123142699"/>
      <w:bookmarkStart w:id="7076" w:name="_Toc124164236"/>
      <w:bookmarkStart w:id="7077" w:name="_Toc130735939"/>
      <w:bookmarkStart w:id="7078" w:name="_Toc137308939"/>
      <w:bookmarkStart w:id="7079" w:name="_Toc147154513"/>
      <w:r w:rsidRPr="00A46FD9">
        <w:t>7.5.5.2</w:t>
      </w:r>
      <w:r w:rsidRPr="00A46FD9">
        <w:tab/>
        <w:t>Co-location test requirements</w:t>
      </w:r>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080" w:name="_Toc21098131"/>
      <w:bookmarkStart w:id="7081" w:name="_Toc29765693"/>
      <w:bookmarkStart w:id="7082" w:name="_Toc37181175"/>
      <w:bookmarkStart w:id="7083" w:name="_Toc37181619"/>
      <w:bookmarkStart w:id="7084" w:name="_Toc37182063"/>
      <w:bookmarkStart w:id="7085" w:name="_Toc45882128"/>
      <w:bookmarkStart w:id="7086" w:name="_Toc52560361"/>
      <w:bookmarkStart w:id="7087" w:name="_Toc67912916"/>
      <w:bookmarkStart w:id="7088" w:name="_Toc74901603"/>
      <w:bookmarkStart w:id="7089" w:name="_Toc76504861"/>
      <w:bookmarkStart w:id="7090" w:name="_Toc83044590"/>
      <w:bookmarkStart w:id="7091" w:name="_Toc89871935"/>
      <w:bookmarkStart w:id="7092" w:name="_Toc98702553"/>
      <w:bookmarkStart w:id="7093" w:name="_Toc105745927"/>
      <w:bookmarkStart w:id="7094" w:name="_Toc123142700"/>
      <w:bookmarkStart w:id="7095" w:name="_Toc124164237"/>
      <w:bookmarkStart w:id="7096" w:name="_Toc130735940"/>
      <w:bookmarkStart w:id="7097" w:name="_Toc137308940"/>
      <w:bookmarkStart w:id="7098" w:name="_Toc147154514"/>
      <w:r w:rsidRPr="00A46FD9">
        <w:t>7.6</w:t>
      </w:r>
      <w:r w:rsidRPr="00A46FD9">
        <w:tab/>
        <w:t>Receiver spurious emissions</w:t>
      </w:r>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p>
    <w:p w14:paraId="32CA91F9" w14:textId="77777777" w:rsidR="00FF3259" w:rsidRPr="00A46FD9" w:rsidRDefault="00FF3259" w:rsidP="00FF3259">
      <w:pPr>
        <w:pStyle w:val="Heading3"/>
      </w:pPr>
      <w:bookmarkStart w:id="7099" w:name="_Toc21098132"/>
      <w:bookmarkStart w:id="7100" w:name="_Toc29765694"/>
      <w:bookmarkStart w:id="7101" w:name="_Toc37181176"/>
      <w:bookmarkStart w:id="7102" w:name="_Toc37181620"/>
      <w:bookmarkStart w:id="7103" w:name="_Toc37182064"/>
      <w:bookmarkStart w:id="7104" w:name="_Toc45882129"/>
      <w:bookmarkStart w:id="7105" w:name="_Toc52560362"/>
      <w:bookmarkStart w:id="7106" w:name="_Toc67912917"/>
      <w:bookmarkStart w:id="7107" w:name="_Toc74901604"/>
      <w:bookmarkStart w:id="7108" w:name="_Toc76504862"/>
      <w:bookmarkStart w:id="7109" w:name="_Toc83044591"/>
      <w:bookmarkStart w:id="7110" w:name="_Toc89871936"/>
      <w:bookmarkStart w:id="7111" w:name="_Toc98702554"/>
      <w:bookmarkStart w:id="7112" w:name="_Toc105745928"/>
      <w:bookmarkStart w:id="7113" w:name="_Toc123142701"/>
      <w:bookmarkStart w:id="7114" w:name="_Toc124164238"/>
      <w:bookmarkStart w:id="7115" w:name="_Toc130735941"/>
      <w:bookmarkStart w:id="7116" w:name="_Toc137308941"/>
      <w:bookmarkStart w:id="7117" w:name="_Toc147154515"/>
      <w:r w:rsidRPr="00A46FD9">
        <w:t>7.6.1</w:t>
      </w:r>
      <w:r w:rsidRPr="00A46FD9">
        <w:tab/>
        <w:t>Definition and applicability</w:t>
      </w:r>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118" w:name="_Toc21098133"/>
      <w:bookmarkStart w:id="7119" w:name="_Toc29765695"/>
      <w:bookmarkStart w:id="7120" w:name="_Toc37181177"/>
      <w:bookmarkStart w:id="7121" w:name="_Toc37181621"/>
      <w:bookmarkStart w:id="7122" w:name="_Toc37182065"/>
      <w:bookmarkStart w:id="7123" w:name="_Toc45882130"/>
      <w:bookmarkStart w:id="7124" w:name="_Toc52560363"/>
      <w:bookmarkStart w:id="7125" w:name="_Toc67912918"/>
      <w:bookmarkStart w:id="7126" w:name="_Toc74901605"/>
      <w:bookmarkStart w:id="7127" w:name="_Toc76504863"/>
      <w:bookmarkStart w:id="7128" w:name="_Toc83044592"/>
      <w:bookmarkStart w:id="7129" w:name="_Toc89871937"/>
      <w:bookmarkStart w:id="7130" w:name="_Toc98702555"/>
      <w:bookmarkStart w:id="7131" w:name="_Toc105745929"/>
      <w:bookmarkStart w:id="7132" w:name="_Toc123142702"/>
      <w:bookmarkStart w:id="7133" w:name="_Toc124164239"/>
      <w:bookmarkStart w:id="7134" w:name="_Toc130735942"/>
      <w:bookmarkStart w:id="7135" w:name="_Toc137308942"/>
      <w:bookmarkStart w:id="7136" w:name="_Toc147154516"/>
      <w:r w:rsidRPr="00A46FD9">
        <w:t>7.6.2</w:t>
      </w:r>
      <w:r w:rsidRPr="00A46FD9">
        <w:tab/>
        <w:t>Minimum requirements</w:t>
      </w:r>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137" w:name="_Toc21098134"/>
      <w:bookmarkStart w:id="7138" w:name="_Toc29765696"/>
      <w:bookmarkStart w:id="7139" w:name="_Toc37181178"/>
      <w:bookmarkStart w:id="7140" w:name="_Toc37181622"/>
      <w:bookmarkStart w:id="7141" w:name="_Toc37182066"/>
      <w:bookmarkStart w:id="7142" w:name="_Toc45882131"/>
      <w:bookmarkStart w:id="7143" w:name="_Toc52560364"/>
      <w:bookmarkStart w:id="7144" w:name="_Toc67912919"/>
      <w:bookmarkStart w:id="7145" w:name="_Toc74901606"/>
      <w:bookmarkStart w:id="7146" w:name="_Toc76504864"/>
      <w:bookmarkStart w:id="7147" w:name="_Toc83044593"/>
      <w:bookmarkStart w:id="7148" w:name="_Toc89871938"/>
      <w:bookmarkStart w:id="7149" w:name="_Toc98702556"/>
      <w:bookmarkStart w:id="7150" w:name="_Toc105745930"/>
      <w:bookmarkStart w:id="7151" w:name="_Toc123142703"/>
      <w:bookmarkStart w:id="7152" w:name="_Toc124164240"/>
      <w:bookmarkStart w:id="7153" w:name="_Toc130735943"/>
      <w:bookmarkStart w:id="7154" w:name="_Toc137308943"/>
      <w:bookmarkStart w:id="7155" w:name="_Toc147154517"/>
      <w:r w:rsidRPr="00A46FD9">
        <w:t>7.6.3</w:t>
      </w:r>
      <w:r w:rsidRPr="00A46FD9">
        <w:tab/>
        <w:t>Test purpose</w:t>
      </w:r>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156" w:name="_Toc21098135"/>
      <w:bookmarkStart w:id="7157" w:name="_Toc29765697"/>
      <w:bookmarkStart w:id="7158" w:name="_Toc37181179"/>
      <w:bookmarkStart w:id="7159" w:name="_Toc37181623"/>
      <w:bookmarkStart w:id="7160" w:name="_Toc37182067"/>
      <w:bookmarkStart w:id="7161" w:name="_Toc45882132"/>
      <w:bookmarkStart w:id="7162" w:name="_Toc52560365"/>
      <w:bookmarkStart w:id="7163" w:name="_Toc67912920"/>
      <w:bookmarkStart w:id="7164" w:name="_Toc74901607"/>
      <w:bookmarkStart w:id="7165" w:name="_Toc76504865"/>
      <w:bookmarkStart w:id="7166" w:name="_Toc83044594"/>
      <w:bookmarkStart w:id="7167" w:name="_Toc89871939"/>
      <w:bookmarkStart w:id="7168" w:name="_Toc98702557"/>
      <w:bookmarkStart w:id="7169" w:name="_Toc105745931"/>
      <w:bookmarkStart w:id="7170" w:name="_Toc123142704"/>
      <w:bookmarkStart w:id="7171" w:name="_Toc124164241"/>
      <w:bookmarkStart w:id="7172" w:name="_Toc130735944"/>
      <w:bookmarkStart w:id="7173" w:name="_Toc137308944"/>
      <w:bookmarkStart w:id="7174" w:name="_Toc147154518"/>
      <w:r w:rsidRPr="00A46FD9">
        <w:t>7.6.4</w:t>
      </w:r>
      <w:r w:rsidRPr="00A46FD9">
        <w:tab/>
        <w:t>Method of test</w:t>
      </w:r>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p>
    <w:p w14:paraId="4E5173EF" w14:textId="77777777" w:rsidR="00FF3259" w:rsidRPr="00A46FD9" w:rsidRDefault="00FF3259" w:rsidP="00FF3259">
      <w:pPr>
        <w:pStyle w:val="Heading4"/>
      </w:pPr>
      <w:bookmarkStart w:id="7175" w:name="_Toc21098136"/>
      <w:bookmarkStart w:id="7176" w:name="_Toc29765698"/>
      <w:bookmarkStart w:id="7177" w:name="_Toc37181180"/>
      <w:bookmarkStart w:id="7178" w:name="_Toc37181624"/>
      <w:bookmarkStart w:id="7179" w:name="_Toc37182068"/>
      <w:bookmarkStart w:id="7180" w:name="_Toc45882133"/>
      <w:bookmarkStart w:id="7181" w:name="_Toc52560366"/>
      <w:bookmarkStart w:id="7182" w:name="_Toc67912921"/>
      <w:bookmarkStart w:id="7183" w:name="_Toc74901608"/>
      <w:bookmarkStart w:id="7184" w:name="_Toc76504866"/>
      <w:bookmarkStart w:id="7185" w:name="_Toc83044595"/>
      <w:bookmarkStart w:id="7186" w:name="_Toc89871940"/>
      <w:bookmarkStart w:id="7187" w:name="_Toc98702558"/>
      <w:bookmarkStart w:id="7188" w:name="_Toc105745932"/>
      <w:bookmarkStart w:id="7189" w:name="_Toc123142705"/>
      <w:bookmarkStart w:id="7190" w:name="_Toc124164242"/>
      <w:bookmarkStart w:id="7191" w:name="_Toc130735945"/>
      <w:bookmarkStart w:id="7192" w:name="_Toc137308945"/>
      <w:bookmarkStart w:id="7193" w:name="_Toc147154519"/>
      <w:r w:rsidRPr="00A46FD9">
        <w:t>7.6.4.1</w:t>
      </w:r>
      <w:r w:rsidRPr="00A46FD9">
        <w:tab/>
        <w:t>Initial conditions</w:t>
      </w:r>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FF3259">
      <w:pPr>
        <w:pStyle w:val="B10"/>
      </w:pPr>
    </w:p>
    <w:p w14:paraId="406A26B9" w14:textId="77777777" w:rsidR="00FF3259" w:rsidRPr="00A46FD9" w:rsidRDefault="00FF3259" w:rsidP="00FF3259">
      <w:pPr>
        <w:pStyle w:val="Heading4"/>
      </w:pPr>
      <w:bookmarkStart w:id="7194" w:name="_Toc21098137"/>
      <w:bookmarkStart w:id="7195" w:name="_Toc29765699"/>
      <w:bookmarkStart w:id="7196" w:name="_Toc37181181"/>
      <w:bookmarkStart w:id="7197" w:name="_Toc37181625"/>
      <w:bookmarkStart w:id="7198" w:name="_Toc37182069"/>
      <w:bookmarkStart w:id="7199" w:name="_Toc45882134"/>
      <w:bookmarkStart w:id="7200" w:name="_Toc52560367"/>
      <w:bookmarkStart w:id="7201" w:name="_Toc67912922"/>
      <w:bookmarkStart w:id="7202" w:name="_Toc74901609"/>
      <w:bookmarkStart w:id="7203" w:name="_Toc76504867"/>
      <w:bookmarkStart w:id="7204" w:name="_Toc83044596"/>
      <w:bookmarkStart w:id="7205" w:name="_Toc89871941"/>
      <w:bookmarkStart w:id="7206" w:name="_Toc98702559"/>
      <w:bookmarkStart w:id="7207" w:name="_Toc105745933"/>
      <w:bookmarkStart w:id="7208" w:name="_Toc123142706"/>
      <w:bookmarkStart w:id="7209" w:name="_Toc124164243"/>
      <w:bookmarkStart w:id="7210" w:name="_Toc130735946"/>
      <w:bookmarkStart w:id="7211" w:name="_Toc137308946"/>
      <w:bookmarkStart w:id="7212" w:name="_Toc147154520"/>
      <w:r w:rsidRPr="00A46FD9">
        <w:t>7.6.4.2</w:t>
      </w:r>
      <w:r w:rsidRPr="00A46FD9">
        <w:tab/>
        <w:t>Procedure</w:t>
      </w:r>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5EC0AF00"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210676E2" w14:textId="40F67335" w:rsidR="00716104" w:rsidRPr="00A46FD9" w:rsidRDefault="00716104" w:rsidP="00FF3259">
      <w:pPr>
        <w:pStyle w:val="B10"/>
      </w:pPr>
      <w:r>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213" w:name="_Toc21098138"/>
      <w:bookmarkStart w:id="7214" w:name="_Toc29765700"/>
      <w:bookmarkStart w:id="7215" w:name="_Toc37181182"/>
      <w:bookmarkStart w:id="7216" w:name="_Toc37181626"/>
      <w:bookmarkStart w:id="7217" w:name="_Toc37182070"/>
      <w:bookmarkStart w:id="7218" w:name="_Toc45882135"/>
      <w:bookmarkStart w:id="7219" w:name="_Toc52560368"/>
      <w:bookmarkStart w:id="7220" w:name="_Toc67912923"/>
      <w:bookmarkStart w:id="7221" w:name="_Toc74901610"/>
      <w:bookmarkStart w:id="7222" w:name="_Toc76504868"/>
      <w:bookmarkStart w:id="7223" w:name="_Toc83044597"/>
      <w:bookmarkStart w:id="7224" w:name="_Toc89871942"/>
      <w:bookmarkStart w:id="7225" w:name="_Toc98702560"/>
      <w:bookmarkStart w:id="7226" w:name="_Toc105745934"/>
      <w:bookmarkStart w:id="7227" w:name="_Toc123142707"/>
      <w:bookmarkStart w:id="7228" w:name="_Toc124164244"/>
      <w:bookmarkStart w:id="7229" w:name="_Toc130735947"/>
      <w:bookmarkStart w:id="7230" w:name="_Toc137308947"/>
      <w:bookmarkStart w:id="7231" w:name="_Toc147154521"/>
      <w:r w:rsidRPr="00A46FD9">
        <w:t>7.6.5</w:t>
      </w:r>
      <w:r w:rsidRPr="00A46FD9">
        <w:tab/>
        <w:t>Test requirements</w:t>
      </w:r>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p>
    <w:p w14:paraId="3FC536AE" w14:textId="77777777" w:rsidR="00FF3259" w:rsidRPr="00A46FD9" w:rsidRDefault="00FF3259" w:rsidP="00FF3259">
      <w:pPr>
        <w:pStyle w:val="Heading4"/>
      </w:pPr>
      <w:bookmarkStart w:id="7232" w:name="_Toc21098139"/>
      <w:bookmarkStart w:id="7233" w:name="_Toc29765701"/>
      <w:bookmarkStart w:id="7234" w:name="_Toc37181183"/>
      <w:bookmarkStart w:id="7235" w:name="_Toc37181627"/>
      <w:bookmarkStart w:id="7236" w:name="_Toc37182071"/>
      <w:bookmarkStart w:id="7237" w:name="_Toc45882136"/>
      <w:bookmarkStart w:id="7238" w:name="_Toc52560369"/>
      <w:bookmarkStart w:id="7239" w:name="_Toc67912924"/>
      <w:bookmarkStart w:id="7240" w:name="_Toc74901611"/>
      <w:bookmarkStart w:id="7241" w:name="_Toc76504869"/>
      <w:bookmarkStart w:id="7242" w:name="_Toc83044598"/>
      <w:bookmarkStart w:id="7243" w:name="_Toc89871943"/>
      <w:bookmarkStart w:id="7244" w:name="_Toc98702561"/>
      <w:bookmarkStart w:id="7245" w:name="_Toc105745935"/>
      <w:bookmarkStart w:id="7246" w:name="_Toc123142708"/>
      <w:bookmarkStart w:id="7247" w:name="_Toc124164245"/>
      <w:bookmarkStart w:id="7248" w:name="_Toc130735948"/>
      <w:bookmarkStart w:id="7249" w:name="_Toc137308948"/>
      <w:bookmarkStart w:id="7250" w:name="_Toc147154522"/>
      <w:r w:rsidRPr="00A46FD9">
        <w:t>7.6.5.1</w:t>
      </w:r>
      <w:r w:rsidRPr="00A46FD9">
        <w:tab/>
        <w:t>General test requirements</w:t>
      </w:r>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251" w:name="_Toc21098140"/>
      <w:bookmarkStart w:id="7252" w:name="_Toc29765702"/>
      <w:bookmarkStart w:id="7253" w:name="_Toc37181184"/>
      <w:bookmarkStart w:id="7254" w:name="_Toc37181628"/>
      <w:bookmarkStart w:id="7255" w:name="_Toc37182072"/>
      <w:bookmarkStart w:id="7256" w:name="_Toc45882137"/>
      <w:bookmarkStart w:id="7257" w:name="_Toc52560370"/>
      <w:bookmarkStart w:id="7258" w:name="_Toc67912925"/>
      <w:bookmarkStart w:id="7259" w:name="_Toc74901612"/>
      <w:bookmarkStart w:id="7260" w:name="_Toc76504870"/>
      <w:bookmarkStart w:id="7261" w:name="_Toc83044599"/>
      <w:bookmarkStart w:id="7262" w:name="_Toc89871944"/>
      <w:bookmarkStart w:id="7263" w:name="_Toc98702562"/>
      <w:bookmarkStart w:id="7264" w:name="_Toc105745936"/>
      <w:bookmarkStart w:id="7265" w:name="_Toc123142709"/>
      <w:bookmarkStart w:id="7266" w:name="_Toc124164246"/>
      <w:bookmarkStart w:id="7267" w:name="_Toc130735949"/>
      <w:bookmarkStart w:id="7268" w:name="_Toc137308949"/>
      <w:bookmarkStart w:id="7269" w:name="_Toc147154523"/>
      <w:r w:rsidRPr="00A46FD9">
        <w:t>7.6.5.2</w:t>
      </w:r>
      <w:r w:rsidRPr="00A46FD9">
        <w:tab/>
        <w:t>Additional test requirement for BC2 (Category B)</w:t>
      </w:r>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270" w:name="_Toc21098141"/>
      <w:bookmarkStart w:id="7271" w:name="_Toc29765703"/>
      <w:bookmarkStart w:id="7272" w:name="_Toc37181185"/>
      <w:bookmarkStart w:id="7273" w:name="_Toc37181629"/>
      <w:bookmarkStart w:id="7274" w:name="_Toc37182073"/>
      <w:bookmarkStart w:id="7275" w:name="_Toc45882138"/>
      <w:bookmarkStart w:id="7276" w:name="_Toc52560371"/>
      <w:bookmarkStart w:id="7277" w:name="_Toc67912926"/>
      <w:bookmarkStart w:id="7278" w:name="_Toc74901613"/>
      <w:bookmarkStart w:id="7279" w:name="_Toc76504871"/>
      <w:bookmarkStart w:id="7280" w:name="_Toc83044600"/>
      <w:bookmarkStart w:id="7281" w:name="_Toc89871945"/>
      <w:bookmarkStart w:id="7282" w:name="_Toc98702563"/>
      <w:bookmarkStart w:id="7283" w:name="_Toc105745937"/>
      <w:bookmarkStart w:id="7284" w:name="_Toc123142710"/>
      <w:bookmarkStart w:id="7285" w:name="_Toc124164247"/>
      <w:bookmarkStart w:id="7286" w:name="_Toc130735950"/>
      <w:bookmarkStart w:id="7287" w:name="_Toc137308950"/>
      <w:bookmarkStart w:id="7288" w:name="_Toc147154524"/>
      <w:r w:rsidRPr="00A46FD9">
        <w:t>7.7</w:t>
      </w:r>
      <w:r w:rsidRPr="00A46FD9">
        <w:tab/>
        <w:t>Receiver intermodulation</w:t>
      </w:r>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p>
    <w:p w14:paraId="4DED230A" w14:textId="77777777" w:rsidR="00FF3259" w:rsidRPr="00A46FD9" w:rsidRDefault="00FF3259" w:rsidP="00FF3259">
      <w:pPr>
        <w:pStyle w:val="Heading3"/>
      </w:pPr>
      <w:bookmarkStart w:id="7289" w:name="_Toc21098142"/>
      <w:bookmarkStart w:id="7290" w:name="_Toc29765704"/>
      <w:bookmarkStart w:id="7291" w:name="_Toc37181186"/>
      <w:bookmarkStart w:id="7292" w:name="_Toc37181630"/>
      <w:bookmarkStart w:id="7293" w:name="_Toc37182074"/>
      <w:bookmarkStart w:id="7294" w:name="_Toc45882139"/>
      <w:bookmarkStart w:id="7295" w:name="_Toc52560372"/>
      <w:bookmarkStart w:id="7296" w:name="_Toc67912927"/>
      <w:bookmarkStart w:id="7297" w:name="_Toc74901614"/>
      <w:bookmarkStart w:id="7298" w:name="_Toc76504872"/>
      <w:bookmarkStart w:id="7299" w:name="_Toc83044601"/>
      <w:bookmarkStart w:id="7300" w:name="_Toc89871946"/>
      <w:bookmarkStart w:id="7301" w:name="_Toc98702564"/>
      <w:bookmarkStart w:id="7302" w:name="_Toc105745938"/>
      <w:bookmarkStart w:id="7303" w:name="_Toc123142711"/>
      <w:bookmarkStart w:id="7304" w:name="_Toc124164248"/>
      <w:bookmarkStart w:id="7305" w:name="_Toc130735951"/>
      <w:bookmarkStart w:id="7306" w:name="_Toc137308951"/>
      <w:bookmarkStart w:id="7307" w:name="_Toc147154525"/>
      <w:r w:rsidRPr="00A46FD9">
        <w:t>7.7.1</w:t>
      </w:r>
      <w:r w:rsidRPr="00A46FD9">
        <w:tab/>
        <w:t>Definition and applicability</w:t>
      </w:r>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308" w:name="_Toc21098143"/>
      <w:bookmarkStart w:id="7309" w:name="_Toc29765705"/>
      <w:bookmarkStart w:id="7310" w:name="_Toc37181187"/>
      <w:bookmarkStart w:id="7311" w:name="_Toc37181631"/>
      <w:bookmarkStart w:id="7312" w:name="_Toc37182075"/>
      <w:bookmarkStart w:id="7313" w:name="_Toc45882140"/>
      <w:bookmarkStart w:id="7314" w:name="_Toc52560373"/>
      <w:bookmarkStart w:id="7315" w:name="_Toc67912928"/>
      <w:bookmarkStart w:id="7316" w:name="_Toc74901615"/>
      <w:bookmarkStart w:id="7317" w:name="_Toc76504873"/>
      <w:bookmarkStart w:id="7318" w:name="_Toc83044602"/>
      <w:bookmarkStart w:id="7319" w:name="_Toc89871947"/>
      <w:bookmarkStart w:id="7320" w:name="_Toc98702565"/>
      <w:bookmarkStart w:id="7321" w:name="_Toc105745939"/>
      <w:bookmarkStart w:id="7322" w:name="_Toc123142712"/>
      <w:bookmarkStart w:id="7323" w:name="_Toc124164249"/>
      <w:bookmarkStart w:id="7324" w:name="_Toc130735952"/>
      <w:bookmarkStart w:id="7325" w:name="_Toc137308952"/>
      <w:bookmarkStart w:id="7326" w:name="_Toc147154526"/>
      <w:r w:rsidRPr="00A46FD9">
        <w:t>7.7.2</w:t>
      </w:r>
      <w:r w:rsidRPr="00A46FD9">
        <w:tab/>
        <w:t>Minimum requirement</w:t>
      </w:r>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327" w:name="_Toc21098144"/>
      <w:bookmarkStart w:id="7328" w:name="_Toc29765706"/>
      <w:bookmarkStart w:id="7329" w:name="_Toc37181188"/>
      <w:bookmarkStart w:id="7330" w:name="_Toc37181632"/>
      <w:bookmarkStart w:id="7331" w:name="_Toc37182076"/>
      <w:bookmarkStart w:id="7332" w:name="_Toc45882141"/>
      <w:bookmarkStart w:id="7333" w:name="_Toc52560374"/>
      <w:bookmarkStart w:id="7334" w:name="_Toc67912929"/>
      <w:bookmarkStart w:id="7335" w:name="_Toc74901616"/>
      <w:bookmarkStart w:id="7336" w:name="_Toc76504874"/>
      <w:bookmarkStart w:id="7337" w:name="_Toc83044603"/>
      <w:bookmarkStart w:id="7338" w:name="_Toc89871948"/>
      <w:bookmarkStart w:id="7339" w:name="_Toc98702566"/>
      <w:bookmarkStart w:id="7340" w:name="_Toc105745940"/>
      <w:bookmarkStart w:id="7341" w:name="_Toc123142713"/>
      <w:bookmarkStart w:id="7342" w:name="_Toc124164250"/>
      <w:bookmarkStart w:id="7343" w:name="_Toc130735953"/>
      <w:bookmarkStart w:id="7344" w:name="_Toc137308953"/>
      <w:bookmarkStart w:id="7345" w:name="_Toc147154527"/>
      <w:r w:rsidRPr="00A46FD9">
        <w:t>7.7.3</w:t>
      </w:r>
      <w:r w:rsidRPr="00A46FD9">
        <w:tab/>
        <w:t>Test purpose</w:t>
      </w:r>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346" w:name="_Toc21098145"/>
      <w:bookmarkStart w:id="7347" w:name="_Toc29765707"/>
      <w:bookmarkStart w:id="7348" w:name="_Toc37181189"/>
      <w:bookmarkStart w:id="7349" w:name="_Toc37181633"/>
      <w:bookmarkStart w:id="7350" w:name="_Toc37182077"/>
      <w:bookmarkStart w:id="7351" w:name="_Toc45882142"/>
      <w:bookmarkStart w:id="7352" w:name="_Toc52560375"/>
      <w:bookmarkStart w:id="7353" w:name="_Toc67912930"/>
      <w:bookmarkStart w:id="7354" w:name="_Toc74901617"/>
      <w:bookmarkStart w:id="7355" w:name="_Toc76504875"/>
      <w:bookmarkStart w:id="7356" w:name="_Toc83044604"/>
      <w:bookmarkStart w:id="7357" w:name="_Toc89871949"/>
      <w:bookmarkStart w:id="7358" w:name="_Toc98702567"/>
      <w:bookmarkStart w:id="7359" w:name="_Toc105745941"/>
      <w:bookmarkStart w:id="7360" w:name="_Toc123142714"/>
      <w:bookmarkStart w:id="7361" w:name="_Toc124164251"/>
      <w:bookmarkStart w:id="7362" w:name="_Toc130735954"/>
      <w:bookmarkStart w:id="7363" w:name="_Toc137308954"/>
      <w:bookmarkStart w:id="7364" w:name="_Toc147154528"/>
      <w:r w:rsidRPr="00A46FD9">
        <w:t>7.7.4</w:t>
      </w:r>
      <w:r w:rsidRPr="00A46FD9">
        <w:tab/>
        <w:t>Method of test</w:t>
      </w:r>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p>
    <w:p w14:paraId="495EEFAB" w14:textId="77777777" w:rsidR="00FF3259" w:rsidRPr="00A46FD9" w:rsidRDefault="00FF3259" w:rsidP="00FF3259">
      <w:pPr>
        <w:pStyle w:val="Heading4"/>
      </w:pPr>
      <w:bookmarkStart w:id="7365" w:name="_Toc21098146"/>
      <w:bookmarkStart w:id="7366" w:name="_Toc29765708"/>
      <w:bookmarkStart w:id="7367" w:name="_Toc37181190"/>
      <w:bookmarkStart w:id="7368" w:name="_Toc37181634"/>
      <w:bookmarkStart w:id="7369" w:name="_Toc37182078"/>
      <w:bookmarkStart w:id="7370" w:name="_Toc45882143"/>
      <w:bookmarkStart w:id="7371" w:name="_Toc52560376"/>
      <w:bookmarkStart w:id="7372" w:name="_Toc67912931"/>
      <w:bookmarkStart w:id="7373" w:name="_Toc74901618"/>
      <w:bookmarkStart w:id="7374" w:name="_Toc76504876"/>
      <w:bookmarkStart w:id="7375" w:name="_Toc83044605"/>
      <w:bookmarkStart w:id="7376" w:name="_Toc89871950"/>
      <w:bookmarkStart w:id="7377" w:name="_Toc98702568"/>
      <w:bookmarkStart w:id="7378" w:name="_Toc105745942"/>
      <w:bookmarkStart w:id="7379" w:name="_Toc123142715"/>
      <w:bookmarkStart w:id="7380" w:name="_Toc124164252"/>
      <w:bookmarkStart w:id="7381" w:name="_Toc130735955"/>
      <w:bookmarkStart w:id="7382" w:name="_Toc137308955"/>
      <w:bookmarkStart w:id="7383" w:name="_Toc147154529"/>
      <w:r w:rsidRPr="00A46FD9">
        <w:t>7.7.4.1</w:t>
      </w:r>
      <w:r w:rsidRPr="00A46FD9">
        <w:tab/>
        <w:t>Initial conditions</w:t>
      </w:r>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384" w:name="_Toc21098147"/>
      <w:bookmarkStart w:id="7385" w:name="_Toc29765709"/>
      <w:bookmarkStart w:id="7386" w:name="_Toc37181191"/>
      <w:bookmarkStart w:id="7387" w:name="_Toc37181635"/>
      <w:bookmarkStart w:id="7388" w:name="_Toc37182079"/>
      <w:bookmarkStart w:id="7389" w:name="_Toc45882144"/>
      <w:bookmarkStart w:id="7390" w:name="_Toc52560377"/>
      <w:bookmarkStart w:id="7391" w:name="_Toc67912932"/>
      <w:bookmarkStart w:id="7392" w:name="_Toc74901619"/>
      <w:bookmarkStart w:id="7393" w:name="_Toc76504877"/>
      <w:bookmarkStart w:id="7394" w:name="_Toc83044606"/>
      <w:bookmarkStart w:id="7395" w:name="_Toc89871951"/>
      <w:bookmarkStart w:id="7396" w:name="_Toc98702569"/>
      <w:bookmarkStart w:id="7397" w:name="_Toc105745943"/>
      <w:bookmarkStart w:id="7398" w:name="_Toc123142716"/>
      <w:bookmarkStart w:id="7399" w:name="_Toc124164253"/>
      <w:bookmarkStart w:id="7400" w:name="_Toc130735956"/>
      <w:bookmarkStart w:id="7401" w:name="_Toc137308956"/>
      <w:bookmarkStart w:id="7402" w:name="_Toc147154530"/>
      <w:r w:rsidRPr="00A46FD9">
        <w:t>7.7.4.2</w:t>
      </w:r>
      <w:r w:rsidRPr="00A46FD9">
        <w:tab/>
        <w:t>Procedure for general and narrowband intermodulation</w:t>
      </w:r>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403" w:name="_Toc21098148"/>
      <w:bookmarkStart w:id="7404" w:name="_Toc29765710"/>
      <w:bookmarkStart w:id="7405" w:name="_Toc37181192"/>
      <w:bookmarkStart w:id="7406" w:name="_Toc37181636"/>
      <w:bookmarkStart w:id="7407" w:name="_Toc37182080"/>
      <w:bookmarkStart w:id="7408" w:name="_Toc45882145"/>
      <w:bookmarkStart w:id="7409" w:name="_Toc52560378"/>
      <w:bookmarkStart w:id="7410" w:name="_Toc67912933"/>
      <w:bookmarkStart w:id="7411" w:name="_Toc74901620"/>
      <w:bookmarkStart w:id="7412" w:name="_Toc76504878"/>
      <w:bookmarkStart w:id="7413" w:name="_Toc83044607"/>
      <w:bookmarkStart w:id="7414" w:name="_Toc89871952"/>
      <w:bookmarkStart w:id="7415" w:name="_Toc98702570"/>
      <w:bookmarkStart w:id="7416" w:name="_Toc105745944"/>
      <w:bookmarkStart w:id="7417" w:name="_Toc123142717"/>
      <w:bookmarkStart w:id="7418" w:name="_Toc124164254"/>
      <w:bookmarkStart w:id="7419" w:name="_Toc130735957"/>
      <w:bookmarkStart w:id="7420" w:name="_Toc137308957"/>
      <w:bookmarkStart w:id="7421" w:name="_Toc147154531"/>
      <w:r w:rsidRPr="00A46FD9">
        <w:t>7.7.4.3</w:t>
      </w:r>
      <w:r w:rsidRPr="00A46FD9">
        <w:tab/>
        <w:t>Procedure for additional narrowband intermodulation for GSM/EDGE</w:t>
      </w:r>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7422" w:name="_Toc21098149"/>
      <w:bookmarkStart w:id="7423" w:name="_Toc29765711"/>
      <w:bookmarkStart w:id="7424" w:name="_Toc37181193"/>
      <w:bookmarkStart w:id="7425" w:name="_Toc37181637"/>
      <w:bookmarkStart w:id="7426" w:name="_Toc37182081"/>
      <w:bookmarkStart w:id="7427" w:name="_Toc45882146"/>
      <w:bookmarkStart w:id="7428" w:name="_Toc52560379"/>
      <w:bookmarkStart w:id="7429" w:name="_Toc67912934"/>
      <w:bookmarkStart w:id="7430" w:name="_Toc74901621"/>
      <w:bookmarkStart w:id="7431" w:name="_Toc76504879"/>
      <w:bookmarkStart w:id="7432" w:name="_Toc83044608"/>
      <w:bookmarkStart w:id="7433" w:name="_Toc89871953"/>
      <w:bookmarkStart w:id="7434" w:name="_Toc98702571"/>
      <w:bookmarkStart w:id="7435" w:name="_Toc105745945"/>
      <w:bookmarkStart w:id="7436" w:name="_Toc123142718"/>
      <w:bookmarkStart w:id="7437" w:name="_Toc124164255"/>
      <w:bookmarkStart w:id="7438" w:name="_Toc130735958"/>
      <w:bookmarkStart w:id="7439" w:name="_Toc137308958"/>
      <w:bookmarkStart w:id="7440" w:name="_Toc147154532"/>
      <w:r w:rsidRPr="00A46FD9">
        <w:t>7.7.4.3.1</w:t>
      </w:r>
      <w:r w:rsidRPr="00A46FD9">
        <w:tab/>
        <w:t>Initial conditions for additional narrowband intermodulation for GSM/EDGE for CS7 and CS15</w:t>
      </w:r>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7441" w:name="_Toc21098150"/>
      <w:bookmarkStart w:id="7442" w:name="_Toc29765712"/>
      <w:bookmarkStart w:id="7443" w:name="_Toc37181194"/>
      <w:bookmarkStart w:id="7444" w:name="_Toc37181638"/>
      <w:bookmarkStart w:id="7445" w:name="_Toc37182082"/>
      <w:bookmarkStart w:id="7446" w:name="_Toc45882147"/>
      <w:bookmarkStart w:id="7447" w:name="_Toc52560380"/>
      <w:bookmarkStart w:id="7448" w:name="_Toc67912935"/>
      <w:bookmarkStart w:id="7449" w:name="_Toc74901622"/>
      <w:bookmarkStart w:id="7450" w:name="_Toc76504880"/>
      <w:bookmarkStart w:id="7451" w:name="_Toc83044609"/>
      <w:bookmarkStart w:id="7452" w:name="_Toc89871954"/>
      <w:bookmarkStart w:id="7453" w:name="_Toc98702572"/>
      <w:bookmarkStart w:id="7454" w:name="_Toc105745946"/>
      <w:bookmarkStart w:id="7455" w:name="_Toc123142719"/>
      <w:bookmarkStart w:id="7456" w:name="_Toc124164256"/>
      <w:bookmarkStart w:id="7457" w:name="_Toc130735959"/>
      <w:bookmarkStart w:id="7458" w:name="_Toc137308959"/>
      <w:bookmarkStart w:id="7459" w:name="_Toc147154533"/>
      <w:r w:rsidRPr="00A46FD9">
        <w:t>7.7.4.3.2</w:t>
      </w:r>
      <w:r w:rsidRPr="00A46FD9">
        <w:tab/>
        <w:t>Procedure for additional narrowband intermodulation for GSM/EDGE for CS7 and CS15</w:t>
      </w:r>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460" w:name="_Toc21098151"/>
      <w:bookmarkStart w:id="7461" w:name="_Toc29765713"/>
      <w:bookmarkStart w:id="7462" w:name="_Toc37181195"/>
      <w:bookmarkStart w:id="7463" w:name="_Toc37181639"/>
      <w:bookmarkStart w:id="7464" w:name="_Toc37182083"/>
      <w:bookmarkStart w:id="7465" w:name="_Toc45882148"/>
      <w:bookmarkStart w:id="7466" w:name="_Toc52560381"/>
      <w:bookmarkStart w:id="7467" w:name="_Toc67912936"/>
      <w:bookmarkStart w:id="7468" w:name="_Toc74901623"/>
      <w:bookmarkStart w:id="7469" w:name="_Toc76504881"/>
      <w:bookmarkStart w:id="7470" w:name="_Toc83044610"/>
      <w:bookmarkStart w:id="7471" w:name="_Toc89871955"/>
      <w:bookmarkStart w:id="7472" w:name="_Toc98702573"/>
      <w:bookmarkStart w:id="7473" w:name="_Toc105745947"/>
      <w:bookmarkStart w:id="7474" w:name="_Toc123142720"/>
      <w:bookmarkStart w:id="7475" w:name="_Toc124164257"/>
      <w:bookmarkStart w:id="7476" w:name="_Toc130735960"/>
      <w:bookmarkStart w:id="7477" w:name="_Toc137308960"/>
      <w:bookmarkStart w:id="7478" w:name="_Toc147154534"/>
      <w:r w:rsidRPr="00A46FD9">
        <w:t>7.7.5</w:t>
      </w:r>
      <w:r w:rsidRPr="00A46FD9">
        <w:tab/>
        <w:t>Test requirements</w:t>
      </w:r>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p>
    <w:p w14:paraId="3E3D118C" w14:textId="77777777" w:rsidR="00FF3259" w:rsidRPr="00A46FD9" w:rsidRDefault="00FF3259" w:rsidP="00FF3259">
      <w:pPr>
        <w:pStyle w:val="Heading4"/>
      </w:pPr>
      <w:bookmarkStart w:id="7479" w:name="_Toc21098152"/>
      <w:bookmarkStart w:id="7480" w:name="_Toc29765714"/>
      <w:bookmarkStart w:id="7481" w:name="_Toc37181196"/>
      <w:bookmarkStart w:id="7482" w:name="_Toc37181640"/>
      <w:bookmarkStart w:id="7483" w:name="_Toc37182084"/>
      <w:bookmarkStart w:id="7484" w:name="_Toc45882149"/>
      <w:bookmarkStart w:id="7485" w:name="_Toc52560382"/>
      <w:bookmarkStart w:id="7486" w:name="_Toc67912937"/>
      <w:bookmarkStart w:id="7487" w:name="_Toc74901624"/>
      <w:bookmarkStart w:id="7488" w:name="_Toc76504882"/>
      <w:bookmarkStart w:id="7489" w:name="_Toc83044611"/>
      <w:bookmarkStart w:id="7490" w:name="_Toc89871956"/>
      <w:bookmarkStart w:id="7491" w:name="_Toc98702574"/>
      <w:bookmarkStart w:id="7492" w:name="_Toc105745948"/>
      <w:bookmarkStart w:id="7493" w:name="_Toc123142721"/>
      <w:bookmarkStart w:id="7494" w:name="_Toc124164258"/>
      <w:bookmarkStart w:id="7495" w:name="_Toc130735961"/>
      <w:bookmarkStart w:id="7496" w:name="_Toc137308961"/>
      <w:bookmarkStart w:id="7497" w:name="_Toc147154535"/>
      <w:r w:rsidRPr="00A46FD9">
        <w:t>7.7.5.1</w:t>
      </w:r>
      <w:r w:rsidRPr="00A46FD9">
        <w:tab/>
        <w:t>General intermodulation test requirement</w:t>
      </w:r>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0945D944"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160564">
              <w:rPr>
                <w:rFonts w:cs="Arial"/>
              </w:rPr>
              <w:t>, 5</w:t>
            </w:r>
            <w:r w:rsidRPr="00A46FD9">
              <w:rPr>
                <w:rFonts w:cs="Arial"/>
              </w:rPr>
              <w:t>)</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7498" w:name="OLE_LINK5"/>
            <w:r w:rsidRPr="00A46FD9">
              <w:rPr>
                <w:rFonts w:cs="Arial"/>
              </w:rPr>
              <w:t>±</w:t>
            </w:r>
            <w:bookmarkEnd w:id="7498"/>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499" w:name="_Toc21098153"/>
      <w:bookmarkStart w:id="7500" w:name="_Toc29765715"/>
      <w:bookmarkStart w:id="7501" w:name="_Toc37181197"/>
      <w:bookmarkStart w:id="7502" w:name="_Toc37181641"/>
      <w:bookmarkStart w:id="7503" w:name="_Toc37182085"/>
      <w:bookmarkStart w:id="7504" w:name="_Toc45882150"/>
      <w:bookmarkStart w:id="7505" w:name="_Toc52560383"/>
      <w:bookmarkStart w:id="7506" w:name="_Toc67912938"/>
      <w:bookmarkStart w:id="7507" w:name="_Toc74901625"/>
      <w:bookmarkStart w:id="7508" w:name="_Toc76504883"/>
      <w:bookmarkStart w:id="7509" w:name="_Toc83044612"/>
      <w:bookmarkStart w:id="7510" w:name="_Toc89871957"/>
      <w:bookmarkStart w:id="7511" w:name="_Toc98702575"/>
      <w:bookmarkStart w:id="7512" w:name="_Toc105745949"/>
      <w:bookmarkStart w:id="7513" w:name="_Toc123142722"/>
      <w:bookmarkStart w:id="7514" w:name="_Toc124164259"/>
      <w:bookmarkStart w:id="7515" w:name="_Toc130735962"/>
      <w:bookmarkStart w:id="7516" w:name="_Toc137308962"/>
      <w:bookmarkStart w:id="7517" w:name="_Toc147154536"/>
      <w:r w:rsidRPr="00A46FD9">
        <w:t>7.7.5.2</w:t>
      </w:r>
      <w:r w:rsidRPr="00A46FD9">
        <w:tab/>
        <w:t>General narrowband intermodulation test requirement</w:t>
      </w:r>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475E67"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475E67"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475E67"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475E67"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475E67"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475E67"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475E67"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475E67"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475E67"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475E67"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475E6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6A8B7E19"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475E6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1BFBC647"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475E6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143A4258"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475E6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5CDF183C"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475E6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358877B7"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FB430E"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29876EED"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FB430E"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4001EB72" w:rsidR="00D43FC3" w:rsidRPr="00A46FD9" w:rsidRDefault="007D2B3A" w:rsidP="00D43FC3">
            <w:pPr>
              <w:pStyle w:val="TAC"/>
              <w:rPr>
                <w:rFonts w:cs="Arial"/>
                <w:lang w:val="sv-FI"/>
              </w:rPr>
            </w:pPr>
            <w:r>
              <w:rPr>
                <w:rFonts w:cs="Arial"/>
                <w:lang w:val="sv-FI"/>
              </w:rPr>
              <w:t>20 MHz</w:t>
            </w:r>
            <w:r w:rsidRPr="00A46FD9">
              <w:rPr>
                <w:rFonts w:cs="Arial"/>
                <w:lang w:val="sv-FI"/>
              </w:rPr>
              <w:t xml:space="preserve"> </w:t>
            </w:r>
            <w:r w:rsidR="00D43FC3">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FB430E"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032E58A2" w:rsidR="00D43FC3" w:rsidRPr="00A46FD9" w:rsidRDefault="007D2B3A" w:rsidP="00D43FC3">
            <w:pPr>
              <w:pStyle w:val="TAC"/>
              <w:rPr>
                <w:rFonts w:cs="Arial"/>
                <w:lang w:val="sv-FI"/>
              </w:rPr>
            </w:pPr>
            <w:r>
              <w:rPr>
                <w:rFonts w:cs="Arial"/>
                <w:lang w:val="sv-FI"/>
              </w:rPr>
              <w:t>20 MHz</w:t>
            </w:r>
            <w:r w:rsidRPr="00A46FD9">
              <w:rPr>
                <w:rFonts w:cs="Arial"/>
                <w:lang w:val="sv-FI"/>
              </w:rPr>
              <w:t xml:space="preserve"> </w:t>
            </w:r>
            <w:r w:rsidR="00D43FC3"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FB430E"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17740A9B" w:rsidR="00D43FC3" w:rsidRPr="007D2B3A" w:rsidRDefault="007D2B3A" w:rsidP="00D43FC3">
            <w:pPr>
              <w:pStyle w:val="TAC"/>
              <w:rPr>
                <w:rFonts w:cs="Arial"/>
                <w:lang w:val="fr-FR"/>
              </w:rPr>
            </w:pPr>
            <w:r>
              <w:rPr>
                <w:rFonts w:cs="Arial"/>
                <w:lang w:val="sv-FI"/>
              </w:rPr>
              <w:t>20 MHz</w:t>
            </w:r>
            <w:r w:rsidRPr="00A46FD9">
              <w:rPr>
                <w:rFonts w:cs="Arial"/>
                <w:lang w:val="sv-FI"/>
              </w:rPr>
              <w:t xml:space="preserve"> </w:t>
            </w:r>
            <w:r w:rsidR="00D43FC3">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FB430E"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0EF57E92"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FB430E"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5498112A"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FB430E"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68B56B9B"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FB430E"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4C7F2D38"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FB430E"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471132BD"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FB430E"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0F87F3EE" w:rsidR="005C63A9" w:rsidRPr="00A46FD9" w:rsidRDefault="007D2B3A" w:rsidP="00FF3259">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7518" w:name="_Toc21098154"/>
      <w:bookmarkStart w:id="7519" w:name="_Toc29765716"/>
      <w:bookmarkStart w:id="7520" w:name="_Toc37181198"/>
      <w:bookmarkStart w:id="7521" w:name="_Toc37181642"/>
      <w:bookmarkStart w:id="7522" w:name="_Toc37182086"/>
      <w:bookmarkStart w:id="7523" w:name="_Toc45882151"/>
      <w:bookmarkStart w:id="7524" w:name="_Toc52560384"/>
      <w:bookmarkStart w:id="7525" w:name="_Toc67912939"/>
      <w:bookmarkStart w:id="7526" w:name="_Toc74901626"/>
      <w:bookmarkStart w:id="7527" w:name="_Toc76504884"/>
      <w:bookmarkStart w:id="7528" w:name="_Toc83044613"/>
      <w:bookmarkStart w:id="7529" w:name="_Toc89871958"/>
      <w:bookmarkStart w:id="7530" w:name="_Toc98702576"/>
      <w:bookmarkStart w:id="7531" w:name="_Toc105745950"/>
      <w:bookmarkStart w:id="7532" w:name="_Toc123142723"/>
      <w:bookmarkStart w:id="7533" w:name="_Toc124164260"/>
      <w:bookmarkStart w:id="7534" w:name="_Toc130735963"/>
      <w:bookmarkStart w:id="7535" w:name="_Toc137308963"/>
      <w:bookmarkStart w:id="7536" w:name="_Toc147154537"/>
      <w:r w:rsidRPr="00A46FD9">
        <w:t>7.7.5.3</w:t>
      </w:r>
      <w:r w:rsidRPr="00A46FD9">
        <w:tab/>
        <w:t>Additional narrowband intermodulation test requirement for GSM/EDGE</w:t>
      </w:r>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537" w:name="_Toc21098155"/>
      <w:bookmarkStart w:id="7538" w:name="_Toc29765717"/>
      <w:bookmarkStart w:id="7539" w:name="_Toc37181199"/>
      <w:bookmarkStart w:id="7540" w:name="_Toc37181643"/>
      <w:bookmarkStart w:id="7541" w:name="_Toc37182087"/>
      <w:bookmarkStart w:id="7542" w:name="_Toc45882152"/>
      <w:bookmarkStart w:id="7543" w:name="_Toc52560385"/>
      <w:bookmarkStart w:id="7544" w:name="_Toc67912940"/>
      <w:bookmarkStart w:id="7545" w:name="_Toc74901627"/>
      <w:bookmarkStart w:id="7546" w:name="_Toc76504885"/>
      <w:bookmarkStart w:id="7547" w:name="_Toc83044614"/>
      <w:bookmarkStart w:id="7548" w:name="_Toc89871959"/>
      <w:bookmarkStart w:id="7549" w:name="_Toc98702577"/>
      <w:bookmarkStart w:id="7550" w:name="_Toc105745951"/>
      <w:bookmarkStart w:id="7551" w:name="_Toc123142724"/>
      <w:bookmarkStart w:id="7552" w:name="_Toc124164261"/>
      <w:bookmarkStart w:id="7553" w:name="_Toc130735964"/>
      <w:bookmarkStart w:id="7554" w:name="_Toc137308964"/>
      <w:bookmarkStart w:id="7555" w:name="_Toc147154538"/>
      <w:r w:rsidRPr="00A46FD9">
        <w:t>7.8</w:t>
      </w:r>
      <w:r w:rsidRPr="00A46FD9">
        <w:tab/>
        <w:t>In-channel selectivity</w:t>
      </w:r>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p>
    <w:p w14:paraId="49137545" w14:textId="77777777" w:rsidR="00FF3259" w:rsidRPr="00A46FD9" w:rsidRDefault="00FF3259" w:rsidP="00FF3259">
      <w:pPr>
        <w:pStyle w:val="Heading3"/>
      </w:pPr>
      <w:bookmarkStart w:id="7556" w:name="_Toc21098156"/>
      <w:bookmarkStart w:id="7557" w:name="_Toc29765718"/>
      <w:bookmarkStart w:id="7558" w:name="_Toc37181200"/>
      <w:bookmarkStart w:id="7559" w:name="_Toc37181644"/>
      <w:bookmarkStart w:id="7560" w:name="_Toc37182088"/>
      <w:bookmarkStart w:id="7561" w:name="_Toc45882153"/>
      <w:bookmarkStart w:id="7562" w:name="_Toc52560386"/>
      <w:bookmarkStart w:id="7563" w:name="_Toc67912941"/>
      <w:bookmarkStart w:id="7564" w:name="_Toc74901628"/>
      <w:bookmarkStart w:id="7565" w:name="_Toc76504886"/>
      <w:bookmarkStart w:id="7566" w:name="_Toc83044615"/>
      <w:bookmarkStart w:id="7567" w:name="_Toc89871960"/>
      <w:bookmarkStart w:id="7568" w:name="_Toc98702578"/>
      <w:bookmarkStart w:id="7569" w:name="_Toc105745952"/>
      <w:bookmarkStart w:id="7570" w:name="_Toc123142725"/>
      <w:bookmarkStart w:id="7571" w:name="_Toc124164262"/>
      <w:bookmarkStart w:id="7572" w:name="_Toc130735965"/>
      <w:bookmarkStart w:id="7573" w:name="_Toc137308965"/>
      <w:bookmarkStart w:id="7574" w:name="_Toc147154539"/>
      <w:r w:rsidRPr="00A46FD9">
        <w:t>7.8.1</w:t>
      </w:r>
      <w:r w:rsidRPr="00A46FD9">
        <w:tab/>
        <w:t>Definition and applicability</w:t>
      </w:r>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p>
    <w:p w14:paraId="0A86BC8D" w14:textId="77777777" w:rsidR="007A6E4B" w:rsidRPr="00A46FD9" w:rsidRDefault="007A6E4B" w:rsidP="007A6E4B">
      <w:bookmarkStart w:id="7575" w:name="_Toc21098157"/>
      <w:bookmarkStart w:id="7576"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577" w:name="_Toc37181201"/>
      <w:bookmarkStart w:id="7578" w:name="_Toc37181645"/>
      <w:bookmarkStart w:id="7579" w:name="_Toc37182089"/>
      <w:bookmarkStart w:id="7580" w:name="_Toc45882154"/>
      <w:bookmarkStart w:id="7581" w:name="_Toc52560387"/>
      <w:bookmarkStart w:id="7582" w:name="_Toc67912942"/>
      <w:bookmarkStart w:id="7583" w:name="_Toc74901629"/>
      <w:bookmarkStart w:id="7584" w:name="_Toc76504887"/>
      <w:bookmarkStart w:id="7585" w:name="_Toc83044616"/>
      <w:bookmarkStart w:id="7586" w:name="_Toc89871961"/>
      <w:bookmarkStart w:id="7587" w:name="_Toc98702579"/>
      <w:bookmarkStart w:id="7588" w:name="_Toc105745953"/>
      <w:bookmarkStart w:id="7589" w:name="_Toc123142726"/>
      <w:bookmarkStart w:id="7590" w:name="_Toc124164263"/>
      <w:bookmarkStart w:id="7591" w:name="_Toc130735966"/>
      <w:bookmarkStart w:id="7592" w:name="_Toc137308966"/>
      <w:bookmarkStart w:id="7593" w:name="_Toc147154540"/>
      <w:r w:rsidRPr="00A46FD9">
        <w:t>7.8.2</w:t>
      </w:r>
      <w:r w:rsidRPr="00A46FD9">
        <w:tab/>
        <w:t>Minimum requirement</w:t>
      </w:r>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7594" w:name="_Toc21098158"/>
      <w:bookmarkStart w:id="7595" w:name="_Toc29765720"/>
      <w:bookmarkStart w:id="7596" w:name="_Toc37181202"/>
      <w:bookmarkStart w:id="7597" w:name="_Toc37181646"/>
      <w:bookmarkStart w:id="7598" w:name="_Toc37182090"/>
      <w:bookmarkStart w:id="7599" w:name="_Toc45882155"/>
      <w:bookmarkStart w:id="7600" w:name="_Toc52560388"/>
      <w:bookmarkStart w:id="7601" w:name="_Toc67912943"/>
      <w:bookmarkStart w:id="7602" w:name="_Toc74901630"/>
      <w:bookmarkStart w:id="7603" w:name="_Toc76504888"/>
      <w:bookmarkStart w:id="7604" w:name="_Toc83044617"/>
      <w:bookmarkStart w:id="7605" w:name="_Toc89871962"/>
      <w:bookmarkStart w:id="7606" w:name="_Toc98702580"/>
      <w:bookmarkStart w:id="7607" w:name="_Toc105745954"/>
      <w:bookmarkStart w:id="7608" w:name="_Toc123142727"/>
      <w:bookmarkStart w:id="7609" w:name="_Toc124164264"/>
      <w:bookmarkStart w:id="7610" w:name="_Toc130735967"/>
      <w:bookmarkStart w:id="7611" w:name="_Toc137308967"/>
      <w:bookmarkStart w:id="7612" w:name="_Toc147154541"/>
      <w:r w:rsidRPr="00A46FD9">
        <w:t>7.8.3</w:t>
      </w:r>
      <w:r w:rsidRPr="00A46FD9">
        <w:tab/>
        <w:t>Test purpose</w:t>
      </w:r>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7613" w:name="_Toc21098159"/>
      <w:bookmarkStart w:id="7614" w:name="_Toc29765721"/>
      <w:bookmarkStart w:id="7615" w:name="_Toc37181203"/>
      <w:bookmarkStart w:id="7616" w:name="_Toc37181647"/>
      <w:bookmarkStart w:id="7617" w:name="_Toc37182091"/>
      <w:bookmarkStart w:id="7618" w:name="_Toc45882156"/>
      <w:bookmarkStart w:id="7619" w:name="_Toc52560389"/>
      <w:bookmarkStart w:id="7620" w:name="_Toc67912944"/>
      <w:bookmarkStart w:id="7621" w:name="_Toc74901631"/>
      <w:bookmarkStart w:id="7622" w:name="_Toc76504889"/>
      <w:bookmarkStart w:id="7623" w:name="_Toc83044618"/>
      <w:bookmarkStart w:id="7624" w:name="_Toc89871963"/>
      <w:bookmarkStart w:id="7625" w:name="_Toc98702581"/>
      <w:bookmarkStart w:id="7626" w:name="_Toc105745955"/>
      <w:bookmarkStart w:id="7627" w:name="_Toc123142728"/>
      <w:bookmarkStart w:id="7628" w:name="_Toc124164265"/>
      <w:bookmarkStart w:id="7629" w:name="_Toc130735968"/>
      <w:bookmarkStart w:id="7630" w:name="_Toc137308968"/>
      <w:bookmarkStart w:id="7631" w:name="_Toc147154542"/>
      <w:r w:rsidRPr="00A46FD9">
        <w:t>7.8.4</w:t>
      </w:r>
      <w:r w:rsidRPr="00A46FD9">
        <w:tab/>
        <w:t>Method of testing</w:t>
      </w:r>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7632" w:name="_Toc21098160"/>
      <w:bookmarkStart w:id="7633" w:name="_Toc29765722"/>
      <w:bookmarkStart w:id="7634" w:name="_Toc37181204"/>
      <w:bookmarkStart w:id="7635" w:name="_Toc37181648"/>
      <w:bookmarkStart w:id="7636" w:name="_Toc37182092"/>
      <w:bookmarkStart w:id="7637" w:name="_Toc45882157"/>
      <w:bookmarkStart w:id="7638" w:name="_Toc52560390"/>
      <w:bookmarkStart w:id="7639" w:name="_Toc67912945"/>
      <w:bookmarkStart w:id="7640" w:name="_Toc74901632"/>
      <w:bookmarkStart w:id="7641" w:name="_Toc76504890"/>
      <w:bookmarkStart w:id="7642" w:name="_Toc83044619"/>
      <w:bookmarkStart w:id="7643" w:name="_Toc89871964"/>
      <w:bookmarkStart w:id="7644" w:name="_Toc98702582"/>
      <w:bookmarkStart w:id="7645" w:name="_Toc105745956"/>
      <w:bookmarkStart w:id="7646" w:name="_Toc123142729"/>
      <w:bookmarkStart w:id="7647" w:name="_Toc124164266"/>
      <w:bookmarkStart w:id="7648" w:name="_Toc130735969"/>
      <w:bookmarkStart w:id="7649" w:name="_Toc137308969"/>
      <w:bookmarkStart w:id="7650" w:name="_Toc147154543"/>
      <w:r w:rsidRPr="00A46FD9">
        <w:t>7.8.5</w:t>
      </w:r>
      <w:r w:rsidRPr="00A46FD9">
        <w:tab/>
        <w:t>Test requirements</w:t>
      </w:r>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7651" w:name="_Toc21098161"/>
      <w:bookmarkStart w:id="7652" w:name="_Toc29765723"/>
      <w:bookmarkStart w:id="7653" w:name="_Toc37181205"/>
      <w:bookmarkStart w:id="7654" w:name="_Toc37181649"/>
      <w:bookmarkStart w:id="7655" w:name="_Toc37182093"/>
      <w:bookmarkStart w:id="7656" w:name="_Toc45882158"/>
      <w:bookmarkStart w:id="7657" w:name="_Toc52560391"/>
      <w:bookmarkStart w:id="7658" w:name="_Toc67912946"/>
      <w:bookmarkStart w:id="7659" w:name="_Toc74901633"/>
      <w:bookmarkStart w:id="7660" w:name="_Toc76504891"/>
      <w:bookmarkStart w:id="7661" w:name="_Toc83044620"/>
      <w:bookmarkStart w:id="7662" w:name="_Toc89871965"/>
      <w:bookmarkStart w:id="7663" w:name="_Toc98702583"/>
      <w:bookmarkStart w:id="7664" w:name="_Toc105745957"/>
      <w:bookmarkStart w:id="7665" w:name="_Toc123142730"/>
      <w:bookmarkStart w:id="7666" w:name="_Toc124164267"/>
      <w:bookmarkStart w:id="7667" w:name="_Toc130735970"/>
      <w:bookmarkStart w:id="7668" w:name="_Toc137308970"/>
      <w:bookmarkStart w:id="7669" w:name="historyclause"/>
      <w:bookmarkStart w:id="7670" w:name="_Toc147154544"/>
      <w:r w:rsidRPr="00A46FD9">
        <w:t>8</w:t>
      </w:r>
      <w:r w:rsidRPr="00A46FD9">
        <w:tab/>
        <w:t>Performance requirements</w:t>
      </w:r>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70"/>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7671" w:name="_Toc21098162"/>
      <w:bookmarkStart w:id="7672" w:name="_Toc29765724"/>
      <w:bookmarkStart w:id="7673" w:name="_Toc37181206"/>
      <w:bookmarkStart w:id="7674" w:name="_Toc37181650"/>
      <w:bookmarkStart w:id="7675" w:name="_Toc37182094"/>
      <w:bookmarkStart w:id="7676" w:name="_Toc45882159"/>
      <w:bookmarkStart w:id="7677" w:name="_Toc52560392"/>
      <w:bookmarkStart w:id="7678" w:name="_Toc67912947"/>
      <w:bookmarkStart w:id="7679" w:name="_Toc74901634"/>
      <w:bookmarkStart w:id="7680" w:name="_Toc76504892"/>
      <w:bookmarkStart w:id="7681" w:name="_Toc83044621"/>
      <w:bookmarkStart w:id="7682" w:name="_Toc89871966"/>
      <w:bookmarkStart w:id="7683" w:name="_Toc98702584"/>
      <w:bookmarkStart w:id="7684" w:name="_Toc105745958"/>
      <w:bookmarkStart w:id="7685" w:name="_Toc123142731"/>
      <w:bookmarkStart w:id="7686" w:name="_Toc124164268"/>
      <w:bookmarkStart w:id="7687" w:name="_Toc130735971"/>
      <w:bookmarkStart w:id="7688" w:name="_Toc137308971"/>
      <w:bookmarkStart w:id="7689" w:name="_Toc147154545"/>
      <w:r w:rsidRPr="00A46FD9">
        <w:t>Annex A (normative):</w:t>
      </w:r>
      <w:r w:rsidRPr="00A46FD9">
        <w:br/>
        <w:t>Characteristics of interfering signals</w:t>
      </w:r>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p>
    <w:p w14:paraId="6653EFB4" w14:textId="77777777" w:rsidR="00FF3259" w:rsidRPr="00A46FD9" w:rsidRDefault="00FF3259" w:rsidP="00FF3259">
      <w:pPr>
        <w:pStyle w:val="Heading1"/>
      </w:pPr>
      <w:bookmarkStart w:id="7690" w:name="_Toc21098163"/>
      <w:bookmarkStart w:id="7691" w:name="_Toc29765725"/>
      <w:bookmarkStart w:id="7692" w:name="_Toc37181207"/>
      <w:bookmarkStart w:id="7693" w:name="_Toc37181651"/>
      <w:bookmarkStart w:id="7694" w:name="_Toc37182095"/>
      <w:bookmarkStart w:id="7695" w:name="_Toc45882160"/>
      <w:bookmarkStart w:id="7696" w:name="_Toc52560393"/>
      <w:bookmarkStart w:id="7697" w:name="_Toc67912948"/>
      <w:bookmarkStart w:id="7698" w:name="_Toc74901635"/>
      <w:bookmarkStart w:id="7699" w:name="_Toc76504893"/>
      <w:bookmarkStart w:id="7700" w:name="_Toc83044622"/>
      <w:bookmarkStart w:id="7701" w:name="_Toc89871967"/>
      <w:bookmarkStart w:id="7702" w:name="_Toc98702585"/>
      <w:bookmarkStart w:id="7703" w:name="_Toc105745959"/>
      <w:bookmarkStart w:id="7704" w:name="_Toc123142732"/>
      <w:bookmarkStart w:id="7705" w:name="_Toc124164269"/>
      <w:bookmarkStart w:id="7706" w:name="_Toc130735972"/>
      <w:bookmarkStart w:id="7707" w:name="_Toc137308972"/>
      <w:bookmarkStart w:id="7708" w:name="_Toc147154546"/>
      <w:r w:rsidRPr="00A46FD9">
        <w:t>A.1</w:t>
      </w:r>
      <w:r w:rsidRPr="00A46FD9">
        <w:tab/>
        <w:t>UTRA FDD interfering signal</w:t>
      </w:r>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7709" w:name="_Toc21098164"/>
      <w:bookmarkStart w:id="7710" w:name="_Toc29765726"/>
      <w:bookmarkStart w:id="7711" w:name="_Toc37181208"/>
      <w:bookmarkStart w:id="7712" w:name="_Toc37181652"/>
      <w:bookmarkStart w:id="7713" w:name="_Toc37182096"/>
      <w:bookmarkStart w:id="7714" w:name="_Toc45882161"/>
      <w:bookmarkStart w:id="7715" w:name="_Toc52560394"/>
      <w:bookmarkStart w:id="7716" w:name="_Toc67912949"/>
      <w:bookmarkStart w:id="7717" w:name="_Toc74901636"/>
      <w:bookmarkStart w:id="7718" w:name="_Toc76504894"/>
      <w:bookmarkStart w:id="7719" w:name="_Toc83044623"/>
      <w:bookmarkStart w:id="7720" w:name="_Toc89871968"/>
      <w:bookmarkStart w:id="7721" w:name="_Toc98702586"/>
      <w:bookmarkStart w:id="7722" w:name="_Toc105745960"/>
      <w:bookmarkStart w:id="7723" w:name="_Toc123142733"/>
      <w:bookmarkStart w:id="7724" w:name="_Toc124164270"/>
      <w:bookmarkStart w:id="7725" w:name="_Toc130735973"/>
      <w:bookmarkStart w:id="7726" w:name="_Toc137308973"/>
      <w:bookmarkStart w:id="7727" w:name="_Toc147154547"/>
      <w:r w:rsidRPr="00A46FD9">
        <w:t>A.2</w:t>
      </w:r>
      <w:r w:rsidRPr="00A46FD9">
        <w:tab/>
        <w:t>UTRA TDD interfering signal</w:t>
      </w:r>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3D7D639C" w:rsidR="00FF3259" w:rsidRPr="00A46FD9" w:rsidRDefault="00FF3259" w:rsidP="00FF3259">
            <w:pPr>
              <w:pStyle w:val="TAN"/>
              <w:rPr>
                <w:rFonts w:cs="Arial"/>
                <w:lang w:eastAsia="zh-CN"/>
              </w:rPr>
            </w:pPr>
            <w:r w:rsidRPr="00A46FD9">
              <w:rPr>
                <w:rFonts w:cs="Arial"/>
                <w:lang w:eastAsia="zh-CN"/>
              </w:rPr>
              <w:t>NOTE</w:t>
            </w:r>
            <w:r w:rsidR="00793CBF">
              <w:rPr>
                <w:rFonts w:cs="Arial"/>
                <w:lang w:eastAsia="zh-CN"/>
              </w:rPr>
              <w:t xml:space="preserve"> </w:t>
            </w:r>
            <w:r w:rsidR="00793CBF" w:rsidRPr="00A46FD9">
              <w:rPr>
                <w:rFonts w:cs="Arial"/>
                <w:lang w:eastAsia="zh-CN"/>
              </w:rPr>
              <w:t>*</w:t>
            </w:r>
            <w:r w:rsidRPr="00A46FD9">
              <w:rPr>
                <w:rFonts w:cs="Arial"/>
                <w:lang w:eastAsia="zh-CN"/>
              </w:rPr>
              <w:t>:</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7728" w:name="_Toc21098165"/>
      <w:bookmarkStart w:id="7729" w:name="_Toc29765727"/>
      <w:bookmarkStart w:id="7730" w:name="_Toc37181209"/>
      <w:bookmarkStart w:id="7731" w:name="_Toc37181653"/>
      <w:bookmarkStart w:id="7732" w:name="_Toc37182097"/>
      <w:bookmarkStart w:id="7733" w:name="_Toc45882162"/>
      <w:bookmarkStart w:id="7734" w:name="_Toc52560395"/>
      <w:bookmarkStart w:id="7735" w:name="_Toc67912950"/>
      <w:bookmarkStart w:id="7736" w:name="_Toc74901637"/>
      <w:bookmarkStart w:id="7737" w:name="_Toc76504895"/>
      <w:bookmarkStart w:id="7738" w:name="_Toc83044624"/>
      <w:bookmarkStart w:id="7739" w:name="_Toc89871969"/>
      <w:bookmarkStart w:id="7740" w:name="_Toc98702587"/>
      <w:bookmarkStart w:id="7741" w:name="_Toc105745961"/>
      <w:bookmarkStart w:id="7742" w:name="_Toc123142734"/>
      <w:bookmarkStart w:id="7743" w:name="_Toc124164271"/>
      <w:bookmarkStart w:id="7744" w:name="_Toc130735974"/>
      <w:bookmarkStart w:id="7745" w:name="_Toc137308974"/>
      <w:bookmarkStart w:id="7746" w:name="_Toc147154548"/>
      <w:r w:rsidRPr="00A46FD9">
        <w:t>A.3</w:t>
      </w:r>
      <w:r w:rsidRPr="00A46FD9">
        <w:tab/>
        <w:t>E-UTRA interfering signal</w:t>
      </w:r>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7747" w:name="_Toc21098166"/>
      <w:bookmarkStart w:id="7748" w:name="_Toc29765728"/>
      <w:bookmarkStart w:id="7749" w:name="_Toc37181210"/>
      <w:bookmarkStart w:id="7750" w:name="_Toc37181654"/>
      <w:bookmarkStart w:id="7751" w:name="_Toc37182098"/>
      <w:bookmarkStart w:id="7752" w:name="_Toc45882163"/>
      <w:bookmarkStart w:id="7753" w:name="_Toc52560396"/>
      <w:bookmarkStart w:id="7754" w:name="_Toc67912951"/>
      <w:bookmarkStart w:id="7755" w:name="_Toc74901638"/>
      <w:bookmarkStart w:id="7756" w:name="_Toc76504896"/>
      <w:bookmarkStart w:id="7757" w:name="_Toc83044625"/>
      <w:bookmarkStart w:id="7758" w:name="_Toc89871970"/>
      <w:bookmarkStart w:id="7759" w:name="_Toc98702588"/>
      <w:bookmarkStart w:id="7760" w:name="_Toc105745962"/>
      <w:bookmarkStart w:id="7761" w:name="_Toc123142735"/>
      <w:bookmarkStart w:id="7762" w:name="_Toc124164272"/>
      <w:bookmarkStart w:id="7763" w:name="_Toc130735975"/>
      <w:bookmarkStart w:id="7764" w:name="_Toc137308975"/>
      <w:bookmarkStart w:id="7765" w:name="_Toc147154549"/>
      <w:r w:rsidRPr="00A46FD9">
        <w:t xml:space="preserve">Annex B (normative): </w:t>
      </w:r>
      <w:r w:rsidRPr="00A46FD9">
        <w:br/>
        <w:t>Environmental requirements for the BS equipment</w:t>
      </w:r>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p>
    <w:p w14:paraId="4C26B69B" w14:textId="77777777" w:rsidR="00FF3259" w:rsidRPr="00A46FD9" w:rsidRDefault="00FF3259" w:rsidP="00FF3259">
      <w:pPr>
        <w:pStyle w:val="Heading1"/>
      </w:pPr>
      <w:bookmarkStart w:id="7766" w:name="_Toc21098167"/>
      <w:bookmarkStart w:id="7767" w:name="_Toc29765729"/>
      <w:bookmarkStart w:id="7768" w:name="_Toc37181211"/>
      <w:bookmarkStart w:id="7769" w:name="_Toc37181655"/>
      <w:bookmarkStart w:id="7770" w:name="_Toc37182099"/>
      <w:bookmarkStart w:id="7771" w:name="_Toc45882164"/>
      <w:bookmarkStart w:id="7772" w:name="_Toc52560397"/>
      <w:bookmarkStart w:id="7773" w:name="_Toc67912952"/>
      <w:bookmarkStart w:id="7774" w:name="_Toc74901639"/>
      <w:bookmarkStart w:id="7775" w:name="_Toc76504897"/>
      <w:bookmarkStart w:id="7776" w:name="_Toc83044626"/>
      <w:bookmarkStart w:id="7777" w:name="_Toc89871971"/>
      <w:bookmarkStart w:id="7778" w:name="_Toc98702589"/>
      <w:bookmarkStart w:id="7779" w:name="_Toc105745963"/>
      <w:bookmarkStart w:id="7780" w:name="_Toc123142736"/>
      <w:bookmarkStart w:id="7781" w:name="_Toc124164273"/>
      <w:bookmarkStart w:id="7782" w:name="_Toc130735976"/>
      <w:bookmarkStart w:id="7783" w:name="_Toc137308976"/>
      <w:bookmarkStart w:id="7784" w:name="_Toc147154550"/>
      <w:r w:rsidRPr="00A46FD9">
        <w:t>B.1</w:t>
      </w:r>
      <w:r w:rsidRPr="00A46FD9">
        <w:tab/>
        <w:t>General</w:t>
      </w:r>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7785" w:name="_Toc21098168"/>
      <w:bookmarkStart w:id="7786" w:name="_Toc29765730"/>
      <w:bookmarkStart w:id="7787" w:name="_Toc37181212"/>
      <w:bookmarkStart w:id="7788" w:name="_Toc37181656"/>
      <w:bookmarkStart w:id="7789" w:name="_Toc37182100"/>
      <w:bookmarkStart w:id="7790" w:name="_Toc45882165"/>
      <w:bookmarkStart w:id="7791" w:name="_Toc52560398"/>
      <w:bookmarkStart w:id="7792" w:name="_Toc67912953"/>
      <w:bookmarkStart w:id="7793" w:name="_Toc74901640"/>
      <w:bookmarkStart w:id="7794" w:name="_Toc76504898"/>
      <w:bookmarkStart w:id="7795" w:name="_Toc83044627"/>
      <w:bookmarkStart w:id="7796" w:name="_Toc89871972"/>
      <w:bookmarkStart w:id="7797" w:name="_Toc98702590"/>
      <w:bookmarkStart w:id="7798" w:name="_Toc105745964"/>
      <w:bookmarkStart w:id="7799" w:name="_Toc123142737"/>
      <w:bookmarkStart w:id="7800" w:name="_Toc124164274"/>
      <w:bookmarkStart w:id="7801" w:name="_Toc130735977"/>
      <w:bookmarkStart w:id="7802" w:name="_Toc137308977"/>
      <w:bookmarkStart w:id="7803" w:name="_Toc147154551"/>
      <w:r w:rsidRPr="00A46FD9">
        <w:t>B.2</w:t>
      </w:r>
      <w:r w:rsidRPr="00A46FD9">
        <w:tab/>
      </w:r>
      <w:r w:rsidRPr="00A46FD9">
        <w:rPr>
          <w:rFonts w:cs="v4.2.0"/>
        </w:rPr>
        <w:t>Normal test environment</w:t>
      </w:r>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7804" w:name="_Toc21098169"/>
      <w:bookmarkStart w:id="7805" w:name="_Toc29765731"/>
      <w:bookmarkStart w:id="7806" w:name="_Toc37181213"/>
      <w:bookmarkStart w:id="7807" w:name="_Toc37181657"/>
      <w:bookmarkStart w:id="7808" w:name="_Toc37182101"/>
      <w:bookmarkStart w:id="7809" w:name="_Toc45882166"/>
      <w:bookmarkStart w:id="7810" w:name="_Toc52560399"/>
      <w:bookmarkStart w:id="7811" w:name="_Toc67912954"/>
      <w:bookmarkStart w:id="7812" w:name="_Toc74901641"/>
      <w:bookmarkStart w:id="7813" w:name="_Toc76504899"/>
      <w:bookmarkStart w:id="7814" w:name="_Toc83044628"/>
      <w:bookmarkStart w:id="7815" w:name="_Toc89871973"/>
      <w:bookmarkStart w:id="7816" w:name="_Toc98702591"/>
      <w:bookmarkStart w:id="7817" w:name="_Toc105745965"/>
      <w:bookmarkStart w:id="7818" w:name="_Toc123142738"/>
      <w:bookmarkStart w:id="7819" w:name="_Toc124164275"/>
      <w:bookmarkStart w:id="7820" w:name="_Toc130735978"/>
      <w:bookmarkStart w:id="7821" w:name="_Toc137308978"/>
      <w:bookmarkStart w:id="7822" w:name="_Toc147154552"/>
      <w:r w:rsidRPr="00A46FD9">
        <w:t>B.3</w:t>
      </w:r>
      <w:r w:rsidRPr="00A46FD9">
        <w:tab/>
      </w:r>
      <w:r w:rsidRPr="00A46FD9">
        <w:rPr>
          <w:rFonts w:cs="v4.2.0"/>
        </w:rPr>
        <w:t>Extreme test environment</w:t>
      </w:r>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7823" w:name="_Toc21098170"/>
      <w:bookmarkStart w:id="7824" w:name="_Toc29765732"/>
      <w:bookmarkStart w:id="7825" w:name="_Toc37181214"/>
      <w:bookmarkStart w:id="7826" w:name="_Toc37181658"/>
      <w:bookmarkStart w:id="7827" w:name="_Toc37182102"/>
      <w:bookmarkStart w:id="7828" w:name="_Toc45882167"/>
      <w:bookmarkStart w:id="7829" w:name="_Toc52560400"/>
      <w:bookmarkStart w:id="7830" w:name="_Toc67912955"/>
      <w:bookmarkStart w:id="7831" w:name="_Toc74901642"/>
      <w:bookmarkStart w:id="7832" w:name="_Toc76504900"/>
      <w:bookmarkStart w:id="7833" w:name="_Toc83044629"/>
      <w:bookmarkStart w:id="7834" w:name="_Toc89871974"/>
      <w:bookmarkStart w:id="7835" w:name="_Toc98702592"/>
      <w:bookmarkStart w:id="7836" w:name="_Toc105745966"/>
      <w:bookmarkStart w:id="7837" w:name="_Toc123142739"/>
      <w:bookmarkStart w:id="7838" w:name="_Toc124164276"/>
      <w:bookmarkStart w:id="7839" w:name="_Toc130735979"/>
      <w:bookmarkStart w:id="7840" w:name="_Toc137308979"/>
      <w:bookmarkStart w:id="7841" w:name="_Toc147154553"/>
      <w:r w:rsidRPr="00A46FD9">
        <w:t>B.3.1</w:t>
      </w:r>
      <w:r w:rsidRPr="00A46FD9">
        <w:tab/>
        <w:t>Extreme temperature</w:t>
      </w:r>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7842" w:name="_Toc21098171"/>
      <w:bookmarkStart w:id="7843" w:name="_Toc29765733"/>
      <w:bookmarkStart w:id="7844" w:name="_Toc37181215"/>
      <w:bookmarkStart w:id="7845" w:name="_Toc37181659"/>
      <w:bookmarkStart w:id="7846" w:name="_Toc37182103"/>
      <w:bookmarkStart w:id="7847" w:name="_Toc45882168"/>
      <w:bookmarkStart w:id="7848" w:name="_Toc52560401"/>
      <w:bookmarkStart w:id="7849" w:name="_Toc67912956"/>
      <w:bookmarkStart w:id="7850" w:name="_Toc74901643"/>
      <w:bookmarkStart w:id="7851" w:name="_Toc76504901"/>
      <w:bookmarkStart w:id="7852" w:name="_Toc83044630"/>
      <w:bookmarkStart w:id="7853" w:name="_Toc89871975"/>
      <w:bookmarkStart w:id="7854" w:name="_Toc98702593"/>
      <w:bookmarkStart w:id="7855" w:name="_Toc105745967"/>
      <w:bookmarkStart w:id="7856" w:name="_Toc123142740"/>
      <w:bookmarkStart w:id="7857" w:name="_Toc124164277"/>
      <w:bookmarkStart w:id="7858" w:name="_Toc130735980"/>
      <w:bookmarkStart w:id="7859" w:name="_Toc137308980"/>
      <w:bookmarkStart w:id="7860" w:name="_Toc147154554"/>
      <w:r w:rsidRPr="00A46FD9">
        <w:t>B.4</w:t>
      </w:r>
      <w:r w:rsidRPr="00A46FD9">
        <w:tab/>
      </w:r>
      <w:r w:rsidRPr="00A46FD9">
        <w:rPr>
          <w:rFonts w:cs="v4.2.0"/>
        </w:rPr>
        <w:t>Vibration</w:t>
      </w:r>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7861" w:name="_Toc21098172"/>
      <w:bookmarkStart w:id="7862" w:name="_Toc29765734"/>
      <w:bookmarkStart w:id="7863" w:name="_Toc37181216"/>
      <w:bookmarkStart w:id="7864" w:name="_Toc37181660"/>
      <w:bookmarkStart w:id="7865" w:name="_Toc37182104"/>
      <w:bookmarkStart w:id="7866" w:name="_Toc45882169"/>
      <w:bookmarkStart w:id="7867" w:name="_Toc52560402"/>
      <w:bookmarkStart w:id="7868" w:name="_Toc67912957"/>
      <w:bookmarkStart w:id="7869" w:name="_Toc74901644"/>
      <w:bookmarkStart w:id="7870" w:name="_Toc76504902"/>
      <w:bookmarkStart w:id="7871" w:name="_Toc83044631"/>
      <w:bookmarkStart w:id="7872" w:name="_Toc89871976"/>
      <w:bookmarkStart w:id="7873" w:name="_Toc98702594"/>
      <w:bookmarkStart w:id="7874" w:name="_Toc105745968"/>
      <w:bookmarkStart w:id="7875" w:name="_Toc123142741"/>
      <w:bookmarkStart w:id="7876" w:name="_Toc124164278"/>
      <w:bookmarkStart w:id="7877" w:name="_Toc130735981"/>
      <w:bookmarkStart w:id="7878" w:name="_Toc137308981"/>
      <w:bookmarkStart w:id="7879" w:name="_Toc147154555"/>
      <w:r w:rsidRPr="00A46FD9">
        <w:t>B.5</w:t>
      </w:r>
      <w:r w:rsidRPr="00A46FD9">
        <w:tab/>
      </w:r>
      <w:r w:rsidRPr="00A46FD9">
        <w:rPr>
          <w:rFonts w:cs="v4.2.0"/>
        </w:rPr>
        <w:t>Power supply</w:t>
      </w:r>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7880" w:name="_Toc21098173"/>
      <w:bookmarkStart w:id="7881" w:name="_Toc29765735"/>
      <w:bookmarkStart w:id="7882" w:name="_Toc37181217"/>
      <w:bookmarkStart w:id="7883" w:name="_Toc37181661"/>
      <w:bookmarkStart w:id="7884" w:name="_Toc37182105"/>
      <w:bookmarkStart w:id="7885" w:name="_Toc45882170"/>
      <w:bookmarkStart w:id="7886" w:name="_Toc52560403"/>
      <w:bookmarkStart w:id="7887" w:name="_Toc67912958"/>
      <w:bookmarkStart w:id="7888" w:name="_Toc74901645"/>
      <w:bookmarkStart w:id="7889" w:name="_Toc76504903"/>
      <w:bookmarkStart w:id="7890" w:name="_Toc83044632"/>
      <w:bookmarkStart w:id="7891" w:name="_Toc89871977"/>
      <w:bookmarkStart w:id="7892" w:name="_Toc98702595"/>
      <w:bookmarkStart w:id="7893" w:name="_Toc105745969"/>
      <w:bookmarkStart w:id="7894" w:name="_Toc123142742"/>
      <w:bookmarkStart w:id="7895" w:name="_Toc124164279"/>
      <w:bookmarkStart w:id="7896" w:name="_Toc130735982"/>
      <w:bookmarkStart w:id="7897" w:name="_Toc137308982"/>
      <w:bookmarkStart w:id="7898" w:name="_Toc147154556"/>
      <w:r w:rsidRPr="00A46FD9">
        <w:rPr>
          <w:lang w:eastAsia="sv-SE"/>
        </w:rPr>
        <w:t>B.6</w:t>
      </w:r>
      <w:r w:rsidRPr="00A46FD9">
        <w:rPr>
          <w:lang w:eastAsia="sv-SE"/>
        </w:rPr>
        <w:tab/>
        <w:t>Measurement of test environments</w:t>
      </w:r>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7899" w:name="_Toc21098174"/>
      <w:bookmarkStart w:id="7900" w:name="_Toc29765736"/>
      <w:bookmarkStart w:id="7901" w:name="_Toc37181218"/>
      <w:bookmarkStart w:id="7902" w:name="_Toc37181662"/>
      <w:bookmarkStart w:id="7903" w:name="_Toc37182106"/>
      <w:bookmarkStart w:id="7904" w:name="_Toc45882171"/>
      <w:bookmarkStart w:id="7905" w:name="_Toc52560404"/>
      <w:bookmarkStart w:id="7906" w:name="_Toc67912959"/>
      <w:bookmarkStart w:id="7907" w:name="_Toc74901646"/>
      <w:bookmarkStart w:id="7908" w:name="_Toc76504904"/>
      <w:bookmarkStart w:id="7909" w:name="_Toc83044633"/>
      <w:bookmarkStart w:id="7910" w:name="_Toc89871978"/>
      <w:bookmarkStart w:id="7911" w:name="_Toc98702596"/>
      <w:bookmarkStart w:id="7912" w:name="_Toc105745970"/>
      <w:bookmarkStart w:id="7913" w:name="_Toc123142743"/>
      <w:bookmarkStart w:id="7914" w:name="_Toc124164280"/>
      <w:bookmarkStart w:id="7915" w:name="_Toc130735983"/>
      <w:bookmarkStart w:id="7916" w:name="_Toc137308983"/>
      <w:bookmarkStart w:id="7917" w:name="_Toc147154557"/>
      <w:r w:rsidRPr="00A46FD9">
        <w:t>Annex C (informative):</w:t>
      </w:r>
      <w:r w:rsidRPr="00A46FD9">
        <w:br/>
        <w:t>Test Tolerances and Derivation of test requirements</w:t>
      </w:r>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7918" w:name="_Toc21098175"/>
      <w:bookmarkStart w:id="7919" w:name="_Toc29765737"/>
      <w:bookmarkStart w:id="7920" w:name="_Toc37181219"/>
      <w:bookmarkStart w:id="7921" w:name="_Toc37181663"/>
      <w:bookmarkStart w:id="7922" w:name="_Toc37182107"/>
      <w:bookmarkStart w:id="7923" w:name="_Toc45882172"/>
      <w:bookmarkStart w:id="7924" w:name="_Toc52560405"/>
      <w:bookmarkStart w:id="7925" w:name="_Toc67912960"/>
      <w:bookmarkStart w:id="7926" w:name="_Toc74901647"/>
      <w:bookmarkStart w:id="7927" w:name="_Toc76504905"/>
      <w:bookmarkStart w:id="7928" w:name="_Toc83044634"/>
      <w:bookmarkStart w:id="7929" w:name="_Toc89871979"/>
      <w:bookmarkStart w:id="7930" w:name="_Toc98702597"/>
      <w:bookmarkStart w:id="7931" w:name="_Toc105745971"/>
      <w:bookmarkStart w:id="7932" w:name="_Toc123142744"/>
      <w:bookmarkStart w:id="7933" w:name="_Toc124164281"/>
      <w:bookmarkStart w:id="7934" w:name="_Toc130735984"/>
      <w:bookmarkStart w:id="7935" w:name="_Toc137308984"/>
      <w:bookmarkStart w:id="7936" w:name="_Toc147154558"/>
      <w:r w:rsidRPr="00A46FD9">
        <w:t>C.1</w:t>
      </w:r>
      <w:r w:rsidRPr="00A46FD9">
        <w:tab/>
      </w:r>
      <w:r w:rsidRPr="00A46FD9">
        <w:rPr>
          <w:lang w:eastAsia="sv-SE"/>
        </w:rPr>
        <w:t>Measurement of t</w:t>
      </w:r>
      <w:r w:rsidRPr="00A46FD9">
        <w:t>ransmitter</w:t>
      </w:r>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7937" w:name="_Toc21098176"/>
      <w:bookmarkStart w:id="7938" w:name="_Toc29765738"/>
      <w:bookmarkStart w:id="7939" w:name="_Toc37181220"/>
      <w:bookmarkStart w:id="7940" w:name="_Toc37181664"/>
      <w:bookmarkStart w:id="7941" w:name="_Toc37182108"/>
      <w:bookmarkStart w:id="7942" w:name="_Toc45882173"/>
      <w:bookmarkStart w:id="7943" w:name="_Toc52560406"/>
      <w:bookmarkStart w:id="7944" w:name="_Toc67912961"/>
      <w:bookmarkStart w:id="7945" w:name="_Toc74901648"/>
      <w:bookmarkStart w:id="7946" w:name="_Toc76504906"/>
      <w:bookmarkStart w:id="7947" w:name="_Toc83044635"/>
      <w:bookmarkStart w:id="7948" w:name="_Toc89871980"/>
      <w:bookmarkStart w:id="7949" w:name="_Toc98702598"/>
      <w:bookmarkStart w:id="7950" w:name="_Toc105745972"/>
      <w:bookmarkStart w:id="7951" w:name="_Toc123142745"/>
      <w:bookmarkStart w:id="7952" w:name="_Toc124164282"/>
      <w:bookmarkStart w:id="7953" w:name="_Toc130735985"/>
      <w:bookmarkStart w:id="7954" w:name="_Toc137308985"/>
      <w:bookmarkStart w:id="7955" w:name="_Toc147154559"/>
      <w:r w:rsidRPr="00A46FD9">
        <w:t>C.2</w:t>
      </w:r>
      <w:r w:rsidRPr="00A46FD9">
        <w:tab/>
      </w:r>
      <w:r w:rsidRPr="00A46FD9">
        <w:rPr>
          <w:lang w:eastAsia="sv-SE"/>
        </w:rPr>
        <w:t>Measurement of receiv</w:t>
      </w:r>
      <w:r w:rsidRPr="00A46FD9">
        <w:t>er</w:t>
      </w:r>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7669"/>
    <w:p w14:paraId="14B6EA02" w14:textId="77777777" w:rsidR="00FF3259" w:rsidRPr="00A46FD9" w:rsidRDefault="00FF3259" w:rsidP="00FF3259">
      <w:pPr>
        <w:pStyle w:val="Heading8"/>
      </w:pPr>
      <w:r w:rsidRPr="00A46FD9">
        <w:br w:type="page"/>
      </w:r>
      <w:bookmarkStart w:id="7956" w:name="_Toc21098177"/>
      <w:bookmarkStart w:id="7957" w:name="_Toc29765739"/>
      <w:bookmarkStart w:id="7958" w:name="_Toc37181221"/>
      <w:bookmarkStart w:id="7959" w:name="_Toc37181665"/>
      <w:bookmarkStart w:id="7960" w:name="_Toc37182109"/>
      <w:bookmarkStart w:id="7961" w:name="_Toc45882174"/>
      <w:bookmarkStart w:id="7962" w:name="_Toc52560407"/>
      <w:bookmarkStart w:id="7963" w:name="_Toc67912962"/>
      <w:bookmarkStart w:id="7964" w:name="_Toc74901649"/>
      <w:bookmarkStart w:id="7965" w:name="_Toc76504907"/>
      <w:bookmarkStart w:id="7966" w:name="_Toc83044636"/>
      <w:bookmarkStart w:id="7967" w:name="_Toc89871981"/>
      <w:bookmarkStart w:id="7968" w:name="_Toc98702599"/>
      <w:bookmarkStart w:id="7969" w:name="_Toc105745973"/>
      <w:bookmarkStart w:id="7970" w:name="_Toc123142746"/>
      <w:bookmarkStart w:id="7971" w:name="_Toc124164283"/>
      <w:bookmarkStart w:id="7972" w:name="_Toc130735986"/>
      <w:bookmarkStart w:id="7973" w:name="_Toc137308986"/>
      <w:bookmarkStart w:id="7974" w:name="_Toc147154560"/>
      <w:r w:rsidRPr="00A46FD9">
        <w:t>Annex D (informative):</w:t>
      </w:r>
      <w:r w:rsidRPr="00A46FD9">
        <w:br/>
        <w:t>Measurement system set-up</w:t>
      </w:r>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7975" w:name="_Toc21098178"/>
      <w:bookmarkStart w:id="7976" w:name="_Toc29765740"/>
      <w:bookmarkStart w:id="7977" w:name="_Toc37181222"/>
      <w:bookmarkStart w:id="7978" w:name="_Toc37181666"/>
      <w:bookmarkStart w:id="7979" w:name="_Toc37182110"/>
      <w:bookmarkStart w:id="7980" w:name="_Toc45882175"/>
      <w:bookmarkStart w:id="7981" w:name="_Toc52560408"/>
      <w:bookmarkStart w:id="7982" w:name="_Toc67912963"/>
      <w:bookmarkStart w:id="7983" w:name="_Toc74901650"/>
      <w:bookmarkStart w:id="7984" w:name="_Toc76504908"/>
      <w:bookmarkStart w:id="7985" w:name="_Toc83044637"/>
      <w:bookmarkStart w:id="7986" w:name="_Toc89871982"/>
      <w:bookmarkStart w:id="7987" w:name="_Toc98702600"/>
      <w:bookmarkStart w:id="7988" w:name="_Toc105745974"/>
      <w:bookmarkStart w:id="7989" w:name="_Toc123142747"/>
      <w:bookmarkStart w:id="7990" w:name="_Toc124164284"/>
      <w:bookmarkStart w:id="7991" w:name="_Toc130735987"/>
      <w:bookmarkStart w:id="7992" w:name="_Toc137308987"/>
      <w:bookmarkStart w:id="7993" w:name="_Toc147154561"/>
      <w:r w:rsidRPr="00A46FD9">
        <w:t>D.1</w:t>
      </w:r>
      <w:r w:rsidRPr="00A46FD9">
        <w:tab/>
        <w:t>Transmitter</w:t>
      </w:r>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p>
    <w:p w14:paraId="02E23747" w14:textId="5DFC3C80" w:rsidR="00FF3259" w:rsidRPr="00A46FD9" w:rsidRDefault="00FF3259" w:rsidP="00FF3259">
      <w:pPr>
        <w:pStyle w:val="Heading2"/>
      </w:pPr>
      <w:bookmarkStart w:id="7994" w:name="_Toc21098179"/>
      <w:bookmarkStart w:id="7995" w:name="_Toc29765741"/>
      <w:bookmarkStart w:id="7996" w:name="_Toc37181223"/>
      <w:bookmarkStart w:id="7997" w:name="_Toc37181667"/>
      <w:bookmarkStart w:id="7998" w:name="_Toc37182111"/>
      <w:bookmarkStart w:id="7999" w:name="_Toc45882176"/>
      <w:bookmarkStart w:id="8000" w:name="_Toc52560409"/>
      <w:bookmarkStart w:id="8001" w:name="_Toc67912964"/>
      <w:bookmarkStart w:id="8002" w:name="_Toc74901651"/>
      <w:bookmarkStart w:id="8003" w:name="_Toc76504909"/>
      <w:bookmarkStart w:id="8004" w:name="_Toc83044638"/>
      <w:bookmarkStart w:id="8005" w:name="_Toc89871983"/>
      <w:bookmarkStart w:id="8006" w:name="_Toc98702601"/>
      <w:bookmarkStart w:id="8007" w:name="_Toc105745975"/>
      <w:bookmarkStart w:id="8008" w:name="_Toc123142748"/>
      <w:bookmarkStart w:id="8009" w:name="_Toc124164285"/>
      <w:bookmarkStart w:id="8010" w:name="_Toc130735988"/>
      <w:bookmarkStart w:id="8011" w:name="_Toc137308988"/>
      <w:bookmarkStart w:id="8012" w:name="_Toc147154562"/>
      <w:r w:rsidRPr="00A46FD9">
        <w:t>D.1.1</w:t>
      </w:r>
      <w:r w:rsidRPr="00A46FD9">
        <w:tab/>
        <w:t>Base station output power, transmitter ON/OFF power, modulation quality, transmitter spurious emissions and operating band unwanted emissions</w:t>
      </w:r>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p>
    <w:p w14:paraId="3B6F5B56" w14:textId="77777777" w:rsidR="00FF3259" w:rsidRPr="00A46FD9" w:rsidRDefault="00FF3259" w:rsidP="00FF3259">
      <w:pPr>
        <w:pStyle w:val="TH"/>
      </w:pPr>
      <w:r w:rsidRPr="00A46FD9">
        <w:object w:dxaOrig="7204" w:dyaOrig="5393" w14:anchorId="409598D0">
          <v:shape id="_x0000_i1056" type="#_x0000_t75" style="width:273.6pt;height:93.3pt" o:ole="">
            <v:imagedata r:id="rId76" o:title="" croptop="20838f" cropbottom="32829f" cropleft="18135f" cropright="21708f"/>
          </v:shape>
          <o:OLEObject Type="Embed" ProgID="PowerPoint.Show.8" ShapeID="_x0000_i1056" DrawAspect="Content" ObjectID="_1757767375"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013" w:name="_Toc21098180"/>
      <w:bookmarkStart w:id="8014" w:name="_Toc29765742"/>
      <w:bookmarkStart w:id="8015" w:name="_Toc37181224"/>
      <w:bookmarkStart w:id="8016" w:name="_Toc37181668"/>
      <w:bookmarkStart w:id="8017" w:name="_Toc37182112"/>
      <w:bookmarkStart w:id="8018" w:name="_Toc45882177"/>
      <w:bookmarkStart w:id="8019" w:name="_Toc52560410"/>
      <w:bookmarkStart w:id="8020" w:name="_Toc67912965"/>
      <w:bookmarkStart w:id="8021" w:name="_Toc74901652"/>
      <w:bookmarkStart w:id="8022" w:name="_Toc76504910"/>
      <w:bookmarkStart w:id="8023" w:name="_Toc83044639"/>
      <w:bookmarkStart w:id="8024" w:name="_Toc89871984"/>
      <w:bookmarkStart w:id="8025" w:name="_Toc98702602"/>
      <w:bookmarkStart w:id="8026" w:name="_Toc105745976"/>
      <w:bookmarkStart w:id="8027" w:name="_Toc123142749"/>
      <w:bookmarkStart w:id="8028" w:name="_Toc124164286"/>
      <w:bookmarkStart w:id="8029" w:name="_Toc130735989"/>
      <w:bookmarkStart w:id="8030" w:name="_Toc137308989"/>
      <w:bookmarkStart w:id="8031" w:name="_Toc147154563"/>
      <w:r w:rsidRPr="00A46FD9">
        <w:t>D.1.2</w:t>
      </w:r>
      <w:r w:rsidRPr="00A46FD9">
        <w:tab/>
        <w:t>Transmitter intermodulation</w:t>
      </w:r>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p>
    <w:p w14:paraId="5CB97D48" w14:textId="77777777" w:rsidR="00FF3259" w:rsidRPr="00A46FD9" w:rsidRDefault="00FF3259" w:rsidP="00FF3259">
      <w:pPr>
        <w:pStyle w:val="TH"/>
      </w:pPr>
      <w:r w:rsidRPr="00A46FD9">
        <w:object w:dxaOrig="7204" w:dyaOrig="5393" w14:anchorId="05B4DF60">
          <v:shape id="_x0000_i1057" type="#_x0000_t75" style="width:381.3pt;height:108.3pt" o:ole="">
            <v:imagedata r:id="rId78" o:title="" croptop="23637f" cropbottom="29099f" cropleft="15031f" cropright="15617f"/>
          </v:shape>
          <o:OLEObject Type="Embed" ProgID="PowerPoint.Show.8" ShapeID="_x0000_i1057" DrawAspect="Content" ObjectID="_1757767376"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032" w:name="_Toc21098181"/>
      <w:bookmarkStart w:id="8033" w:name="_Toc29765743"/>
      <w:bookmarkStart w:id="8034" w:name="_Toc37181225"/>
      <w:bookmarkStart w:id="8035" w:name="_Toc37181669"/>
      <w:bookmarkStart w:id="8036" w:name="_Toc37182113"/>
      <w:bookmarkStart w:id="8037" w:name="_Toc45882178"/>
      <w:bookmarkStart w:id="8038" w:name="_Toc52560411"/>
      <w:bookmarkStart w:id="8039" w:name="_Toc67912966"/>
      <w:bookmarkStart w:id="8040" w:name="_Toc74901653"/>
      <w:bookmarkStart w:id="8041" w:name="_Toc76504911"/>
      <w:bookmarkStart w:id="8042" w:name="_Toc83044640"/>
      <w:bookmarkStart w:id="8043" w:name="_Toc89871985"/>
      <w:bookmarkStart w:id="8044" w:name="_Toc98702603"/>
      <w:bookmarkStart w:id="8045" w:name="_Toc105745977"/>
      <w:bookmarkStart w:id="8046" w:name="_Toc123142750"/>
      <w:bookmarkStart w:id="8047" w:name="_Toc124164287"/>
      <w:bookmarkStart w:id="8048" w:name="_Toc130735990"/>
      <w:bookmarkStart w:id="8049" w:name="_Toc137308990"/>
      <w:bookmarkStart w:id="8050" w:name="_Toc147154564"/>
      <w:r w:rsidRPr="00A46FD9">
        <w:t>D.2</w:t>
      </w:r>
      <w:r w:rsidRPr="00A46FD9">
        <w:tab/>
        <w:t>Receiver</w:t>
      </w:r>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p>
    <w:p w14:paraId="4E108726" w14:textId="77777777" w:rsidR="00FF3259" w:rsidRPr="00A46FD9" w:rsidRDefault="00FF3259" w:rsidP="00FF3259">
      <w:pPr>
        <w:pStyle w:val="Heading2"/>
      </w:pPr>
      <w:bookmarkStart w:id="8051" w:name="_Toc21098182"/>
      <w:bookmarkStart w:id="8052" w:name="_Toc29765744"/>
      <w:bookmarkStart w:id="8053" w:name="_Toc37181226"/>
      <w:bookmarkStart w:id="8054" w:name="_Toc37181670"/>
      <w:bookmarkStart w:id="8055" w:name="_Toc37182114"/>
      <w:bookmarkStart w:id="8056" w:name="_Toc45882179"/>
      <w:bookmarkStart w:id="8057" w:name="_Toc52560412"/>
      <w:bookmarkStart w:id="8058" w:name="_Toc67912967"/>
      <w:bookmarkStart w:id="8059" w:name="_Toc74901654"/>
      <w:bookmarkStart w:id="8060" w:name="_Toc76504912"/>
      <w:bookmarkStart w:id="8061" w:name="_Toc83044641"/>
      <w:bookmarkStart w:id="8062" w:name="_Toc89871986"/>
      <w:bookmarkStart w:id="8063" w:name="_Toc98702604"/>
      <w:bookmarkStart w:id="8064" w:name="_Toc105745978"/>
      <w:bookmarkStart w:id="8065" w:name="_Toc123142751"/>
      <w:bookmarkStart w:id="8066" w:name="_Toc124164288"/>
      <w:bookmarkStart w:id="8067" w:name="_Toc130735991"/>
      <w:bookmarkStart w:id="8068" w:name="_Toc137308991"/>
      <w:bookmarkStart w:id="8069" w:name="_Toc147154565"/>
      <w:r w:rsidRPr="00A46FD9">
        <w:t>D.2.1</w:t>
      </w:r>
      <w:r w:rsidRPr="00A46FD9">
        <w:tab/>
        <w:t>Blocking characteristics</w:t>
      </w:r>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p>
    <w:bookmarkStart w:id="8070" w:name="_MON_1343205445"/>
    <w:bookmarkEnd w:id="8070"/>
    <w:p w14:paraId="6B1DADB8" w14:textId="77777777" w:rsidR="00FF3259" w:rsidRPr="00A46FD9" w:rsidRDefault="00FF3259" w:rsidP="00FF3259">
      <w:pPr>
        <w:pStyle w:val="TH"/>
      </w:pPr>
      <w:r w:rsidRPr="00A46FD9">
        <w:object w:dxaOrig="7204" w:dyaOrig="5393" w14:anchorId="1B6F213E">
          <v:shape id="_x0000_i1058" type="#_x0000_t75" style="width:374.4pt;height:2in" o:ole="">
            <v:imagedata r:id="rId80" o:title="" croptop="23394f" cropbottom="25334f" cropleft="15759f" cropright="15738f"/>
          </v:shape>
          <o:OLEObject Type="Embed" ProgID="PowerPoint.Show.8" ShapeID="_x0000_i1058" DrawAspect="Content" ObjectID="_1757767377"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071" w:name="_Toc21098183"/>
      <w:bookmarkStart w:id="8072" w:name="_Toc29765745"/>
      <w:bookmarkStart w:id="8073" w:name="_Toc37181227"/>
      <w:bookmarkStart w:id="8074" w:name="_Toc37181671"/>
      <w:bookmarkStart w:id="8075" w:name="_Toc37182115"/>
      <w:bookmarkStart w:id="8076" w:name="_Toc45882180"/>
      <w:bookmarkStart w:id="8077" w:name="_Toc52560413"/>
      <w:bookmarkStart w:id="8078" w:name="_Toc67912968"/>
      <w:bookmarkStart w:id="8079" w:name="_Toc74901655"/>
      <w:bookmarkStart w:id="8080" w:name="_Toc76504913"/>
      <w:bookmarkStart w:id="8081" w:name="_Toc83044642"/>
      <w:bookmarkStart w:id="8082" w:name="_Toc89871987"/>
      <w:bookmarkStart w:id="8083" w:name="_Toc98702605"/>
      <w:bookmarkStart w:id="8084" w:name="_Toc105745979"/>
      <w:bookmarkStart w:id="8085" w:name="_Toc123142752"/>
      <w:bookmarkStart w:id="8086" w:name="_Toc124164289"/>
      <w:bookmarkStart w:id="8087" w:name="_Toc130735992"/>
      <w:bookmarkStart w:id="8088" w:name="_Toc137308992"/>
      <w:bookmarkStart w:id="8089" w:name="_Toc147154566"/>
      <w:r w:rsidRPr="00A46FD9">
        <w:t>D.2.2</w:t>
      </w:r>
      <w:r w:rsidRPr="00A46FD9">
        <w:tab/>
        <w:t>Receiver spurious emissions</w:t>
      </w:r>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1.3pt;height:100.8pt" o:ole="">
            <v:imagedata r:id="rId82" o:title="" croptop="26991f" cropbottom="26860f" cropleft="16412f" cropright="14145f"/>
          </v:shape>
          <o:OLEObject Type="Embed" ProgID="PowerPoint.Show.8" ShapeID="_x0000_i1059" DrawAspect="Content" ObjectID="_1757767378"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090" w:name="_Toc21098184"/>
      <w:bookmarkStart w:id="8091" w:name="_Toc29765746"/>
      <w:bookmarkStart w:id="8092" w:name="_Toc37181228"/>
      <w:bookmarkStart w:id="8093" w:name="_Toc37181672"/>
      <w:bookmarkStart w:id="8094" w:name="_Toc37182116"/>
      <w:bookmarkStart w:id="8095" w:name="_Toc45882181"/>
      <w:bookmarkStart w:id="8096" w:name="_Toc52560414"/>
      <w:bookmarkStart w:id="8097" w:name="_Toc67912969"/>
      <w:bookmarkStart w:id="8098" w:name="_Toc74901656"/>
      <w:bookmarkStart w:id="8099" w:name="_Toc76504914"/>
      <w:bookmarkStart w:id="8100" w:name="_Toc83044643"/>
      <w:bookmarkStart w:id="8101" w:name="_Toc89871988"/>
      <w:bookmarkStart w:id="8102" w:name="_Toc98702606"/>
      <w:bookmarkStart w:id="8103" w:name="_Toc105745980"/>
      <w:bookmarkStart w:id="8104" w:name="_Toc123142753"/>
      <w:bookmarkStart w:id="8105" w:name="_Toc124164290"/>
      <w:bookmarkStart w:id="8106" w:name="_Toc130735993"/>
      <w:bookmarkStart w:id="8107" w:name="_Toc137308993"/>
      <w:bookmarkStart w:id="8108" w:name="_Toc147154567"/>
      <w:r w:rsidRPr="00A46FD9">
        <w:t>D.2.3</w:t>
      </w:r>
      <w:r w:rsidRPr="00A46FD9">
        <w:tab/>
        <w:t>Receiver intermodulation</w:t>
      </w:r>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p>
    <w:p w14:paraId="3FCA3421" w14:textId="77777777" w:rsidR="00FF3259" w:rsidRPr="00A46FD9" w:rsidRDefault="00FF3259" w:rsidP="00FF3259">
      <w:pPr>
        <w:pStyle w:val="TH"/>
      </w:pPr>
      <w:r w:rsidRPr="00A46FD9">
        <w:object w:dxaOrig="7204" w:dyaOrig="5393" w14:anchorId="208443B0">
          <v:shape id="_x0000_i1060" type="#_x0000_t75" style="width:6in;height:194.7pt" o:ole="">
            <v:imagedata r:id="rId84" o:title="" croptop="16816f" cropbottom="24691f" cropleft="14937f" cropright="11094f"/>
          </v:shape>
          <o:OLEObject Type="Embed" ProgID="PowerPoint.Show.8" ShapeID="_x0000_i1060" DrawAspect="Content" ObjectID="_1757767379"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109" w:name="_Toc21098185"/>
      <w:bookmarkStart w:id="8110" w:name="_Toc29765747"/>
      <w:bookmarkStart w:id="8111" w:name="_Toc37181229"/>
      <w:bookmarkStart w:id="8112" w:name="_Toc37181673"/>
      <w:bookmarkStart w:id="8113" w:name="_Toc37182117"/>
      <w:bookmarkStart w:id="8114" w:name="_Toc45882182"/>
      <w:bookmarkStart w:id="8115" w:name="_Toc52560415"/>
      <w:bookmarkStart w:id="8116" w:name="_Toc67912970"/>
      <w:bookmarkStart w:id="8117" w:name="_Toc74901657"/>
      <w:bookmarkStart w:id="8118" w:name="_Toc76504915"/>
      <w:bookmarkStart w:id="8119" w:name="_Toc83044644"/>
      <w:bookmarkStart w:id="8120" w:name="_Toc89871989"/>
      <w:bookmarkStart w:id="8121" w:name="_Toc98702607"/>
      <w:bookmarkStart w:id="8122" w:name="_Toc105745981"/>
      <w:bookmarkStart w:id="8123" w:name="_Toc123142754"/>
      <w:bookmarkStart w:id="8124" w:name="_Toc124164291"/>
      <w:bookmarkStart w:id="8125" w:name="_Toc130735994"/>
      <w:bookmarkStart w:id="8126" w:name="_Toc137308994"/>
      <w:bookmarkStart w:id="8127" w:name="_Toc147154568"/>
      <w:r w:rsidRPr="00A46FD9">
        <w:t>Annex E (normative):</w:t>
      </w:r>
      <w:r w:rsidRPr="00A46FD9">
        <w:br/>
        <w:t>E-UTRA Test model for BC3 CS3 BS</w:t>
      </w:r>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p>
    <w:p w14:paraId="44B50AC5" w14:textId="77777777" w:rsidR="00FF3259" w:rsidRPr="00A46FD9" w:rsidRDefault="00FF3259" w:rsidP="00FF3259">
      <w:pPr>
        <w:pStyle w:val="Heading1"/>
        <w:rPr>
          <w:rFonts w:eastAsia="MS Mincho"/>
        </w:rPr>
      </w:pPr>
      <w:bookmarkStart w:id="8128" w:name="_Toc21098186"/>
      <w:bookmarkStart w:id="8129" w:name="_Toc29765748"/>
      <w:bookmarkStart w:id="8130" w:name="_Toc37181230"/>
      <w:bookmarkStart w:id="8131" w:name="_Toc37181674"/>
      <w:bookmarkStart w:id="8132" w:name="_Toc37182118"/>
      <w:bookmarkStart w:id="8133" w:name="_Toc45882183"/>
      <w:bookmarkStart w:id="8134" w:name="_Toc52560416"/>
      <w:bookmarkStart w:id="8135" w:name="_Toc67912971"/>
      <w:bookmarkStart w:id="8136" w:name="_Toc74901658"/>
      <w:bookmarkStart w:id="8137" w:name="_Toc76504916"/>
      <w:bookmarkStart w:id="8138" w:name="_Toc83044645"/>
      <w:bookmarkStart w:id="8139" w:name="_Toc89871990"/>
      <w:bookmarkStart w:id="8140" w:name="_Toc98702608"/>
      <w:bookmarkStart w:id="8141" w:name="_Toc105745982"/>
      <w:bookmarkStart w:id="8142" w:name="_Toc123142755"/>
      <w:bookmarkStart w:id="8143" w:name="_Toc124164292"/>
      <w:bookmarkStart w:id="8144" w:name="_Toc130735995"/>
      <w:bookmarkStart w:id="8145" w:name="_Toc137308995"/>
      <w:bookmarkStart w:id="8146" w:name="_Toc147154569"/>
      <w:r w:rsidRPr="00A46FD9">
        <w:rPr>
          <w:rFonts w:eastAsia="MS Mincho"/>
        </w:rPr>
        <w:t>E.0</w:t>
      </w:r>
      <w:r w:rsidRPr="00A46FD9">
        <w:rPr>
          <w:rFonts w:eastAsia="MS Mincho"/>
        </w:rPr>
        <w:tab/>
        <w:t>BC3 CS3 Test model description</w:t>
      </w:r>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3.2pt;height:14.4pt" o:ole="">
                  <v:imagedata r:id="rId86" o:title=""/>
                </v:shape>
                <o:OLEObject Type="Embed" ProgID="Equation.3" ShapeID="_x0000_i1061" DrawAspect="Content" ObjectID="_1757767380"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3pt;height:14.4pt" o:ole="">
                  <v:imagedata r:id="rId88" o:title=""/>
                </v:shape>
                <o:OLEObject Type="Embed" ProgID="Equation.3" ShapeID="_x0000_i1062" DrawAspect="Content" ObjectID="_1757767381"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3pt;height:14.4pt" o:ole="">
                  <v:imagedata r:id="rId88" o:title=""/>
                </v:shape>
                <o:OLEObject Type="Embed" ProgID="Equation.3" ShapeID="_x0000_i1063" DrawAspect="Content" ObjectID="_1757767382"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1.9pt;height:14.4pt" o:ole="">
            <v:imagedata r:id="rId91" o:title=""/>
          </v:shape>
          <o:OLEObject Type="Embed" ProgID="Equation.3" ShapeID="_x0000_i1064" DrawAspect="Content" ObjectID="_1757767383"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147" w:name="_Toc21098187"/>
      <w:bookmarkStart w:id="8148" w:name="_Toc29765749"/>
      <w:bookmarkStart w:id="8149" w:name="_Toc37181231"/>
      <w:bookmarkStart w:id="8150" w:name="_Toc37181675"/>
      <w:bookmarkStart w:id="8151" w:name="_Toc37182119"/>
      <w:bookmarkStart w:id="8152" w:name="_Toc45882184"/>
      <w:bookmarkStart w:id="8153" w:name="_Toc52560417"/>
      <w:bookmarkStart w:id="8154" w:name="_Toc67912972"/>
      <w:bookmarkStart w:id="8155" w:name="_Toc74901659"/>
      <w:bookmarkStart w:id="8156" w:name="_Toc76504917"/>
      <w:bookmarkStart w:id="8157" w:name="_Toc83044646"/>
      <w:bookmarkStart w:id="8158" w:name="_Toc89871991"/>
      <w:bookmarkStart w:id="8159" w:name="_Toc98702609"/>
      <w:bookmarkStart w:id="8160" w:name="_Toc105745983"/>
      <w:bookmarkStart w:id="8161" w:name="_Toc123142756"/>
      <w:bookmarkStart w:id="8162" w:name="_Toc124164293"/>
      <w:bookmarkStart w:id="8163" w:name="_Toc130735996"/>
      <w:bookmarkStart w:id="8164" w:name="_Toc137308996"/>
      <w:bookmarkStart w:id="8165" w:name="_Toc147154570"/>
      <w:r w:rsidRPr="00A46FD9">
        <w:rPr>
          <w:rFonts w:eastAsia="MS Mincho"/>
        </w:rPr>
        <w:t>E.0A</w:t>
      </w:r>
      <w:r w:rsidRPr="00A46FD9">
        <w:rPr>
          <w:rFonts w:eastAsia="MS Mincho"/>
        </w:rPr>
        <w:tab/>
        <w:t>BC3 CS16/17 Test model description</w:t>
      </w:r>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166" w:name="_Toc21098188"/>
      <w:bookmarkStart w:id="8167" w:name="_Toc29765750"/>
      <w:bookmarkStart w:id="8168" w:name="_Toc37181232"/>
      <w:bookmarkStart w:id="8169" w:name="_Toc37181676"/>
      <w:bookmarkStart w:id="8170" w:name="_Toc37182120"/>
      <w:bookmarkStart w:id="8171" w:name="_Toc45882185"/>
      <w:bookmarkStart w:id="8172" w:name="_Toc52560418"/>
      <w:bookmarkStart w:id="8173" w:name="_Toc67912973"/>
      <w:bookmarkStart w:id="8174" w:name="_Toc74901660"/>
      <w:bookmarkStart w:id="8175" w:name="_Toc76504918"/>
      <w:bookmarkStart w:id="8176" w:name="_Toc83044647"/>
      <w:bookmarkStart w:id="8177" w:name="_Toc89871992"/>
      <w:bookmarkStart w:id="8178" w:name="_Toc98702610"/>
      <w:bookmarkStart w:id="8179" w:name="_Toc105745984"/>
      <w:bookmarkStart w:id="8180" w:name="_Toc123142757"/>
      <w:bookmarkStart w:id="8181" w:name="_Toc124164294"/>
      <w:bookmarkStart w:id="8182" w:name="_Toc130735997"/>
      <w:bookmarkStart w:id="8183" w:name="_Toc137308997"/>
      <w:bookmarkStart w:id="8184" w:name="_Toc147154571"/>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185" w:name="_Toc21098189"/>
      <w:bookmarkStart w:id="8186" w:name="_Toc29765751"/>
      <w:bookmarkStart w:id="8187" w:name="_Toc37181233"/>
      <w:bookmarkStart w:id="8188" w:name="_Toc37181677"/>
      <w:bookmarkStart w:id="8189" w:name="_Toc37182121"/>
      <w:bookmarkStart w:id="8190" w:name="_Toc45882186"/>
      <w:bookmarkStart w:id="8191" w:name="_Toc52560419"/>
      <w:bookmarkStart w:id="8192" w:name="_Toc67912974"/>
      <w:bookmarkStart w:id="8193" w:name="_Toc74901661"/>
      <w:bookmarkStart w:id="8194" w:name="_Toc76504919"/>
      <w:bookmarkStart w:id="8195" w:name="_Toc83044648"/>
      <w:bookmarkStart w:id="8196" w:name="_Toc89871993"/>
      <w:bookmarkStart w:id="8197" w:name="_Toc98702611"/>
      <w:bookmarkStart w:id="8198" w:name="_Toc105745985"/>
      <w:bookmarkStart w:id="8199" w:name="_Toc123142758"/>
      <w:bookmarkStart w:id="8200" w:name="_Toc124164295"/>
      <w:bookmarkStart w:id="8201" w:name="_Toc130735998"/>
      <w:bookmarkStart w:id="8202" w:name="_Toc137308998"/>
      <w:bookmarkStart w:id="8203" w:name="_Toc147154572"/>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204" w:name="_Toc21098190"/>
      <w:bookmarkStart w:id="8205" w:name="_Toc29765752"/>
      <w:bookmarkStart w:id="8206" w:name="_Toc37181234"/>
      <w:bookmarkStart w:id="8207" w:name="_Toc37181678"/>
      <w:bookmarkStart w:id="8208" w:name="_Toc37182122"/>
      <w:bookmarkStart w:id="8209" w:name="_Toc45882187"/>
      <w:bookmarkStart w:id="8210" w:name="_Toc52560420"/>
      <w:bookmarkStart w:id="8211" w:name="_Toc67912975"/>
      <w:bookmarkStart w:id="8212" w:name="_Toc74901662"/>
      <w:bookmarkStart w:id="8213" w:name="_Toc76504920"/>
      <w:bookmarkStart w:id="8214" w:name="_Toc83044649"/>
      <w:bookmarkStart w:id="8215" w:name="_Toc89871994"/>
      <w:bookmarkStart w:id="8216" w:name="_Toc98702612"/>
      <w:bookmarkStart w:id="8217" w:name="_Toc105745986"/>
      <w:bookmarkStart w:id="8218" w:name="_Toc123142759"/>
      <w:bookmarkStart w:id="8219" w:name="_Toc124164296"/>
      <w:bookmarkStart w:id="8220" w:name="_Toc130735999"/>
      <w:bookmarkStart w:id="8221" w:name="_Toc137308999"/>
      <w:bookmarkStart w:id="8222" w:name="_Toc147154573"/>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223" w:name="_Toc21098191"/>
      <w:bookmarkStart w:id="8224" w:name="_Toc29765753"/>
      <w:bookmarkStart w:id="8225" w:name="_Toc37181235"/>
      <w:bookmarkStart w:id="8226" w:name="_Toc37181679"/>
      <w:bookmarkStart w:id="8227" w:name="_Toc37182123"/>
      <w:bookmarkStart w:id="8228" w:name="_Toc45882188"/>
      <w:bookmarkStart w:id="8229" w:name="_Toc52560421"/>
      <w:bookmarkStart w:id="8230" w:name="_Toc67912976"/>
      <w:bookmarkStart w:id="8231" w:name="_Toc74901663"/>
      <w:bookmarkStart w:id="8232" w:name="_Toc76504921"/>
      <w:bookmarkStart w:id="8233" w:name="_Toc83044650"/>
      <w:bookmarkStart w:id="8234" w:name="_Toc89871995"/>
      <w:bookmarkStart w:id="8235" w:name="_Toc98702613"/>
      <w:bookmarkStart w:id="8236" w:name="_Toc105745987"/>
      <w:bookmarkStart w:id="8237" w:name="_Toc123142760"/>
      <w:bookmarkStart w:id="8238" w:name="_Toc124164297"/>
      <w:bookmarkStart w:id="8239" w:name="_Toc130736000"/>
      <w:bookmarkStart w:id="8240" w:name="_Toc137309000"/>
      <w:bookmarkStart w:id="8241" w:name="_Toc147154574"/>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242" w:name="_Toc21098192"/>
      <w:bookmarkStart w:id="8243" w:name="_Toc29765754"/>
      <w:bookmarkStart w:id="8244" w:name="_Toc37181236"/>
      <w:bookmarkStart w:id="8245" w:name="_Toc37181680"/>
      <w:bookmarkStart w:id="8246" w:name="_Toc37182124"/>
      <w:bookmarkStart w:id="8247" w:name="_Toc45882189"/>
      <w:bookmarkStart w:id="8248" w:name="_Toc52560422"/>
      <w:bookmarkStart w:id="8249" w:name="_Toc67912977"/>
      <w:bookmarkStart w:id="8250" w:name="_Toc74901664"/>
      <w:bookmarkStart w:id="8251" w:name="_Toc76504922"/>
      <w:bookmarkStart w:id="8252" w:name="_Toc83044651"/>
      <w:bookmarkStart w:id="8253" w:name="_Toc89871996"/>
      <w:bookmarkStart w:id="8254" w:name="_Toc98702614"/>
      <w:bookmarkStart w:id="8255" w:name="_Toc105745988"/>
      <w:bookmarkStart w:id="8256" w:name="_Toc123142761"/>
      <w:bookmarkStart w:id="8257" w:name="_Toc124164298"/>
      <w:bookmarkStart w:id="8258" w:name="_Toc130736001"/>
      <w:bookmarkStart w:id="8259" w:name="_Toc137309001"/>
      <w:bookmarkStart w:id="8260" w:name="_Toc147154575"/>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261" w:name="_Toc21098193"/>
      <w:bookmarkStart w:id="8262" w:name="_Toc29765755"/>
      <w:bookmarkStart w:id="8263" w:name="_Toc37181237"/>
      <w:bookmarkStart w:id="8264" w:name="_Toc37181681"/>
      <w:bookmarkStart w:id="8265" w:name="_Toc37182125"/>
      <w:bookmarkStart w:id="8266" w:name="_Toc45882190"/>
      <w:bookmarkStart w:id="8267" w:name="_Toc52560423"/>
      <w:bookmarkStart w:id="8268" w:name="_Toc67912978"/>
      <w:bookmarkStart w:id="8269" w:name="_Toc74901665"/>
      <w:bookmarkStart w:id="8270" w:name="_Toc76504923"/>
      <w:bookmarkStart w:id="8271" w:name="_Toc83044652"/>
      <w:bookmarkStart w:id="8272" w:name="_Toc89871997"/>
      <w:bookmarkStart w:id="8273" w:name="_Toc98702615"/>
      <w:bookmarkStart w:id="8274" w:name="_Toc105745989"/>
      <w:bookmarkStart w:id="8275" w:name="_Toc123142762"/>
      <w:bookmarkStart w:id="8276" w:name="_Toc124164299"/>
      <w:bookmarkStart w:id="8277" w:name="_Toc130736002"/>
      <w:bookmarkStart w:id="8278" w:name="_Toc137309002"/>
      <w:bookmarkStart w:id="8279" w:name="_Toc147154576"/>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280" w:name="_Toc21098194"/>
      <w:bookmarkStart w:id="8281" w:name="_Toc29765756"/>
      <w:bookmarkStart w:id="8282" w:name="_Toc37181238"/>
      <w:bookmarkStart w:id="8283" w:name="_Toc37181682"/>
      <w:bookmarkStart w:id="8284" w:name="_Toc37182126"/>
      <w:bookmarkStart w:id="8285" w:name="_Toc45882191"/>
      <w:bookmarkStart w:id="8286" w:name="_Toc52560424"/>
      <w:bookmarkStart w:id="8287" w:name="_Toc67912979"/>
      <w:bookmarkStart w:id="8288" w:name="_Toc74901666"/>
      <w:bookmarkStart w:id="8289" w:name="_Toc76504924"/>
      <w:bookmarkStart w:id="8290" w:name="_Toc83044653"/>
      <w:bookmarkStart w:id="8291" w:name="_Toc89871998"/>
      <w:bookmarkStart w:id="8292" w:name="_Toc98702616"/>
      <w:bookmarkStart w:id="8293" w:name="_Toc105745990"/>
      <w:bookmarkStart w:id="8294" w:name="_Toc123142763"/>
      <w:bookmarkStart w:id="8295" w:name="_Toc124164300"/>
      <w:bookmarkStart w:id="8296" w:name="_Toc130736003"/>
      <w:bookmarkStart w:id="8297" w:name="_Toc137309003"/>
      <w:bookmarkStart w:id="8298" w:name="_Toc147154577"/>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8299" w:name="_Toc98702617"/>
      <w:bookmarkStart w:id="8300" w:name="_Toc105745991"/>
      <w:bookmarkStart w:id="8301" w:name="_Toc123142764"/>
      <w:bookmarkStart w:id="8302" w:name="_Toc124164301"/>
      <w:bookmarkStart w:id="8303" w:name="_Toc130736004"/>
      <w:bookmarkStart w:id="8304" w:name="_Toc137309004"/>
      <w:bookmarkStart w:id="8305" w:name="_Toc147154578"/>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8299"/>
      <w:bookmarkEnd w:id="8300"/>
      <w:bookmarkEnd w:id="8301"/>
      <w:bookmarkEnd w:id="8302"/>
      <w:bookmarkEnd w:id="8303"/>
      <w:bookmarkEnd w:id="8304"/>
      <w:bookmarkEnd w:id="8305"/>
    </w:p>
    <w:p w14:paraId="0FA7B407" w14:textId="77777777" w:rsidR="00217D06" w:rsidRPr="00217D06" w:rsidRDefault="00217D06" w:rsidP="00217D06">
      <w:pPr>
        <w:rPr>
          <w:rFonts w:eastAsiaTheme="minorEastAsia" w:cs="v4.2.0"/>
          <w:lang w:eastAsia="zh-CN"/>
        </w:rPr>
      </w:pPr>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p>
    <w:p w14:paraId="33C46BA9" w14:textId="77777777" w:rsidR="00FF3259" w:rsidRPr="00A46FD9" w:rsidRDefault="00FF3259" w:rsidP="00FF3259">
      <w:pPr>
        <w:pStyle w:val="Heading1"/>
        <w:rPr>
          <w:rFonts w:eastAsia="MS Mincho"/>
        </w:rPr>
      </w:pPr>
      <w:bookmarkStart w:id="8306" w:name="_Toc21098195"/>
      <w:bookmarkStart w:id="8307" w:name="_Toc29765757"/>
      <w:bookmarkStart w:id="8308" w:name="_Toc37181239"/>
      <w:bookmarkStart w:id="8309" w:name="_Toc37181683"/>
      <w:bookmarkStart w:id="8310" w:name="_Toc37182127"/>
      <w:bookmarkStart w:id="8311" w:name="_Toc45882192"/>
      <w:bookmarkStart w:id="8312" w:name="_Toc52560425"/>
      <w:bookmarkStart w:id="8313" w:name="_Toc67912980"/>
      <w:bookmarkStart w:id="8314" w:name="_Toc74901667"/>
      <w:bookmarkStart w:id="8315" w:name="_Toc76504925"/>
      <w:bookmarkStart w:id="8316" w:name="_Toc83044654"/>
      <w:bookmarkStart w:id="8317" w:name="_Toc89871999"/>
      <w:bookmarkStart w:id="8318" w:name="_Toc98702618"/>
      <w:bookmarkStart w:id="8319" w:name="_Toc105745992"/>
      <w:bookmarkStart w:id="8320" w:name="_Toc123142765"/>
      <w:bookmarkStart w:id="8321" w:name="_Toc124164302"/>
      <w:bookmarkStart w:id="8322" w:name="_Toc130736005"/>
      <w:bookmarkStart w:id="8323" w:name="_Toc137309005"/>
      <w:bookmarkStart w:id="8324" w:name="_Toc147154579"/>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325" w:name="_Toc21098196"/>
      <w:bookmarkStart w:id="8326" w:name="_Toc29765758"/>
      <w:bookmarkStart w:id="8327" w:name="_Toc37181240"/>
      <w:bookmarkStart w:id="8328" w:name="_Toc37181684"/>
      <w:bookmarkStart w:id="8329" w:name="_Toc37182128"/>
      <w:bookmarkStart w:id="8330" w:name="_Toc45882193"/>
      <w:bookmarkStart w:id="8331" w:name="_Toc52560426"/>
      <w:bookmarkStart w:id="8332" w:name="_Toc67912981"/>
      <w:bookmarkStart w:id="8333" w:name="_Toc74901668"/>
      <w:bookmarkStart w:id="8334" w:name="_Toc76504926"/>
      <w:bookmarkStart w:id="8335" w:name="_Toc83044655"/>
      <w:bookmarkStart w:id="8336" w:name="_Toc89872000"/>
      <w:bookmarkStart w:id="8337" w:name="_Toc98702619"/>
      <w:bookmarkStart w:id="8338" w:name="_Toc105745993"/>
      <w:bookmarkStart w:id="8339" w:name="_Toc123142766"/>
      <w:bookmarkStart w:id="8340" w:name="_Toc124164303"/>
      <w:bookmarkStart w:id="8341" w:name="_Toc130736006"/>
      <w:bookmarkStart w:id="8342" w:name="_Toc137309006"/>
      <w:bookmarkStart w:id="8343" w:name="_Toc147154580"/>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344" w:name="_Toc21098197"/>
      <w:bookmarkStart w:id="8345" w:name="_Toc29765759"/>
      <w:bookmarkStart w:id="8346" w:name="_Toc37181241"/>
      <w:bookmarkStart w:id="8347" w:name="_Toc37181685"/>
      <w:bookmarkStart w:id="8348" w:name="_Toc37182129"/>
      <w:bookmarkStart w:id="8349" w:name="_Toc45882194"/>
      <w:bookmarkStart w:id="8350" w:name="_Toc52560427"/>
      <w:bookmarkStart w:id="8351" w:name="_Toc67912982"/>
      <w:bookmarkStart w:id="8352" w:name="_Toc74901669"/>
      <w:bookmarkStart w:id="8353" w:name="_Toc76504927"/>
      <w:bookmarkStart w:id="8354" w:name="_Toc83044656"/>
      <w:bookmarkStart w:id="8355" w:name="_Toc89872001"/>
      <w:bookmarkStart w:id="8356" w:name="_Toc98702620"/>
      <w:bookmarkStart w:id="8357" w:name="_Toc105745994"/>
      <w:bookmarkStart w:id="8358" w:name="_Toc123142767"/>
      <w:bookmarkStart w:id="8359" w:name="_Toc124164304"/>
      <w:bookmarkStart w:id="8360" w:name="_Toc130736007"/>
      <w:bookmarkStart w:id="8361" w:name="_Toc137309007"/>
      <w:bookmarkStart w:id="8362" w:name="_Toc147154581"/>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363" w:name="_Toc21098198"/>
      <w:bookmarkStart w:id="8364" w:name="_Toc29765760"/>
      <w:bookmarkStart w:id="8365" w:name="_Toc37181242"/>
      <w:bookmarkStart w:id="8366" w:name="_Toc37181686"/>
      <w:bookmarkStart w:id="8367" w:name="_Toc37182130"/>
      <w:bookmarkStart w:id="8368" w:name="_Toc45882195"/>
      <w:bookmarkStart w:id="8369" w:name="_Toc52560428"/>
      <w:bookmarkStart w:id="8370" w:name="_Toc67912983"/>
      <w:bookmarkStart w:id="8371" w:name="_Toc74901670"/>
      <w:bookmarkStart w:id="8372" w:name="_Toc76504928"/>
      <w:bookmarkStart w:id="8373" w:name="_Toc83044657"/>
      <w:bookmarkStart w:id="8374" w:name="_Toc89872002"/>
      <w:bookmarkStart w:id="8375" w:name="_Toc98702621"/>
      <w:bookmarkStart w:id="8376" w:name="_Toc105745995"/>
      <w:bookmarkStart w:id="8377" w:name="_Toc123142768"/>
      <w:bookmarkStart w:id="8378" w:name="_Toc124164305"/>
      <w:bookmarkStart w:id="8379" w:name="_Toc130736008"/>
      <w:bookmarkStart w:id="8380" w:name="_Toc137309008"/>
      <w:bookmarkStart w:id="8381" w:name="_Toc147154582"/>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382" w:name="_Toc21098199"/>
      <w:bookmarkStart w:id="8383" w:name="_Toc29765761"/>
      <w:bookmarkStart w:id="8384" w:name="_Toc37181243"/>
      <w:bookmarkStart w:id="8385" w:name="_Toc37181687"/>
      <w:bookmarkStart w:id="8386" w:name="_Toc37182131"/>
      <w:bookmarkStart w:id="8387" w:name="_Toc45882196"/>
      <w:bookmarkStart w:id="8388" w:name="_Toc52560429"/>
      <w:bookmarkStart w:id="8389" w:name="_Toc67912984"/>
      <w:bookmarkStart w:id="8390" w:name="_Toc74901671"/>
      <w:bookmarkStart w:id="8391" w:name="_Toc76504929"/>
      <w:bookmarkStart w:id="8392" w:name="_Toc83044658"/>
      <w:bookmarkStart w:id="8393" w:name="_Toc89872003"/>
      <w:bookmarkStart w:id="8394" w:name="_Toc98702622"/>
      <w:bookmarkStart w:id="8395" w:name="_Toc105745996"/>
      <w:bookmarkStart w:id="8396" w:name="_Toc123142769"/>
      <w:bookmarkStart w:id="8397" w:name="_Toc124164306"/>
      <w:bookmarkStart w:id="8398" w:name="_Toc130736009"/>
      <w:bookmarkStart w:id="8399" w:name="_Toc137309009"/>
      <w:bookmarkStart w:id="8400" w:name="_Toc147154583"/>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8401" w:name="_Toc21098200"/>
      <w:bookmarkStart w:id="8402" w:name="_Toc29765762"/>
      <w:bookmarkStart w:id="8403" w:name="_Toc37181244"/>
      <w:bookmarkStart w:id="8404" w:name="_Toc37181688"/>
      <w:bookmarkStart w:id="8405" w:name="_Toc37182132"/>
      <w:bookmarkStart w:id="8406" w:name="_Toc45882197"/>
      <w:bookmarkStart w:id="8407" w:name="_Toc52560430"/>
      <w:bookmarkStart w:id="8408" w:name="_Toc67912985"/>
      <w:bookmarkStart w:id="8409" w:name="_Toc74901672"/>
      <w:bookmarkStart w:id="8410" w:name="_Toc76504930"/>
      <w:bookmarkStart w:id="8411" w:name="_Toc83044659"/>
      <w:bookmarkStart w:id="8412" w:name="_Toc89872004"/>
      <w:bookmarkStart w:id="8413" w:name="_Toc98702623"/>
      <w:bookmarkStart w:id="8414" w:name="_Toc105745997"/>
      <w:bookmarkStart w:id="8415" w:name="_Toc123142770"/>
      <w:bookmarkStart w:id="8416" w:name="_Toc124164307"/>
      <w:bookmarkStart w:id="8417" w:name="_Toc130736010"/>
      <w:bookmarkStart w:id="8418" w:name="_Toc137309010"/>
      <w:bookmarkStart w:id="8419" w:name="_Toc21098201"/>
      <w:bookmarkStart w:id="8420" w:name="_Toc29765763"/>
      <w:bookmarkStart w:id="8421" w:name="_Toc37181245"/>
      <w:bookmarkStart w:id="8422" w:name="_Toc37181689"/>
      <w:bookmarkStart w:id="8423" w:name="_Toc37182133"/>
      <w:bookmarkStart w:id="8424" w:name="_Toc45882198"/>
      <w:bookmarkStart w:id="8425" w:name="_Toc52560431"/>
      <w:bookmarkStart w:id="8426" w:name="_Toc67912986"/>
      <w:bookmarkStart w:id="8427" w:name="_Toc74901673"/>
      <w:bookmarkStart w:id="8428" w:name="_Toc76504931"/>
      <w:bookmarkStart w:id="8429" w:name="_Toc83044660"/>
      <w:bookmarkStart w:id="8430" w:name="_Toc89872005"/>
      <w:bookmarkStart w:id="8431" w:name="_Toc147154584"/>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31"/>
    </w:p>
    <w:p w14:paraId="456ED20B" w14:textId="77777777" w:rsidR="00217D06" w:rsidRPr="00217D06" w:rsidRDefault="00217D06" w:rsidP="00217D06">
      <w:pPr>
        <w:rPr>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rFonts w:eastAsia="MS Mincho"/>
        </w:rPr>
      </w:pPr>
      <w:bookmarkStart w:id="8432" w:name="_Toc98702624"/>
      <w:bookmarkStart w:id="8433" w:name="_Toc105745998"/>
      <w:bookmarkStart w:id="8434" w:name="_Toc123142771"/>
      <w:bookmarkStart w:id="8435" w:name="_Toc124164308"/>
      <w:bookmarkStart w:id="8436" w:name="_Toc130736011"/>
      <w:bookmarkStart w:id="8437" w:name="_Toc137309011"/>
      <w:bookmarkStart w:id="8438" w:name="_Toc147154585"/>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8432"/>
      <w:bookmarkEnd w:id="8433"/>
      <w:bookmarkEnd w:id="8434"/>
      <w:bookmarkEnd w:id="8435"/>
      <w:bookmarkEnd w:id="8436"/>
      <w:bookmarkEnd w:id="8437"/>
      <w:bookmarkEnd w:id="8438"/>
    </w:p>
    <w:p w14:paraId="19A584ED" w14:textId="77777777" w:rsidR="00217D06" w:rsidRPr="00217D06" w:rsidRDefault="00217D06" w:rsidP="00217D06">
      <w:pPr>
        <w:rPr>
          <w:rFonts w:eastAsiaTheme="minorEastAsia" w:cs="v4.2.0"/>
          <w:lang w:eastAsia="zh-CN"/>
        </w:rPr>
      </w:pPr>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p>
    <w:p w14:paraId="7F338B3F" w14:textId="77777777" w:rsidR="00FF3259" w:rsidRPr="00A46FD9" w:rsidRDefault="00FF3259" w:rsidP="00FF3259">
      <w:pPr>
        <w:pStyle w:val="Heading1"/>
        <w:rPr>
          <w:rFonts w:eastAsia="MS Mincho" w:cs="Arial"/>
          <w:bCs/>
          <w:szCs w:val="36"/>
        </w:rPr>
      </w:pPr>
      <w:bookmarkStart w:id="8439" w:name="_Toc98702625"/>
      <w:bookmarkStart w:id="8440" w:name="_Toc105745999"/>
      <w:bookmarkStart w:id="8441" w:name="_Toc123142772"/>
      <w:bookmarkStart w:id="8442" w:name="_Toc124164309"/>
      <w:bookmarkStart w:id="8443" w:name="_Toc130736012"/>
      <w:bookmarkStart w:id="8444" w:name="_Toc137309012"/>
      <w:bookmarkStart w:id="8445" w:name="_Toc147154586"/>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419"/>
      <w:bookmarkEnd w:id="8420"/>
      <w:bookmarkEnd w:id="8421"/>
      <w:bookmarkEnd w:id="8422"/>
      <w:bookmarkEnd w:id="8423"/>
      <w:bookmarkEnd w:id="8424"/>
      <w:bookmarkEnd w:id="8425"/>
      <w:bookmarkEnd w:id="8426"/>
      <w:bookmarkEnd w:id="8427"/>
      <w:bookmarkEnd w:id="8428"/>
      <w:bookmarkEnd w:id="8429"/>
      <w:bookmarkEnd w:id="8430"/>
      <w:bookmarkEnd w:id="8439"/>
      <w:bookmarkEnd w:id="8440"/>
      <w:bookmarkEnd w:id="8441"/>
      <w:bookmarkEnd w:id="8442"/>
      <w:bookmarkEnd w:id="8443"/>
      <w:bookmarkEnd w:id="8444"/>
      <w:bookmarkEnd w:id="8445"/>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446" w:name="_Toc21098202"/>
      <w:bookmarkStart w:id="8447" w:name="_Toc29765764"/>
      <w:bookmarkStart w:id="8448" w:name="_Toc37181246"/>
      <w:bookmarkStart w:id="8449" w:name="_Toc37181690"/>
      <w:bookmarkStart w:id="8450" w:name="_Toc37182134"/>
      <w:bookmarkStart w:id="8451" w:name="_Toc45882199"/>
      <w:bookmarkStart w:id="8452" w:name="_Toc52560432"/>
      <w:bookmarkStart w:id="8453" w:name="_Toc67912987"/>
      <w:bookmarkStart w:id="8454" w:name="_Toc74901674"/>
      <w:bookmarkStart w:id="8455" w:name="_Toc76504932"/>
      <w:bookmarkStart w:id="8456" w:name="_Toc83044661"/>
      <w:bookmarkStart w:id="8457" w:name="_Toc89872006"/>
      <w:bookmarkStart w:id="8458" w:name="_Toc98702626"/>
      <w:bookmarkStart w:id="8459" w:name="_Toc105746000"/>
      <w:bookmarkStart w:id="8460" w:name="_Toc123142773"/>
      <w:bookmarkStart w:id="8461" w:name="_Toc124164310"/>
      <w:bookmarkStart w:id="8462" w:name="_Toc130736013"/>
      <w:bookmarkStart w:id="8463" w:name="_Toc137309013"/>
      <w:bookmarkStart w:id="8464" w:name="_Toc147154587"/>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465" w:name="_Toc21098203"/>
      <w:bookmarkStart w:id="8466" w:name="_Toc29765765"/>
      <w:bookmarkStart w:id="8467" w:name="_Toc37181247"/>
      <w:bookmarkStart w:id="8468" w:name="_Toc37181691"/>
      <w:bookmarkStart w:id="8469" w:name="_Toc37182135"/>
      <w:bookmarkStart w:id="8470" w:name="_Toc45882200"/>
      <w:bookmarkStart w:id="8471" w:name="_Toc52560433"/>
      <w:bookmarkStart w:id="8472" w:name="_Toc67912988"/>
      <w:bookmarkStart w:id="8473" w:name="_Toc74901675"/>
      <w:bookmarkStart w:id="8474" w:name="_Toc76504933"/>
      <w:bookmarkStart w:id="8475" w:name="_Toc83044662"/>
      <w:bookmarkStart w:id="8476" w:name="_Toc89872007"/>
      <w:bookmarkStart w:id="8477" w:name="_Toc98702627"/>
      <w:bookmarkStart w:id="8478" w:name="_Toc105746001"/>
      <w:bookmarkStart w:id="8479" w:name="_Toc123142774"/>
      <w:bookmarkStart w:id="8480" w:name="_Toc124164311"/>
      <w:bookmarkStart w:id="8481" w:name="_Toc130736014"/>
      <w:bookmarkStart w:id="8482" w:name="_Toc137309014"/>
      <w:bookmarkStart w:id="8483" w:name="_Toc147154588"/>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484" w:name="_Toc21098204"/>
      <w:bookmarkStart w:id="8485" w:name="_Toc29765766"/>
      <w:bookmarkStart w:id="8486" w:name="_Toc37181248"/>
      <w:bookmarkStart w:id="8487" w:name="_Toc37181692"/>
      <w:bookmarkStart w:id="8488" w:name="_Toc37182136"/>
      <w:bookmarkStart w:id="8489" w:name="_Toc45882201"/>
      <w:bookmarkStart w:id="8490" w:name="_Toc52560434"/>
      <w:bookmarkStart w:id="8491" w:name="_Toc67912989"/>
      <w:bookmarkStart w:id="8492" w:name="_Toc74901676"/>
      <w:bookmarkStart w:id="8493" w:name="_Toc76504934"/>
      <w:bookmarkStart w:id="8494" w:name="_Toc83044663"/>
      <w:bookmarkStart w:id="8495" w:name="_Toc89872008"/>
      <w:bookmarkStart w:id="8496" w:name="_Toc98702628"/>
      <w:bookmarkStart w:id="8497" w:name="_Toc105746002"/>
      <w:bookmarkStart w:id="8498" w:name="_Toc123142775"/>
      <w:bookmarkStart w:id="8499" w:name="_Toc124164312"/>
      <w:bookmarkStart w:id="8500" w:name="_Toc130736015"/>
      <w:bookmarkStart w:id="8501" w:name="_Toc137309015"/>
      <w:bookmarkStart w:id="8502" w:name="_Toc147154589"/>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503" w:name="_Toc21098205"/>
      <w:bookmarkStart w:id="8504" w:name="_Toc29765767"/>
      <w:bookmarkStart w:id="8505" w:name="_Toc37181249"/>
      <w:bookmarkStart w:id="8506" w:name="_Toc37181693"/>
      <w:bookmarkStart w:id="8507" w:name="_Toc37182137"/>
      <w:bookmarkStart w:id="8508" w:name="_Toc45882202"/>
      <w:bookmarkStart w:id="8509" w:name="_Toc52560435"/>
      <w:bookmarkStart w:id="8510" w:name="_Toc67912990"/>
      <w:bookmarkStart w:id="8511" w:name="_Toc74901677"/>
      <w:bookmarkStart w:id="8512" w:name="_Toc76504935"/>
      <w:bookmarkStart w:id="8513" w:name="_Toc83044664"/>
      <w:bookmarkStart w:id="8514" w:name="_Toc89872009"/>
      <w:bookmarkStart w:id="8515" w:name="_Toc98702629"/>
      <w:bookmarkStart w:id="8516" w:name="_Toc105746003"/>
      <w:bookmarkStart w:id="8517" w:name="_Toc123142776"/>
      <w:bookmarkStart w:id="8518" w:name="_Toc124164313"/>
      <w:bookmarkStart w:id="8519" w:name="_Toc130736016"/>
      <w:bookmarkStart w:id="8520" w:name="_Toc137309016"/>
      <w:bookmarkStart w:id="8521" w:name="_Toc147154590"/>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522" w:name="_Toc21098206"/>
      <w:bookmarkStart w:id="8523" w:name="_Toc29765768"/>
      <w:bookmarkStart w:id="8524" w:name="_Toc37181250"/>
      <w:bookmarkStart w:id="8525" w:name="_Toc37181694"/>
      <w:bookmarkStart w:id="8526" w:name="_Toc37182138"/>
      <w:bookmarkStart w:id="8527" w:name="_Toc45882203"/>
      <w:bookmarkStart w:id="8528" w:name="_Toc52560436"/>
      <w:bookmarkStart w:id="8529" w:name="_Toc67912991"/>
      <w:bookmarkStart w:id="8530" w:name="_Toc74901678"/>
      <w:bookmarkStart w:id="8531" w:name="_Toc76504936"/>
      <w:bookmarkStart w:id="8532" w:name="_Toc83044665"/>
      <w:bookmarkStart w:id="8533" w:name="_Toc89872010"/>
      <w:bookmarkStart w:id="8534" w:name="_Toc98702630"/>
      <w:bookmarkStart w:id="8535" w:name="_Toc105746004"/>
      <w:bookmarkStart w:id="8536" w:name="_Toc123142777"/>
      <w:bookmarkStart w:id="8537" w:name="_Toc124164314"/>
      <w:bookmarkStart w:id="8538" w:name="_Toc130736017"/>
      <w:bookmarkStart w:id="8539" w:name="_Toc137309017"/>
      <w:bookmarkStart w:id="8540" w:name="_Toc147154591"/>
      <w:r w:rsidRPr="00A46FD9">
        <w:t>Annex F (informative):</w:t>
      </w:r>
      <w:r w:rsidRPr="00A46FD9">
        <w:br/>
        <w:t>Change history</w:t>
      </w:r>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541" w:name="OLE_LINK1"/>
            <w:bookmarkStart w:id="8542" w:name="OLE_LINK2"/>
            <w:r w:rsidRPr="00A46FD9">
              <w:rPr>
                <w:rFonts w:cs="Arial"/>
                <w:sz w:val="16"/>
                <w:szCs w:val="16"/>
              </w:rPr>
              <w:t>Agreed Text Proposals in RAN4#53:</w:t>
            </w:r>
          </w:p>
          <w:bookmarkEnd w:id="8541"/>
          <w:bookmarkEnd w:id="8542"/>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sz w:val="16"/>
                <w:szCs w:val="16"/>
              </w:rPr>
            </w:pPr>
            <w:r>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sz w:val="16"/>
                <w:szCs w:val="16"/>
              </w:rPr>
            </w:pPr>
            <w:r w:rsidRPr="002E10D8">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sz w:val="16"/>
                <w:szCs w:val="16"/>
              </w:rPr>
            </w:pPr>
            <w:r w:rsidRPr="002E10D8">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sz w:val="16"/>
                <w:szCs w:val="16"/>
              </w:rPr>
            </w:pPr>
            <w:r w:rsidRPr="002E10D8">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sz w:val="16"/>
                <w:szCs w:val="16"/>
              </w:rPr>
            </w:pPr>
            <w:r>
              <w:rPr>
                <w:sz w:val="16"/>
                <w:szCs w:val="16"/>
              </w:rPr>
              <w:t>17.8.0</w:t>
            </w:r>
          </w:p>
        </w:tc>
      </w:tr>
      <w:tr w:rsidR="00403B22" w14:paraId="513E3791"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3050B" w14:textId="315837FB" w:rsidR="00403B22" w:rsidRDefault="00403B22" w:rsidP="00AF3E0E">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56596" w14:textId="3D95F1CD" w:rsidR="00403B22" w:rsidRDefault="00403B22" w:rsidP="00AF3E0E">
            <w:pPr>
              <w:pStyle w:val="TAL"/>
              <w:rPr>
                <w:sz w:val="16"/>
                <w:szCs w:val="16"/>
              </w:rPr>
            </w:pPr>
            <w:r>
              <w:rPr>
                <w:sz w:val="16"/>
                <w:szCs w:val="16"/>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272F98" w14:textId="59B4427F" w:rsidR="00403B22" w:rsidRPr="002E10D8" w:rsidRDefault="00066B67" w:rsidP="00AF3E0E">
            <w:pPr>
              <w:pStyle w:val="TAL"/>
              <w:rPr>
                <w:sz w:val="16"/>
                <w:szCs w:val="16"/>
              </w:rPr>
            </w:pPr>
            <w:r w:rsidRPr="00066B67">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996B0" w14:textId="168C1BA6" w:rsidR="00403B22" w:rsidRPr="002E10D8" w:rsidRDefault="00066B67" w:rsidP="00AF3E0E">
            <w:pPr>
              <w:pStyle w:val="TAL"/>
              <w:rPr>
                <w:sz w:val="16"/>
                <w:szCs w:val="16"/>
              </w:rPr>
            </w:pPr>
            <w:r w:rsidRPr="00066B67">
              <w:rPr>
                <w:sz w:val="16"/>
                <w:szCs w:val="16"/>
              </w:rPr>
              <w:t>1035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F6A7D1" w14:textId="77777777" w:rsidR="00403B22" w:rsidRPr="00AF3E0E" w:rsidRDefault="00403B22"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0DA84" w14:textId="3A527C58" w:rsidR="00403B22" w:rsidRDefault="00066B67"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1BA86A" w14:textId="08514821" w:rsidR="00403B22" w:rsidRPr="002E10D8" w:rsidRDefault="00066B67" w:rsidP="00AF3E0E">
            <w:pPr>
              <w:pStyle w:val="TAL"/>
              <w:rPr>
                <w:sz w:val="16"/>
                <w:szCs w:val="16"/>
              </w:rPr>
            </w:pPr>
            <w:r w:rsidRPr="00066B67">
              <w:rPr>
                <w:sz w:val="16"/>
                <w:szCs w:val="16"/>
              </w:rPr>
              <w:t>CR to TS 37.141: Additional requirements for BC3 BSs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88F4D" w14:textId="21DD65AE" w:rsidR="00403B22" w:rsidRDefault="00403B22" w:rsidP="00AF3E0E">
            <w:pPr>
              <w:pStyle w:val="TAL"/>
              <w:rPr>
                <w:sz w:val="16"/>
                <w:szCs w:val="16"/>
              </w:rPr>
            </w:pPr>
            <w:r>
              <w:rPr>
                <w:sz w:val="16"/>
                <w:szCs w:val="16"/>
              </w:rPr>
              <w:t>17.9.0</w:t>
            </w:r>
          </w:p>
        </w:tc>
      </w:tr>
      <w:tr w:rsidR="000B2B72" w14:paraId="2D74C11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0C8DA" w14:textId="6C132CA1" w:rsidR="000B2B72" w:rsidRDefault="000B2B72" w:rsidP="000B2B72">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56205E" w14:textId="1EB4A4ED" w:rsidR="000B2B72" w:rsidRDefault="000B2B72" w:rsidP="000B2B72">
            <w:pPr>
              <w:pStyle w:val="TAL"/>
              <w:rPr>
                <w:sz w:val="16"/>
                <w:szCs w:val="16"/>
              </w:rPr>
            </w:pPr>
            <w:r>
              <w:rPr>
                <w:sz w:val="16"/>
                <w:szCs w:val="16"/>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24B9CD" w14:textId="1BF8FA74" w:rsidR="000B2B72" w:rsidRPr="000B2B72" w:rsidRDefault="000B2B72" w:rsidP="000B2B72">
            <w:pPr>
              <w:pStyle w:val="TAL"/>
              <w:rPr>
                <w:sz w:val="16"/>
                <w:szCs w:val="16"/>
              </w:rPr>
            </w:pPr>
            <w:r w:rsidRPr="000B2B72">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8A67E" w14:textId="2071139F" w:rsidR="000B2B72" w:rsidRPr="000B2B72" w:rsidRDefault="000B2B72" w:rsidP="000B2B72">
            <w:pPr>
              <w:pStyle w:val="TAL"/>
              <w:rPr>
                <w:sz w:val="16"/>
                <w:szCs w:val="16"/>
              </w:rPr>
            </w:pPr>
            <w:r w:rsidRPr="000B2B72">
              <w:rPr>
                <w:sz w:val="16"/>
                <w:szCs w:val="16"/>
              </w:rPr>
              <w:t>1040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181261" w14:textId="77777777" w:rsidR="000B2B72" w:rsidRPr="000B2B72" w:rsidRDefault="000B2B72" w:rsidP="000B2B7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85EE93" w14:textId="05A0174F" w:rsidR="000B2B72" w:rsidRPr="000B2B72" w:rsidRDefault="000B2B72" w:rsidP="000B2B72">
            <w:pPr>
              <w:pStyle w:val="TAL"/>
              <w:rPr>
                <w:sz w:val="16"/>
                <w:szCs w:val="16"/>
              </w:rPr>
            </w:pPr>
            <w:r w:rsidRPr="000B2B7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1E6759" w14:textId="1948BE22" w:rsidR="000B2B72" w:rsidRPr="000B2B72" w:rsidRDefault="000B2B72" w:rsidP="000B2B72">
            <w:pPr>
              <w:pStyle w:val="TAL"/>
              <w:rPr>
                <w:sz w:val="16"/>
                <w:szCs w:val="16"/>
              </w:rPr>
            </w:pPr>
            <w:r w:rsidRPr="000B2B72">
              <w:rPr>
                <w:sz w:val="16"/>
                <w:szCs w:val="16"/>
              </w:rPr>
              <w:t>CR to 37.141: Clarification on the OBUE limites when narrow carrier adjacent to the sub block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FBB63" w14:textId="1FC26F74" w:rsidR="000B2B72" w:rsidRDefault="000B2B72" w:rsidP="000B2B72">
            <w:pPr>
              <w:pStyle w:val="TAL"/>
              <w:rPr>
                <w:sz w:val="16"/>
                <w:szCs w:val="16"/>
              </w:rPr>
            </w:pPr>
            <w:r>
              <w:rPr>
                <w:sz w:val="16"/>
                <w:szCs w:val="16"/>
              </w:rPr>
              <w:t>17.10.0</w:t>
            </w:r>
          </w:p>
        </w:tc>
      </w:tr>
      <w:tr w:rsidR="000B2B72" w14:paraId="0FBE0091"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E6FC3" w14:textId="3611ED65" w:rsidR="000B2B72" w:rsidRDefault="000B2B72" w:rsidP="000B2B72">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625234" w14:textId="68CD09C4" w:rsidR="000B2B72" w:rsidRDefault="000B2B72" w:rsidP="000B2B72">
            <w:pPr>
              <w:pStyle w:val="TAL"/>
              <w:rPr>
                <w:sz w:val="16"/>
                <w:szCs w:val="16"/>
              </w:rPr>
            </w:pPr>
            <w:r>
              <w:rPr>
                <w:sz w:val="16"/>
                <w:szCs w:val="16"/>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F83782" w14:textId="39ACE8AB" w:rsidR="000B2B72" w:rsidRPr="000B2B72" w:rsidRDefault="000B2B72" w:rsidP="000B2B72">
            <w:pPr>
              <w:pStyle w:val="TAL"/>
              <w:rPr>
                <w:sz w:val="16"/>
                <w:szCs w:val="16"/>
              </w:rPr>
            </w:pPr>
            <w:r w:rsidRPr="000B2B72">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64CEA" w14:textId="2D0A913B" w:rsidR="000B2B72" w:rsidRPr="000B2B72" w:rsidRDefault="000B2B72" w:rsidP="000B2B72">
            <w:pPr>
              <w:pStyle w:val="TAL"/>
              <w:rPr>
                <w:sz w:val="16"/>
                <w:szCs w:val="16"/>
              </w:rPr>
            </w:pPr>
            <w:r w:rsidRPr="000B2B72">
              <w:rPr>
                <w:sz w:val="16"/>
                <w:szCs w:val="16"/>
              </w:rPr>
              <w:t>1043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1B347" w14:textId="77777777" w:rsidR="000B2B72" w:rsidRPr="000B2B72" w:rsidRDefault="000B2B72" w:rsidP="000B2B7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F797D0" w14:textId="5C2DE02E" w:rsidR="000B2B72" w:rsidRPr="000B2B72" w:rsidRDefault="000B2B72" w:rsidP="000B2B72">
            <w:pPr>
              <w:pStyle w:val="TAL"/>
              <w:rPr>
                <w:sz w:val="16"/>
                <w:szCs w:val="16"/>
              </w:rPr>
            </w:pPr>
            <w:r w:rsidRPr="000B2B7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7EB7D" w14:textId="16B2CC23" w:rsidR="000B2B72" w:rsidRPr="000B2B72" w:rsidRDefault="000B2B72" w:rsidP="000B2B72">
            <w:pPr>
              <w:pStyle w:val="TAL"/>
              <w:rPr>
                <w:sz w:val="16"/>
                <w:szCs w:val="16"/>
              </w:rPr>
            </w:pPr>
            <w:r w:rsidRPr="000B2B72">
              <w:rPr>
                <w:sz w:val="16"/>
                <w:szCs w:val="16"/>
              </w:rPr>
              <w:t>CR to 37.141: Receiver spurious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20DF4" w14:textId="44587C83" w:rsidR="000B2B72" w:rsidRDefault="000B2B72" w:rsidP="000B2B72">
            <w:pPr>
              <w:pStyle w:val="TAL"/>
              <w:rPr>
                <w:sz w:val="16"/>
                <w:szCs w:val="16"/>
              </w:rPr>
            </w:pPr>
            <w:r>
              <w:rPr>
                <w:sz w:val="16"/>
                <w:szCs w:val="16"/>
              </w:rPr>
              <w:t>17.10.0</w:t>
            </w:r>
          </w:p>
        </w:tc>
      </w:tr>
      <w:tr w:rsidR="00542FC1" w14:paraId="0952F2F6"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8D06B" w14:textId="4EE81980"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8081D8" w14:textId="590FD791"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00227BD" w14:textId="0058304B" w:rsidR="00542FC1" w:rsidRPr="000B2B72" w:rsidRDefault="00FB430E" w:rsidP="00542FC1">
            <w:pPr>
              <w:pStyle w:val="TAL"/>
              <w:rPr>
                <w:sz w:val="16"/>
                <w:szCs w:val="16"/>
              </w:rPr>
            </w:pPr>
            <w:hyperlink r:id="rId93" w:tgtFrame="_blank" w:tooltip="Download Tdoc" w:history="1">
              <w:r w:rsidRPr="006F0C1F">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B698E" w14:textId="4AC15BD3" w:rsidR="00542FC1" w:rsidRPr="000B2B72" w:rsidRDefault="00542FC1" w:rsidP="00542FC1">
            <w:pPr>
              <w:pStyle w:val="TAL"/>
              <w:rPr>
                <w:sz w:val="16"/>
                <w:szCs w:val="16"/>
              </w:rPr>
            </w:pPr>
            <w:r w:rsidRPr="00542FC1">
              <w:rPr>
                <w:sz w:val="16"/>
                <w:szCs w:val="16"/>
              </w:rPr>
              <w:t>1048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CD5C02" w14:textId="76EC80E5"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4F7006" w14:textId="6A19C9D3"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971F7" w14:textId="5E0F9498" w:rsidR="00542FC1" w:rsidRPr="000B2B72" w:rsidRDefault="00542FC1" w:rsidP="00542FC1">
            <w:pPr>
              <w:pStyle w:val="TAL"/>
              <w:rPr>
                <w:sz w:val="16"/>
                <w:szCs w:val="16"/>
              </w:rPr>
            </w:pPr>
            <w:r w:rsidRPr="00542FC1">
              <w:rPr>
                <w:sz w:val="16"/>
                <w:szCs w:val="16"/>
              </w:rPr>
              <w:t>[MSR_NC-Perf] CR to TS 37.141 NR with Multipath fading of GSM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5FE20" w14:textId="06F5002A" w:rsidR="00542FC1" w:rsidRDefault="00542FC1" w:rsidP="00542FC1">
            <w:pPr>
              <w:pStyle w:val="TAL"/>
              <w:rPr>
                <w:sz w:val="16"/>
                <w:szCs w:val="16"/>
              </w:rPr>
            </w:pPr>
            <w:r>
              <w:rPr>
                <w:sz w:val="16"/>
                <w:szCs w:val="16"/>
              </w:rPr>
              <w:t>17.11.0</w:t>
            </w:r>
          </w:p>
        </w:tc>
      </w:tr>
      <w:tr w:rsidR="00542FC1" w14:paraId="25BBACB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18CD7" w14:textId="30797279"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64D5AB" w14:textId="3E294AF9"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65D87C" w14:textId="7563E13F" w:rsidR="00542FC1" w:rsidRPr="000B2B72" w:rsidRDefault="00475E67" w:rsidP="00542FC1">
            <w:pPr>
              <w:pStyle w:val="TAL"/>
              <w:rPr>
                <w:sz w:val="16"/>
                <w:szCs w:val="16"/>
              </w:rPr>
            </w:pPr>
            <w:hyperlink r:id="rId94" w:tgtFrame="_blank" w:tooltip="Download Tdoc" w:history="1">
              <w:r w:rsidRPr="006F0C1F">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054E" w14:textId="7A608E92" w:rsidR="00542FC1" w:rsidRPr="000B2B72" w:rsidRDefault="00542FC1" w:rsidP="00542FC1">
            <w:pPr>
              <w:pStyle w:val="TAL"/>
              <w:rPr>
                <w:sz w:val="16"/>
                <w:szCs w:val="16"/>
              </w:rPr>
            </w:pPr>
            <w:r w:rsidRPr="00542FC1">
              <w:rPr>
                <w:sz w:val="16"/>
                <w:szCs w:val="16"/>
              </w:rPr>
              <w:t>1052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EB6FB6" w14:textId="654A7EF5"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293BA8" w14:textId="75F56A06"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E2921E" w14:textId="16C4735F" w:rsidR="00542FC1" w:rsidRPr="000B2B72" w:rsidRDefault="00542FC1" w:rsidP="00542FC1">
            <w:pPr>
              <w:pStyle w:val="TAL"/>
              <w:rPr>
                <w:sz w:val="16"/>
                <w:szCs w:val="16"/>
              </w:rPr>
            </w:pPr>
            <w:r w:rsidRPr="00542FC1">
              <w:rPr>
                <w:sz w:val="16"/>
                <w:szCs w:val="16"/>
              </w:rPr>
              <w:t>[MSR_NC-Perf] CR to TS 37.141 with correction to interference signal bandwidth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0C6CEE" w14:textId="46698B40" w:rsidR="00542FC1" w:rsidRDefault="00542FC1" w:rsidP="00542FC1">
            <w:pPr>
              <w:pStyle w:val="TAL"/>
              <w:rPr>
                <w:sz w:val="16"/>
                <w:szCs w:val="16"/>
              </w:rPr>
            </w:pPr>
            <w:r>
              <w:rPr>
                <w:sz w:val="16"/>
                <w:szCs w:val="16"/>
              </w:rPr>
              <w:t>17.11.0</w:t>
            </w:r>
          </w:p>
        </w:tc>
      </w:tr>
      <w:tr w:rsidR="00542FC1" w14:paraId="6428B47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3AA802" w14:textId="512E0314"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4C2892" w14:textId="6D390130"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1BD4CB2" w14:textId="4AA17576" w:rsidR="00542FC1" w:rsidRPr="000B2B72" w:rsidRDefault="00475E67" w:rsidP="00542FC1">
            <w:pPr>
              <w:pStyle w:val="TAL"/>
              <w:rPr>
                <w:sz w:val="16"/>
                <w:szCs w:val="16"/>
              </w:rPr>
            </w:pPr>
            <w:hyperlink r:id="rId95" w:tgtFrame="_blank" w:tooltip="Download Tdoc" w:history="1">
              <w:r w:rsidRPr="006F0C1F">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41279" w14:textId="62F14D08" w:rsidR="00542FC1" w:rsidRPr="000B2B72" w:rsidRDefault="00542FC1" w:rsidP="00542FC1">
            <w:pPr>
              <w:pStyle w:val="TAL"/>
              <w:rPr>
                <w:sz w:val="16"/>
                <w:szCs w:val="16"/>
              </w:rPr>
            </w:pPr>
            <w:r w:rsidRPr="00542FC1">
              <w:rPr>
                <w:sz w:val="16"/>
                <w:szCs w:val="16"/>
              </w:rPr>
              <w:t>1055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B55C35" w14:textId="5E2518A0"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9F5C8E" w14:textId="502EA178"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AEA4BA" w14:textId="098AC96C" w:rsidR="00542FC1" w:rsidRPr="000B2B72" w:rsidRDefault="00542FC1" w:rsidP="00542FC1">
            <w:pPr>
              <w:pStyle w:val="TAL"/>
              <w:rPr>
                <w:sz w:val="16"/>
                <w:szCs w:val="16"/>
              </w:rPr>
            </w:pPr>
            <w:r w:rsidRPr="00542FC1">
              <w:rPr>
                <w:sz w:val="16"/>
                <w:szCs w:val="16"/>
              </w:rPr>
              <w:t>[MSR_NC-Perf] CR to TS 37.141 with the rated output power definition of the test signal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2580C" w14:textId="5A0FED2A" w:rsidR="00542FC1" w:rsidRDefault="00542FC1" w:rsidP="00542FC1">
            <w:pPr>
              <w:pStyle w:val="TAL"/>
              <w:rPr>
                <w:sz w:val="16"/>
                <w:szCs w:val="16"/>
              </w:rPr>
            </w:pPr>
            <w:r>
              <w:rPr>
                <w:sz w:val="16"/>
                <w:szCs w:val="16"/>
              </w:rPr>
              <w:t>17.11.0</w:t>
            </w:r>
          </w:p>
        </w:tc>
      </w:tr>
      <w:tr w:rsidR="00542FC1" w14:paraId="51D38572"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5567F" w14:textId="3EEF6FFF" w:rsidR="00542FC1" w:rsidRDefault="00542FC1" w:rsidP="00542FC1">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741916" w14:textId="02A8504C" w:rsidR="00542FC1" w:rsidRDefault="00542FC1" w:rsidP="00542FC1">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DF31763" w14:textId="5EFC071D" w:rsidR="00542FC1" w:rsidRPr="000B2B72" w:rsidRDefault="00FB430E" w:rsidP="00542FC1">
            <w:pPr>
              <w:pStyle w:val="TAL"/>
              <w:rPr>
                <w:sz w:val="16"/>
                <w:szCs w:val="16"/>
              </w:rPr>
            </w:pPr>
            <w:hyperlink r:id="rId96" w:tgtFrame="_blank" w:tooltip="Download Tdoc" w:history="1">
              <w:r w:rsidRPr="006F0C1F">
                <w:rPr>
                  <w:sz w:val="16"/>
                  <w:szCs w:val="16"/>
                </w:rPr>
                <w:t>RP-232504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52C39" w14:textId="27F54F4A" w:rsidR="00542FC1" w:rsidRPr="000B2B72" w:rsidRDefault="00542FC1" w:rsidP="00542FC1">
            <w:pPr>
              <w:pStyle w:val="TAL"/>
              <w:rPr>
                <w:sz w:val="16"/>
                <w:szCs w:val="16"/>
              </w:rPr>
            </w:pPr>
            <w:r w:rsidRPr="00542FC1">
              <w:rPr>
                <w:sz w:val="16"/>
                <w:szCs w:val="16"/>
              </w:rPr>
              <w:t>1060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0E644A" w14:textId="08EF836E" w:rsidR="00542FC1" w:rsidRPr="000B2B72" w:rsidRDefault="00542FC1" w:rsidP="00542FC1">
            <w:pPr>
              <w:pStyle w:val="TAL"/>
              <w:rPr>
                <w:sz w:val="16"/>
                <w:szCs w:val="16"/>
              </w:rPr>
            </w:pPr>
            <w:r w:rsidRPr="00542FC1">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A6611" w14:textId="6791D99E" w:rsidR="00542FC1" w:rsidRPr="000B2B72" w:rsidRDefault="00542FC1" w:rsidP="00542FC1">
            <w:pPr>
              <w:pStyle w:val="TAL"/>
              <w:rPr>
                <w:sz w:val="16"/>
                <w:szCs w:val="16"/>
              </w:rPr>
            </w:pPr>
            <w:r w:rsidRPr="00542FC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9A6555" w14:textId="2C5DF9C5" w:rsidR="00542FC1" w:rsidRPr="000B2B72" w:rsidRDefault="00542FC1" w:rsidP="00542FC1">
            <w:pPr>
              <w:pStyle w:val="TAL"/>
              <w:rPr>
                <w:sz w:val="16"/>
                <w:szCs w:val="16"/>
              </w:rPr>
            </w:pPr>
            <w:r w:rsidRPr="00542FC1">
              <w:rPr>
                <w:sz w:val="16"/>
                <w:szCs w:val="16"/>
              </w:rPr>
              <w:t>CR to 37.141: Correction to ACLR and CACLR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2E2879" w14:textId="300A5913" w:rsidR="00542FC1" w:rsidRDefault="00542FC1" w:rsidP="00542FC1">
            <w:pPr>
              <w:pStyle w:val="TAL"/>
              <w:rPr>
                <w:sz w:val="16"/>
                <w:szCs w:val="16"/>
              </w:rPr>
            </w:pPr>
            <w:r>
              <w:rPr>
                <w:sz w:val="16"/>
                <w:szCs w:val="16"/>
              </w:rPr>
              <w:t>17.11.0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7"/>
      <w:footerReference w:type="default" r:id="rId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2B7F8" w14:textId="77777777" w:rsidR="00AE27D9" w:rsidRDefault="00AE27D9">
      <w:r>
        <w:separator/>
      </w:r>
    </w:p>
  </w:endnote>
  <w:endnote w:type="continuationSeparator" w:id="0">
    <w:p w14:paraId="0E44E092" w14:textId="77777777" w:rsidR="00AE27D9" w:rsidRDefault="00AE2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31634" w14:textId="77777777" w:rsidR="00AE27D9" w:rsidRDefault="00AE27D9">
      <w:r>
        <w:separator/>
      </w:r>
    </w:p>
  </w:footnote>
  <w:footnote w:type="continuationSeparator" w:id="0">
    <w:p w14:paraId="7325E478" w14:textId="77777777" w:rsidR="00AE27D9" w:rsidRDefault="00AE2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275FD6E0"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4D26">
      <w:rPr>
        <w:rFonts w:ascii="Arial" w:hAnsi="Arial" w:cs="Arial"/>
        <w:b/>
        <w:noProof/>
        <w:sz w:val="18"/>
        <w:szCs w:val="18"/>
      </w:rPr>
      <w:t>3GPP TS 37.141 V17.11.1 (2023-09)</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3039E0E2"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4D26">
      <w:rPr>
        <w:rFonts w:ascii="Arial" w:hAnsi="Arial" w:cs="Arial"/>
        <w:b/>
        <w:noProof/>
        <w:sz w:val="18"/>
        <w:szCs w:val="18"/>
      </w:rPr>
      <w:t>Release 17</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EB"/>
    <w:rsid w:val="00006A3D"/>
    <w:rsid w:val="000104A5"/>
    <w:rsid w:val="0001402E"/>
    <w:rsid w:val="00021248"/>
    <w:rsid w:val="00027F4D"/>
    <w:rsid w:val="00033397"/>
    <w:rsid w:val="00040095"/>
    <w:rsid w:val="0004159F"/>
    <w:rsid w:val="00043032"/>
    <w:rsid w:val="00044F82"/>
    <w:rsid w:val="00051834"/>
    <w:rsid w:val="00054A22"/>
    <w:rsid w:val="00061B3C"/>
    <w:rsid w:val="00062023"/>
    <w:rsid w:val="00062621"/>
    <w:rsid w:val="000655A6"/>
    <w:rsid w:val="00066B67"/>
    <w:rsid w:val="0006727D"/>
    <w:rsid w:val="00080512"/>
    <w:rsid w:val="00083F31"/>
    <w:rsid w:val="000862D8"/>
    <w:rsid w:val="000A7DA1"/>
    <w:rsid w:val="000B14FD"/>
    <w:rsid w:val="000B2B72"/>
    <w:rsid w:val="000B5634"/>
    <w:rsid w:val="000C47C3"/>
    <w:rsid w:val="000D58AB"/>
    <w:rsid w:val="000E13D2"/>
    <w:rsid w:val="0011213F"/>
    <w:rsid w:val="00120107"/>
    <w:rsid w:val="001209B1"/>
    <w:rsid w:val="00133525"/>
    <w:rsid w:val="00156B60"/>
    <w:rsid w:val="00160180"/>
    <w:rsid w:val="00160564"/>
    <w:rsid w:val="00166771"/>
    <w:rsid w:val="0016689C"/>
    <w:rsid w:val="00177C57"/>
    <w:rsid w:val="00187987"/>
    <w:rsid w:val="00194E84"/>
    <w:rsid w:val="00197CA3"/>
    <w:rsid w:val="001A1C4E"/>
    <w:rsid w:val="001A4C42"/>
    <w:rsid w:val="001A7420"/>
    <w:rsid w:val="001B1BD6"/>
    <w:rsid w:val="001B4425"/>
    <w:rsid w:val="001B6637"/>
    <w:rsid w:val="001C21C3"/>
    <w:rsid w:val="001C45C0"/>
    <w:rsid w:val="001C46F4"/>
    <w:rsid w:val="001D02C2"/>
    <w:rsid w:val="001D23B1"/>
    <w:rsid w:val="001E0E45"/>
    <w:rsid w:val="001E3E48"/>
    <w:rsid w:val="001F0C1D"/>
    <w:rsid w:val="001F1132"/>
    <w:rsid w:val="001F168B"/>
    <w:rsid w:val="00217D06"/>
    <w:rsid w:val="00220846"/>
    <w:rsid w:val="00225094"/>
    <w:rsid w:val="002347A2"/>
    <w:rsid w:val="002675F0"/>
    <w:rsid w:val="00275480"/>
    <w:rsid w:val="00275D07"/>
    <w:rsid w:val="0029395F"/>
    <w:rsid w:val="002A0981"/>
    <w:rsid w:val="002A4B34"/>
    <w:rsid w:val="002A659C"/>
    <w:rsid w:val="002B2C70"/>
    <w:rsid w:val="002B6339"/>
    <w:rsid w:val="002C1CA7"/>
    <w:rsid w:val="002C5E1E"/>
    <w:rsid w:val="002D7E46"/>
    <w:rsid w:val="002E00EE"/>
    <w:rsid w:val="002E04CE"/>
    <w:rsid w:val="002E10D8"/>
    <w:rsid w:val="003172DC"/>
    <w:rsid w:val="00336DB0"/>
    <w:rsid w:val="003478F8"/>
    <w:rsid w:val="0035462D"/>
    <w:rsid w:val="00361D3F"/>
    <w:rsid w:val="003731EE"/>
    <w:rsid w:val="003765B8"/>
    <w:rsid w:val="0038480B"/>
    <w:rsid w:val="00386082"/>
    <w:rsid w:val="0039579F"/>
    <w:rsid w:val="003A2D51"/>
    <w:rsid w:val="003B694A"/>
    <w:rsid w:val="003B69B9"/>
    <w:rsid w:val="003C3971"/>
    <w:rsid w:val="00402C27"/>
    <w:rsid w:val="00403B22"/>
    <w:rsid w:val="00423334"/>
    <w:rsid w:val="00426A02"/>
    <w:rsid w:val="004345EC"/>
    <w:rsid w:val="00440C88"/>
    <w:rsid w:val="00450667"/>
    <w:rsid w:val="00461A92"/>
    <w:rsid w:val="00465515"/>
    <w:rsid w:val="00475E67"/>
    <w:rsid w:val="0049604E"/>
    <w:rsid w:val="004A2B52"/>
    <w:rsid w:val="004D3578"/>
    <w:rsid w:val="004D5C89"/>
    <w:rsid w:val="004E160D"/>
    <w:rsid w:val="004E213A"/>
    <w:rsid w:val="004F0988"/>
    <w:rsid w:val="004F3340"/>
    <w:rsid w:val="00503DDD"/>
    <w:rsid w:val="0053388B"/>
    <w:rsid w:val="00535773"/>
    <w:rsid w:val="00542FC1"/>
    <w:rsid w:val="00543246"/>
    <w:rsid w:val="00543E6C"/>
    <w:rsid w:val="00545A42"/>
    <w:rsid w:val="00562232"/>
    <w:rsid w:val="00565087"/>
    <w:rsid w:val="00574A7D"/>
    <w:rsid w:val="00596F78"/>
    <w:rsid w:val="00597B11"/>
    <w:rsid w:val="005A23E4"/>
    <w:rsid w:val="005C1947"/>
    <w:rsid w:val="005C32F3"/>
    <w:rsid w:val="005C63A9"/>
    <w:rsid w:val="005D2E01"/>
    <w:rsid w:val="005D7526"/>
    <w:rsid w:val="005E4BB2"/>
    <w:rsid w:val="005F3361"/>
    <w:rsid w:val="00602AEA"/>
    <w:rsid w:val="00602FE9"/>
    <w:rsid w:val="006049F3"/>
    <w:rsid w:val="006077AE"/>
    <w:rsid w:val="00614FDF"/>
    <w:rsid w:val="006213BD"/>
    <w:rsid w:val="0063543D"/>
    <w:rsid w:val="0064388D"/>
    <w:rsid w:val="00647114"/>
    <w:rsid w:val="006712DE"/>
    <w:rsid w:val="006713A9"/>
    <w:rsid w:val="00674C82"/>
    <w:rsid w:val="00695915"/>
    <w:rsid w:val="006A323F"/>
    <w:rsid w:val="006A358B"/>
    <w:rsid w:val="006B30D0"/>
    <w:rsid w:val="006C24DA"/>
    <w:rsid w:val="006C3D95"/>
    <w:rsid w:val="006E4659"/>
    <w:rsid w:val="006E5C86"/>
    <w:rsid w:val="006F0C1F"/>
    <w:rsid w:val="006F25B8"/>
    <w:rsid w:val="00701116"/>
    <w:rsid w:val="00701570"/>
    <w:rsid w:val="0070210D"/>
    <w:rsid w:val="00713C44"/>
    <w:rsid w:val="00716104"/>
    <w:rsid w:val="00725278"/>
    <w:rsid w:val="007256C6"/>
    <w:rsid w:val="00727E3C"/>
    <w:rsid w:val="00734A5B"/>
    <w:rsid w:val="0074026F"/>
    <w:rsid w:val="007429F6"/>
    <w:rsid w:val="00744E76"/>
    <w:rsid w:val="00767276"/>
    <w:rsid w:val="00774DA4"/>
    <w:rsid w:val="00781F0F"/>
    <w:rsid w:val="00784A24"/>
    <w:rsid w:val="00793CBF"/>
    <w:rsid w:val="007A4E11"/>
    <w:rsid w:val="007A6E4B"/>
    <w:rsid w:val="007B436E"/>
    <w:rsid w:val="007B600E"/>
    <w:rsid w:val="007C427C"/>
    <w:rsid w:val="007D084C"/>
    <w:rsid w:val="007D1087"/>
    <w:rsid w:val="007D1D92"/>
    <w:rsid w:val="007D2B3A"/>
    <w:rsid w:val="007E4D26"/>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6474"/>
    <w:rsid w:val="00863033"/>
    <w:rsid w:val="00867C10"/>
    <w:rsid w:val="00870DE0"/>
    <w:rsid w:val="00875CF7"/>
    <w:rsid w:val="008768CA"/>
    <w:rsid w:val="008946B2"/>
    <w:rsid w:val="008B6BDB"/>
    <w:rsid w:val="008C384C"/>
    <w:rsid w:val="008C3E3C"/>
    <w:rsid w:val="008C760E"/>
    <w:rsid w:val="008E09FA"/>
    <w:rsid w:val="0090271F"/>
    <w:rsid w:val="00902E23"/>
    <w:rsid w:val="009114D7"/>
    <w:rsid w:val="0091348E"/>
    <w:rsid w:val="00917CCB"/>
    <w:rsid w:val="009253DB"/>
    <w:rsid w:val="0093261C"/>
    <w:rsid w:val="00940A78"/>
    <w:rsid w:val="00942EC2"/>
    <w:rsid w:val="00953ACA"/>
    <w:rsid w:val="00953C67"/>
    <w:rsid w:val="00985F82"/>
    <w:rsid w:val="00995CB2"/>
    <w:rsid w:val="009A06AC"/>
    <w:rsid w:val="009A2232"/>
    <w:rsid w:val="009B23F3"/>
    <w:rsid w:val="009C75B4"/>
    <w:rsid w:val="009D122A"/>
    <w:rsid w:val="009E0142"/>
    <w:rsid w:val="009E74B7"/>
    <w:rsid w:val="009F0A67"/>
    <w:rsid w:val="009F0D82"/>
    <w:rsid w:val="009F37B7"/>
    <w:rsid w:val="00A028B3"/>
    <w:rsid w:val="00A04BE2"/>
    <w:rsid w:val="00A10F02"/>
    <w:rsid w:val="00A13B04"/>
    <w:rsid w:val="00A164B4"/>
    <w:rsid w:val="00A25A00"/>
    <w:rsid w:val="00A26956"/>
    <w:rsid w:val="00A27486"/>
    <w:rsid w:val="00A46FD9"/>
    <w:rsid w:val="00A5289C"/>
    <w:rsid w:val="00A53724"/>
    <w:rsid w:val="00A56066"/>
    <w:rsid w:val="00A62369"/>
    <w:rsid w:val="00A629CC"/>
    <w:rsid w:val="00A73129"/>
    <w:rsid w:val="00A751CC"/>
    <w:rsid w:val="00A82346"/>
    <w:rsid w:val="00A92BA1"/>
    <w:rsid w:val="00AA405B"/>
    <w:rsid w:val="00AC6BC6"/>
    <w:rsid w:val="00AE27D9"/>
    <w:rsid w:val="00AE65E2"/>
    <w:rsid w:val="00AF3E0E"/>
    <w:rsid w:val="00AF406D"/>
    <w:rsid w:val="00B01838"/>
    <w:rsid w:val="00B1229C"/>
    <w:rsid w:val="00B15449"/>
    <w:rsid w:val="00B3696D"/>
    <w:rsid w:val="00B402AE"/>
    <w:rsid w:val="00B54936"/>
    <w:rsid w:val="00B56CF0"/>
    <w:rsid w:val="00B61602"/>
    <w:rsid w:val="00B87607"/>
    <w:rsid w:val="00B93086"/>
    <w:rsid w:val="00BA19ED"/>
    <w:rsid w:val="00BA3513"/>
    <w:rsid w:val="00BA4B8D"/>
    <w:rsid w:val="00BB663E"/>
    <w:rsid w:val="00BC0F7D"/>
    <w:rsid w:val="00BD4011"/>
    <w:rsid w:val="00BD67CE"/>
    <w:rsid w:val="00BD7D31"/>
    <w:rsid w:val="00BE2910"/>
    <w:rsid w:val="00BE3255"/>
    <w:rsid w:val="00BE5EF6"/>
    <w:rsid w:val="00BF128E"/>
    <w:rsid w:val="00BF75BE"/>
    <w:rsid w:val="00C04194"/>
    <w:rsid w:val="00C074DD"/>
    <w:rsid w:val="00C1496A"/>
    <w:rsid w:val="00C21D69"/>
    <w:rsid w:val="00C33079"/>
    <w:rsid w:val="00C42710"/>
    <w:rsid w:val="00C45231"/>
    <w:rsid w:val="00C4744B"/>
    <w:rsid w:val="00C50AEA"/>
    <w:rsid w:val="00C72833"/>
    <w:rsid w:val="00C80F1D"/>
    <w:rsid w:val="00C872ED"/>
    <w:rsid w:val="00C93F40"/>
    <w:rsid w:val="00CA3D0C"/>
    <w:rsid w:val="00CC7951"/>
    <w:rsid w:val="00CD57FD"/>
    <w:rsid w:val="00D01D46"/>
    <w:rsid w:val="00D02BF1"/>
    <w:rsid w:val="00D14FF8"/>
    <w:rsid w:val="00D41222"/>
    <w:rsid w:val="00D42D5C"/>
    <w:rsid w:val="00D42D8B"/>
    <w:rsid w:val="00D43EA7"/>
    <w:rsid w:val="00D43FC3"/>
    <w:rsid w:val="00D539DA"/>
    <w:rsid w:val="00D5585D"/>
    <w:rsid w:val="00D57972"/>
    <w:rsid w:val="00D57D72"/>
    <w:rsid w:val="00D60118"/>
    <w:rsid w:val="00D63FA9"/>
    <w:rsid w:val="00D675A9"/>
    <w:rsid w:val="00D738D6"/>
    <w:rsid w:val="00D74FBC"/>
    <w:rsid w:val="00D755EB"/>
    <w:rsid w:val="00D76048"/>
    <w:rsid w:val="00D87E00"/>
    <w:rsid w:val="00D9134D"/>
    <w:rsid w:val="00D96FFF"/>
    <w:rsid w:val="00DA7A03"/>
    <w:rsid w:val="00DB1818"/>
    <w:rsid w:val="00DB2466"/>
    <w:rsid w:val="00DC1FE4"/>
    <w:rsid w:val="00DC309B"/>
    <w:rsid w:val="00DC4DA2"/>
    <w:rsid w:val="00DC58CF"/>
    <w:rsid w:val="00DC783A"/>
    <w:rsid w:val="00DD4C17"/>
    <w:rsid w:val="00DD74A5"/>
    <w:rsid w:val="00DF2B1F"/>
    <w:rsid w:val="00DF46E6"/>
    <w:rsid w:val="00DF62CD"/>
    <w:rsid w:val="00E113DC"/>
    <w:rsid w:val="00E16509"/>
    <w:rsid w:val="00E22DD3"/>
    <w:rsid w:val="00E32B74"/>
    <w:rsid w:val="00E44582"/>
    <w:rsid w:val="00E51D00"/>
    <w:rsid w:val="00E709B2"/>
    <w:rsid w:val="00E774CC"/>
    <w:rsid w:val="00E77645"/>
    <w:rsid w:val="00E80D99"/>
    <w:rsid w:val="00E822B6"/>
    <w:rsid w:val="00E93A98"/>
    <w:rsid w:val="00E93B24"/>
    <w:rsid w:val="00E96E6F"/>
    <w:rsid w:val="00EA15B0"/>
    <w:rsid w:val="00EA5EA7"/>
    <w:rsid w:val="00EC4A25"/>
    <w:rsid w:val="00EC4D31"/>
    <w:rsid w:val="00ED0F99"/>
    <w:rsid w:val="00EE0B9C"/>
    <w:rsid w:val="00EE115C"/>
    <w:rsid w:val="00EE7F88"/>
    <w:rsid w:val="00EF18F4"/>
    <w:rsid w:val="00F00B48"/>
    <w:rsid w:val="00F025A2"/>
    <w:rsid w:val="00F03DD7"/>
    <w:rsid w:val="00F04712"/>
    <w:rsid w:val="00F0618D"/>
    <w:rsid w:val="00F13360"/>
    <w:rsid w:val="00F22EC7"/>
    <w:rsid w:val="00F325C8"/>
    <w:rsid w:val="00F452E1"/>
    <w:rsid w:val="00F549BD"/>
    <w:rsid w:val="00F653B8"/>
    <w:rsid w:val="00F65448"/>
    <w:rsid w:val="00F9008D"/>
    <w:rsid w:val="00FA1266"/>
    <w:rsid w:val="00FB430E"/>
    <w:rsid w:val="00FC1192"/>
    <w:rsid w:val="00FC3FC8"/>
    <w:rsid w:val="00FD0D40"/>
    <w:rsid w:val="00FE2F2C"/>
    <w:rsid w:val="00FF3259"/>
    <w:rsid w:val="00FF6F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97"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488" TargetMode="Externa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yperlink" Target="http://portal.3gpp.org/ngppapp/DownloadTDoc.aspx?contributionUid=RP-232488" TargetMode="External"/><Relationship Id="rId98"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openxmlformats.org/officeDocument/2006/relationships/hyperlink" Target="http://portal.3gpp.org/ngppapp/DownloadTDoc.aspx?contributionUid=RP-232504"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hyperlink" Target="http://portal.3gpp.org/ngppapp/DownloadTDoc.aspx?contributionUid=RP-232488" TargetMode="External"/><Relationship Id="rId9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4</Pages>
  <Words>91154</Words>
  <Characters>519584</Characters>
  <Application>Microsoft Office Word</Application>
  <DocSecurity>0</DocSecurity>
  <Lines>4329</Lines>
  <Paragraphs>1219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609519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87</cp:revision>
  <cp:lastPrinted>2019-02-25T14:05:00Z</cp:lastPrinted>
  <dcterms:created xsi:type="dcterms:W3CDTF">2022-01-08T17:53:00Z</dcterms:created>
  <dcterms:modified xsi:type="dcterms:W3CDTF">2023-10-02T14:51:00Z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