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333E" w14:paraId="6BD4BEE8" w14:textId="77777777" w:rsidTr="005E4BB2">
        <w:tc>
          <w:tcPr>
            <w:tcW w:w="10423" w:type="dxa"/>
            <w:gridSpan w:val="2"/>
            <w:shd w:val="clear" w:color="auto" w:fill="auto"/>
          </w:tcPr>
          <w:p w14:paraId="0B0F7A55" w14:textId="3C4C1B3A" w:rsidR="004F0988" w:rsidRPr="00EC333E" w:rsidRDefault="004F0988" w:rsidP="00133525">
            <w:pPr>
              <w:pStyle w:val="ZA"/>
              <w:framePr w:w="0" w:hRule="auto" w:wrap="auto" w:vAnchor="margin" w:hAnchor="text" w:yAlign="inline"/>
            </w:pPr>
            <w:bookmarkStart w:id="0" w:name="page1"/>
            <w:r w:rsidRPr="00EC333E">
              <w:rPr>
                <w:sz w:val="64"/>
              </w:rPr>
              <w:t xml:space="preserve">3GPP </w:t>
            </w:r>
            <w:bookmarkStart w:id="1" w:name="specType1"/>
            <w:r w:rsidR="0063543D" w:rsidRPr="00EC333E">
              <w:rPr>
                <w:sz w:val="64"/>
              </w:rPr>
              <w:t>TR</w:t>
            </w:r>
            <w:bookmarkEnd w:id="1"/>
            <w:r w:rsidRPr="00EC333E">
              <w:rPr>
                <w:sz w:val="64"/>
              </w:rPr>
              <w:t xml:space="preserve"> </w:t>
            </w:r>
            <w:bookmarkStart w:id="2" w:name="specNumber"/>
            <w:r w:rsidR="00EC333E">
              <w:rPr>
                <w:sz w:val="64"/>
              </w:rPr>
              <w:t>36</w:t>
            </w:r>
            <w:r w:rsidRPr="00EC333E">
              <w:rPr>
                <w:sz w:val="64"/>
              </w:rPr>
              <w:t>.</w:t>
            </w:r>
            <w:bookmarkEnd w:id="2"/>
            <w:r w:rsidR="00EC333E">
              <w:rPr>
                <w:sz w:val="64"/>
              </w:rPr>
              <w:t>763</w:t>
            </w:r>
            <w:r w:rsidRPr="00EC333E">
              <w:rPr>
                <w:sz w:val="64"/>
              </w:rPr>
              <w:t xml:space="preserve"> </w:t>
            </w:r>
            <w:r w:rsidRPr="00EC333E">
              <w:t>V</w:t>
            </w:r>
            <w:bookmarkStart w:id="3" w:name="specVersion"/>
            <w:r w:rsidR="00EC333E">
              <w:t>0</w:t>
            </w:r>
            <w:r w:rsidRPr="00EC333E">
              <w:t>.</w:t>
            </w:r>
            <w:r w:rsidR="00EC333E">
              <w:t>1</w:t>
            </w:r>
            <w:r w:rsidRPr="00EC333E">
              <w:t>.</w:t>
            </w:r>
            <w:bookmarkEnd w:id="3"/>
            <w:r w:rsidR="00EC333E">
              <w:t>0</w:t>
            </w:r>
            <w:r w:rsidRPr="00EC333E">
              <w:t xml:space="preserve"> </w:t>
            </w:r>
            <w:r w:rsidRPr="00EC333E">
              <w:rPr>
                <w:sz w:val="32"/>
              </w:rPr>
              <w:t>(</w:t>
            </w:r>
            <w:bookmarkStart w:id="4" w:name="issueDate"/>
            <w:r w:rsidR="00EC333E">
              <w:rPr>
                <w:sz w:val="32"/>
              </w:rPr>
              <w:t>2021</w:t>
            </w:r>
            <w:r w:rsidRPr="00EC333E">
              <w:rPr>
                <w:sz w:val="32"/>
              </w:rPr>
              <w:t>-</w:t>
            </w:r>
            <w:r w:rsidR="00EC333E">
              <w:rPr>
                <w:sz w:val="32"/>
              </w:rPr>
              <w:t>03</w:t>
            </w:r>
            <w:bookmarkEnd w:id="4"/>
            <w:r w:rsidRPr="00EC333E">
              <w:rPr>
                <w:sz w:val="32"/>
              </w:rPr>
              <w:t>)</w:t>
            </w:r>
          </w:p>
        </w:tc>
      </w:tr>
      <w:tr w:rsidR="004F0988" w:rsidRPr="00EC333E" w14:paraId="0676B60E" w14:textId="77777777" w:rsidTr="005E4BB2">
        <w:trPr>
          <w:trHeight w:hRule="exact" w:val="1134"/>
        </w:trPr>
        <w:tc>
          <w:tcPr>
            <w:tcW w:w="10423" w:type="dxa"/>
            <w:gridSpan w:val="2"/>
            <w:shd w:val="clear" w:color="auto" w:fill="auto"/>
          </w:tcPr>
          <w:p w14:paraId="5BACB4AE" w14:textId="0B8B73B9" w:rsidR="004F0988" w:rsidRPr="00EC333E" w:rsidRDefault="004F0988" w:rsidP="00133525">
            <w:pPr>
              <w:pStyle w:val="ZB"/>
              <w:framePr w:w="0" w:hRule="auto" w:wrap="auto" w:vAnchor="margin" w:hAnchor="text" w:yAlign="inline"/>
            </w:pPr>
            <w:r w:rsidRPr="00EC333E">
              <w:t xml:space="preserve">Technical </w:t>
            </w:r>
            <w:bookmarkStart w:id="5" w:name="spectype2"/>
            <w:r w:rsidR="00D57972" w:rsidRPr="00EC333E">
              <w:t>Report</w:t>
            </w:r>
            <w:bookmarkEnd w:id="5"/>
          </w:p>
          <w:p w14:paraId="0B9C4E5B" w14:textId="1C99FF1F" w:rsidR="00BA4B8D" w:rsidRPr="00EC333E" w:rsidRDefault="00BA4B8D" w:rsidP="00BA4B8D">
            <w:pPr>
              <w:pStyle w:val="Guidance"/>
            </w:pPr>
          </w:p>
        </w:tc>
      </w:tr>
      <w:tr w:rsidR="004F0988" w:rsidRPr="00EC333E" w14:paraId="134C6808" w14:textId="77777777" w:rsidTr="005E4BB2">
        <w:trPr>
          <w:trHeight w:hRule="exact" w:val="3686"/>
        </w:trPr>
        <w:tc>
          <w:tcPr>
            <w:tcW w:w="10423" w:type="dxa"/>
            <w:gridSpan w:val="2"/>
            <w:shd w:val="clear" w:color="auto" w:fill="auto"/>
          </w:tcPr>
          <w:p w14:paraId="1332E505" w14:textId="77777777" w:rsidR="004F0988" w:rsidRPr="00EC333E" w:rsidRDefault="004F0988" w:rsidP="00133525">
            <w:pPr>
              <w:pStyle w:val="ZT"/>
              <w:framePr w:wrap="auto" w:hAnchor="text" w:yAlign="inline"/>
            </w:pPr>
            <w:r w:rsidRPr="00EC333E">
              <w:t>3rd Generation Partnership Project;</w:t>
            </w:r>
          </w:p>
          <w:p w14:paraId="2288B18E" w14:textId="5617607F" w:rsidR="004F0988" w:rsidRPr="00EC333E" w:rsidRDefault="004F0988" w:rsidP="00133525">
            <w:pPr>
              <w:pStyle w:val="ZT"/>
              <w:framePr w:wrap="auto" w:hAnchor="text" w:yAlign="inline"/>
            </w:pPr>
            <w:r w:rsidRPr="00EC333E">
              <w:t xml:space="preserve">Technical Specification Group </w:t>
            </w:r>
            <w:bookmarkStart w:id="6" w:name="specTitle"/>
            <w:r w:rsidR="00EC333E" w:rsidRPr="00EC333E">
              <w:t>Radio Access Network</w:t>
            </w:r>
            <w:r w:rsidRPr="00EC333E">
              <w:t>;</w:t>
            </w:r>
          </w:p>
          <w:p w14:paraId="71106C06" w14:textId="11276EC1" w:rsidR="004F0988" w:rsidRPr="00EC333E" w:rsidRDefault="00EC333E" w:rsidP="00133525">
            <w:pPr>
              <w:pStyle w:val="ZT"/>
              <w:framePr w:wrap="auto" w:hAnchor="text" w:yAlign="inline"/>
            </w:pPr>
            <w:r w:rsidRPr="00EC333E">
              <w:t>Study on Narrow-Band Internet of Things (NB-IoT) / enhanced Machine Type Communication (eMTC) support for Non-Terrestrial Networks (NTN)</w:t>
            </w:r>
          </w:p>
          <w:bookmarkEnd w:id="6"/>
          <w:p w14:paraId="51FDDE77" w14:textId="3EFF7432" w:rsidR="004F0988" w:rsidRPr="00EC333E" w:rsidRDefault="004F0988" w:rsidP="00133525">
            <w:pPr>
              <w:pStyle w:val="ZT"/>
              <w:framePr w:wrap="auto" w:hAnchor="text" w:yAlign="inline"/>
              <w:rPr>
                <w:i/>
                <w:sz w:val="28"/>
              </w:rPr>
            </w:pPr>
            <w:r w:rsidRPr="00EC333E">
              <w:t>(</w:t>
            </w:r>
            <w:r w:rsidRPr="00EC333E">
              <w:rPr>
                <w:rStyle w:val="ZGSM"/>
              </w:rPr>
              <w:t xml:space="preserve">Release </w:t>
            </w:r>
            <w:bookmarkStart w:id="7" w:name="specRelease"/>
            <w:r w:rsidRPr="00EC333E">
              <w:rPr>
                <w:rStyle w:val="ZGSM"/>
              </w:rPr>
              <w:t>17</w:t>
            </w:r>
            <w:bookmarkEnd w:id="7"/>
            <w:r w:rsidRPr="00EC333E">
              <w:t>)</w:t>
            </w:r>
          </w:p>
        </w:tc>
      </w:tr>
      <w:tr w:rsidR="00BF128E" w:rsidRPr="00EC333E" w14:paraId="25964859" w14:textId="77777777" w:rsidTr="005E4BB2">
        <w:tc>
          <w:tcPr>
            <w:tcW w:w="10423" w:type="dxa"/>
            <w:gridSpan w:val="2"/>
            <w:shd w:val="clear" w:color="auto" w:fill="auto"/>
          </w:tcPr>
          <w:p w14:paraId="753FA47D" w14:textId="77777777" w:rsidR="00BF128E" w:rsidRPr="00EC333E" w:rsidRDefault="00BF128E" w:rsidP="00133525">
            <w:pPr>
              <w:pStyle w:val="ZU"/>
              <w:framePr w:w="0" w:wrap="auto" w:vAnchor="margin" w:hAnchor="text" w:yAlign="inline"/>
              <w:tabs>
                <w:tab w:val="right" w:pos="10206"/>
              </w:tabs>
              <w:jc w:val="left"/>
              <w:rPr>
                <w:color w:val="0000FF"/>
              </w:rPr>
            </w:pPr>
            <w:r w:rsidRPr="00EC333E">
              <w:rPr>
                <w:color w:val="0000FF"/>
              </w:rPr>
              <w:tab/>
            </w:r>
          </w:p>
        </w:tc>
      </w:tr>
      <w:tr w:rsidR="00D57972" w:rsidRPr="00EC333E" w14:paraId="1758E1C8" w14:textId="77777777" w:rsidTr="005E4BB2">
        <w:trPr>
          <w:trHeight w:hRule="exact" w:val="1531"/>
        </w:trPr>
        <w:tc>
          <w:tcPr>
            <w:tcW w:w="4883" w:type="dxa"/>
            <w:shd w:val="clear" w:color="auto" w:fill="auto"/>
          </w:tcPr>
          <w:p w14:paraId="11623868" w14:textId="43C99E93" w:rsidR="00D57972" w:rsidRPr="00EC333E" w:rsidRDefault="00EC333E">
            <w:r w:rsidRPr="00EC333E">
              <w:rPr>
                <w:i/>
                <w:noProof/>
              </w:rPr>
              <w:drawing>
                <wp:inline distT="0" distB="0" distL="0" distR="0" wp14:anchorId="0CBECC52" wp14:editId="5411A3E6">
                  <wp:extent cx="1212215" cy="84010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p>
        </w:tc>
        <w:tc>
          <w:tcPr>
            <w:tcW w:w="5540" w:type="dxa"/>
            <w:shd w:val="clear" w:color="auto" w:fill="auto"/>
          </w:tcPr>
          <w:p w14:paraId="001A987F" w14:textId="0096ACB4" w:rsidR="00D57972" w:rsidRPr="00EC333E" w:rsidRDefault="00EC333E" w:rsidP="00133525">
            <w:pPr>
              <w:jc w:val="right"/>
            </w:pPr>
            <w:bookmarkStart w:id="8" w:name="logos"/>
            <w:r w:rsidRPr="00EC333E">
              <w:rPr>
                <w:noProof/>
              </w:rPr>
              <w:drawing>
                <wp:inline distT="0" distB="0" distL="0" distR="0" wp14:anchorId="0EB12E53" wp14:editId="4B0B039E">
                  <wp:extent cx="1616075" cy="94615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46150"/>
                          </a:xfrm>
                          <a:prstGeom prst="rect">
                            <a:avLst/>
                          </a:prstGeom>
                          <a:noFill/>
                          <a:ln>
                            <a:noFill/>
                          </a:ln>
                        </pic:spPr>
                      </pic:pic>
                    </a:graphicData>
                  </a:graphic>
                </wp:inline>
              </w:drawing>
            </w:r>
            <w:bookmarkEnd w:id="8"/>
          </w:p>
        </w:tc>
      </w:tr>
      <w:tr w:rsidR="00C074DD" w:rsidRPr="00EC333E" w14:paraId="3844E294" w14:textId="77777777" w:rsidTr="005E4BB2">
        <w:trPr>
          <w:trHeight w:hRule="exact" w:val="5783"/>
        </w:trPr>
        <w:tc>
          <w:tcPr>
            <w:tcW w:w="10423" w:type="dxa"/>
            <w:gridSpan w:val="2"/>
            <w:shd w:val="clear" w:color="auto" w:fill="auto"/>
          </w:tcPr>
          <w:p w14:paraId="60870E85" w14:textId="5FEE159B" w:rsidR="00C074DD" w:rsidRPr="00EC333E" w:rsidRDefault="00C074DD" w:rsidP="00C074DD">
            <w:pPr>
              <w:pStyle w:val="Guidance"/>
              <w:rPr>
                <w:b/>
              </w:rPr>
            </w:pPr>
          </w:p>
        </w:tc>
      </w:tr>
      <w:tr w:rsidR="00C074DD" w14:paraId="6601681F" w14:textId="77777777" w:rsidTr="005E4BB2">
        <w:trPr>
          <w:cantSplit/>
          <w:trHeight w:hRule="exact" w:val="964"/>
        </w:trPr>
        <w:tc>
          <w:tcPr>
            <w:tcW w:w="10423" w:type="dxa"/>
            <w:gridSpan w:val="2"/>
            <w:shd w:val="clear" w:color="auto" w:fill="auto"/>
          </w:tcPr>
          <w:p w14:paraId="45B50E93" w14:textId="77777777" w:rsidR="00C074DD" w:rsidRPr="00133525" w:rsidRDefault="00C074DD" w:rsidP="00C074DD">
            <w:pPr>
              <w:rPr>
                <w:sz w:val="16"/>
              </w:rPr>
            </w:pPr>
            <w:bookmarkStart w:id="9" w:name="warningNotice"/>
            <w:r w:rsidRPr="00EC333E">
              <w:rPr>
                <w:sz w:val="16"/>
              </w:rPr>
              <w:t>The present document has been developed within the 3rd Generation Partnership Project (3GPP</w:t>
            </w:r>
            <w:r w:rsidRPr="00EC333E">
              <w:rPr>
                <w:sz w:val="16"/>
                <w:vertAlign w:val="superscript"/>
              </w:rPr>
              <w:t xml:space="preserve"> TM</w:t>
            </w:r>
            <w:r w:rsidRPr="00EC333E">
              <w:rPr>
                <w:sz w:val="16"/>
              </w:rPr>
              <w:t>) and may be further elaborated for the purposes of 3GPP.</w:t>
            </w:r>
            <w:r w:rsidRPr="00EC333E">
              <w:rPr>
                <w:sz w:val="16"/>
              </w:rPr>
              <w:br/>
              <w:t>The present document has not been subject to any approval process by the 3GPP</w:t>
            </w:r>
            <w:r w:rsidRPr="00EC333E">
              <w:rPr>
                <w:sz w:val="16"/>
                <w:vertAlign w:val="superscript"/>
              </w:rPr>
              <w:t xml:space="preserve"> </w:t>
            </w:r>
            <w:r w:rsidRPr="00EC333E">
              <w:rPr>
                <w:sz w:val="16"/>
              </w:rPr>
              <w:t>Organizational Partners and shall not be implemented.</w:t>
            </w:r>
            <w:r w:rsidRPr="00EC333E">
              <w:rPr>
                <w:sz w:val="16"/>
              </w:rPr>
              <w:br/>
              <w:t>This Specification is provided for future development work within 3GPP</w:t>
            </w:r>
            <w:r w:rsidRPr="00EC333E">
              <w:rPr>
                <w:sz w:val="16"/>
                <w:vertAlign w:val="superscript"/>
              </w:rPr>
              <w:t xml:space="preserve"> </w:t>
            </w:r>
            <w:r w:rsidRPr="00EC333E">
              <w:rPr>
                <w:sz w:val="16"/>
              </w:rPr>
              <w:t>only. The Organizational Partners accept no liability for any use of this Specification.</w:t>
            </w:r>
            <w:r w:rsidRPr="00EC333E">
              <w:rPr>
                <w:sz w:val="16"/>
              </w:rPr>
              <w:br/>
              <w:t>Specifications and Reports for implementation of the 3GPP</w:t>
            </w:r>
            <w:r w:rsidRPr="00EC333E">
              <w:rPr>
                <w:sz w:val="16"/>
                <w:vertAlign w:val="superscript"/>
              </w:rPr>
              <w:t xml:space="preserve"> TM</w:t>
            </w:r>
            <w:r w:rsidRPr="00EC333E">
              <w:rPr>
                <w:sz w:val="16"/>
              </w:rPr>
              <w:t xml:space="preserve"> system should be obtained via the 3GPP Organizational Partners' Publications Offices.</w:t>
            </w:r>
            <w:bookmarkEnd w:id="9"/>
          </w:p>
          <w:p w14:paraId="4DFCE9D4" w14:textId="77777777" w:rsidR="00C074DD" w:rsidRPr="004D3578" w:rsidRDefault="00C074DD" w:rsidP="00C074DD">
            <w:pPr>
              <w:pStyle w:val="ZV"/>
              <w:framePr w:w="0" w:wrap="auto" w:vAnchor="margin" w:hAnchor="text" w:yAlign="inline"/>
            </w:pPr>
          </w:p>
          <w:p w14:paraId="7AA34E57" w14:textId="77777777" w:rsidR="00C074DD" w:rsidRPr="00133525" w:rsidRDefault="00C074DD" w:rsidP="00C074DD">
            <w:pPr>
              <w:rPr>
                <w:sz w:val="16"/>
              </w:rPr>
            </w:pPr>
          </w:p>
        </w:tc>
      </w:tr>
      <w:bookmarkEnd w:id="0"/>
    </w:tbl>
    <w:p w14:paraId="5F046BA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4E6CEE" w14:textId="77777777" w:rsidTr="00133525">
        <w:trPr>
          <w:trHeight w:hRule="exact" w:val="5670"/>
        </w:trPr>
        <w:tc>
          <w:tcPr>
            <w:tcW w:w="10423" w:type="dxa"/>
            <w:shd w:val="clear" w:color="auto" w:fill="auto"/>
          </w:tcPr>
          <w:p w14:paraId="47A34302" w14:textId="77777777" w:rsidR="00E16509" w:rsidRDefault="00E16509" w:rsidP="00E16509">
            <w:pPr>
              <w:pStyle w:val="Guidance"/>
            </w:pPr>
            <w:bookmarkStart w:id="10" w:name="page2"/>
          </w:p>
        </w:tc>
      </w:tr>
      <w:tr w:rsidR="00E16509" w14:paraId="0A1EC177" w14:textId="77777777" w:rsidTr="00C074DD">
        <w:trPr>
          <w:trHeight w:hRule="exact" w:val="5387"/>
        </w:trPr>
        <w:tc>
          <w:tcPr>
            <w:tcW w:w="10423" w:type="dxa"/>
            <w:shd w:val="clear" w:color="auto" w:fill="auto"/>
          </w:tcPr>
          <w:p w14:paraId="24B5D20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E485CFE" w14:textId="77777777" w:rsidR="00E16509" w:rsidRPr="004D3578" w:rsidRDefault="00E16509" w:rsidP="00133525">
            <w:pPr>
              <w:pStyle w:val="FP"/>
              <w:pBdr>
                <w:bottom w:val="single" w:sz="6" w:space="1" w:color="auto"/>
              </w:pBdr>
              <w:ind w:left="2835" w:right="2835"/>
              <w:jc w:val="center"/>
            </w:pPr>
            <w:r w:rsidRPr="004D3578">
              <w:t>Postal address</w:t>
            </w:r>
          </w:p>
          <w:p w14:paraId="69246A6A" w14:textId="77777777" w:rsidR="00E16509" w:rsidRPr="00133525" w:rsidRDefault="00E16509" w:rsidP="00133525">
            <w:pPr>
              <w:pStyle w:val="FP"/>
              <w:ind w:left="2835" w:right="2835"/>
              <w:jc w:val="center"/>
              <w:rPr>
                <w:rFonts w:ascii="Arial" w:hAnsi="Arial"/>
                <w:sz w:val="18"/>
              </w:rPr>
            </w:pPr>
          </w:p>
          <w:p w14:paraId="351365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26AC1" w14:textId="77777777" w:rsidR="00E16509" w:rsidRPr="00EC333E" w:rsidRDefault="00E16509" w:rsidP="00133525">
            <w:pPr>
              <w:pStyle w:val="FP"/>
              <w:ind w:left="2835" w:right="2835"/>
              <w:jc w:val="center"/>
              <w:rPr>
                <w:rFonts w:ascii="Arial" w:hAnsi="Arial"/>
                <w:sz w:val="18"/>
                <w:lang w:val="fr-FR"/>
              </w:rPr>
            </w:pPr>
            <w:r w:rsidRPr="00EC333E">
              <w:rPr>
                <w:rFonts w:ascii="Arial" w:hAnsi="Arial"/>
                <w:sz w:val="18"/>
                <w:lang w:val="fr-FR"/>
              </w:rPr>
              <w:t>650 Route des Lucioles - Sophia Antipolis</w:t>
            </w:r>
          </w:p>
          <w:p w14:paraId="77664CE5" w14:textId="77777777" w:rsidR="00E16509" w:rsidRPr="00EC333E" w:rsidRDefault="00E16509" w:rsidP="00133525">
            <w:pPr>
              <w:pStyle w:val="FP"/>
              <w:ind w:left="2835" w:right="2835"/>
              <w:jc w:val="center"/>
              <w:rPr>
                <w:rFonts w:ascii="Arial" w:hAnsi="Arial"/>
                <w:sz w:val="18"/>
                <w:lang w:val="fr-FR"/>
              </w:rPr>
            </w:pPr>
            <w:r w:rsidRPr="00EC333E">
              <w:rPr>
                <w:rFonts w:ascii="Arial" w:hAnsi="Arial"/>
                <w:sz w:val="18"/>
                <w:lang w:val="fr-FR"/>
              </w:rPr>
              <w:t>Valbonne - FRANCE</w:t>
            </w:r>
          </w:p>
          <w:p w14:paraId="2AA0E4C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9757C3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2BF0C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FBFBF67" w14:textId="77777777" w:rsidR="00E16509" w:rsidRDefault="00E16509" w:rsidP="00133525"/>
        </w:tc>
      </w:tr>
      <w:tr w:rsidR="00E16509" w14:paraId="0CC5038D" w14:textId="77777777" w:rsidTr="00C074DD">
        <w:tc>
          <w:tcPr>
            <w:tcW w:w="10423" w:type="dxa"/>
            <w:shd w:val="clear" w:color="auto" w:fill="auto"/>
            <w:vAlign w:val="bottom"/>
          </w:tcPr>
          <w:p w14:paraId="58F0AD0C" w14:textId="77777777" w:rsidR="00E16509" w:rsidRPr="00EC333E" w:rsidRDefault="00E16509" w:rsidP="00133525">
            <w:pPr>
              <w:pStyle w:val="FP"/>
              <w:pBdr>
                <w:bottom w:val="single" w:sz="6" w:space="1" w:color="auto"/>
              </w:pBdr>
              <w:spacing w:after="240"/>
              <w:jc w:val="center"/>
              <w:rPr>
                <w:rFonts w:ascii="Arial" w:hAnsi="Arial"/>
                <w:b/>
                <w:i/>
                <w:noProof/>
              </w:rPr>
            </w:pPr>
            <w:bookmarkStart w:id="12" w:name="copyrightNotification"/>
            <w:r w:rsidRPr="00EC333E">
              <w:rPr>
                <w:rFonts w:ascii="Arial" w:hAnsi="Arial"/>
                <w:b/>
                <w:i/>
                <w:noProof/>
              </w:rPr>
              <w:t>Copyright Notification</w:t>
            </w:r>
          </w:p>
          <w:p w14:paraId="242B95C1" w14:textId="77777777" w:rsidR="00E16509" w:rsidRPr="00EC333E" w:rsidRDefault="00E16509" w:rsidP="00133525">
            <w:pPr>
              <w:pStyle w:val="FP"/>
              <w:jc w:val="center"/>
              <w:rPr>
                <w:noProof/>
              </w:rPr>
            </w:pPr>
            <w:r w:rsidRPr="00EC333E">
              <w:rPr>
                <w:noProof/>
              </w:rPr>
              <w:t>No part may be reproduced except as authorized by written permission.</w:t>
            </w:r>
            <w:r w:rsidRPr="00EC333E">
              <w:rPr>
                <w:noProof/>
              </w:rPr>
              <w:br/>
              <w:t>The copyright and the foregoing restriction extend to reproduction in all media.</w:t>
            </w:r>
          </w:p>
          <w:p w14:paraId="371CD246" w14:textId="77777777" w:rsidR="00E16509" w:rsidRPr="00EC333E" w:rsidRDefault="00E16509" w:rsidP="00133525">
            <w:pPr>
              <w:pStyle w:val="FP"/>
              <w:jc w:val="center"/>
              <w:rPr>
                <w:noProof/>
              </w:rPr>
            </w:pPr>
          </w:p>
          <w:p w14:paraId="67BB9401" w14:textId="7E7A886C" w:rsidR="00E16509" w:rsidRPr="00EC333E" w:rsidRDefault="00E16509" w:rsidP="00133525">
            <w:pPr>
              <w:pStyle w:val="FP"/>
              <w:jc w:val="center"/>
              <w:rPr>
                <w:noProof/>
                <w:sz w:val="18"/>
              </w:rPr>
            </w:pPr>
            <w:r w:rsidRPr="00EC333E">
              <w:rPr>
                <w:noProof/>
                <w:sz w:val="18"/>
              </w:rPr>
              <w:t xml:space="preserve">© </w:t>
            </w:r>
            <w:bookmarkStart w:id="13" w:name="copyrightDate"/>
            <w:r w:rsidRPr="00EC333E">
              <w:rPr>
                <w:noProof/>
                <w:sz w:val="18"/>
              </w:rPr>
              <w:t>20</w:t>
            </w:r>
            <w:bookmarkEnd w:id="13"/>
            <w:r w:rsidR="00EC333E" w:rsidRPr="00EC333E">
              <w:rPr>
                <w:noProof/>
                <w:sz w:val="18"/>
              </w:rPr>
              <w:t>21</w:t>
            </w:r>
            <w:r w:rsidRPr="00EC333E">
              <w:rPr>
                <w:noProof/>
                <w:sz w:val="18"/>
              </w:rPr>
              <w:t>, 3GPP Organizational Partners (ARIB, ATIS, CCSA, ETSI, TSDSI, TTA, TTC).</w:t>
            </w:r>
            <w:bookmarkStart w:id="14" w:name="copyrightaddon"/>
            <w:bookmarkEnd w:id="14"/>
          </w:p>
          <w:p w14:paraId="2229DCA2" w14:textId="77777777" w:rsidR="00E16509" w:rsidRPr="00EC333E" w:rsidRDefault="00E16509" w:rsidP="00133525">
            <w:pPr>
              <w:pStyle w:val="FP"/>
              <w:jc w:val="center"/>
              <w:rPr>
                <w:noProof/>
                <w:sz w:val="18"/>
              </w:rPr>
            </w:pPr>
            <w:r w:rsidRPr="00EC333E">
              <w:rPr>
                <w:noProof/>
                <w:sz w:val="18"/>
              </w:rPr>
              <w:t>All rights reserved.</w:t>
            </w:r>
          </w:p>
          <w:p w14:paraId="3B01E667" w14:textId="77777777" w:rsidR="00E16509" w:rsidRPr="00EC333E" w:rsidRDefault="00E16509" w:rsidP="00E16509">
            <w:pPr>
              <w:pStyle w:val="FP"/>
              <w:rPr>
                <w:noProof/>
                <w:sz w:val="18"/>
              </w:rPr>
            </w:pPr>
          </w:p>
          <w:p w14:paraId="52F0D60F" w14:textId="77777777" w:rsidR="00E16509" w:rsidRPr="00EC333E" w:rsidRDefault="00E16509" w:rsidP="00E16509">
            <w:pPr>
              <w:pStyle w:val="FP"/>
              <w:rPr>
                <w:noProof/>
                <w:sz w:val="18"/>
              </w:rPr>
            </w:pPr>
            <w:r w:rsidRPr="00EC333E">
              <w:rPr>
                <w:noProof/>
                <w:sz w:val="18"/>
              </w:rPr>
              <w:t>UMTS™ is a Trade Mark of ETSI registered for the benefit of its members</w:t>
            </w:r>
          </w:p>
          <w:p w14:paraId="7C50D2B7" w14:textId="77777777" w:rsidR="00E16509" w:rsidRPr="00EC333E" w:rsidRDefault="00E16509" w:rsidP="00E16509">
            <w:pPr>
              <w:pStyle w:val="FP"/>
              <w:rPr>
                <w:noProof/>
                <w:sz w:val="18"/>
              </w:rPr>
            </w:pPr>
            <w:r w:rsidRPr="00EC333E">
              <w:rPr>
                <w:noProof/>
                <w:sz w:val="18"/>
              </w:rPr>
              <w:t>3GPP™ is a Trade Mark of ETSI registered for the benefit of its Members and of the 3GPP Organizational Partners</w:t>
            </w:r>
            <w:r w:rsidRPr="00EC333E">
              <w:rPr>
                <w:noProof/>
                <w:sz w:val="18"/>
              </w:rPr>
              <w:br/>
              <w:t>LTE™ is a Trade Mark of ETSI registered for the benefit of its Members and of the 3GPP Organizational Partners</w:t>
            </w:r>
          </w:p>
          <w:p w14:paraId="43B0AB72" w14:textId="77777777" w:rsidR="00E16509" w:rsidRPr="00133525" w:rsidRDefault="00E16509" w:rsidP="00E16509">
            <w:pPr>
              <w:pStyle w:val="FP"/>
              <w:rPr>
                <w:noProof/>
                <w:sz w:val="18"/>
              </w:rPr>
            </w:pPr>
            <w:r w:rsidRPr="00EC333E">
              <w:rPr>
                <w:noProof/>
                <w:sz w:val="18"/>
              </w:rPr>
              <w:t>GSM® and the GSM logo are registered and owned by the GSM Association</w:t>
            </w:r>
            <w:bookmarkEnd w:id="12"/>
          </w:p>
          <w:p w14:paraId="6BADFCB8" w14:textId="77777777" w:rsidR="00E16509" w:rsidRDefault="00E16509" w:rsidP="00133525"/>
        </w:tc>
      </w:tr>
      <w:bookmarkEnd w:id="10"/>
    </w:tbl>
    <w:p w14:paraId="7D25F07E" w14:textId="77777777" w:rsidR="00080512" w:rsidRPr="004D3578" w:rsidRDefault="00080512">
      <w:pPr>
        <w:pStyle w:val="TT"/>
      </w:pPr>
      <w:r w:rsidRPr="004D3578">
        <w:br w:type="page"/>
      </w:r>
      <w:bookmarkStart w:id="15" w:name="tableOfContents"/>
      <w:bookmarkEnd w:id="15"/>
      <w:r w:rsidRPr="004D3578">
        <w:lastRenderedPageBreak/>
        <w:t>Contents</w:t>
      </w:r>
    </w:p>
    <w:p w14:paraId="255FE96E" w14:textId="7936BCB4" w:rsidR="006A5836" w:rsidRPr="006A5836" w:rsidRDefault="004D3578">
      <w:pPr>
        <w:pStyle w:val="TOC1"/>
        <w:rPr>
          <w:rFonts w:asciiTheme="minorHAnsi" w:eastAsiaTheme="minorEastAsia" w:hAnsiTheme="minorHAnsi" w:cstheme="minorBidi"/>
          <w:szCs w:val="22"/>
          <w:lang w:eastAsia="en-GB"/>
        </w:rPr>
      </w:pPr>
      <w:r w:rsidRPr="006A5836">
        <w:fldChar w:fldCharType="begin" w:fldLock="1"/>
      </w:r>
      <w:r w:rsidRPr="006A5836">
        <w:instrText xml:space="preserve"> TOC \o "1-9" </w:instrText>
      </w:r>
      <w:r w:rsidRPr="006A5836">
        <w:fldChar w:fldCharType="separate"/>
      </w:r>
      <w:r w:rsidR="006A5836" w:rsidRPr="006A5836">
        <w:t>Foreword</w:t>
      </w:r>
      <w:r w:rsidR="006A5836" w:rsidRPr="006A5836">
        <w:tab/>
      </w:r>
      <w:r w:rsidR="006A5836" w:rsidRPr="006A5836">
        <w:fldChar w:fldCharType="begin" w:fldLock="1"/>
      </w:r>
      <w:r w:rsidR="006A5836" w:rsidRPr="006A5836">
        <w:instrText xml:space="preserve"> PAGEREF _Toc66198680 \h </w:instrText>
      </w:r>
      <w:r w:rsidR="006A5836" w:rsidRPr="006A5836">
        <w:fldChar w:fldCharType="separate"/>
      </w:r>
      <w:r w:rsidR="006A5836" w:rsidRPr="006A5836">
        <w:t>5</w:t>
      </w:r>
      <w:r w:rsidR="006A5836" w:rsidRPr="006A5836">
        <w:fldChar w:fldCharType="end"/>
      </w:r>
    </w:p>
    <w:p w14:paraId="6B8AF956" w14:textId="18856262" w:rsidR="006A5836" w:rsidRPr="006A5836" w:rsidRDefault="006A5836">
      <w:pPr>
        <w:pStyle w:val="TOC1"/>
        <w:rPr>
          <w:rFonts w:asciiTheme="minorHAnsi" w:eastAsiaTheme="minorEastAsia" w:hAnsiTheme="minorHAnsi" w:cstheme="minorBidi"/>
          <w:szCs w:val="22"/>
          <w:lang w:eastAsia="en-GB"/>
        </w:rPr>
      </w:pPr>
      <w:r w:rsidRPr="006A5836">
        <w:t>1</w:t>
      </w:r>
      <w:r w:rsidRPr="006A5836">
        <w:rPr>
          <w:rFonts w:asciiTheme="minorHAnsi" w:eastAsiaTheme="minorEastAsia" w:hAnsiTheme="minorHAnsi" w:cstheme="minorBidi"/>
          <w:szCs w:val="22"/>
          <w:lang w:eastAsia="en-GB"/>
        </w:rPr>
        <w:tab/>
      </w:r>
      <w:r w:rsidRPr="006A5836">
        <w:t>Scope</w:t>
      </w:r>
      <w:r w:rsidRPr="006A5836">
        <w:tab/>
      </w:r>
      <w:r w:rsidRPr="006A5836">
        <w:fldChar w:fldCharType="begin" w:fldLock="1"/>
      </w:r>
      <w:r w:rsidRPr="006A5836">
        <w:instrText xml:space="preserve"> PAGEREF _Toc66198681 \h </w:instrText>
      </w:r>
      <w:r w:rsidRPr="006A5836">
        <w:fldChar w:fldCharType="separate"/>
      </w:r>
      <w:r w:rsidRPr="006A5836">
        <w:t>7</w:t>
      </w:r>
      <w:r w:rsidRPr="006A5836">
        <w:fldChar w:fldCharType="end"/>
      </w:r>
    </w:p>
    <w:p w14:paraId="4D8C4EAA" w14:textId="7A7D8373" w:rsidR="006A5836" w:rsidRPr="006A5836" w:rsidRDefault="006A5836">
      <w:pPr>
        <w:pStyle w:val="TOC1"/>
        <w:rPr>
          <w:rFonts w:asciiTheme="minorHAnsi" w:eastAsiaTheme="minorEastAsia" w:hAnsiTheme="minorHAnsi" w:cstheme="minorBidi"/>
          <w:szCs w:val="22"/>
          <w:lang w:eastAsia="en-GB"/>
        </w:rPr>
      </w:pPr>
      <w:r w:rsidRPr="006A5836">
        <w:t>2</w:t>
      </w:r>
      <w:r w:rsidRPr="006A5836">
        <w:rPr>
          <w:rFonts w:asciiTheme="minorHAnsi" w:eastAsiaTheme="minorEastAsia" w:hAnsiTheme="minorHAnsi" w:cstheme="minorBidi"/>
          <w:szCs w:val="22"/>
          <w:lang w:eastAsia="en-GB"/>
        </w:rPr>
        <w:tab/>
      </w:r>
      <w:r w:rsidRPr="006A5836">
        <w:t>References</w:t>
      </w:r>
      <w:r w:rsidRPr="006A5836">
        <w:tab/>
      </w:r>
      <w:r w:rsidRPr="006A5836">
        <w:fldChar w:fldCharType="begin" w:fldLock="1"/>
      </w:r>
      <w:r w:rsidRPr="006A5836">
        <w:instrText xml:space="preserve"> PAGEREF _Toc66198682 \h </w:instrText>
      </w:r>
      <w:r w:rsidRPr="006A5836">
        <w:fldChar w:fldCharType="separate"/>
      </w:r>
      <w:r w:rsidRPr="006A5836">
        <w:t>7</w:t>
      </w:r>
      <w:r w:rsidRPr="006A5836">
        <w:fldChar w:fldCharType="end"/>
      </w:r>
    </w:p>
    <w:p w14:paraId="1AB2C014" w14:textId="2ACB594D" w:rsidR="006A5836" w:rsidRPr="006A5836" w:rsidRDefault="006A5836">
      <w:pPr>
        <w:pStyle w:val="TOC1"/>
        <w:rPr>
          <w:rFonts w:asciiTheme="minorHAnsi" w:eastAsiaTheme="minorEastAsia" w:hAnsiTheme="minorHAnsi" w:cstheme="minorBidi"/>
          <w:szCs w:val="22"/>
          <w:lang w:eastAsia="en-GB"/>
        </w:rPr>
      </w:pPr>
      <w:r w:rsidRPr="006A5836">
        <w:t>3</w:t>
      </w:r>
      <w:r w:rsidRPr="006A5836">
        <w:rPr>
          <w:rFonts w:asciiTheme="minorHAnsi" w:eastAsiaTheme="minorEastAsia" w:hAnsiTheme="minorHAnsi" w:cstheme="minorBidi"/>
          <w:szCs w:val="22"/>
          <w:lang w:eastAsia="en-GB"/>
        </w:rPr>
        <w:tab/>
      </w:r>
      <w:r w:rsidRPr="006A5836">
        <w:t>Definitions of terms, symbols and abbreviations</w:t>
      </w:r>
      <w:r w:rsidRPr="006A5836">
        <w:tab/>
      </w:r>
      <w:r w:rsidRPr="006A5836">
        <w:fldChar w:fldCharType="begin" w:fldLock="1"/>
      </w:r>
      <w:r w:rsidRPr="006A5836">
        <w:instrText xml:space="preserve"> PAGEREF _Toc66198683 \h </w:instrText>
      </w:r>
      <w:r w:rsidRPr="006A5836">
        <w:fldChar w:fldCharType="separate"/>
      </w:r>
      <w:r w:rsidRPr="006A5836">
        <w:t>7</w:t>
      </w:r>
      <w:r w:rsidRPr="006A5836">
        <w:fldChar w:fldCharType="end"/>
      </w:r>
    </w:p>
    <w:p w14:paraId="567F7D74" w14:textId="15D783DA" w:rsidR="006A5836" w:rsidRPr="006A5836" w:rsidRDefault="006A5836">
      <w:pPr>
        <w:pStyle w:val="TOC2"/>
        <w:rPr>
          <w:rFonts w:asciiTheme="minorHAnsi" w:eastAsiaTheme="minorEastAsia" w:hAnsiTheme="minorHAnsi" w:cstheme="minorBidi"/>
          <w:sz w:val="22"/>
          <w:szCs w:val="22"/>
          <w:lang w:eastAsia="en-GB"/>
        </w:rPr>
      </w:pPr>
      <w:r w:rsidRPr="006A5836">
        <w:t>3.1</w:t>
      </w:r>
      <w:r w:rsidRPr="006A5836">
        <w:rPr>
          <w:rFonts w:asciiTheme="minorHAnsi" w:eastAsiaTheme="minorEastAsia" w:hAnsiTheme="minorHAnsi" w:cstheme="minorBidi"/>
          <w:sz w:val="22"/>
          <w:szCs w:val="22"/>
          <w:lang w:eastAsia="en-GB"/>
        </w:rPr>
        <w:tab/>
      </w:r>
      <w:r w:rsidRPr="006A5836">
        <w:t>Terms</w:t>
      </w:r>
      <w:r w:rsidRPr="006A5836">
        <w:tab/>
      </w:r>
      <w:r w:rsidRPr="006A5836">
        <w:fldChar w:fldCharType="begin" w:fldLock="1"/>
      </w:r>
      <w:r w:rsidRPr="006A5836">
        <w:instrText xml:space="preserve"> PAGEREF _Toc66198684 \h </w:instrText>
      </w:r>
      <w:r w:rsidRPr="006A5836">
        <w:fldChar w:fldCharType="separate"/>
      </w:r>
      <w:r w:rsidRPr="006A5836">
        <w:t>7</w:t>
      </w:r>
      <w:r w:rsidRPr="006A5836">
        <w:fldChar w:fldCharType="end"/>
      </w:r>
    </w:p>
    <w:p w14:paraId="73FCC233" w14:textId="59FE6136" w:rsidR="006A5836" w:rsidRPr="006A5836" w:rsidRDefault="006A5836">
      <w:pPr>
        <w:pStyle w:val="TOC2"/>
        <w:rPr>
          <w:rFonts w:asciiTheme="minorHAnsi" w:eastAsiaTheme="minorEastAsia" w:hAnsiTheme="minorHAnsi" w:cstheme="minorBidi"/>
          <w:sz w:val="22"/>
          <w:szCs w:val="22"/>
          <w:lang w:eastAsia="en-GB"/>
        </w:rPr>
      </w:pPr>
      <w:r w:rsidRPr="006A5836">
        <w:t>3.2</w:t>
      </w:r>
      <w:r w:rsidRPr="006A5836">
        <w:rPr>
          <w:rFonts w:asciiTheme="minorHAnsi" w:eastAsiaTheme="minorEastAsia" w:hAnsiTheme="minorHAnsi" w:cstheme="minorBidi"/>
          <w:sz w:val="22"/>
          <w:szCs w:val="22"/>
          <w:lang w:eastAsia="en-GB"/>
        </w:rPr>
        <w:tab/>
      </w:r>
      <w:r w:rsidRPr="006A5836">
        <w:t>Symbols</w:t>
      </w:r>
      <w:r w:rsidRPr="006A5836">
        <w:tab/>
      </w:r>
      <w:r w:rsidRPr="006A5836">
        <w:fldChar w:fldCharType="begin" w:fldLock="1"/>
      </w:r>
      <w:r w:rsidRPr="006A5836">
        <w:instrText xml:space="preserve"> PAGEREF _Toc66198685 \h </w:instrText>
      </w:r>
      <w:r w:rsidRPr="006A5836">
        <w:fldChar w:fldCharType="separate"/>
      </w:r>
      <w:r w:rsidRPr="006A5836">
        <w:t>8</w:t>
      </w:r>
      <w:r w:rsidRPr="006A5836">
        <w:fldChar w:fldCharType="end"/>
      </w:r>
    </w:p>
    <w:p w14:paraId="42B3106B" w14:textId="2C1E801C" w:rsidR="006A5836" w:rsidRPr="006A5836" w:rsidRDefault="006A5836">
      <w:pPr>
        <w:pStyle w:val="TOC2"/>
        <w:rPr>
          <w:rFonts w:asciiTheme="minorHAnsi" w:eastAsiaTheme="minorEastAsia" w:hAnsiTheme="minorHAnsi" w:cstheme="minorBidi"/>
          <w:sz w:val="22"/>
          <w:szCs w:val="22"/>
          <w:lang w:eastAsia="en-GB"/>
        </w:rPr>
      </w:pPr>
      <w:r w:rsidRPr="006A5836">
        <w:t>3.3</w:t>
      </w:r>
      <w:r w:rsidRPr="006A5836">
        <w:rPr>
          <w:rFonts w:asciiTheme="minorHAnsi" w:eastAsiaTheme="minorEastAsia" w:hAnsiTheme="minorHAnsi" w:cstheme="minorBidi"/>
          <w:sz w:val="22"/>
          <w:szCs w:val="22"/>
          <w:lang w:eastAsia="en-GB"/>
        </w:rPr>
        <w:tab/>
      </w:r>
      <w:r w:rsidRPr="006A5836">
        <w:t>Abbreviations</w:t>
      </w:r>
      <w:r w:rsidRPr="006A5836">
        <w:tab/>
      </w:r>
      <w:r w:rsidRPr="006A5836">
        <w:fldChar w:fldCharType="begin" w:fldLock="1"/>
      </w:r>
      <w:r w:rsidRPr="006A5836">
        <w:instrText xml:space="preserve"> PAGEREF _Toc66198686 \h </w:instrText>
      </w:r>
      <w:r w:rsidRPr="006A5836">
        <w:fldChar w:fldCharType="separate"/>
      </w:r>
      <w:r w:rsidRPr="006A5836">
        <w:t>9</w:t>
      </w:r>
      <w:r w:rsidRPr="006A5836">
        <w:fldChar w:fldCharType="end"/>
      </w:r>
    </w:p>
    <w:p w14:paraId="6A89B64E" w14:textId="1D91741C" w:rsidR="006A5836" w:rsidRPr="006A5836" w:rsidRDefault="006A5836">
      <w:pPr>
        <w:pStyle w:val="TOC1"/>
        <w:rPr>
          <w:rFonts w:asciiTheme="minorHAnsi" w:eastAsiaTheme="minorEastAsia" w:hAnsiTheme="minorHAnsi" w:cstheme="minorBidi"/>
          <w:szCs w:val="22"/>
          <w:lang w:eastAsia="en-GB"/>
        </w:rPr>
      </w:pPr>
      <w:r w:rsidRPr="006A5836">
        <w:t>4</w:t>
      </w:r>
      <w:r w:rsidRPr="006A5836">
        <w:rPr>
          <w:rFonts w:asciiTheme="minorHAnsi" w:eastAsiaTheme="minorEastAsia" w:hAnsiTheme="minorHAnsi" w:cstheme="minorBidi"/>
          <w:szCs w:val="22"/>
          <w:lang w:eastAsia="en-GB"/>
        </w:rPr>
        <w:tab/>
      </w:r>
      <w:r w:rsidRPr="006A5836">
        <w:t>IoT Non-Terrestrial Networks overview and scenarios</w:t>
      </w:r>
      <w:r w:rsidRPr="006A5836">
        <w:tab/>
      </w:r>
      <w:r w:rsidRPr="006A5836">
        <w:fldChar w:fldCharType="begin" w:fldLock="1"/>
      </w:r>
      <w:r w:rsidRPr="006A5836">
        <w:instrText xml:space="preserve"> PAGEREF _Toc66198687 \h </w:instrText>
      </w:r>
      <w:r w:rsidRPr="006A5836">
        <w:fldChar w:fldCharType="separate"/>
      </w:r>
      <w:r w:rsidRPr="006A5836">
        <w:t>10</w:t>
      </w:r>
      <w:r w:rsidRPr="006A5836">
        <w:fldChar w:fldCharType="end"/>
      </w:r>
    </w:p>
    <w:p w14:paraId="4023BB95" w14:textId="6EC2F737" w:rsidR="006A5836" w:rsidRPr="006A5836" w:rsidRDefault="006A5836">
      <w:pPr>
        <w:pStyle w:val="TOC2"/>
        <w:rPr>
          <w:rFonts w:asciiTheme="minorHAnsi" w:eastAsiaTheme="minorEastAsia" w:hAnsiTheme="minorHAnsi" w:cstheme="minorBidi"/>
          <w:sz w:val="22"/>
          <w:szCs w:val="22"/>
          <w:lang w:eastAsia="en-GB"/>
        </w:rPr>
      </w:pPr>
      <w:r w:rsidRPr="006A5836">
        <w:t>4.1</w:t>
      </w:r>
      <w:r w:rsidRPr="006A5836">
        <w:rPr>
          <w:rFonts w:asciiTheme="minorHAnsi" w:eastAsiaTheme="minorEastAsia" w:hAnsiTheme="minorHAnsi" w:cstheme="minorBidi"/>
          <w:sz w:val="22"/>
          <w:szCs w:val="22"/>
          <w:lang w:eastAsia="en-GB"/>
        </w:rPr>
        <w:tab/>
      </w:r>
      <w:r w:rsidRPr="006A5836">
        <w:t>IoT Non-Terrestrial Networks overview</w:t>
      </w:r>
      <w:r w:rsidRPr="006A5836">
        <w:tab/>
      </w:r>
      <w:r w:rsidRPr="006A5836">
        <w:fldChar w:fldCharType="begin" w:fldLock="1"/>
      </w:r>
      <w:r w:rsidRPr="006A5836">
        <w:instrText xml:space="preserve"> PAGEREF _Toc66198688 \h </w:instrText>
      </w:r>
      <w:r w:rsidRPr="006A5836">
        <w:fldChar w:fldCharType="separate"/>
      </w:r>
      <w:r w:rsidRPr="006A5836">
        <w:t>10</w:t>
      </w:r>
      <w:r w:rsidRPr="006A5836">
        <w:fldChar w:fldCharType="end"/>
      </w:r>
    </w:p>
    <w:p w14:paraId="35E01686" w14:textId="0CEA9E1D" w:rsidR="006A5836" w:rsidRPr="006A5836" w:rsidRDefault="006A5836">
      <w:pPr>
        <w:pStyle w:val="TOC2"/>
        <w:rPr>
          <w:rFonts w:asciiTheme="minorHAnsi" w:eastAsiaTheme="minorEastAsia" w:hAnsiTheme="minorHAnsi" w:cstheme="minorBidi"/>
          <w:sz w:val="22"/>
          <w:szCs w:val="22"/>
          <w:lang w:eastAsia="en-GB"/>
        </w:rPr>
      </w:pPr>
      <w:r w:rsidRPr="006A5836">
        <w:t>4.2</w:t>
      </w:r>
      <w:r w:rsidRPr="006A5836">
        <w:rPr>
          <w:rFonts w:asciiTheme="minorHAnsi" w:eastAsiaTheme="minorEastAsia" w:hAnsiTheme="minorHAnsi" w:cstheme="minorBidi"/>
          <w:sz w:val="22"/>
          <w:szCs w:val="22"/>
          <w:lang w:eastAsia="en-GB"/>
        </w:rPr>
        <w:tab/>
      </w:r>
      <w:r w:rsidRPr="006A5836">
        <w:t>IoT Non-Terrestrial Networks reference scenarios</w:t>
      </w:r>
      <w:r w:rsidRPr="006A5836">
        <w:tab/>
      </w:r>
      <w:r w:rsidRPr="006A5836">
        <w:fldChar w:fldCharType="begin" w:fldLock="1"/>
      </w:r>
      <w:r w:rsidRPr="006A5836">
        <w:instrText xml:space="preserve"> PAGEREF _Toc66198689 \h </w:instrText>
      </w:r>
      <w:r w:rsidRPr="006A5836">
        <w:fldChar w:fldCharType="separate"/>
      </w:r>
      <w:r w:rsidRPr="006A5836">
        <w:t>11</w:t>
      </w:r>
      <w:r w:rsidRPr="006A5836">
        <w:fldChar w:fldCharType="end"/>
      </w:r>
    </w:p>
    <w:p w14:paraId="70CCF2E3" w14:textId="01889914" w:rsidR="006A5836" w:rsidRPr="006A5836" w:rsidRDefault="006A5836">
      <w:pPr>
        <w:pStyle w:val="TOC1"/>
        <w:rPr>
          <w:rFonts w:asciiTheme="minorHAnsi" w:eastAsiaTheme="minorEastAsia" w:hAnsiTheme="minorHAnsi" w:cstheme="minorBidi"/>
          <w:szCs w:val="22"/>
          <w:lang w:eastAsia="en-GB"/>
        </w:rPr>
      </w:pPr>
      <w:r w:rsidRPr="006A5836">
        <w:t>5</w:t>
      </w:r>
      <w:r w:rsidRPr="006A5836">
        <w:rPr>
          <w:rFonts w:asciiTheme="minorHAnsi" w:eastAsiaTheme="minorEastAsia" w:hAnsiTheme="minorHAnsi" w:cstheme="minorBidi"/>
          <w:szCs w:val="22"/>
          <w:lang w:eastAsia="en-GB"/>
        </w:rPr>
        <w:tab/>
      </w:r>
      <w:r w:rsidRPr="006A5836">
        <w:t>IoT NTN architecture and capabilities</w:t>
      </w:r>
      <w:r w:rsidRPr="006A5836">
        <w:tab/>
      </w:r>
      <w:r w:rsidRPr="006A5836">
        <w:fldChar w:fldCharType="begin" w:fldLock="1"/>
      </w:r>
      <w:r w:rsidRPr="006A5836">
        <w:instrText xml:space="preserve"> PAGEREF _Toc66198690 \h </w:instrText>
      </w:r>
      <w:r w:rsidRPr="006A5836">
        <w:fldChar w:fldCharType="separate"/>
      </w:r>
      <w:r w:rsidRPr="006A5836">
        <w:t>11</w:t>
      </w:r>
      <w:r w:rsidRPr="006A5836">
        <w:fldChar w:fldCharType="end"/>
      </w:r>
    </w:p>
    <w:p w14:paraId="018ED100" w14:textId="58C17AF4" w:rsidR="006A5836" w:rsidRPr="006A5836" w:rsidRDefault="006A5836">
      <w:pPr>
        <w:pStyle w:val="TOC2"/>
        <w:rPr>
          <w:rFonts w:asciiTheme="minorHAnsi" w:eastAsiaTheme="minorEastAsia" w:hAnsiTheme="minorHAnsi" w:cstheme="minorBidi"/>
          <w:sz w:val="22"/>
          <w:szCs w:val="22"/>
          <w:lang w:eastAsia="en-GB"/>
        </w:rPr>
      </w:pPr>
      <w:r w:rsidRPr="006A5836">
        <w:t>5.1</w:t>
      </w:r>
      <w:r w:rsidRPr="006A5836">
        <w:rPr>
          <w:rFonts w:asciiTheme="minorHAnsi" w:eastAsiaTheme="minorEastAsia" w:hAnsiTheme="minorHAnsi" w:cstheme="minorBidi"/>
          <w:sz w:val="22"/>
          <w:szCs w:val="22"/>
          <w:lang w:eastAsia="en-GB"/>
        </w:rPr>
        <w:tab/>
      </w:r>
      <w:r w:rsidRPr="006A5836">
        <w:t>IoT NTN architecture</w:t>
      </w:r>
      <w:r w:rsidRPr="006A5836">
        <w:tab/>
      </w:r>
      <w:r w:rsidRPr="006A5836">
        <w:fldChar w:fldCharType="begin" w:fldLock="1"/>
      </w:r>
      <w:r w:rsidRPr="006A5836">
        <w:instrText xml:space="preserve"> PAGEREF _Toc66198691 \h </w:instrText>
      </w:r>
      <w:r w:rsidRPr="006A5836">
        <w:fldChar w:fldCharType="separate"/>
      </w:r>
      <w:r w:rsidRPr="006A5836">
        <w:t>11</w:t>
      </w:r>
      <w:r w:rsidRPr="006A5836">
        <w:fldChar w:fldCharType="end"/>
      </w:r>
    </w:p>
    <w:p w14:paraId="5EF49B14" w14:textId="7EDB06FA" w:rsidR="006A5836" w:rsidRPr="006A5836" w:rsidRDefault="006A5836">
      <w:pPr>
        <w:pStyle w:val="TOC2"/>
        <w:rPr>
          <w:rFonts w:asciiTheme="minorHAnsi" w:eastAsiaTheme="minorEastAsia" w:hAnsiTheme="minorHAnsi" w:cstheme="minorBidi"/>
          <w:sz w:val="22"/>
          <w:szCs w:val="22"/>
          <w:lang w:eastAsia="en-GB"/>
        </w:rPr>
      </w:pPr>
      <w:r w:rsidRPr="006A5836">
        <w:t>5.2</w:t>
      </w:r>
      <w:r w:rsidRPr="006A5836">
        <w:rPr>
          <w:rFonts w:asciiTheme="minorHAnsi" w:eastAsiaTheme="minorEastAsia" w:hAnsiTheme="minorHAnsi" w:cstheme="minorBidi"/>
          <w:sz w:val="22"/>
          <w:szCs w:val="22"/>
          <w:lang w:eastAsia="en-GB"/>
        </w:rPr>
        <w:tab/>
      </w:r>
      <w:r w:rsidRPr="006A5836">
        <w:t>IoT NTN UE capabilities</w:t>
      </w:r>
      <w:r w:rsidRPr="006A5836">
        <w:tab/>
      </w:r>
      <w:r w:rsidRPr="006A5836">
        <w:fldChar w:fldCharType="begin" w:fldLock="1"/>
      </w:r>
      <w:r w:rsidRPr="006A5836">
        <w:instrText xml:space="preserve"> PAGEREF _Toc66198692 \h </w:instrText>
      </w:r>
      <w:r w:rsidRPr="006A5836">
        <w:fldChar w:fldCharType="separate"/>
      </w:r>
      <w:r w:rsidRPr="006A5836">
        <w:t>12</w:t>
      </w:r>
      <w:r w:rsidRPr="006A5836">
        <w:fldChar w:fldCharType="end"/>
      </w:r>
    </w:p>
    <w:p w14:paraId="68EE434D" w14:textId="52EB97F0" w:rsidR="006A5836" w:rsidRPr="006A5836" w:rsidRDefault="006A5836">
      <w:pPr>
        <w:pStyle w:val="TOC2"/>
        <w:rPr>
          <w:rFonts w:asciiTheme="minorHAnsi" w:eastAsiaTheme="minorEastAsia" w:hAnsiTheme="minorHAnsi" w:cstheme="minorBidi"/>
          <w:sz w:val="22"/>
          <w:szCs w:val="22"/>
          <w:lang w:eastAsia="en-GB"/>
        </w:rPr>
      </w:pPr>
      <w:r w:rsidRPr="006A5836">
        <w:t>5.3</w:t>
      </w:r>
      <w:r w:rsidRPr="006A5836">
        <w:rPr>
          <w:rFonts w:asciiTheme="minorHAnsi" w:eastAsiaTheme="minorEastAsia" w:hAnsiTheme="minorHAnsi" w:cstheme="minorBidi"/>
          <w:sz w:val="22"/>
          <w:szCs w:val="22"/>
          <w:lang w:eastAsia="en-GB"/>
        </w:rPr>
        <w:tab/>
      </w:r>
      <w:r w:rsidRPr="006A5836">
        <w:t>IoT NTN features</w:t>
      </w:r>
      <w:r w:rsidRPr="006A5836">
        <w:tab/>
      </w:r>
      <w:r w:rsidRPr="006A5836">
        <w:fldChar w:fldCharType="begin" w:fldLock="1"/>
      </w:r>
      <w:r w:rsidRPr="006A5836">
        <w:instrText xml:space="preserve"> PAGEREF _Toc66198693 \h </w:instrText>
      </w:r>
      <w:r w:rsidRPr="006A5836">
        <w:fldChar w:fldCharType="separate"/>
      </w:r>
      <w:r w:rsidRPr="006A5836">
        <w:t>12</w:t>
      </w:r>
      <w:r w:rsidRPr="006A5836">
        <w:fldChar w:fldCharType="end"/>
      </w:r>
    </w:p>
    <w:p w14:paraId="1798E201" w14:textId="48935538" w:rsidR="006A5836" w:rsidRPr="006A5836" w:rsidRDefault="006A5836">
      <w:pPr>
        <w:pStyle w:val="TOC1"/>
        <w:rPr>
          <w:rFonts w:asciiTheme="minorHAnsi" w:eastAsiaTheme="minorEastAsia" w:hAnsiTheme="minorHAnsi" w:cstheme="minorBidi"/>
          <w:szCs w:val="22"/>
          <w:lang w:eastAsia="en-GB"/>
        </w:rPr>
      </w:pPr>
      <w:r w:rsidRPr="006A5836">
        <w:t>6</w:t>
      </w:r>
      <w:r w:rsidRPr="006A5836">
        <w:rPr>
          <w:rFonts w:asciiTheme="minorHAnsi" w:eastAsiaTheme="minorEastAsia" w:hAnsiTheme="minorHAnsi" w:cstheme="minorBidi"/>
          <w:szCs w:val="22"/>
          <w:lang w:eastAsia="en-GB"/>
        </w:rPr>
        <w:tab/>
      </w:r>
      <w:r w:rsidRPr="006A5836">
        <w:t>Radio Layer 1 issues and related solutions</w:t>
      </w:r>
      <w:r w:rsidRPr="006A5836">
        <w:tab/>
      </w:r>
      <w:r w:rsidRPr="006A5836">
        <w:fldChar w:fldCharType="begin" w:fldLock="1"/>
      </w:r>
      <w:r w:rsidRPr="006A5836">
        <w:instrText xml:space="preserve"> PAGEREF _Toc66198694 \h </w:instrText>
      </w:r>
      <w:r w:rsidRPr="006A5836">
        <w:fldChar w:fldCharType="separate"/>
      </w:r>
      <w:r w:rsidRPr="006A5836">
        <w:t>12</w:t>
      </w:r>
      <w:r w:rsidRPr="006A5836">
        <w:fldChar w:fldCharType="end"/>
      </w:r>
    </w:p>
    <w:p w14:paraId="5F22EB98" w14:textId="05ABA7BB" w:rsidR="006A5836" w:rsidRPr="006A5836" w:rsidRDefault="006A5836">
      <w:pPr>
        <w:pStyle w:val="TOC2"/>
        <w:rPr>
          <w:rFonts w:asciiTheme="minorHAnsi" w:eastAsiaTheme="minorEastAsia" w:hAnsiTheme="minorHAnsi" w:cstheme="minorBidi"/>
          <w:sz w:val="22"/>
          <w:szCs w:val="22"/>
          <w:lang w:eastAsia="en-GB"/>
        </w:rPr>
      </w:pPr>
      <w:r w:rsidRPr="006A5836">
        <w:t>6.1</w:t>
      </w:r>
      <w:r w:rsidRPr="006A5836">
        <w:rPr>
          <w:rFonts w:asciiTheme="minorHAnsi" w:eastAsiaTheme="minorEastAsia" w:hAnsiTheme="minorHAnsi" w:cstheme="minorBidi"/>
          <w:sz w:val="22"/>
          <w:szCs w:val="22"/>
          <w:lang w:eastAsia="en-GB"/>
        </w:rPr>
        <w:tab/>
      </w:r>
      <w:r w:rsidRPr="006A5836">
        <w:t>IoT NTN reference parameters</w:t>
      </w:r>
      <w:r w:rsidRPr="006A5836">
        <w:tab/>
      </w:r>
      <w:r w:rsidRPr="006A5836">
        <w:fldChar w:fldCharType="begin" w:fldLock="1"/>
      </w:r>
      <w:r w:rsidRPr="006A5836">
        <w:instrText xml:space="preserve"> PAGEREF _Toc66198695 \h </w:instrText>
      </w:r>
      <w:r w:rsidRPr="006A5836">
        <w:fldChar w:fldCharType="separate"/>
      </w:r>
      <w:r w:rsidRPr="006A5836">
        <w:t>12</w:t>
      </w:r>
      <w:r w:rsidRPr="006A5836">
        <w:fldChar w:fldCharType="end"/>
      </w:r>
    </w:p>
    <w:p w14:paraId="59B51F00" w14:textId="1CD6A148" w:rsidR="006A5836" w:rsidRPr="006A5836" w:rsidRDefault="006A5836">
      <w:pPr>
        <w:pStyle w:val="TOC2"/>
        <w:rPr>
          <w:rFonts w:asciiTheme="minorHAnsi" w:eastAsiaTheme="minorEastAsia" w:hAnsiTheme="minorHAnsi" w:cstheme="minorBidi"/>
          <w:sz w:val="22"/>
          <w:szCs w:val="22"/>
          <w:lang w:eastAsia="en-GB"/>
        </w:rPr>
      </w:pPr>
      <w:r w:rsidRPr="006A5836">
        <w:t>6.2</w:t>
      </w:r>
      <w:r w:rsidRPr="006A5836">
        <w:rPr>
          <w:rFonts w:asciiTheme="minorHAnsi" w:eastAsiaTheme="minorEastAsia" w:hAnsiTheme="minorHAnsi" w:cstheme="minorBidi"/>
          <w:sz w:val="22"/>
          <w:szCs w:val="22"/>
          <w:lang w:eastAsia="en-GB"/>
        </w:rPr>
        <w:tab/>
      </w:r>
      <w:r w:rsidRPr="006A5836">
        <w:t>Link budget analysis</w:t>
      </w:r>
      <w:r w:rsidRPr="006A5836">
        <w:tab/>
      </w:r>
      <w:r w:rsidRPr="006A5836">
        <w:fldChar w:fldCharType="begin" w:fldLock="1"/>
      </w:r>
      <w:r w:rsidRPr="006A5836">
        <w:instrText xml:space="preserve"> PAGEREF _Toc66198696 \h </w:instrText>
      </w:r>
      <w:r w:rsidRPr="006A5836">
        <w:fldChar w:fldCharType="separate"/>
      </w:r>
      <w:r w:rsidRPr="006A5836">
        <w:t>14</w:t>
      </w:r>
      <w:r w:rsidRPr="006A5836">
        <w:fldChar w:fldCharType="end"/>
      </w:r>
    </w:p>
    <w:p w14:paraId="14733BB6" w14:textId="2483DFCA" w:rsidR="006A5836" w:rsidRPr="006A5836" w:rsidRDefault="006A5836">
      <w:pPr>
        <w:pStyle w:val="TOC3"/>
        <w:rPr>
          <w:rFonts w:asciiTheme="minorHAnsi" w:eastAsiaTheme="minorEastAsia" w:hAnsiTheme="minorHAnsi" w:cstheme="minorBidi"/>
          <w:sz w:val="22"/>
          <w:szCs w:val="22"/>
          <w:lang w:eastAsia="en-GB"/>
        </w:rPr>
      </w:pPr>
      <w:r w:rsidRPr="006A5836">
        <w:t>6.2.1</w:t>
      </w:r>
      <w:r w:rsidRPr="006A5836">
        <w:rPr>
          <w:rFonts w:asciiTheme="minorHAnsi" w:eastAsiaTheme="minorEastAsia" w:hAnsiTheme="minorHAnsi" w:cstheme="minorBidi"/>
          <w:sz w:val="22"/>
          <w:szCs w:val="22"/>
          <w:lang w:eastAsia="en-GB"/>
        </w:rPr>
        <w:tab/>
      </w:r>
      <w:r w:rsidRPr="006A5836">
        <w:t>Link budget parameters</w:t>
      </w:r>
      <w:r w:rsidRPr="006A5836">
        <w:tab/>
      </w:r>
      <w:r w:rsidRPr="006A5836">
        <w:fldChar w:fldCharType="begin" w:fldLock="1"/>
      </w:r>
      <w:r w:rsidRPr="006A5836">
        <w:instrText xml:space="preserve"> PAGEREF _Toc66198697 \h </w:instrText>
      </w:r>
      <w:r w:rsidRPr="006A5836">
        <w:fldChar w:fldCharType="separate"/>
      </w:r>
      <w:r w:rsidRPr="006A5836">
        <w:t>14</w:t>
      </w:r>
      <w:r w:rsidRPr="006A5836">
        <w:fldChar w:fldCharType="end"/>
      </w:r>
    </w:p>
    <w:p w14:paraId="23C6807F" w14:textId="73AB123C" w:rsidR="006A5836" w:rsidRPr="006A5836" w:rsidRDefault="006A5836">
      <w:pPr>
        <w:pStyle w:val="TOC2"/>
        <w:rPr>
          <w:rFonts w:asciiTheme="minorHAnsi" w:eastAsiaTheme="minorEastAsia" w:hAnsiTheme="minorHAnsi" w:cstheme="minorBidi"/>
          <w:sz w:val="22"/>
          <w:szCs w:val="22"/>
          <w:lang w:eastAsia="en-GB"/>
        </w:rPr>
      </w:pPr>
      <w:r w:rsidRPr="006A5836">
        <w:t>6.3</w:t>
      </w:r>
      <w:r w:rsidRPr="006A5836">
        <w:rPr>
          <w:rFonts w:asciiTheme="minorHAnsi" w:eastAsiaTheme="minorEastAsia" w:hAnsiTheme="minorHAnsi" w:cstheme="minorBidi"/>
          <w:sz w:val="22"/>
          <w:szCs w:val="22"/>
          <w:lang w:eastAsia="en-GB"/>
        </w:rPr>
        <w:tab/>
      </w:r>
      <w:r w:rsidRPr="006A5836">
        <w:t>Time and frequency synchronization</w:t>
      </w:r>
      <w:r w:rsidRPr="006A5836">
        <w:tab/>
      </w:r>
      <w:r w:rsidRPr="006A5836">
        <w:fldChar w:fldCharType="begin" w:fldLock="1"/>
      </w:r>
      <w:r w:rsidRPr="006A5836">
        <w:instrText xml:space="preserve"> PAGEREF _Toc66198698 \h </w:instrText>
      </w:r>
      <w:r w:rsidRPr="006A5836">
        <w:fldChar w:fldCharType="separate"/>
      </w:r>
      <w:r w:rsidRPr="006A5836">
        <w:t>17</w:t>
      </w:r>
      <w:r w:rsidRPr="006A5836">
        <w:fldChar w:fldCharType="end"/>
      </w:r>
    </w:p>
    <w:p w14:paraId="113C57A4" w14:textId="0B7DDF63" w:rsidR="006A5836" w:rsidRPr="006A5836" w:rsidRDefault="006A5836">
      <w:pPr>
        <w:pStyle w:val="TOC2"/>
        <w:rPr>
          <w:rFonts w:asciiTheme="minorHAnsi" w:eastAsiaTheme="minorEastAsia" w:hAnsiTheme="minorHAnsi" w:cstheme="minorBidi"/>
          <w:sz w:val="22"/>
          <w:szCs w:val="22"/>
          <w:lang w:eastAsia="en-GB"/>
        </w:rPr>
      </w:pPr>
      <w:r w:rsidRPr="006A5836">
        <w:t>6.4</w:t>
      </w:r>
      <w:r w:rsidRPr="006A5836">
        <w:rPr>
          <w:rFonts w:asciiTheme="minorHAnsi" w:eastAsiaTheme="minorEastAsia" w:hAnsiTheme="minorHAnsi" w:cstheme="minorBidi"/>
          <w:sz w:val="22"/>
          <w:szCs w:val="22"/>
          <w:lang w:eastAsia="en-GB"/>
        </w:rPr>
        <w:tab/>
      </w:r>
      <w:r w:rsidRPr="006A5836">
        <w:t>Timing relationship enhancements</w:t>
      </w:r>
      <w:r w:rsidRPr="006A5836">
        <w:tab/>
      </w:r>
      <w:r w:rsidRPr="006A5836">
        <w:fldChar w:fldCharType="begin" w:fldLock="1"/>
      </w:r>
      <w:r w:rsidRPr="006A5836">
        <w:instrText xml:space="preserve"> PAGEREF _Toc66198699 \h </w:instrText>
      </w:r>
      <w:r w:rsidRPr="006A5836">
        <w:fldChar w:fldCharType="separate"/>
      </w:r>
      <w:r w:rsidRPr="006A5836">
        <w:t>18</w:t>
      </w:r>
      <w:r w:rsidRPr="006A5836">
        <w:fldChar w:fldCharType="end"/>
      </w:r>
    </w:p>
    <w:p w14:paraId="52FAD757" w14:textId="2B436622" w:rsidR="006A5836" w:rsidRPr="006A5836" w:rsidRDefault="006A5836">
      <w:pPr>
        <w:pStyle w:val="TOC2"/>
        <w:rPr>
          <w:rFonts w:asciiTheme="minorHAnsi" w:eastAsiaTheme="minorEastAsia" w:hAnsiTheme="minorHAnsi" w:cstheme="minorBidi"/>
          <w:sz w:val="22"/>
          <w:szCs w:val="22"/>
          <w:lang w:eastAsia="en-GB"/>
        </w:rPr>
      </w:pPr>
      <w:r w:rsidRPr="006A5836">
        <w:t>6.5</w:t>
      </w:r>
      <w:r w:rsidRPr="006A5836">
        <w:rPr>
          <w:rFonts w:asciiTheme="minorHAnsi" w:eastAsiaTheme="minorEastAsia" w:hAnsiTheme="minorHAnsi" w:cstheme="minorBidi"/>
          <w:sz w:val="22"/>
          <w:szCs w:val="22"/>
          <w:lang w:eastAsia="en-GB"/>
        </w:rPr>
        <w:tab/>
      </w:r>
      <w:r w:rsidRPr="006A5836">
        <w:t>HARQ</w:t>
      </w:r>
      <w:r w:rsidRPr="006A5836">
        <w:tab/>
      </w:r>
      <w:r w:rsidRPr="006A5836">
        <w:fldChar w:fldCharType="begin" w:fldLock="1"/>
      </w:r>
      <w:r w:rsidRPr="006A5836">
        <w:instrText xml:space="preserve"> PAGEREF _Toc66198700 \h </w:instrText>
      </w:r>
      <w:r w:rsidRPr="006A5836">
        <w:fldChar w:fldCharType="separate"/>
      </w:r>
      <w:r w:rsidRPr="006A5836">
        <w:t>19</w:t>
      </w:r>
      <w:r w:rsidRPr="006A5836">
        <w:fldChar w:fldCharType="end"/>
      </w:r>
    </w:p>
    <w:p w14:paraId="7C23F73F" w14:textId="6F8B0B2A" w:rsidR="006A5836" w:rsidRPr="006A5836" w:rsidRDefault="006A5836">
      <w:pPr>
        <w:pStyle w:val="TOC1"/>
        <w:rPr>
          <w:rFonts w:asciiTheme="minorHAnsi" w:eastAsiaTheme="minorEastAsia" w:hAnsiTheme="minorHAnsi" w:cstheme="minorBidi"/>
          <w:szCs w:val="22"/>
          <w:lang w:eastAsia="en-GB"/>
        </w:rPr>
      </w:pPr>
      <w:r w:rsidRPr="006A5836">
        <w:t>7</w:t>
      </w:r>
      <w:r w:rsidRPr="006A5836">
        <w:rPr>
          <w:rFonts w:asciiTheme="minorHAnsi" w:eastAsiaTheme="minorEastAsia" w:hAnsiTheme="minorHAnsi" w:cstheme="minorBidi"/>
          <w:szCs w:val="22"/>
          <w:lang w:eastAsia="en-GB"/>
        </w:rPr>
        <w:tab/>
      </w:r>
      <w:r w:rsidRPr="006A5836">
        <w:t>Radio protocol issues and solutions</w:t>
      </w:r>
      <w:r w:rsidRPr="006A5836">
        <w:tab/>
      </w:r>
      <w:r w:rsidRPr="006A5836">
        <w:fldChar w:fldCharType="begin" w:fldLock="1"/>
      </w:r>
      <w:r w:rsidRPr="006A5836">
        <w:instrText xml:space="preserve"> PAGEREF _Toc66198701 \h </w:instrText>
      </w:r>
      <w:r w:rsidRPr="006A5836">
        <w:fldChar w:fldCharType="separate"/>
      </w:r>
      <w:r w:rsidRPr="006A5836">
        <w:t>19</w:t>
      </w:r>
      <w:r w:rsidRPr="006A5836">
        <w:fldChar w:fldCharType="end"/>
      </w:r>
    </w:p>
    <w:p w14:paraId="0AD13981" w14:textId="34D8C472" w:rsidR="006A5836" w:rsidRPr="006A5836" w:rsidRDefault="006A5836">
      <w:pPr>
        <w:pStyle w:val="TOC2"/>
        <w:rPr>
          <w:rFonts w:asciiTheme="minorHAnsi" w:eastAsiaTheme="minorEastAsia" w:hAnsiTheme="minorHAnsi" w:cstheme="minorBidi"/>
          <w:sz w:val="22"/>
          <w:szCs w:val="22"/>
          <w:lang w:eastAsia="en-GB"/>
        </w:rPr>
      </w:pPr>
      <w:r w:rsidRPr="006A5836">
        <w:t>7.1</w:t>
      </w:r>
      <w:r w:rsidRPr="006A5836">
        <w:rPr>
          <w:rFonts w:asciiTheme="minorHAnsi" w:eastAsiaTheme="minorEastAsia" w:hAnsiTheme="minorHAnsi" w:cstheme="minorBidi"/>
          <w:sz w:val="22"/>
          <w:szCs w:val="22"/>
          <w:lang w:eastAsia="en-GB"/>
        </w:rPr>
        <w:tab/>
      </w:r>
      <w:r w:rsidRPr="006A5836">
        <w:t>Requirements and key issues</w:t>
      </w:r>
      <w:r w:rsidRPr="006A5836">
        <w:tab/>
      </w:r>
      <w:r w:rsidRPr="006A5836">
        <w:fldChar w:fldCharType="begin" w:fldLock="1"/>
      </w:r>
      <w:r w:rsidRPr="006A5836">
        <w:instrText xml:space="preserve"> PAGEREF _Toc66198702 \h </w:instrText>
      </w:r>
      <w:r w:rsidRPr="006A5836">
        <w:fldChar w:fldCharType="separate"/>
      </w:r>
      <w:r w:rsidRPr="006A5836">
        <w:t>19</w:t>
      </w:r>
      <w:r w:rsidRPr="006A5836">
        <w:fldChar w:fldCharType="end"/>
      </w:r>
    </w:p>
    <w:p w14:paraId="1797C908" w14:textId="05FC28EE" w:rsidR="006A5836" w:rsidRPr="006A5836" w:rsidRDefault="006A5836">
      <w:pPr>
        <w:pStyle w:val="TOC3"/>
        <w:rPr>
          <w:rFonts w:asciiTheme="minorHAnsi" w:eastAsiaTheme="minorEastAsia" w:hAnsiTheme="minorHAnsi" w:cstheme="minorBidi"/>
          <w:sz w:val="22"/>
          <w:szCs w:val="22"/>
          <w:lang w:eastAsia="en-GB"/>
        </w:rPr>
      </w:pPr>
      <w:r w:rsidRPr="006A5836">
        <w:t>7.1.1</w:t>
      </w:r>
      <w:r w:rsidRPr="006A5836">
        <w:rPr>
          <w:rFonts w:asciiTheme="minorHAnsi" w:eastAsiaTheme="minorEastAsia" w:hAnsiTheme="minorHAnsi" w:cstheme="minorBidi"/>
          <w:sz w:val="22"/>
          <w:szCs w:val="22"/>
          <w:lang w:eastAsia="en-GB"/>
        </w:rPr>
        <w:tab/>
      </w:r>
      <w:r w:rsidRPr="006A5836">
        <w:t>Delay</w:t>
      </w:r>
      <w:r w:rsidRPr="006A5836">
        <w:tab/>
      </w:r>
      <w:r w:rsidRPr="006A5836">
        <w:fldChar w:fldCharType="begin" w:fldLock="1"/>
      </w:r>
      <w:r w:rsidRPr="006A5836">
        <w:instrText xml:space="preserve"> PAGEREF _Toc66198703 \h </w:instrText>
      </w:r>
      <w:r w:rsidRPr="006A5836">
        <w:fldChar w:fldCharType="separate"/>
      </w:r>
      <w:r w:rsidRPr="006A5836">
        <w:t>19</w:t>
      </w:r>
      <w:r w:rsidRPr="006A5836">
        <w:fldChar w:fldCharType="end"/>
      </w:r>
    </w:p>
    <w:p w14:paraId="3507F01A" w14:textId="299FADDD" w:rsidR="006A5836" w:rsidRPr="006A5836" w:rsidRDefault="006A5836">
      <w:pPr>
        <w:pStyle w:val="TOC2"/>
        <w:rPr>
          <w:rFonts w:asciiTheme="minorHAnsi" w:eastAsiaTheme="minorEastAsia" w:hAnsiTheme="minorHAnsi" w:cstheme="minorBidi"/>
          <w:sz w:val="22"/>
          <w:szCs w:val="22"/>
          <w:lang w:eastAsia="en-GB"/>
        </w:rPr>
      </w:pPr>
      <w:r w:rsidRPr="006A5836">
        <w:t>7.2</w:t>
      </w:r>
      <w:r w:rsidRPr="006A5836">
        <w:rPr>
          <w:rFonts w:asciiTheme="minorHAnsi" w:eastAsiaTheme="minorEastAsia" w:hAnsiTheme="minorHAnsi" w:cstheme="minorBidi"/>
          <w:sz w:val="22"/>
          <w:szCs w:val="22"/>
          <w:lang w:eastAsia="en-GB"/>
        </w:rPr>
        <w:tab/>
      </w:r>
      <w:r w:rsidRPr="006A5836">
        <w:t>User plane enhancements</w:t>
      </w:r>
      <w:r w:rsidRPr="006A5836">
        <w:tab/>
      </w:r>
      <w:r w:rsidRPr="006A5836">
        <w:fldChar w:fldCharType="begin" w:fldLock="1"/>
      </w:r>
      <w:r w:rsidRPr="006A5836">
        <w:instrText xml:space="preserve"> PAGEREF _Toc66198704 \h </w:instrText>
      </w:r>
      <w:r w:rsidRPr="006A5836">
        <w:fldChar w:fldCharType="separate"/>
      </w:r>
      <w:r w:rsidRPr="006A5836">
        <w:t>20</w:t>
      </w:r>
      <w:r w:rsidRPr="006A5836">
        <w:fldChar w:fldCharType="end"/>
      </w:r>
    </w:p>
    <w:p w14:paraId="0C92F821" w14:textId="44F07FD2" w:rsidR="006A5836" w:rsidRPr="006A5836" w:rsidRDefault="006A5836">
      <w:pPr>
        <w:pStyle w:val="TOC3"/>
        <w:rPr>
          <w:rFonts w:asciiTheme="minorHAnsi" w:eastAsiaTheme="minorEastAsia" w:hAnsiTheme="minorHAnsi" w:cstheme="minorBidi"/>
          <w:sz w:val="22"/>
          <w:szCs w:val="22"/>
          <w:lang w:eastAsia="en-GB"/>
        </w:rPr>
      </w:pPr>
      <w:r w:rsidRPr="006A5836">
        <w:t>7.2.1</w:t>
      </w:r>
      <w:r w:rsidRPr="006A5836">
        <w:rPr>
          <w:rFonts w:asciiTheme="minorHAnsi" w:eastAsiaTheme="minorEastAsia" w:hAnsiTheme="minorHAnsi" w:cstheme="minorBidi"/>
          <w:sz w:val="22"/>
          <w:szCs w:val="22"/>
          <w:lang w:eastAsia="en-GB"/>
        </w:rPr>
        <w:tab/>
      </w:r>
      <w:r w:rsidRPr="006A5836">
        <w:t>MAC</w:t>
      </w:r>
      <w:r w:rsidRPr="006A5836">
        <w:tab/>
      </w:r>
      <w:r w:rsidRPr="006A5836">
        <w:fldChar w:fldCharType="begin" w:fldLock="1"/>
      </w:r>
      <w:r w:rsidRPr="006A5836">
        <w:instrText xml:space="preserve"> PAGEREF _Toc66198705 \h </w:instrText>
      </w:r>
      <w:r w:rsidRPr="006A5836">
        <w:fldChar w:fldCharType="separate"/>
      </w:r>
      <w:r w:rsidRPr="006A5836">
        <w:t>20</w:t>
      </w:r>
      <w:r w:rsidRPr="006A5836">
        <w:fldChar w:fldCharType="end"/>
      </w:r>
    </w:p>
    <w:p w14:paraId="7D45C5ED" w14:textId="7D4FE0BA" w:rsidR="006A5836" w:rsidRPr="006A5836" w:rsidRDefault="006A5836">
      <w:pPr>
        <w:pStyle w:val="TOC4"/>
        <w:rPr>
          <w:rFonts w:asciiTheme="minorHAnsi" w:eastAsiaTheme="minorEastAsia" w:hAnsiTheme="minorHAnsi" w:cstheme="minorBidi"/>
          <w:sz w:val="22"/>
          <w:szCs w:val="22"/>
          <w:lang w:eastAsia="en-GB"/>
        </w:rPr>
      </w:pPr>
      <w:r w:rsidRPr="006A5836">
        <w:t>7.2.1.1</w:t>
      </w:r>
      <w:r w:rsidRPr="006A5836">
        <w:rPr>
          <w:rFonts w:asciiTheme="minorHAnsi" w:eastAsiaTheme="minorEastAsia" w:hAnsiTheme="minorHAnsi" w:cstheme="minorBidi"/>
          <w:sz w:val="22"/>
          <w:szCs w:val="22"/>
          <w:lang w:eastAsia="en-GB"/>
        </w:rPr>
        <w:tab/>
      </w:r>
      <w:r w:rsidRPr="006A5836">
        <w:t>Random access</w:t>
      </w:r>
      <w:r w:rsidRPr="006A5836">
        <w:tab/>
      </w:r>
      <w:r w:rsidRPr="006A5836">
        <w:fldChar w:fldCharType="begin" w:fldLock="1"/>
      </w:r>
      <w:r w:rsidRPr="006A5836">
        <w:instrText xml:space="preserve"> PAGEREF _Toc66198706 \h </w:instrText>
      </w:r>
      <w:r w:rsidRPr="006A5836">
        <w:fldChar w:fldCharType="separate"/>
      </w:r>
      <w:r w:rsidRPr="006A5836">
        <w:t>20</w:t>
      </w:r>
      <w:r w:rsidRPr="006A5836">
        <w:fldChar w:fldCharType="end"/>
      </w:r>
    </w:p>
    <w:p w14:paraId="78C72149" w14:textId="1CD80738" w:rsidR="006A5836" w:rsidRPr="006A5836" w:rsidRDefault="006A5836">
      <w:pPr>
        <w:pStyle w:val="TOC4"/>
        <w:rPr>
          <w:rFonts w:asciiTheme="minorHAnsi" w:eastAsiaTheme="minorEastAsia" w:hAnsiTheme="minorHAnsi" w:cstheme="minorBidi"/>
          <w:sz w:val="22"/>
          <w:szCs w:val="22"/>
          <w:lang w:eastAsia="en-GB"/>
        </w:rPr>
      </w:pPr>
      <w:r w:rsidRPr="006A5836">
        <w:t>7.2.1.2</w:t>
      </w:r>
      <w:r w:rsidRPr="006A5836">
        <w:rPr>
          <w:rFonts w:asciiTheme="minorHAnsi" w:eastAsiaTheme="minorEastAsia" w:hAnsiTheme="minorHAnsi" w:cstheme="minorBidi"/>
          <w:sz w:val="22"/>
          <w:szCs w:val="22"/>
          <w:lang w:eastAsia="en-GB"/>
        </w:rPr>
        <w:tab/>
      </w:r>
      <w:r w:rsidRPr="006A5836">
        <w:t>Discontinuous reception (DRX)</w:t>
      </w:r>
      <w:r w:rsidRPr="006A5836">
        <w:tab/>
      </w:r>
      <w:r w:rsidRPr="006A5836">
        <w:fldChar w:fldCharType="begin" w:fldLock="1"/>
      </w:r>
      <w:r w:rsidRPr="006A5836">
        <w:instrText xml:space="preserve"> PAGEREF _Toc66198707 \h </w:instrText>
      </w:r>
      <w:r w:rsidRPr="006A5836">
        <w:fldChar w:fldCharType="separate"/>
      </w:r>
      <w:r w:rsidRPr="006A5836">
        <w:t>21</w:t>
      </w:r>
      <w:r w:rsidRPr="006A5836">
        <w:fldChar w:fldCharType="end"/>
      </w:r>
    </w:p>
    <w:p w14:paraId="0A54E808" w14:textId="0C4898C1" w:rsidR="006A5836" w:rsidRPr="006A5836" w:rsidRDefault="006A5836">
      <w:pPr>
        <w:pStyle w:val="TOC4"/>
        <w:rPr>
          <w:rFonts w:asciiTheme="minorHAnsi" w:eastAsiaTheme="minorEastAsia" w:hAnsiTheme="minorHAnsi" w:cstheme="minorBidi"/>
          <w:sz w:val="22"/>
          <w:szCs w:val="22"/>
          <w:lang w:eastAsia="en-GB"/>
        </w:rPr>
      </w:pPr>
      <w:r w:rsidRPr="006A5836">
        <w:t>7.2.1.3</w:t>
      </w:r>
      <w:r w:rsidRPr="006A5836">
        <w:rPr>
          <w:rFonts w:asciiTheme="minorHAnsi" w:eastAsiaTheme="minorEastAsia" w:hAnsiTheme="minorHAnsi" w:cstheme="minorBidi"/>
          <w:sz w:val="22"/>
          <w:szCs w:val="22"/>
          <w:lang w:eastAsia="en-GB"/>
        </w:rPr>
        <w:tab/>
      </w:r>
      <w:r w:rsidRPr="006A5836">
        <w:t>Scheduling request</w:t>
      </w:r>
      <w:r w:rsidRPr="006A5836">
        <w:tab/>
      </w:r>
      <w:r w:rsidRPr="006A5836">
        <w:fldChar w:fldCharType="begin" w:fldLock="1"/>
      </w:r>
      <w:r w:rsidRPr="006A5836">
        <w:instrText xml:space="preserve"> PAGEREF _Toc66198708 \h </w:instrText>
      </w:r>
      <w:r w:rsidRPr="006A5836">
        <w:fldChar w:fldCharType="separate"/>
      </w:r>
      <w:r w:rsidRPr="006A5836">
        <w:t>21</w:t>
      </w:r>
      <w:r w:rsidRPr="006A5836">
        <w:fldChar w:fldCharType="end"/>
      </w:r>
    </w:p>
    <w:p w14:paraId="76562DC8" w14:textId="4490774F" w:rsidR="006A5836" w:rsidRPr="006A5836" w:rsidRDefault="006A5836">
      <w:pPr>
        <w:pStyle w:val="TOC4"/>
        <w:rPr>
          <w:rFonts w:asciiTheme="minorHAnsi" w:eastAsiaTheme="minorEastAsia" w:hAnsiTheme="minorHAnsi" w:cstheme="minorBidi"/>
          <w:sz w:val="22"/>
          <w:szCs w:val="22"/>
          <w:lang w:eastAsia="en-GB"/>
        </w:rPr>
      </w:pPr>
      <w:r w:rsidRPr="006A5836">
        <w:t>7.2.1.4</w:t>
      </w:r>
      <w:r w:rsidRPr="006A5836">
        <w:rPr>
          <w:rFonts w:asciiTheme="minorHAnsi" w:eastAsiaTheme="minorEastAsia" w:hAnsiTheme="minorHAnsi" w:cstheme="minorBidi"/>
          <w:sz w:val="22"/>
          <w:szCs w:val="22"/>
          <w:lang w:eastAsia="en-GB"/>
        </w:rPr>
        <w:tab/>
      </w:r>
      <w:r w:rsidRPr="006A5836">
        <w:t>HARQ</w:t>
      </w:r>
      <w:r w:rsidRPr="006A5836">
        <w:tab/>
      </w:r>
      <w:r w:rsidRPr="006A5836">
        <w:fldChar w:fldCharType="begin" w:fldLock="1"/>
      </w:r>
      <w:r w:rsidRPr="006A5836">
        <w:instrText xml:space="preserve"> PAGEREF _Toc66198709 \h </w:instrText>
      </w:r>
      <w:r w:rsidRPr="006A5836">
        <w:fldChar w:fldCharType="separate"/>
      </w:r>
      <w:r w:rsidRPr="006A5836">
        <w:t>21</w:t>
      </w:r>
      <w:r w:rsidRPr="006A5836">
        <w:fldChar w:fldCharType="end"/>
      </w:r>
    </w:p>
    <w:p w14:paraId="6327384E" w14:textId="60AF12A2" w:rsidR="006A5836" w:rsidRPr="006A5836" w:rsidRDefault="006A5836">
      <w:pPr>
        <w:pStyle w:val="TOC4"/>
        <w:rPr>
          <w:rFonts w:asciiTheme="minorHAnsi" w:eastAsiaTheme="minorEastAsia" w:hAnsiTheme="minorHAnsi" w:cstheme="minorBidi"/>
          <w:sz w:val="22"/>
          <w:szCs w:val="22"/>
          <w:lang w:eastAsia="en-GB"/>
        </w:rPr>
      </w:pPr>
      <w:r w:rsidRPr="006A5836">
        <w:t>7.2.1.5</w:t>
      </w:r>
      <w:r w:rsidRPr="006A5836">
        <w:rPr>
          <w:rFonts w:asciiTheme="minorHAnsi" w:eastAsiaTheme="minorEastAsia" w:hAnsiTheme="minorHAnsi" w:cstheme="minorBidi"/>
          <w:sz w:val="22"/>
          <w:szCs w:val="22"/>
          <w:lang w:eastAsia="en-GB"/>
        </w:rPr>
        <w:tab/>
      </w:r>
      <w:r w:rsidRPr="006A5836">
        <w:t>Uplink scheduling</w:t>
      </w:r>
      <w:r w:rsidRPr="006A5836">
        <w:tab/>
      </w:r>
      <w:r w:rsidRPr="006A5836">
        <w:fldChar w:fldCharType="begin" w:fldLock="1"/>
      </w:r>
      <w:r w:rsidRPr="006A5836">
        <w:instrText xml:space="preserve"> PAGEREF _Toc66198710 \h </w:instrText>
      </w:r>
      <w:r w:rsidRPr="006A5836">
        <w:fldChar w:fldCharType="separate"/>
      </w:r>
      <w:r w:rsidRPr="006A5836">
        <w:t>21</w:t>
      </w:r>
      <w:r w:rsidRPr="006A5836">
        <w:fldChar w:fldCharType="end"/>
      </w:r>
    </w:p>
    <w:p w14:paraId="72A802D7" w14:textId="5FAF5745" w:rsidR="006A5836" w:rsidRPr="006A5836" w:rsidRDefault="006A5836">
      <w:pPr>
        <w:pStyle w:val="TOC3"/>
        <w:rPr>
          <w:rFonts w:asciiTheme="minorHAnsi" w:eastAsiaTheme="minorEastAsia" w:hAnsiTheme="minorHAnsi" w:cstheme="minorBidi"/>
          <w:sz w:val="22"/>
          <w:szCs w:val="22"/>
          <w:lang w:eastAsia="en-GB"/>
        </w:rPr>
      </w:pPr>
      <w:r w:rsidRPr="006A5836">
        <w:t>7.2.2</w:t>
      </w:r>
      <w:r w:rsidRPr="006A5836">
        <w:rPr>
          <w:rFonts w:asciiTheme="minorHAnsi" w:eastAsiaTheme="minorEastAsia" w:hAnsiTheme="minorHAnsi" w:cstheme="minorBidi"/>
          <w:sz w:val="22"/>
          <w:szCs w:val="22"/>
          <w:lang w:eastAsia="en-GB"/>
        </w:rPr>
        <w:tab/>
      </w:r>
      <w:r w:rsidRPr="006A5836">
        <w:t>RLC</w:t>
      </w:r>
      <w:r w:rsidRPr="006A5836">
        <w:tab/>
      </w:r>
      <w:r w:rsidRPr="006A5836">
        <w:fldChar w:fldCharType="begin" w:fldLock="1"/>
      </w:r>
      <w:r w:rsidRPr="006A5836">
        <w:instrText xml:space="preserve"> PAGEREF _Toc66198711 \h </w:instrText>
      </w:r>
      <w:r w:rsidRPr="006A5836">
        <w:fldChar w:fldCharType="separate"/>
      </w:r>
      <w:r w:rsidRPr="006A5836">
        <w:t>22</w:t>
      </w:r>
      <w:r w:rsidRPr="006A5836">
        <w:fldChar w:fldCharType="end"/>
      </w:r>
    </w:p>
    <w:p w14:paraId="3281F1A2" w14:textId="62234B18" w:rsidR="006A5836" w:rsidRPr="006A5836" w:rsidRDefault="006A5836">
      <w:pPr>
        <w:pStyle w:val="TOC4"/>
        <w:rPr>
          <w:rFonts w:asciiTheme="minorHAnsi" w:eastAsiaTheme="minorEastAsia" w:hAnsiTheme="minorHAnsi" w:cstheme="minorBidi"/>
          <w:sz w:val="22"/>
          <w:szCs w:val="22"/>
          <w:lang w:eastAsia="en-GB"/>
        </w:rPr>
      </w:pPr>
      <w:r w:rsidRPr="006A5836">
        <w:t>7.2.2.1</w:t>
      </w:r>
      <w:r w:rsidRPr="006A5836">
        <w:rPr>
          <w:rFonts w:asciiTheme="minorHAnsi" w:eastAsiaTheme="minorEastAsia" w:hAnsiTheme="minorHAnsi" w:cstheme="minorBidi"/>
          <w:sz w:val="22"/>
          <w:szCs w:val="22"/>
          <w:lang w:eastAsia="en-GB"/>
        </w:rPr>
        <w:tab/>
      </w:r>
      <w:r w:rsidRPr="006A5836">
        <w:t>Reordering timer</w:t>
      </w:r>
      <w:r w:rsidRPr="006A5836">
        <w:tab/>
      </w:r>
      <w:r w:rsidRPr="006A5836">
        <w:fldChar w:fldCharType="begin" w:fldLock="1"/>
      </w:r>
      <w:r w:rsidRPr="006A5836">
        <w:instrText xml:space="preserve"> PAGEREF _Toc66198712 \h </w:instrText>
      </w:r>
      <w:r w:rsidRPr="006A5836">
        <w:fldChar w:fldCharType="separate"/>
      </w:r>
      <w:r w:rsidRPr="006A5836">
        <w:t>22</w:t>
      </w:r>
      <w:r w:rsidRPr="006A5836">
        <w:fldChar w:fldCharType="end"/>
      </w:r>
    </w:p>
    <w:p w14:paraId="3E1FB3AF" w14:textId="69303D81" w:rsidR="006A5836" w:rsidRPr="006A5836" w:rsidRDefault="006A5836">
      <w:pPr>
        <w:pStyle w:val="TOC4"/>
        <w:rPr>
          <w:rFonts w:asciiTheme="minorHAnsi" w:eastAsiaTheme="minorEastAsia" w:hAnsiTheme="minorHAnsi" w:cstheme="minorBidi"/>
          <w:sz w:val="22"/>
          <w:szCs w:val="22"/>
          <w:lang w:eastAsia="en-GB"/>
        </w:rPr>
      </w:pPr>
      <w:r w:rsidRPr="006A5836">
        <w:t>7.2.2.2</w:t>
      </w:r>
      <w:r w:rsidRPr="006A5836">
        <w:rPr>
          <w:rFonts w:asciiTheme="minorHAnsi" w:eastAsiaTheme="minorEastAsia" w:hAnsiTheme="minorHAnsi" w:cstheme="minorBidi"/>
          <w:sz w:val="22"/>
          <w:szCs w:val="22"/>
          <w:lang w:eastAsia="en-GB"/>
        </w:rPr>
        <w:tab/>
      </w:r>
      <w:r w:rsidRPr="006A5836">
        <w:t>RLC sequence numbers</w:t>
      </w:r>
      <w:r w:rsidRPr="006A5836">
        <w:tab/>
      </w:r>
      <w:r w:rsidRPr="006A5836">
        <w:fldChar w:fldCharType="begin" w:fldLock="1"/>
      </w:r>
      <w:r w:rsidRPr="006A5836">
        <w:instrText xml:space="preserve"> PAGEREF _Toc66198713 \h </w:instrText>
      </w:r>
      <w:r w:rsidRPr="006A5836">
        <w:fldChar w:fldCharType="separate"/>
      </w:r>
      <w:r w:rsidRPr="006A5836">
        <w:t>22</w:t>
      </w:r>
      <w:r w:rsidRPr="006A5836">
        <w:fldChar w:fldCharType="end"/>
      </w:r>
    </w:p>
    <w:p w14:paraId="613D26A0" w14:textId="68AE3F5B" w:rsidR="006A5836" w:rsidRPr="006A5836" w:rsidRDefault="006A5836">
      <w:pPr>
        <w:pStyle w:val="TOC3"/>
        <w:rPr>
          <w:rFonts w:asciiTheme="minorHAnsi" w:eastAsiaTheme="minorEastAsia" w:hAnsiTheme="minorHAnsi" w:cstheme="minorBidi"/>
          <w:sz w:val="22"/>
          <w:szCs w:val="22"/>
          <w:lang w:eastAsia="en-GB"/>
        </w:rPr>
      </w:pPr>
      <w:r w:rsidRPr="006A5836">
        <w:t>7.2.3</w:t>
      </w:r>
      <w:r w:rsidRPr="006A5836">
        <w:rPr>
          <w:rFonts w:asciiTheme="minorHAnsi" w:eastAsiaTheme="minorEastAsia" w:hAnsiTheme="minorHAnsi" w:cstheme="minorBidi"/>
          <w:sz w:val="22"/>
          <w:szCs w:val="22"/>
          <w:lang w:eastAsia="en-GB"/>
        </w:rPr>
        <w:tab/>
      </w:r>
      <w:r w:rsidRPr="006A5836">
        <w:t>PDCP</w:t>
      </w:r>
      <w:r w:rsidRPr="006A5836">
        <w:tab/>
      </w:r>
      <w:r w:rsidRPr="006A5836">
        <w:fldChar w:fldCharType="begin" w:fldLock="1"/>
      </w:r>
      <w:r w:rsidRPr="006A5836">
        <w:instrText xml:space="preserve"> PAGEREF _Toc66198714 \h </w:instrText>
      </w:r>
      <w:r w:rsidRPr="006A5836">
        <w:fldChar w:fldCharType="separate"/>
      </w:r>
      <w:r w:rsidRPr="006A5836">
        <w:t>22</w:t>
      </w:r>
      <w:r w:rsidRPr="006A5836">
        <w:fldChar w:fldCharType="end"/>
      </w:r>
    </w:p>
    <w:p w14:paraId="01FFB11B" w14:textId="5F11D51D" w:rsidR="006A5836" w:rsidRPr="006A5836" w:rsidRDefault="006A5836">
      <w:pPr>
        <w:pStyle w:val="TOC4"/>
        <w:rPr>
          <w:rFonts w:asciiTheme="minorHAnsi" w:eastAsiaTheme="minorEastAsia" w:hAnsiTheme="minorHAnsi" w:cstheme="minorBidi"/>
          <w:sz w:val="22"/>
          <w:szCs w:val="22"/>
          <w:lang w:eastAsia="en-GB"/>
        </w:rPr>
      </w:pPr>
      <w:r w:rsidRPr="006A5836">
        <w:t>7.2.3.1</w:t>
      </w:r>
      <w:r w:rsidRPr="006A5836">
        <w:rPr>
          <w:rFonts w:asciiTheme="minorHAnsi" w:eastAsiaTheme="minorEastAsia" w:hAnsiTheme="minorHAnsi" w:cstheme="minorBidi"/>
          <w:sz w:val="22"/>
          <w:szCs w:val="22"/>
          <w:lang w:eastAsia="en-GB"/>
        </w:rPr>
        <w:tab/>
      </w:r>
      <w:r w:rsidRPr="006A5836">
        <w:t>Discard timer</w:t>
      </w:r>
      <w:r w:rsidRPr="006A5836">
        <w:tab/>
      </w:r>
      <w:r w:rsidRPr="006A5836">
        <w:fldChar w:fldCharType="begin" w:fldLock="1"/>
      </w:r>
      <w:r w:rsidRPr="006A5836">
        <w:instrText xml:space="preserve"> PAGEREF _Toc66198715 \h </w:instrText>
      </w:r>
      <w:r w:rsidRPr="006A5836">
        <w:fldChar w:fldCharType="separate"/>
      </w:r>
      <w:r w:rsidRPr="006A5836">
        <w:t>22</w:t>
      </w:r>
      <w:r w:rsidRPr="006A5836">
        <w:fldChar w:fldCharType="end"/>
      </w:r>
    </w:p>
    <w:p w14:paraId="4939F847" w14:textId="00A51660" w:rsidR="006A5836" w:rsidRPr="006A5836" w:rsidRDefault="006A5836">
      <w:pPr>
        <w:pStyle w:val="TOC4"/>
        <w:rPr>
          <w:rFonts w:asciiTheme="minorHAnsi" w:eastAsiaTheme="minorEastAsia" w:hAnsiTheme="minorHAnsi" w:cstheme="minorBidi"/>
          <w:sz w:val="22"/>
          <w:szCs w:val="22"/>
          <w:lang w:eastAsia="en-GB"/>
        </w:rPr>
      </w:pPr>
      <w:r w:rsidRPr="006A5836">
        <w:t>7.2.3.2</w:t>
      </w:r>
      <w:r w:rsidRPr="006A5836">
        <w:rPr>
          <w:rFonts w:asciiTheme="minorHAnsi" w:eastAsiaTheme="minorEastAsia" w:hAnsiTheme="minorHAnsi" w:cstheme="minorBidi"/>
          <w:sz w:val="22"/>
          <w:szCs w:val="22"/>
          <w:lang w:eastAsia="en-GB"/>
        </w:rPr>
        <w:tab/>
      </w:r>
      <w:r w:rsidRPr="006A5836">
        <w:t>PDCP sequence numbers</w:t>
      </w:r>
      <w:r w:rsidRPr="006A5836">
        <w:tab/>
      </w:r>
      <w:r w:rsidRPr="006A5836">
        <w:fldChar w:fldCharType="begin" w:fldLock="1"/>
      </w:r>
      <w:r w:rsidRPr="006A5836">
        <w:instrText xml:space="preserve"> PAGEREF _Toc66198716 \h </w:instrText>
      </w:r>
      <w:r w:rsidRPr="006A5836">
        <w:fldChar w:fldCharType="separate"/>
      </w:r>
      <w:r w:rsidRPr="006A5836">
        <w:t>22</w:t>
      </w:r>
      <w:r w:rsidRPr="006A5836">
        <w:fldChar w:fldCharType="end"/>
      </w:r>
    </w:p>
    <w:p w14:paraId="4FF6A0B9" w14:textId="50C14F7F" w:rsidR="006A5836" w:rsidRPr="006A5836" w:rsidRDefault="006A5836">
      <w:pPr>
        <w:pStyle w:val="TOC2"/>
        <w:rPr>
          <w:rFonts w:asciiTheme="minorHAnsi" w:eastAsiaTheme="minorEastAsia" w:hAnsiTheme="minorHAnsi" w:cstheme="minorBidi"/>
          <w:sz w:val="22"/>
          <w:szCs w:val="22"/>
          <w:lang w:eastAsia="en-GB"/>
        </w:rPr>
      </w:pPr>
      <w:r w:rsidRPr="006A5836">
        <w:t>7.3</w:t>
      </w:r>
      <w:r w:rsidRPr="006A5836">
        <w:rPr>
          <w:rFonts w:asciiTheme="minorHAnsi" w:eastAsiaTheme="minorEastAsia" w:hAnsiTheme="minorHAnsi" w:cstheme="minorBidi"/>
          <w:sz w:val="22"/>
          <w:szCs w:val="22"/>
          <w:lang w:eastAsia="en-GB"/>
        </w:rPr>
        <w:tab/>
      </w:r>
      <w:r w:rsidRPr="006A5836">
        <w:t>Control plane enhancements</w:t>
      </w:r>
      <w:r w:rsidRPr="006A5836">
        <w:tab/>
      </w:r>
      <w:r w:rsidRPr="006A5836">
        <w:fldChar w:fldCharType="begin" w:fldLock="1"/>
      </w:r>
      <w:r w:rsidRPr="006A5836">
        <w:instrText xml:space="preserve"> PAGEREF _Toc66198717 \h </w:instrText>
      </w:r>
      <w:r w:rsidRPr="006A5836">
        <w:fldChar w:fldCharType="separate"/>
      </w:r>
      <w:r w:rsidRPr="006A5836">
        <w:t>22</w:t>
      </w:r>
      <w:r w:rsidRPr="006A5836">
        <w:fldChar w:fldCharType="end"/>
      </w:r>
    </w:p>
    <w:p w14:paraId="4380BD63" w14:textId="5747BC54" w:rsidR="006A5836" w:rsidRPr="006A5836" w:rsidRDefault="006A5836">
      <w:pPr>
        <w:pStyle w:val="TOC3"/>
        <w:rPr>
          <w:rFonts w:asciiTheme="minorHAnsi" w:eastAsiaTheme="minorEastAsia" w:hAnsiTheme="minorHAnsi" w:cstheme="minorBidi"/>
          <w:sz w:val="22"/>
          <w:szCs w:val="22"/>
          <w:lang w:eastAsia="en-GB"/>
        </w:rPr>
      </w:pPr>
      <w:r w:rsidRPr="006A5836">
        <w:t>7.3.1</w:t>
      </w:r>
      <w:r w:rsidRPr="006A5836">
        <w:rPr>
          <w:rFonts w:asciiTheme="minorHAnsi" w:eastAsiaTheme="minorEastAsia" w:hAnsiTheme="minorHAnsi" w:cstheme="minorBidi"/>
          <w:sz w:val="22"/>
          <w:szCs w:val="22"/>
          <w:lang w:eastAsia="en-GB"/>
        </w:rPr>
        <w:tab/>
      </w:r>
      <w:r w:rsidRPr="006A5836">
        <w:t>Idle mode mobility enhancements</w:t>
      </w:r>
      <w:r w:rsidRPr="006A5836">
        <w:tab/>
      </w:r>
      <w:r w:rsidRPr="006A5836">
        <w:fldChar w:fldCharType="begin" w:fldLock="1"/>
      </w:r>
      <w:r w:rsidRPr="006A5836">
        <w:instrText xml:space="preserve"> PAGEREF _Toc66198718 \h </w:instrText>
      </w:r>
      <w:r w:rsidRPr="006A5836">
        <w:fldChar w:fldCharType="separate"/>
      </w:r>
      <w:r w:rsidRPr="006A5836">
        <w:t>22</w:t>
      </w:r>
      <w:r w:rsidRPr="006A5836">
        <w:fldChar w:fldCharType="end"/>
      </w:r>
    </w:p>
    <w:p w14:paraId="3CEE532F" w14:textId="34762C24" w:rsidR="006A5836" w:rsidRPr="006A5836" w:rsidRDefault="006A5836">
      <w:pPr>
        <w:pStyle w:val="TOC4"/>
        <w:rPr>
          <w:rFonts w:asciiTheme="minorHAnsi" w:eastAsiaTheme="minorEastAsia" w:hAnsiTheme="minorHAnsi" w:cstheme="minorBidi"/>
          <w:sz w:val="22"/>
          <w:szCs w:val="22"/>
          <w:lang w:eastAsia="en-GB"/>
        </w:rPr>
      </w:pPr>
      <w:r w:rsidRPr="006A5836">
        <w:t>7.3.1.1</w:t>
      </w:r>
      <w:r w:rsidRPr="006A5836">
        <w:rPr>
          <w:rFonts w:asciiTheme="minorHAnsi" w:eastAsiaTheme="minorEastAsia" w:hAnsiTheme="minorHAnsi" w:cstheme="minorBidi"/>
          <w:sz w:val="22"/>
          <w:szCs w:val="22"/>
          <w:lang w:eastAsia="en-GB"/>
        </w:rPr>
        <w:tab/>
      </w:r>
      <w:r w:rsidRPr="006A5836">
        <w:t>Tracking area</w:t>
      </w:r>
      <w:r w:rsidRPr="006A5836">
        <w:tab/>
      </w:r>
      <w:r w:rsidRPr="006A5836">
        <w:fldChar w:fldCharType="begin" w:fldLock="1"/>
      </w:r>
      <w:r w:rsidRPr="006A5836">
        <w:instrText xml:space="preserve"> PAGEREF _Toc66198719 \h </w:instrText>
      </w:r>
      <w:r w:rsidRPr="006A5836">
        <w:fldChar w:fldCharType="separate"/>
      </w:r>
      <w:r w:rsidRPr="006A5836">
        <w:t>22</w:t>
      </w:r>
      <w:r w:rsidRPr="006A5836">
        <w:fldChar w:fldCharType="end"/>
      </w:r>
    </w:p>
    <w:p w14:paraId="1DFA1236" w14:textId="5BE042BB" w:rsidR="006A5836" w:rsidRPr="006A5836" w:rsidRDefault="006A5836">
      <w:pPr>
        <w:pStyle w:val="TOC4"/>
        <w:rPr>
          <w:rFonts w:asciiTheme="minorHAnsi" w:eastAsiaTheme="minorEastAsia" w:hAnsiTheme="minorHAnsi" w:cstheme="minorBidi"/>
          <w:sz w:val="22"/>
          <w:szCs w:val="22"/>
          <w:lang w:eastAsia="en-GB"/>
        </w:rPr>
      </w:pPr>
      <w:r w:rsidRPr="006A5836">
        <w:t>7.3.1.2</w:t>
      </w:r>
      <w:r w:rsidRPr="006A5836">
        <w:rPr>
          <w:rFonts w:asciiTheme="minorHAnsi" w:eastAsiaTheme="minorEastAsia" w:hAnsiTheme="minorHAnsi" w:cstheme="minorBidi"/>
          <w:sz w:val="22"/>
          <w:szCs w:val="22"/>
          <w:lang w:eastAsia="en-GB"/>
        </w:rPr>
        <w:tab/>
      </w:r>
      <w:r w:rsidRPr="006A5836">
        <w:t>Using ephemeris information and UE location information</w:t>
      </w:r>
      <w:r w:rsidRPr="006A5836">
        <w:tab/>
      </w:r>
      <w:r w:rsidRPr="006A5836">
        <w:fldChar w:fldCharType="begin" w:fldLock="1"/>
      </w:r>
      <w:r w:rsidRPr="006A5836">
        <w:instrText xml:space="preserve"> PAGEREF _Toc66198720 \h </w:instrText>
      </w:r>
      <w:r w:rsidRPr="006A5836">
        <w:fldChar w:fldCharType="separate"/>
      </w:r>
      <w:r w:rsidRPr="006A5836">
        <w:t>25</w:t>
      </w:r>
      <w:r w:rsidRPr="006A5836">
        <w:fldChar w:fldCharType="end"/>
      </w:r>
    </w:p>
    <w:p w14:paraId="1D9956D2" w14:textId="0D6F6004" w:rsidR="006A5836" w:rsidRPr="006A5836" w:rsidRDefault="006A5836">
      <w:pPr>
        <w:pStyle w:val="TOC4"/>
        <w:rPr>
          <w:rFonts w:asciiTheme="minorHAnsi" w:eastAsiaTheme="minorEastAsia" w:hAnsiTheme="minorHAnsi" w:cstheme="minorBidi"/>
          <w:sz w:val="22"/>
          <w:szCs w:val="22"/>
          <w:lang w:eastAsia="en-GB"/>
        </w:rPr>
      </w:pPr>
      <w:r w:rsidRPr="006A5836">
        <w:t>7.3.1.3</w:t>
      </w:r>
      <w:r w:rsidRPr="006A5836">
        <w:rPr>
          <w:rFonts w:asciiTheme="minorHAnsi" w:eastAsiaTheme="minorEastAsia" w:hAnsiTheme="minorHAnsi" w:cstheme="minorBidi"/>
          <w:sz w:val="22"/>
          <w:szCs w:val="22"/>
          <w:lang w:eastAsia="en-GB"/>
        </w:rPr>
        <w:tab/>
      </w:r>
      <w:r w:rsidRPr="006A5836">
        <w:t>Enhancements to UE Idle mode mobility</w:t>
      </w:r>
      <w:r w:rsidRPr="006A5836">
        <w:tab/>
      </w:r>
      <w:r w:rsidRPr="006A5836">
        <w:fldChar w:fldCharType="begin" w:fldLock="1"/>
      </w:r>
      <w:r w:rsidRPr="006A5836">
        <w:instrText xml:space="preserve"> PAGEREF _Toc66198721 \h </w:instrText>
      </w:r>
      <w:r w:rsidRPr="006A5836">
        <w:fldChar w:fldCharType="separate"/>
      </w:r>
      <w:r w:rsidRPr="006A5836">
        <w:t>25</w:t>
      </w:r>
      <w:r w:rsidRPr="006A5836">
        <w:fldChar w:fldCharType="end"/>
      </w:r>
    </w:p>
    <w:p w14:paraId="1EA4686B" w14:textId="0387F012" w:rsidR="006A5836" w:rsidRPr="006A5836" w:rsidRDefault="006A5836">
      <w:pPr>
        <w:pStyle w:val="TOC3"/>
        <w:rPr>
          <w:rFonts w:asciiTheme="minorHAnsi" w:eastAsiaTheme="minorEastAsia" w:hAnsiTheme="minorHAnsi" w:cstheme="minorBidi"/>
          <w:sz w:val="22"/>
          <w:szCs w:val="22"/>
          <w:lang w:eastAsia="en-GB"/>
        </w:rPr>
      </w:pPr>
      <w:r w:rsidRPr="006A5836">
        <w:t>7.3.2</w:t>
      </w:r>
      <w:r w:rsidRPr="006A5836">
        <w:rPr>
          <w:rFonts w:asciiTheme="minorHAnsi" w:eastAsiaTheme="minorEastAsia" w:hAnsiTheme="minorHAnsi" w:cstheme="minorBidi"/>
          <w:sz w:val="22"/>
          <w:szCs w:val="22"/>
          <w:lang w:eastAsia="en-GB"/>
        </w:rPr>
        <w:tab/>
      </w:r>
      <w:r w:rsidRPr="006A5836">
        <w:t>Connected mode mobility enhancements</w:t>
      </w:r>
      <w:r w:rsidRPr="006A5836">
        <w:tab/>
      </w:r>
      <w:r w:rsidRPr="006A5836">
        <w:fldChar w:fldCharType="begin" w:fldLock="1"/>
      </w:r>
      <w:r w:rsidRPr="006A5836">
        <w:instrText xml:space="preserve"> PAGEREF _Toc66198722 \h </w:instrText>
      </w:r>
      <w:r w:rsidRPr="006A5836">
        <w:fldChar w:fldCharType="separate"/>
      </w:r>
      <w:r w:rsidRPr="006A5836">
        <w:t>25</w:t>
      </w:r>
      <w:r w:rsidRPr="006A5836">
        <w:fldChar w:fldCharType="end"/>
      </w:r>
    </w:p>
    <w:p w14:paraId="24469834" w14:textId="2DD7D487" w:rsidR="006A5836" w:rsidRPr="006A5836" w:rsidRDefault="006A5836">
      <w:pPr>
        <w:pStyle w:val="TOC4"/>
        <w:rPr>
          <w:rFonts w:asciiTheme="minorHAnsi" w:eastAsiaTheme="minorEastAsia" w:hAnsiTheme="minorHAnsi" w:cstheme="minorBidi"/>
          <w:sz w:val="22"/>
          <w:szCs w:val="22"/>
          <w:lang w:eastAsia="en-GB"/>
        </w:rPr>
      </w:pPr>
      <w:r w:rsidRPr="006A5836">
        <w:t>7.3.2.1</w:t>
      </w:r>
      <w:r w:rsidRPr="006A5836">
        <w:rPr>
          <w:rFonts w:asciiTheme="minorHAnsi" w:eastAsiaTheme="minorEastAsia" w:hAnsiTheme="minorHAnsi" w:cstheme="minorBidi"/>
          <w:sz w:val="22"/>
          <w:szCs w:val="22"/>
          <w:lang w:eastAsia="en-GB"/>
        </w:rPr>
        <w:tab/>
      </w:r>
      <w:r w:rsidRPr="006A5836">
        <w:t>General</w:t>
      </w:r>
      <w:r w:rsidRPr="006A5836">
        <w:tab/>
      </w:r>
      <w:r w:rsidRPr="006A5836">
        <w:fldChar w:fldCharType="begin" w:fldLock="1"/>
      </w:r>
      <w:r w:rsidRPr="006A5836">
        <w:instrText xml:space="preserve"> PAGEREF _Toc66198723 \h </w:instrText>
      </w:r>
      <w:r w:rsidRPr="006A5836">
        <w:fldChar w:fldCharType="separate"/>
      </w:r>
      <w:r w:rsidRPr="006A5836">
        <w:t>25</w:t>
      </w:r>
      <w:r w:rsidRPr="006A5836">
        <w:fldChar w:fldCharType="end"/>
      </w:r>
    </w:p>
    <w:p w14:paraId="4349D9BC" w14:textId="5B354FD5" w:rsidR="006A5836" w:rsidRPr="006A5836" w:rsidRDefault="006A5836">
      <w:pPr>
        <w:pStyle w:val="TOC4"/>
        <w:rPr>
          <w:rFonts w:asciiTheme="minorHAnsi" w:eastAsiaTheme="minorEastAsia" w:hAnsiTheme="minorHAnsi" w:cstheme="minorBidi"/>
          <w:sz w:val="22"/>
          <w:szCs w:val="22"/>
          <w:lang w:eastAsia="en-GB"/>
        </w:rPr>
      </w:pPr>
      <w:r w:rsidRPr="006A5836">
        <w:t>7.3.2.2</w:t>
      </w:r>
      <w:r w:rsidRPr="006A5836">
        <w:rPr>
          <w:rFonts w:asciiTheme="minorHAnsi" w:eastAsiaTheme="minorEastAsia" w:hAnsiTheme="minorHAnsi" w:cstheme="minorBidi"/>
          <w:sz w:val="22"/>
          <w:szCs w:val="22"/>
          <w:lang w:eastAsia="en-GB"/>
        </w:rPr>
        <w:tab/>
      </w:r>
      <w:r w:rsidRPr="006A5836">
        <w:t>Connected mode mobility for NB-IoT NTN</w:t>
      </w:r>
      <w:r w:rsidRPr="006A5836">
        <w:tab/>
      </w:r>
      <w:r w:rsidRPr="006A5836">
        <w:fldChar w:fldCharType="begin" w:fldLock="1"/>
      </w:r>
      <w:r w:rsidRPr="006A5836">
        <w:instrText xml:space="preserve"> PAGEREF _Toc66198724 \h </w:instrText>
      </w:r>
      <w:r w:rsidRPr="006A5836">
        <w:fldChar w:fldCharType="separate"/>
      </w:r>
      <w:r w:rsidRPr="006A5836">
        <w:t>25</w:t>
      </w:r>
      <w:r w:rsidRPr="006A5836">
        <w:fldChar w:fldCharType="end"/>
      </w:r>
    </w:p>
    <w:p w14:paraId="0332C8C8" w14:textId="4545F178" w:rsidR="006A5836" w:rsidRPr="006A5836" w:rsidRDefault="006A5836">
      <w:pPr>
        <w:pStyle w:val="TOC4"/>
        <w:rPr>
          <w:rFonts w:asciiTheme="minorHAnsi" w:eastAsiaTheme="minorEastAsia" w:hAnsiTheme="minorHAnsi" w:cstheme="minorBidi"/>
          <w:sz w:val="22"/>
          <w:szCs w:val="22"/>
          <w:lang w:eastAsia="en-GB"/>
        </w:rPr>
      </w:pPr>
      <w:r w:rsidRPr="006A5836">
        <w:t>7.3.2.3</w:t>
      </w:r>
      <w:r w:rsidRPr="006A5836">
        <w:rPr>
          <w:rFonts w:asciiTheme="minorHAnsi" w:eastAsiaTheme="minorEastAsia" w:hAnsiTheme="minorHAnsi" w:cstheme="minorBidi"/>
          <w:sz w:val="22"/>
          <w:szCs w:val="22"/>
          <w:lang w:eastAsia="en-GB"/>
        </w:rPr>
        <w:tab/>
      </w:r>
      <w:r w:rsidRPr="006A5836">
        <w:t>Connected mode mobility for eMTC NTN</w:t>
      </w:r>
      <w:r w:rsidRPr="006A5836">
        <w:tab/>
      </w:r>
      <w:r w:rsidRPr="006A5836">
        <w:fldChar w:fldCharType="begin" w:fldLock="1"/>
      </w:r>
      <w:r w:rsidRPr="006A5836">
        <w:instrText xml:space="preserve"> PAGEREF _Toc66198725 \h </w:instrText>
      </w:r>
      <w:r w:rsidRPr="006A5836">
        <w:fldChar w:fldCharType="separate"/>
      </w:r>
      <w:r w:rsidRPr="006A5836">
        <w:t>25</w:t>
      </w:r>
      <w:r w:rsidRPr="006A5836">
        <w:fldChar w:fldCharType="end"/>
      </w:r>
    </w:p>
    <w:p w14:paraId="4E4D5F12" w14:textId="4BDED705" w:rsidR="006A5836" w:rsidRPr="006A5836" w:rsidRDefault="006A5836">
      <w:pPr>
        <w:pStyle w:val="TOC3"/>
        <w:rPr>
          <w:rFonts w:asciiTheme="minorHAnsi" w:eastAsiaTheme="minorEastAsia" w:hAnsiTheme="minorHAnsi" w:cstheme="minorBidi"/>
          <w:sz w:val="22"/>
          <w:szCs w:val="22"/>
          <w:lang w:eastAsia="en-GB"/>
        </w:rPr>
      </w:pPr>
      <w:r w:rsidRPr="006A5836">
        <w:t>7.3.3</w:t>
      </w:r>
      <w:r w:rsidRPr="006A5836">
        <w:rPr>
          <w:rFonts w:asciiTheme="minorHAnsi" w:eastAsiaTheme="minorEastAsia" w:hAnsiTheme="minorHAnsi" w:cstheme="minorBidi"/>
          <w:sz w:val="22"/>
          <w:szCs w:val="22"/>
          <w:lang w:eastAsia="en-GB"/>
        </w:rPr>
        <w:tab/>
      </w:r>
      <w:r w:rsidRPr="006A5836">
        <w:t>Paging capacity</w:t>
      </w:r>
      <w:r w:rsidRPr="006A5836">
        <w:tab/>
      </w:r>
      <w:r w:rsidRPr="006A5836">
        <w:fldChar w:fldCharType="begin" w:fldLock="1"/>
      </w:r>
      <w:r w:rsidRPr="006A5836">
        <w:instrText xml:space="preserve"> PAGEREF _Toc66198726 \h </w:instrText>
      </w:r>
      <w:r w:rsidRPr="006A5836">
        <w:fldChar w:fldCharType="separate"/>
      </w:r>
      <w:r w:rsidRPr="006A5836">
        <w:t>25</w:t>
      </w:r>
      <w:r w:rsidRPr="006A5836">
        <w:fldChar w:fldCharType="end"/>
      </w:r>
    </w:p>
    <w:p w14:paraId="09451B26" w14:textId="6BCB9FD5" w:rsidR="006A5836" w:rsidRPr="006A5836" w:rsidRDefault="006A5836">
      <w:pPr>
        <w:pStyle w:val="TOC1"/>
        <w:rPr>
          <w:rFonts w:asciiTheme="minorHAnsi" w:eastAsiaTheme="minorEastAsia" w:hAnsiTheme="minorHAnsi" w:cstheme="minorBidi"/>
          <w:szCs w:val="22"/>
          <w:lang w:eastAsia="en-GB"/>
        </w:rPr>
      </w:pPr>
      <w:r w:rsidRPr="006A5836">
        <w:t>8</w:t>
      </w:r>
      <w:r w:rsidRPr="006A5836">
        <w:rPr>
          <w:rFonts w:asciiTheme="minorHAnsi" w:eastAsiaTheme="minorEastAsia" w:hAnsiTheme="minorHAnsi" w:cstheme="minorBidi"/>
          <w:szCs w:val="22"/>
          <w:lang w:eastAsia="en-GB"/>
        </w:rPr>
        <w:tab/>
      </w:r>
      <w:r w:rsidRPr="006A5836">
        <w:t>Recommendations on the way forward</w:t>
      </w:r>
      <w:r w:rsidRPr="006A5836">
        <w:tab/>
      </w:r>
      <w:r w:rsidRPr="006A5836">
        <w:fldChar w:fldCharType="begin" w:fldLock="1"/>
      </w:r>
      <w:r w:rsidRPr="006A5836">
        <w:instrText xml:space="preserve"> PAGEREF _Toc66198727 \h </w:instrText>
      </w:r>
      <w:r w:rsidRPr="006A5836">
        <w:fldChar w:fldCharType="separate"/>
      </w:r>
      <w:r w:rsidRPr="006A5836">
        <w:t>26</w:t>
      </w:r>
      <w:r w:rsidRPr="006A5836">
        <w:fldChar w:fldCharType="end"/>
      </w:r>
    </w:p>
    <w:p w14:paraId="3B2F309C" w14:textId="487721D6" w:rsidR="006A5836" w:rsidRPr="006A5836" w:rsidRDefault="006A5836">
      <w:pPr>
        <w:pStyle w:val="TOC2"/>
        <w:rPr>
          <w:rFonts w:asciiTheme="minorHAnsi" w:eastAsiaTheme="minorEastAsia" w:hAnsiTheme="minorHAnsi" w:cstheme="minorBidi"/>
          <w:sz w:val="22"/>
          <w:szCs w:val="22"/>
          <w:lang w:eastAsia="en-GB"/>
        </w:rPr>
      </w:pPr>
      <w:r w:rsidRPr="006A5836">
        <w:t>8.1</w:t>
      </w:r>
      <w:r w:rsidRPr="006A5836">
        <w:rPr>
          <w:rFonts w:asciiTheme="minorHAnsi" w:eastAsiaTheme="minorEastAsia" w:hAnsiTheme="minorHAnsi" w:cstheme="minorBidi"/>
          <w:sz w:val="22"/>
          <w:szCs w:val="22"/>
          <w:lang w:eastAsia="en-GB"/>
        </w:rPr>
        <w:tab/>
      </w:r>
      <w:r w:rsidRPr="006A5836">
        <w:t>Recommendations from RAN1</w:t>
      </w:r>
      <w:r w:rsidRPr="006A5836">
        <w:tab/>
      </w:r>
      <w:r w:rsidRPr="006A5836">
        <w:fldChar w:fldCharType="begin" w:fldLock="1"/>
      </w:r>
      <w:r w:rsidRPr="006A5836">
        <w:instrText xml:space="preserve"> PAGEREF _Toc66198728 \h </w:instrText>
      </w:r>
      <w:r w:rsidRPr="006A5836">
        <w:fldChar w:fldCharType="separate"/>
      </w:r>
      <w:r w:rsidRPr="006A5836">
        <w:t>26</w:t>
      </w:r>
      <w:r w:rsidRPr="006A5836">
        <w:fldChar w:fldCharType="end"/>
      </w:r>
    </w:p>
    <w:p w14:paraId="1C68A62B" w14:textId="5B36C90F" w:rsidR="006A5836" w:rsidRPr="006A5836" w:rsidRDefault="006A5836">
      <w:pPr>
        <w:pStyle w:val="TOC2"/>
        <w:rPr>
          <w:rFonts w:asciiTheme="minorHAnsi" w:eastAsiaTheme="minorEastAsia" w:hAnsiTheme="minorHAnsi" w:cstheme="minorBidi"/>
          <w:sz w:val="22"/>
          <w:szCs w:val="22"/>
          <w:lang w:eastAsia="en-GB"/>
        </w:rPr>
      </w:pPr>
      <w:r w:rsidRPr="006A5836">
        <w:t>8.2</w:t>
      </w:r>
      <w:r w:rsidRPr="006A5836">
        <w:rPr>
          <w:rFonts w:asciiTheme="minorHAnsi" w:eastAsiaTheme="minorEastAsia" w:hAnsiTheme="minorHAnsi" w:cstheme="minorBidi"/>
          <w:sz w:val="22"/>
          <w:szCs w:val="22"/>
          <w:lang w:eastAsia="en-GB"/>
        </w:rPr>
        <w:tab/>
      </w:r>
      <w:r w:rsidRPr="006A5836">
        <w:t>Recommendations from RAN2</w:t>
      </w:r>
      <w:r w:rsidRPr="006A5836">
        <w:tab/>
      </w:r>
      <w:r w:rsidRPr="006A5836">
        <w:fldChar w:fldCharType="begin" w:fldLock="1"/>
      </w:r>
      <w:r w:rsidRPr="006A5836">
        <w:instrText xml:space="preserve"> PAGEREF _Toc66198729 \h </w:instrText>
      </w:r>
      <w:r w:rsidRPr="006A5836">
        <w:fldChar w:fldCharType="separate"/>
      </w:r>
      <w:r w:rsidRPr="006A5836">
        <w:t>26</w:t>
      </w:r>
      <w:r w:rsidRPr="006A5836">
        <w:fldChar w:fldCharType="end"/>
      </w:r>
    </w:p>
    <w:p w14:paraId="75BB7CC2" w14:textId="669C83D6" w:rsidR="006A5836" w:rsidRPr="006A5836" w:rsidRDefault="006A5836" w:rsidP="006A5836">
      <w:pPr>
        <w:pStyle w:val="TOC8"/>
        <w:rPr>
          <w:rFonts w:asciiTheme="minorHAnsi" w:eastAsiaTheme="minorEastAsia" w:hAnsiTheme="minorHAnsi" w:cstheme="minorBidi"/>
          <w:b w:val="0"/>
          <w:szCs w:val="22"/>
          <w:lang w:eastAsia="en-GB"/>
        </w:rPr>
      </w:pPr>
      <w:r w:rsidRPr="006A5836">
        <w:lastRenderedPageBreak/>
        <w:t>Annex A:</w:t>
      </w:r>
      <w:r w:rsidRPr="006A5836">
        <w:tab/>
        <w:t xml:space="preserve"> Satellite ephemeris</w:t>
      </w:r>
      <w:r w:rsidRPr="006A5836">
        <w:tab/>
      </w:r>
      <w:r w:rsidRPr="006A5836">
        <w:fldChar w:fldCharType="begin" w:fldLock="1"/>
      </w:r>
      <w:r w:rsidRPr="006A5836">
        <w:instrText xml:space="preserve"> PAGEREF _Toc66198730 \h </w:instrText>
      </w:r>
      <w:r w:rsidRPr="006A5836">
        <w:fldChar w:fldCharType="separate"/>
      </w:r>
      <w:r w:rsidRPr="006A5836">
        <w:t>27</w:t>
      </w:r>
      <w:r w:rsidRPr="006A5836">
        <w:fldChar w:fldCharType="end"/>
      </w:r>
    </w:p>
    <w:p w14:paraId="34AE2712" w14:textId="745F5D7F" w:rsidR="006A5836" w:rsidRPr="006A5836" w:rsidRDefault="006A5836" w:rsidP="006A5836">
      <w:pPr>
        <w:pStyle w:val="TOC8"/>
        <w:rPr>
          <w:rFonts w:asciiTheme="minorHAnsi" w:eastAsiaTheme="minorEastAsia" w:hAnsiTheme="minorHAnsi" w:cstheme="minorBidi"/>
          <w:b w:val="0"/>
          <w:szCs w:val="22"/>
          <w:lang w:eastAsia="en-GB"/>
        </w:rPr>
      </w:pPr>
      <w:r w:rsidRPr="006A5836">
        <w:t>Annex B:</w:t>
      </w:r>
      <w:r w:rsidRPr="006A5836">
        <w:tab/>
        <w:t xml:space="preserve"> KPI and evaluation assumptions</w:t>
      </w:r>
      <w:r w:rsidRPr="006A5836">
        <w:tab/>
      </w:r>
      <w:r w:rsidRPr="006A5836">
        <w:fldChar w:fldCharType="begin" w:fldLock="1"/>
      </w:r>
      <w:r w:rsidRPr="006A5836">
        <w:instrText xml:space="preserve"> PAGEREF _Toc66198731 \h </w:instrText>
      </w:r>
      <w:r w:rsidRPr="006A5836">
        <w:fldChar w:fldCharType="separate"/>
      </w:r>
      <w:r w:rsidRPr="006A5836">
        <w:t>28</w:t>
      </w:r>
      <w:r w:rsidRPr="006A5836">
        <w:fldChar w:fldCharType="end"/>
      </w:r>
    </w:p>
    <w:p w14:paraId="181DBC7A" w14:textId="54869837" w:rsidR="006A5836" w:rsidRPr="006A5836" w:rsidRDefault="006A5836">
      <w:pPr>
        <w:pStyle w:val="TOC1"/>
        <w:rPr>
          <w:rFonts w:asciiTheme="minorHAnsi" w:eastAsiaTheme="minorEastAsia" w:hAnsiTheme="minorHAnsi" w:cstheme="minorBidi"/>
          <w:szCs w:val="22"/>
          <w:lang w:eastAsia="en-GB"/>
        </w:rPr>
      </w:pPr>
      <w:r w:rsidRPr="006A5836">
        <w:t>B.1</w:t>
      </w:r>
      <w:r w:rsidRPr="006A5836">
        <w:rPr>
          <w:rFonts w:asciiTheme="minorHAnsi" w:eastAsiaTheme="minorEastAsia" w:hAnsiTheme="minorHAnsi" w:cstheme="minorBidi"/>
          <w:szCs w:val="22"/>
          <w:lang w:eastAsia="en-GB"/>
        </w:rPr>
        <w:tab/>
      </w:r>
      <w:r w:rsidRPr="006A5836">
        <w:t>Key Performance Indicators</w:t>
      </w:r>
      <w:r w:rsidRPr="006A5836">
        <w:tab/>
      </w:r>
      <w:r w:rsidRPr="006A5836">
        <w:fldChar w:fldCharType="begin" w:fldLock="1"/>
      </w:r>
      <w:r w:rsidRPr="006A5836">
        <w:instrText xml:space="preserve"> PAGEREF _Toc66198732 \h </w:instrText>
      </w:r>
      <w:r w:rsidRPr="006A5836">
        <w:fldChar w:fldCharType="separate"/>
      </w:r>
      <w:r w:rsidRPr="006A5836">
        <w:t>28</w:t>
      </w:r>
      <w:r w:rsidRPr="006A5836">
        <w:fldChar w:fldCharType="end"/>
      </w:r>
    </w:p>
    <w:p w14:paraId="47D44D1E" w14:textId="16F21A26" w:rsidR="006A5836" w:rsidRPr="006A5836" w:rsidRDefault="006A5836">
      <w:pPr>
        <w:pStyle w:val="TOC1"/>
        <w:rPr>
          <w:rFonts w:asciiTheme="minorHAnsi" w:eastAsiaTheme="minorEastAsia" w:hAnsiTheme="minorHAnsi" w:cstheme="minorBidi"/>
          <w:szCs w:val="22"/>
          <w:lang w:eastAsia="en-GB"/>
        </w:rPr>
      </w:pPr>
      <w:r w:rsidRPr="006A5836">
        <w:t>B.2</w:t>
      </w:r>
      <w:r w:rsidRPr="006A5836">
        <w:rPr>
          <w:rFonts w:asciiTheme="minorHAnsi" w:eastAsiaTheme="minorEastAsia" w:hAnsiTheme="minorHAnsi" w:cstheme="minorBidi"/>
          <w:szCs w:val="22"/>
          <w:lang w:eastAsia="en-GB"/>
        </w:rPr>
        <w:tab/>
      </w:r>
      <w:r w:rsidRPr="006A5836">
        <w:t>Performance targets for evaluation purposes</w:t>
      </w:r>
      <w:r w:rsidRPr="006A5836">
        <w:tab/>
      </w:r>
      <w:r w:rsidRPr="006A5836">
        <w:fldChar w:fldCharType="begin" w:fldLock="1"/>
      </w:r>
      <w:r w:rsidRPr="006A5836">
        <w:instrText xml:space="preserve"> PAGEREF _Toc66198733 \h </w:instrText>
      </w:r>
      <w:r w:rsidRPr="006A5836">
        <w:fldChar w:fldCharType="separate"/>
      </w:r>
      <w:r w:rsidRPr="006A5836">
        <w:t>28</w:t>
      </w:r>
      <w:r w:rsidRPr="006A5836">
        <w:fldChar w:fldCharType="end"/>
      </w:r>
    </w:p>
    <w:p w14:paraId="369F459A" w14:textId="2AC7B64B" w:rsidR="006A5836" w:rsidRPr="006A5836" w:rsidRDefault="006A5836" w:rsidP="006A5836">
      <w:pPr>
        <w:pStyle w:val="TOC8"/>
        <w:rPr>
          <w:rFonts w:asciiTheme="minorHAnsi" w:eastAsiaTheme="minorEastAsia" w:hAnsiTheme="minorHAnsi" w:cstheme="minorBidi"/>
          <w:b w:val="0"/>
          <w:szCs w:val="22"/>
          <w:lang w:eastAsia="en-GB"/>
        </w:rPr>
      </w:pPr>
      <w:r w:rsidRPr="006A5836">
        <w:t>Annex C:</w:t>
      </w:r>
      <w:r w:rsidRPr="006A5836">
        <w:tab/>
        <w:t>Change history</w:t>
      </w:r>
      <w:r w:rsidRPr="006A5836">
        <w:tab/>
      </w:r>
      <w:r w:rsidRPr="006A5836">
        <w:fldChar w:fldCharType="begin" w:fldLock="1"/>
      </w:r>
      <w:r w:rsidRPr="006A5836">
        <w:instrText xml:space="preserve"> PAGEREF _Toc66198734 \h </w:instrText>
      </w:r>
      <w:r w:rsidRPr="006A5836">
        <w:fldChar w:fldCharType="separate"/>
      </w:r>
      <w:r w:rsidRPr="006A5836">
        <w:t>29</w:t>
      </w:r>
      <w:r w:rsidRPr="006A5836">
        <w:fldChar w:fldCharType="end"/>
      </w:r>
    </w:p>
    <w:p w14:paraId="2B1E73F4" w14:textId="173DE649" w:rsidR="00080512" w:rsidRPr="004D3578" w:rsidRDefault="004D3578">
      <w:r w:rsidRPr="006A5836">
        <w:rPr>
          <w:noProof/>
          <w:sz w:val="22"/>
        </w:rPr>
        <w:fldChar w:fldCharType="end"/>
      </w:r>
    </w:p>
    <w:p w14:paraId="74E5EA1F" w14:textId="3CB4BB43" w:rsidR="0074026F" w:rsidRPr="007B600E" w:rsidRDefault="00080512" w:rsidP="0074026F">
      <w:pPr>
        <w:pStyle w:val="Guidance"/>
      </w:pPr>
      <w:r w:rsidRPr="004D3578">
        <w:br w:type="page"/>
      </w:r>
    </w:p>
    <w:p w14:paraId="33538CB7" w14:textId="2C137D3F" w:rsidR="00080512" w:rsidRDefault="00080512" w:rsidP="00EC333E">
      <w:pPr>
        <w:pStyle w:val="Heading1"/>
      </w:pPr>
      <w:bookmarkStart w:id="16" w:name="foreword"/>
      <w:bookmarkStart w:id="17" w:name="_Toc66198680"/>
      <w:bookmarkEnd w:id="16"/>
      <w:r w:rsidRPr="004D3578">
        <w:lastRenderedPageBreak/>
        <w:t>Foreword</w:t>
      </w:r>
      <w:bookmarkEnd w:id="17"/>
    </w:p>
    <w:p w14:paraId="7A75BEE8" w14:textId="77777777" w:rsidR="00EC333E" w:rsidRPr="004D3578" w:rsidRDefault="00EC333E" w:rsidP="00EC333E">
      <w:r w:rsidRPr="004D3578">
        <w:t>This Tech</w:t>
      </w:r>
      <w:r w:rsidRPr="00081E87">
        <w:t xml:space="preserve">nical </w:t>
      </w:r>
      <w:bookmarkStart w:id="18" w:name="spectype3"/>
      <w:r w:rsidRPr="00081E87">
        <w:t>Report</w:t>
      </w:r>
      <w:bookmarkEnd w:id="18"/>
      <w:r w:rsidRPr="00081E87">
        <w:t xml:space="preserve"> has bee</w:t>
      </w:r>
      <w:r w:rsidRPr="004D3578">
        <w:t>n produced by the 3</w:t>
      </w:r>
      <w:r>
        <w:t>rd</w:t>
      </w:r>
      <w:r w:rsidRPr="004D3578">
        <w:t xml:space="preserve"> Generation Partnership Project (3GPP).</w:t>
      </w:r>
    </w:p>
    <w:p w14:paraId="1229B967" w14:textId="77777777" w:rsidR="00EC333E" w:rsidRPr="004D3578" w:rsidRDefault="00EC333E" w:rsidP="00EC333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BA6647" w14:textId="77777777" w:rsidR="00EC333E" w:rsidRPr="004D3578" w:rsidRDefault="00EC333E" w:rsidP="00EC333E">
      <w:pPr>
        <w:pStyle w:val="B1"/>
      </w:pPr>
      <w:r w:rsidRPr="004D3578">
        <w:t>Version x.y.z</w:t>
      </w:r>
    </w:p>
    <w:p w14:paraId="3AF2A509" w14:textId="77777777" w:rsidR="00EC333E" w:rsidRPr="004D3578" w:rsidRDefault="00EC333E" w:rsidP="00EC333E">
      <w:pPr>
        <w:pStyle w:val="B1"/>
      </w:pPr>
      <w:r w:rsidRPr="004D3578">
        <w:t>where:</w:t>
      </w:r>
    </w:p>
    <w:p w14:paraId="09B20BB0" w14:textId="77777777" w:rsidR="00EC333E" w:rsidRPr="004D3578" w:rsidRDefault="00EC333E" w:rsidP="00EC333E">
      <w:pPr>
        <w:pStyle w:val="B2"/>
      </w:pPr>
      <w:r w:rsidRPr="004D3578">
        <w:t>x</w:t>
      </w:r>
      <w:r w:rsidRPr="004D3578">
        <w:tab/>
        <w:t>the first digit:</w:t>
      </w:r>
    </w:p>
    <w:p w14:paraId="0E770202" w14:textId="77777777" w:rsidR="00EC333E" w:rsidRPr="004D3578" w:rsidRDefault="00EC333E" w:rsidP="00EC333E">
      <w:pPr>
        <w:pStyle w:val="B3"/>
      </w:pPr>
      <w:r w:rsidRPr="004D3578">
        <w:t>1</w:t>
      </w:r>
      <w:r w:rsidRPr="004D3578">
        <w:tab/>
        <w:t>presented to TSG for information;</w:t>
      </w:r>
    </w:p>
    <w:p w14:paraId="0694BA81" w14:textId="77777777" w:rsidR="00EC333E" w:rsidRPr="004D3578" w:rsidRDefault="00EC333E" w:rsidP="00EC333E">
      <w:pPr>
        <w:pStyle w:val="B3"/>
      </w:pPr>
      <w:r w:rsidRPr="004D3578">
        <w:t>2</w:t>
      </w:r>
      <w:r w:rsidRPr="004D3578">
        <w:tab/>
        <w:t>presented to TSG for approval;</w:t>
      </w:r>
    </w:p>
    <w:p w14:paraId="12C3AE0C" w14:textId="77777777" w:rsidR="00EC333E" w:rsidRPr="004D3578" w:rsidRDefault="00EC333E" w:rsidP="00EC333E">
      <w:pPr>
        <w:pStyle w:val="B3"/>
      </w:pPr>
      <w:r w:rsidRPr="004D3578">
        <w:t>3</w:t>
      </w:r>
      <w:r w:rsidRPr="004D3578">
        <w:tab/>
        <w:t>or greater indicates TSG approved document under change control.</w:t>
      </w:r>
    </w:p>
    <w:p w14:paraId="77F8CB43" w14:textId="77777777" w:rsidR="00EC333E" w:rsidRPr="004D3578" w:rsidRDefault="00EC333E" w:rsidP="00EC333E">
      <w:pPr>
        <w:pStyle w:val="B2"/>
      </w:pPr>
      <w:r w:rsidRPr="004D3578">
        <w:t>y</w:t>
      </w:r>
      <w:r w:rsidRPr="004D3578">
        <w:tab/>
        <w:t>the second digit is incremented for all changes of substance, i.e. technical enhancements, corrections, updates, etc.</w:t>
      </w:r>
    </w:p>
    <w:p w14:paraId="1E9ABF6E" w14:textId="77777777" w:rsidR="00EC333E" w:rsidRDefault="00EC333E" w:rsidP="00EC333E">
      <w:pPr>
        <w:pStyle w:val="B2"/>
      </w:pPr>
      <w:r w:rsidRPr="004D3578">
        <w:t>z</w:t>
      </w:r>
      <w:r w:rsidRPr="004D3578">
        <w:tab/>
        <w:t>the third digit is incremented when editorial only changes have been incorporated in the document.</w:t>
      </w:r>
    </w:p>
    <w:p w14:paraId="31AE9CA1" w14:textId="77777777" w:rsidR="00EC333E" w:rsidRDefault="00EC333E" w:rsidP="00EC333E">
      <w:r>
        <w:t>In the present document, modal verbs have the following meanings:</w:t>
      </w:r>
    </w:p>
    <w:p w14:paraId="12BB92C6" w14:textId="77777777" w:rsidR="00EC333E" w:rsidRDefault="00EC333E" w:rsidP="00EC333E">
      <w:pPr>
        <w:pStyle w:val="EX"/>
      </w:pPr>
      <w:r w:rsidRPr="008C384C">
        <w:rPr>
          <w:b/>
        </w:rPr>
        <w:t>shall</w:t>
      </w:r>
      <w:r>
        <w:tab/>
        <w:t>indicates a mandatory requirement to do something</w:t>
      </w:r>
    </w:p>
    <w:p w14:paraId="40FA77F1" w14:textId="77777777" w:rsidR="00EC333E" w:rsidRDefault="00EC333E" w:rsidP="00EC333E">
      <w:pPr>
        <w:pStyle w:val="EX"/>
      </w:pPr>
      <w:r w:rsidRPr="008C384C">
        <w:rPr>
          <w:b/>
        </w:rPr>
        <w:t>shall not</w:t>
      </w:r>
      <w:r>
        <w:tab/>
        <w:t>indicates an interdiction (prohibition) to do something</w:t>
      </w:r>
    </w:p>
    <w:p w14:paraId="63D8335D" w14:textId="77777777" w:rsidR="00EC333E" w:rsidRPr="004D3578" w:rsidRDefault="00EC333E" w:rsidP="00EC333E">
      <w:r>
        <w:t>The constructions "shall" and "shall not" are confined to the context of normative provisions, and do not appear in Technical Reports.</w:t>
      </w:r>
    </w:p>
    <w:p w14:paraId="78375651" w14:textId="77777777" w:rsidR="00EC333E" w:rsidRPr="004D3578" w:rsidRDefault="00EC333E" w:rsidP="00EC333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F751F7" w14:textId="77777777" w:rsidR="00EC333E" w:rsidRDefault="00EC333E" w:rsidP="00EC333E">
      <w:pPr>
        <w:pStyle w:val="EX"/>
      </w:pPr>
      <w:r w:rsidRPr="008C384C">
        <w:rPr>
          <w:b/>
        </w:rPr>
        <w:t>should</w:t>
      </w:r>
      <w:r>
        <w:tab/>
        <w:t>indicates a recommendation to do something</w:t>
      </w:r>
    </w:p>
    <w:p w14:paraId="14106A58" w14:textId="77777777" w:rsidR="00EC333E" w:rsidRDefault="00EC333E" w:rsidP="00EC333E">
      <w:pPr>
        <w:pStyle w:val="EX"/>
      </w:pPr>
      <w:r w:rsidRPr="008C384C">
        <w:rPr>
          <w:b/>
        </w:rPr>
        <w:t>should not</w:t>
      </w:r>
      <w:r>
        <w:tab/>
        <w:t>indicates a recommendation not to do something</w:t>
      </w:r>
    </w:p>
    <w:p w14:paraId="54CC5DF3" w14:textId="77777777" w:rsidR="00EC333E" w:rsidRDefault="00EC333E" w:rsidP="00EC333E">
      <w:pPr>
        <w:pStyle w:val="EX"/>
      </w:pPr>
      <w:r w:rsidRPr="00774DA4">
        <w:rPr>
          <w:b/>
        </w:rPr>
        <w:t>may</w:t>
      </w:r>
      <w:r>
        <w:tab/>
        <w:t>indicates permission to do something</w:t>
      </w:r>
    </w:p>
    <w:p w14:paraId="3F3D2505" w14:textId="77777777" w:rsidR="00EC333E" w:rsidRDefault="00EC333E" w:rsidP="00EC333E">
      <w:pPr>
        <w:pStyle w:val="EX"/>
      </w:pPr>
      <w:r w:rsidRPr="00774DA4">
        <w:rPr>
          <w:b/>
        </w:rPr>
        <w:t>need not</w:t>
      </w:r>
      <w:r>
        <w:tab/>
        <w:t>indicates permission not to do something</w:t>
      </w:r>
    </w:p>
    <w:p w14:paraId="27C20051" w14:textId="77777777" w:rsidR="00EC333E" w:rsidRDefault="00EC333E" w:rsidP="00EC333E">
      <w:r>
        <w:t>The construction "may not" is ambiguous and is not used in normative elements. The unambiguous constructions "might not" or "shall not" are used instead, depending upon the meaning intended.</w:t>
      </w:r>
    </w:p>
    <w:p w14:paraId="5892F28D" w14:textId="77777777" w:rsidR="00EC333E" w:rsidRDefault="00EC333E" w:rsidP="00EC333E">
      <w:pPr>
        <w:pStyle w:val="EX"/>
      </w:pPr>
      <w:r w:rsidRPr="00774DA4">
        <w:rPr>
          <w:b/>
        </w:rPr>
        <w:t>can</w:t>
      </w:r>
      <w:r>
        <w:tab/>
        <w:t>indicates that something is possible</w:t>
      </w:r>
    </w:p>
    <w:p w14:paraId="186FDDDF" w14:textId="77777777" w:rsidR="00EC333E" w:rsidRDefault="00EC333E" w:rsidP="00EC333E">
      <w:pPr>
        <w:pStyle w:val="EX"/>
      </w:pPr>
      <w:r w:rsidRPr="00774DA4">
        <w:rPr>
          <w:b/>
        </w:rPr>
        <w:t>cannot</w:t>
      </w:r>
      <w:r>
        <w:tab/>
        <w:t>indicates that something is impossible</w:t>
      </w:r>
    </w:p>
    <w:p w14:paraId="169F74E7" w14:textId="77777777" w:rsidR="00EC333E" w:rsidRDefault="00EC333E" w:rsidP="00EC333E">
      <w:r>
        <w:t>The constructions "can" and "cannot" are not substitutes for "may" and "need not".</w:t>
      </w:r>
    </w:p>
    <w:p w14:paraId="7E5480EE" w14:textId="77777777" w:rsidR="00EC333E" w:rsidRDefault="00EC333E" w:rsidP="00EC333E">
      <w:pPr>
        <w:pStyle w:val="EX"/>
      </w:pPr>
      <w:r w:rsidRPr="00774DA4">
        <w:rPr>
          <w:b/>
        </w:rPr>
        <w:t>will</w:t>
      </w:r>
      <w:r>
        <w:tab/>
        <w:t>indicates that something is certain or expected to happen as a result of action taken by an agency the behaviour of which is outside the scope of the present document</w:t>
      </w:r>
    </w:p>
    <w:p w14:paraId="0AE32173" w14:textId="77777777" w:rsidR="00EC333E" w:rsidRDefault="00EC333E" w:rsidP="00EC333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686FD56" w14:textId="77777777" w:rsidR="00EC333E" w:rsidRDefault="00EC333E" w:rsidP="00EC333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3B1ADCD" w14:textId="77777777" w:rsidR="00EC333E" w:rsidRDefault="00EC333E" w:rsidP="00EC333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26557FC" w14:textId="77777777" w:rsidR="00EC333E" w:rsidRDefault="00EC333E" w:rsidP="00EC333E">
      <w:r>
        <w:t>In addition:</w:t>
      </w:r>
    </w:p>
    <w:p w14:paraId="54ED0F19" w14:textId="77777777" w:rsidR="00EC333E" w:rsidRDefault="00EC333E" w:rsidP="00EC333E">
      <w:pPr>
        <w:pStyle w:val="EX"/>
      </w:pPr>
      <w:r w:rsidRPr="00647114">
        <w:rPr>
          <w:b/>
        </w:rPr>
        <w:t>is</w:t>
      </w:r>
      <w:r>
        <w:tab/>
        <w:t>(or any other verb in the indicative mood) indicates a statement of fact</w:t>
      </w:r>
    </w:p>
    <w:p w14:paraId="256926E6" w14:textId="77777777" w:rsidR="00EC333E" w:rsidRDefault="00EC333E" w:rsidP="00EC333E">
      <w:pPr>
        <w:pStyle w:val="EX"/>
      </w:pPr>
      <w:r w:rsidRPr="00647114">
        <w:rPr>
          <w:b/>
        </w:rPr>
        <w:t>is not</w:t>
      </w:r>
      <w:r>
        <w:tab/>
        <w:t>(or any other negative verb in the indicative mood) indicates a statement of fact</w:t>
      </w:r>
    </w:p>
    <w:p w14:paraId="4E05FFD9" w14:textId="77777777" w:rsidR="00EC333E" w:rsidRPr="004D3578" w:rsidRDefault="00EC333E" w:rsidP="00EC333E">
      <w:r>
        <w:t>The constructions "is" and "is not" do not indicate requirements.</w:t>
      </w:r>
    </w:p>
    <w:p w14:paraId="57350DCF" w14:textId="77777777" w:rsidR="00EC333E" w:rsidRPr="00450CE8" w:rsidRDefault="00EC333E" w:rsidP="00EC333E">
      <w:pPr>
        <w:pStyle w:val="Heading1"/>
      </w:pPr>
      <w:r w:rsidRPr="00450CE8">
        <w:br w:type="page"/>
      </w:r>
      <w:bookmarkStart w:id="19" w:name="_Toc26620903"/>
      <w:bookmarkStart w:id="20" w:name="_Toc30079715"/>
      <w:bookmarkStart w:id="21" w:name="_Toc66197007"/>
      <w:bookmarkStart w:id="22" w:name="_Toc66198681"/>
      <w:r w:rsidRPr="00450CE8">
        <w:lastRenderedPageBreak/>
        <w:t>1</w:t>
      </w:r>
      <w:r w:rsidRPr="00450CE8">
        <w:tab/>
        <w:t>Scope</w:t>
      </w:r>
      <w:bookmarkEnd w:id="19"/>
      <w:bookmarkEnd w:id="20"/>
      <w:bookmarkEnd w:id="21"/>
      <w:bookmarkEnd w:id="22"/>
    </w:p>
    <w:p w14:paraId="295FA035" w14:textId="77777777" w:rsidR="00EC333E" w:rsidRDefault="00EC333E" w:rsidP="00EC333E">
      <w:r>
        <w:t>TBA</w:t>
      </w:r>
    </w:p>
    <w:p w14:paraId="5491DB35" w14:textId="77777777" w:rsidR="00EC333E" w:rsidRPr="00450CE8" w:rsidRDefault="00EC333E" w:rsidP="00EC333E">
      <w:pPr>
        <w:pStyle w:val="Heading1"/>
      </w:pPr>
      <w:bookmarkStart w:id="23" w:name="_Toc26620904"/>
      <w:bookmarkStart w:id="24" w:name="_Toc30079716"/>
      <w:bookmarkStart w:id="25" w:name="_Toc66197008"/>
      <w:bookmarkStart w:id="26" w:name="_Toc66198682"/>
      <w:r w:rsidRPr="00450CE8">
        <w:t>2</w:t>
      </w:r>
      <w:r w:rsidRPr="00450CE8">
        <w:tab/>
        <w:t>References</w:t>
      </w:r>
      <w:bookmarkEnd w:id="23"/>
      <w:bookmarkEnd w:id="24"/>
      <w:bookmarkEnd w:id="25"/>
      <w:bookmarkEnd w:id="26"/>
    </w:p>
    <w:p w14:paraId="7A9364CE" w14:textId="77777777" w:rsidR="00EC333E" w:rsidRPr="00450CE8" w:rsidRDefault="00EC333E" w:rsidP="00EC333E">
      <w:r w:rsidRPr="00450CE8">
        <w:t>The following documents contain provisions, which, through reference in this text, constitute provisions of the present document.</w:t>
      </w:r>
    </w:p>
    <w:p w14:paraId="038F29E7" w14:textId="77777777" w:rsidR="00EC333E" w:rsidRPr="00450CE8" w:rsidRDefault="00EC333E" w:rsidP="00EC333E">
      <w:pPr>
        <w:pStyle w:val="B1"/>
      </w:pPr>
      <w:r w:rsidRPr="00450CE8">
        <w:t>-</w:t>
      </w:r>
      <w:r w:rsidRPr="00450CE8">
        <w:tab/>
        <w:t>References are either specific (identified by date of publication, edition number, version number, etc.) or non</w:t>
      </w:r>
      <w:r w:rsidRPr="00450CE8">
        <w:noBreakHyphen/>
        <w:t>specific.</w:t>
      </w:r>
    </w:p>
    <w:p w14:paraId="26472829" w14:textId="77777777" w:rsidR="00EC333E" w:rsidRPr="00450CE8" w:rsidRDefault="00EC333E" w:rsidP="00EC333E">
      <w:pPr>
        <w:pStyle w:val="B1"/>
      </w:pPr>
      <w:r w:rsidRPr="00450CE8">
        <w:t>-</w:t>
      </w:r>
      <w:r w:rsidRPr="00450CE8">
        <w:tab/>
        <w:t>For a specific reference, subsequent revisions do not apply.</w:t>
      </w:r>
    </w:p>
    <w:p w14:paraId="12DC6AF0" w14:textId="77777777" w:rsidR="00EC333E" w:rsidRPr="00450CE8" w:rsidRDefault="00EC333E" w:rsidP="00EC333E">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2CFF3BF3" w14:textId="77777777" w:rsidR="00EC333E" w:rsidRPr="00450CE8" w:rsidRDefault="00EC333E" w:rsidP="00EC333E">
      <w:pPr>
        <w:pStyle w:val="EX"/>
      </w:pPr>
      <w:r w:rsidRPr="00450CE8">
        <w:t>[1]</w:t>
      </w:r>
      <w:r w:rsidRPr="00450CE8">
        <w:tab/>
        <w:t>3GPP TR 21.905: "Vocabulary for 3GPP Specifications"</w:t>
      </w:r>
    </w:p>
    <w:p w14:paraId="56ABAD0C" w14:textId="77777777" w:rsidR="00EC333E" w:rsidRPr="00450CE8" w:rsidRDefault="00EC333E" w:rsidP="00EC333E">
      <w:pPr>
        <w:pStyle w:val="EX"/>
      </w:pPr>
      <w:r w:rsidRPr="00450CE8">
        <w:t>[2]</w:t>
      </w:r>
      <w:r w:rsidRPr="00450CE8">
        <w:tab/>
        <w:t>3GPP TR 38.811 v15.2.0: "Study on New Radio (NR) to support non-terrestrial networks (Release 15)"</w:t>
      </w:r>
    </w:p>
    <w:p w14:paraId="131A820C" w14:textId="77777777" w:rsidR="00EC333E" w:rsidRPr="00450CE8" w:rsidRDefault="00EC333E" w:rsidP="00EC333E">
      <w:pPr>
        <w:keepLines/>
        <w:ind w:left="1702" w:hanging="1418"/>
      </w:pPr>
      <w:r>
        <w:t>[3]</w:t>
      </w:r>
      <w:r>
        <w:tab/>
        <w:t>3GPP TR38.821 v16.0.0</w:t>
      </w:r>
      <w:r w:rsidRPr="00450CE8">
        <w:t xml:space="preserve">: </w:t>
      </w:r>
      <w:r>
        <w:t>"</w:t>
      </w:r>
      <w:r w:rsidRPr="00644F10">
        <w:t xml:space="preserve"> Solutions for NR to support non-terrestrial networks (NTN) </w:t>
      </w:r>
      <w:r>
        <w:t>(Release 16</w:t>
      </w:r>
      <w:r w:rsidRPr="00450CE8">
        <w:t>)</w:t>
      </w:r>
      <w:r>
        <w:t>"</w:t>
      </w:r>
    </w:p>
    <w:p w14:paraId="7AFBD448" w14:textId="77777777" w:rsidR="00EC333E" w:rsidRPr="00DC74D9" w:rsidRDefault="00EC333E" w:rsidP="00EC333E">
      <w:pPr>
        <w:pStyle w:val="EX"/>
      </w:pPr>
      <w:r w:rsidRPr="00DC74D9">
        <w:t>[4]</w:t>
      </w:r>
      <w:r w:rsidRPr="00DC74D9">
        <w:tab/>
        <w:t>3GPP TR 45.820 v13.1.0: "Cellular system support for ultra-low complexity and low throughput Internet of Things (CIoT) (Release 13)"</w:t>
      </w:r>
    </w:p>
    <w:p w14:paraId="2A0BCAC3" w14:textId="77777777" w:rsidR="00EC333E" w:rsidRPr="00DC74D9" w:rsidRDefault="00EC333E" w:rsidP="00EC333E">
      <w:pPr>
        <w:pStyle w:val="EX"/>
      </w:pPr>
      <w:r w:rsidRPr="00DC74D9">
        <w:t>[5]</w:t>
      </w:r>
      <w:r w:rsidRPr="00DC74D9">
        <w:tab/>
        <w:t xml:space="preserve">3GPP TS 22.261: "Service requirements for the 5G system; Stage 1 (Release 16)" </w:t>
      </w:r>
    </w:p>
    <w:p w14:paraId="216E7761" w14:textId="77777777" w:rsidR="00EC333E" w:rsidRPr="00DC74D9" w:rsidRDefault="00EC333E" w:rsidP="00EC333E">
      <w:pPr>
        <w:pStyle w:val="EX"/>
      </w:pPr>
      <w:r w:rsidRPr="00DC74D9">
        <w:t>[6]</w:t>
      </w:r>
      <w:r w:rsidRPr="00DC74D9">
        <w:tab/>
        <w:t>R2-1901404: "IoT Device Density Models for Various Environments", Vodafone, RAN2 #105</w:t>
      </w:r>
    </w:p>
    <w:p w14:paraId="25E6843B" w14:textId="77777777" w:rsidR="00EC333E" w:rsidRPr="00DC74D9" w:rsidRDefault="00EC333E" w:rsidP="00EC333E">
      <w:pPr>
        <w:pStyle w:val="EX"/>
      </w:pPr>
      <w:r w:rsidRPr="00DC74D9">
        <w:t>[7]</w:t>
      </w:r>
      <w:r w:rsidRPr="00DC74D9">
        <w:tab/>
        <w:t>3GPP TS 36.331: "E-UTRA Radio Resource Control (RRC) protocol specification (Release 16)"</w:t>
      </w:r>
    </w:p>
    <w:p w14:paraId="176B838F" w14:textId="77777777" w:rsidR="00EC333E" w:rsidRPr="00DC74D9" w:rsidRDefault="00EC333E" w:rsidP="00EC333E">
      <w:pPr>
        <w:pStyle w:val="EX"/>
      </w:pPr>
      <w:r w:rsidRPr="00DC74D9">
        <w:t>[8]</w:t>
      </w:r>
      <w:r w:rsidRPr="00DC74D9">
        <w:tab/>
        <w:t>3GPP TS 36.322: "E-UTRA Radio Link Control (RLC) protocol specification (Release 16)"</w:t>
      </w:r>
    </w:p>
    <w:p w14:paraId="12A2BA4D" w14:textId="77777777" w:rsidR="00EC333E" w:rsidRPr="00DC74D9" w:rsidRDefault="00EC333E" w:rsidP="00EC333E">
      <w:pPr>
        <w:pStyle w:val="EX"/>
      </w:pPr>
      <w:r w:rsidRPr="00DC74D9">
        <w:t>[9]</w:t>
      </w:r>
      <w:r w:rsidRPr="00DC74D9">
        <w:tab/>
        <w:t>3GPP TS 36.323: "E-UTRA Packet Data Convergence Protocol (PDCP) specification (Release 16)"</w:t>
      </w:r>
    </w:p>
    <w:p w14:paraId="07D1DC0A" w14:textId="77777777" w:rsidR="00EC333E" w:rsidRPr="00DC74D9" w:rsidRDefault="00EC333E" w:rsidP="00EC333E">
      <w:pPr>
        <w:pStyle w:val="EX"/>
      </w:pPr>
      <w:r w:rsidRPr="00DC74D9">
        <w:t>[10]</w:t>
      </w:r>
      <w:r w:rsidRPr="00DC74D9">
        <w:tab/>
        <w:t>R2-2011275: "[IoT-NTN] Applicability of TR 38.821 (MediaTek)"</w:t>
      </w:r>
    </w:p>
    <w:p w14:paraId="18F32ABA" w14:textId="77777777" w:rsidR="00EC333E" w:rsidRPr="00B53BC3" w:rsidRDefault="00EC333E" w:rsidP="00EC333E">
      <w:pPr>
        <w:pStyle w:val="EX"/>
        <w:rPr>
          <w:lang w:eastAsia="ja-JP"/>
        </w:rPr>
      </w:pPr>
      <w:r w:rsidRPr="00B53BC3">
        <w:rPr>
          <w:lang w:eastAsia="ja-JP"/>
        </w:rPr>
        <w:t>[</w:t>
      </w:r>
      <w:r>
        <w:rPr>
          <w:lang w:eastAsia="ja-JP"/>
        </w:rPr>
        <w:t>11</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43BAD2CC" w14:textId="77777777" w:rsidR="00EC333E" w:rsidRDefault="00EC333E" w:rsidP="00EC333E">
      <w:pPr>
        <w:pStyle w:val="EX"/>
      </w:pPr>
      <w:r w:rsidRPr="00B53BC3">
        <w:rPr>
          <w:lang w:eastAsia="ja-JP"/>
        </w:rPr>
        <w:t>[</w:t>
      </w:r>
      <w:r>
        <w:rPr>
          <w:lang w:eastAsia="ja-JP"/>
        </w:rPr>
        <w:t>12</w:t>
      </w:r>
      <w:r w:rsidRPr="00B53BC3">
        <w:rPr>
          <w:lang w:eastAsia="ja-JP"/>
        </w:rPr>
        <w:t>]</w:t>
      </w:r>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p>
    <w:p w14:paraId="7135C2E9" w14:textId="77777777" w:rsidR="00EC333E" w:rsidRDefault="00EC333E" w:rsidP="00EC333E"/>
    <w:p w14:paraId="36834694" w14:textId="77777777" w:rsidR="00EC333E" w:rsidRPr="00450CE8" w:rsidRDefault="00EC333E" w:rsidP="00EC333E">
      <w:pPr>
        <w:pStyle w:val="Heading1"/>
      </w:pPr>
      <w:bookmarkStart w:id="27" w:name="_Toc26620905"/>
      <w:bookmarkStart w:id="28" w:name="_Toc30079717"/>
      <w:bookmarkStart w:id="29" w:name="_Toc66197009"/>
      <w:bookmarkStart w:id="30" w:name="_Toc66198683"/>
      <w:r w:rsidRPr="00450CE8">
        <w:t>3</w:t>
      </w:r>
      <w:r w:rsidRPr="00450CE8">
        <w:tab/>
        <w:t>Definitions</w:t>
      </w:r>
      <w:bookmarkEnd w:id="27"/>
      <w:r w:rsidRPr="00DA363D">
        <w:t xml:space="preserve"> </w:t>
      </w:r>
      <w:r>
        <w:t>of terms, symbols and abbreviations</w:t>
      </w:r>
      <w:bookmarkEnd w:id="28"/>
      <w:bookmarkEnd w:id="29"/>
      <w:bookmarkEnd w:id="30"/>
    </w:p>
    <w:p w14:paraId="65375ED3" w14:textId="77777777" w:rsidR="00EC333E" w:rsidRPr="00450CE8" w:rsidRDefault="00EC333E" w:rsidP="00EC333E">
      <w:pPr>
        <w:pStyle w:val="Heading2"/>
      </w:pPr>
      <w:bookmarkStart w:id="31" w:name="_Toc26620906"/>
      <w:bookmarkStart w:id="32" w:name="_Toc30079718"/>
      <w:bookmarkStart w:id="33" w:name="_Toc66197010"/>
      <w:bookmarkStart w:id="34" w:name="_Toc66198684"/>
      <w:r w:rsidRPr="00450CE8">
        <w:t>3.1</w:t>
      </w:r>
      <w:r w:rsidRPr="00450CE8">
        <w:tab/>
      </w:r>
      <w:r>
        <w:t>Terms</w:t>
      </w:r>
      <w:bookmarkEnd w:id="31"/>
      <w:bookmarkEnd w:id="32"/>
      <w:bookmarkEnd w:id="33"/>
      <w:bookmarkEnd w:id="34"/>
    </w:p>
    <w:p w14:paraId="183DB44C" w14:textId="77777777" w:rsidR="00EC333E" w:rsidRPr="00450CE8" w:rsidRDefault="00EC333E" w:rsidP="00EC333E">
      <w:r w:rsidRPr="00450CE8">
        <w:t>For the purposes of the present document, the terms and definitions given in TR 21.905 [1] and the following apply. A term defined in the present document takes precedence over the definition of the same term, if any, in TR 21.905 [1].</w:t>
      </w:r>
    </w:p>
    <w:p w14:paraId="123A93D1" w14:textId="77777777" w:rsidR="00EC333E" w:rsidRPr="00450CE8" w:rsidRDefault="00EC333E" w:rsidP="00EC333E">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6C4561FC" w14:textId="77777777" w:rsidR="00EC333E" w:rsidRPr="00450CE8" w:rsidRDefault="00EC333E" w:rsidP="00EC333E">
      <w:r w:rsidRPr="00450CE8">
        <w:rPr>
          <w:b/>
        </w:rPr>
        <w:lastRenderedPageBreak/>
        <w:t xml:space="preserve">Feeder link: </w:t>
      </w:r>
      <w:r w:rsidRPr="00450CE8">
        <w:t>Wireless link between NTN Gateway and satellite</w:t>
      </w:r>
    </w:p>
    <w:p w14:paraId="3CCCEF11" w14:textId="77777777" w:rsidR="00EC333E" w:rsidRPr="00450CE8" w:rsidRDefault="00EC333E" w:rsidP="00EC333E">
      <w:r w:rsidRPr="00450CE8">
        <w:rPr>
          <w:b/>
        </w:rPr>
        <w:t xml:space="preserve">Geostationary Earth orbit: </w:t>
      </w:r>
      <w:r w:rsidRPr="00450CE8">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1CFC3605" w14:textId="77777777" w:rsidR="00EC333E" w:rsidRPr="00450CE8" w:rsidRDefault="00EC333E" w:rsidP="00EC333E">
      <w:r w:rsidRPr="00450CE8">
        <w:rPr>
          <w:b/>
        </w:rPr>
        <w:t xml:space="preserve">Low Earth Orbit: </w:t>
      </w:r>
      <w:r w:rsidRPr="00450CE8">
        <w:t>Orbit around the Earth with an altitude between 300 km, and 1500 km.</w:t>
      </w:r>
    </w:p>
    <w:p w14:paraId="12B1254D" w14:textId="77777777" w:rsidR="00EC333E" w:rsidRPr="00450CE8" w:rsidRDefault="00EC333E" w:rsidP="00EC333E">
      <w:pPr>
        <w:rPr>
          <w:b/>
        </w:rPr>
      </w:pPr>
      <w:r w:rsidRPr="00450CE8">
        <w:rPr>
          <w:b/>
        </w:rPr>
        <w:t xml:space="preserve">Medium Earth Orbit: </w:t>
      </w:r>
      <w:r w:rsidRPr="00450CE8">
        <w:t>region of space around the Earth above low Earth orbit and below geostationary Earth Orbit.</w:t>
      </w:r>
    </w:p>
    <w:p w14:paraId="30F0B964" w14:textId="77777777" w:rsidR="00EC333E" w:rsidRPr="00450CE8" w:rsidRDefault="00EC333E" w:rsidP="00EC333E">
      <w:r w:rsidRPr="00450CE8">
        <w:rPr>
          <w:b/>
        </w:rPr>
        <w:t>Minimum Elevation angle</w:t>
      </w:r>
      <w:r w:rsidRPr="00450CE8">
        <w:rPr>
          <w:lang w:eastAsia="zh-CN"/>
        </w:rPr>
        <w:t>: minimum angle under which the satellite or UAS platform can be seen by a terminal.</w:t>
      </w:r>
    </w:p>
    <w:p w14:paraId="1E04F092" w14:textId="77777777" w:rsidR="00EC333E" w:rsidRPr="00450CE8" w:rsidRDefault="00EC333E" w:rsidP="00EC333E">
      <w:pPr>
        <w:rPr>
          <w:b/>
        </w:rPr>
      </w:pPr>
      <w:r w:rsidRPr="00450CE8">
        <w:rPr>
          <w:b/>
        </w:rPr>
        <w:t xml:space="preserve">Mobile Services: </w:t>
      </w:r>
      <w:r w:rsidRPr="00450CE8">
        <w:t>a radio-communication service between mobile and land stations, or between mobile stations</w:t>
      </w:r>
    </w:p>
    <w:p w14:paraId="3E8DD034" w14:textId="77777777" w:rsidR="00EC333E" w:rsidRPr="00450CE8" w:rsidRDefault="00EC333E" w:rsidP="00EC333E">
      <w:pPr>
        <w:rPr>
          <w:b/>
        </w:rPr>
      </w:pPr>
      <w:r w:rsidRPr="00450CE8">
        <w:rPr>
          <w:b/>
        </w:rPr>
        <w:t xml:space="preserve">Mobile Satellite Services: </w:t>
      </w:r>
      <w:r w:rsidRPr="00450CE8">
        <w:t>A radio-communication service between mobile earth stations and one or more space stations, or between space stations used by this service; or between mobile earth stations by means of one or more space stations</w:t>
      </w:r>
    </w:p>
    <w:p w14:paraId="61793973" w14:textId="77777777" w:rsidR="00EC333E" w:rsidRPr="00450CE8" w:rsidRDefault="00EC333E" w:rsidP="00EC333E">
      <w:r w:rsidRPr="00450CE8">
        <w:rPr>
          <w:b/>
        </w:rPr>
        <w:t xml:space="preserve">Non-Geostationary Satellites: </w:t>
      </w:r>
      <w:r w:rsidRPr="00450CE8">
        <w:t>Satellites (LEO and MEO) orbiting around the Earth with a period that varies approximately between 1.5 hour and 10 hours..</w:t>
      </w:r>
    </w:p>
    <w:p w14:paraId="029DD376" w14:textId="77777777" w:rsidR="00EC333E" w:rsidRPr="00450CE8" w:rsidRDefault="00EC333E" w:rsidP="00EC333E">
      <w:r w:rsidRPr="00450CE8">
        <w:rPr>
          <w:b/>
        </w:rPr>
        <w:t xml:space="preserve">Non-terrestrial networks: </w:t>
      </w:r>
      <w:r w:rsidRPr="00450CE8">
        <w:t>Networks, or segments of networks, using an airborne or space-borne vehicle to embark a transmission equipment relay node or base station.</w:t>
      </w:r>
    </w:p>
    <w:p w14:paraId="7BC611CE" w14:textId="77777777" w:rsidR="00EC333E" w:rsidRPr="00450CE8" w:rsidRDefault="00EC333E" w:rsidP="00EC333E">
      <w:pPr>
        <w:rPr>
          <w:b/>
        </w:rPr>
      </w:pPr>
      <w:r w:rsidRPr="00450CE8">
        <w:rPr>
          <w:b/>
        </w:rPr>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78A61807" w14:textId="77777777" w:rsidR="00EC333E" w:rsidRPr="00450CE8" w:rsidRDefault="00EC333E" w:rsidP="00EC333E">
      <w:r w:rsidRPr="00450CE8">
        <w:rPr>
          <w:b/>
        </w:rPr>
        <w:t xml:space="preserve">On Board processing: </w:t>
      </w:r>
      <w:r w:rsidRPr="00450CE8">
        <w:t xml:space="preserve">digital processing carried out on uplink RF signals aboard a satellite or an aerial. </w:t>
      </w:r>
    </w:p>
    <w:p w14:paraId="16F4AF9E" w14:textId="77777777" w:rsidR="00EC333E" w:rsidRPr="00450CE8" w:rsidRDefault="00EC333E" w:rsidP="00EC333E">
      <w:r>
        <w:rPr>
          <w:b/>
        </w:rPr>
        <w:t>On board NTN e</w:t>
      </w:r>
      <w:r w:rsidRPr="00450CE8">
        <w:rPr>
          <w:b/>
        </w:rPr>
        <w:t>NB</w:t>
      </w:r>
      <w:r>
        <w:t>: e</w:t>
      </w:r>
      <w:r w:rsidRPr="00450CE8">
        <w:t>NB implemented in the regenerative payl</w:t>
      </w:r>
      <w:r>
        <w:t>oad on board a satellite</w:t>
      </w:r>
      <w:r w:rsidRPr="00450CE8">
        <w:t>.</w:t>
      </w:r>
    </w:p>
    <w:p w14:paraId="4402099A" w14:textId="77777777" w:rsidR="00EC333E" w:rsidRPr="00450CE8" w:rsidRDefault="00EC333E" w:rsidP="00EC333E">
      <w:r>
        <w:rPr>
          <w:b/>
        </w:rPr>
        <w:t>On ground NTN e</w:t>
      </w:r>
      <w:r w:rsidRPr="00450CE8">
        <w:rPr>
          <w:b/>
        </w:rPr>
        <w:t>NB</w:t>
      </w:r>
      <w:r>
        <w:t>: e</w:t>
      </w:r>
      <w:r w:rsidRPr="00450CE8">
        <w:t xml:space="preserve">NB </w:t>
      </w:r>
      <w:r>
        <w:t>of a transparent satellite</w:t>
      </w:r>
      <w:r w:rsidRPr="00450CE8">
        <w:t xml:space="preserve"> payload implemented on ground. </w:t>
      </w:r>
    </w:p>
    <w:p w14:paraId="1D37448B" w14:textId="77777777" w:rsidR="00EC333E" w:rsidRPr="00450CE8" w:rsidRDefault="00EC333E" w:rsidP="00EC333E">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6C4D5C0A" w14:textId="77777777" w:rsidR="00EC333E" w:rsidRPr="00450CE8" w:rsidRDefault="00EC333E" w:rsidP="00EC333E">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6ED0D9C6" w14:textId="77777777" w:rsidR="00EC333E" w:rsidRPr="00450CE8" w:rsidRDefault="00EC333E" w:rsidP="00EC333E">
      <w:r w:rsidRPr="00450CE8">
        <w:rPr>
          <w:b/>
        </w:rPr>
        <w:t xml:space="preserve">Round Trip Delay: </w:t>
      </w:r>
      <w:r w:rsidRPr="00450CE8">
        <w:t>time required for a signal to travel from a terminal to the sat-gateway or from the sat-gateway to the terminal and back..</w:t>
      </w:r>
    </w:p>
    <w:p w14:paraId="5D3F81BB" w14:textId="77777777" w:rsidR="00EC333E" w:rsidRPr="00450CE8" w:rsidRDefault="00EC333E" w:rsidP="00EC333E">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6860C610" w14:textId="77777777" w:rsidR="00EC333E" w:rsidRPr="00450CE8" w:rsidRDefault="00EC333E" w:rsidP="00EC333E">
      <w:r w:rsidRPr="00450CE8">
        <w:rPr>
          <w:b/>
        </w:rPr>
        <w:t xml:space="preserve">Satellite beam: </w:t>
      </w:r>
      <w:r w:rsidRPr="00450CE8">
        <w:t>A beam generated by an antenna on-board a satellite</w:t>
      </w:r>
    </w:p>
    <w:p w14:paraId="639B3990" w14:textId="77777777" w:rsidR="00EC333E" w:rsidRPr="00450CE8" w:rsidRDefault="00EC333E" w:rsidP="00EC333E">
      <w:r w:rsidRPr="00450CE8">
        <w:rPr>
          <w:b/>
        </w:rPr>
        <w:t xml:space="preserve">Service link: </w:t>
      </w:r>
      <w:r w:rsidRPr="00450CE8">
        <w:t>Radio link between satellite and UE</w:t>
      </w:r>
    </w:p>
    <w:p w14:paraId="54FC3CC7" w14:textId="77777777" w:rsidR="00EC333E" w:rsidRPr="00450CE8" w:rsidRDefault="00EC333E" w:rsidP="00EC333E">
      <w:pPr>
        <w:rPr>
          <w:b/>
        </w:rPr>
      </w:pPr>
      <w:r w:rsidRPr="00450CE8">
        <w:rPr>
          <w:b/>
        </w:rPr>
        <w:t xml:space="preserve">Transparent payload: </w:t>
      </w:r>
      <w:r w:rsidRPr="00450CE8">
        <w:t>payload that changes the frequency carrier of the uplink RF signal, filters and amplifies it before transmitting it on the downlink</w:t>
      </w:r>
      <w:r w:rsidRPr="00450CE8">
        <w:rPr>
          <w:b/>
        </w:rPr>
        <w:t xml:space="preserve"> </w:t>
      </w:r>
    </w:p>
    <w:p w14:paraId="6BB4749C" w14:textId="77777777" w:rsidR="00EC333E" w:rsidRPr="00450CE8" w:rsidRDefault="00EC333E" w:rsidP="00EC333E">
      <w:r w:rsidRPr="00450CE8">
        <w:rPr>
          <w:b/>
        </w:rPr>
        <w:t xml:space="preserve">User Connectivity: </w:t>
      </w:r>
      <w:r w:rsidRPr="00450CE8">
        <w:t>capability to establish and maintain data transfer between networks and Terminals</w:t>
      </w:r>
    </w:p>
    <w:p w14:paraId="04EA681B" w14:textId="77777777" w:rsidR="00EC333E" w:rsidRPr="00450CE8" w:rsidRDefault="00EC333E" w:rsidP="00EC333E">
      <w:r w:rsidRPr="00450CE8">
        <w:rPr>
          <w:b/>
        </w:rPr>
        <w:t xml:space="preserve">User Throughput: </w:t>
      </w:r>
      <w:r w:rsidRPr="00450CE8">
        <w:t>data rate provided to a terminal</w:t>
      </w:r>
    </w:p>
    <w:p w14:paraId="2FA888C9" w14:textId="77777777" w:rsidR="00EC333E" w:rsidRPr="00450CE8" w:rsidRDefault="00EC333E" w:rsidP="00EC333E">
      <w:pPr>
        <w:pStyle w:val="Heading2"/>
      </w:pPr>
      <w:bookmarkStart w:id="35" w:name="_Toc26620907"/>
      <w:bookmarkStart w:id="36" w:name="_Toc30079719"/>
      <w:bookmarkStart w:id="37" w:name="_Toc66197011"/>
      <w:bookmarkStart w:id="38" w:name="_Toc66198685"/>
      <w:r w:rsidRPr="00450CE8">
        <w:t>3.2</w:t>
      </w:r>
      <w:r w:rsidRPr="00450CE8">
        <w:tab/>
        <w:t>Symbols</w:t>
      </w:r>
      <w:bookmarkEnd w:id="35"/>
      <w:bookmarkEnd w:id="36"/>
      <w:bookmarkEnd w:id="37"/>
      <w:bookmarkEnd w:id="38"/>
    </w:p>
    <w:p w14:paraId="6F944A9A" w14:textId="77777777" w:rsidR="00EC333E" w:rsidRPr="00450CE8" w:rsidRDefault="00EC333E" w:rsidP="00EC333E">
      <w:r>
        <w:t>Void</w:t>
      </w:r>
    </w:p>
    <w:p w14:paraId="26FEF001" w14:textId="77777777" w:rsidR="00EC333E" w:rsidRPr="00450CE8" w:rsidRDefault="00EC333E" w:rsidP="00EC333E">
      <w:pPr>
        <w:pStyle w:val="Heading2"/>
      </w:pPr>
      <w:bookmarkStart w:id="39" w:name="_Toc26620908"/>
      <w:bookmarkStart w:id="40" w:name="_Toc30079720"/>
      <w:bookmarkStart w:id="41" w:name="_Toc66197012"/>
      <w:bookmarkStart w:id="42" w:name="_Toc66198686"/>
      <w:r w:rsidRPr="00450CE8">
        <w:lastRenderedPageBreak/>
        <w:t>3.3</w:t>
      </w:r>
      <w:r w:rsidRPr="00450CE8">
        <w:tab/>
        <w:t>Abbreviations</w:t>
      </w:r>
      <w:bookmarkEnd w:id="39"/>
      <w:bookmarkEnd w:id="40"/>
      <w:bookmarkEnd w:id="41"/>
      <w:bookmarkEnd w:id="42"/>
    </w:p>
    <w:p w14:paraId="1D4A2C29" w14:textId="77777777" w:rsidR="00EC333E" w:rsidRPr="00450CE8" w:rsidRDefault="00EC333E" w:rsidP="00EC333E">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418CD38C" w14:textId="77777777" w:rsidR="00EC333E" w:rsidRPr="00450CE8" w:rsidRDefault="00EC333E" w:rsidP="00EC333E">
      <w:pPr>
        <w:pStyle w:val="EW"/>
      </w:pPr>
    </w:p>
    <w:p w14:paraId="529C739B" w14:textId="77777777" w:rsidR="00EC333E" w:rsidRDefault="00EC333E" w:rsidP="00EC333E">
      <w:pPr>
        <w:pStyle w:val="EW"/>
        <w:rPr>
          <w:rFonts w:eastAsia="Calibri"/>
        </w:rPr>
      </w:pPr>
      <w:r>
        <w:rPr>
          <w:rFonts w:eastAsia="Calibri"/>
        </w:rPr>
        <w:t>CHO</w:t>
      </w:r>
      <w:r>
        <w:rPr>
          <w:rFonts w:eastAsia="Calibri"/>
        </w:rPr>
        <w:tab/>
        <w:t>Conditional Handover</w:t>
      </w:r>
    </w:p>
    <w:p w14:paraId="570BE1AA" w14:textId="77777777" w:rsidR="00EC333E" w:rsidRPr="00450CE8" w:rsidRDefault="00EC333E" w:rsidP="00EC333E">
      <w:pPr>
        <w:pStyle w:val="EW"/>
        <w:rPr>
          <w:rFonts w:eastAsia="Calibri"/>
        </w:rPr>
      </w:pPr>
      <w:r w:rsidRPr="00450CE8">
        <w:rPr>
          <w:rFonts w:eastAsia="Calibri"/>
        </w:rPr>
        <w:t>ECEF</w:t>
      </w:r>
      <w:r w:rsidRPr="00450CE8">
        <w:rPr>
          <w:rFonts w:eastAsia="Calibri"/>
        </w:rPr>
        <w:tab/>
        <w:t>Earth-Centered, Earth-Fixed</w:t>
      </w:r>
    </w:p>
    <w:p w14:paraId="7DDD2739" w14:textId="77777777" w:rsidR="00EC333E" w:rsidRPr="00450CE8" w:rsidRDefault="00EC333E" w:rsidP="00EC333E">
      <w:pPr>
        <w:pStyle w:val="EW"/>
      </w:pPr>
      <w:r w:rsidRPr="00450CE8">
        <w:rPr>
          <w:rFonts w:eastAsia="Calibri"/>
        </w:rPr>
        <w:t>EIRP</w:t>
      </w:r>
      <w:r w:rsidRPr="00450CE8">
        <w:tab/>
      </w:r>
      <w:r w:rsidRPr="00450CE8">
        <w:rPr>
          <w:rFonts w:eastAsia="Calibri"/>
        </w:rPr>
        <w:t>Equivalent Isotropic Radiated Power</w:t>
      </w:r>
    </w:p>
    <w:p w14:paraId="2836A833" w14:textId="77777777" w:rsidR="00EC333E" w:rsidRPr="00450CE8" w:rsidRDefault="00EC333E" w:rsidP="00EC333E">
      <w:pPr>
        <w:pStyle w:val="EW"/>
      </w:pPr>
      <w:r w:rsidRPr="00450CE8">
        <w:t>GEO</w:t>
      </w:r>
      <w:r w:rsidRPr="00450CE8">
        <w:tab/>
        <w:t>Geostationary Earth Orbiting</w:t>
      </w:r>
    </w:p>
    <w:p w14:paraId="53DF74FB" w14:textId="77777777" w:rsidR="00EC333E" w:rsidRPr="00450CE8" w:rsidRDefault="00EC333E" w:rsidP="00EC333E">
      <w:pPr>
        <w:pStyle w:val="EW"/>
      </w:pPr>
      <w:r>
        <w:t>e</w:t>
      </w:r>
      <w:r w:rsidRPr="00450CE8">
        <w:t>NB</w:t>
      </w:r>
      <w:r w:rsidRPr="00450CE8">
        <w:tab/>
      </w:r>
      <w:r>
        <w:t>E-UTRAN</w:t>
      </w:r>
      <w:r w:rsidRPr="00450CE8">
        <w:t xml:space="preserve"> Node B</w:t>
      </w:r>
    </w:p>
    <w:p w14:paraId="3E97B3D3" w14:textId="77777777" w:rsidR="00EC333E" w:rsidRPr="00CE4F52" w:rsidRDefault="00EC333E" w:rsidP="00EC333E">
      <w:pPr>
        <w:pStyle w:val="EW"/>
      </w:pPr>
      <w:r w:rsidRPr="00CE4F52">
        <w:t>GW</w:t>
      </w:r>
      <w:r w:rsidRPr="00CE4F52">
        <w:tab/>
        <w:t>Gateway</w:t>
      </w:r>
    </w:p>
    <w:p w14:paraId="5CDA7C0B" w14:textId="77777777" w:rsidR="00EC333E" w:rsidRPr="00450CE8" w:rsidRDefault="00EC333E" w:rsidP="00EC333E">
      <w:pPr>
        <w:pStyle w:val="EW"/>
      </w:pPr>
      <w:r w:rsidRPr="00450CE8">
        <w:t>LEO</w:t>
      </w:r>
      <w:r w:rsidRPr="00450CE8">
        <w:tab/>
        <w:t>Low Earth Orbiting</w:t>
      </w:r>
    </w:p>
    <w:p w14:paraId="44D59C65" w14:textId="77777777" w:rsidR="00EC333E" w:rsidRPr="00450CE8" w:rsidRDefault="00EC333E" w:rsidP="00EC333E">
      <w:pPr>
        <w:pStyle w:val="EW"/>
      </w:pPr>
      <w:r w:rsidRPr="00450CE8">
        <w:t>Mbps</w:t>
      </w:r>
      <w:r w:rsidRPr="00450CE8">
        <w:tab/>
        <w:t>Mega bit per second</w:t>
      </w:r>
    </w:p>
    <w:p w14:paraId="51DDA5D5" w14:textId="77777777" w:rsidR="00EC333E" w:rsidRPr="00450CE8" w:rsidRDefault="00EC333E" w:rsidP="00EC333E">
      <w:pPr>
        <w:pStyle w:val="EW"/>
      </w:pPr>
      <w:r w:rsidRPr="00450CE8">
        <w:t>MEO</w:t>
      </w:r>
      <w:r w:rsidRPr="00450CE8">
        <w:tab/>
        <w:t>Medium Earth Orbiting</w:t>
      </w:r>
    </w:p>
    <w:p w14:paraId="3F2FBFBC" w14:textId="77777777" w:rsidR="00EC333E" w:rsidRPr="0040508F" w:rsidRDefault="00EC333E" w:rsidP="00EC333E">
      <w:pPr>
        <w:pStyle w:val="EW"/>
      </w:pPr>
      <w:r w:rsidRPr="0040508F">
        <w:t>MS</w:t>
      </w:r>
      <w:r w:rsidRPr="0040508F">
        <w:tab/>
        <w:t>Mobile Services</w:t>
      </w:r>
    </w:p>
    <w:p w14:paraId="25DB6398" w14:textId="77777777" w:rsidR="00EC333E" w:rsidRPr="0040508F" w:rsidRDefault="00EC333E" w:rsidP="00EC333E">
      <w:pPr>
        <w:pStyle w:val="EW"/>
      </w:pPr>
      <w:r w:rsidRPr="0040508F">
        <w:t>MSS</w:t>
      </w:r>
      <w:r w:rsidRPr="0040508F">
        <w:tab/>
        <w:t>Mobile Satellite Services</w:t>
      </w:r>
    </w:p>
    <w:p w14:paraId="6C887EF4" w14:textId="77777777" w:rsidR="00EC333E" w:rsidRPr="00450CE8" w:rsidRDefault="00EC333E" w:rsidP="00EC333E">
      <w:pPr>
        <w:pStyle w:val="EW"/>
      </w:pPr>
      <w:r w:rsidRPr="00450CE8">
        <w:t>NGEO</w:t>
      </w:r>
      <w:r w:rsidRPr="00450CE8">
        <w:tab/>
        <w:t>Non-Geostationary Earth Orbiting</w:t>
      </w:r>
    </w:p>
    <w:p w14:paraId="4B7B5472" w14:textId="77777777" w:rsidR="00EC333E" w:rsidRPr="00450CE8" w:rsidRDefault="00EC333E" w:rsidP="00EC333E">
      <w:pPr>
        <w:pStyle w:val="EW"/>
      </w:pPr>
      <w:r w:rsidRPr="00450CE8">
        <w:t>NTN</w:t>
      </w:r>
      <w:r w:rsidRPr="00450CE8">
        <w:tab/>
        <w:t>Non-Terrestrial Network</w:t>
      </w:r>
    </w:p>
    <w:p w14:paraId="5563725A" w14:textId="77777777" w:rsidR="00EC333E" w:rsidRPr="00450CE8" w:rsidRDefault="00EC333E" w:rsidP="00EC333E">
      <w:pPr>
        <w:pStyle w:val="EW"/>
      </w:pPr>
      <w:r w:rsidRPr="00450CE8">
        <w:t>RAN</w:t>
      </w:r>
      <w:r w:rsidRPr="00450CE8">
        <w:tab/>
        <w:t>Radio Access Network</w:t>
      </w:r>
    </w:p>
    <w:p w14:paraId="6326D7D6" w14:textId="77777777" w:rsidR="00EC333E" w:rsidRPr="00450CE8" w:rsidRDefault="00EC333E" w:rsidP="00EC333E">
      <w:pPr>
        <w:pStyle w:val="EW"/>
      </w:pPr>
      <w:r w:rsidRPr="00450CE8">
        <w:t>RTD</w:t>
      </w:r>
      <w:r w:rsidRPr="00450CE8">
        <w:tab/>
        <w:t>Round Trip Delay</w:t>
      </w:r>
    </w:p>
    <w:p w14:paraId="64331138" w14:textId="77777777" w:rsidR="00EC333E" w:rsidRPr="00450CE8" w:rsidRDefault="00EC333E" w:rsidP="00EC333E">
      <w:pPr>
        <w:pStyle w:val="EW"/>
      </w:pPr>
      <w:r w:rsidRPr="00450CE8">
        <w:t>Rx</w:t>
      </w:r>
      <w:r w:rsidRPr="00450CE8">
        <w:tab/>
        <w:t>Receiver</w:t>
      </w:r>
    </w:p>
    <w:p w14:paraId="16288170" w14:textId="77777777" w:rsidR="00EC333E" w:rsidRPr="00450CE8" w:rsidRDefault="00EC333E" w:rsidP="00EC333E">
      <w:pPr>
        <w:pStyle w:val="EW"/>
      </w:pPr>
      <w:r w:rsidRPr="00450CE8">
        <w:t>SNR</w:t>
      </w:r>
      <w:r w:rsidRPr="00450CE8">
        <w:tab/>
        <w:t>Signal-to-Noise Ratio</w:t>
      </w:r>
    </w:p>
    <w:p w14:paraId="2AFA7556" w14:textId="77777777" w:rsidR="00EC333E" w:rsidRDefault="00EC333E" w:rsidP="00EC333E">
      <w:pPr>
        <w:pStyle w:val="EW"/>
      </w:pPr>
      <w:r>
        <w:t>TA</w:t>
      </w:r>
      <w:r>
        <w:tab/>
        <w:t>Tracking Area</w:t>
      </w:r>
    </w:p>
    <w:p w14:paraId="6574414D" w14:textId="77777777" w:rsidR="00EC333E" w:rsidRDefault="00EC333E" w:rsidP="00EC333E">
      <w:pPr>
        <w:pStyle w:val="EW"/>
      </w:pPr>
      <w:r>
        <w:t>TAC</w:t>
      </w:r>
      <w:r>
        <w:tab/>
        <w:t>Tracking Area Code</w:t>
      </w:r>
    </w:p>
    <w:p w14:paraId="37FA17BE" w14:textId="77777777" w:rsidR="00EC333E" w:rsidRDefault="00EC333E" w:rsidP="00EC333E">
      <w:pPr>
        <w:pStyle w:val="EW"/>
      </w:pPr>
      <w:r>
        <w:t>TAU</w:t>
      </w:r>
      <w:r>
        <w:tab/>
        <w:t>Tracking Area Update</w:t>
      </w:r>
    </w:p>
    <w:p w14:paraId="106D95AA" w14:textId="77777777" w:rsidR="00EC333E" w:rsidRPr="00450CE8" w:rsidRDefault="00EC333E" w:rsidP="00EC333E">
      <w:pPr>
        <w:pStyle w:val="EW"/>
      </w:pPr>
      <w:r w:rsidRPr="00450CE8">
        <w:t>TLE</w:t>
      </w:r>
      <w:r w:rsidRPr="00450CE8">
        <w:tab/>
        <w:t>Two-Line Element</w:t>
      </w:r>
    </w:p>
    <w:p w14:paraId="571352BA" w14:textId="77777777" w:rsidR="00EC333E" w:rsidRPr="00450CE8" w:rsidRDefault="00EC333E" w:rsidP="00EC333E">
      <w:pPr>
        <w:pStyle w:val="EW"/>
      </w:pPr>
      <w:r w:rsidRPr="00450CE8">
        <w:t>UAS</w:t>
      </w:r>
      <w:r w:rsidRPr="00450CE8">
        <w:tab/>
        <w:t>Unmanned Aircraft System</w:t>
      </w:r>
    </w:p>
    <w:p w14:paraId="1B599DB6" w14:textId="77777777" w:rsidR="00EC333E" w:rsidRPr="00450CE8" w:rsidRDefault="00EC333E" w:rsidP="00EC333E">
      <w:pPr>
        <w:pStyle w:val="EW"/>
      </w:pPr>
      <w:r w:rsidRPr="00450CE8">
        <w:t>UE</w:t>
      </w:r>
      <w:r w:rsidRPr="00450CE8">
        <w:tab/>
        <w:t>User Equipment</w:t>
      </w:r>
    </w:p>
    <w:p w14:paraId="5804176C" w14:textId="77777777" w:rsidR="00EC333E" w:rsidRPr="00450CE8" w:rsidRDefault="00EC333E" w:rsidP="00EC333E">
      <w:pPr>
        <w:pStyle w:val="Heading1"/>
      </w:pPr>
      <w:r w:rsidRPr="00450CE8">
        <w:br w:type="page"/>
      </w:r>
      <w:bookmarkStart w:id="43" w:name="_Toc26620909"/>
      <w:bookmarkStart w:id="44" w:name="_Toc30079721"/>
      <w:bookmarkStart w:id="45" w:name="_Toc66197013"/>
      <w:bookmarkStart w:id="46" w:name="_Toc66198687"/>
      <w:r w:rsidRPr="00450CE8">
        <w:lastRenderedPageBreak/>
        <w:t>4</w:t>
      </w:r>
      <w:r w:rsidRPr="00450CE8">
        <w:tab/>
      </w:r>
      <w:r>
        <w:t xml:space="preserve">IoT </w:t>
      </w:r>
      <w:r w:rsidRPr="00450CE8">
        <w:t>Non-Terrestrial Networks overview and scenarios</w:t>
      </w:r>
      <w:bookmarkEnd w:id="43"/>
      <w:bookmarkEnd w:id="44"/>
      <w:bookmarkEnd w:id="45"/>
      <w:bookmarkEnd w:id="46"/>
    </w:p>
    <w:p w14:paraId="30036EF0" w14:textId="77777777" w:rsidR="00EC333E" w:rsidRPr="00450CE8" w:rsidRDefault="00EC333E" w:rsidP="00EC333E">
      <w:pPr>
        <w:pStyle w:val="Heading2"/>
      </w:pPr>
      <w:bookmarkStart w:id="47" w:name="_Toc26620910"/>
      <w:bookmarkStart w:id="48" w:name="_Toc30079722"/>
      <w:bookmarkStart w:id="49" w:name="_Toc66197014"/>
      <w:bookmarkStart w:id="50" w:name="_Toc66198688"/>
      <w:r w:rsidRPr="00450CE8">
        <w:t>4.1</w:t>
      </w:r>
      <w:r w:rsidRPr="00450CE8">
        <w:tab/>
      </w:r>
      <w:r>
        <w:t xml:space="preserve">IoT </w:t>
      </w:r>
      <w:r w:rsidRPr="00450CE8">
        <w:t>Non-Terrestrial Networks overview</w:t>
      </w:r>
      <w:bookmarkEnd w:id="47"/>
      <w:bookmarkEnd w:id="48"/>
      <w:bookmarkEnd w:id="49"/>
      <w:bookmarkEnd w:id="50"/>
    </w:p>
    <w:p w14:paraId="0EC3CBD3" w14:textId="77777777" w:rsidR="00EC333E" w:rsidRPr="00450CE8" w:rsidRDefault="00EC333E" w:rsidP="00EC333E">
      <w:r w:rsidRPr="00450CE8">
        <w:t>A non-terrestrial network refers to a network, or segment of networks using RF resources on boa</w:t>
      </w:r>
      <w:r>
        <w:t>rd a satellite</w:t>
      </w:r>
      <w:r w:rsidRPr="00450CE8">
        <w:t>.</w:t>
      </w:r>
    </w:p>
    <w:p w14:paraId="086F20F1" w14:textId="77777777" w:rsidR="00EC333E" w:rsidRPr="00450CE8" w:rsidRDefault="00EC333E" w:rsidP="00EC333E">
      <w:r w:rsidRPr="00450CE8">
        <w:t>The typical scenario of a non-terrestrial network providing access to user equipment is depicted below:</w:t>
      </w:r>
    </w:p>
    <w:p w14:paraId="2A4F7560" w14:textId="2EFCC2D1" w:rsidR="00EC333E" w:rsidRDefault="00EC333E" w:rsidP="00EC333E">
      <w:pPr>
        <w:pStyle w:val="TH"/>
      </w:pPr>
      <w:r>
        <w:rPr>
          <w:noProof/>
        </w:rPr>
        <mc:AlternateContent>
          <mc:Choice Requires="wpg">
            <w:drawing>
              <wp:anchor distT="0" distB="0" distL="114300" distR="114300" simplePos="0" relativeHeight="251659264" behindDoc="0" locked="0" layoutInCell="1" allowOverlap="1" wp14:anchorId="784611EF" wp14:editId="6ED65160">
                <wp:simplePos x="0" y="0"/>
                <wp:positionH relativeFrom="column">
                  <wp:posOffset>0</wp:posOffset>
                </wp:positionH>
                <wp:positionV relativeFrom="paragraph">
                  <wp:posOffset>0</wp:posOffset>
                </wp:positionV>
                <wp:extent cx="6032500" cy="2600325"/>
                <wp:effectExtent l="0" t="0" r="0" b="0"/>
                <wp:wrapNone/>
                <wp:docPr id="12"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13" name="Image 3"/>
                          <pic:cNvPicPr>
                            <a:picLocks noChangeAspect="1" noChangeArrowheads="1"/>
                          </pic:cNvPicPr>
                        </pic:nvPicPr>
                        <pic:blipFill>
                          <a:blip r:embed="rId11" cstate="print"/>
                          <a:srcRect/>
                          <a:stretch>
                            <a:fillRect/>
                          </a:stretch>
                        </pic:blipFill>
                        <pic:spPr bwMode="auto">
                          <a:xfrm>
                            <a:off x="0" y="0"/>
                            <a:ext cx="6032500" cy="2600325"/>
                          </a:xfrm>
                          <a:prstGeom prst="rect">
                            <a:avLst/>
                          </a:prstGeom>
                          <a:noFill/>
                          <a:ln>
                            <a:noFill/>
                          </a:ln>
                        </pic:spPr>
                      </pic:pic>
                      <wps:wsp>
                        <wps:cNvPr id="14"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C08B58D" id="Group 21" o:spid="_x0000_s1026" style="position:absolute;margin-left:0;margin-top:0;width:475pt;height:204.75pt;z-index:251659264"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" fillcolor="window" strokecolor="window" strokeweight="1pt"/>
              </v:group>
            </w:pict>
          </mc:Fallback>
        </mc:AlternateContent>
      </w:r>
    </w:p>
    <w:p w14:paraId="4556A3B7" w14:textId="77777777" w:rsidR="00EC333E" w:rsidRDefault="00EC333E" w:rsidP="00EC333E">
      <w:pPr>
        <w:pStyle w:val="TH"/>
      </w:pPr>
    </w:p>
    <w:p w14:paraId="27D37408" w14:textId="77777777" w:rsidR="00EC333E" w:rsidRDefault="00EC333E" w:rsidP="00EC333E">
      <w:pPr>
        <w:pStyle w:val="TH"/>
      </w:pPr>
    </w:p>
    <w:p w14:paraId="7617147F" w14:textId="77777777" w:rsidR="00EC333E" w:rsidRDefault="00EC333E" w:rsidP="00EC333E">
      <w:pPr>
        <w:pStyle w:val="TH"/>
      </w:pPr>
    </w:p>
    <w:p w14:paraId="6E7A31D0" w14:textId="77777777" w:rsidR="00EC333E" w:rsidRDefault="00EC333E" w:rsidP="00EC333E">
      <w:pPr>
        <w:pStyle w:val="TH"/>
      </w:pPr>
    </w:p>
    <w:p w14:paraId="60D5E522" w14:textId="77777777" w:rsidR="00EC333E" w:rsidRDefault="00EC333E" w:rsidP="00EC333E">
      <w:pPr>
        <w:pStyle w:val="TH"/>
      </w:pPr>
    </w:p>
    <w:p w14:paraId="08C42AD6" w14:textId="77777777" w:rsidR="00EC333E" w:rsidRDefault="00EC333E" w:rsidP="00EC333E">
      <w:pPr>
        <w:pStyle w:val="TH"/>
      </w:pPr>
    </w:p>
    <w:p w14:paraId="68AC1347" w14:textId="77777777" w:rsidR="00EC333E" w:rsidRDefault="00EC333E" w:rsidP="00EC333E">
      <w:pPr>
        <w:pStyle w:val="TH"/>
      </w:pPr>
    </w:p>
    <w:p w14:paraId="2C6C8C32" w14:textId="77777777" w:rsidR="00EC333E" w:rsidRDefault="00EC333E" w:rsidP="00EC333E">
      <w:pPr>
        <w:pStyle w:val="TH"/>
      </w:pPr>
    </w:p>
    <w:p w14:paraId="5B4B283D" w14:textId="77777777" w:rsidR="00EC333E" w:rsidRPr="00A90872" w:rsidRDefault="00EC333E" w:rsidP="00EC333E">
      <w:pPr>
        <w:pStyle w:val="TF"/>
      </w:pPr>
      <w:r w:rsidRPr="00A90872">
        <w:t>Figure 4.1-1: Non-terrestrial network typical scenario based on transparent payload</w:t>
      </w:r>
    </w:p>
    <w:p w14:paraId="6D539056" w14:textId="77777777" w:rsidR="00EC333E" w:rsidRPr="00B923D6" w:rsidRDefault="00EC333E" w:rsidP="00EC333E">
      <w:r w:rsidRPr="00B923D6">
        <w:t>Non-Terrestrial Network typically features the following elements:</w:t>
      </w:r>
    </w:p>
    <w:p w14:paraId="39D52DD3" w14:textId="77777777" w:rsidR="00EC333E" w:rsidRPr="00B923D6" w:rsidRDefault="00EC333E" w:rsidP="00EC333E">
      <w:pPr>
        <w:pStyle w:val="B1"/>
      </w:pPr>
      <w:r w:rsidRPr="00B923D6">
        <w:t>-</w:t>
      </w:r>
      <w:r w:rsidRPr="00B923D6">
        <w:tab/>
        <w:t>One or several sat-gateways that connect the Non-Terrestrial Network to a public data network</w:t>
      </w:r>
    </w:p>
    <w:p w14:paraId="424BD7C9" w14:textId="77777777" w:rsidR="00EC333E" w:rsidRPr="00450CE8" w:rsidRDefault="00EC333E" w:rsidP="00EC333E">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72A21594" w14:textId="77777777" w:rsidR="00EC333E" w:rsidRPr="00450CE8" w:rsidRDefault="00EC333E" w:rsidP="00EC333E">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t xml:space="preserve">. </w:t>
      </w:r>
      <w:r w:rsidRPr="003633DA">
        <w:t>Service discontinuity can also be deployed</w:t>
      </w:r>
      <w:r>
        <w:t>.</w:t>
      </w:r>
    </w:p>
    <w:p w14:paraId="4F22CD9E" w14:textId="77777777" w:rsidR="00EC333E" w:rsidRPr="00B923D6" w:rsidRDefault="00EC333E" w:rsidP="00EC333E">
      <w:pPr>
        <w:pStyle w:val="B1"/>
      </w:pPr>
      <w:r w:rsidRPr="00B923D6">
        <w:t>-</w:t>
      </w:r>
      <w:r w:rsidRPr="00B923D6">
        <w:tab/>
        <w:t xml:space="preserve">A Feeder link or radio link between a sat-gateway and the </w:t>
      </w:r>
      <w:r>
        <w:t>satellite</w:t>
      </w:r>
    </w:p>
    <w:p w14:paraId="0537142C" w14:textId="77777777" w:rsidR="00EC333E" w:rsidRPr="00450CE8" w:rsidRDefault="00EC333E" w:rsidP="00EC333E">
      <w:pPr>
        <w:pStyle w:val="B1"/>
      </w:pPr>
      <w:r w:rsidRPr="00B923D6">
        <w:t>-</w:t>
      </w:r>
      <w:r w:rsidRPr="00B923D6">
        <w:tab/>
        <w:t xml:space="preserve">A service link or radio link between the user equipment and the </w:t>
      </w:r>
      <w:r>
        <w:t>satellite</w:t>
      </w:r>
      <w:r w:rsidRPr="00B923D6">
        <w:t>.</w:t>
      </w:r>
    </w:p>
    <w:p w14:paraId="2D0D936F" w14:textId="77777777" w:rsidR="00EC333E" w:rsidRPr="00B923D6" w:rsidRDefault="00EC333E" w:rsidP="00EC333E">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7CDDCCAE" w14:textId="77777777" w:rsidR="00EC333E" w:rsidRPr="00B923D6" w:rsidRDefault="00EC333E" w:rsidP="00EC333E">
      <w:pPr>
        <w:pStyle w:val="B2"/>
      </w:pPr>
      <w:r w:rsidRPr="00B923D6">
        <w:t>-</w:t>
      </w:r>
      <w:r w:rsidRPr="00B923D6">
        <w:tab/>
        <w:t>A transparent payload: Radio Frequency filtering, Frequency conversion and amplification. Hence, the waveform signal repeated by the payload is un-changed;</w:t>
      </w:r>
    </w:p>
    <w:p w14:paraId="64023ABA" w14:textId="77777777" w:rsidR="00EC333E" w:rsidRPr="00B923D6" w:rsidRDefault="00EC333E" w:rsidP="00EC333E">
      <w:pPr>
        <w:pStyle w:val="B1"/>
      </w:pPr>
      <w:r w:rsidRPr="00B923D6">
        <w:t>-</w:t>
      </w:r>
      <w:r w:rsidRPr="00B923D6">
        <w:tab/>
        <w:t xml:space="preserve">User Equipment are served by the </w:t>
      </w:r>
      <w:r>
        <w:t>satellite</w:t>
      </w:r>
      <w:r w:rsidRPr="00450CE8">
        <w:t xml:space="preserve"> </w:t>
      </w:r>
      <w:r w:rsidRPr="00B923D6">
        <w:t>within the targeted service area.</w:t>
      </w:r>
    </w:p>
    <w:p w14:paraId="4493D3CD" w14:textId="77777777" w:rsidR="00EC333E" w:rsidRPr="00B923D6" w:rsidRDefault="00EC333E" w:rsidP="00EC333E">
      <w:pPr>
        <w:pStyle w:val="B1"/>
      </w:pPr>
    </w:p>
    <w:p w14:paraId="76313E54" w14:textId="77777777" w:rsidR="00EC333E" w:rsidRPr="00B923D6" w:rsidRDefault="00EC333E" w:rsidP="00EC333E">
      <w:pPr>
        <w:pStyle w:val="B1"/>
      </w:pPr>
      <w:r w:rsidRPr="00B923D6">
        <w:t xml:space="preserve">There may be different types of </w:t>
      </w:r>
      <w:r>
        <w:t>satellites</w:t>
      </w:r>
      <w:r w:rsidRPr="00450CE8">
        <w:t xml:space="preserve"> </w:t>
      </w:r>
      <w:r w:rsidRPr="00B923D6">
        <w:t>listed here under:</w:t>
      </w:r>
    </w:p>
    <w:p w14:paraId="5A311B11" w14:textId="77777777" w:rsidR="00EC333E" w:rsidRPr="00450CE8" w:rsidRDefault="00EC333E" w:rsidP="00EC333E">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C333E" w:rsidRPr="00450CE8" w14:paraId="78D4A2A5" w14:textId="77777777" w:rsidTr="00296139">
        <w:trPr>
          <w:cantSplit/>
          <w:jc w:val="center"/>
        </w:trPr>
        <w:tc>
          <w:tcPr>
            <w:tcW w:w="0" w:type="auto"/>
            <w:shd w:val="clear" w:color="auto" w:fill="auto"/>
            <w:vAlign w:val="center"/>
          </w:tcPr>
          <w:p w14:paraId="28E85370" w14:textId="77777777" w:rsidR="00EC333E" w:rsidRPr="00450CE8" w:rsidRDefault="00EC333E" w:rsidP="00296139">
            <w:pPr>
              <w:pStyle w:val="TAH"/>
              <w:rPr>
                <w:rFonts w:eastAsia="Calibri"/>
              </w:rPr>
            </w:pPr>
            <w:r w:rsidRPr="00450CE8">
              <w:rPr>
                <w:rFonts w:eastAsia="Calibri"/>
              </w:rPr>
              <w:t>Platforms</w:t>
            </w:r>
          </w:p>
        </w:tc>
        <w:tc>
          <w:tcPr>
            <w:tcW w:w="2653" w:type="dxa"/>
            <w:shd w:val="clear" w:color="auto" w:fill="auto"/>
            <w:vAlign w:val="center"/>
          </w:tcPr>
          <w:p w14:paraId="73D5B79E" w14:textId="77777777" w:rsidR="00EC333E" w:rsidRPr="00450CE8" w:rsidRDefault="00EC333E" w:rsidP="00296139">
            <w:pPr>
              <w:pStyle w:val="TAH"/>
              <w:rPr>
                <w:rFonts w:eastAsia="Calibri"/>
              </w:rPr>
            </w:pPr>
            <w:r w:rsidRPr="00450CE8">
              <w:rPr>
                <w:rFonts w:eastAsia="Calibri"/>
              </w:rPr>
              <w:t>Altitude range</w:t>
            </w:r>
          </w:p>
        </w:tc>
        <w:tc>
          <w:tcPr>
            <w:tcW w:w="3412" w:type="dxa"/>
            <w:shd w:val="clear" w:color="auto" w:fill="auto"/>
            <w:vAlign w:val="center"/>
          </w:tcPr>
          <w:p w14:paraId="68F2109F" w14:textId="77777777" w:rsidR="00EC333E" w:rsidRPr="00450CE8" w:rsidRDefault="00EC333E" w:rsidP="00296139">
            <w:pPr>
              <w:pStyle w:val="TAH"/>
              <w:rPr>
                <w:rFonts w:eastAsia="Calibri"/>
              </w:rPr>
            </w:pPr>
            <w:r w:rsidRPr="00450CE8">
              <w:rPr>
                <w:rFonts w:eastAsia="Calibri"/>
              </w:rPr>
              <w:t>Orbit</w:t>
            </w:r>
          </w:p>
        </w:tc>
        <w:tc>
          <w:tcPr>
            <w:tcW w:w="0" w:type="auto"/>
            <w:shd w:val="clear" w:color="auto" w:fill="auto"/>
            <w:vAlign w:val="center"/>
          </w:tcPr>
          <w:p w14:paraId="29749714" w14:textId="77777777" w:rsidR="00EC333E" w:rsidRPr="00450CE8" w:rsidRDefault="00EC333E" w:rsidP="00296139">
            <w:pPr>
              <w:pStyle w:val="TAH"/>
              <w:rPr>
                <w:rFonts w:eastAsia="Calibri"/>
              </w:rPr>
            </w:pPr>
            <w:r w:rsidRPr="00450CE8">
              <w:rPr>
                <w:rFonts w:eastAsia="Calibri"/>
              </w:rPr>
              <w:t>Typical beam footprint size</w:t>
            </w:r>
          </w:p>
        </w:tc>
      </w:tr>
      <w:tr w:rsidR="00EC333E" w:rsidRPr="00450CE8" w14:paraId="521DF101" w14:textId="77777777" w:rsidTr="00296139">
        <w:trPr>
          <w:cantSplit/>
          <w:jc w:val="center"/>
        </w:trPr>
        <w:tc>
          <w:tcPr>
            <w:tcW w:w="0" w:type="auto"/>
            <w:shd w:val="clear" w:color="auto" w:fill="auto"/>
            <w:vAlign w:val="center"/>
          </w:tcPr>
          <w:p w14:paraId="10707F9E" w14:textId="77777777" w:rsidR="00EC333E" w:rsidRPr="00450CE8" w:rsidRDefault="00EC333E" w:rsidP="00296139">
            <w:pPr>
              <w:pStyle w:val="TAL"/>
              <w:rPr>
                <w:rFonts w:eastAsia="Calibri"/>
              </w:rPr>
            </w:pPr>
            <w:r w:rsidRPr="00450CE8">
              <w:rPr>
                <w:rFonts w:eastAsia="Calibri"/>
              </w:rPr>
              <w:t>Low-Earth Orbit (LEO) satellite</w:t>
            </w:r>
          </w:p>
        </w:tc>
        <w:tc>
          <w:tcPr>
            <w:tcW w:w="2653" w:type="dxa"/>
            <w:shd w:val="clear" w:color="auto" w:fill="auto"/>
            <w:vAlign w:val="center"/>
          </w:tcPr>
          <w:p w14:paraId="46DC84A0" w14:textId="77777777" w:rsidR="00EC333E" w:rsidRPr="00450CE8" w:rsidRDefault="00EC333E" w:rsidP="00296139">
            <w:pPr>
              <w:pStyle w:val="TAL"/>
              <w:rPr>
                <w:rFonts w:eastAsia="Calibri"/>
              </w:rPr>
            </w:pPr>
            <w:r w:rsidRPr="00450CE8">
              <w:rPr>
                <w:rFonts w:eastAsia="Calibri"/>
              </w:rPr>
              <w:t>300 – 1500 km</w:t>
            </w:r>
          </w:p>
        </w:tc>
        <w:tc>
          <w:tcPr>
            <w:tcW w:w="3412" w:type="dxa"/>
            <w:shd w:val="clear" w:color="auto" w:fill="auto"/>
            <w:vAlign w:val="center"/>
          </w:tcPr>
          <w:p w14:paraId="14D8B8C2" w14:textId="77777777" w:rsidR="00EC333E" w:rsidRPr="00450CE8" w:rsidRDefault="00EC333E" w:rsidP="00296139">
            <w:pPr>
              <w:pStyle w:val="TAL"/>
              <w:rPr>
                <w:rFonts w:eastAsia="Calibri"/>
              </w:rPr>
            </w:pPr>
            <w:r w:rsidRPr="00450CE8">
              <w:rPr>
                <w:rFonts w:eastAsia="Calibri"/>
              </w:rPr>
              <w:t>Circular around the earth</w:t>
            </w:r>
          </w:p>
        </w:tc>
        <w:tc>
          <w:tcPr>
            <w:tcW w:w="0" w:type="auto"/>
            <w:shd w:val="clear" w:color="auto" w:fill="auto"/>
            <w:vAlign w:val="center"/>
          </w:tcPr>
          <w:p w14:paraId="59349AA7" w14:textId="77777777" w:rsidR="00EC333E" w:rsidRPr="00450CE8" w:rsidRDefault="00EC333E" w:rsidP="00296139">
            <w:pPr>
              <w:pStyle w:val="TAL"/>
              <w:rPr>
                <w:rFonts w:eastAsia="Calibri"/>
              </w:rPr>
            </w:pPr>
            <w:r w:rsidRPr="00450CE8">
              <w:rPr>
                <w:rFonts w:eastAsia="Calibri"/>
              </w:rPr>
              <w:t>100 – 1000 km</w:t>
            </w:r>
          </w:p>
        </w:tc>
      </w:tr>
      <w:tr w:rsidR="00EC333E" w:rsidRPr="00450CE8" w14:paraId="7A7FAE46" w14:textId="77777777" w:rsidTr="00296139">
        <w:trPr>
          <w:cantSplit/>
          <w:jc w:val="center"/>
        </w:trPr>
        <w:tc>
          <w:tcPr>
            <w:tcW w:w="0" w:type="auto"/>
            <w:shd w:val="clear" w:color="auto" w:fill="auto"/>
            <w:vAlign w:val="center"/>
          </w:tcPr>
          <w:p w14:paraId="61B38243" w14:textId="77777777" w:rsidR="00EC333E" w:rsidRPr="00450CE8" w:rsidRDefault="00EC333E" w:rsidP="00296139">
            <w:pPr>
              <w:pStyle w:val="TAL"/>
              <w:rPr>
                <w:rFonts w:eastAsia="Calibri"/>
              </w:rPr>
            </w:pPr>
            <w:r w:rsidRPr="00450CE8">
              <w:rPr>
                <w:rFonts w:eastAsia="Calibri"/>
              </w:rPr>
              <w:t>Geostationary Earth Orbit (GEO) satellite</w:t>
            </w:r>
          </w:p>
        </w:tc>
        <w:tc>
          <w:tcPr>
            <w:tcW w:w="2653" w:type="dxa"/>
            <w:shd w:val="clear" w:color="auto" w:fill="auto"/>
            <w:vAlign w:val="center"/>
          </w:tcPr>
          <w:p w14:paraId="3E992872" w14:textId="77777777" w:rsidR="00EC333E" w:rsidRPr="00450CE8" w:rsidRDefault="00EC333E" w:rsidP="00296139">
            <w:pPr>
              <w:pStyle w:val="TAL"/>
              <w:rPr>
                <w:rFonts w:eastAsia="Calibri"/>
              </w:rPr>
            </w:pPr>
            <w:r w:rsidRPr="00450CE8">
              <w:rPr>
                <w:rFonts w:eastAsia="Calibri"/>
              </w:rPr>
              <w:t>35 786 km</w:t>
            </w:r>
          </w:p>
        </w:tc>
        <w:tc>
          <w:tcPr>
            <w:tcW w:w="3412" w:type="dxa"/>
            <w:shd w:val="clear" w:color="auto" w:fill="auto"/>
            <w:vAlign w:val="center"/>
          </w:tcPr>
          <w:p w14:paraId="14B16AAB" w14:textId="77777777" w:rsidR="00EC333E" w:rsidRPr="00450CE8" w:rsidRDefault="00EC333E" w:rsidP="00296139">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7555E002" w14:textId="77777777" w:rsidR="00EC333E" w:rsidRPr="00450CE8" w:rsidRDefault="00EC333E" w:rsidP="00296139">
            <w:pPr>
              <w:pStyle w:val="TAL"/>
              <w:rPr>
                <w:rFonts w:eastAsia="Calibri"/>
              </w:rPr>
            </w:pPr>
            <w:r w:rsidRPr="00450CE8">
              <w:rPr>
                <w:rFonts w:eastAsia="Calibri"/>
              </w:rPr>
              <w:t>200 – 3500 km</w:t>
            </w:r>
          </w:p>
        </w:tc>
      </w:tr>
    </w:tbl>
    <w:p w14:paraId="0F4DB5E2" w14:textId="77777777" w:rsidR="00EC333E" w:rsidRPr="00450CE8" w:rsidRDefault="00EC333E" w:rsidP="00EC333E"/>
    <w:p w14:paraId="33475BB8" w14:textId="77777777" w:rsidR="00EC333E" w:rsidRPr="00450CE8" w:rsidRDefault="00EC333E" w:rsidP="00EC333E">
      <w:r w:rsidRPr="00450CE8">
        <w:t>Typically</w:t>
      </w:r>
    </w:p>
    <w:p w14:paraId="539679A9" w14:textId="77777777" w:rsidR="00EC333E" w:rsidRPr="0029169E" w:rsidRDefault="00EC333E" w:rsidP="00EC333E">
      <w:pPr>
        <w:pStyle w:val="B1"/>
      </w:pPr>
      <w:r>
        <w:t>-</w:t>
      </w:r>
      <w:r w:rsidRPr="0029169E">
        <w:tab/>
        <w:t>GEO satellite</w:t>
      </w:r>
      <w:r>
        <w:t>s</w:t>
      </w:r>
      <w:r w:rsidRPr="0029169E">
        <w:t xml:space="preserve"> are used to provide continental, regional or local service.</w:t>
      </w:r>
    </w:p>
    <w:p w14:paraId="4EC61DBD" w14:textId="77777777" w:rsidR="00EC333E" w:rsidRPr="0029169E" w:rsidRDefault="00EC333E" w:rsidP="00EC333E">
      <w:pPr>
        <w:pStyle w:val="B1"/>
      </w:pPr>
      <w:r>
        <w:t>-</w:t>
      </w:r>
      <w:r w:rsidRPr="0029169E">
        <w:tab/>
      </w:r>
      <w:r>
        <w:t>A</w:t>
      </w:r>
      <w:r w:rsidRPr="0029169E">
        <w:t xml:space="preserve"> constellation of LEO satellite</w:t>
      </w:r>
      <w:r>
        <w:t>s</w:t>
      </w:r>
      <w:r w:rsidRPr="0029169E">
        <w:t xml:space="preserve"> is used to provide services in both Northern and Southern hemispheres. In some case, the constellation can even provide global coverage including polar regions. For the later, this requires appropriate orbit inclination, sufficient beams generated</w:t>
      </w:r>
      <w:r>
        <w:t xml:space="preserve"> </w:t>
      </w:r>
      <w:r w:rsidRPr="0029169E">
        <w:t>.</w:t>
      </w:r>
    </w:p>
    <w:p w14:paraId="216FB13B" w14:textId="77777777" w:rsidR="00EC333E" w:rsidRPr="00450CE8" w:rsidRDefault="00EC333E" w:rsidP="00EC333E">
      <w:pPr>
        <w:pStyle w:val="Heading2"/>
      </w:pPr>
      <w:bookmarkStart w:id="51" w:name="_Toc26620911"/>
      <w:bookmarkStart w:id="52" w:name="_Toc30079723"/>
      <w:bookmarkStart w:id="53" w:name="_Toc66197015"/>
      <w:bookmarkStart w:id="54" w:name="_Toc66198689"/>
      <w:r w:rsidRPr="00450CE8">
        <w:t>4.2</w:t>
      </w:r>
      <w:r w:rsidRPr="00450CE8">
        <w:tab/>
      </w:r>
      <w:r>
        <w:t xml:space="preserve">IoT </w:t>
      </w:r>
      <w:r w:rsidRPr="00450CE8">
        <w:t>Non-Terrestrial Networks reference scenarios</w:t>
      </w:r>
      <w:bookmarkEnd w:id="51"/>
      <w:bookmarkEnd w:id="52"/>
      <w:bookmarkEnd w:id="53"/>
      <w:bookmarkEnd w:id="54"/>
    </w:p>
    <w:p w14:paraId="54EEE88B" w14:textId="77777777" w:rsidR="00EC333E" w:rsidRPr="00A33D41" w:rsidRDefault="00EC333E" w:rsidP="00EC333E">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6C5BFA9B" w14:textId="77777777" w:rsidR="00EC333E" w:rsidRPr="00A33D41" w:rsidRDefault="00EC333E" w:rsidP="00EC333E">
      <w:pPr>
        <w:pStyle w:val="B1"/>
        <w:rPr>
          <w:color w:val="0D0D0D"/>
        </w:rPr>
      </w:pPr>
      <w:r w:rsidRPr="00A33D41">
        <w:rPr>
          <w:color w:val="0D0D0D"/>
        </w:rPr>
        <w:t>-</w:t>
      </w:r>
      <w:r w:rsidRPr="00A33D41">
        <w:rPr>
          <w:color w:val="0D0D0D"/>
        </w:rPr>
        <w:tab/>
        <w:t>GEO and LEO orbiting scenarios</w:t>
      </w:r>
    </w:p>
    <w:p w14:paraId="1FA9EB8B" w14:textId="77777777" w:rsidR="00EC333E" w:rsidRPr="00A33D41" w:rsidRDefault="00EC333E" w:rsidP="00EC333E">
      <w:pPr>
        <w:pStyle w:val="B1"/>
        <w:rPr>
          <w:color w:val="0D0D0D"/>
        </w:rPr>
      </w:pPr>
      <w:r w:rsidRPr="00A33D41">
        <w:rPr>
          <w:color w:val="0D0D0D"/>
        </w:rPr>
        <w:t>-</w:t>
      </w:r>
      <w:r w:rsidRPr="00A33D41">
        <w:rPr>
          <w:color w:val="0D0D0D"/>
        </w:rPr>
        <w:tab/>
        <w:t>No inter-satellite link</w:t>
      </w:r>
    </w:p>
    <w:p w14:paraId="54BE083D" w14:textId="77777777" w:rsidR="00EC333E" w:rsidRPr="00A33D41" w:rsidRDefault="00EC333E" w:rsidP="00EC333E">
      <w:pPr>
        <w:pStyle w:val="B1"/>
        <w:rPr>
          <w:color w:val="0D0D0D"/>
        </w:rPr>
      </w:pPr>
      <w:r w:rsidRPr="00A33D41">
        <w:rPr>
          <w:color w:val="0D0D0D"/>
        </w:rPr>
        <w:t>-</w:t>
      </w:r>
      <w:r w:rsidRPr="00A33D41">
        <w:rPr>
          <w:color w:val="0D0D0D"/>
        </w:rPr>
        <w:tab/>
        <w:t>Transparent payload</w:t>
      </w:r>
    </w:p>
    <w:p w14:paraId="194EF6B6" w14:textId="77777777" w:rsidR="00EC333E" w:rsidRPr="00A33D41" w:rsidRDefault="00EC333E" w:rsidP="00EC333E">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055B62D6" w14:textId="77777777" w:rsidR="00EC333E" w:rsidRPr="00A33D41" w:rsidRDefault="00EC333E" w:rsidP="00EC333E">
      <w:pPr>
        <w:pStyle w:val="B1"/>
        <w:rPr>
          <w:color w:val="0D0D0D"/>
        </w:rPr>
      </w:pPr>
      <w:r w:rsidRPr="00A33D41">
        <w:rPr>
          <w:color w:val="0D0D0D"/>
        </w:rPr>
        <w:t>-</w:t>
      </w:r>
      <w:r w:rsidRPr="00A33D41">
        <w:rPr>
          <w:color w:val="0D0D0D"/>
        </w:rPr>
        <w:tab/>
        <w:t>Sub 6 GHz bands of interest.</w:t>
      </w:r>
    </w:p>
    <w:p w14:paraId="1DEB607E" w14:textId="77777777" w:rsidR="00EC333E" w:rsidRPr="00A33D41" w:rsidRDefault="00EC333E" w:rsidP="00EC333E">
      <w:pPr>
        <w:rPr>
          <w:color w:val="0D0D0D"/>
        </w:rPr>
      </w:pPr>
      <w:r w:rsidRPr="00A33D41">
        <w:rPr>
          <w:color w:val="0D0D0D"/>
        </w:rPr>
        <w:t>IoT NTN scenarios A, B, and C are included in the study as shown in Table 4.2-1 below:</w:t>
      </w:r>
    </w:p>
    <w:p w14:paraId="69E196D1" w14:textId="77777777" w:rsidR="00EC333E" w:rsidRDefault="00EC333E" w:rsidP="00EC333E">
      <w:pPr>
        <w:pStyle w:val="TH"/>
        <w:rPr>
          <w:color w:val="0D0D0D"/>
        </w:rPr>
      </w:pPr>
      <w:r w:rsidRPr="001555EF">
        <w:rPr>
          <w:color w:val="0D0D0D"/>
        </w:rPr>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EC333E" w:rsidRPr="0029169E" w14:paraId="747AE0B0" w14:textId="77777777" w:rsidTr="0029613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0E63AFFD" w14:textId="77777777" w:rsidR="00EC333E" w:rsidRPr="0029169E" w:rsidRDefault="00EC333E" w:rsidP="0029613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21632B25" w14:textId="77777777" w:rsidR="00EC333E" w:rsidRPr="0029169E" w:rsidRDefault="00EC333E" w:rsidP="00296139">
            <w:pPr>
              <w:pStyle w:val="TAH"/>
              <w:rPr>
                <w:rFonts w:eastAsia="Batang"/>
              </w:rPr>
            </w:pPr>
            <w:r w:rsidRPr="0029169E">
              <w:t>Transparent satellite</w:t>
            </w:r>
          </w:p>
        </w:tc>
      </w:tr>
      <w:tr w:rsidR="00EC333E" w:rsidRPr="00747151" w14:paraId="00AEA091" w14:textId="77777777" w:rsidTr="0029613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90AAD42" w14:textId="77777777" w:rsidR="00EC333E" w:rsidRPr="00747151" w:rsidRDefault="00EC333E" w:rsidP="0029613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19A5976B" w14:textId="77777777" w:rsidR="00EC333E" w:rsidRPr="00747151" w:rsidRDefault="00EC333E" w:rsidP="00296139">
            <w:pPr>
              <w:pStyle w:val="TAC"/>
            </w:pPr>
            <w:r w:rsidRPr="00747151">
              <w:t>Scenario A</w:t>
            </w:r>
          </w:p>
        </w:tc>
      </w:tr>
      <w:tr w:rsidR="00EC333E" w:rsidRPr="00747151" w14:paraId="3FD94CBE" w14:textId="77777777" w:rsidTr="0029613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46529319" w14:textId="77777777" w:rsidR="00EC333E" w:rsidRPr="00747151" w:rsidRDefault="00EC333E" w:rsidP="0029613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8E1F74E" w14:textId="77777777" w:rsidR="00EC333E" w:rsidRPr="00747151" w:rsidRDefault="00EC333E" w:rsidP="00296139">
            <w:pPr>
              <w:pStyle w:val="TAC"/>
            </w:pPr>
            <w:r w:rsidRPr="00747151">
              <w:t>Scenario B</w:t>
            </w:r>
          </w:p>
        </w:tc>
      </w:tr>
      <w:tr w:rsidR="00EC333E" w:rsidRPr="00747151" w14:paraId="40A961F5" w14:textId="77777777" w:rsidTr="0029613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0E61F3F6" w14:textId="77777777" w:rsidR="00EC333E" w:rsidRPr="00747151" w:rsidRDefault="00EC333E" w:rsidP="0029613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D8DD29" w14:textId="77777777" w:rsidR="00EC333E" w:rsidRPr="00747151" w:rsidRDefault="00EC333E" w:rsidP="00296139">
            <w:pPr>
              <w:pStyle w:val="TAC"/>
            </w:pPr>
            <w:r w:rsidRPr="00747151">
              <w:t>Scenario C</w:t>
            </w:r>
          </w:p>
        </w:tc>
      </w:tr>
    </w:tbl>
    <w:p w14:paraId="3D1FDBB5" w14:textId="77777777" w:rsidR="00EC333E" w:rsidRDefault="00EC333E" w:rsidP="00EC333E"/>
    <w:p w14:paraId="0A3C7138" w14:textId="77777777" w:rsidR="00EC333E" w:rsidRPr="001538A8" w:rsidRDefault="00EC333E" w:rsidP="00EC333E">
      <w:pPr>
        <w:pStyle w:val="Heading1"/>
      </w:pPr>
      <w:bookmarkStart w:id="55" w:name="_Toc66197016"/>
      <w:bookmarkStart w:id="56" w:name="_Toc66198690"/>
      <w:r w:rsidRPr="001538A8">
        <w:t>5</w:t>
      </w:r>
      <w:r w:rsidRPr="001538A8">
        <w:tab/>
        <w:t xml:space="preserve">IoT NTN </w:t>
      </w:r>
      <w:r>
        <w:t>a</w:t>
      </w:r>
      <w:r w:rsidRPr="001538A8">
        <w:t xml:space="preserve">rchitecture and </w:t>
      </w:r>
      <w:r>
        <w:t>c</w:t>
      </w:r>
      <w:r w:rsidRPr="001538A8">
        <w:t>apabilities</w:t>
      </w:r>
      <w:bookmarkEnd w:id="55"/>
      <w:bookmarkEnd w:id="56"/>
    </w:p>
    <w:p w14:paraId="4BD0293D" w14:textId="77777777" w:rsidR="00EC333E" w:rsidRPr="00A33D41" w:rsidRDefault="00EC333E" w:rsidP="00EC333E">
      <w:pPr>
        <w:pStyle w:val="Heading2"/>
      </w:pPr>
      <w:bookmarkStart w:id="57" w:name="_Toc66197017"/>
      <w:bookmarkStart w:id="58" w:name="_Toc66198691"/>
      <w:r w:rsidRPr="00A33D41">
        <w:t>5.1</w:t>
      </w:r>
      <w:r w:rsidRPr="00A33D41">
        <w:tab/>
        <w:t>IoT</w:t>
      </w:r>
      <w:r>
        <w:t xml:space="preserve"> </w:t>
      </w:r>
      <w:r w:rsidRPr="00A33D41">
        <w:t xml:space="preserve">NTN </w:t>
      </w:r>
      <w:r>
        <w:t>a</w:t>
      </w:r>
      <w:r w:rsidRPr="00A33D41">
        <w:t>rchitecture</w:t>
      </w:r>
      <w:bookmarkEnd w:id="57"/>
      <w:bookmarkEnd w:id="58"/>
    </w:p>
    <w:p w14:paraId="0BCAF656" w14:textId="77777777" w:rsidR="00EC333E" w:rsidRPr="00A33D41" w:rsidRDefault="00EC333E" w:rsidP="00EC333E">
      <w:r w:rsidRPr="00A33D41">
        <w:t>IoT NTN connectivity via EPC is supported.</w:t>
      </w:r>
    </w:p>
    <w:p w14:paraId="0458E74F" w14:textId="77777777" w:rsidR="00EC333E" w:rsidRPr="00BE3019" w:rsidRDefault="00EC333E" w:rsidP="00EC333E">
      <w:pPr>
        <w:rPr>
          <w:rFonts w:eastAsia="PMingLiU"/>
          <w:color w:val="0D0D0D"/>
        </w:rPr>
      </w:pPr>
      <w:r w:rsidRPr="00BE3019">
        <w:rPr>
          <w:rFonts w:eastAsia="PMingLiU"/>
        </w:rPr>
        <w:t>IoT NTN connectivity via 5GC is assumed to be supported.</w:t>
      </w:r>
    </w:p>
    <w:p w14:paraId="61AE7FAA" w14:textId="77777777" w:rsidR="00EC333E" w:rsidRPr="00BE3019" w:rsidRDefault="00EC333E" w:rsidP="00EC333E">
      <w:pPr>
        <w:pStyle w:val="NO"/>
        <w:rPr>
          <w:rFonts w:eastAsia="PMingLiU"/>
          <w:color w:val="FF0000"/>
        </w:rPr>
      </w:pPr>
      <w:r w:rsidRPr="00BE3019">
        <w:rPr>
          <w:rFonts w:eastAsia="PMingLiU"/>
          <w:color w:val="FF0000"/>
        </w:rPr>
        <w:lastRenderedPageBreak/>
        <w:t>Editor</w:t>
      </w:r>
      <w:r>
        <w:rPr>
          <w:rFonts w:eastAsia="PMingLiU"/>
          <w:color w:val="FF0000"/>
        </w:rPr>
        <w:t>'</w:t>
      </w:r>
      <w:r w:rsidRPr="00BE3019">
        <w:rPr>
          <w:rFonts w:eastAsia="PMingLiU"/>
          <w:color w:val="FF0000"/>
        </w:rPr>
        <w:t xml:space="preserve">s Note: Companies in RAN2 assumed the support of </w:t>
      </w:r>
      <w:r w:rsidRPr="00BE3019">
        <w:rPr>
          <w:rFonts w:eastAsia="PMingLiU"/>
          <w:color w:val="FF0000"/>
          <w:lang w:val="en-US"/>
        </w:rPr>
        <w:t>5GC with low priority.</w:t>
      </w:r>
      <w:r w:rsidRPr="00BE3019">
        <w:rPr>
          <w:rFonts w:eastAsia="PMingLiU"/>
          <w:color w:val="FF0000"/>
        </w:rPr>
        <w:t xml:space="preserve"> RAN2 has requested feedback from 3GPP WGs RAN3 and SA2 on the RAN2 assumption about the support for IoT NTN connectivity via both EPC and 5GC in R2-2102501. </w:t>
      </w:r>
    </w:p>
    <w:p w14:paraId="7E647EE9" w14:textId="77777777" w:rsidR="00EC333E" w:rsidRPr="00A33D41" w:rsidRDefault="00EC333E" w:rsidP="00EC333E">
      <w:pPr>
        <w:pStyle w:val="Heading2"/>
      </w:pPr>
      <w:bookmarkStart w:id="59" w:name="_Toc66197018"/>
      <w:bookmarkStart w:id="60" w:name="_Toc66198692"/>
      <w:r w:rsidRPr="00A33D41">
        <w:t>5.2</w:t>
      </w:r>
      <w:r w:rsidRPr="00A33D41">
        <w:tab/>
        <w:t>IoT</w:t>
      </w:r>
      <w:r>
        <w:t xml:space="preserve"> </w:t>
      </w:r>
      <w:r w:rsidRPr="00A33D41">
        <w:t xml:space="preserve">NTN UE </w:t>
      </w:r>
      <w:r>
        <w:t>c</w:t>
      </w:r>
      <w:r w:rsidRPr="00A33D41">
        <w:t>apabilities</w:t>
      </w:r>
      <w:bookmarkEnd w:id="59"/>
      <w:bookmarkEnd w:id="60"/>
    </w:p>
    <w:p w14:paraId="7065AEE5" w14:textId="77777777" w:rsidR="00EC333E" w:rsidRPr="00A33D41" w:rsidRDefault="00EC333E" w:rsidP="00EC333E">
      <w:pPr>
        <w:rPr>
          <w:color w:val="0D0D0D"/>
        </w:rPr>
      </w:pPr>
      <w:r w:rsidRPr="00A33D41">
        <w:rPr>
          <w:color w:val="0D0D0D"/>
        </w:rPr>
        <w:t>GNSS capability in the UE is taken as a working assumption in this study for both NB-IoT and eMTC devices.</w:t>
      </w:r>
    </w:p>
    <w:p w14:paraId="07F389F2" w14:textId="77777777" w:rsidR="00EC333E" w:rsidRDefault="00EC333E" w:rsidP="00EC333E">
      <w:pPr>
        <w:pStyle w:val="EditorsNote"/>
      </w:pPr>
      <w:r w:rsidRPr="004162CD">
        <w:t xml:space="preserve"> Editor</w:t>
      </w:r>
      <w:r>
        <w:t>'</w:t>
      </w:r>
      <w:r w:rsidRPr="004162CD">
        <w:t>s Note: UE can estimate and pre-compensate timing and frequency offset with sufficient accuracy for UL transmission</w:t>
      </w:r>
      <w:r w:rsidRPr="00ED0288">
        <w:t xml:space="preserve"> </w:t>
      </w:r>
      <w:r>
        <w:t>- FFS pending RAN1 decision</w:t>
      </w:r>
      <w:r w:rsidRPr="004162CD">
        <w:t>.</w:t>
      </w:r>
    </w:p>
    <w:p w14:paraId="24FFBB0B" w14:textId="77777777" w:rsidR="00EC333E" w:rsidRPr="00A33D41" w:rsidRDefault="00EC333E" w:rsidP="00EC333E">
      <w:pPr>
        <w:rPr>
          <w:color w:val="0D0D0D"/>
        </w:rPr>
      </w:pPr>
      <w:r w:rsidRPr="000C1B5A">
        <w:t>Simultaneous GNSS and NTN NB-IoT/eMTC operation is not assumed</w:t>
      </w:r>
      <w:r w:rsidRPr="00A33D41">
        <w:rPr>
          <w:color w:val="0D0D0D"/>
        </w:rPr>
        <w:t>.</w:t>
      </w:r>
    </w:p>
    <w:p w14:paraId="01B75C55" w14:textId="77777777" w:rsidR="00EC333E" w:rsidRPr="00BE3019" w:rsidRDefault="00EC333E" w:rsidP="00EC333E">
      <w:pPr>
        <w:pStyle w:val="Heading2"/>
      </w:pPr>
      <w:bookmarkStart w:id="61" w:name="_Toc66197019"/>
      <w:bookmarkStart w:id="62" w:name="_Toc66198693"/>
      <w:r w:rsidRPr="00BE3019">
        <w:t>5.3</w:t>
      </w:r>
      <w:r w:rsidRPr="00BE3019">
        <w:tab/>
        <w:t xml:space="preserve">IoT NTN </w:t>
      </w:r>
      <w:r>
        <w:t>f</w:t>
      </w:r>
      <w:r w:rsidRPr="00BE3019">
        <w:t>eatures</w:t>
      </w:r>
      <w:bookmarkEnd w:id="61"/>
      <w:bookmarkEnd w:id="62"/>
    </w:p>
    <w:p w14:paraId="725DD95B" w14:textId="77777777" w:rsidR="00EC333E" w:rsidRPr="00BE3019" w:rsidRDefault="00EC333E" w:rsidP="00EC333E">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156865E9" w14:textId="77777777" w:rsidR="00EC333E" w:rsidRPr="00BE3019" w:rsidRDefault="00EC333E" w:rsidP="00EC333E">
      <w:pPr>
        <w:keepLines/>
        <w:ind w:left="1135" w:hanging="851"/>
        <w:rPr>
          <w:rFonts w:eastAsia="PMingLiU"/>
          <w:color w:val="FF0000"/>
        </w:rPr>
      </w:pPr>
      <w:r w:rsidRPr="00BE3019">
        <w:rPr>
          <w:rFonts w:eastAsia="PMingLiU"/>
          <w:color w:val="FF0000"/>
        </w:rPr>
        <w:t>Editor</w:t>
      </w:r>
      <w:r>
        <w:rPr>
          <w:rFonts w:eastAsia="PMingLiU"/>
          <w:color w:val="FF0000"/>
        </w:rPr>
        <w:t>'</w:t>
      </w:r>
      <w:r w:rsidRPr="00BE3019">
        <w:rPr>
          <w:rFonts w:eastAsia="PMingLiU"/>
          <w:color w:val="FF0000"/>
        </w:rPr>
        <w:t>s Note: the above assumption is from a RAN2 perspective and may be revisited on a case</w:t>
      </w:r>
      <w:r w:rsidRPr="00BE3019">
        <w:rPr>
          <w:rFonts w:eastAsia="PMingLiU"/>
          <w:color w:val="FF0000"/>
          <w:lang w:val="en-US"/>
        </w:rPr>
        <w:t xml:space="preserve"> by case basis when/if problems are found</w:t>
      </w:r>
      <w:r w:rsidRPr="00BE3019">
        <w:rPr>
          <w:rFonts w:eastAsia="PMingLiU"/>
          <w:color w:val="FF0000"/>
        </w:rPr>
        <w:t>.</w:t>
      </w:r>
    </w:p>
    <w:p w14:paraId="611A4AC6" w14:textId="77777777" w:rsidR="00EC333E" w:rsidRPr="00BE3019" w:rsidRDefault="00EC333E" w:rsidP="00EC333E">
      <w:pPr>
        <w:rPr>
          <w:rFonts w:eastAsia="PMingLiU"/>
        </w:rPr>
      </w:pPr>
      <w:r w:rsidRPr="00BE3019">
        <w:rPr>
          <w:rFonts w:eastAsia="PMingLiU"/>
        </w:rPr>
        <w:t>It is assumed that both NB-IoT multi-carrier operation and NB-IoT single-carrier operation are supported as a baseline.</w:t>
      </w:r>
    </w:p>
    <w:p w14:paraId="48B3716F" w14:textId="77777777" w:rsidR="00EC333E" w:rsidRPr="00BE3019" w:rsidRDefault="00EC333E" w:rsidP="00EC333E">
      <w:pPr>
        <w:keepLines/>
        <w:ind w:left="1135" w:hanging="851"/>
        <w:rPr>
          <w:rFonts w:eastAsia="PMingLiU"/>
          <w:color w:val="FF0000"/>
        </w:rPr>
      </w:pPr>
      <w:r w:rsidRPr="00BE3019">
        <w:rPr>
          <w:rFonts w:eastAsia="PMingLiU"/>
          <w:color w:val="FF0000"/>
        </w:rPr>
        <w:t>Editor</w:t>
      </w:r>
      <w:r>
        <w:rPr>
          <w:rFonts w:eastAsia="PMingLiU"/>
          <w:color w:val="FF0000"/>
        </w:rPr>
        <w:t>'</w:t>
      </w:r>
      <w:r w:rsidRPr="00BE3019">
        <w:rPr>
          <w:rFonts w:eastAsia="PMingLiU"/>
          <w:color w:val="FF0000"/>
        </w:rPr>
        <w:t>s Note: the above assumption is from a RAN2 perspective.</w:t>
      </w:r>
    </w:p>
    <w:p w14:paraId="2713918F" w14:textId="77777777" w:rsidR="00EC333E" w:rsidRDefault="00EC333E" w:rsidP="00EC333E"/>
    <w:p w14:paraId="34C3D372" w14:textId="77777777" w:rsidR="00EC333E" w:rsidRPr="00450CE8" w:rsidRDefault="00EC333E" w:rsidP="00EC333E">
      <w:pPr>
        <w:pStyle w:val="Heading1"/>
      </w:pPr>
      <w:bookmarkStart w:id="63" w:name="_Toc26620935"/>
      <w:bookmarkStart w:id="64" w:name="_Toc30079747"/>
      <w:bookmarkStart w:id="65" w:name="_Toc66197020"/>
      <w:bookmarkStart w:id="66" w:name="_Toc66198694"/>
      <w:r>
        <w:t>6</w:t>
      </w:r>
      <w:r w:rsidRPr="00450CE8">
        <w:tab/>
        <w:t>Radio Layer 1 issues and related solutions</w:t>
      </w:r>
      <w:bookmarkEnd w:id="63"/>
      <w:bookmarkEnd w:id="64"/>
      <w:bookmarkEnd w:id="65"/>
      <w:bookmarkEnd w:id="66"/>
    </w:p>
    <w:p w14:paraId="5793949B" w14:textId="77777777" w:rsidR="00EC333E" w:rsidRDefault="00EC333E" w:rsidP="00EC333E">
      <w:pPr>
        <w:pStyle w:val="Heading2"/>
      </w:pPr>
      <w:bookmarkStart w:id="67" w:name="_Toc66197021"/>
      <w:bookmarkStart w:id="68" w:name="_Toc66198695"/>
      <w:bookmarkStart w:id="69" w:name="_Toc26620936"/>
      <w:bookmarkStart w:id="70" w:name="_Toc30079748"/>
      <w:r>
        <w:t>6</w:t>
      </w:r>
      <w:r w:rsidRPr="00450CE8">
        <w:t>.1</w:t>
      </w:r>
      <w:r w:rsidRPr="00450CE8">
        <w:tab/>
      </w:r>
      <w:r>
        <w:t>IoT NTN reference parameters</w:t>
      </w:r>
      <w:bookmarkEnd w:id="67"/>
      <w:bookmarkEnd w:id="68"/>
      <w:r>
        <w:t xml:space="preserve"> </w:t>
      </w:r>
      <w:bookmarkEnd w:id="69"/>
      <w:bookmarkEnd w:id="70"/>
    </w:p>
    <w:p w14:paraId="53B8D021" w14:textId="77777777" w:rsidR="00EC333E" w:rsidRPr="00361BED" w:rsidRDefault="00EC333E" w:rsidP="00EC333E">
      <w:r w:rsidRPr="00361BED">
        <w:t xml:space="preserve">The IoT NTN reference scenario parameters are listed in Table </w:t>
      </w:r>
      <w:r>
        <w:t xml:space="preserve">6.1-1 </w:t>
      </w:r>
      <w:r w:rsidRPr="00361BED">
        <w:t>below:</w:t>
      </w:r>
    </w:p>
    <w:p w14:paraId="74156950" w14:textId="77777777" w:rsidR="00EC333E" w:rsidRPr="00450CE8" w:rsidRDefault="00EC333E" w:rsidP="00EC333E">
      <w:pPr>
        <w:pStyle w:val="TH"/>
      </w:pPr>
      <w:r w:rsidRPr="00450CE8">
        <w:lastRenderedPageBreak/>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9771" w:type="dxa"/>
        <w:tblCellMar>
          <w:left w:w="0" w:type="dxa"/>
          <w:right w:w="0" w:type="dxa"/>
        </w:tblCellMar>
        <w:tblLook w:val="04A0" w:firstRow="1" w:lastRow="0" w:firstColumn="1" w:lastColumn="0" w:noHBand="0" w:noVBand="1"/>
      </w:tblPr>
      <w:tblGrid>
        <w:gridCol w:w="2684"/>
        <w:gridCol w:w="3827"/>
        <w:gridCol w:w="3260"/>
      </w:tblGrid>
      <w:tr w:rsidR="00EC333E" w:rsidRPr="00361BED" w14:paraId="47DDB4EC" w14:textId="77777777" w:rsidTr="00296139">
        <w:trPr>
          <w:trHeight w:val="422"/>
        </w:trPr>
        <w:tc>
          <w:tcPr>
            <w:tcW w:w="2684"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4760E68" w14:textId="77777777" w:rsidR="00EC333E" w:rsidRPr="00361BED" w:rsidRDefault="00EC333E" w:rsidP="00296139">
            <w:pPr>
              <w:pStyle w:val="TAL"/>
            </w:pPr>
            <w:r w:rsidRPr="00361BED">
              <w:t>Scenarios</w:t>
            </w:r>
          </w:p>
        </w:tc>
        <w:tc>
          <w:tcPr>
            <w:tcW w:w="382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70139ECB" w14:textId="77777777" w:rsidR="00EC333E" w:rsidRPr="00361BED" w:rsidRDefault="00EC333E" w:rsidP="00296139">
            <w:pPr>
              <w:pStyle w:val="TAL"/>
            </w:pPr>
            <w:r w:rsidRPr="00361BED">
              <w:t xml:space="preserve">GEO based non-terrestrial access network - scenario A </w:t>
            </w:r>
          </w:p>
        </w:tc>
        <w:tc>
          <w:tcPr>
            <w:tcW w:w="3260"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3BBFCB0E" w14:textId="77777777" w:rsidR="00EC333E" w:rsidRPr="00361BED" w:rsidRDefault="00EC333E" w:rsidP="00296139">
            <w:pPr>
              <w:pStyle w:val="TAL"/>
            </w:pPr>
            <w:r w:rsidRPr="00361BED">
              <w:t>LEO based non-terrestrial access network -Scenario B &amp; C</w:t>
            </w:r>
          </w:p>
        </w:tc>
      </w:tr>
      <w:tr w:rsidR="00EC333E" w:rsidRPr="00361BED" w14:paraId="742A92F1" w14:textId="77777777" w:rsidTr="00296139">
        <w:trPr>
          <w:trHeight w:val="422"/>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F729D99" w14:textId="77777777" w:rsidR="00EC333E" w:rsidRPr="00361BED" w:rsidRDefault="00EC333E" w:rsidP="00296139">
            <w:pPr>
              <w:pStyle w:val="TAL"/>
            </w:pPr>
            <w:r w:rsidRPr="00361BED">
              <w:t>Orbit type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B14C496" w14:textId="77777777" w:rsidR="00EC333E" w:rsidRPr="00361BED" w:rsidRDefault="00EC333E" w:rsidP="00296139">
            <w:pPr>
              <w:pStyle w:val="TAL"/>
            </w:pPr>
            <w:r w:rsidRPr="00361BED">
              <w:t xml:space="preserve">station keeping a nominally fixed position in terms of elevation/azimuth with respect to a given earth point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C66557" w14:textId="77777777" w:rsidR="00EC333E" w:rsidRPr="00361BED" w:rsidRDefault="00EC333E" w:rsidP="00296139">
            <w:pPr>
              <w:pStyle w:val="TAL"/>
            </w:pPr>
            <w:r w:rsidRPr="00361BED">
              <w:t>circular orbiting at low altitude around the earth</w:t>
            </w:r>
          </w:p>
        </w:tc>
      </w:tr>
      <w:tr w:rsidR="00EC333E" w:rsidRPr="00361BED" w14:paraId="63E280D2" w14:textId="77777777" w:rsidTr="00296139">
        <w:trPr>
          <w:trHeight w:val="531"/>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542DAD" w14:textId="77777777" w:rsidR="00EC333E" w:rsidRPr="00361BED" w:rsidRDefault="00EC333E" w:rsidP="00296139">
            <w:pPr>
              <w:pStyle w:val="TAL"/>
            </w:pPr>
            <w:r w:rsidRPr="00361BED">
              <w:t>Altitude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68FEB8" w14:textId="77777777" w:rsidR="00EC333E" w:rsidRPr="00361BED" w:rsidRDefault="00EC333E" w:rsidP="00296139">
            <w:pPr>
              <w:pStyle w:val="TAL"/>
            </w:pPr>
            <w:r w:rsidRPr="00361BED">
              <w:t>35,786 km</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00AD83" w14:textId="77777777" w:rsidR="00EC333E" w:rsidRPr="00361BED" w:rsidRDefault="00EC333E" w:rsidP="00296139">
            <w:pPr>
              <w:pStyle w:val="TAL"/>
            </w:pPr>
            <w:r w:rsidRPr="00361BED">
              <w:t xml:space="preserve">600 km </w:t>
            </w:r>
          </w:p>
          <w:p w14:paraId="680D5E2B" w14:textId="77777777" w:rsidR="00EC333E" w:rsidRPr="00361BED" w:rsidRDefault="00EC333E" w:rsidP="00296139">
            <w:pPr>
              <w:pStyle w:val="TAL"/>
            </w:pPr>
            <w:r w:rsidRPr="00361BED">
              <w:t xml:space="preserve">1,200 km </w:t>
            </w:r>
          </w:p>
        </w:tc>
      </w:tr>
      <w:tr w:rsidR="00EC333E" w:rsidRPr="00361BED" w14:paraId="629BDC78" w14:textId="77777777" w:rsidTr="00296139">
        <w:trPr>
          <w:trHeight w:val="239"/>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374D308" w14:textId="77777777" w:rsidR="00EC333E" w:rsidRPr="00361BED" w:rsidRDefault="00EC333E" w:rsidP="00296139">
            <w:pPr>
              <w:pStyle w:val="TAL"/>
            </w:pPr>
            <w:r w:rsidRPr="00361BED">
              <w:t>Frequency Range (service link)</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3D08C1C" w14:textId="77777777" w:rsidR="00EC333E" w:rsidRPr="00361BED" w:rsidRDefault="00EC333E" w:rsidP="00296139">
            <w:pPr>
              <w:pStyle w:val="TAL"/>
            </w:pPr>
            <w:r w:rsidRPr="00361BED">
              <w:t xml:space="preserve">&lt; 6 GHz (e.g. 2 GHz in S band) </w:t>
            </w:r>
          </w:p>
        </w:tc>
      </w:tr>
      <w:tr w:rsidR="00EC333E" w:rsidRPr="00361BED" w14:paraId="29145F53" w14:textId="77777777" w:rsidTr="00296139">
        <w:trPr>
          <w:trHeight w:val="844"/>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065E0AE" w14:textId="77777777" w:rsidR="00EC333E" w:rsidRPr="00361BED" w:rsidRDefault="00EC333E" w:rsidP="00296139">
            <w:pPr>
              <w:pStyle w:val="TAL"/>
            </w:pPr>
            <w:r w:rsidRPr="00361BED">
              <w:t>Device channel Bandwidth (service link) (NOTE 7)</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F693B12" w14:textId="77777777" w:rsidR="00EC333E" w:rsidRPr="00361BED" w:rsidRDefault="00EC333E" w:rsidP="00296139">
            <w:pPr>
              <w:pStyle w:val="TAN"/>
            </w:pPr>
            <w:r>
              <w:t>-</w:t>
            </w:r>
            <w:r>
              <w:tab/>
            </w:r>
            <w:r w:rsidRPr="00361BED">
              <w:t>NB-IoT 180 kHz (DL), Up to 180 kHz with all permissible smaller resource allocations 12*15 kHz, 6*15 kHz, 3*15 kHz, 1*15 kHz, 1*3.75 kHz</w:t>
            </w:r>
            <w:r>
              <w:t xml:space="preserve"> (UL)</w:t>
            </w:r>
          </w:p>
          <w:p w14:paraId="730BDC6E" w14:textId="77777777" w:rsidR="00EC333E" w:rsidRPr="00361BED" w:rsidRDefault="00EC333E" w:rsidP="00296139">
            <w:pPr>
              <w:pStyle w:val="TAN"/>
            </w:pPr>
            <w:r>
              <w:t>-</w:t>
            </w:r>
            <w:r>
              <w:tab/>
            </w:r>
            <w:r w:rsidRPr="00361BED">
              <w:t>eMTC: 1080 kHz (DL), Up to 1080 kHz with all permissible smaller resource allocations, including 2*180 kHz, 180 kHz, 2*15 kHz or 3*15 kHz or 6*15 kHz (UL)</w:t>
            </w:r>
          </w:p>
        </w:tc>
      </w:tr>
      <w:tr w:rsidR="00EC333E" w:rsidRPr="00361BED" w14:paraId="5F4F49A6" w14:textId="77777777" w:rsidTr="00296139">
        <w:trPr>
          <w:trHeight w:val="239"/>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D99B445" w14:textId="77777777" w:rsidR="00EC333E" w:rsidRPr="00361BED" w:rsidRDefault="00EC333E" w:rsidP="00296139">
            <w:pPr>
              <w:pStyle w:val="TAL"/>
            </w:pPr>
            <w:r w:rsidRPr="00361BED">
              <w:t>Payload</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A5689F" w14:textId="77777777" w:rsidR="00EC333E" w:rsidRPr="00361BED" w:rsidRDefault="00EC333E" w:rsidP="00296139">
            <w:pPr>
              <w:pStyle w:val="TAL"/>
            </w:pPr>
            <w:r w:rsidRPr="00361BED">
              <w:t>Transparent type</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0AB8662" w14:textId="77777777" w:rsidR="00EC333E" w:rsidRPr="00361BED" w:rsidRDefault="00EC333E" w:rsidP="00296139">
            <w:pPr>
              <w:pStyle w:val="TAL"/>
            </w:pPr>
            <w:r w:rsidRPr="00361BED">
              <w:t>Transparent Type</w:t>
            </w:r>
          </w:p>
        </w:tc>
      </w:tr>
      <w:tr w:rsidR="00EC333E" w:rsidRPr="00361BED" w14:paraId="5F48C6E2" w14:textId="77777777" w:rsidTr="00296139">
        <w:trPr>
          <w:trHeight w:val="47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FC93C4B" w14:textId="77777777" w:rsidR="00EC333E" w:rsidRPr="00361BED" w:rsidRDefault="00EC333E" w:rsidP="00296139">
            <w:pPr>
              <w:pStyle w:val="TAL"/>
            </w:pPr>
            <w:r w:rsidRPr="00361BED">
              <w:t>Earth-fixed beams</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1B0507" w14:textId="77777777" w:rsidR="00EC333E" w:rsidRPr="00361BED" w:rsidRDefault="00EC333E" w:rsidP="00296139">
            <w:pPr>
              <w:pStyle w:val="TAL"/>
            </w:pPr>
            <w:r w:rsidRPr="00361BED">
              <w:t>Yes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CBA15" w14:textId="77777777" w:rsidR="00EC333E" w:rsidRPr="00361BED" w:rsidRDefault="00EC333E" w:rsidP="00296139">
            <w:pPr>
              <w:pStyle w:val="TAL"/>
            </w:pPr>
            <w:r w:rsidRPr="00361BED">
              <w:t>Scenario B: Yes (steerable beams), see NOTE 1</w:t>
            </w:r>
          </w:p>
          <w:p w14:paraId="589B779E" w14:textId="77777777" w:rsidR="00EC333E" w:rsidRPr="00361BED" w:rsidRDefault="00EC333E" w:rsidP="00296139">
            <w:pPr>
              <w:pStyle w:val="TAL"/>
            </w:pPr>
            <w:r w:rsidRPr="00361BED">
              <w:t>Scenario C: No (the beams move with the satellite)</w:t>
            </w:r>
          </w:p>
        </w:tc>
      </w:tr>
      <w:tr w:rsidR="00EC333E" w:rsidRPr="00361BED" w14:paraId="69F59660" w14:textId="77777777" w:rsidTr="00296139">
        <w:trPr>
          <w:trHeight w:val="76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602A7D1" w14:textId="77777777" w:rsidR="00EC333E" w:rsidRPr="00361BED" w:rsidRDefault="00EC333E" w:rsidP="00296139">
            <w:pPr>
              <w:pStyle w:val="TAL"/>
            </w:pPr>
            <w:r w:rsidRPr="00361BED">
              <w:t>Max beam footprint size (edge to edge) regardless of the elevation angle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EECBCFE" w14:textId="77777777" w:rsidR="00EC333E" w:rsidRPr="00361BED" w:rsidRDefault="00EC333E" w:rsidP="00296139">
            <w:pPr>
              <w:pStyle w:val="TAL"/>
            </w:pPr>
            <w:r w:rsidRPr="00361BED">
              <w:t>3500 km (NOTE 3)</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B1B1B5D" w14:textId="77777777" w:rsidR="00EC333E" w:rsidRPr="00361BED" w:rsidRDefault="00EC333E" w:rsidP="00296139">
            <w:pPr>
              <w:pStyle w:val="TAL"/>
            </w:pPr>
            <w:r w:rsidRPr="00361BED">
              <w:t>1000 km (NOTE 2)</w:t>
            </w:r>
          </w:p>
        </w:tc>
      </w:tr>
      <w:tr w:rsidR="00EC333E" w:rsidRPr="00361BED" w14:paraId="0F650C68" w14:textId="77777777" w:rsidTr="00296139">
        <w:trPr>
          <w:trHeight w:val="422"/>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D96C7AE" w14:textId="77777777" w:rsidR="00EC333E" w:rsidRPr="00361BED" w:rsidRDefault="00EC333E" w:rsidP="00296139">
            <w:pPr>
              <w:pStyle w:val="TAL"/>
            </w:pPr>
            <w:r w:rsidRPr="00361BED">
              <w:t>Min Elevation angle for both sat-gateway and C-IoT device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C7719C7" w14:textId="77777777" w:rsidR="00EC333E" w:rsidRPr="00361BED" w:rsidRDefault="00EC333E" w:rsidP="00296139">
            <w:pPr>
              <w:pStyle w:val="TAL"/>
            </w:pPr>
            <w:r w:rsidRPr="00361BED">
              <w:t>10° for service link and 10° for feeder link</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024D0A5" w14:textId="77777777" w:rsidR="00EC333E" w:rsidRPr="00361BED" w:rsidRDefault="00EC333E" w:rsidP="00296139">
            <w:pPr>
              <w:pStyle w:val="TAL"/>
            </w:pPr>
            <w:r w:rsidRPr="00361BED">
              <w:t>10° for service link and 10° for feeder link</w:t>
            </w:r>
          </w:p>
        </w:tc>
      </w:tr>
      <w:tr w:rsidR="00EC333E" w:rsidRPr="00361BED" w14:paraId="41936A6D" w14:textId="77777777" w:rsidTr="00296139">
        <w:trPr>
          <w:trHeight w:val="874"/>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299A9AE" w14:textId="77777777" w:rsidR="00EC333E" w:rsidRPr="00361BED" w:rsidRDefault="00EC333E" w:rsidP="00296139">
            <w:pPr>
              <w:pStyle w:val="TAL"/>
            </w:pPr>
            <w:r w:rsidRPr="00361BED">
              <w:t xml:space="preserve">Max distance between satellite and C-IoT device at min elevation angle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C0F3F05" w14:textId="77777777" w:rsidR="00EC333E" w:rsidRPr="00361BED" w:rsidRDefault="00EC333E" w:rsidP="00296139">
            <w:pPr>
              <w:pStyle w:val="TAL"/>
            </w:pPr>
            <w:r w:rsidRPr="00361BED">
              <w:t xml:space="preserve">40,581 km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FF16F3D" w14:textId="77777777" w:rsidR="00EC333E" w:rsidRPr="00361BED" w:rsidRDefault="00EC333E" w:rsidP="00296139">
            <w:pPr>
              <w:pStyle w:val="TAL"/>
            </w:pPr>
            <w:r w:rsidRPr="00361BED">
              <w:rPr>
                <w:lang w:val="da-DK"/>
              </w:rPr>
              <w:t xml:space="preserve">1,932 km (600 km altitude) </w:t>
            </w:r>
          </w:p>
          <w:p w14:paraId="6C4581DA" w14:textId="77777777" w:rsidR="00EC333E" w:rsidRPr="00361BED" w:rsidRDefault="00EC333E" w:rsidP="00296139">
            <w:pPr>
              <w:pStyle w:val="TAL"/>
            </w:pPr>
            <w:r w:rsidRPr="00361BED">
              <w:rPr>
                <w:lang w:val="da-DK"/>
              </w:rPr>
              <w:t xml:space="preserve">3,131 km (1,200 km altitude) </w:t>
            </w:r>
          </w:p>
        </w:tc>
      </w:tr>
      <w:tr w:rsidR="00EC333E" w:rsidRPr="00361BED" w14:paraId="6D487039" w14:textId="77777777" w:rsidTr="00296139">
        <w:trPr>
          <w:trHeight w:val="80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F66B688" w14:textId="77777777" w:rsidR="00EC333E" w:rsidRPr="00361BED" w:rsidRDefault="00EC333E" w:rsidP="00296139">
            <w:pPr>
              <w:pStyle w:val="TAL"/>
            </w:pPr>
            <w:r w:rsidRPr="00361BED">
              <w:t xml:space="preserve">Max Round Trip Delay (propagation delay only)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2755E91" w14:textId="77777777" w:rsidR="00EC333E" w:rsidRPr="00361BED" w:rsidRDefault="00EC333E" w:rsidP="00296139">
            <w:pPr>
              <w:pStyle w:val="TAL"/>
            </w:pPr>
            <w:r w:rsidRPr="00361BED">
              <w:t>541.46ms (service and feeder links)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BB9AE60" w14:textId="77777777" w:rsidR="00EC333E" w:rsidRPr="00361BED" w:rsidRDefault="00EC333E" w:rsidP="00296139">
            <w:pPr>
              <w:pStyle w:val="TAL"/>
            </w:pPr>
            <w:r w:rsidRPr="00361BED">
              <w:t>25.77 ms (600km) (service and feeder links)</w:t>
            </w:r>
          </w:p>
          <w:p w14:paraId="7D638093" w14:textId="77777777" w:rsidR="00EC333E" w:rsidRPr="00361BED" w:rsidRDefault="00EC333E" w:rsidP="00296139">
            <w:pPr>
              <w:pStyle w:val="TAL"/>
            </w:pPr>
            <w:r w:rsidRPr="00361BED">
              <w:t>41.77 ms (1200km) (service and feeder links)</w:t>
            </w:r>
          </w:p>
        </w:tc>
      </w:tr>
      <w:tr w:rsidR="00EC333E" w:rsidRPr="00361BED" w14:paraId="2D86A05C" w14:textId="77777777" w:rsidTr="00296139">
        <w:trPr>
          <w:trHeight w:val="14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F063F69" w14:textId="77777777" w:rsidR="00EC333E" w:rsidRPr="00361BED" w:rsidRDefault="00EC333E" w:rsidP="00296139">
            <w:pPr>
              <w:pStyle w:val="TAL"/>
            </w:pPr>
            <w:r w:rsidRPr="00361BED">
              <w:t xml:space="preserve">Max differential delay within a cell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DBB46A1" w14:textId="77777777" w:rsidR="00EC333E" w:rsidRPr="00361BED" w:rsidRDefault="00EC333E" w:rsidP="00296139">
            <w:pPr>
              <w:pStyle w:val="TAL"/>
            </w:pPr>
            <w:r w:rsidRPr="00361BED">
              <w:t>10.3 ms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4918421" w14:textId="77777777" w:rsidR="00EC333E" w:rsidRPr="00361BED" w:rsidRDefault="00EC333E" w:rsidP="00296139">
            <w:pPr>
              <w:pStyle w:val="TAL"/>
            </w:pPr>
            <w:r w:rsidRPr="00361BED">
              <w:t>3.12 ms and 3.18 ms for respectively 600km and 1200km</w:t>
            </w:r>
          </w:p>
        </w:tc>
      </w:tr>
      <w:tr w:rsidR="00EC333E" w:rsidRPr="00361BED" w14:paraId="44F0C314" w14:textId="77777777" w:rsidTr="00296139">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C2B002" w14:textId="77777777" w:rsidR="00EC333E" w:rsidRPr="00361BED" w:rsidRDefault="00EC333E" w:rsidP="00296139">
            <w:pPr>
              <w:pStyle w:val="TAL"/>
            </w:pPr>
            <w:r w:rsidRPr="00361BED">
              <w:t>Max Doppler shift (earth fixed user equipment) (NOTE 6)</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7E6F43F" w14:textId="77777777" w:rsidR="00EC333E" w:rsidRPr="00361BED" w:rsidRDefault="00EC333E" w:rsidP="00296139">
            <w:pPr>
              <w:pStyle w:val="TAL"/>
            </w:pPr>
            <w:r w:rsidRPr="00361BED">
              <w:t>0.93 ppm</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2350595" w14:textId="77777777" w:rsidR="00EC333E" w:rsidRPr="00361BED" w:rsidRDefault="00EC333E" w:rsidP="00296139">
            <w:pPr>
              <w:pStyle w:val="TAL"/>
            </w:pPr>
            <w:r w:rsidRPr="00361BED">
              <w:t xml:space="preserve">24 ppm (600km) </w:t>
            </w:r>
          </w:p>
          <w:p w14:paraId="6723DFCC" w14:textId="77777777" w:rsidR="00EC333E" w:rsidRPr="00361BED" w:rsidRDefault="00EC333E" w:rsidP="00296139">
            <w:pPr>
              <w:pStyle w:val="TAL"/>
            </w:pPr>
            <w:r w:rsidRPr="00361BED">
              <w:t xml:space="preserve">21ppm(1200km) </w:t>
            </w:r>
          </w:p>
          <w:p w14:paraId="664D7790" w14:textId="77777777" w:rsidR="00EC333E" w:rsidRPr="00361BED" w:rsidRDefault="00EC333E" w:rsidP="00296139">
            <w:pPr>
              <w:pStyle w:val="TAL"/>
            </w:pPr>
            <w:r w:rsidRPr="00361BED">
              <w:t> </w:t>
            </w:r>
          </w:p>
        </w:tc>
      </w:tr>
      <w:tr w:rsidR="00EC333E" w:rsidRPr="00361BED" w14:paraId="26199FBE" w14:textId="77777777" w:rsidTr="00296139">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78A217" w14:textId="77777777" w:rsidR="00EC333E" w:rsidRPr="00361BED" w:rsidRDefault="00EC333E" w:rsidP="00296139">
            <w:pPr>
              <w:pStyle w:val="TAL"/>
            </w:pPr>
            <w:r w:rsidRPr="00361BED">
              <w:t>Max Doppler shift variation (earth fixed user equipment) (NOTE 6)</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EF45AB" w14:textId="77777777" w:rsidR="00EC333E" w:rsidRPr="00361BED" w:rsidRDefault="00EC333E" w:rsidP="00296139">
            <w:pPr>
              <w:pStyle w:val="TAL"/>
            </w:pPr>
            <w:r w:rsidRPr="00361BED">
              <w:t xml:space="preserve">0.000 045 ppm/s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7506784" w14:textId="77777777" w:rsidR="00EC333E" w:rsidRPr="00361BED" w:rsidRDefault="00EC333E" w:rsidP="00296139">
            <w:pPr>
              <w:pStyle w:val="TAL"/>
            </w:pPr>
            <w:r w:rsidRPr="00361BED">
              <w:t xml:space="preserve">0.27 ppm/s (600km) </w:t>
            </w:r>
          </w:p>
          <w:p w14:paraId="12A02E37" w14:textId="77777777" w:rsidR="00EC333E" w:rsidRPr="00361BED" w:rsidRDefault="00EC333E" w:rsidP="00296139">
            <w:pPr>
              <w:pStyle w:val="TAL"/>
            </w:pPr>
            <w:r w:rsidRPr="00361BED">
              <w:t xml:space="preserve">0.13 ppm/s (1200km) </w:t>
            </w:r>
          </w:p>
        </w:tc>
      </w:tr>
      <w:tr w:rsidR="00EC333E" w:rsidRPr="00361BED" w14:paraId="040F7137" w14:textId="77777777" w:rsidTr="00296139">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011F27F" w14:textId="77777777" w:rsidR="00EC333E" w:rsidRPr="00361BED" w:rsidRDefault="00EC333E" w:rsidP="00296139">
            <w:pPr>
              <w:pStyle w:val="TAL"/>
            </w:pPr>
            <w:r w:rsidRPr="00361BED">
              <w:t>C-IoT device motion on the earth</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B90CE01" w14:textId="77777777" w:rsidR="00EC333E" w:rsidRPr="00361BED" w:rsidRDefault="00EC333E" w:rsidP="00296139">
            <w:pPr>
              <w:pStyle w:val="TAL"/>
            </w:pPr>
            <w:r w:rsidRPr="00361BED">
              <w:t xml:space="preserve">Min 0 km/s (stationary device), max 120 km/h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D3BA400" w14:textId="77777777" w:rsidR="00EC333E" w:rsidRPr="00361BED" w:rsidRDefault="00EC333E" w:rsidP="00296139">
            <w:pPr>
              <w:pStyle w:val="TAL"/>
            </w:pPr>
            <w:r w:rsidRPr="00361BED">
              <w:t>Min 0 km/s (stationary device), max 120 km/h</w:t>
            </w:r>
          </w:p>
        </w:tc>
      </w:tr>
      <w:tr w:rsidR="00EC333E" w:rsidRPr="00361BED" w14:paraId="28E971ED" w14:textId="77777777" w:rsidTr="00296139">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76FCF5" w14:textId="77777777" w:rsidR="00EC333E" w:rsidRPr="00361BED" w:rsidRDefault="00EC333E" w:rsidP="00296139">
            <w:pPr>
              <w:pStyle w:val="TAL"/>
            </w:pPr>
            <w:r w:rsidRPr="00361BED">
              <w:t>C-IoT device antenna types</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2D322C2" w14:textId="77777777" w:rsidR="00EC333E" w:rsidRPr="00361BED" w:rsidRDefault="00EC333E" w:rsidP="00296139">
            <w:pPr>
              <w:pStyle w:val="TAL"/>
            </w:pPr>
            <w:r w:rsidRPr="00361BED">
              <w:t xml:space="preserve">Omnidirectional antenna with 0 dBi TX antenna gain and 0 dBi RX antenna gain (NOTE 4) </w:t>
            </w:r>
          </w:p>
        </w:tc>
      </w:tr>
      <w:tr w:rsidR="00EC333E" w:rsidRPr="00361BED" w14:paraId="1032A316" w14:textId="77777777" w:rsidTr="00296139">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EC457E8" w14:textId="77777777" w:rsidR="00EC333E" w:rsidRPr="00361BED" w:rsidRDefault="00EC333E" w:rsidP="00296139">
            <w:pPr>
              <w:pStyle w:val="TAL"/>
            </w:pPr>
            <w:r w:rsidRPr="00361BED">
              <w:t>C-IoT device max Tx power</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D6D2BB5" w14:textId="77777777" w:rsidR="00EC333E" w:rsidRPr="00361BED" w:rsidRDefault="00EC333E" w:rsidP="00296139">
            <w:pPr>
              <w:pStyle w:val="TAL"/>
            </w:pPr>
            <w:r w:rsidRPr="00361BED">
              <w:t xml:space="preserve">UE power class 3 with up to 200 mW (23dBm), UE power class 5 with up to 100 mW (20 dBm) </w:t>
            </w:r>
          </w:p>
        </w:tc>
      </w:tr>
      <w:tr w:rsidR="00EC333E" w:rsidRPr="00361BED" w14:paraId="4FAB3CD9" w14:textId="77777777" w:rsidTr="00296139">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1A73EDD" w14:textId="77777777" w:rsidR="00EC333E" w:rsidRPr="009B63A9" w:rsidRDefault="00EC333E" w:rsidP="00296139">
            <w:pPr>
              <w:pStyle w:val="TAL"/>
              <w:rPr>
                <w:lang w:val="fr-FR"/>
              </w:rPr>
            </w:pPr>
            <w:r w:rsidRPr="009B63A9">
              <w:rPr>
                <w:lang w:val="fr-FR"/>
              </w:rPr>
              <w:t>C-IoT device Noise Figure</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8235CC9" w14:textId="77777777" w:rsidR="00EC333E" w:rsidRPr="00361BED" w:rsidRDefault="00EC333E" w:rsidP="00296139">
            <w:pPr>
              <w:pStyle w:val="TAL"/>
            </w:pPr>
            <w:r w:rsidRPr="00361BED">
              <w:t>Omnidirectional antenna: 7 dB or 9 dB (NOTE 5)</w:t>
            </w:r>
          </w:p>
        </w:tc>
      </w:tr>
      <w:tr w:rsidR="00EC333E" w:rsidRPr="00361BED" w14:paraId="7AADD60C" w14:textId="77777777" w:rsidTr="00296139">
        <w:trPr>
          <w:trHeight w:val="148"/>
        </w:trPr>
        <w:tc>
          <w:tcPr>
            <w:tcW w:w="2684" w:type="dxa"/>
            <w:tcBorders>
              <w:top w:val="nil"/>
              <w:left w:val="single" w:sz="8" w:space="0" w:color="0D174E"/>
              <w:bottom w:val="single" w:sz="4" w:space="0" w:color="auto"/>
              <w:right w:val="single" w:sz="8" w:space="0" w:color="0D174E"/>
            </w:tcBorders>
            <w:tcMar>
              <w:top w:w="15" w:type="dxa"/>
              <w:left w:w="74" w:type="dxa"/>
              <w:bottom w:w="0" w:type="dxa"/>
              <w:right w:w="74" w:type="dxa"/>
            </w:tcMar>
            <w:vAlign w:val="center"/>
            <w:hideMark/>
          </w:tcPr>
          <w:p w14:paraId="774A2E27" w14:textId="77777777" w:rsidR="00EC333E" w:rsidRPr="00361BED" w:rsidRDefault="00EC333E" w:rsidP="00296139">
            <w:pPr>
              <w:pStyle w:val="TAL"/>
            </w:pPr>
            <w:r w:rsidRPr="00361BED">
              <w:t>Service link</w:t>
            </w:r>
          </w:p>
        </w:tc>
        <w:tc>
          <w:tcPr>
            <w:tcW w:w="7087" w:type="dxa"/>
            <w:gridSpan w:val="2"/>
            <w:tcBorders>
              <w:top w:val="nil"/>
              <w:left w:val="nil"/>
              <w:bottom w:val="single" w:sz="4" w:space="0" w:color="auto"/>
              <w:right w:val="single" w:sz="8" w:space="0" w:color="0D174E"/>
            </w:tcBorders>
            <w:tcMar>
              <w:top w:w="15" w:type="dxa"/>
              <w:left w:w="74" w:type="dxa"/>
              <w:bottom w:w="0" w:type="dxa"/>
              <w:right w:w="74" w:type="dxa"/>
            </w:tcMar>
            <w:vAlign w:val="center"/>
            <w:hideMark/>
          </w:tcPr>
          <w:p w14:paraId="73D9841A" w14:textId="77777777" w:rsidR="00EC333E" w:rsidRPr="00361BED" w:rsidRDefault="00EC333E" w:rsidP="00296139">
            <w:pPr>
              <w:pStyle w:val="TAL"/>
            </w:pPr>
            <w:r w:rsidRPr="00361BED">
              <w:t>3GPP defined Narrow Band IoT and eMTC</w:t>
            </w:r>
          </w:p>
        </w:tc>
      </w:tr>
      <w:tr w:rsidR="00EC333E" w:rsidRPr="00361BED" w14:paraId="0D7B26E2" w14:textId="77777777" w:rsidTr="00296139">
        <w:trPr>
          <w:trHeight w:val="148"/>
        </w:trPr>
        <w:tc>
          <w:tcPr>
            <w:tcW w:w="9771" w:type="dxa"/>
            <w:gridSpan w:val="3"/>
            <w:tcBorders>
              <w:top w:val="single" w:sz="4" w:space="0" w:color="auto"/>
              <w:left w:val="single" w:sz="4" w:space="0" w:color="auto"/>
              <w:bottom w:val="single" w:sz="4" w:space="0" w:color="auto"/>
              <w:right w:val="single" w:sz="4" w:space="0" w:color="auto"/>
            </w:tcBorders>
            <w:tcMar>
              <w:top w:w="15" w:type="dxa"/>
              <w:left w:w="74" w:type="dxa"/>
              <w:bottom w:w="0" w:type="dxa"/>
              <w:right w:w="74" w:type="dxa"/>
            </w:tcMar>
            <w:vAlign w:val="center"/>
          </w:tcPr>
          <w:p w14:paraId="79F98D42" w14:textId="77777777" w:rsidR="00EC333E" w:rsidRPr="00361BED" w:rsidRDefault="00EC333E" w:rsidP="00296139">
            <w:pPr>
              <w:pStyle w:val="TAN"/>
            </w:pPr>
            <w:r w:rsidRPr="00361BED">
              <w:t>NOTE 1:</w:t>
            </w:r>
            <w:r>
              <w:tab/>
            </w:r>
            <w:r w:rsidRPr="00361BED">
              <w:t xml:space="preserve">Each satellite has the capability to steer beams </w:t>
            </w:r>
            <w:r w:rsidRPr="00361BED">
              <w:rPr>
                <w:b/>
                <w:bCs/>
              </w:rPr>
              <w:t>towards fixed points on earth</w:t>
            </w:r>
            <w:r w:rsidRPr="00361BED">
              <w:t xml:space="preserve"> using beamforming techniques. This is applicable for a period of time corresponding to the visibility time of the satellite.</w:t>
            </w:r>
          </w:p>
          <w:p w14:paraId="75AD0367" w14:textId="77777777" w:rsidR="00EC333E" w:rsidRPr="00361BED" w:rsidRDefault="00EC333E" w:rsidP="00296139">
            <w:pPr>
              <w:pStyle w:val="TAN"/>
            </w:pPr>
            <w:r w:rsidRPr="00361BED">
              <w:t>NOTE 2:</w:t>
            </w:r>
            <w:r>
              <w:tab/>
            </w:r>
            <w:r w:rsidRPr="00361BED">
              <w:t>This beam size refers to the Nadir pointing of the satellite.</w:t>
            </w:r>
          </w:p>
          <w:p w14:paraId="09686BF3" w14:textId="77777777" w:rsidR="00EC333E" w:rsidRPr="00361BED" w:rsidRDefault="00EC333E" w:rsidP="00296139">
            <w:pPr>
              <w:pStyle w:val="TAN"/>
            </w:pPr>
            <w:r w:rsidRPr="00361BED">
              <w:t>NOTE 3:</w:t>
            </w:r>
            <w:r>
              <w:tab/>
            </w:r>
            <w:r w:rsidRPr="00361BED">
              <w:t>The Maximum beam footprint size for GEO is based on current state of the art GEO High Throughput systems, assuming either spot beams at the edge of coverage (low elevation) or a single wide-beam.</w:t>
            </w:r>
          </w:p>
          <w:p w14:paraId="0602018D" w14:textId="77777777" w:rsidR="00EC333E" w:rsidRPr="00361BED" w:rsidRDefault="00EC333E" w:rsidP="00296139">
            <w:pPr>
              <w:pStyle w:val="TAN"/>
            </w:pPr>
            <w:r w:rsidRPr="00361BED">
              <w:t>NOTE 4:</w:t>
            </w:r>
            <w:r>
              <w:tab/>
            </w:r>
            <w:r w:rsidRPr="00361BED">
              <w:t>The use of a Circular polarized antenna is optional.</w:t>
            </w:r>
          </w:p>
          <w:p w14:paraId="16024183" w14:textId="77777777" w:rsidR="00EC333E" w:rsidRPr="00361BED" w:rsidRDefault="00EC333E" w:rsidP="00296139">
            <w:pPr>
              <w:pStyle w:val="TAN"/>
            </w:pPr>
            <w:r w:rsidRPr="00361BED">
              <w:rPr>
                <w:color w:val="000000"/>
              </w:rPr>
              <w:t>NOTE 5:</w:t>
            </w:r>
            <w:r>
              <w:rPr>
                <w:color w:val="000000"/>
              </w:rPr>
              <w:tab/>
            </w:r>
            <w:r w:rsidRPr="00361BED">
              <w:rPr>
                <w:color w:val="000000"/>
              </w:rPr>
              <w:t xml:space="preserve">Same </w:t>
            </w:r>
            <w:r w:rsidRPr="00361BED">
              <w:t>Noise Figure of 7 dB as in Release 16 TR 38.821 or 9 dB as in Release 12 TR 36.888 for device can be assumed for link budget. The noise figure is device vendor implementation specific.</w:t>
            </w:r>
          </w:p>
          <w:p w14:paraId="6F97F669" w14:textId="77777777" w:rsidR="00EC333E" w:rsidRPr="00361BED" w:rsidRDefault="00EC333E" w:rsidP="00296139">
            <w:pPr>
              <w:pStyle w:val="TAN"/>
            </w:pPr>
            <w:r w:rsidRPr="00361BED">
              <w:t>NOTE 6:</w:t>
            </w:r>
            <w:r>
              <w:tab/>
            </w:r>
            <w:r w:rsidRPr="00361BED">
              <w:t>Max Doppler shift and Max Doppler shift variation in the absence of any device pre-compensation of satellite Doppler shift on the service link.</w:t>
            </w:r>
          </w:p>
          <w:p w14:paraId="33D50059" w14:textId="77777777" w:rsidR="00EC333E" w:rsidRPr="00361BED" w:rsidRDefault="00EC333E" w:rsidP="00296139">
            <w:pPr>
              <w:pStyle w:val="TAN"/>
            </w:pPr>
            <w:r w:rsidRPr="00361BED">
              <w:t>NOTE 7:</w:t>
            </w:r>
            <w:r>
              <w:tab/>
            </w:r>
            <w:r w:rsidRPr="00361BED">
              <w:t xml:space="preserve">System </w:t>
            </w:r>
            <w:r w:rsidRPr="00361BED">
              <w:rPr>
                <w:color w:val="000000"/>
              </w:rPr>
              <w:t>bandwidth is FFS</w:t>
            </w:r>
          </w:p>
        </w:tc>
      </w:tr>
    </w:tbl>
    <w:p w14:paraId="488F69B1" w14:textId="77777777" w:rsidR="00EC333E" w:rsidRPr="00361BED" w:rsidRDefault="00EC333E" w:rsidP="00EC333E"/>
    <w:p w14:paraId="40D690FB" w14:textId="77777777" w:rsidR="00EC333E" w:rsidRDefault="00EC333E" w:rsidP="00EC333E">
      <w:pPr>
        <w:pStyle w:val="Heading2"/>
      </w:pPr>
      <w:bookmarkStart w:id="71" w:name="_Toc26620942"/>
      <w:bookmarkStart w:id="72" w:name="_Toc30079754"/>
      <w:bookmarkStart w:id="73" w:name="_Toc66197022"/>
      <w:bookmarkStart w:id="74" w:name="_Toc66198696"/>
      <w:r>
        <w:lastRenderedPageBreak/>
        <w:t>6.2</w:t>
      </w:r>
      <w:r w:rsidRPr="00312FF5">
        <w:tab/>
        <w:t xml:space="preserve">Link </w:t>
      </w:r>
      <w:r>
        <w:t>b</w:t>
      </w:r>
      <w:r w:rsidRPr="00312FF5">
        <w:t xml:space="preserve">udget </w:t>
      </w:r>
      <w:r>
        <w:t>a</w:t>
      </w:r>
      <w:r w:rsidRPr="00312FF5">
        <w:t>nalysis</w:t>
      </w:r>
      <w:bookmarkStart w:id="75" w:name="_Toc8314376"/>
      <w:bookmarkStart w:id="76" w:name="_Toc26620949"/>
      <w:bookmarkStart w:id="77" w:name="_Toc30079761"/>
      <w:bookmarkEnd w:id="71"/>
      <w:bookmarkEnd w:id="72"/>
      <w:bookmarkEnd w:id="73"/>
      <w:bookmarkEnd w:id="74"/>
    </w:p>
    <w:p w14:paraId="0284B352" w14:textId="77777777" w:rsidR="00EC333E" w:rsidRPr="00D94F10" w:rsidRDefault="00EC333E" w:rsidP="00EC333E">
      <w:pPr>
        <w:pStyle w:val="Heading3"/>
      </w:pPr>
      <w:bookmarkStart w:id="78" w:name="_Toc66197023"/>
      <w:bookmarkStart w:id="79" w:name="_Toc66198697"/>
      <w:r w:rsidRPr="00D94F10">
        <w:t>6.2.1</w:t>
      </w:r>
      <w:r>
        <w:tab/>
      </w:r>
      <w:r w:rsidRPr="00D94F10">
        <w:t xml:space="preserve">Link </w:t>
      </w:r>
      <w:r>
        <w:t>b</w:t>
      </w:r>
      <w:r w:rsidRPr="00D94F10">
        <w:t xml:space="preserve">udget </w:t>
      </w:r>
      <w:r>
        <w:t>p</w:t>
      </w:r>
      <w:r w:rsidRPr="00D94F10">
        <w:t>arameters</w:t>
      </w:r>
      <w:bookmarkEnd w:id="78"/>
      <w:bookmarkEnd w:id="79"/>
    </w:p>
    <w:p w14:paraId="37E004DD" w14:textId="77777777" w:rsidR="00EC333E" w:rsidRPr="00D26727" w:rsidRDefault="00EC333E" w:rsidP="00EC333E">
      <w:pPr>
        <w:rPr>
          <w:rFonts w:eastAsia="Batang"/>
        </w:rPr>
      </w:pPr>
      <w:r w:rsidRPr="00D26727">
        <w:rPr>
          <w:rFonts w:eastAsia="Batang"/>
        </w:rPr>
        <w:t>The following assumptions are agreed for a common set of link budget parameters:</w:t>
      </w:r>
    </w:p>
    <w:p w14:paraId="28277558" w14:textId="77777777" w:rsidR="00EC333E" w:rsidRPr="00D26727" w:rsidRDefault="00EC333E" w:rsidP="00EC333E">
      <w:pPr>
        <w:pStyle w:val="B1"/>
        <w:rPr>
          <w:rFonts w:eastAsia="Batang"/>
        </w:rPr>
      </w:pPr>
      <w:r w:rsidRPr="00A33D41">
        <w:rPr>
          <w:color w:val="0D0D0D"/>
        </w:rPr>
        <w:t>-</w:t>
      </w:r>
      <w:r w:rsidRPr="00A33D41">
        <w:rPr>
          <w:color w:val="0D0D0D"/>
        </w:rPr>
        <w:tab/>
      </w:r>
      <w:r w:rsidRPr="00D26727">
        <w:rPr>
          <w:rFonts w:eastAsia="Batang"/>
        </w:rPr>
        <w:t>UE power class (PC5=20 dBm)</w:t>
      </w:r>
    </w:p>
    <w:p w14:paraId="0CCD8065" w14:textId="77777777" w:rsidR="00EC333E" w:rsidRPr="008D2A2B" w:rsidRDefault="00EC333E" w:rsidP="00EC333E">
      <w:pPr>
        <w:pStyle w:val="B1"/>
        <w:rPr>
          <w:rFonts w:eastAsia="Batang"/>
          <w:lang w:val="fr-FR"/>
        </w:rPr>
      </w:pPr>
      <w:r w:rsidRPr="008D2A2B">
        <w:rPr>
          <w:color w:val="0D0D0D"/>
          <w:lang w:val="fr-FR"/>
        </w:rPr>
        <w:t>-</w:t>
      </w:r>
      <w:r w:rsidRPr="008D2A2B">
        <w:rPr>
          <w:color w:val="0D0D0D"/>
          <w:lang w:val="fr-FR"/>
        </w:rPr>
        <w:tab/>
      </w:r>
      <w:r w:rsidRPr="008D2A2B">
        <w:rPr>
          <w:rFonts w:eastAsia="Batang"/>
          <w:lang w:val="fr-FR"/>
        </w:rPr>
        <w:t>UE Noise Figure (NF=9 dB)</w:t>
      </w:r>
    </w:p>
    <w:p w14:paraId="42C36AD9" w14:textId="77777777" w:rsidR="00EC333E" w:rsidRPr="00D26727" w:rsidRDefault="00EC333E" w:rsidP="00EC333E">
      <w:pPr>
        <w:pStyle w:val="B1"/>
        <w:rPr>
          <w:rFonts w:eastAsia="Batang"/>
        </w:rPr>
      </w:pPr>
      <w:r w:rsidRPr="00A33D41">
        <w:rPr>
          <w:color w:val="0D0D0D"/>
        </w:rPr>
        <w:t>-</w:t>
      </w:r>
      <w:r w:rsidRPr="00A33D41">
        <w:rPr>
          <w:color w:val="0D0D0D"/>
        </w:rPr>
        <w:tab/>
      </w:r>
      <w:r w:rsidRPr="00D26727">
        <w:rPr>
          <w:rFonts w:eastAsia="Batang"/>
        </w:rPr>
        <w:t>Channel Bandwidth for NB-IoT and eMTC as was included in IoT NTN reference scenario parameters agreed in RAN1#103e</w:t>
      </w:r>
      <w:r>
        <w:rPr>
          <w:rFonts w:eastAsia="Batang"/>
        </w:rPr>
        <w:t>:</w:t>
      </w:r>
      <w:r w:rsidRPr="00D26727">
        <w:rPr>
          <w:rFonts w:eastAsia="Batang"/>
        </w:rPr>
        <w:t xml:space="preserve"> </w:t>
      </w:r>
    </w:p>
    <w:p w14:paraId="5DE6DD99" w14:textId="77777777" w:rsidR="00EC333E" w:rsidRPr="00D26727" w:rsidRDefault="00EC333E" w:rsidP="00EC333E">
      <w:pPr>
        <w:pStyle w:val="B2"/>
        <w:rPr>
          <w:rFonts w:eastAsia="Batang"/>
        </w:rPr>
      </w:pPr>
      <w:r w:rsidRPr="00A33D41">
        <w:rPr>
          <w:color w:val="0D0D0D"/>
        </w:rPr>
        <w:t>-</w:t>
      </w:r>
      <w:r w:rsidRPr="00A33D41">
        <w:rPr>
          <w:color w:val="0D0D0D"/>
        </w:rPr>
        <w:tab/>
      </w:r>
      <w:r w:rsidRPr="00D26727">
        <w:rPr>
          <w:rFonts w:eastAsia="Batang"/>
        </w:rPr>
        <w:t>NB-IoT 180 kHz (DL), Up to 180 kHz with all permissible smaller resource allocations 12*15 kHz, 6*15 kHz, 3*15 kHz, 1*15 kHz, 1*3.75 kHz</w:t>
      </w:r>
      <w:r>
        <w:rPr>
          <w:rFonts w:eastAsia="Batang"/>
        </w:rPr>
        <w:t xml:space="preserve"> (UL)</w:t>
      </w:r>
    </w:p>
    <w:p w14:paraId="7CD01D75" w14:textId="77777777" w:rsidR="00EC333E" w:rsidRPr="00D26727" w:rsidRDefault="00EC333E" w:rsidP="00EC333E">
      <w:pPr>
        <w:pStyle w:val="B2"/>
        <w:rPr>
          <w:rFonts w:eastAsia="Batang"/>
        </w:rPr>
      </w:pPr>
      <w:r w:rsidRPr="00A33D41">
        <w:rPr>
          <w:color w:val="0D0D0D"/>
        </w:rPr>
        <w:t>-</w:t>
      </w:r>
      <w:r w:rsidRPr="00A33D41">
        <w:rPr>
          <w:color w:val="0D0D0D"/>
        </w:rPr>
        <w:tab/>
      </w:r>
      <w:r w:rsidRPr="00D26727">
        <w:rPr>
          <w:rFonts w:eastAsia="Batang"/>
        </w:rPr>
        <w:t>eMTC: 1080 kHz (DL), Up to 1080 kHz with all permissible smaller resource allocations, including 2*180 kHz, 180 kHz, 2*15 kHz or 3*15 kHz or 6*15 kHz (UL)</w:t>
      </w:r>
    </w:p>
    <w:p w14:paraId="5706FA67" w14:textId="77777777" w:rsidR="00EC333E" w:rsidRDefault="00EC333E" w:rsidP="00EC333E">
      <w:pPr>
        <w:pStyle w:val="B1"/>
        <w:rPr>
          <w:rFonts w:eastAsia="Batang"/>
        </w:rPr>
      </w:pPr>
      <w:r w:rsidRPr="00A33D41">
        <w:rPr>
          <w:color w:val="0D0D0D"/>
        </w:rPr>
        <w:t>-</w:t>
      </w:r>
      <w:r w:rsidRPr="00A33D41">
        <w:rPr>
          <w:color w:val="0D0D0D"/>
        </w:rPr>
        <w:tab/>
      </w:r>
      <w:r w:rsidRPr="00D26727">
        <w:rPr>
          <w:rFonts w:eastAsia="Batang"/>
        </w:rPr>
        <w:t>Other losses</w:t>
      </w:r>
      <w:r>
        <w:rPr>
          <w:rFonts w:eastAsia="Batang"/>
        </w:rPr>
        <w:t>:</w:t>
      </w:r>
    </w:p>
    <w:p w14:paraId="41C126A5" w14:textId="77777777" w:rsidR="00EC333E" w:rsidRPr="008D2A2B" w:rsidRDefault="00EC333E" w:rsidP="00EC333E">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EC333E" w:rsidRPr="00D26727" w14:paraId="52BA62E3" w14:textId="77777777" w:rsidTr="00296139">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9F470FE" w14:textId="77777777" w:rsidR="00EC333E" w:rsidRPr="00D26727" w:rsidRDefault="00EC333E" w:rsidP="00296139">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219F8D14" w14:textId="77777777" w:rsidR="00EC333E" w:rsidRPr="00D26727" w:rsidRDefault="00EC333E" w:rsidP="00296139">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00F3F2B7" w14:textId="77777777" w:rsidR="00EC333E" w:rsidRPr="00D26727" w:rsidRDefault="00EC333E" w:rsidP="00296139">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29B2FDAB" w14:textId="77777777" w:rsidR="00EC333E" w:rsidRPr="00D26727" w:rsidRDefault="00EC333E" w:rsidP="00296139">
            <w:pPr>
              <w:pStyle w:val="TAH"/>
              <w:rPr>
                <w:rFonts w:eastAsia="Batang"/>
              </w:rPr>
            </w:pPr>
            <w:r w:rsidRPr="00D26727">
              <w:rPr>
                <w:rFonts w:eastAsia="Batang"/>
              </w:rPr>
              <w:t>LEO (600 km)</w:t>
            </w:r>
          </w:p>
        </w:tc>
      </w:tr>
      <w:tr w:rsidR="00EC333E" w:rsidRPr="00D26727" w14:paraId="007B4316" w14:textId="77777777" w:rsidTr="00296139">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537074AB" w14:textId="77777777" w:rsidR="00EC333E" w:rsidRPr="00D26727" w:rsidRDefault="00EC333E" w:rsidP="00296139">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1C38B052" w14:textId="77777777" w:rsidR="00EC333E" w:rsidRPr="00D26727" w:rsidRDefault="00EC333E" w:rsidP="00296139">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45D0F85B" w14:textId="77777777" w:rsidR="00EC333E" w:rsidRPr="00D26727" w:rsidRDefault="00EC333E" w:rsidP="00296139">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7CD4883B" w14:textId="77777777" w:rsidR="00EC333E" w:rsidRPr="00D26727" w:rsidRDefault="00EC333E" w:rsidP="00296139">
            <w:pPr>
              <w:pStyle w:val="TAC"/>
              <w:rPr>
                <w:rFonts w:eastAsia="Batang"/>
              </w:rPr>
            </w:pPr>
            <w:r w:rsidRPr="00D26727">
              <w:rPr>
                <w:rFonts w:eastAsia="Batang"/>
              </w:rPr>
              <w:t>2.2</w:t>
            </w:r>
          </w:p>
        </w:tc>
      </w:tr>
      <w:tr w:rsidR="00EC333E" w:rsidRPr="00D26727" w14:paraId="1E34EE27" w14:textId="77777777" w:rsidTr="00296139">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13C95C04" w14:textId="77777777" w:rsidR="00EC333E" w:rsidRPr="00D26727" w:rsidRDefault="00EC333E" w:rsidP="00296139">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2EDBC1B3" w14:textId="77777777" w:rsidR="00EC333E" w:rsidRPr="00D26727" w:rsidRDefault="00EC333E" w:rsidP="00296139">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3FA2B081" w14:textId="77777777" w:rsidR="00EC333E" w:rsidRPr="00D26727" w:rsidRDefault="00EC333E" w:rsidP="00296139">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5F5A1718" w14:textId="77777777" w:rsidR="00EC333E" w:rsidRPr="00D26727" w:rsidRDefault="00EC333E" w:rsidP="00296139">
            <w:pPr>
              <w:pStyle w:val="TAC"/>
              <w:rPr>
                <w:rFonts w:eastAsia="Batang"/>
              </w:rPr>
            </w:pPr>
            <w:r w:rsidRPr="00D26727">
              <w:rPr>
                <w:rFonts w:eastAsia="Batang"/>
              </w:rPr>
              <w:t>0.1</w:t>
            </w:r>
          </w:p>
        </w:tc>
      </w:tr>
      <w:tr w:rsidR="00EC333E" w:rsidRPr="00D26727" w14:paraId="2728F6B2" w14:textId="77777777" w:rsidTr="00296139">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6FA1205D" w14:textId="77777777" w:rsidR="00EC333E" w:rsidRPr="00D26727" w:rsidRDefault="00EC333E" w:rsidP="00296139">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13637398" w14:textId="77777777" w:rsidR="00EC333E" w:rsidRPr="00D26727" w:rsidRDefault="00EC333E" w:rsidP="00296139">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69563F98" w14:textId="77777777" w:rsidR="00EC333E" w:rsidRPr="00D26727" w:rsidRDefault="00EC333E" w:rsidP="00296139">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2CD29EF5" w14:textId="77777777" w:rsidR="00EC333E" w:rsidRPr="00D26727" w:rsidRDefault="00EC333E" w:rsidP="00296139">
            <w:pPr>
              <w:pStyle w:val="TAC"/>
              <w:rPr>
                <w:rFonts w:eastAsia="Batang"/>
              </w:rPr>
            </w:pPr>
            <w:r w:rsidRPr="00D26727">
              <w:rPr>
                <w:rFonts w:eastAsia="Batang"/>
              </w:rPr>
              <w:t>3</w:t>
            </w:r>
          </w:p>
        </w:tc>
      </w:tr>
      <w:tr w:rsidR="00EC333E" w:rsidRPr="00D26727" w14:paraId="41929529" w14:textId="77777777" w:rsidTr="00296139">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698CCE66" w14:textId="77777777" w:rsidR="00EC333E" w:rsidRPr="00D26727" w:rsidRDefault="00EC333E" w:rsidP="00296139">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59D700AF" w14:textId="77777777" w:rsidR="00EC333E" w:rsidRPr="00D26727" w:rsidRDefault="00EC333E" w:rsidP="00296139">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28422D6A" w14:textId="77777777" w:rsidR="00EC333E" w:rsidRPr="00D26727" w:rsidRDefault="00EC333E" w:rsidP="00296139">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0DD50E4F" w14:textId="77777777" w:rsidR="00EC333E" w:rsidRPr="00D26727" w:rsidRDefault="00EC333E" w:rsidP="00296139">
            <w:pPr>
              <w:pStyle w:val="TAC"/>
              <w:rPr>
                <w:rFonts w:eastAsia="Batang"/>
              </w:rPr>
            </w:pPr>
            <w:r w:rsidRPr="00D26727">
              <w:rPr>
                <w:rFonts w:eastAsia="Batang"/>
              </w:rPr>
              <w:t>3</w:t>
            </w:r>
          </w:p>
        </w:tc>
      </w:tr>
    </w:tbl>
    <w:p w14:paraId="2F712308" w14:textId="77777777" w:rsidR="00EC333E" w:rsidRPr="00D26727" w:rsidRDefault="00EC333E" w:rsidP="00EC333E">
      <w:pPr>
        <w:rPr>
          <w:rFonts w:eastAsia="Batang"/>
        </w:rPr>
      </w:pPr>
    </w:p>
    <w:p w14:paraId="2259BB48" w14:textId="77777777" w:rsidR="00EC333E" w:rsidRPr="00D26727" w:rsidRDefault="00EC333E" w:rsidP="00EC333E">
      <w:pPr>
        <w:pStyle w:val="NO"/>
        <w:rPr>
          <w:rFonts w:eastAsia="Batang"/>
        </w:rPr>
      </w:pPr>
      <w:r w:rsidRPr="00D26727">
        <w:rPr>
          <w:rFonts w:eastAsia="Batang"/>
        </w:rPr>
        <w:t>NOTE 1:</w:t>
      </w:r>
      <w:r>
        <w:rPr>
          <w:rFonts w:eastAsia="Batang"/>
        </w:rPr>
        <w:tab/>
      </w:r>
      <w:r w:rsidRPr="00D26727">
        <w:rPr>
          <w:rFonts w:eastAsia="Batang"/>
        </w:rPr>
        <w:t xml:space="preserve">With PC3 (23 dBm) there is a 3dB gain compared to the PC5 (20 dBm) assumption on UL. </w:t>
      </w:r>
    </w:p>
    <w:p w14:paraId="677276AC" w14:textId="77777777" w:rsidR="00EC333E" w:rsidRPr="00D26727" w:rsidRDefault="00EC333E" w:rsidP="00EC333E">
      <w:pPr>
        <w:pStyle w:val="NO"/>
        <w:rPr>
          <w:rFonts w:eastAsia="Batang"/>
        </w:rPr>
      </w:pPr>
      <w:r w:rsidRPr="00D26727">
        <w:rPr>
          <w:rFonts w:eastAsia="Batang"/>
        </w:rPr>
        <w:t>NOTE 2:</w:t>
      </w:r>
      <w:r>
        <w:rPr>
          <w:rFonts w:eastAsia="Batang"/>
        </w:rPr>
        <w:tab/>
      </w:r>
      <w:r w:rsidRPr="00D26727">
        <w:rPr>
          <w:rFonts w:eastAsia="Batang"/>
        </w:rPr>
        <w:t>With NF=7 dB, there is a 2 dB improvement compare to NF=9 dB on DL.</w:t>
      </w:r>
    </w:p>
    <w:p w14:paraId="2D3F8332" w14:textId="77777777" w:rsidR="00EC333E" w:rsidRPr="00D26727" w:rsidRDefault="00EC333E" w:rsidP="00EC333E">
      <w:pPr>
        <w:pStyle w:val="NO"/>
        <w:rPr>
          <w:rFonts w:eastAsia="Batang"/>
        </w:rPr>
      </w:pPr>
      <w:r w:rsidRPr="00D26727">
        <w:rPr>
          <w:rFonts w:eastAsia="Batang"/>
        </w:rPr>
        <w:t>NOTE 3:</w:t>
      </w:r>
      <w:r>
        <w:rPr>
          <w:rFonts w:eastAsia="Batang"/>
        </w:rPr>
        <w:tab/>
      </w:r>
      <w:r w:rsidRPr="00D26727">
        <w:rPr>
          <w:rFonts w:eastAsia="Batang"/>
        </w:rPr>
        <w:t>Link budgets with other link budget parameters are not excluded from being captured in the TR.</w:t>
      </w:r>
    </w:p>
    <w:p w14:paraId="7898DF6A" w14:textId="77777777" w:rsidR="00EC333E" w:rsidRPr="00D26727" w:rsidRDefault="00EC333E" w:rsidP="00EC333E">
      <w:pPr>
        <w:pStyle w:val="NO"/>
        <w:rPr>
          <w:rFonts w:eastAsia="Batang"/>
        </w:rPr>
      </w:pPr>
      <w:r w:rsidRPr="00D26727">
        <w:rPr>
          <w:rFonts w:eastAsia="Batang"/>
        </w:rPr>
        <w:t>NOTE 4:</w:t>
      </w:r>
      <w:r>
        <w:rPr>
          <w:rFonts w:eastAsia="Batang"/>
        </w:rPr>
        <w:tab/>
      </w:r>
      <w:r w:rsidRPr="00D26727">
        <w:rPr>
          <w:rFonts w:eastAsia="Batang"/>
        </w:rPr>
        <w:t>These parameters are only for the purpose of link budget calculations.</w:t>
      </w:r>
    </w:p>
    <w:p w14:paraId="1BBFE5F0" w14:textId="77777777" w:rsidR="00EC333E" w:rsidRPr="00D26727" w:rsidRDefault="00EC333E" w:rsidP="00EC333E">
      <w:pPr>
        <w:pStyle w:val="NO"/>
        <w:rPr>
          <w:rFonts w:eastAsia="Batang"/>
        </w:rPr>
      </w:pPr>
      <w:r w:rsidRPr="00D26727">
        <w:rPr>
          <w:rFonts w:eastAsia="Batang"/>
        </w:rPr>
        <w:t>NOTE 5:</w:t>
      </w:r>
      <w:r>
        <w:rPr>
          <w:rFonts w:eastAsia="Batang"/>
        </w:rPr>
        <w:tab/>
      </w:r>
      <w:r w:rsidRPr="00D26727">
        <w:rPr>
          <w:rFonts w:eastAsia="Batang"/>
        </w:rPr>
        <w:t>Atmospheric losses are a function of elevation angle.</w:t>
      </w:r>
    </w:p>
    <w:p w14:paraId="2BE4E88D" w14:textId="77777777" w:rsidR="00EC333E" w:rsidRPr="00AA5C61" w:rsidRDefault="00EC333E" w:rsidP="00EC333E">
      <w:r w:rsidRPr="00AA5C61">
        <w:t>Link budget analysis assumes 3 dB polarization loss for DL and 3 dB polarization loss on UL for satellite parameters Set 1, Set 2, Set 3, and Set 4</w:t>
      </w:r>
    </w:p>
    <w:p w14:paraId="07BA4430" w14:textId="77777777" w:rsidR="00EC333E" w:rsidRPr="00D26727" w:rsidRDefault="00EC333E" w:rsidP="00EC333E">
      <w:r w:rsidRPr="00D26727">
        <w:t>For the satellite parameter sets Set-3 and Set-4, the 3 dB beam width (HPBW), central beam center elevation and central beam edge elevation in the satellite parameter set(s) to be used in link budget calculations are given in Table</w:t>
      </w:r>
      <w:r>
        <w:t>s</w:t>
      </w:r>
      <w:r w:rsidRPr="00D26727">
        <w:t xml:space="preserve"> 6.2-</w:t>
      </w:r>
      <w:r>
        <w:t>2</w:t>
      </w:r>
      <w:r w:rsidRPr="00D26727">
        <w:t xml:space="preserve"> and 6.2-</w:t>
      </w:r>
      <w:r>
        <w:t>3</w:t>
      </w:r>
      <w:r w:rsidRPr="00D26727">
        <w:t>. These parameters correspond to the satellite parameter Set 3 and Set 4 given in Tables 6.2-</w:t>
      </w:r>
      <w:r>
        <w:t>6</w:t>
      </w:r>
      <w:r w:rsidRPr="00D26727">
        <w:t xml:space="preserve"> and 6.2-</w:t>
      </w:r>
      <w:r>
        <w:t>7</w:t>
      </w:r>
      <w:r w:rsidRPr="00D26727">
        <w:t xml:space="preserve"> respectively.</w:t>
      </w:r>
    </w:p>
    <w:p w14:paraId="0FD6AC8C" w14:textId="77777777" w:rsidR="00EC333E" w:rsidRPr="00D26727" w:rsidRDefault="00EC333E" w:rsidP="00EC333E">
      <w:pPr>
        <w:pStyle w:val="TH"/>
      </w:pPr>
      <w:r w:rsidRPr="00D26727">
        <w:t>Table 6.2-</w:t>
      </w:r>
      <w:r>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EC333E" w:rsidRPr="00D26727" w14:paraId="1107D721" w14:textId="77777777" w:rsidTr="00296139">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9A638CC" w14:textId="77777777" w:rsidR="00EC333E" w:rsidRPr="00D26727" w:rsidRDefault="00EC333E" w:rsidP="00296139">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38DDBDF4" w14:textId="77777777" w:rsidR="00EC333E" w:rsidRPr="00D26727" w:rsidRDefault="00EC333E" w:rsidP="00296139">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2DCD1D4C" w14:textId="77777777" w:rsidR="00EC333E" w:rsidRPr="00D26727" w:rsidRDefault="00EC333E" w:rsidP="00296139">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30E9B66A" w14:textId="77777777" w:rsidR="00EC333E" w:rsidRPr="00D26727" w:rsidRDefault="00EC333E" w:rsidP="00296139">
            <w:pPr>
              <w:pStyle w:val="TAH"/>
            </w:pPr>
            <w:r w:rsidRPr="00F900EB">
              <w:t>LEO-600 km</w:t>
            </w:r>
          </w:p>
        </w:tc>
      </w:tr>
      <w:tr w:rsidR="00EC333E" w:rsidRPr="00D26727" w14:paraId="1AD80C35" w14:textId="77777777" w:rsidTr="00296139">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4D4BF90" w14:textId="77777777" w:rsidR="00EC333E" w:rsidRPr="00D26727" w:rsidRDefault="00EC333E" w:rsidP="00296139">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20C5E875" w14:textId="77777777" w:rsidR="00EC333E" w:rsidRPr="00D26727" w:rsidRDefault="00EC333E" w:rsidP="00296139">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3738EC4" w14:textId="77777777" w:rsidR="00EC333E" w:rsidRPr="00D26727" w:rsidRDefault="00EC333E" w:rsidP="00296139">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6338F33B" w14:textId="77777777" w:rsidR="00EC333E" w:rsidRPr="00D26727" w:rsidRDefault="00EC333E" w:rsidP="00296139">
            <w:pPr>
              <w:pStyle w:val="TAC"/>
            </w:pPr>
            <w:r w:rsidRPr="00F900EB">
              <w:t>22.0631 degree</w:t>
            </w:r>
          </w:p>
        </w:tc>
      </w:tr>
      <w:tr w:rsidR="00EC333E" w:rsidRPr="00D26727" w14:paraId="7FBC24F6" w14:textId="77777777" w:rsidTr="00296139">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D5904B3" w14:textId="77777777" w:rsidR="00EC333E" w:rsidRPr="00D26727" w:rsidRDefault="00EC333E" w:rsidP="00296139">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B1630C1" w14:textId="77777777" w:rsidR="00EC333E" w:rsidRPr="00D26727" w:rsidRDefault="00EC333E" w:rsidP="00296139">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D591AFA" w14:textId="77777777" w:rsidR="00EC333E" w:rsidRPr="00D26727" w:rsidRDefault="00EC333E" w:rsidP="00296139">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E6CD1E0" w14:textId="77777777" w:rsidR="00EC333E" w:rsidRPr="00D26727" w:rsidRDefault="00EC333E" w:rsidP="00296139">
            <w:pPr>
              <w:pStyle w:val="TAC"/>
            </w:pPr>
            <w:r w:rsidRPr="00F900EB">
              <w:t>43.78 degree</w:t>
            </w:r>
          </w:p>
        </w:tc>
      </w:tr>
      <w:tr w:rsidR="00EC333E" w:rsidRPr="00D26727" w14:paraId="5F8B2A28" w14:textId="77777777" w:rsidTr="00296139">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FE2E01C" w14:textId="77777777" w:rsidR="00EC333E" w:rsidRPr="00D26727" w:rsidRDefault="00EC333E" w:rsidP="00296139">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DBC7DFE" w14:textId="77777777" w:rsidR="00EC333E" w:rsidRPr="00D26727" w:rsidRDefault="00EC333E" w:rsidP="00296139">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33A61CC" w14:textId="77777777" w:rsidR="00EC333E" w:rsidRPr="00D26727" w:rsidRDefault="00EC333E" w:rsidP="00296139">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21C6B7F0" w14:textId="77777777" w:rsidR="00EC333E" w:rsidRPr="00D26727" w:rsidRDefault="00EC333E" w:rsidP="00296139">
            <w:pPr>
              <w:pStyle w:val="TAC"/>
            </w:pPr>
            <w:r w:rsidRPr="00F900EB">
              <w:t>30 degree</w:t>
            </w:r>
          </w:p>
        </w:tc>
      </w:tr>
      <w:tr w:rsidR="00EC333E" w:rsidRPr="00D26727" w14:paraId="2AA0C3AB" w14:textId="77777777" w:rsidTr="00296139">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8DD34AB" w14:textId="77777777" w:rsidR="00EC333E" w:rsidRPr="00D26727" w:rsidRDefault="00EC333E" w:rsidP="00296139">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93A72CA" w14:textId="77777777" w:rsidR="00EC333E" w:rsidRPr="00D26727" w:rsidRDefault="00EC333E" w:rsidP="00296139">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3252942A" w14:textId="77777777" w:rsidR="00EC333E" w:rsidRPr="00D26727" w:rsidRDefault="00EC333E" w:rsidP="00296139">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250ACE80" w14:textId="77777777" w:rsidR="00EC333E" w:rsidRPr="00D26727" w:rsidRDefault="00EC333E" w:rsidP="00296139">
            <w:pPr>
              <w:pStyle w:val="TAC"/>
            </w:pPr>
            <w:r w:rsidRPr="00F900EB">
              <w:t>1074 km</w:t>
            </w:r>
          </w:p>
        </w:tc>
      </w:tr>
    </w:tbl>
    <w:p w14:paraId="747F2F50" w14:textId="77777777" w:rsidR="00EC333E" w:rsidRPr="00D26727" w:rsidRDefault="00EC333E" w:rsidP="00EC333E">
      <w:pPr>
        <w:spacing w:before="100" w:beforeAutospacing="1" w:after="120"/>
        <w:jc w:val="center"/>
        <w:rPr>
          <w:bCs/>
          <w:iCs/>
          <w:szCs w:val="22"/>
        </w:rPr>
      </w:pPr>
    </w:p>
    <w:p w14:paraId="4E47191B" w14:textId="77777777" w:rsidR="00EC333E" w:rsidRPr="00D26727" w:rsidRDefault="00EC333E" w:rsidP="00EC333E">
      <w:pPr>
        <w:pStyle w:val="TH"/>
      </w:pPr>
      <w:r w:rsidRPr="00D26727">
        <w:lastRenderedPageBreak/>
        <w:t>Table 6.2-</w:t>
      </w:r>
      <w:r>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EC333E" w:rsidRPr="00D26727" w14:paraId="6DC50EBE" w14:textId="77777777" w:rsidTr="00296139">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89B0331" w14:textId="77777777" w:rsidR="00EC333E" w:rsidRPr="00D26727" w:rsidRDefault="00EC333E" w:rsidP="00296139">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0DD6353D" w14:textId="77777777" w:rsidR="00EC333E" w:rsidRPr="00D26727" w:rsidRDefault="00EC333E" w:rsidP="00296139">
            <w:pPr>
              <w:pStyle w:val="TAH"/>
            </w:pPr>
            <w:r w:rsidRPr="00D26727">
              <w:t>LEO-600 km</w:t>
            </w:r>
          </w:p>
        </w:tc>
      </w:tr>
      <w:tr w:rsidR="00EC333E" w:rsidRPr="00D26727" w14:paraId="354B73C3" w14:textId="77777777" w:rsidTr="00296139">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BD387F5" w14:textId="77777777" w:rsidR="00EC333E" w:rsidRPr="00D26727" w:rsidRDefault="00EC333E" w:rsidP="00296139">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3D13A270" w14:textId="77777777" w:rsidR="00EC333E" w:rsidRPr="00D26727" w:rsidRDefault="00EC333E" w:rsidP="00296139">
            <w:pPr>
              <w:pStyle w:val="TAC"/>
            </w:pPr>
            <w:r w:rsidRPr="00D26727">
              <w:t>104.7 degree</w:t>
            </w:r>
          </w:p>
        </w:tc>
      </w:tr>
      <w:tr w:rsidR="00EC333E" w:rsidRPr="00D26727" w14:paraId="4F547A83" w14:textId="77777777" w:rsidTr="00296139">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AA4C7D9" w14:textId="77777777" w:rsidR="00EC333E" w:rsidRPr="00D26727" w:rsidRDefault="00EC333E" w:rsidP="00296139">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0E9398AA" w14:textId="77777777" w:rsidR="00EC333E" w:rsidRPr="00D26727" w:rsidRDefault="00EC333E" w:rsidP="00296139">
            <w:pPr>
              <w:pStyle w:val="TAC"/>
            </w:pPr>
            <w:r w:rsidRPr="00D26727">
              <w:t>90 degree</w:t>
            </w:r>
          </w:p>
        </w:tc>
      </w:tr>
      <w:tr w:rsidR="00EC333E" w:rsidRPr="00D26727" w14:paraId="3B070F6F" w14:textId="77777777" w:rsidTr="00296139">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6ECDBBD" w14:textId="77777777" w:rsidR="00EC333E" w:rsidRPr="00D26727" w:rsidRDefault="00EC333E" w:rsidP="00296139">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77B6CDEE" w14:textId="77777777" w:rsidR="00EC333E" w:rsidRPr="00D26727" w:rsidRDefault="00EC333E" w:rsidP="00296139">
            <w:pPr>
              <w:pStyle w:val="TAC"/>
            </w:pPr>
            <w:r w:rsidRPr="00D26727">
              <w:t>30 degree</w:t>
            </w:r>
          </w:p>
        </w:tc>
      </w:tr>
      <w:tr w:rsidR="00EC333E" w:rsidRPr="00D26727" w14:paraId="62159110" w14:textId="77777777" w:rsidTr="00296139">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8E7E56D" w14:textId="77777777" w:rsidR="00EC333E" w:rsidRPr="00D26727" w:rsidRDefault="00EC333E" w:rsidP="00296139">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35940BF" w14:textId="77777777" w:rsidR="00EC333E" w:rsidRPr="00D26727" w:rsidRDefault="00EC333E" w:rsidP="00296139">
            <w:pPr>
              <w:pStyle w:val="TAC"/>
            </w:pPr>
            <w:r w:rsidRPr="00D26727">
              <w:t>1076 km</w:t>
            </w:r>
          </w:p>
        </w:tc>
      </w:tr>
    </w:tbl>
    <w:p w14:paraId="706AFD0F" w14:textId="77777777" w:rsidR="00EC333E" w:rsidRPr="00D26727" w:rsidRDefault="00EC333E" w:rsidP="00EC333E">
      <w:pPr>
        <w:spacing w:before="100" w:beforeAutospacing="1" w:after="120"/>
        <w:rPr>
          <w:szCs w:val="22"/>
        </w:rPr>
      </w:pPr>
    </w:p>
    <w:p w14:paraId="537B1804" w14:textId="77777777" w:rsidR="00EC333E" w:rsidRPr="00D26727" w:rsidRDefault="00EC333E" w:rsidP="00EC333E">
      <w:pPr>
        <w:pStyle w:val="NO"/>
        <w:rPr>
          <w:bCs/>
          <w:iCs/>
        </w:rPr>
      </w:pPr>
      <w:r w:rsidRPr="00D26727">
        <w:t>NOTE 1:</w:t>
      </w:r>
      <w:r>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34553D20" w14:textId="77777777" w:rsidR="00EC333E" w:rsidRPr="00D26727" w:rsidRDefault="00EC333E" w:rsidP="00EC333E">
      <w:pPr>
        <w:pStyle w:val="NO"/>
      </w:pPr>
      <w:r w:rsidRPr="00D26727">
        <w:rPr>
          <w:bCs/>
          <w:iCs/>
        </w:rPr>
        <w:t>NOTE 2:</w:t>
      </w:r>
      <w:r>
        <w:rPr>
          <w:bCs/>
          <w:iCs/>
        </w:rPr>
        <w:tab/>
      </w:r>
      <w:r w:rsidRPr="00D26727">
        <w:rPr>
          <w:bCs/>
          <w:iCs/>
        </w:rPr>
        <w:t xml:space="preserve">Central beam center elevation is the beam center elevation of the central beam in the beam layout. </w:t>
      </w:r>
    </w:p>
    <w:p w14:paraId="4516CF23" w14:textId="77777777" w:rsidR="00EC333E" w:rsidRPr="00B6783C" w:rsidRDefault="00EC333E" w:rsidP="00EC333E">
      <w:pPr>
        <w:pStyle w:val="NO"/>
        <w:rPr>
          <w:color w:val="000000"/>
        </w:rPr>
      </w:pPr>
      <w:r w:rsidRPr="00B6783C">
        <w:rPr>
          <w:bCs/>
          <w:iCs/>
          <w:color w:val="000000"/>
        </w:rPr>
        <w:t>NOTE 3:</w:t>
      </w:r>
      <w:r>
        <w:rPr>
          <w:bCs/>
          <w:iCs/>
          <w:color w:val="000000"/>
        </w:rPr>
        <w:tab/>
      </w:r>
      <w:r w:rsidRPr="00B6783C">
        <w:rPr>
          <w:bCs/>
          <w:iCs/>
          <w:color w:val="000000"/>
        </w:rPr>
        <w:t>Central beam edge elevation is the minimum beam edge elevation of the central beam in the beam layout.</w:t>
      </w:r>
    </w:p>
    <w:p w14:paraId="17155BBE" w14:textId="77777777" w:rsidR="00EC333E" w:rsidRPr="00B6783C" w:rsidRDefault="00EC333E" w:rsidP="00EC333E">
      <w:pPr>
        <w:pStyle w:val="NO"/>
        <w:rPr>
          <w:color w:val="000000"/>
        </w:rPr>
      </w:pPr>
      <w:r w:rsidRPr="00B6783C">
        <w:rPr>
          <w:bCs/>
          <w:iCs/>
          <w:color w:val="000000"/>
        </w:rPr>
        <w:t>NOTE 4</w:t>
      </w:r>
      <w:r>
        <w:rPr>
          <w:bCs/>
          <w:iCs/>
          <w:color w:val="000000"/>
        </w:rPr>
        <w:t>:</w:t>
      </w:r>
      <w:r>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296D3C53" w14:textId="77777777" w:rsidR="00EC333E" w:rsidRPr="00B6783C" w:rsidRDefault="00EC333E" w:rsidP="00EC333E">
      <w:pPr>
        <w:pStyle w:val="NO"/>
        <w:rPr>
          <w:bCs/>
          <w:iCs/>
          <w:color w:val="000000"/>
        </w:rPr>
      </w:pPr>
      <w:r w:rsidRPr="00B6783C">
        <w:rPr>
          <w:bCs/>
          <w:iCs/>
          <w:color w:val="000000"/>
        </w:rPr>
        <w:t>NOTE 5:</w:t>
      </w:r>
      <w:r>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5EB00DBF" w14:textId="77777777" w:rsidR="00EC333E" w:rsidRPr="00B6783C" w:rsidRDefault="00EC333E" w:rsidP="00EC333E">
      <w:pPr>
        <w:spacing w:before="100" w:beforeAutospacing="1" w:after="120"/>
        <w:rPr>
          <w:color w:val="000000"/>
          <w:szCs w:val="22"/>
        </w:rPr>
      </w:pPr>
    </w:p>
    <w:p w14:paraId="230C512C" w14:textId="2085D69F" w:rsidR="00EC333E" w:rsidRPr="00D26727" w:rsidRDefault="00EC333E" w:rsidP="00EC333E">
      <w:pPr>
        <w:pStyle w:val="TH"/>
      </w:pPr>
      <w:r w:rsidRPr="00EC333E">
        <w:rPr>
          <w:noProof/>
          <w:lang w:val="en-US"/>
        </w:rPr>
        <w:drawing>
          <wp:inline distT="0" distB="0" distL="0" distR="0" wp14:anchorId="30791D31" wp14:editId="3482FF38">
            <wp:extent cx="6007100" cy="2668905"/>
            <wp:effectExtent l="0" t="0" r="0" b="0"/>
            <wp:docPr id="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7100" cy="2668905"/>
                    </a:xfrm>
                    <a:prstGeom prst="rect">
                      <a:avLst/>
                    </a:prstGeom>
                    <a:noFill/>
                    <a:ln>
                      <a:noFill/>
                    </a:ln>
                  </pic:spPr>
                </pic:pic>
              </a:graphicData>
            </a:graphic>
          </wp:inline>
        </w:drawing>
      </w:r>
    </w:p>
    <w:p w14:paraId="2A92D755" w14:textId="77777777" w:rsidR="00EC333E" w:rsidRPr="00D26727" w:rsidRDefault="00EC333E" w:rsidP="00EC333E">
      <w:pPr>
        <w:pStyle w:val="TF"/>
      </w:pPr>
      <w:r>
        <w:t>Figure 6.2-1: Illustration of beam layout and elevation angles for IoT NTN</w:t>
      </w:r>
    </w:p>
    <w:p w14:paraId="5E5BA341" w14:textId="77777777" w:rsidR="00EC333E" w:rsidRPr="00AA5C61" w:rsidRDefault="00EC333E" w:rsidP="00EC333E">
      <w:r w:rsidRPr="00AA5C61">
        <w:t xml:space="preserve">The following satellite set parameters Set-1, Set-2, Set-3, and Set-4 </w:t>
      </w:r>
      <w:r w:rsidRPr="00D26727">
        <w:t>given in Tables 6.2-</w:t>
      </w:r>
      <w:r>
        <w:t xml:space="preserve">4, </w:t>
      </w:r>
      <w:r w:rsidRPr="00D26727">
        <w:t>6.2-</w:t>
      </w:r>
      <w:r>
        <w:t xml:space="preserve">5, </w:t>
      </w:r>
      <w:r w:rsidRPr="00D26727">
        <w:t>6.2-</w:t>
      </w:r>
      <w:r>
        <w:t>6</w:t>
      </w:r>
      <w:r w:rsidRPr="00D26727">
        <w:t xml:space="preserve"> and 6.2-</w:t>
      </w:r>
      <w:r>
        <w:t>7,</w:t>
      </w:r>
      <w:r w:rsidRPr="00D26727">
        <w:t xml:space="preserve"> respectively</w:t>
      </w:r>
      <w:r>
        <w:t>,</w:t>
      </w:r>
      <w:r w:rsidRPr="00AA5C61">
        <w:t xml:space="preserve"> can be used for the for the system level simulator calibration</w:t>
      </w:r>
      <w:r>
        <w:t>.</w:t>
      </w:r>
    </w:p>
    <w:p w14:paraId="7C92EA79" w14:textId="77777777" w:rsidR="00EC333E" w:rsidRPr="00AA5C61" w:rsidRDefault="00EC333E" w:rsidP="00EC333E">
      <w:pPr>
        <w:pStyle w:val="TH"/>
      </w:pPr>
      <w:r w:rsidRPr="00D26727">
        <w:lastRenderedPageBreak/>
        <w:t>Table 6.2-</w:t>
      </w:r>
      <w:r>
        <w:t>4</w:t>
      </w:r>
      <w:r w:rsidRPr="00D26727">
        <w:t xml:space="preserve">: </w:t>
      </w:r>
      <w:r w:rsidRPr="00AA5C61">
        <w:t xml:space="preserve">Set 1 satellite parameters </w:t>
      </w:r>
      <w:r>
        <w:t xml:space="preserve">for system-level simulation calibration </w:t>
      </w:r>
      <w:r w:rsidRPr="00AA5C61">
        <w:t>(based on TR 38.821, Table 6.1.1.1-1)</w:t>
      </w: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EC333E" w:rsidRPr="0072199B" w14:paraId="0D25C526" w14:textId="77777777" w:rsidTr="00296139">
        <w:trPr>
          <w:jc w:val="center"/>
        </w:trPr>
        <w:tc>
          <w:tcPr>
            <w:tcW w:w="405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3A1972" w14:textId="77777777" w:rsidR="00EC333E" w:rsidRPr="0072199B" w:rsidRDefault="00EC333E" w:rsidP="00296139">
            <w:pPr>
              <w:pStyle w:val="TAC"/>
              <w:rPr>
                <w:rFonts w:ascii="Times New Roman" w:hAnsi="Times New Roman"/>
                <w:szCs w:val="18"/>
              </w:rPr>
            </w:pPr>
            <w:r w:rsidRPr="0072199B">
              <w:rPr>
                <w:rFonts w:ascii="Times New Roman" w:hAnsi="Times New Roman"/>
                <w:szCs w:val="18"/>
              </w:rPr>
              <w:t>Satellite orbit</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EEFD0F" w14:textId="77777777" w:rsidR="00EC333E" w:rsidRPr="0072199B" w:rsidRDefault="00EC333E" w:rsidP="00296139">
            <w:pPr>
              <w:pStyle w:val="TAC"/>
              <w:rPr>
                <w:rFonts w:ascii="Times New Roman" w:hAnsi="Times New Roman"/>
                <w:szCs w:val="18"/>
              </w:rPr>
            </w:pPr>
            <w:r w:rsidRPr="0072199B">
              <w:rPr>
                <w:rFonts w:ascii="Times New Roman" w:hAnsi="Times New Roman"/>
                <w:szCs w:val="18"/>
              </w:rPr>
              <w:t>GEO</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6F0FB3" w14:textId="77777777" w:rsidR="00EC333E" w:rsidRPr="0072199B" w:rsidRDefault="00EC333E" w:rsidP="00296139">
            <w:pPr>
              <w:pStyle w:val="TAC"/>
              <w:rPr>
                <w:rFonts w:ascii="Times New Roman" w:hAnsi="Times New Roman"/>
                <w:szCs w:val="18"/>
              </w:rPr>
            </w:pPr>
            <w:r w:rsidRPr="0072199B">
              <w:rPr>
                <w:rFonts w:ascii="Times New Roman" w:hAnsi="Times New Roman"/>
                <w:szCs w:val="18"/>
              </w:rPr>
              <w:t>LEO-1200</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BA2B8D" w14:textId="77777777" w:rsidR="00EC333E" w:rsidRPr="0072199B" w:rsidRDefault="00EC333E" w:rsidP="00296139">
            <w:pPr>
              <w:pStyle w:val="TAC"/>
              <w:rPr>
                <w:rFonts w:ascii="Times New Roman" w:hAnsi="Times New Roman"/>
                <w:szCs w:val="18"/>
              </w:rPr>
            </w:pPr>
            <w:r w:rsidRPr="0072199B">
              <w:rPr>
                <w:rFonts w:ascii="Times New Roman" w:hAnsi="Times New Roman"/>
                <w:szCs w:val="18"/>
              </w:rPr>
              <w:t>LEO-600</w:t>
            </w:r>
          </w:p>
        </w:tc>
      </w:tr>
      <w:tr w:rsidR="00EC333E" w:rsidRPr="00B13E65" w14:paraId="74AE1FB0" w14:textId="77777777" w:rsidTr="00296139">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08FF45" w14:textId="77777777" w:rsidR="00EC333E" w:rsidRPr="00B13E65" w:rsidRDefault="00EC333E" w:rsidP="00296139">
            <w:pPr>
              <w:pStyle w:val="TAC"/>
              <w:rPr>
                <w:rFonts w:cs="Arial"/>
                <w:szCs w:val="18"/>
              </w:rPr>
            </w:pPr>
            <w:r w:rsidRPr="00B13E65">
              <w:rPr>
                <w:rFonts w:cs="Arial"/>
                <w:szCs w:val="18"/>
              </w:rPr>
              <w:t>Satellite altitude</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35EA4F" w14:textId="77777777" w:rsidR="00EC333E" w:rsidRPr="00B13E65" w:rsidRDefault="00EC333E" w:rsidP="00296139">
            <w:pPr>
              <w:pStyle w:val="TAC"/>
              <w:rPr>
                <w:rFonts w:cs="Arial"/>
                <w:szCs w:val="18"/>
              </w:rPr>
            </w:pPr>
            <w:r w:rsidRPr="00B13E65">
              <w:rPr>
                <w:rFonts w:cs="Arial"/>
                <w:szCs w:val="18"/>
              </w:rPr>
              <w:t>35786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6AB66E" w14:textId="77777777" w:rsidR="00EC333E" w:rsidRPr="00B13E65" w:rsidRDefault="00EC333E" w:rsidP="00296139">
            <w:pPr>
              <w:pStyle w:val="TAC"/>
              <w:rPr>
                <w:rFonts w:cs="Arial"/>
                <w:szCs w:val="18"/>
              </w:rPr>
            </w:pPr>
            <w:r w:rsidRPr="00B13E65">
              <w:rPr>
                <w:rFonts w:cs="Arial"/>
                <w:szCs w:val="18"/>
              </w:rPr>
              <w:t>1200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E5A315" w14:textId="77777777" w:rsidR="00EC333E" w:rsidRPr="00B13E65" w:rsidRDefault="00EC333E" w:rsidP="00296139">
            <w:pPr>
              <w:pStyle w:val="TAC"/>
              <w:rPr>
                <w:rFonts w:cs="Arial"/>
                <w:szCs w:val="18"/>
              </w:rPr>
            </w:pPr>
            <w:r w:rsidRPr="00B13E65">
              <w:rPr>
                <w:rFonts w:cs="Arial"/>
                <w:szCs w:val="18"/>
              </w:rPr>
              <w:t>600 km</w:t>
            </w:r>
          </w:p>
        </w:tc>
      </w:tr>
      <w:tr w:rsidR="00EC333E" w:rsidRPr="00B13E65" w14:paraId="5D5DAEF2" w14:textId="77777777" w:rsidTr="00296139">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029294" w14:textId="77777777" w:rsidR="00EC333E" w:rsidRPr="00B13E65" w:rsidRDefault="00EC333E" w:rsidP="00296139">
            <w:pPr>
              <w:pStyle w:val="TAC"/>
              <w:rPr>
                <w:rFonts w:cs="Arial"/>
                <w:szCs w:val="18"/>
              </w:rPr>
            </w:pPr>
            <w:r w:rsidRPr="00B13E65">
              <w:rPr>
                <w:rFonts w:cs="Arial"/>
                <w:szCs w:val="18"/>
              </w:rPr>
              <w:t>Satellite antenna pattern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E2A7C" w14:textId="77777777" w:rsidR="00EC333E" w:rsidRPr="00B13E65" w:rsidRDefault="00EC333E" w:rsidP="00296139">
            <w:pPr>
              <w:pStyle w:val="TAC"/>
              <w:rPr>
                <w:rFonts w:cs="Arial"/>
                <w:szCs w:val="18"/>
              </w:rPr>
            </w:pPr>
            <w:r w:rsidRPr="00B13E65">
              <w:rPr>
                <w:rFonts w:cs="Arial"/>
                <w:szCs w:val="18"/>
              </w:rPr>
              <w:t>Clause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08E0B" w14:textId="77777777" w:rsidR="00EC333E" w:rsidRPr="00B13E65" w:rsidRDefault="00EC333E" w:rsidP="00296139">
            <w:pPr>
              <w:pStyle w:val="TAC"/>
              <w:rPr>
                <w:rFonts w:cs="Arial"/>
                <w:szCs w:val="18"/>
              </w:rPr>
            </w:pPr>
            <w:r w:rsidRPr="00B13E65">
              <w:rPr>
                <w:rFonts w:cs="Arial"/>
                <w:szCs w:val="18"/>
              </w:rPr>
              <w:t>Clause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062246" w14:textId="77777777" w:rsidR="00EC333E" w:rsidRPr="00B13E65" w:rsidRDefault="00EC333E" w:rsidP="00296139">
            <w:pPr>
              <w:pStyle w:val="TAC"/>
              <w:rPr>
                <w:rFonts w:cs="Arial"/>
                <w:szCs w:val="18"/>
              </w:rPr>
            </w:pPr>
            <w:r w:rsidRPr="00B13E65">
              <w:rPr>
                <w:rFonts w:cs="Arial"/>
                <w:szCs w:val="18"/>
              </w:rPr>
              <w:t>Clause 6.4.1 in TR 38.811</w:t>
            </w:r>
          </w:p>
        </w:tc>
      </w:tr>
      <w:tr w:rsidR="00EC333E" w:rsidRPr="00B13E65" w14:paraId="35587791" w14:textId="77777777" w:rsidTr="00296139">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0D59BF" w14:textId="77777777" w:rsidR="00EC333E" w:rsidRPr="00B13E65" w:rsidRDefault="00EC333E" w:rsidP="00296139">
            <w:pPr>
              <w:pStyle w:val="TAC"/>
              <w:rPr>
                <w:rFonts w:cs="Arial"/>
                <w:szCs w:val="18"/>
              </w:rPr>
            </w:pPr>
            <w:r w:rsidRPr="00B13E65">
              <w:rPr>
                <w:rFonts w:cs="Arial"/>
                <w:szCs w:val="18"/>
              </w:rPr>
              <w:t>Central beam edge  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8DA71" w14:textId="77777777" w:rsidR="00EC333E" w:rsidRPr="00B13E65" w:rsidRDefault="00EC333E" w:rsidP="00296139">
            <w:pPr>
              <w:pStyle w:val="TAC"/>
              <w:rPr>
                <w:rFonts w:cs="Arial"/>
                <w:szCs w:val="18"/>
              </w:rPr>
            </w:pPr>
            <w:r w:rsidRPr="00B13E65">
              <w:rPr>
                <w:rFonts w:cs="Arial"/>
                <w:szCs w:val="18"/>
              </w:rPr>
              <w:t>2.3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20E3D0" w14:textId="77777777" w:rsidR="00EC333E" w:rsidRPr="00B13E65" w:rsidRDefault="00EC333E" w:rsidP="00296139">
            <w:pPr>
              <w:pStyle w:val="TAC"/>
              <w:rPr>
                <w:rFonts w:cs="Arial"/>
                <w:szCs w:val="18"/>
              </w:rPr>
            </w:pPr>
            <w:r w:rsidRPr="00B13E65">
              <w:rPr>
                <w:rFonts w:cs="Arial"/>
                <w:szCs w:val="18"/>
              </w:rPr>
              <w:t>26.3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07656" w14:textId="77777777" w:rsidR="00EC333E" w:rsidRPr="00B13E65" w:rsidRDefault="00EC333E" w:rsidP="00296139">
            <w:pPr>
              <w:pStyle w:val="TAC"/>
              <w:rPr>
                <w:rFonts w:cs="Arial"/>
                <w:szCs w:val="18"/>
              </w:rPr>
            </w:pPr>
            <w:r w:rsidRPr="00B13E65">
              <w:rPr>
                <w:rFonts w:cs="Arial"/>
                <w:szCs w:val="18"/>
              </w:rPr>
              <w:t>27.0  degrees</w:t>
            </w:r>
          </w:p>
        </w:tc>
      </w:tr>
      <w:tr w:rsidR="00EC333E" w:rsidRPr="00B13E65" w14:paraId="76B9400A" w14:textId="77777777" w:rsidTr="00296139">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EFC39B" w14:textId="77777777" w:rsidR="00EC333E" w:rsidRPr="00B13E65" w:rsidRDefault="00EC333E" w:rsidP="00296139">
            <w:pPr>
              <w:pStyle w:val="TAC"/>
              <w:rPr>
                <w:rFonts w:cs="Arial"/>
                <w:szCs w:val="18"/>
              </w:rPr>
            </w:pPr>
            <w:r w:rsidRPr="00B13E65">
              <w:rPr>
                <w:rFonts w:cs="Arial"/>
                <w:szCs w:val="18"/>
              </w:rPr>
              <w:t>Central beam centre  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2FD832" w14:textId="77777777" w:rsidR="00EC333E" w:rsidRPr="00B13E65" w:rsidRDefault="00EC333E" w:rsidP="00296139">
            <w:pPr>
              <w:pStyle w:val="TAC"/>
              <w:rPr>
                <w:rFonts w:cs="Arial"/>
                <w:szCs w:val="18"/>
              </w:rPr>
            </w:pPr>
            <w:r w:rsidRPr="00B13E65">
              <w:rPr>
                <w:rFonts w:cs="Arial"/>
                <w:szCs w:val="18"/>
              </w:rPr>
              <w:t>12.5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85A332" w14:textId="77777777" w:rsidR="00EC333E" w:rsidRPr="00B13E65" w:rsidRDefault="00EC333E" w:rsidP="00296139">
            <w:pPr>
              <w:pStyle w:val="TAC"/>
              <w:rPr>
                <w:rFonts w:cs="Arial"/>
                <w:szCs w:val="18"/>
              </w:rPr>
            </w:pPr>
            <w:r w:rsidRPr="00B13E65">
              <w:rPr>
                <w:rFonts w:cs="Arial"/>
                <w:szCs w:val="18"/>
              </w:rPr>
              <w:t>30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D29560" w14:textId="77777777" w:rsidR="00EC333E" w:rsidRPr="00B13E65" w:rsidRDefault="00EC333E" w:rsidP="00296139">
            <w:pPr>
              <w:pStyle w:val="TAC"/>
              <w:rPr>
                <w:rFonts w:cs="Arial"/>
                <w:szCs w:val="18"/>
              </w:rPr>
            </w:pPr>
            <w:r w:rsidRPr="00B13E65">
              <w:rPr>
                <w:rFonts w:cs="Arial"/>
                <w:szCs w:val="18"/>
              </w:rPr>
              <w:t>30  degrees</w:t>
            </w:r>
          </w:p>
        </w:tc>
      </w:tr>
      <w:tr w:rsidR="00EC333E" w:rsidRPr="00B13E65" w14:paraId="512C7001" w14:textId="77777777" w:rsidTr="00296139">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DABA5E" w14:textId="77777777" w:rsidR="00EC333E" w:rsidRPr="00B13E65" w:rsidRDefault="00EC333E" w:rsidP="00296139">
            <w:pPr>
              <w:pStyle w:val="TAC"/>
              <w:rPr>
                <w:rFonts w:cs="Arial"/>
                <w:szCs w:val="18"/>
              </w:rPr>
            </w:pPr>
            <w:r w:rsidRPr="00B13E65">
              <w:rPr>
                <w:rFonts w:cs="Arial"/>
                <w:szCs w:val="18"/>
              </w:rPr>
              <w:t>Payload characteristics for DL transmissions</w:t>
            </w:r>
          </w:p>
        </w:tc>
      </w:tr>
      <w:tr w:rsidR="00EC333E" w:rsidRPr="00B13E65" w14:paraId="6381CC9D"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1B79F" w14:textId="77777777" w:rsidR="00EC333E" w:rsidRPr="00B13E65" w:rsidRDefault="00EC333E" w:rsidP="00296139">
            <w:pPr>
              <w:pStyle w:val="TAC"/>
              <w:rPr>
                <w:rFonts w:cs="Arial"/>
                <w:szCs w:val="18"/>
              </w:rPr>
            </w:pPr>
            <w:r w:rsidRPr="00B13E65">
              <w:rPr>
                <w:rFonts w:cs="Arial"/>
                <w:szCs w:val="18"/>
              </w:rPr>
              <w:t>Equivalent satellite antenna aperture (Note 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7E1FC2" w14:textId="77777777" w:rsidR="00EC333E" w:rsidRPr="00B13E65" w:rsidRDefault="00EC333E" w:rsidP="00296139">
            <w:pPr>
              <w:pStyle w:val="TAC"/>
              <w:rPr>
                <w:rFonts w:cs="Arial"/>
                <w:szCs w:val="18"/>
              </w:rPr>
            </w:pPr>
            <w:r w:rsidRPr="00B13E65">
              <w:rPr>
                <w:rFonts w:cs="Arial"/>
                <w:szCs w:val="18"/>
              </w:rPr>
              <w:t>S-band</w:t>
            </w:r>
          </w:p>
          <w:p w14:paraId="19953CE1" w14:textId="77777777" w:rsidR="00EC333E" w:rsidRPr="00B13E65" w:rsidRDefault="00EC333E" w:rsidP="00296139">
            <w:pPr>
              <w:pStyle w:val="TAC"/>
              <w:rPr>
                <w:rFonts w:cs="Arial"/>
                <w:szCs w:val="18"/>
              </w:rPr>
            </w:pPr>
            <w:r w:rsidRPr="00B13E65">
              <w:rPr>
                <w:rFonts w:cs="Arial"/>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4D50B1" w14:textId="77777777" w:rsidR="00EC333E" w:rsidRPr="00B13E65" w:rsidRDefault="00EC333E" w:rsidP="00296139">
            <w:pPr>
              <w:pStyle w:val="TAC"/>
              <w:rPr>
                <w:rFonts w:cs="Arial"/>
                <w:szCs w:val="18"/>
              </w:rPr>
            </w:pPr>
            <w:r w:rsidRPr="00B13E65">
              <w:rPr>
                <w:rFonts w:cs="Arial"/>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D5EAE" w14:textId="77777777" w:rsidR="00EC333E" w:rsidRPr="00B13E65" w:rsidRDefault="00EC333E" w:rsidP="00296139">
            <w:pPr>
              <w:pStyle w:val="TAC"/>
              <w:rPr>
                <w:rFonts w:cs="Arial"/>
                <w:szCs w:val="18"/>
              </w:rPr>
            </w:pPr>
            <w:r w:rsidRPr="00B13E65">
              <w:rPr>
                <w:rFonts w:cs="Arial"/>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624E3" w14:textId="77777777" w:rsidR="00EC333E" w:rsidRPr="00B13E65" w:rsidRDefault="00EC333E" w:rsidP="00296139">
            <w:pPr>
              <w:pStyle w:val="TAC"/>
              <w:rPr>
                <w:rFonts w:cs="Arial"/>
                <w:szCs w:val="18"/>
              </w:rPr>
            </w:pPr>
            <w:r w:rsidRPr="00B13E65">
              <w:rPr>
                <w:rFonts w:cs="Arial"/>
                <w:szCs w:val="18"/>
              </w:rPr>
              <w:t>2 m</w:t>
            </w:r>
          </w:p>
        </w:tc>
      </w:tr>
      <w:tr w:rsidR="00EC333E" w:rsidRPr="00B13E65" w14:paraId="2D23842C"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938D10" w14:textId="77777777" w:rsidR="00EC333E" w:rsidRPr="00B13E65" w:rsidRDefault="00EC333E" w:rsidP="00296139">
            <w:pPr>
              <w:pStyle w:val="TAC"/>
              <w:rPr>
                <w:rFonts w:cs="Arial"/>
                <w:szCs w:val="18"/>
              </w:rPr>
            </w:pPr>
            <w:r w:rsidRPr="00B13E65">
              <w:rPr>
                <w:rFonts w:cs="Arial"/>
                <w:szCs w:val="18"/>
              </w:rPr>
              <w:t>Satellite EIRP density</w:t>
            </w:r>
          </w:p>
        </w:tc>
        <w:tc>
          <w:tcPr>
            <w:tcW w:w="1437" w:type="dxa"/>
            <w:vMerge/>
            <w:tcBorders>
              <w:top w:val="nil"/>
              <w:left w:val="nil"/>
              <w:bottom w:val="single" w:sz="8" w:space="0" w:color="auto"/>
              <w:right w:val="single" w:sz="8" w:space="0" w:color="auto"/>
            </w:tcBorders>
            <w:vAlign w:val="center"/>
            <w:hideMark/>
          </w:tcPr>
          <w:p w14:paraId="0897531E" w14:textId="77777777" w:rsidR="00EC333E" w:rsidRPr="00B13E65" w:rsidRDefault="00EC333E" w:rsidP="00296139">
            <w:pPr>
              <w:rPr>
                <w:rFonts w:ascii="Arial" w:hAnsi="Arial" w:cs="Arial"/>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C5122" w14:textId="77777777" w:rsidR="00EC333E" w:rsidRPr="00B13E65" w:rsidRDefault="00EC333E" w:rsidP="00296139">
            <w:pPr>
              <w:pStyle w:val="TAC"/>
              <w:rPr>
                <w:rFonts w:cs="Arial"/>
                <w:szCs w:val="18"/>
              </w:rPr>
            </w:pPr>
            <w:r w:rsidRPr="00B13E65">
              <w:rPr>
                <w:rFonts w:cs="Arial"/>
                <w:szCs w:val="18"/>
              </w:rPr>
              <w:t>59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157C5" w14:textId="77777777" w:rsidR="00EC333E" w:rsidRPr="00B13E65" w:rsidRDefault="00EC333E" w:rsidP="00296139">
            <w:pPr>
              <w:pStyle w:val="TAC"/>
              <w:rPr>
                <w:rFonts w:cs="Arial"/>
                <w:szCs w:val="18"/>
              </w:rPr>
            </w:pPr>
            <w:r w:rsidRPr="00B13E65">
              <w:rPr>
                <w:rFonts w:cs="Arial"/>
                <w:szCs w:val="18"/>
              </w:rPr>
              <w:t>40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B11947" w14:textId="77777777" w:rsidR="00EC333E" w:rsidRPr="00B13E65" w:rsidRDefault="00EC333E" w:rsidP="00296139">
            <w:pPr>
              <w:pStyle w:val="TAC"/>
              <w:rPr>
                <w:rFonts w:cs="Arial"/>
                <w:szCs w:val="18"/>
              </w:rPr>
            </w:pPr>
            <w:r w:rsidRPr="00B13E65">
              <w:rPr>
                <w:rFonts w:cs="Arial"/>
                <w:szCs w:val="18"/>
              </w:rPr>
              <w:t>34 dBW/MHz</w:t>
            </w:r>
          </w:p>
        </w:tc>
      </w:tr>
      <w:tr w:rsidR="00EC333E" w:rsidRPr="00B13E65" w14:paraId="653E6604"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925B7C" w14:textId="77777777" w:rsidR="00EC333E" w:rsidRPr="00B13E65" w:rsidRDefault="00EC333E" w:rsidP="00296139">
            <w:pPr>
              <w:pStyle w:val="TAC"/>
              <w:rPr>
                <w:rFonts w:cs="Arial"/>
                <w:szCs w:val="18"/>
              </w:rPr>
            </w:pPr>
            <w:r w:rsidRPr="00B13E65">
              <w:rPr>
                <w:rFonts w:cs="Arial"/>
                <w:szCs w:val="18"/>
              </w:rPr>
              <w:t>Satellite Tx max Gain</w:t>
            </w:r>
          </w:p>
        </w:tc>
        <w:tc>
          <w:tcPr>
            <w:tcW w:w="1437" w:type="dxa"/>
            <w:vMerge/>
            <w:tcBorders>
              <w:top w:val="nil"/>
              <w:left w:val="nil"/>
              <w:bottom w:val="single" w:sz="8" w:space="0" w:color="auto"/>
              <w:right w:val="single" w:sz="8" w:space="0" w:color="auto"/>
            </w:tcBorders>
            <w:vAlign w:val="center"/>
            <w:hideMark/>
          </w:tcPr>
          <w:p w14:paraId="77CC732B" w14:textId="77777777" w:rsidR="00EC333E" w:rsidRPr="00B13E65" w:rsidRDefault="00EC333E" w:rsidP="00296139">
            <w:pPr>
              <w:rPr>
                <w:rFonts w:ascii="Arial" w:hAnsi="Arial" w:cs="Arial"/>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6B31A1" w14:textId="77777777" w:rsidR="00EC333E" w:rsidRPr="00B13E65" w:rsidRDefault="00EC333E" w:rsidP="00296139">
            <w:pPr>
              <w:pStyle w:val="TAC"/>
              <w:rPr>
                <w:rFonts w:cs="Arial"/>
                <w:szCs w:val="18"/>
              </w:rPr>
            </w:pPr>
            <w:r w:rsidRPr="00B13E65">
              <w:rPr>
                <w:rFonts w:cs="Arial"/>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BD4D1" w14:textId="77777777" w:rsidR="00EC333E" w:rsidRPr="00B13E65" w:rsidRDefault="00EC333E" w:rsidP="00296139">
            <w:pPr>
              <w:pStyle w:val="TAC"/>
              <w:rPr>
                <w:rFonts w:cs="Arial"/>
                <w:szCs w:val="18"/>
              </w:rPr>
            </w:pPr>
            <w:r w:rsidRPr="00B13E65">
              <w:rPr>
                <w:rFonts w:cs="Arial"/>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001BFB" w14:textId="77777777" w:rsidR="00EC333E" w:rsidRPr="00B13E65" w:rsidRDefault="00EC333E" w:rsidP="00296139">
            <w:pPr>
              <w:pStyle w:val="TAC"/>
              <w:rPr>
                <w:rFonts w:cs="Arial"/>
                <w:szCs w:val="18"/>
              </w:rPr>
            </w:pPr>
            <w:r w:rsidRPr="00B13E65">
              <w:rPr>
                <w:rFonts w:cs="Arial"/>
                <w:szCs w:val="18"/>
              </w:rPr>
              <w:t>30 dBi</w:t>
            </w:r>
          </w:p>
        </w:tc>
      </w:tr>
      <w:tr w:rsidR="00EC333E" w:rsidRPr="00B13E65" w14:paraId="2D53C699"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DC8EC8" w14:textId="77777777" w:rsidR="00EC333E" w:rsidRPr="00B13E65" w:rsidRDefault="00EC333E" w:rsidP="00296139">
            <w:pPr>
              <w:pStyle w:val="TAC"/>
              <w:rPr>
                <w:rFonts w:cs="Arial"/>
                <w:szCs w:val="18"/>
              </w:rPr>
            </w:pPr>
            <w:r w:rsidRPr="00B13E65">
              <w:rPr>
                <w:rFonts w:cs="Arial"/>
                <w:szCs w:val="18"/>
              </w:rPr>
              <w:t>3dB beamwidth</w:t>
            </w:r>
          </w:p>
        </w:tc>
        <w:tc>
          <w:tcPr>
            <w:tcW w:w="1437" w:type="dxa"/>
            <w:vMerge/>
            <w:tcBorders>
              <w:top w:val="nil"/>
              <w:left w:val="nil"/>
              <w:bottom w:val="single" w:sz="8" w:space="0" w:color="auto"/>
              <w:right w:val="single" w:sz="8" w:space="0" w:color="auto"/>
            </w:tcBorders>
            <w:vAlign w:val="center"/>
            <w:hideMark/>
          </w:tcPr>
          <w:p w14:paraId="195E54A4" w14:textId="77777777" w:rsidR="00EC333E" w:rsidRPr="00B13E65" w:rsidRDefault="00EC333E" w:rsidP="00296139">
            <w:pPr>
              <w:rPr>
                <w:rFonts w:ascii="Arial" w:hAnsi="Arial" w:cs="Arial"/>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1E414" w14:textId="77777777" w:rsidR="00EC333E" w:rsidRPr="00B13E65" w:rsidRDefault="00EC333E" w:rsidP="00296139">
            <w:pPr>
              <w:pStyle w:val="TAC"/>
              <w:rPr>
                <w:rFonts w:cs="Arial"/>
                <w:szCs w:val="18"/>
              </w:rPr>
            </w:pPr>
            <w:r w:rsidRPr="00B13E65">
              <w:rPr>
                <w:rFonts w:cs="Arial"/>
                <w:szCs w:val="18"/>
              </w:rPr>
              <w:t>0.4011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F7BE90" w14:textId="77777777" w:rsidR="00EC333E" w:rsidRPr="00B13E65" w:rsidRDefault="00EC333E" w:rsidP="00296139">
            <w:pPr>
              <w:pStyle w:val="TAC"/>
              <w:rPr>
                <w:rFonts w:cs="Arial"/>
                <w:szCs w:val="18"/>
              </w:rPr>
            </w:pPr>
            <w:r w:rsidRPr="00B13E65">
              <w:rPr>
                <w:rFonts w:cs="Arial"/>
                <w:szCs w:val="18"/>
              </w:rPr>
              <w:t>4.4127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67859" w14:textId="77777777" w:rsidR="00EC333E" w:rsidRPr="00B13E65" w:rsidRDefault="00EC333E" w:rsidP="00296139">
            <w:pPr>
              <w:pStyle w:val="TAC"/>
              <w:rPr>
                <w:rFonts w:cs="Arial"/>
                <w:szCs w:val="18"/>
              </w:rPr>
            </w:pPr>
            <w:r w:rsidRPr="00B13E65">
              <w:rPr>
                <w:rFonts w:cs="Arial"/>
                <w:szCs w:val="18"/>
              </w:rPr>
              <w:t>4.4127 deg</w:t>
            </w:r>
          </w:p>
        </w:tc>
      </w:tr>
      <w:tr w:rsidR="00EC333E" w:rsidRPr="00B13E65" w14:paraId="60416D9A"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B460" w14:textId="77777777" w:rsidR="00EC333E" w:rsidRPr="00B13E65" w:rsidRDefault="00EC333E" w:rsidP="00296139">
            <w:pPr>
              <w:pStyle w:val="TAC"/>
              <w:rPr>
                <w:rFonts w:cs="Arial"/>
                <w:szCs w:val="18"/>
              </w:rPr>
            </w:pPr>
            <w:r w:rsidRPr="00B13E65">
              <w:rPr>
                <w:rFonts w:cs="Arial"/>
                <w:szCs w:val="18"/>
              </w:rPr>
              <w:t>Satellite beam diameter (Note 2)</w:t>
            </w:r>
          </w:p>
        </w:tc>
        <w:tc>
          <w:tcPr>
            <w:tcW w:w="1437" w:type="dxa"/>
            <w:vMerge/>
            <w:tcBorders>
              <w:top w:val="nil"/>
              <w:left w:val="nil"/>
              <w:bottom w:val="single" w:sz="8" w:space="0" w:color="auto"/>
              <w:right w:val="single" w:sz="8" w:space="0" w:color="auto"/>
            </w:tcBorders>
            <w:vAlign w:val="center"/>
            <w:hideMark/>
          </w:tcPr>
          <w:p w14:paraId="707283B7" w14:textId="77777777" w:rsidR="00EC333E" w:rsidRPr="00B13E65" w:rsidRDefault="00EC333E" w:rsidP="00296139">
            <w:pPr>
              <w:rPr>
                <w:rFonts w:ascii="Arial" w:hAnsi="Arial" w:cs="Arial"/>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33F033" w14:textId="77777777" w:rsidR="00EC333E" w:rsidRPr="00B13E65" w:rsidRDefault="00EC333E" w:rsidP="00296139">
            <w:pPr>
              <w:pStyle w:val="TAC"/>
              <w:rPr>
                <w:rFonts w:cs="Arial"/>
                <w:szCs w:val="18"/>
              </w:rPr>
            </w:pPr>
            <w:r w:rsidRPr="00B13E65">
              <w:rPr>
                <w:rFonts w:cs="Arial"/>
                <w:szCs w:val="18"/>
              </w:rPr>
              <w:t>250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2DAE1" w14:textId="77777777" w:rsidR="00EC333E" w:rsidRPr="00B13E65" w:rsidRDefault="00EC333E" w:rsidP="00296139">
            <w:pPr>
              <w:pStyle w:val="TAC"/>
              <w:rPr>
                <w:rFonts w:cs="Arial"/>
                <w:szCs w:val="18"/>
              </w:rPr>
            </w:pPr>
            <w:r w:rsidRPr="00B13E65">
              <w:rPr>
                <w:rFonts w:cs="Arial"/>
                <w:szCs w:val="18"/>
              </w:rPr>
              <w:t>90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E39114" w14:textId="77777777" w:rsidR="00EC333E" w:rsidRPr="00B13E65" w:rsidRDefault="00EC333E" w:rsidP="00296139">
            <w:pPr>
              <w:pStyle w:val="TAC"/>
              <w:rPr>
                <w:rFonts w:cs="Arial"/>
                <w:szCs w:val="18"/>
              </w:rPr>
            </w:pPr>
            <w:r w:rsidRPr="00B13E65">
              <w:rPr>
                <w:rFonts w:cs="Arial"/>
                <w:szCs w:val="18"/>
              </w:rPr>
              <w:t>50 km</w:t>
            </w:r>
          </w:p>
        </w:tc>
      </w:tr>
      <w:tr w:rsidR="00EC333E" w:rsidRPr="00B13E65" w14:paraId="027C84D5" w14:textId="77777777" w:rsidTr="00296139">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1695C5" w14:textId="77777777" w:rsidR="00EC333E" w:rsidRPr="00B13E65" w:rsidRDefault="00EC333E" w:rsidP="00296139">
            <w:pPr>
              <w:pStyle w:val="TAC"/>
              <w:rPr>
                <w:rFonts w:cs="Arial"/>
                <w:szCs w:val="18"/>
              </w:rPr>
            </w:pPr>
            <w:r w:rsidRPr="00B13E65">
              <w:rPr>
                <w:rFonts w:cs="Arial"/>
                <w:szCs w:val="18"/>
              </w:rPr>
              <w:t>Payload characteristics for UL transmissions</w:t>
            </w:r>
          </w:p>
        </w:tc>
      </w:tr>
      <w:tr w:rsidR="00EC333E" w:rsidRPr="00D0765F" w14:paraId="1F331642"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007FD2" w14:textId="77777777" w:rsidR="00EC333E" w:rsidRPr="00B13E65" w:rsidRDefault="00EC333E" w:rsidP="00296139">
            <w:pPr>
              <w:pStyle w:val="TAC"/>
              <w:rPr>
                <w:rFonts w:cs="Arial"/>
                <w:szCs w:val="18"/>
              </w:rPr>
            </w:pPr>
            <w:r w:rsidRPr="00B13E65">
              <w:rPr>
                <w:rFonts w:cs="Arial"/>
                <w:szCs w:val="18"/>
              </w:rPr>
              <w:t>Equivalent satellite antenna aperture (Note1)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348E14" w14:textId="77777777" w:rsidR="00EC333E" w:rsidRPr="00B13E65" w:rsidRDefault="00EC333E" w:rsidP="00296139">
            <w:pPr>
              <w:pStyle w:val="TAC"/>
              <w:rPr>
                <w:rFonts w:cs="Arial"/>
                <w:szCs w:val="18"/>
              </w:rPr>
            </w:pPr>
            <w:r w:rsidRPr="00B13E65">
              <w:rPr>
                <w:rFonts w:cs="Arial"/>
                <w:szCs w:val="18"/>
              </w:rPr>
              <w:t xml:space="preserve">S-band </w:t>
            </w:r>
          </w:p>
          <w:p w14:paraId="1F3B90AD" w14:textId="77777777" w:rsidR="00EC333E" w:rsidRPr="00B13E65" w:rsidRDefault="00EC333E" w:rsidP="00296139">
            <w:pPr>
              <w:pStyle w:val="TAC"/>
              <w:rPr>
                <w:rFonts w:cs="Arial"/>
                <w:szCs w:val="18"/>
              </w:rPr>
            </w:pPr>
            <w:r w:rsidRPr="00B13E65">
              <w:rPr>
                <w:rFonts w:cs="Arial"/>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29F69E" w14:textId="77777777" w:rsidR="00EC333E" w:rsidRPr="00B13E65" w:rsidRDefault="00EC333E" w:rsidP="00296139">
            <w:pPr>
              <w:pStyle w:val="TAC"/>
              <w:rPr>
                <w:rFonts w:cs="Arial"/>
                <w:szCs w:val="18"/>
              </w:rPr>
            </w:pPr>
            <w:r w:rsidRPr="00B13E65">
              <w:rPr>
                <w:rFonts w:cs="Arial"/>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6E6F6" w14:textId="77777777" w:rsidR="00EC333E" w:rsidRPr="00B13E65" w:rsidRDefault="00EC333E" w:rsidP="00296139">
            <w:pPr>
              <w:pStyle w:val="TAC"/>
              <w:rPr>
                <w:rFonts w:cs="Arial"/>
                <w:szCs w:val="18"/>
              </w:rPr>
            </w:pPr>
            <w:r w:rsidRPr="00B13E65">
              <w:rPr>
                <w:rFonts w:cs="Arial"/>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743DB" w14:textId="77777777" w:rsidR="00EC333E" w:rsidRPr="00B13E65" w:rsidRDefault="00EC333E" w:rsidP="00296139">
            <w:pPr>
              <w:pStyle w:val="TAC"/>
              <w:rPr>
                <w:rFonts w:cs="Arial"/>
                <w:szCs w:val="18"/>
              </w:rPr>
            </w:pPr>
            <w:r w:rsidRPr="00B13E65">
              <w:rPr>
                <w:rFonts w:cs="Arial"/>
                <w:szCs w:val="18"/>
              </w:rPr>
              <w:t>2 m</w:t>
            </w:r>
          </w:p>
        </w:tc>
      </w:tr>
      <w:tr w:rsidR="00EC333E" w:rsidRPr="00B13E65" w14:paraId="078356E7"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E99276" w14:textId="77777777" w:rsidR="00EC333E" w:rsidRPr="00B13E65" w:rsidRDefault="00EC333E" w:rsidP="00296139">
            <w:pPr>
              <w:pStyle w:val="TAC"/>
              <w:rPr>
                <w:rFonts w:cs="Arial"/>
                <w:szCs w:val="18"/>
              </w:rPr>
            </w:pPr>
            <w:r w:rsidRPr="00B13E65">
              <w:rPr>
                <w:rFonts w:cs="Arial"/>
                <w:szCs w:val="18"/>
              </w:rPr>
              <w:t>G/T</w:t>
            </w:r>
          </w:p>
        </w:tc>
        <w:tc>
          <w:tcPr>
            <w:tcW w:w="1437" w:type="dxa"/>
            <w:vMerge/>
            <w:tcBorders>
              <w:top w:val="nil"/>
              <w:left w:val="nil"/>
              <w:bottom w:val="single" w:sz="8" w:space="0" w:color="auto"/>
              <w:right w:val="single" w:sz="8" w:space="0" w:color="auto"/>
            </w:tcBorders>
            <w:vAlign w:val="center"/>
            <w:hideMark/>
          </w:tcPr>
          <w:p w14:paraId="6CA459FC" w14:textId="77777777" w:rsidR="00EC333E" w:rsidRPr="00B13E65" w:rsidRDefault="00EC333E" w:rsidP="00296139">
            <w:pPr>
              <w:rPr>
                <w:rFonts w:ascii="Arial" w:hAnsi="Arial" w:cs="Arial"/>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CFD53" w14:textId="77777777" w:rsidR="00EC333E" w:rsidRPr="00B13E65" w:rsidRDefault="00EC333E" w:rsidP="00296139">
            <w:pPr>
              <w:pStyle w:val="TAC"/>
              <w:rPr>
                <w:rFonts w:cs="Arial"/>
                <w:szCs w:val="18"/>
              </w:rPr>
            </w:pPr>
            <w:r w:rsidRPr="00B13E65">
              <w:rPr>
                <w:rFonts w:cs="Arial"/>
                <w:szCs w:val="18"/>
              </w:rPr>
              <w:t>19 dB K</w:t>
            </w:r>
            <w:r w:rsidRPr="00B13E65">
              <w:rPr>
                <w:rFonts w:cs="Arial"/>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F3ED5" w14:textId="77777777" w:rsidR="00EC333E" w:rsidRPr="00B13E65" w:rsidRDefault="00EC333E" w:rsidP="00296139">
            <w:pPr>
              <w:pStyle w:val="TAC"/>
              <w:rPr>
                <w:rFonts w:cs="Arial"/>
                <w:szCs w:val="18"/>
              </w:rPr>
            </w:pPr>
            <w:r w:rsidRPr="00B13E65">
              <w:rPr>
                <w:rFonts w:cs="Arial"/>
                <w:szCs w:val="18"/>
              </w:rPr>
              <w:t>1.1 dB K</w:t>
            </w:r>
            <w:r w:rsidRPr="00B13E65">
              <w:rPr>
                <w:rFonts w:cs="Arial"/>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A3797" w14:textId="77777777" w:rsidR="00EC333E" w:rsidRPr="00B13E65" w:rsidRDefault="00EC333E" w:rsidP="00296139">
            <w:pPr>
              <w:pStyle w:val="TAC"/>
              <w:rPr>
                <w:rFonts w:cs="Arial"/>
                <w:szCs w:val="18"/>
              </w:rPr>
            </w:pPr>
            <w:r w:rsidRPr="00B13E65">
              <w:rPr>
                <w:rFonts w:cs="Arial"/>
                <w:szCs w:val="18"/>
              </w:rPr>
              <w:t>1.1 dB K</w:t>
            </w:r>
            <w:r w:rsidRPr="00B13E65">
              <w:rPr>
                <w:rFonts w:cs="Arial"/>
                <w:szCs w:val="18"/>
                <w:vertAlign w:val="superscript"/>
              </w:rPr>
              <w:t>-1</w:t>
            </w:r>
          </w:p>
        </w:tc>
      </w:tr>
      <w:tr w:rsidR="00EC333E" w:rsidRPr="00B13E65" w14:paraId="1A73A726" w14:textId="77777777" w:rsidTr="00296139">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A9947D" w14:textId="77777777" w:rsidR="00EC333E" w:rsidRPr="00B13E65" w:rsidRDefault="00EC333E" w:rsidP="00296139">
            <w:pPr>
              <w:pStyle w:val="TAC"/>
              <w:rPr>
                <w:rFonts w:cs="Arial"/>
                <w:szCs w:val="18"/>
              </w:rPr>
            </w:pPr>
            <w:r w:rsidRPr="00B13E65">
              <w:rPr>
                <w:rFonts w:cs="Arial"/>
                <w:szCs w:val="18"/>
              </w:rPr>
              <w:t>Satellite Rx max Gain</w:t>
            </w:r>
          </w:p>
        </w:tc>
        <w:tc>
          <w:tcPr>
            <w:tcW w:w="1437" w:type="dxa"/>
            <w:vMerge/>
            <w:tcBorders>
              <w:top w:val="nil"/>
              <w:left w:val="nil"/>
              <w:bottom w:val="single" w:sz="8" w:space="0" w:color="auto"/>
              <w:right w:val="single" w:sz="8" w:space="0" w:color="auto"/>
            </w:tcBorders>
            <w:vAlign w:val="center"/>
            <w:hideMark/>
          </w:tcPr>
          <w:p w14:paraId="08B25E93" w14:textId="77777777" w:rsidR="00EC333E" w:rsidRPr="00B13E65" w:rsidRDefault="00EC333E" w:rsidP="00296139">
            <w:pPr>
              <w:rPr>
                <w:rFonts w:ascii="Arial" w:hAnsi="Arial" w:cs="Arial"/>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E2D4BD" w14:textId="77777777" w:rsidR="00EC333E" w:rsidRPr="00B13E65" w:rsidRDefault="00EC333E" w:rsidP="00296139">
            <w:pPr>
              <w:pStyle w:val="TAC"/>
              <w:rPr>
                <w:rFonts w:cs="Arial"/>
                <w:szCs w:val="18"/>
              </w:rPr>
            </w:pPr>
            <w:r w:rsidRPr="00B13E65">
              <w:rPr>
                <w:rFonts w:cs="Arial"/>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83E5C" w14:textId="77777777" w:rsidR="00EC333E" w:rsidRPr="00B13E65" w:rsidRDefault="00EC333E" w:rsidP="00296139">
            <w:pPr>
              <w:pStyle w:val="TAC"/>
              <w:rPr>
                <w:rFonts w:cs="Arial"/>
                <w:szCs w:val="18"/>
              </w:rPr>
            </w:pPr>
            <w:r w:rsidRPr="00B13E65">
              <w:rPr>
                <w:rFonts w:cs="Arial"/>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4D383F" w14:textId="77777777" w:rsidR="00EC333E" w:rsidRPr="00B13E65" w:rsidRDefault="00EC333E" w:rsidP="00296139">
            <w:pPr>
              <w:pStyle w:val="TAC"/>
              <w:rPr>
                <w:rFonts w:cs="Arial"/>
                <w:szCs w:val="18"/>
              </w:rPr>
            </w:pPr>
            <w:r w:rsidRPr="00B13E65">
              <w:rPr>
                <w:rFonts w:cs="Arial"/>
                <w:szCs w:val="18"/>
              </w:rPr>
              <w:t>30 dBi</w:t>
            </w:r>
          </w:p>
        </w:tc>
      </w:tr>
      <w:tr w:rsidR="00EC333E" w:rsidRPr="0072199B" w14:paraId="2B8D1755" w14:textId="77777777" w:rsidTr="00296139">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E0239C" w14:textId="65555D5B" w:rsidR="00EC333E" w:rsidRPr="0072199B" w:rsidRDefault="00EC333E" w:rsidP="00296139">
            <w:pPr>
              <w:pStyle w:val="TAN"/>
            </w:pPr>
            <w:r w:rsidRPr="0072199B">
              <w:t>NOTE 1:</w:t>
            </w:r>
            <w:r w:rsidR="004E4702">
              <w:tab/>
            </w:r>
            <w:r w:rsidRPr="0072199B">
              <w:t>This value is equivalent to the antenna diameter in Sec. 6.4.1 of [2].</w:t>
            </w:r>
          </w:p>
          <w:p w14:paraId="6EC30A76" w14:textId="2D03606B" w:rsidR="00EC333E" w:rsidRPr="0072199B" w:rsidRDefault="00EC333E" w:rsidP="00296139">
            <w:pPr>
              <w:pStyle w:val="TAN"/>
            </w:pPr>
            <w:r w:rsidRPr="0072199B">
              <w:t>NOTE 2:</w:t>
            </w:r>
            <w:r w:rsidR="004E4702">
              <w:tab/>
            </w:r>
            <w:r w:rsidRPr="0072199B">
              <w:t xml:space="preserve">This beam size refers to the Nadir pointing of the satellite </w:t>
            </w:r>
          </w:p>
          <w:p w14:paraId="4B753532" w14:textId="325CC170" w:rsidR="00EC333E" w:rsidRPr="0072199B" w:rsidRDefault="00EC333E" w:rsidP="00296139">
            <w:pPr>
              <w:pStyle w:val="TAN"/>
            </w:pPr>
            <w:r w:rsidRPr="0072199B">
              <w:t>NOTE 3:</w:t>
            </w:r>
            <w:r w:rsidR="004E4702">
              <w:tab/>
            </w:r>
            <w:r w:rsidRPr="0072199B">
              <w:t>All these satellite parameters are applied per beam.</w:t>
            </w:r>
          </w:p>
          <w:p w14:paraId="6A86A165" w14:textId="5F30307D" w:rsidR="00EC333E" w:rsidRPr="0072199B" w:rsidRDefault="00EC333E" w:rsidP="00296139">
            <w:pPr>
              <w:pStyle w:val="TAN"/>
            </w:pPr>
            <w:r w:rsidRPr="0072199B">
              <w:t>NOTE 4:</w:t>
            </w:r>
            <w:r w:rsidR="004E4702">
              <w:tab/>
            </w:r>
            <w:r w:rsidRPr="0072199B">
              <w:t>The EIRP density values are considered identical for all frequency re-use factor options.</w:t>
            </w:r>
          </w:p>
          <w:p w14:paraId="49EA7E8D" w14:textId="49969005" w:rsidR="00EC333E" w:rsidRPr="0072199B" w:rsidRDefault="00EC333E" w:rsidP="00296139">
            <w:pPr>
              <w:pStyle w:val="TAN"/>
              <w:rPr>
                <w:lang w:eastAsia="x-none"/>
              </w:rPr>
            </w:pPr>
            <w:r w:rsidRPr="0072199B">
              <w:t xml:space="preserve">NOTE </w:t>
            </w:r>
            <w:r w:rsidRPr="0072199B">
              <w:rPr>
                <w:lang w:eastAsia="x-none"/>
              </w:rPr>
              <w:t>5:</w:t>
            </w:r>
            <w:r w:rsidR="004E4702">
              <w:tab/>
            </w:r>
            <w:r w:rsidRPr="0072199B">
              <w:rPr>
                <w:lang w:eastAsia="x-none"/>
              </w:rPr>
              <w:t>The EIRP density values are provided assuming the satellite HPA is operated with a back-off of [5] dB.</w:t>
            </w:r>
          </w:p>
          <w:p w14:paraId="4405BF6A" w14:textId="5461D78C" w:rsidR="00EC333E" w:rsidRPr="0072199B" w:rsidRDefault="00EC333E" w:rsidP="00296139">
            <w:pPr>
              <w:pStyle w:val="TAN"/>
            </w:pPr>
            <w:r w:rsidRPr="0072199B">
              <w:t>NOTE 6:</w:t>
            </w:r>
            <w:r w:rsidR="004E4702">
              <w:tab/>
            </w:r>
            <w:r w:rsidRPr="0072199B">
              <w:t>The  parameters corresponding to Ka-band for DL and UL  in TR 38.821 Table 6.1.1.1-1 were removed.</w:t>
            </w:r>
          </w:p>
        </w:tc>
      </w:tr>
    </w:tbl>
    <w:p w14:paraId="5EC4D8D7" w14:textId="77777777" w:rsidR="00EC333E" w:rsidRPr="00F655CA" w:rsidRDefault="00EC333E" w:rsidP="00EC333E">
      <w:pPr>
        <w:spacing w:before="100" w:beforeAutospacing="1" w:after="120"/>
        <w:ind w:left="360"/>
        <w:rPr>
          <w:bCs/>
          <w:iCs/>
          <w:szCs w:val="22"/>
        </w:rPr>
      </w:pPr>
    </w:p>
    <w:p w14:paraId="40BF9C74" w14:textId="77777777" w:rsidR="00EC333E" w:rsidRDefault="00EC333E" w:rsidP="00EC333E">
      <w:pPr>
        <w:pStyle w:val="TH"/>
      </w:pPr>
      <w:r w:rsidRPr="00D26727">
        <w:t>Table 6.2-</w:t>
      </w:r>
      <w:r>
        <w:t>5</w:t>
      </w:r>
      <w:r w:rsidRPr="00D26727">
        <w:t xml:space="preserve">: </w:t>
      </w:r>
      <w:r w:rsidRPr="00AA5C61">
        <w:t>Set 2 satellite parameters</w:t>
      </w:r>
      <w:r>
        <w:t xml:space="preserve"> for system-level simulation calibration </w:t>
      </w:r>
      <w:r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EC333E" w:rsidRPr="00B13E65" w14:paraId="0722F017" w14:textId="77777777" w:rsidTr="00296139">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E1DAA5" w14:textId="77777777" w:rsidR="00EC333E" w:rsidRPr="00B13E65" w:rsidRDefault="00EC333E" w:rsidP="00296139">
            <w:pPr>
              <w:pStyle w:val="TAC"/>
              <w:rPr>
                <w:rFonts w:cs="Arial"/>
                <w:szCs w:val="18"/>
              </w:rPr>
            </w:pPr>
            <w:r w:rsidRPr="00B13E65">
              <w:rPr>
                <w:rFonts w:cs="Arial"/>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8DB0E1" w14:textId="77777777" w:rsidR="00EC333E" w:rsidRPr="00B13E65" w:rsidRDefault="00EC333E" w:rsidP="00296139">
            <w:pPr>
              <w:pStyle w:val="TAC"/>
              <w:rPr>
                <w:rFonts w:cs="Arial"/>
                <w:szCs w:val="18"/>
              </w:rPr>
            </w:pPr>
            <w:r w:rsidRPr="00B13E65">
              <w:rPr>
                <w:rFonts w:cs="Arial"/>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C75F68" w14:textId="77777777" w:rsidR="00EC333E" w:rsidRPr="00B13E65" w:rsidRDefault="00EC333E" w:rsidP="00296139">
            <w:pPr>
              <w:pStyle w:val="TAC"/>
              <w:rPr>
                <w:rFonts w:cs="Arial"/>
                <w:szCs w:val="18"/>
              </w:rPr>
            </w:pPr>
            <w:r w:rsidRPr="00B13E65">
              <w:rPr>
                <w:rFonts w:cs="Arial"/>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A41769" w14:textId="77777777" w:rsidR="00EC333E" w:rsidRPr="00B13E65" w:rsidRDefault="00EC333E" w:rsidP="00296139">
            <w:pPr>
              <w:pStyle w:val="TAC"/>
              <w:rPr>
                <w:rFonts w:cs="Arial"/>
                <w:szCs w:val="18"/>
              </w:rPr>
            </w:pPr>
            <w:r w:rsidRPr="00B13E65">
              <w:rPr>
                <w:rFonts w:cs="Arial"/>
                <w:szCs w:val="18"/>
              </w:rPr>
              <w:t>LEO-600</w:t>
            </w:r>
          </w:p>
        </w:tc>
      </w:tr>
      <w:tr w:rsidR="00EC333E" w:rsidRPr="00B13E65" w14:paraId="042AFB6E" w14:textId="77777777" w:rsidTr="00296139">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6146C5" w14:textId="77777777" w:rsidR="00EC333E" w:rsidRPr="00B13E65" w:rsidRDefault="00EC333E" w:rsidP="00296139">
            <w:pPr>
              <w:pStyle w:val="TAC"/>
              <w:rPr>
                <w:rFonts w:cs="Arial"/>
                <w:szCs w:val="18"/>
              </w:rPr>
            </w:pPr>
            <w:r w:rsidRPr="00B13E65">
              <w:rPr>
                <w:rFonts w:cs="Arial"/>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4D80C" w14:textId="77777777" w:rsidR="00EC333E" w:rsidRPr="00B13E65" w:rsidRDefault="00EC333E" w:rsidP="00296139">
            <w:pPr>
              <w:pStyle w:val="TAC"/>
              <w:rPr>
                <w:rFonts w:cs="Arial"/>
                <w:szCs w:val="18"/>
              </w:rPr>
            </w:pPr>
            <w:r w:rsidRPr="00B13E65">
              <w:rPr>
                <w:rFonts w:cs="Arial"/>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410E18" w14:textId="77777777" w:rsidR="00EC333E" w:rsidRPr="00B13E65" w:rsidRDefault="00EC333E" w:rsidP="00296139">
            <w:pPr>
              <w:pStyle w:val="TAC"/>
              <w:rPr>
                <w:rFonts w:cs="Arial"/>
                <w:szCs w:val="18"/>
              </w:rPr>
            </w:pPr>
            <w:r w:rsidRPr="00B13E65">
              <w:rPr>
                <w:rFonts w:cs="Arial"/>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65800" w14:textId="77777777" w:rsidR="00EC333E" w:rsidRPr="00B13E65" w:rsidRDefault="00EC333E" w:rsidP="00296139">
            <w:pPr>
              <w:pStyle w:val="TAC"/>
              <w:rPr>
                <w:rFonts w:cs="Arial"/>
                <w:szCs w:val="18"/>
              </w:rPr>
            </w:pPr>
            <w:r w:rsidRPr="00B13E65">
              <w:rPr>
                <w:rFonts w:cs="Arial"/>
                <w:szCs w:val="18"/>
              </w:rPr>
              <w:t>600 km</w:t>
            </w:r>
          </w:p>
        </w:tc>
      </w:tr>
      <w:tr w:rsidR="00EC333E" w:rsidRPr="00B13E65" w14:paraId="41BDACA4" w14:textId="77777777" w:rsidTr="00296139">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FC4F26" w14:textId="77777777" w:rsidR="00EC333E" w:rsidRPr="00B13E65" w:rsidRDefault="00EC333E" w:rsidP="00296139">
            <w:pPr>
              <w:pStyle w:val="TAC"/>
              <w:rPr>
                <w:rFonts w:cs="Arial"/>
                <w:szCs w:val="18"/>
              </w:rPr>
            </w:pPr>
            <w:r w:rsidRPr="00B13E65">
              <w:rPr>
                <w:rFonts w:cs="Arial"/>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755ABF" w14:textId="77777777" w:rsidR="00EC333E" w:rsidRPr="00B13E65" w:rsidRDefault="00EC333E" w:rsidP="00296139">
            <w:pPr>
              <w:pStyle w:val="TAC"/>
              <w:rPr>
                <w:rFonts w:cs="Arial"/>
                <w:szCs w:val="18"/>
              </w:rPr>
            </w:pPr>
            <w:r w:rsidRPr="00B13E65">
              <w:rPr>
                <w:rFonts w:cs="Arial"/>
                <w:szCs w:val="18"/>
              </w:rPr>
              <w:t>Clause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70143" w14:textId="77777777" w:rsidR="00EC333E" w:rsidRPr="00B13E65" w:rsidRDefault="00EC333E" w:rsidP="00296139">
            <w:pPr>
              <w:pStyle w:val="TAC"/>
              <w:rPr>
                <w:rFonts w:cs="Arial"/>
                <w:szCs w:val="18"/>
              </w:rPr>
            </w:pPr>
            <w:r w:rsidRPr="00B13E65">
              <w:rPr>
                <w:rFonts w:cs="Arial"/>
                <w:szCs w:val="18"/>
              </w:rPr>
              <w:t>Clause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686A29" w14:textId="77777777" w:rsidR="00EC333E" w:rsidRPr="00B13E65" w:rsidRDefault="00EC333E" w:rsidP="00296139">
            <w:pPr>
              <w:pStyle w:val="TAC"/>
              <w:rPr>
                <w:rFonts w:cs="Arial"/>
                <w:szCs w:val="18"/>
              </w:rPr>
            </w:pPr>
            <w:r w:rsidRPr="00B13E65">
              <w:rPr>
                <w:rFonts w:cs="Arial"/>
                <w:szCs w:val="18"/>
              </w:rPr>
              <w:t>Clause 6.4.1 in TR 38.811</w:t>
            </w:r>
          </w:p>
        </w:tc>
      </w:tr>
      <w:tr w:rsidR="00EC333E" w:rsidRPr="00B13E65" w14:paraId="60D43D18" w14:textId="77777777" w:rsidTr="00296139">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94F243" w14:textId="77777777" w:rsidR="00EC333E" w:rsidRPr="00B13E65" w:rsidRDefault="00EC333E" w:rsidP="00296139">
            <w:pPr>
              <w:pStyle w:val="TAC"/>
              <w:rPr>
                <w:rFonts w:cs="Arial"/>
                <w:szCs w:val="18"/>
              </w:rPr>
            </w:pPr>
            <w:r w:rsidRPr="00B13E65">
              <w:rPr>
                <w:rFonts w:cs="Arial"/>
                <w:szCs w:val="18"/>
              </w:rPr>
              <w:t>Central beam edge 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EB049" w14:textId="77777777" w:rsidR="00EC333E" w:rsidRPr="00B13E65" w:rsidRDefault="00EC333E" w:rsidP="00296139">
            <w:pPr>
              <w:pStyle w:val="TAC"/>
              <w:rPr>
                <w:rFonts w:cs="Arial"/>
                <w:szCs w:val="18"/>
              </w:rPr>
            </w:pPr>
            <w:r w:rsidRPr="00B13E65">
              <w:rPr>
                <w:rFonts w:cs="Arial"/>
                <w:szCs w:val="18"/>
              </w:rPr>
              <w:t>11.0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5D9FFD" w14:textId="77777777" w:rsidR="00EC333E" w:rsidRPr="00B13E65" w:rsidRDefault="00EC333E" w:rsidP="00296139">
            <w:pPr>
              <w:pStyle w:val="TAC"/>
              <w:rPr>
                <w:rFonts w:cs="Arial"/>
                <w:szCs w:val="18"/>
              </w:rPr>
            </w:pPr>
            <w:r w:rsidRPr="00B13E65">
              <w:rPr>
                <w:rFonts w:cs="Arial"/>
                <w:szCs w:val="18"/>
              </w:rPr>
              <w:t>22.2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F5A9E" w14:textId="77777777" w:rsidR="00EC333E" w:rsidRPr="00B13E65" w:rsidRDefault="00EC333E" w:rsidP="00296139">
            <w:pPr>
              <w:pStyle w:val="TAC"/>
              <w:rPr>
                <w:rFonts w:cs="Arial"/>
                <w:szCs w:val="18"/>
              </w:rPr>
            </w:pPr>
            <w:r w:rsidRPr="00B13E65">
              <w:rPr>
                <w:rFonts w:cs="Arial"/>
                <w:szCs w:val="18"/>
              </w:rPr>
              <w:t>23.8 degrees</w:t>
            </w:r>
          </w:p>
        </w:tc>
      </w:tr>
      <w:tr w:rsidR="00EC333E" w:rsidRPr="00B13E65" w14:paraId="54369FD8" w14:textId="77777777" w:rsidTr="00296139">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38B435" w14:textId="77777777" w:rsidR="00EC333E" w:rsidRPr="00B13E65" w:rsidRDefault="00EC333E" w:rsidP="00296139">
            <w:pPr>
              <w:pStyle w:val="TAC"/>
              <w:rPr>
                <w:rFonts w:cs="Arial"/>
                <w:szCs w:val="18"/>
              </w:rPr>
            </w:pPr>
            <w:r w:rsidRPr="00B13E65">
              <w:rPr>
                <w:rFonts w:cs="Arial"/>
                <w:szCs w:val="18"/>
              </w:rPr>
              <w:t>Central beam center 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664413" w14:textId="77777777" w:rsidR="00EC333E" w:rsidRPr="00B13E65" w:rsidRDefault="00EC333E" w:rsidP="00296139">
            <w:pPr>
              <w:pStyle w:val="TAC"/>
              <w:rPr>
                <w:rFonts w:cs="Arial"/>
                <w:szCs w:val="18"/>
              </w:rPr>
            </w:pPr>
            <w:r w:rsidRPr="00B13E65">
              <w:rPr>
                <w:rFonts w:cs="Arial"/>
                <w:szCs w:val="18"/>
              </w:rPr>
              <w:t>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E592E" w14:textId="77777777" w:rsidR="00EC333E" w:rsidRPr="00B13E65" w:rsidRDefault="00EC333E" w:rsidP="00296139">
            <w:pPr>
              <w:pStyle w:val="TAC"/>
              <w:rPr>
                <w:rFonts w:cs="Arial"/>
                <w:szCs w:val="18"/>
              </w:rPr>
            </w:pPr>
            <w:r w:rsidRPr="00B13E65">
              <w:rPr>
                <w:rFonts w:cs="Arial"/>
                <w:szCs w:val="18"/>
              </w:rPr>
              <w:t>30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C0101B" w14:textId="77777777" w:rsidR="00EC333E" w:rsidRPr="00B13E65" w:rsidRDefault="00EC333E" w:rsidP="00296139">
            <w:pPr>
              <w:pStyle w:val="TAC"/>
              <w:rPr>
                <w:rFonts w:cs="Arial"/>
                <w:szCs w:val="18"/>
              </w:rPr>
            </w:pPr>
            <w:r w:rsidRPr="00B13E65">
              <w:rPr>
                <w:rFonts w:cs="Arial"/>
                <w:szCs w:val="18"/>
              </w:rPr>
              <w:t>30 degrees</w:t>
            </w:r>
          </w:p>
        </w:tc>
      </w:tr>
      <w:tr w:rsidR="00EC333E" w:rsidRPr="00B13E65" w14:paraId="43B45C07" w14:textId="77777777" w:rsidTr="00296139">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9EF89C" w14:textId="77777777" w:rsidR="00EC333E" w:rsidRPr="00B13E65" w:rsidRDefault="00EC333E" w:rsidP="00296139">
            <w:pPr>
              <w:pStyle w:val="TAC"/>
              <w:rPr>
                <w:rFonts w:cs="Arial"/>
                <w:szCs w:val="18"/>
              </w:rPr>
            </w:pPr>
            <w:r w:rsidRPr="00B13E65">
              <w:rPr>
                <w:rFonts w:cs="Arial"/>
                <w:szCs w:val="18"/>
              </w:rPr>
              <w:t>Payload characteristics for DL transmissions</w:t>
            </w:r>
          </w:p>
        </w:tc>
      </w:tr>
      <w:tr w:rsidR="00EC333E" w:rsidRPr="00B13E65" w14:paraId="09C47898"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3B4CD6" w14:textId="77777777" w:rsidR="00EC333E" w:rsidRPr="00B13E65" w:rsidRDefault="00EC333E" w:rsidP="00296139">
            <w:pPr>
              <w:pStyle w:val="TAC"/>
              <w:rPr>
                <w:rFonts w:cs="Arial"/>
                <w:szCs w:val="18"/>
              </w:rPr>
            </w:pPr>
            <w:r w:rsidRPr="00B13E65">
              <w:rPr>
                <w:rFonts w:cs="Arial"/>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FF94D7" w14:textId="77777777" w:rsidR="00EC333E" w:rsidRPr="00B13E65" w:rsidRDefault="00EC333E" w:rsidP="00296139">
            <w:pPr>
              <w:pStyle w:val="TAC"/>
              <w:rPr>
                <w:rFonts w:cs="Arial"/>
                <w:szCs w:val="18"/>
              </w:rPr>
            </w:pPr>
            <w:r w:rsidRPr="00B13E65">
              <w:rPr>
                <w:rFonts w:cs="Arial"/>
                <w:szCs w:val="18"/>
              </w:rPr>
              <w:t>S-band</w:t>
            </w:r>
          </w:p>
          <w:p w14:paraId="51FDF9E9" w14:textId="77777777" w:rsidR="00EC333E" w:rsidRPr="00B13E65" w:rsidRDefault="00EC333E" w:rsidP="00296139">
            <w:pPr>
              <w:pStyle w:val="TAC"/>
              <w:rPr>
                <w:rFonts w:cs="Arial"/>
                <w:szCs w:val="18"/>
              </w:rPr>
            </w:pPr>
            <w:r w:rsidRPr="00B13E65">
              <w:rPr>
                <w:rFonts w:cs="Arial"/>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93896" w14:textId="77777777" w:rsidR="00EC333E" w:rsidRPr="00B13E65" w:rsidRDefault="00EC333E" w:rsidP="00296139">
            <w:pPr>
              <w:pStyle w:val="TAC"/>
              <w:rPr>
                <w:rFonts w:cs="Arial"/>
                <w:szCs w:val="18"/>
              </w:rPr>
            </w:pPr>
            <w:r w:rsidRPr="00B13E65">
              <w:rPr>
                <w:rFonts w:cs="Arial"/>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AC9D45" w14:textId="77777777" w:rsidR="00EC333E" w:rsidRPr="00B13E65" w:rsidRDefault="00EC333E" w:rsidP="00296139">
            <w:pPr>
              <w:pStyle w:val="TAC"/>
              <w:rPr>
                <w:rFonts w:cs="Arial"/>
                <w:szCs w:val="18"/>
              </w:rPr>
            </w:pPr>
            <w:r w:rsidRPr="00B13E65">
              <w:rPr>
                <w:rFonts w:cs="Arial"/>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A448C" w14:textId="77777777" w:rsidR="00EC333E" w:rsidRPr="00B13E65" w:rsidRDefault="00EC333E" w:rsidP="00296139">
            <w:pPr>
              <w:pStyle w:val="TAC"/>
              <w:rPr>
                <w:rFonts w:cs="Arial"/>
                <w:szCs w:val="18"/>
              </w:rPr>
            </w:pPr>
            <w:r w:rsidRPr="00B13E65">
              <w:rPr>
                <w:rFonts w:cs="Arial"/>
                <w:szCs w:val="18"/>
              </w:rPr>
              <w:t>1 m</w:t>
            </w:r>
          </w:p>
        </w:tc>
      </w:tr>
      <w:tr w:rsidR="00EC333E" w:rsidRPr="00B13E65" w14:paraId="07EDDA6A"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530881" w14:textId="77777777" w:rsidR="00EC333E" w:rsidRPr="00B13E65" w:rsidRDefault="00EC333E" w:rsidP="00296139">
            <w:pPr>
              <w:pStyle w:val="TAC"/>
              <w:rPr>
                <w:rFonts w:cs="Arial"/>
                <w:szCs w:val="18"/>
              </w:rPr>
            </w:pPr>
            <w:r w:rsidRPr="00B13E65">
              <w:rPr>
                <w:rFonts w:cs="Arial"/>
                <w:szCs w:val="18"/>
              </w:rPr>
              <w:t>Satellite EIRP density</w:t>
            </w:r>
          </w:p>
        </w:tc>
        <w:tc>
          <w:tcPr>
            <w:tcW w:w="0" w:type="auto"/>
            <w:vMerge/>
            <w:tcBorders>
              <w:top w:val="nil"/>
              <w:left w:val="nil"/>
              <w:bottom w:val="single" w:sz="8" w:space="0" w:color="auto"/>
              <w:right w:val="single" w:sz="8" w:space="0" w:color="auto"/>
            </w:tcBorders>
            <w:vAlign w:val="center"/>
            <w:hideMark/>
          </w:tcPr>
          <w:p w14:paraId="797A19EC" w14:textId="77777777" w:rsidR="00EC333E" w:rsidRPr="00B13E65" w:rsidRDefault="00EC333E" w:rsidP="00296139">
            <w:pPr>
              <w:rPr>
                <w:rFonts w:ascii="Arial" w:hAnsi="Arial" w:cs="Arial"/>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416380" w14:textId="77777777" w:rsidR="00EC333E" w:rsidRPr="00B13E65" w:rsidRDefault="00EC333E" w:rsidP="00296139">
            <w:pPr>
              <w:pStyle w:val="TAC"/>
              <w:rPr>
                <w:rFonts w:cs="Arial"/>
                <w:szCs w:val="18"/>
              </w:rPr>
            </w:pPr>
            <w:r w:rsidRPr="00B13E65">
              <w:rPr>
                <w:rFonts w:cs="Arial"/>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930D93" w14:textId="77777777" w:rsidR="00EC333E" w:rsidRPr="00B13E65" w:rsidRDefault="00EC333E" w:rsidP="00296139">
            <w:pPr>
              <w:pStyle w:val="TAC"/>
              <w:rPr>
                <w:rFonts w:cs="Arial"/>
                <w:szCs w:val="18"/>
              </w:rPr>
            </w:pPr>
            <w:r w:rsidRPr="00B13E65">
              <w:rPr>
                <w:rFonts w:cs="Arial"/>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CA5B4" w14:textId="77777777" w:rsidR="00EC333E" w:rsidRPr="00B13E65" w:rsidRDefault="00EC333E" w:rsidP="00296139">
            <w:pPr>
              <w:pStyle w:val="TAC"/>
              <w:rPr>
                <w:rFonts w:cs="Arial"/>
                <w:szCs w:val="18"/>
              </w:rPr>
            </w:pPr>
            <w:r w:rsidRPr="00B13E65">
              <w:rPr>
                <w:rFonts w:cs="Arial"/>
                <w:szCs w:val="18"/>
              </w:rPr>
              <w:t>28 dBW/MHz</w:t>
            </w:r>
          </w:p>
        </w:tc>
      </w:tr>
      <w:tr w:rsidR="00EC333E" w:rsidRPr="00B13E65" w14:paraId="68204FB9"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E0B6D3" w14:textId="77777777" w:rsidR="00EC333E" w:rsidRPr="00B13E65" w:rsidRDefault="00EC333E" w:rsidP="00296139">
            <w:pPr>
              <w:pStyle w:val="TAC"/>
              <w:rPr>
                <w:rFonts w:cs="Arial"/>
                <w:szCs w:val="18"/>
              </w:rPr>
            </w:pPr>
            <w:r w:rsidRPr="00B13E65">
              <w:rPr>
                <w:rFonts w:cs="Arial"/>
                <w:szCs w:val="18"/>
              </w:rPr>
              <w:t>Satellite Tx max Gain</w:t>
            </w:r>
          </w:p>
        </w:tc>
        <w:tc>
          <w:tcPr>
            <w:tcW w:w="0" w:type="auto"/>
            <w:vMerge/>
            <w:tcBorders>
              <w:top w:val="nil"/>
              <w:left w:val="nil"/>
              <w:bottom w:val="single" w:sz="8" w:space="0" w:color="auto"/>
              <w:right w:val="single" w:sz="8" w:space="0" w:color="auto"/>
            </w:tcBorders>
            <w:vAlign w:val="center"/>
            <w:hideMark/>
          </w:tcPr>
          <w:p w14:paraId="29D29DD6" w14:textId="77777777" w:rsidR="00EC333E" w:rsidRPr="00B13E65" w:rsidRDefault="00EC333E" w:rsidP="00296139">
            <w:pPr>
              <w:rPr>
                <w:rFonts w:ascii="Arial" w:hAnsi="Arial" w:cs="Arial"/>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FDE4C6" w14:textId="77777777" w:rsidR="00EC333E" w:rsidRPr="00B13E65" w:rsidRDefault="00EC333E" w:rsidP="00296139">
            <w:pPr>
              <w:pStyle w:val="TAC"/>
              <w:rPr>
                <w:rFonts w:cs="Arial"/>
                <w:szCs w:val="18"/>
              </w:rPr>
            </w:pPr>
            <w:r w:rsidRPr="00B13E65">
              <w:rPr>
                <w:rFonts w:cs="Arial"/>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E4517" w14:textId="77777777" w:rsidR="00EC333E" w:rsidRPr="00B13E65" w:rsidRDefault="00EC333E" w:rsidP="00296139">
            <w:pPr>
              <w:pStyle w:val="TAC"/>
              <w:rPr>
                <w:rFonts w:cs="Arial"/>
                <w:szCs w:val="18"/>
              </w:rPr>
            </w:pPr>
            <w:r w:rsidRPr="00B13E65">
              <w:rPr>
                <w:rFonts w:cs="Arial"/>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D4FEE" w14:textId="77777777" w:rsidR="00EC333E" w:rsidRPr="00B13E65" w:rsidRDefault="00EC333E" w:rsidP="00296139">
            <w:pPr>
              <w:pStyle w:val="TAC"/>
              <w:rPr>
                <w:rFonts w:cs="Arial"/>
                <w:szCs w:val="18"/>
              </w:rPr>
            </w:pPr>
            <w:r w:rsidRPr="00B13E65">
              <w:rPr>
                <w:rFonts w:cs="Arial"/>
                <w:szCs w:val="18"/>
              </w:rPr>
              <w:t>24 dBi</w:t>
            </w:r>
          </w:p>
        </w:tc>
      </w:tr>
      <w:tr w:rsidR="00EC333E" w:rsidRPr="00B13E65" w14:paraId="575790FD"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9F6C7C" w14:textId="77777777" w:rsidR="00EC333E" w:rsidRPr="00B13E65" w:rsidRDefault="00EC333E" w:rsidP="00296139">
            <w:pPr>
              <w:pStyle w:val="TAC"/>
              <w:rPr>
                <w:rFonts w:cs="Arial"/>
                <w:szCs w:val="18"/>
              </w:rPr>
            </w:pPr>
            <w:r w:rsidRPr="00B13E65">
              <w:rPr>
                <w:rFonts w:cs="Arial"/>
                <w:szCs w:val="18"/>
              </w:rPr>
              <w:t>3dB beamwidth</w:t>
            </w:r>
          </w:p>
        </w:tc>
        <w:tc>
          <w:tcPr>
            <w:tcW w:w="0" w:type="auto"/>
            <w:vMerge/>
            <w:tcBorders>
              <w:top w:val="nil"/>
              <w:left w:val="nil"/>
              <w:bottom w:val="single" w:sz="8" w:space="0" w:color="auto"/>
              <w:right w:val="single" w:sz="8" w:space="0" w:color="auto"/>
            </w:tcBorders>
            <w:vAlign w:val="center"/>
            <w:hideMark/>
          </w:tcPr>
          <w:p w14:paraId="1111A9B1" w14:textId="77777777" w:rsidR="00EC333E" w:rsidRPr="00B13E65" w:rsidRDefault="00EC333E" w:rsidP="00296139">
            <w:pPr>
              <w:rPr>
                <w:rFonts w:ascii="Arial" w:hAnsi="Arial" w:cs="Arial"/>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79A34" w14:textId="77777777" w:rsidR="00EC333E" w:rsidRPr="00B13E65" w:rsidRDefault="00EC333E" w:rsidP="00296139">
            <w:pPr>
              <w:pStyle w:val="TAC"/>
              <w:rPr>
                <w:rFonts w:cs="Arial"/>
                <w:szCs w:val="18"/>
              </w:rPr>
            </w:pPr>
            <w:r w:rsidRPr="00B13E65">
              <w:rPr>
                <w:rFonts w:cs="Arial"/>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3B1DA" w14:textId="77777777" w:rsidR="00EC333E" w:rsidRPr="00B13E65" w:rsidRDefault="00EC333E" w:rsidP="00296139">
            <w:pPr>
              <w:pStyle w:val="TAC"/>
              <w:rPr>
                <w:rFonts w:cs="Arial"/>
                <w:szCs w:val="18"/>
              </w:rPr>
            </w:pPr>
            <w:r w:rsidRPr="00B13E65">
              <w:rPr>
                <w:rFonts w:cs="Arial"/>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AE6DD" w14:textId="77777777" w:rsidR="00EC333E" w:rsidRPr="00B13E65" w:rsidRDefault="00EC333E" w:rsidP="00296139">
            <w:pPr>
              <w:pStyle w:val="TAC"/>
              <w:rPr>
                <w:rFonts w:cs="Arial"/>
                <w:szCs w:val="18"/>
              </w:rPr>
            </w:pPr>
            <w:r w:rsidRPr="00B13E65">
              <w:rPr>
                <w:rFonts w:cs="Arial"/>
                <w:szCs w:val="18"/>
              </w:rPr>
              <w:t>8.8320 degrees</w:t>
            </w:r>
          </w:p>
        </w:tc>
      </w:tr>
      <w:tr w:rsidR="00EC333E" w:rsidRPr="00B13E65" w14:paraId="35B9F7C5"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62188B" w14:textId="77777777" w:rsidR="00EC333E" w:rsidRPr="00B13E65" w:rsidRDefault="00EC333E" w:rsidP="00296139">
            <w:pPr>
              <w:pStyle w:val="TAC"/>
              <w:rPr>
                <w:rFonts w:cs="Arial"/>
                <w:szCs w:val="18"/>
              </w:rPr>
            </w:pPr>
            <w:r w:rsidRPr="00B13E65">
              <w:rPr>
                <w:rFonts w:cs="Arial"/>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2F547625" w14:textId="77777777" w:rsidR="00EC333E" w:rsidRPr="00B13E65" w:rsidRDefault="00EC333E" w:rsidP="00296139">
            <w:pPr>
              <w:rPr>
                <w:rFonts w:ascii="Arial" w:hAnsi="Arial" w:cs="Arial"/>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4547A0" w14:textId="77777777" w:rsidR="00EC333E" w:rsidRPr="00B13E65" w:rsidRDefault="00EC333E" w:rsidP="00296139">
            <w:pPr>
              <w:pStyle w:val="TAC"/>
              <w:rPr>
                <w:rFonts w:cs="Arial"/>
                <w:szCs w:val="18"/>
              </w:rPr>
            </w:pPr>
            <w:r w:rsidRPr="00B13E65">
              <w:rPr>
                <w:rFonts w:cs="Arial"/>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9AB54" w14:textId="77777777" w:rsidR="00EC333E" w:rsidRPr="00B13E65" w:rsidRDefault="00EC333E" w:rsidP="00296139">
            <w:pPr>
              <w:pStyle w:val="TAC"/>
              <w:rPr>
                <w:rFonts w:cs="Arial"/>
                <w:szCs w:val="18"/>
              </w:rPr>
            </w:pPr>
            <w:r w:rsidRPr="00B13E65">
              <w:rPr>
                <w:rFonts w:cs="Arial"/>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8E8610" w14:textId="77777777" w:rsidR="00EC333E" w:rsidRPr="00B13E65" w:rsidRDefault="00EC333E" w:rsidP="00296139">
            <w:pPr>
              <w:pStyle w:val="TAC"/>
              <w:rPr>
                <w:rFonts w:cs="Arial"/>
                <w:szCs w:val="18"/>
              </w:rPr>
            </w:pPr>
            <w:r w:rsidRPr="00B13E65">
              <w:rPr>
                <w:rFonts w:cs="Arial"/>
                <w:szCs w:val="18"/>
              </w:rPr>
              <w:t>90 km</w:t>
            </w:r>
          </w:p>
        </w:tc>
      </w:tr>
      <w:tr w:rsidR="00EC333E" w:rsidRPr="00B13E65" w14:paraId="02FF473D" w14:textId="77777777" w:rsidTr="00296139">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62FFE2" w14:textId="77777777" w:rsidR="00EC333E" w:rsidRPr="00B13E65" w:rsidRDefault="00EC333E" w:rsidP="00296139">
            <w:pPr>
              <w:pStyle w:val="TAC"/>
              <w:rPr>
                <w:rFonts w:cs="Arial"/>
                <w:szCs w:val="18"/>
              </w:rPr>
            </w:pPr>
            <w:r w:rsidRPr="00B13E65">
              <w:rPr>
                <w:rFonts w:cs="Arial"/>
                <w:szCs w:val="18"/>
              </w:rPr>
              <w:t>Payload characteristics for UL transmissions</w:t>
            </w:r>
          </w:p>
        </w:tc>
      </w:tr>
      <w:tr w:rsidR="00EC333E" w:rsidRPr="00B13E65" w14:paraId="4D40616C"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5CA33D" w14:textId="77777777" w:rsidR="00EC333E" w:rsidRPr="00B13E65" w:rsidRDefault="00EC333E" w:rsidP="00296139">
            <w:pPr>
              <w:pStyle w:val="TAC"/>
              <w:rPr>
                <w:rFonts w:cs="Arial"/>
                <w:szCs w:val="18"/>
              </w:rPr>
            </w:pPr>
            <w:r w:rsidRPr="00B13E65">
              <w:rPr>
                <w:rFonts w:cs="Arial"/>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F17DA" w14:textId="77777777" w:rsidR="00EC333E" w:rsidRPr="00B13E65" w:rsidRDefault="00EC333E" w:rsidP="00296139">
            <w:pPr>
              <w:pStyle w:val="TAC"/>
              <w:rPr>
                <w:rFonts w:cs="Arial"/>
                <w:szCs w:val="18"/>
              </w:rPr>
            </w:pPr>
            <w:r w:rsidRPr="00B13E65">
              <w:rPr>
                <w:rFonts w:cs="Arial"/>
                <w:szCs w:val="18"/>
              </w:rPr>
              <w:t xml:space="preserve">S-band </w:t>
            </w:r>
          </w:p>
          <w:p w14:paraId="4172FBFC" w14:textId="77777777" w:rsidR="00EC333E" w:rsidRPr="00B13E65" w:rsidRDefault="00EC333E" w:rsidP="00296139">
            <w:pPr>
              <w:pStyle w:val="TAC"/>
              <w:rPr>
                <w:rFonts w:cs="Arial"/>
                <w:szCs w:val="18"/>
              </w:rPr>
            </w:pPr>
            <w:r w:rsidRPr="00B13E65">
              <w:rPr>
                <w:rFonts w:cs="Arial"/>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39BAB3" w14:textId="77777777" w:rsidR="00EC333E" w:rsidRPr="00B13E65" w:rsidRDefault="00EC333E" w:rsidP="00296139">
            <w:pPr>
              <w:pStyle w:val="TAC"/>
              <w:rPr>
                <w:rFonts w:cs="Arial"/>
                <w:szCs w:val="18"/>
              </w:rPr>
            </w:pPr>
            <w:r w:rsidRPr="00B13E65">
              <w:rPr>
                <w:rFonts w:cs="Arial"/>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C6229" w14:textId="77777777" w:rsidR="00EC333E" w:rsidRPr="00B13E65" w:rsidRDefault="00EC333E" w:rsidP="00296139">
            <w:pPr>
              <w:pStyle w:val="TAC"/>
              <w:rPr>
                <w:rFonts w:cs="Arial"/>
                <w:szCs w:val="18"/>
              </w:rPr>
            </w:pPr>
            <w:r w:rsidRPr="00B13E65">
              <w:rPr>
                <w:rFonts w:cs="Arial"/>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E7F8F" w14:textId="77777777" w:rsidR="00EC333E" w:rsidRPr="00B13E65" w:rsidRDefault="00EC333E" w:rsidP="00296139">
            <w:pPr>
              <w:pStyle w:val="TAC"/>
              <w:rPr>
                <w:rFonts w:cs="Arial"/>
                <w:szCs w:val="18"/>
              </w:rPr>
            </w:pPr>
            <w:r w:rsidRPr="00B13E65">
              <w:rPr>
                <w:rFonts w:cs="Arial"/>
                <w:szCs w:val="18"/>
              </w:rPr>
              <w:t>1 m</w:t>
            </w:r>
          </w:p>
        </w:tc>
      </w:tr>
      <w:tr w:rsidR="00EC333E" w:rsidRPr="00B13E65" w14:paraId="67B1C2AA"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E64939" w14:textId="77777777" w:rsidR="00EC333E" w:rsidRPr="00B13E65" w:rsidRDefault="00EC333E" w:rsidP="00296139">
            <w:pPr>
              <w:pStyle w:val="TAC"/>
              <w:rPr>
                <w:rFonts w:cs="Arial"/>
                <w:szCs w:val="18"/>
              </w:rPr>
            </w:pPr>
            <w:r w:rsidRPr="00B13E65">
              <w:rPr>
                <w:rFonts w:cs="Arial"/>
                <w:szCs w:val="18"/>
              </w:rPr>
              <w:t>G/T</w:t>
            </w:r>
          </w:p>
        </w:tc>
        <w:tc>
          <w:tcPr>
            <w:tcW w:w="0" w:type="auto"/>
            <w:vMerge/>
            <w:tcBorders>
              <w:top w:val="nil"/>
              <w:left w:val="nil"/>
              <w:bottom w:val="single" w:sz="8" w:space="0" w:color="auto"/>
              <w:right w:val="single" w:sz="8" w:space="0" w:color="auto"/>
            </w:tcBorders>
            <w:vAlign w:val="center"/>
            <w:hideMark/>
          </w:tcPr>
          <w:p w14:paraId="5293D324" w14:textId="77777777" w:rsidR="00EC333E" w:rsidRPr="00B13E65" w:rsidRDefault="00EC333E" w:rsidP="00296139">
            <w:pPr>
              <w:rPr>
                <w:rFonts w:ascii="Arial" w:hAnsi="Arial" w:cs="Arial"/>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7F834" w14:textId="77777777" w:rsidR="00EC333E" w:rsidRPr="00B13E65" w:rsidRDefault="00EC333E" w:rsidP="00296139">
            <w:pPr>
              <w:pStyle w:val="TAC"/>
              <w:rPr>
                <w:rFonts w:cs="Arial"/>
                <w:szCs w:val="18"/>
              </w:rPr>
            </w:pPr>
            <w:r w:rsidRPr="00B13E65">
              <w:rPr>
                <w:rFonts w:cs="Arial"/>
                <w:szCs w:val="18"/>
              </w:rPr>
              <w:t>14 dB K</w:t>
            </w:r>
            <w:r w:rsidRPr="00B13E65">
              <w:rPr>
                <w:rFonts w:cs="Arial"/>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999A7E" w14:textId="77777777" w:rsidR="00EC333E" w:rsidRPr="00B13E65" w:rsidRDefault="00EC333E" w:rsidP="00296139">
            <w:pPr>
              <w:pStyle w:val="TAC"/>
              <w:rPr>
                <w:rFonts w:cs="Arial"/>
                <w:szCs w:val="18"/>
              </w:rPr>
            </w:pPr>
            <w:r w:rsidRPr="00B13E65">
              <w:rPr>
                <w:rFonts w:cs="Arial"/>
                <w:szCs w:val="18"/>
              </w:rPr>
              <w:t>-4.9 dB K</w:t>
            </w:r>
            <w:r w:rsidRPr="00B13E65">
              <w:rPr>
                <w:rFonts w:cs="Arial"/>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87EB5" w14:textId="77777777" w:rsidR="00EC333E" w:rsidRPr="00B13E65" w:rsidRDefault="00EC333E" w:rsidP="00296139">
            <w:pPr>
              <w:pStyle w:val="TAC"/>
              <w:rPr>
                <w:rFonts w:cs="Arial"/>
                <w:szCs w:val="18"/>
              </w:rPr>
            </w:pPr>
            <w:r w:rsidRPr="00B13E65">
              <w:rPr>
                <w:rFonts w:cs="Arial"/>
                <w:szCs w:val="18"/>
              </w:rPr>
              <w:t>-4.9 dB K</w:t>
            </w:r>
            <w:r w:rsidRPr="00B13E65">
              <w:rPr>
                <w:rFonts w:cs="Arial"/>
                <w:szCs w:val="18"/>
                <w:vertAlign w:val="superscript"/>
              </w:rPr>
              <w:t>-1</w:t>
            </w:r>
          </w:p>
        </w:tc>
      </w:tr>
      <w:tr w:rsidR="00EC333E" w:rsidRPr="00B13E65" w14:paraId="1825046D" w14:textId="77777777" w:rsidTr="00296139">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85D697" w14:textId="77777777" w:rsidR="00EC333E" w:rsidRPr="00B13E65" w:rsidRDefault="00EC333E" w:rsidP="00296139">
            <w:pPr>
              <w:pStyle w:val="TAC"/>
              <w:rPr>
                <w:rFonts w:cs="Arial"/>
                <w:szCs w:val="18"/>
              </w:rPr>
            </w:pPr>
            <w:r w:rsidRPr="00B13E65">
              <w:rPr>
                <w:rFonts w:cs="Arial"/>
                <w:szCs w:val="18"/>
              </w:rPr>
              <w:t>Satellite Rx max Gain</w:t>
            </w:r>
          </w:p>
        </w:tc>
        <w:tc>
          <w:tcPr>
            <w:tcW w:w="0" w:type="auto"/>
            <w:vMerge/>
            <w:tcBorders>
              <w:top w:val="nil"/>
              <w:left w:val="nil"/>
              <w:bottom w:val="single" w:sz="8" w:space="0" w:color="auto"/>
              <w:right w:val="single" w:sz="8" w:space="0" w:color="auto"/>
            </w:tcBorders>
            <w:vAlign w:val="center"/>
            <w:hideMark/>
          </w:tcPr>
          <w:p w14:paraId="0E8628BD" w14:textId="77777777" w:rsidR="00EC333E" w:rsidRPr="00B13E65" w:rsidRDefault="00EC333E" w:rsidP="00296139">
            <w:pPr>
              <w:rPr>
                <w:rFonts w:ascii="Arial" w:hAnsi="Arial" w:cs="Arial"/>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D591E2" w14:textId="77777777" w:rsidR="00EC333E" w:rsidRPr="00B13E65" w:rsidRDefault="00EC333E" w:rsidP="00296139">
            <w:pPr>
              <w:pStyle w:val="TAC"/>
              <w:rPr>
                <w:rFonts w:cs="Arial"/>
                <w:szCs w:val="18"/>
              </w:rPr>
            </w:pPr>
            <w:r w:rsidRPr="00B13E65">
              <w:rPr>
                <w:rFonts w:cs="Arial"/>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A5FEB" w14:textId="77777777" w:rsidR="00EC333E" w:rsidRPr="00B13E65" w:rsidRDefault="00EC333E" w:rsidP="00296139">
            <w:pPr>
              <w:pStyle w:val="TAC"/>
              <w:rPr>
                <w:rFonts w:cs="Arial"/>
                <w:szCs w:val="18"/>
              </w:rPr>
            </w:pPr>
            <w:r w:rsidRPr="00B13E65">
              <w:rPr>
                <w:rFonts w:cs="Arial"/>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EABE3" w14:textId="77777777" w:rsidR="00EC333E" w:rsidRPr="00B13E65" w:rsidRDefault="00EC333E" w:rsidP="00296139">
            <w:pPr>
              <w:pStyle w:val="TAC"/>
              <w:rPr>
                <w:rFonts w:cs="Arial"/>
                <w:szCs w:val="18"/>
              </w:rPr>
            </w:pPr>
            <w:r w:rsidRPr="00B13E65">
              <w:rPr>
                <w:rFonts w:cs="Arial"/>
                <w:szCs w:val="18"/>
              </w:rPr>
              <w:t>24 dBi</w:t>
            </w:r>
          </w:p>
        </w:tc>
      </w:tr>
      <w:tr w:rsidR="00EC333E" w:rsidRPr="0072199B" w14:paraId="0378738A" w14:textId="77777777" w:rsidTr="00296139">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277EB8" w14:textId="716AAEF5" w:rsidR="00EC333E" w:rsidRPr="0072199B" w:rsidRDefault="00EC333E" w:rsidP="00296139">
            <w:pPr>
              <w:pStyle w:val="TAN"/>
            </w:pPr>
            <w:r w:rsidRPr="0072199B">
              <w:t>NOTE 1:</w:t>
            </w:r>
            <w:r w:rsidR="004E4702">
              <w:tab/>
            </w:r>
            <w:r w:rsidRPr="0072199B">
              <w:t>This value is equivalent to the antenna diameter in Sec. 6.4.1 of [2].</w:t>
            </w:r>
          </w:p>
          <w:p w14:paraId="093550BC" w14:textId="7B5C4078" w:rsidR="00EC333E" w:rsidRPr="0072199B" w:rsidRDefault="00EC333E" w:rsidP="00296139">
            <w:pPr>
              <w:pStyle w:val="TAN"/>
            </w:pPr>
            <w:r w:rsidRPr="0072199B">
              <w:t>NOTE 2:</w:t>
            </w:r>
            <w:r w:rsidR="004E4702">
              <w:tab/>
            </w:r>
            <w:r w:rsidRPr="0072199B">
              <w:t xml:space="preserve">This beam size refers to the Nadir pointing of the satellite </w:t>
            </w:r>
          </w:p>
          <w:p w14:paraId="5D66E163" w14:textId="42465659" w:rsidR="00EC333E" w:rsidRPr="0072199B" w:rsidRDefault="00EC333E" w:rsidP="00296139">
            <w:pPr>
              <w:pStyle w:val="TAN"/>
            </w:pPr>
            <w:r w:rsidRPr="0072199B">
              <w:t>NOTE 3:</w:t>
            </w:r>
            <w:r w:rsidR="004E4702">
              <w:tab/>
            </w:r>
            <w:r w:rsidRPr="0072199B">
              <w:t>All these satellite parameters are applied per beam.</w:t>
            </w:r>
          </w:p>
          <w:p w14:paraId="4EE1696E" w14:textId="74B99ED2" w:rsidR="00EC333E" w:rsidRPr="0072199B" w:rsidRDefault="00EC333E" w:rsidP="00296139">
            <w:pPr>
              <w:pStyle w:val="TAN"/>
            </w:pPr>
            <w:r w:rsidRPr="0072199B">
              <w:t>NOTE 4:</w:t>
            </w:r>
            <w:r w:rsidR="004E4702">
              <w:tab/>
            </w:r>
            <w:r w:rsidRPr="0072199B">
              <w:t>The EIRP density values are considered identical for all frequency re-use factor options.</w:t>
            </w:r>
          </w:p>
          <w:p w14:paraId="38969254" w14:textId="24C54198" w:rsidR="00EC333E" w:rsidRPr="0072199B" w:rsidRDefault="00EC333E" w:rsidP="00296139">
            <w:pPr>
              <w:pStyle w:val="TAN"/>
            </w:pPr>
            <w:r w:rsidRPr="0072199B">
              <w:t xml:space="preserve">NOTE </w:t>
            </w:r>
            <w:r>
              <w:t xml:space="preserve">5 </w:t>
            </w:r>
            <w:r w:rsidRPr="0072199B">
              <w:t>:</w:t>
            </w:r>
            <w:r w:rsidR="004E4702">
              <w:tab/>
            </w:r>
            <w:r w:rsidRPr="0072199B">
              <w:t>The  parameters corresponding to Ka-band for DL and UL  in TR 38.821 Table 6.1.1.1-1 were removed.</w:t>
            </w:r>
          </w:p>
        </w:tc>
      </w:tr>
    </w:tbl>
    <w:p w14:paraId="3EF53280" w14:textId="77777777" w:rsidR="00EC333E" w:rsidRDefault="00EC333E" w:rsidP="00EC333E"/>
    <w:p w14:paraId="5F9F2945" w14:textId="77777777" w:rsidR="00EC333E" w:rsidRPr="00F82BA5" w:rsidRDefault="00EC333E" w:rsidP="00EC333E">
      <w:pPr>
        <w:pStyle w:val="TH"/>
      </w:pPr>
      <w:r w:rsidRPr="00AA5C61">
        <w:lastRenderedPageBreak/>
        <w:t>Table 6.2-</w:t>
      </w:r>
      <w:r>
        <w:t>6</w:t>
      </w:r>
      <w:r w:rsidRPr="00AA5C61">
        <w:t>: Set-3 satellite parameters for system level simulator calibration</w:t>
      </w:r>
      <w:r>
        <w:t xml:space="preserve"> (based on </w:t>
      </w:r>
      <w:r w:rsidRPr="00D73A67">
        <w:t>R1-2101146</w:t>
      </w:r>
      <w:r>
        <w:t xml:space="preserve"> - </w:t>
      </w:r>
      <w:r w:rsidRPr="00D73A67">
        <w:t>Eutelsat</w:t>
      </w:r>
      <w:r>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EC333E" w:rsidRPr="00B13E65" w14:paraId="6281D3DE" w14:textId="77777777" w:rsidTr="00296139">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FF34EC" w14:textId="77777777" w:rsidR="00EC333E" w:rsidRPr="00B13E65" w:rsidRDefault="00EC333E" w:rsidP="00296139">
            <w:pPr>
              <w:pStyle w:val="TAH"/>
              <w:rPr>
                <w:rFonts w:cs="Arial"/>
                <w:szCs w:val="18"/>
              </w:rPr>
            </w:pPr>
            <w:r w:rsidRPr="00B13E65">
              <w:rPr>
                <w:rFonts w:cs="Arial"/>
                <w:szCs w:val="18"/>
              </w:rPr>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9E416A" w14:textId="77777777" w:rsidR="00EC333E" w:rsidRPr="00B13E65" w:rsidRDefault="00EC333E" w:rsidP="00296139">
            <w:pPr>
              <w:pStyle w:val="TAH"/>
              <w:rPr>
                <w:rFonts w:cs="Arial"/>
                <w:szCs w:val="18"/>
              </w:rPr>
            </w:pPr>
            <w:r w:rsidRPr="00B13E65">
              <w:rPr>
                <w:rFonts w:cs="Arial"/>
                <w:szCs w:val="18"/>
              </w:rPr>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4046C4" w14:textId="77777777" w:rsidR="00EC333E" w:rsidRPr="00B13E65" w:rsidRDefault="00EC333E" w:rsidP="00296139">
            <w:pPr>
              <w:pStyle w:val="TAH"/>
              <w:rPr>
                <w:rFonts w:cs="Arial"/>
                <w:szCs w:val="18"/>
              </w:rPr>
            </w:pPr>
            <w:r w:rsidRPr="00B13E65">
              <w:rPr>
                <w:rFonts w:cs="Arial"/>
                <w:szCs w:val="18"/>
              </w:rPr>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E79D14" w14:textId="77777777" w:rsidR="00EC333E" w:rsidRPr="00B13E65" w:rsidRDefault="00EC333E" w:rsidP="00296139">
            <w:pPr>
              <w:pStyle w:val="TAH"/>
              <w:rPr>
                <w:rFonts w:cs="Arial"/>
                <w:szCs w:val="18"/>
              </w:rPr>
            </w:pPr>
            <w:r w:rsidRPr="00B13E65">
              <w:rPr>
                <w:rFonts w:cs="Arial"/>
                <w:szCs w:val="18"/>
              </w:rPr>
              <w:t>LEO-600</w:t>
            </w:r>
          </w:p>
        </w:tc>
      </w:tr>
      <w:tr w:rsidR="00EC333E" w:rsidRPr="00B13E65" w14:paraId="3F203385" w14:textId="77777777" w:rsidTr="00296139">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A9D00E" w14:textId="77777777" w:rsidR="00EC333E" w:rsidRPr="00B13E65" w:rsidRDefault="00EC333E" w:rsidP="00296139">
            <w:pPr>
              <w:pStyle w:val="TAL"/>
              <w:rPr>
                <w:rFonts w:cs="Arial"/>
                <w:szCs w:val="18"/>
              </w:rPr>
            </w:pPr>
            <w:r w:rsidRPr="00B13E65">
              <w:rPr>
                <w:rFonts w:cs="Arial"/>
                <w:szCs w:val="18"/>
              </w:rPr>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F6BD8" w14:textId="77777777" w:rsidR="00EC333E" w:rsidRPr="00B13E65" w:rsidRDefault="00EC333E" w:rsidP="00296139">
            <w:pPr>
              <w:pStyle w:val="TAC"/>
              <w:rPr>
                <w:rFonts w:cs="Arial"/>
                <w:szCs w:val="18"/>
              </w:rPr>
            </w:pPr>
            <w:r w:rsidRPr="00B13E65">
              <w:rPr>
                <w:rFonts w:cs="Arial"/>
                <w:szCs w:val="18"/>
              </w:rPr>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F9379A" w14:textId="77777777" w:rsidR="00EC333E" w:rsidRPr="00B13E65" w:rsidRDefault="00EC333E" w:rsidP="00296139">
            <w:pPr>
              <w:pStyle w:val="TAC"/>
              <w:rPr>
                <w:rFonts w:cs="Arial"/>
                <w:szCs w:val="18"/>
              </w:rPr>
            </w:pPr>
            <w:r w:rsidRPr="00B13E65">
              <w:rPr>
                <w:rFonts w:cs="Arial"/>
                <w:szCs w:val="18"/>
              </w:rPr>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D6EBC8" w14:textId="77777777" w:rsidR="00EC333E" w:rsidRPr="00B13E65" w:rsidRDefault="00EC333E" w:rsidP="00296139">
            <w:pPr>
              <w:pStyle w:val="TAC"/>
              <w:rPr>
                <w:rFonts w:cs="Arial"/>
                <w:szCs w:val="18"/>
              </w:rPr>
            </w:pPr>
            <w:r w:rsidRPr="00B13E65">
              <w:rPr>
                <w:rFonts w:cs="Arial"/>
                <w:szCs w:val="18"/>
              </w:rPr>
              <w:t>600 km</w:t>
            </w:r>
          </w:p>
        </w:tc>
      </w:tr>
      <w:tr w:rsidR="00EC333E" w:rsidRPr="00B13E65" w14:paraId="789E1A0D" w14:textId="77777777" w:rsidTr="00296139">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654351" w14:textId="77777777" w:rsidR="00EC333E" w:rsidRPr="00B13E65" w:rsidRDefault="00EC333E" w:rsidP="00296139">
            <w:pPr>
              <w:pStyle w:val="TAL"/>
              <w:rPr>
                <w:rFonts w:cs="Arial"/>
                <w:szCs w:val="18"/>
              </w:rPr>
            </w:pPr>
            <w:r w:rsidRPr="00B13E65">
              <w:rPr>
                <w:rFonts w:cs="Arial"/>
                <w:color w:val="000000"/>
                <w:szCs w:val="18"/>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34D457A3" w14:textId="77777777" w:rsidR="00EC333E" w:rsidRPr="00B13E65" w:rsidRDefault="00EC333E" w:rsidP="00296139">
            <w:pPr>
              <w:pStyle w:val="TAC"/>
              <w:rPr>
                <w:rFonts w:cs="Arial"/>
                <w:szCs w:val="18"/>
              </w:rPr>
            </w:pPr>
            <w:r w:rsidRPr="00B13E65">
              <w:rPr>
                <w:rFonts w:cs="Arial"/>
                <w:szCs w:val="18"/>
              </w:rPr>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132E08E" w14:textId="77777777" w:rsidR="00EC333E" w:rsidRPr="00B13E65" w:rsidRDefault="00EC333E" w:rsidP="00296139">
            <w:pPr>
              <w:pStyle w:val="TAC"/>
              <w:rPr>
                <w:rFonts w:cs="Arial"/>
                <w:szCs w:val="18"/>
              </w:rPr>
            </w:pPr>
            <w:r w:rsidRPr="00B13E65">
              <w:rPr>
                <w:rFonts w:cs="Arial"/>
                <w:szCs w:val="18"/>
              </w:rPr>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27DD8759" w14:textId="77777777" w:rsidR="00EC333E" w:rsidRPr="00B13E65" w:rsidRDefault="00EC333E" w:rsidP="00296139">
            <w:pPr>
              <w:pStyle w:val="TAC"/>
              <w:rPr>
                <w:rFonts w:cs="Arial"/>
                <w:szCs w:val="18"/>
              </w:rPr>
            </w:pPr>
            <w:r w:rsidRPr="00B13E65">
              <w:rPr>
                <w:rFonts w:cs="Arial"/>
                <w:szCs w:val="18"/>
              </w:rPr>
              <w:t>30 degree</w:t>
            </w:r>
          </w:p>
        </w:tc>
      </w:tr>
      <w:tr w:rsidR="00EC333E" w:rsidRPr="00B13E65" w14:paraId="1EAB47E9" w14:textId="77777777" w:rsidTr="00296139">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5A51D1" w14:textId="77777777" w:rsidR="00EC333E" w:rsidRPr="00B13E65" w:rsidRDefault="00EC333E" w:rsidP="00296139">
            <w:pPr>
              <w:pStyle w:val="TAL"/>
              <w:rPr>
                <w:rFonts w:cs="Arial"/>
                <w:szCs w:val="18"/>
              </w:rPr>
            </w:pPr>
            <w:r w:rsidRPr="00B13E65">
              <w:rPr>
                <w:rFonts w:cs="Arial"/>
                <w:color w:val="000000"/>
                <w:szCs w:val="18"/>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01AABF" w14:textId="77777777" w:rsidR="00EC333E" w:rsidRPr="00B13E65" w:rsidRDefault="00EC333E" w:rsidP="00296139">
            <w:pPr>
              <w:pStyle w:val="TAC"/>
              <w:rPr>
                <w:rFonts w:cs="Arial"/>
                <w:szCs w:val="18"/>
              </w:rPr>
            </w:pPr>
            <w:r w:rsidRPr="00B13E65">
              <w:rPr>
                <w:rFonts w:cs="Arial"/>
                <w:szCs w:val="18"/>
              </w:rPr>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30049D5" w14:textId="77777777" w:rsidR="00EC333E" w:rsidRPr="00B13E65" w:rsidRDefault="00EC333E" w:rsidP="00296139">
            <w:pPr>
              <w:pStyle w:val="TAC"/>
              <w:rPr>
                <w:rFonts w:cs="Arial"/>
                <w:szCs w:val="18"/>
              </w:rPr>
            </w:pPr>
            <w:r w:rsidRPr="00B13E65">
              <w:rPr>
                <w:rFonts w:cs="Arial"/>
                <w:szCs w:val="18"/>
              </w:rPr>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D1D78AC" w14:textId="77777777" w:rsidR="00EC333E" w:rsidRPr="00B13E65" w:rsidRDefault="00EC333E" w:rsidP="00296139">
            <w:pPr>
              <w:pStyle w:val="TAC"/>
              <w:rPr>
                <w:rFonts w:cs="Arial"/>
                <w:szCs w:val="18"/>
              </w:rPr>
            </w:pPr>
            <w:r w:rsidRPr="00B13E65">
              <w:rPr>
                <w:rFonts w:cs="Arial"/>
                <w:szCs w:val="18"/>
              </w:rPr>
              <w:t>43.78 degree</w:t>
            </w:r>
          </w:p>
        </w:tc>
      </w:tr>
      <w:tr w:rsidR="00EC333E" w:rsidRPr="00B13E65" w14:paraId="10FEF62C" w14:textId="77777777" w:rsidTr="00296139">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27F00" w14:textId="77777777" w:rsidR="00EC333E" w:rsidRPr="00B13E65" w:rsidRDefault="00EC333E" w:rsidP="00296139">
            <w:pPr>
              <w:pStyle w:val="TAC"/>
              <w:rPr>
                <w:rFonts w:cs="Arial"/>
                <w:szCs w:val="18"/>
              </w:rPr>
            </w:pPr>
            <w:r w:rsidRPr="00B13E65">
              <w:rPr>
                <w:rFonts w:cs="Arial"/>
                <w:szCs w:val="18"/>
              </w:rPr>
              <w:t>Payload characteristics for DL transmissions</w:t>
            </w:r>
          </w:p>
        </w:tc>
      </w:tr>
      <w:tr w:rsidR="00EC333E" w:rsidRPr="00B13E65" w14:paraId="344035D5"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36C14A" w14:textId="77777777" w:rsidR="00EC333E" w:rsidRPr="00B13E65" w:rsidRDefault="00EC333E" w:rsidP="00296139">
            <w:pPr>
              <w:pStyle w:val="TAL"/>
              <w:rPr>
                <w:rFonts w:cs="Arial"/>
                <w:szCs w:val="18"/>
              </w:rPr>
            </w:pPr>
            <w:r w:rsidRPr="00B13E65">
              <w:rPr>
                <w:rFonts w:cs="Arial"/>
                <w:szCs w:val="18"/>
              </w:rPr>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1FC69" w14:textId="77777777" w:rsidR="00EC333E" w:rsidRPr="00B13E65" w:rsidRDefault="00EC333E" w:rsidP="00296139">
            <w:pPr>
              <w:pStyle w:val="TAC"/>
              <w:rPr>
                <w:rFonts w:cs="Arial"/>
                <w:szCs w:val="18"/>
              </w:rPr>
            </w:pPr>
            <w:r w:rsidRPr="00B13E65">
              <w:rPr>
                <w:rFonts w:cs="Arial"/>
                <w:szCs w:val="18"/>
              </w:rPr>
              <w:t>S-band</w:t>
            </w:r>
          </w:p>
          <w:p w14:paraId="345D41C1" w14:textId="77777777" w:rsidR="00EC333E" w:rsidRPr="00B13E65" w:rsidRDefault="00EC333E" w:rsidP="00296139">
            <w:pPr>
              <w:pStyle w:val="TAC"/>
              <w:rPr>
                <w:rFonts w:cs="Arial"/>
                <w:szCs w:val="18"/>
              </w:rPr>
            </w:pPr>
            <w:r w:rsidRPr="00B13E65">
              <w:rPr>
                <w:rFonts w:cs="Arial"/>
                <w:szCs w:val="18"/>
              </w:rPr>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B05B75" w14:textId="77777777" w:rsidR="00EC333E" w:rsidRPr="00B13E65" w:rsidRDefault="00EC333E" w:rsidP="00296139">
            <w:pPr>
              <w:pStyle w:val="TAC"/>
              <w:rPr>
                <w:rFonts w:cs="Arial"/>
                <w:szCs w:val="18"/>
              </w:rPr>
            </w:pPr>
            <w:r w:rsidRPr="00B13E65">
              <w:rPr>
                <w:rFonts w:cs="Arial"/>
                <w:szCs w:val="18"/>
              </w:rPr>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B1893F" w14:textId="77777777" w:rsidR="00EC333E" w:rsidRPr="00B13E65" w:rsidRDefault="00EC333E" w:rsidP="00296139">
            <w:pPr>
              <w:pStyle w:val="TAC"/>
              <w:rPr>
                <w:rFonts w:cs="Arial"/>
                <w:szCs w:val="18"/>
              </w:rPr>
            </w:pPr>
            <w:r w:rsidRPr="00B13E65">
              <w:rPr>
                <w:rFonts w:cs="Arial"/>
                <w:szCs w:val="18"/>
              </w:rPr>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EB0589" w14:textId="77777777" w:rsidR="00EC333E" w:rsidRPr="00B13E65" w:rsidRDefault="00EC333E" w:rsidP="00296139">
            <w:pPr>
              <w:pStyle w:val="TAC"/>
              <w:rPr>
                <w:rFonts w:cs="Arial"/>
                <w:szCs w:val="18"/>
              </w:rPr>
            </w:pPr>
            <w:r w:rsidRPr="00B13E65">
              <w:rPr>
                <w:rFonts w:cs="Arial"/>
                <w:szCs w:val="18"/>
              </w:rPr>
              <w:t>0.4 m</w:t>
            </w:r>
          </w:p>
        </w:tc>
      </w:tr>
      <w:tr w:rsidR="00EC333E" w:rsidRPr="00B13E65" w14:paraId="36BF0033"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5DF6C9" w14:textId="77777777" w:rsidR="00EC333E" w:rsidRPr="00B13E65" w:rsidRDefault="00EC333E" w:rsidP="00296139">
            <w:pPr>
              <w:pStyle w:val="TAL"/>
              <w:rPr>
                <w:rFonts w:cs="Arial"/>
                <w:szCs w:val="18"/>
              </w:rPr>
            </w:pPr>
            <w:r w:rsidRPr="00B13E65">
              <w:rPr>
                <w:rFonts w:cs="Arial"/>
                <w:szCs w:val="18"/>
              </w:rPr>
              <w:t>Satellite EIRP density</w:t>
            </w:r>
          </w:p>
        </w:tc>
        <w:tc>
          <w:tcPr>
            <w:tcW w:w="0" w:type="auto"/>
            <w:vMerge/>
            <w:tcBorders>
              <w:top w:val="nil"/>
              <w:left w:val="nil"/>
              <w:bottom w:val="single" w:sz="8" w:space="0" w:color="auto"/>
              <w:right w:val="single" w:sz="8" w:space="0" w:color="auto"/>
            </w:tcBorders>
            <w:vAlign w:val="center"/>
            <w:hideMark/>
          </w:tcPr>
          <w:p w14:paraId="15D13EA9" w14:textId="77777777" w:rsidR="00EC333E" w:rsidRPr="00B13E65" w:rsidRDefault="00EC333E" w:rsidP="00296139">
            <w:pPr>
              <w:pStyle w:val="TAC"/>
              <w:rPr>
                <w:rFonts w:eastAsia="Calibri" w:cs="Arial"/>
                <w:szCs w:val="18"/>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5D915E" w14:textId="77777777" w:rsidR="00EC333E" w:rsidRPr="00B13E65" w:rsidRDefault="00EC333E" w:rsidP="00296139">
            <w:pPr>
              <w:pStyle w:val="TAC"/>
              <w:rPr>
                <w:rFonts w:cs="Arial"/>
                <w:szCs w:val="18"/>
              </w:rPr>
            </w:pPr>
            <w:r w:rsidRPr="00B13E65">
              <w:rPr>
                <w:rFonts w:cs="Arial"/>
                <w:szCs w:val="18"/>
              </w:rPr>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9E90EC" w14:textId="77777777" w:rsidR="00EC333E" w:rsidRPr="00B13E65" w:rsidRDefault="00EC333E" w:rsidP="00296139">
            <w:pPr>
              <w:pStyle w:val="TAC"/>
              <w:rPr>
                <w:rFonts w:cs="Arial"/>
                <w:szCs w:val="18"/>
              </w:rPr>
            </w:pPr>
            <w:r w:rsidRPr="00B13E65">
              <w:rPr>
                <w:rFonts w:cs="Arial"/>
                <w:szCs w:val="18"/>
              </w:rPr>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A9C68" w14:textId="77777777" w:rsidR="00EC333E" w:rsidRPr="00B13E65" w:rsidRDefault="00EC333E" w:rsidP="00296139">
            <w:pPr>
              <w:pStyle w:val="TAC"/>
              <w:rPr>
                <w:rFonts w:cs="Arial"/>
                <w:szCs w:val="18"/>
              </w:rPr>
            </w:pPr>
            <w:r w:rsidRPr="00B13E65">
              <w:rPr>
                <w:rFonts w:cs="Arial"/>
                <w:szCs w:val="18"/>
              </w:rPr>
              <w:t>28.3 dBW/MHz</w:t>
            </w:r>
          </w:p>
        </w:tc>
      </w:tr>
      <w:tr w:rsidR="00EC333E" w:rsidRPr="00B13E65" w14:paraId="3D6B0606"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7763C4" w14:textId="77777777" w:rsidR="00EC333E" w:rsidRPr="00B13E65" w:rsidRDefault="00EC333E" w:rsidP="00296139">
            <w:pPr>
              <w:pStyle w:val="TAL"/>
              <w:rPr>
                <w:rFonts w:cs="Arial"/>
                <w:szCs w:val="18"/>
              </w:rPr>
            </w:pPr>
            <w:r w:rsidRPr="00B13E65">
              <w:rPr>
                <w:rFonts w:cs="Arial"/>
                <w:szCs w:val="18"/>
              </w:rPr>
              <w:t>Satellite Tx max Gain</w:t>
            </w:r>
          </w:p>
        </w:tc>
        <w:tc>
          <w:tcPr>
            <w:tcW w:w="0" w:type="auto"/>
            <w:vMerge/>
            <w:tcBorders>
              <w:top w:val="nil"/>
              <w:left w:val="nil"/>
              <w:bottom w:val="single" w:sz="8" w:space="0" w:color="auto"/>
              <w:right w:val="single" w:sz="8" w:space="0" w:color="auto"/>
            </w:tcBorders>
            <w:vAlign w:val="center"/>
            <w:hideMark/>
          </w:tcPr>
          <w:p w14:paraId="773B3BBA" w14:textId="77777777" w:rsidR="00EC333E" w:rsidRPr="00B13E65" w:rsidRDefault="00EC333E" w:rsidP="00296139">
            <w:pPr>
              <w:pStyle w:val="TAC"/>
              <w:rPr>
                <w:rFonts w:eastAsia="Calibri" w:cs="Arial"/>
                <w:szCs w:val="18"/>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6F537E" w14:textId="77777777" w:rsidR="00EC333E" w:rsidRPr="00B13E65" w:rsidRDefault="00EC333E" w:rsidP="00296139">
            <w:pPr>
              <w:pStyle w:val="TAC"/>
              <w:rPr>
                <w:rFonts w:cs="Arial"/>
                <w:szCs w:val="18"/>
              </w:rPr>
            </w:pPr>
            <w:r w:rsidRPr="00B13E65">
              <w:rPr>
                <w:rFonts w:cs="Arial"/>
                <w:szCs w:val="18"/>
              </w:rPr>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E2EB9A" w14:textId="77777777" w:rsidR="00EC333E" w:rsidRPr="00B13E65" w:rsidRDefault="00EC333E" w:rsidP="00296139">
            <w:pPr>
              <w:pStyle w:val="TAC"/>
              <w:rPr>
                <w:rFonts w:cs="Arial"/>
                <w:szCs w:val="18"/>
              </w:rPr>
            </w:pPr>
            <w:r w:rsidRPr="00B13E65">
              <w:rPr>
                <w:rFonts w:cs="Arial"/>
                <w:szCs w:val="18"/>
              </w:rPr>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756331" w14:textId="77777777" w:rsidR="00EC333E" w:rsidRPr="00B13E65" w:rsidRDefault="00EC333E" w:rsidP="00296139">
            <w:pPr>
              <w:pStyle w:val="TAC"/>
              <w:rPr>
                <w:rFonts w:cs="Arial"/>
                <w:szCs w:val="18"/>
              </w:rPr>
            </w:pPr>
            <w:r w:rsidRPr="00B13E65">
              <w:rPr>
                <w:rFonts w:cs="Arial"/>
                <w:szCs w:val="18"/>
              </w:rPr>
              <w:t>16.2 dBi</w:t>
            </w:r>
          </w:p>
        </w:tc>
      </w:tr>
      <w:tr w:rsidR="00EC333E" w:rsidRPr="00B13E65" w14:paraId="6A1358C5"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D2E8FF" w14:textId="77777777" w:rsidR="00EC333E" w:rsidRPr="00B13E65" w:rsidRDefault="00EC333E" w:rsidP="00296139">
            <w:pPr>
              <w:pStyle w:val="TAL"/>
              <w:rPr>
                <w:rFonts w:cs="Arial"/>
                <w:szCs w:val="18"/>
              </w:rPr>
            </w:pPr>
            <w:r w:rsidRPr="00B13E65">
              <w:rPr>
                <w:rFonts w:cs="Arial"/>
                <w:szCs w:val="18"/>
              </w:rPr>
              <w:t>3dB beam width (HPBW)</w:t>
            </w:r>
          </w:p>
        </w:tc>
        <w:tc>
          <w:tcPr>
            <w:tcW w:w="0" w:type="auto"/>
            <w:vMerge/>
            <w:tcBorders>
              <w:top w:val="nil"/>
              <w:left w:val="nil"/>
              <w:bottom w:val="single" w:sz="8" w:space="0" w:color="auto"/>
              <w:right w:val="single" w:sz="8" w:space="0" w:color="auto"/>
            </w:tcBorders>
            <w:vAlign w:val="center"/>
            <w:hideMark/>
          </w:tcPr>
          <w:p w14:paraId="2F417028" w14:textId="77777777" w:rsidR="00EC333E" w:rsidRPr="00B13E65" w:rsidRDefault="00EC333E" w:rsidP="00296139">
            <w:pPr>
              <w:pStyle w:val="TAC"/>
              <w:rPr>
                <w:rFonts w:eastAsia="Calibri" w:cs="Arial"/>
                <w:szCs w:val="18"/>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8691F" w14:textId="77777777" w:rsidR="00EC333E" w:rsidRPr="00B13E65" w:rsidRDefault="00EC333E" w:rsidP="00296139">
            <w:pPr>
              <w:pStyle w:val="TAC"/>
              <w:rPr>
                <w:rFonts w:cs="Arial"/>
                <w:szCs w:val="18"/>
              </w:rPr>
            </w:pPr>
            <w:r w:rsidRPr="00B13E65">
              <w:rPr>
                <w:rFonts w:cs="Arial"/>
                <w:szCs w:val="18"/>
              </w:rPr>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5CC1D" w14:textId="77777777" w:rsidR="00EC333E" w:rsidRPr="00B13E65" w:rsidRDefault="00EC333E" w:rsidP="00296139">
            <w:pPr>
              <w:pStyle w:val="TAC"/>
              <w:rPr>
                <w:rFonts w:cs="Arial"/>
                <w:szCs w:val="18"/>
              </w:rPr>
            </w:pPr>
            <w:r w:rsidRPr="00B13E65">
              <w:rPr>
                <w:rFonts w:cs="Arial"/>
                <w:szCs w:val="18"/>
              </w:rPr>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544623" w14:textId="77777777" w:rsidR="00EC333E" w:rsidRPr="00B13E65" w:rsidRDefault="00EC333E" w:rsidP="00296139">
            <w:pPr>
              <w:pStyle w:val="TAC"/>
              <w:rPr>
                <w:rFonts w:cs="Arial"/>
                <w:szCs w:val="18"/>
              </w:rPr>
            </w:pPr>
            <w:r w:rsidRPr="00B13E65">
              <w:rPr>
                <w:rFonts w:cs="Arial"/>
                <w:szCs w:val="18"/>
              </w:rPr>
              <w:t>22.1 degree</w:t>
            </w:r>
          </w:p>
        </w:tc>
      </w:tr>
      <w:tr w:rsidR="00EC333E" w:rsidRPr="00B13E65" w14:paraId="68222D5D"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7648" w14:textId="77777777" w:rsidR="00EC333E" w:rsidRPr="00B13E65" w:rsidRDefault="00EC333E" w:rsidP="00296139">
            <w:pPr>
              <w:pStyle w:val="TAL"/>
              <w:rPr>
                <w:rFonts w:cs="Arial"/>
                <w:szCs w:val="18"/>
              </w:rPr>
            </w:pPr>
            <w:r w:rsidRPr="00B13E65">
              <w:rPr>
                <w:rFonts w:cs="Arial"/>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1634D2D" w14:textId="77777777" w:rsidR="00EC333E" w:rsidRPr="00B13E65" w:rsidRDefault="00EC333E" w:rsidP="00296139">
            <w:pPr>
              <w:pStyle w:val="TAC"/>
              <w:rPr>
                <w:rFonts w:eastAsia="Calibri" w:cs="Arial"/>
                <w:szCs w:val="18"/>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4607C" w14:textId="77777777" w:rsidR="00EC333E" w:rsidRPr="00B13E65" w:rsidRDefault="00EC333E" w:rsidP="00296139">
            <w:pPr>
              <w:pStyle w:val="TAC"/>
              <w:rPr>
                <w:rFonts w:cs="Arial"/>
                <w:szCs w:val="18"/>
              </w:rPr>
            </w:pPr>
            <w:r w:rsidRPr="00B13E65">
              <w:rPr>
                <w:rFonts w:cs="Arial"/>
                <w:szCs w:val="18"/>
              </w:rPr>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65B2B" w14:textId="77777777" w:rsidR="00EC333E" w:rsidRPr="00B13E65" w:rsidRDefault="00EC333E" w:rsidP="00296139">
            <w:pPr>
              <w:pStyle w:val="TAC"/>
              <w:rPr>
                <w:rFonts w:cs="Arial"/>
                <w:szCs w:val="18"/>
              </w:rPr>
            </w:pPr>
            <w:r w:rsidRPr="00B13E65">
              <w:rPr>
                <w:rFonts w:cs="Arial"/>
                <w:szCs w:val="18"/>
              </w:rPr>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245D76" w14:textId="77777777" w:rsidR="00EC333E" w:rsidRPr="00B13E65" w:rsidRDefault="00EC333E" w:rsidP="00296139">
            <w:pPr>
              <w:pStyle w:val="TAC"/>
              <w:rPr>
                <w:rFonts w:cs="Arial"/>
                <w:szCs w:val="18"/>
              </w:rPr>
            </w:pPr>
            <w:r w:rsidRPr="00B13E65">
              <w:rPr>
                <w:rFonts w:cs="Arial"/>
                <w:szCs w:val="18"/>
              </w:rPr>
              <w:t>234 km</w:t>
            </w:r>
          </w:p>
        </w:tc>
      </w:tr>
      <w:tr w:rsidR="00EC333E" w:rsidRPr="00B13E65" w14:paraId="02BDB805" w14:textId="77777777" w:rsidTr="00296139">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333D27" w14:textId="77777777" w:rsidR="00EC333E" w:rsidRPr="00B13E65" w:rsidRDefault="00EC333E" w:rsidP="00296139">
            <w:pPr>
              <w:pStyle w:val="TAC"/>
              <w:rPr>
                <w:rFonts w:cs="Arial"/>
                <w:szCs w:val="18"/>
              </w:rPr>
            </w:pPr>
            <w:r w:rsidRPr="00B13E65">
              <w:rPr>
                <w:rFonts w:cs="Arial"/>
                <w:szCs w:val="18"/>
              </w:rPr>
              <w:t>Payload characteristics for UL transmissions</w:t>
            </w:r>
          </w:p>
        </w:tc>
      </w:tr>
      <w:tr w:rsidR="00EC333E" w:rsidRPr="00B13E65" w14:paraId="02FC5F58"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949CC" w14:textId="77777777" w:rsidR="00EC333E" w:rsidRPr="00B13E65" w:rsidRDefault="00EC333E" w:rsidP="00296139">
            <w:pPr>
              <w:pStyle w:val="TAL"/>
              <w:rPr>
                <w:rFonts w:cs="Arial"/>
                <w:szCs w:val="18"/>
              </w:rPr>
            </w:pPr>
            <w:r w:rsidRPr="00B13E65">
              <w:rPr>
                <w:rFonts w:cs="Arial"/>
                <w:szCs w:val="18"/>
              </w:rPr>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0E780" w14:textId="77777777" w:rsidR="00EC333E" w:rsidRPr="00B13E65" w:rsidRDefault="00EC333E" w:rsidP="00296139">
            <w:pPr>
              <w:pStyle w:val="TAC"/>
              <w:rPr>
                <w:rFonts w:cs="Arial"/>
                <w:szCs w:val="18"/>
              </w:rPr>
            </w:pPr>
            <w:r w:rsidRPr="00B13E65">
              <w:rPr>
                <w:rFonts w:cs="Arial"/>
                <w:szCs w:val="18"/>
              </w:rPr>
              <w:t xml:space="preserve">S-band </w:t>
            </w:r>
          </w:p>
          <w:p w14:paraId="50DE0E3D" w14:textId="77777777" w:rsidR="00EC333E" w:rsidRPr="00B13E65" w:rsidRDefault="00EC333E" w:rsidP="00296139">
            <w:pPr>
              <w:pStyle w:val="TAC"/>
              <w:rPr>
                <w:rFonts w:cs="Arial"/>
                <w:szCs w:val="18"/>
              </w:rPr>
            </w:pPr>
            <w:r w:rsidRPr="00B13E65">
              <w:rPr>
                <w:rFonts w:cs="Arial"/>
                <w:szCs w:val="18"/>
              </w:rPr>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D513FF" w14:textId="77777777" w:rsidR="00EC333E" w:rsidRPr="00B13E65" w:rsidRDefault="00EC333E" w:rsidP="00296139">
            <w:pPr>
              <w:pStyle w:val="TAC"/>
              <w:rPr>
                <w:rFonts w:cs="Arial"/>
                <w:szCs w:val="18"/>
              </w:rPr>
            </w:pPr>
            <w:r w:rsidRPr="00B13E65">
              <w:rPr>
                <w:rFonts w:cs="Arial"/>
                <w:szCs w:val="18"/>
              </w:rPr>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6D15AD" w14:textId="77777777" w:rsidR="00EC333E" w:rsidRPr="00B13E65" w:rsidRDefault="00EC333E" w:rsidP="00296139">
            <w:pPr>
              <w:pStyle w:val="TAC"/>
              <w:rPr>
                <w:rFonts w:cs="Arial"/>
                <w:szCs w:val="18"/>
              </w:rPr>
            </w:pPr>
            <w:r w:rsidRPr="00B13E65">
              <w:rPr>
                <w:rFonts w:cs="Arial"/>
                <w:szCs w:val="18"/>
              </w:rPr>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E54105" w14:textId="77777777" w:rsidR="00EC333E" w:rsidRPr="00B13E65" w:rsidRDefault="00EC333E" w:rsidP="00296139">
            <w:pPr>
              <w:pStyle w:val="TAC"/>
              <w:rPr>
                <w:rFonts w:cs="Arial"/>
                <w:szCs w:val="18"/>
              </w:rPr>
            </w:pPr>
            <w:r w:rsidRPr="00B13E65">
              <w:rPr>
                <w:rFonts w:cs="Arial"/>
                <w:szCs w:val="18"/>
              </w:rPr>
              <w:t>0.4 m</w:t>
            </w:r>
          </w:p>
        </w:tc>
      </w:tr>
      <w:tr w:rsidR="00EC333E" w:rsidRPr="00B13E65" w14:paraId="3E792696" w14:textId="77777777" w:rsidTr="00296139">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E276A1" w14:textId="77777777" w:rsidR="00EC333E" w:rsidRPr="00B13E65" w:rsidRDefault="00EC333E" w:rsidP="00296139">
            <w:pPr>
              <w:pStyle w:val="TAL"/>
              <w:rPr>
                <w:rFonts w:cs="Arial"/>
                <w:szCs w:val="18"/>
              </w:rPr>
            </w:pPr>
            <w:r w:rsidRPr="00B13E65">
              <w:rPr>
                <w:rFonts w:cs="Arial"/>
                <w:szCs w:val="18"/>
              </w:rPr>
              <w:t>G/T</w:t>
            </w:r>
          </w:p>
        </w:tc>
        <w:tc>
          <w:tcPr>
            <w:tcW w:w="0" w:type="auto"/>
            <w:vMerge/>
            <w:tcBorders>
              <w:top w:val="nil"/>
              <w:left w:val="nil"/>
              <w:bottom w:val="single" w:sz="8" w:space="0" w:color="auto"/>
              <w:right w:val="single" w:sz="8" w:space="0" w:color="auto"/>
            </w:tcBorders>
            <w:vAlign w:val="center"/>
            <w:hideMark/>
          </w:tcPr>
          <w:p w14:paraId="58EDD927" w14:textId="77777777" w:rsidR="00EC333E" w:rsidRPr="00B13E65" w:rsidRDefault="00EC333E" w:rsidP="00296139">
            <w:pPr>
              <w:pStyle w:val="TAC"/>
              <w:rPr>
                <w:rFonts w:eastAsia="Calibri" w:cs="Arial"/>
                <w:szCs w:val="18"/>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095C5" w14:textId="77777777" w:rsidR="00EC333E" w:rsidRPr="00B13E65" w:rsidRDefault="00EC333E" w:rsidP="00296139">
            <w:pPr>
              <w:pStyle w:val="TAC"/>
              <w:rPr>
                <w:rFonts w:cs="Arial"/>
                <w:szCs w:val="18"/>
              </w:rPr>
            </w:pPr>
            <w:r w:rsidRPr="00B13E65">
              <w:rPr>
                <w:rFonts w:cs="Arial"/>
                <w:szCs w:val="18"/>
              </w:rPr>
              <w:t>16.7dB K</w:t>
            </w:r>
            <w:r w:rsidRPr="00B13E65">
              <w:rPr>
                <w:rFonts w:cs="Arial"/>
                <w:szCs w:val="18"/>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6E6FED" w14:textId="77777777" w:rsidR="00EC333E" w:rsidRPr="00B13E65" w:rsidRDefault="00EC333E" w:rsidP="00296139">
            <w:pPr>
              <w:pStyle w:val="TAC"/>
              <w:rPr>
                <w:rFonts w:cs="Arial"/>
                <w:szCs w:val="18"/>
              </w:rPr>
            </w:pPr>
            <w:r w:rsidRPr="00B13E65">
              <w:rPr>
                <w:rFonts w:cs="Arial"/>
                <w:szCs w:val="18"/>
              </w:rPr>
              <w:t>-12.8 dB K</w:t>
            </w:r>
            <w:r w:rsidRPr="00B13E65">
              <w:rPr>
                <w:rFonts w:cs="Arial"/>
                <w:szCs w:val="18"/>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883E9" w14:textId="77777777" w:rsidR="00EC333E" w:rsidRPr="00B13E65" w:rsidRDefault="00EC333E" w:rsidP="00296139">
            <w:pPr>
              <w:pStyle w:val="TAC"/>
              <w:rPr>
                <w:rFonts w:cs="Arial"/>
                <w:szCs w:val="18"/>
              </w:rPr>
            </w:pPr>
            <w:r w:rsidRPr="00B13E65">
              <w:rPr>
                <w:rFonts w:cs="Arial"/>
                <w:szCs w:val="18"/>
              </w:rPr>
              <w:t>-12.8 dB K</w:t>
            </w:r>
            <w:r w:rsidRPr="00B13E65">
              <w:rPr>
                <w:rFonts w:cs="Arial"/>
                <w:szCs w:val="18"/>
                <w:vertAlign w:val="superscript"/>
              </w:rPr>
              <w:t>-1</w:t>
            </w:r>
          </w:p>
        </w:tc>
      </w:tr>
      <w:tr w:rsidR="00EC333E" w:rsidRPr="00B13E65" w14:paraId="4836AA41" w14:textId="77777777" w:rsidTr="00296139">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8CA1106" w14:textId="77777777" w:rsidR="00EC333E" w:rsidRPr="00B13E65" w:rsidRDefault="00EC333E" w:rsidP="00296139">
            <w:pPr>
              <w:pStyle w:val="TAL"/>
              <w:rPr>
                <w:rFonts w:cs="Arial"/>
                <w:szCs w:val="18"/>
              </w:rPr>
            </w:pPr>
            <w:r w:rsidRPr="00B13E65">
              <w:rPr>
                <w:rFonts w:cs="Arial"/>
                <w:szCs w:val="18"/>
              </w:rPr>
              <w:t>Satellite Rx max Gain</w:t>
            </w:r>
          </w:p>
        </w:tc>
        <w:tc>
          <w:tcPr>
            <w:tcW w:w="0" w:type="auto"/>
            <w:vMerge/>
            <w:tcBorders>
              <w:top w:val="nil"/>
              <w:left w:val="nil"/>
              <w:bottom w:val="single" w:sz="4" w:space="0" w:color="auto"/>
              <w:right w:val="single" w:sz="8" w:space="0" w:color="auto"/>
            </w:tcBorders>
            <w:vAlign w:val="center"/>
            <w:hideMark/>
          </w:tcPr>
          <w:p w14:paraId="0AFBE66E" w14:textId="77777777" w:rsidR="00EC333E" w:rsidRPr="00B13E65" w:rsidRDefault="00EC333E" w:rsidP="00296139">
            <w:pPr>
              <w:pStyle w:val="TAC"/>
              <w:rPr>
                <w:rFonts w:eastAsia="Calibri" w:cs="Arial"/>
                <w:szCs w:val="18"/>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CC3B5DE" w14:textId="77777777" w:rsidR="00EC333E" w:rsidRPr="00B13E65" w:rsidRDefault="00EC333E" w:rsidP="00296139">
            <w:pPr>
              <w:pStyle w:val="TAC"/>
              <w:rPr>
                <w:rFonts w:cs="Arial"/>
                <w:szCs w:val="18"/>
              </w:rPr>
            </w:pPr>
            <w:r w:rsidRPr="00B13E65">
              <w:rPr>
                <w:rFonts w:cs="Arial"/>
                <w:szCs w:val="18"/>
              </w:rPr>
              <w:t>45.7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B24F06B" w14:textId="77777777" w:rsidR="00EC333E" w:rsidRPr="00B13E65" w:rsidRDefault="00EC333E" w:rsidP="00296139">
            <w:pPr>
              <w:pStyle w:val="TAC"/>
              <w:rPr>
                <w:rFonts w:cs="Arial"/>
                <w:szCs w:val="18"/>
              </w:rPr>
            </w:pPr>
            <w:r w:rsidRPr="00B13E65">
              <w:rPr>
                <w:rFonts w:cs="Arial"/>
                <w:szCs w:val="18"/>
              </w:rPr>
              <w:t>16.2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32832EE" w14:textId="77777777" w:rsidR="00EC333E" w:rsidRPr="00B13E65" w:rsidRDefault="00EC333E" w:rsidP="00296139">
            <w:pPr>
              <w:pStyle w:val="TAC"/>
              <w:rPr>
                <w:rFonts w:cs="Arial"/>
                <w:szCs w:val="18"/>
              </w:rPr>
            </w:pPr>
            <w:r w:rsidRPr="00B13E65">
              <w:rPr>
                <w:rFonts w:cs="Arial"/>
                <w:szCs w:val="18"/>
              </w:rPr>
              <w:t>16.2 dBi</w:t>
            </w:r>
          </w:p>
        </w:tc>
      </w:tr>
      <w:tr w:rsidR="00EC333E" w:rsidRPr="00AA5C61" w14:paraId="0E062B3C" w14:textId="77777777" w:rsidTr="00296139">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E58A0" w14:textId="77777777" w:rsidR="00EC333E" w:rsidRPr="00AA5C61" w:rsidRDefault="00EC333E" w:rsidP="00296139">
            <w:pPr>
              <w:pStyle w:val="TAN"/>
            </w:pPr>
            <w:r w:rsidRPr="00AA5C61">
              <w:t>NOTE 1:</w:t>
            </w:r>
            <w:r>
              <w:tab/>
            </w:r>
            <w:r w:rsidRPr="00AA5C61">
              <w:t xml:space="preserve">This value is equivalent to the antenna diameter in Sec. 6.4.1 </w:t>
            </w:r>
            <w:r w:rsidRPr="00B6783C">
              <w:rPr>
                <w:color w:val="000000"/>
              </w:rPr>
              <w:t xml:space="preserve">of TR 38.811 </w:t>
            </w:r>
          </w:p>
          <w:p w14:paraId="310AEA3C" w14:textId="77777777" w:rsidR="00EC333E" w:rsidRPr="00AA5C61" w:rsidRDefault="00EC333E" w:rsidP="00296139">
            <w:pPr>
              <w:pStyle w:val="TAN"/>
            </w:pPr>
            <w:r w:rsidRPr="00AA5C61">
              <w:t>NOTE 2:</w:t>
            </w:r>
            <w:r>
              <w:tab/>
            </w:r>
            <w:r w:rsidRPr="00AA5C61">
              <w:t>Satellite beam diameter is at Nadir point</w:t>
            </w:r>
          </w:p>
          <w:p w14:paraId="0AC8E03C" w14:textId="77777777" w:rsidR="00EC333E" w:rsidRPr="00AA5C61" w:rsidRDefault="00EC333E" w:rsidP="00296139">
            <w:pPr>
              <w:pStyle w:val="TAN"/>
            </w:pPr>
            <w:r w:rsidRPr="00AA5C61">
              <w:t>NOTE 3:</w:t>
            </w:r>
            <w:r>
              <w:tab/>
            </w:r>
            <w:r w:rsidRPr="00AA5C61">
              <w:t>Central beam center elevation is referred to as central beam elevation in TR 38.821</w:t>
            </w:r>
          </w:p>
          <w:p w14:paraId="574F0881" w14:textId="77777777" w:rsidR="00EC333E" w:rsidRPr="00A143DF" w:rsidRDefault="00EC333E" w:rsidP="00296139">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1DB565A1" w14:textId="77777777" w:rsidR="00EC333E" w:rsidRPr="00AA5C61" w:rsidRDefault="00EC333E" w:rsidP="00EC333E">
      <w:pPr>
        <w:spacing w:before="100" w:beforeAutospacing="1" w:after="120"/>
        <w:rPr>
          <w:szCs w:val="22"/>
        </w:rPr>
      </w:pPr>
    </w:p>
    <w:p w14:paraId="53089A3E" w14:textId="77777777" w:rsidR="00EC333E" w:rsidRPr="00AA5C61" w:rsidRDefault="00EC333E" w:rsidP="00EC333E">
      <w:pPr>
        <w:pStyle w:val="TH"/>
        <w:rPr>
          <w:color w:val="000000"/>
        </w:rPr>
      </w:pPr>
      <w:r w:rsidRPr="00AA5C61">
        <w:t>Table 6.2-</w:t>
      </w:r>
      <w:r>
        <w:t>7</w:t>
      </w:r>
      <w:r w:rsidRPr="00AA5C61">
        <w:t>: Set-4 satellite parameters for system level simulator calibration</w:t>
      </w:r>
      <w:r>
        <w:t xml:space="preserve"> (based on</w:t>
      </w:r>
      <w:r w:rsidRPr="00F82BA5">
        <w:rPr>
          <w:bCs/>
          <w:iCs/>
          <w:color w:val="000000"/>
        </w:rPr>
        <w:t xml:space="preserve"> </w:t>
      </w:r>
      <w:r w:rsidRPr="00AA5C61">
        <w:rPr>
          <w:bCs/>
          <w:iCs/>
          <w:color w:val="000000"/>
        </w:rPr>
        <w:t>R1-2101019</w:t>
      </w:r>
      <w:r>
        <w:rPr>
          <w:bCs/>
          <w:iCs/>
          <w:color w:val="000000"/>
        </w:rPr>
        <w:t xml:space="preserve"> - </w:t>
      </w:r>
      <w:r w:rsidRPr="00AA5C61">
        <w:rPr>
          <w:bCs/>
          <w:iCs/>
          <w:color w:val="000000"/>
        </w:rPr>
        <w:t>Thales, Sateliot, Gatehouse</w:t>
      </w:r>
      <w:r>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EC333E" w:rsidRPr="00D26727" w14:paraId="7176C602" w14:textId="77777777" w:rsidTr="00296139">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1224AD" w14:textId="77777777" w:rsidR="00EC333E" w:rsidRPr="00AA5C61" w:rsidRDefault="00EC333E" w:rsidP="00296139">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15C6C2" w14:textId="77777777" w:rsidR="00EC333E" w:rsidRPr="00AA5C61" w:rsidRDefault="00EC333E" w:rsidP="00296139">
            <w:pPr>
              <w:pStyle w:val="TAH"/>
            </w:pPr>
            <w:r w:rsidRPr="00AA5C61">
              <w:t>LEO-600</w:t>
            </w:r>
          </w:p>
        </w:tc>
      </w:tr>
      <w:tr w:rsidR="00EC333E" w:rsidRPr="00D26727" w14:paraId="270BC02E" w14:textId="77777777" w:rsidTr="00296139">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972A24" w14:textId="77777777" w:rsidR="00EC333E" w:rsidRPr="00AA5C61" w:rsidRDefault="00EC333E" w:rsidP="00296139">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38AB2D" w14:textId="77777777" w:rsidR="00EC333E" w:rsidRPr="00AA5C61" w:rsidRDefault="00EC333E" w:rsidP="00296139">
            <w:pPr>
              <w:pStyle w:val="TAC"/>
            </w:pPr>
            <w:r w:rsidRPr="00AA5C61">
              <w:t>600 km</w:t>
            </w:r>
          </w:p>
        </w:tc>
      </w:tr>
      <w:tr w:rsidR="00EC333E" w:rsidRPr="00D26727" w14:paraId="08DAE7E0" w14:textId="77777777" w:rsidTr="00296139">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D86E98" w14:textId="77777777" w:rsidR="00EC333E" w:rsidRPr="00AA5C61" w:rsidRDefault="00EC333E" w:rsidP="00296139">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2177470" w14:textId="77777777" w:rsidR="00EC333E" w:rsidRPr="00AA5C61" w:rsidRDefault="00EC333E" w:rsidP="00296139">
            <w:pPr>
              <w:pStyle w:val="TAC"/>
            </w:pPr>
            <w:r w:rsidRPr="00AA5C61">
              <w:t>30 degree</w:t>
            </w:r>
          </w:p>
        </w:tc>
      </w:tr>
      <w:tr w:rsidR="00EC333E" w:rsidRPr="00D26727" w14:paraId="1E78FE78" w14:textId="77777777" w:rsidTr="00296139">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FE212A" w14:textId="77777777" w:rsidR="00EC333E" w:rsidRPr="00AA5C61" w:rsidRDefault="00EC333E" w:rsidP="00296139">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404B2937" w14:textId="77777777" w:rsidR="00EC333E" w:rsidRPr="00AA5C61" w:rsidRDefault="00EC333E" w:rsidP="00296139">
            <w:pPr>
              <w:pStyle w:val="TAC"/>
            </w:pPr>
            <w:r w:rsidRPr="00AA5C61">
              <w:t>90 degree</w:t>
            </w:r>
          </w:p>
        </w:tc>
      </w:tr>
      <w:tr w:rsidR="00EC333E" w:rsidRPr="00D26727" w14:paraId="4A35315A" w14:textId="77777777" w:rsidTr="00296139">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C7131E" w14:textId="77777777" w:rsidR="00EC333E" w:rsidRPr="00AA5C61" w:rsidRDefault="00EC333E" w:rsidP="00296139">
            <w:pPr>
              <w:pStyle w:val="TAC"/>
            </w:pPr>
            <w:r w:rsidRPr="00AA5C61">
              <w:t>Payload characteristics for DL transmissions</w:t>
            </w:r>
          </w:p>
        </w:tc>
      </w:tr>
      <w:tr w:rsidR="00EC333E" w:rsidRPr="00D26727" w14:paraId="1C83DEB4"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B32029" w14:textId="77777777" w:rsidR="00EC333E" w:rsidRPr="00AA5C61" w:rsidRDefault="00EC333E" w:rsidP="00296139">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5B642" w14:textId="77777777" w:rsidR="00EC333E" w:rsidRPr="00AA5C61" w:rsidRDefault="00EC333E" w:rsidP="00296139">
            <w:pPr>
              <w:pStyle w:val="TAC"/>
            </w:pPr>
            <w:r w:rsidRPr="00AA5C61">
              <w:t>S-band</w:t>
            </w:r>
          </w:p>
          <w:p w14:paraId="4E8DFB6F" w14:textId="77777777" w:rsidR="00EC333E" w:rsidRPr="00AA5C61" w:rsidRDefault="00EC333E" w:rsidP="00296139">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3BC19" w14:textId="77777777" w:rsidR="00EC333E" w:rsidRPr="00AA5C61" w:rsidRDefault="00EC333E" w:rsidP="00296139">
            <w:pPr>
              <w:pStyle w:val="TAC"/>
            </w:pPr>
            <w:r w:rsidRPr="00AA5C61">
              <w:t>0.097 m</w:t>
            </w:r>
          </w:p>
        </w:tc>
      </w:tr>
      <w:tr w:rsidR="00EC333E" w:rsidRPr="00D26727" w14:paraId="067753BF"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036E25" w14:textId="77777777" w:rsidR="00EC333E" w:rsidRPr="00AA5C61" w:rsidRDefault="00EC333E" w:rsidP="00296139">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40A5313F" w14:textId="77777777" w:rsidR="00EC333E" w:rsidRPr="00B6783C" w:rsidRDefault="00EC333E" w:rsidP="00296139">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5F1362" w14:textId="77777777" w:rsidR="00EC333E" w:rsidRPr="00AA5C61" w:rsidRDefault="00EC333E" w:rsidP="00296139">
            <w:pPr>
              <w:pStyle w:val="TAC"/>
            </w:pPr>
            <w:r w:rsidRPr="00AA5C61">
              <w:t>21.45 dBW/MHz</w:t>
            </w:r>
          </w:p>
        </w:tc>
      </w:tr>
      <w:tr w:rsidR="00EC333E" w:rsidRPr="00D26727" w14:paraId="6A125BA0"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48242" w14:textId="77777777" w:rsidR="00EC333E" w:rsidRPr="00AA5C61" w:rsidRDefault="00EC333E" w:rsidP="00296139">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3595D679" w14:textId="77777777" w:rsidR="00EC333E" w:rsidRPr="00B6783C" w:rsidRDefault="00EC333E" w:rsidP="00296139">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5051B826" w14:textId="77777777" w:rsidR="00EC333E" w:rsidRPr="00AA5C61" w:rsidRDefault="00EC333E" w:rsidP="00296139">
            <w:pPr>
              <w:pStyle w:val="TAC"/>
            </w:pPr>
            <w:r w:rsidRPr="00AA5C61">
              <w:t>11 dBi</w:t>
            </w:r>
          </w:p>
        </w:tc>
      </w:tr>
      <w:tr w:rsidR="00EC333E" w:rsidRPr="00D26727" w14:paraId="195506ED"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51F073" w14:textId="77777777" w:rsidR="00EC333E" w:rsidRPr="00AA5C61" w:rsidRDefault="00EC333E" w:rsidP="00296139">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2B825820" w14:textId="77777777" w:rsidR="00EC333E" w:rsidRPr="00B6783C" w:rsidRDefault="00EC333E" w:rsidP="00296139">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427B9021" w14:textId="77777777" w:rsidR="00EC333E" w:rsidRPr="00AA5C61" w:rsidRDefault="00EC333E" w:rsidP="00296139">
            <w:pPr>
              <w:pStyle w:val="TAC"/>
            </w:pPr>
            <w:r w:rsidRPr="00AA5C61">
              <w:rPr>
                <w:color w:val="000000"/>
              </w:rPr>
              <w:t>104.7 degree</w:t>
            </w:r>
          </w:p>
        </w:tc>
      </w:tr>
      <w:tr w:rsidR="00EC333E" w:rsidRPr="00D26727" w14:paraId="183D5A92"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F769C4" w14:textId="77777777" w:rsidR="00EC333E" w:rsidRPr="00AA5C61" w:rsidRDefault="00EC333E" w:rsidP="00296139">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7A182D5" w14:textId="77777777" w:rsidR="00EC333E" w:rsidRPr="00B6783C" w:rsidRDefault="00EC333E" w:rsidP="00296139">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A24FE52" w14:textId="77777777" w:rsidR="00EC333E" w:rsidRPr="00AA5C61" w:rsidRDefault="00EC333E" w:rsidP="00296139">
            <w:pPr>
              <w:pStyle w:val="TAC"/>
            </w:pPr>
            <w:r w:rsidRPr="00AA5C61">
              <w:rPr>
                <w:color w:val="000000"/>
              </w:rPr>
              <w:t>1700 km</w:t>
            </w:r>
          </w:p>
        </w:tc>
      </w:tr>
      <w:tr w:rsidR="00EC333E" w:rsidRPr="00D26727" w14:paraId="13DE3544" w14:textId="77777777" w:rsidTr="00296139">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C85129" w14:textId="77777777" w:rsidR="00EC333E" w:rsidRPr="00AA5C61" w:rsidRDefault="00EC333E" w:rsidP="00296139">
            <w:pPr>
              <w:pStyle w:val="TAC"/>
            </w:pPr>
            <w:r w:rsidRPr="00AA5C61">
              <w:rPr>
                <w:color w:val="000000"/>
              </w:rPr>
              <w:t>Payload characteristics for UL transmissions</w:t>
            </w:r>
          </w:p>
        </w:tc>
      </w:tr>
      <w:tr w:rsidR="00EC333E" w:rsidRPr="00D26727" w14:paraId="74C3C111"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AE1AFD" w14:textId="77777777" w:rsidR="00EC333E" w:rsidRPr="00AA5C61" w:rsidRDefault="00EC333E" w:rsidP="00296139">
            <w:pPr>
              <w:pStyle w:val="TAL"/>
            </w:pPr>
            <w:r w:rsidRPr="00AA5C61">
              <w:t>Equivalent satellite antenna aperture (N</w:t>
            </w:r>
            <w:r>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E38FA" w14:textId="77777777" w:rsidR="00EC333E" w:rsidRPr="00AA5C61" w:rsidRDefault="00EC333E" w:rsidP="00296139">
            <w:pPr>
              <w:pStyle w:val="TAC"/>
            </w:pPr>
            <w:r w:rsidRPr="00AA5C61">
              <w:t xml:space="preserve">S-band </w:t>
            </w:r>
          </w:p>
          <w:p w14:paraId="3BEC72DD" w14:textId="77777777" w:rsidR="00EC333E" w:rsidRPr="00AA5C61" w:rsidRDefault="00EC333E" w:rsidP="00296139">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FF49EB" w14:textId="77777777" w:rsidR="00EC333E" w:rsidRPr="00AA5C61" w:rsidRDefault="00EC333E" w:rsidP="00296139">
            <w:pPr>
              <w:pStyle w:val="TAC"/>
            </w:pPr>
            <w:r w:rsidRPr="00AA5C61">
              <w:rPr>
                <w:color w:val="000000"/>
              </w:rPr>
              <w:t>0.097 m</w:t>
            </w:r>
          </w:p>
        </w:tc>
      </w:tr>
      <w:tr w:rsidR="00EC333E" w:rsidRPr="00D26727" w14:paraId="58259C17" w14:textId="77777777" w:rsidTr="00296139">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D29D64" w14:textId="77777777" w:rsidR="00EC333E" w:rsidRPr="00AA5C61" w:rsidRDefault="00EC333E" w:rsidP="00296139">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6EECD4AD" w14:textId="77777777" w:rsidR="00EC333E" w:rsidRPr="00B6783C" w:rsidRDefault="00EC333E" w:rsidP="00296139">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0EA7D867" w14:textId="77777777" w:rsidR="00EC333E" w:rsidRPr="00AA5C61" w:rsidRDefault="00EC333E" w:rsidP="00296139">
            <w:pPr>
              <w:pStyle w:val="TAC"/>
            </w:pPr>
            <w:r w:rsidRPr="00AA5C61">
              <w:rPr>
                <w:color w:val="000000"/>
              </w:rPr>
              <w:t>- 18.6 dB·K</w:t>
            </w:r>
            <w:r w:rsidRPr="00AA5C61">
              <w:rPr>
                <w:color w:val="000000"/>
                <w:vertAlign w:val="superscript"/>
              </w:rPr>
              <w:t>-1</w:t>
            </w:r>
          </w:p>
        </w:tc>
      </w:tr>
      <w:tr w:rsidR="00EC333E" w:rsidRPr="00D26727" w14:paraId="69875C8E" w14:textId="77777777" w:rsidTr="00296139">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5E212CC" w14:textId="77777777" w:rsidR="00EC333E" w:rsidRPr="00AA5C61" w:rsidRDefault="00EC333E" w:rsidP="00296139">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3CF7D9ED" w14:textId="77777777" w:rsidR="00EC333E" w:rsidRPr="00B6783C" w:rsidRDefault="00EC333E" w:rsidP="00296139">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0B702D52" w14:textId="77777777" w:rsidR="00EC333E" w:rsidRPr="00AA5C61" w:rsidRDefault="00EC333E" w:rsidP="00296139">
            <w:pPr>
              <w:pStyle w:val="TAC"/>
            </w:pPr>
            <w:r w:rsidRPr="00AA5C61">
              <w:t>11 dBi</w:t>
            </w:r>
          </w:p>
        </w:tc>
      </w:tr>
      <w:tr w:rsidR="00EC333E" w:rsidRPr="00D26727" w14:paraId="1AC6B61A" w14:textId="77777777" w:rsidTr="00296139">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F6B584" w14:textId="77777777" w:rsidR="00EC333E" w:rsidRPr="00B6783C" w:rsidRDefault="00EC333E" w:rsidP="00296139">
            <w:pPr>
              <w:pStyle w:val="TAN"/>
              <w:rPr>
                <w:rFonts w:eastAsia="Calibri"/>
              </w:rPr>
            </w:pPr>
            <w:r w:rsidRPr="00D06700">
              <w:t>NOTE 1:</w:t>
            </w:r>
            <w:r>
              <w:tab/>
            </w:r>
            <w:r w:rsidRPr="00D06700">
              <w:t>This value is equivalent to the antenna diameter in Sec. 6.4.1 of TR 38.811</w:t>
            </w:r>
          </w:p>
          <w:p w14:paraId="7B9E3B14" w14:textId="77777777" w:rsidR="00EC333E" w:rsidRPr="00D06700" w:rsidRDefault="00EC333E" w:rsidP="00296139">
            <w:pPr>
              <w:pStyle w:val="TAN"/>
            </w:pPr>
            <w:r w:rsidRPr="00D06700">
              <w:t>NOTE 2:</w:t>
            </w:r>
            <w:r>
              <w:tab/>
            </w:r>
            <w:r w:rsidRPr="00D06700">
              <w:t>Satellite beam diameter is at Nadir point</w:t>
            </w:r>
          </w:p>
          <w:p w14:paraId="004D5BF7" w14:textId="77777777" w:rsidR="00EC333E" w:rsidRPr="00D06700" w:rsidRDefault="00EC333E" w:rsidP="00296139">
            <w:pPr>
              <w:pStyle w:val="TAN"/>
            </w:pPr>
            <w:r w:rsidRPr="00D06700">
              <w:t>NOTE 3:</w:t>
            </w:r>
            <w:r>
              <w:tab/>
            </w:r>
            <w:r w:rsidRPr="00D06700">
              <w:t>Central beam center elevation is referred to as central beam elevation in TR 38.821</w:t>
            </w:r>
          </w:p>
          <w:p w14:paraId="32CDC336" w14:textId="77777777" w:rsidR="00EC333E" w:rsidRPr="00A143DF" w:rsidRDefault="00EC333E" w:rsidP="00296139">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5444D03F" w14:textId="77777777" w:rsidR="00EC333E" w:rsidRPr="00124C4F" w:rsidRDefault="00EC333E" w:rsidP="00EC333E"/>
    <w:p w14:paraId="6EF5E1B1" w14:textId="77777777" w:rsidR="00EC333E" w:rsidRDefault="00EC333E" w:rsidP="00EC333E">
      <w:pPr>
        <w:pStyle w:val="Heading2"/>
      </w:pPr>
      <w:bookmarkStart w:id="80" w:name="_Toc66197024"/>
      <w:bookmarkStart w:id="81" w:name="_Toc66198698"/>
      <w:r>
        <w:t>6.3</w:t>
      </w:r>
      <w:r w:rsidRPr="00450CE8">
        <w:tab/>
      </w:r>
      <w:r>
        <w:t>Time and frequency synchronization</w:t>
      </w:r>
      <w:bookmarkEnd w:id="75"/>
      <w:bookmarkEnd w:id="76"/>
      <w:bookmarkEnd w:id="77"/>
      <w:bookmarkEnd w:id="80"/>
      <w:bookmarkEnd w:id="81"/>
    </w:p>
    <w:p w14:paraId="69E03736" w14:textId="77777777" w:rsidR="00EC333E" w:rsidRDefault="00EC333E" w:rsidP="00EC333E">
      <w:pPr>
        <w:jc w:val="both"/>
      </w:pPr>
      <w:r>
        <w:t>The following aspects related to e</w:t>
      </w:r>
      <w:r w:rsidRPr="00184F31">
        <w:t xml:space="preserve">nhancements to time and frequency synchronization </w:t>
      </w:r>
      <w:r>
        <w:t>will be studied:</w:t>
      </w:r>
    </w:p>
    <w:p w14:paraId="59B312D1" w14:textId="77777777" w:rsidR="00EC333E" w:rsidRDefault="00EC333E" w:rsidP="00EC333E">
      <w:pPr>
        <w:pStyle w:val="B1"/>
      </w:pPr>
      <w:r>
        <w:t>-</w:t>
      </w:r>
      <w:r>
        <w:tab/>
      </w:r>
      <w:r w:rsidRPr="0065631C">
        <w:t>GNSS measurement window for initial access.</w:t>
      </w:r>
    </w:p>
    <w:p w14:paraId="45E5D3F6" w14:textId="77777777" w:rsidR="00EC333E" w:rsidRDefault="00EC333E" w:rsidP="00EC333E">
      <w:pPr>
        <w:pStyle w:val="B1"/>
        <w:rPr>
          <w:lang w:eastAsia="x-none"/>
        </w:rPr>
      </w:pPr>
      <w:r>
        <w:rPr>
          <w:lang w:eastAsia="x-none"/>
        </w:rPr>
        <w:lastRenderedPageBreak/>
        <w:t>-</w:t>
      </w:r>
      <w:r>
        <w:rPr>
          <w:lang w:eastAsia="x-none"/>
        </w:rPr>
        <w:tab/>
        <w:t xml:space="preserve">Potential impact of GNSS Position fix on UE power consumption using battery life methodology in Rel-13 TR 45.820 (Clause 5.4) </w:t>
      </w:r>
    </w:p>
    <w:p w14:paraId="1D015DC2" w14:textId="77777777" w:rsidR="00EC333E" w:rsidRDefault="00EC333E" w:rsidP="00EC333E">
      <w:pPr>
        <w:pStyle w:val="B2"/>
      </w:pPr>
      <w:r>
        <w:t>-</w:t>
      </w:r>
      <w:r>
        <w:tab/>
        <w:t>FFS: Details of the study</w:t>
      </w:r>
    </w:p>
    <w:p w14:paraId="5876A9B3" w14:textId="77777777" w:rsidR="00EC333E" w:rsidRDefault="00EC333E" w:rsidP="00EC333E">
      <w:pPr>
        <w:pStyle w:val="B1"/>
        <w:rPr>
          <w:lang w:eastAsia="x-none"/>
        </w:rPr>
      </w:pPr>
      <w:r>
        <w:rPr>
          <w:lang w:eastAsia="x-none"/>
        </w:rPr>
        <w:t>-</w:t>
      </w:r>
      <w:r>
        <w:rPr>
          <w:lang w:eastAsia="x-none"/>
        </w:rPr>
        <w:tab/>
        <w:t>For the study of potential impact of GNSS Position fix on UE power consumption considering at least the following parameters</w:t>
      </w:r>
    </w:p>
    <w:p w14:paraId="5B592A24" w14:textId="77777777" w:rsidR="00EC333E" w:rsidRDefault="00EC333E" w:rsidP="00EC333E">
      <w:pPr>
        <w:pStyle w:val="B2"/>
        <w:rPr>
          <w:rFonts w:ascii="Times" w:hAnsi="Times"/>
          <w:szCs w:val="24"/>
        </w:rPr>
      </w:pPr>
      <w:r>
        <w:t>-</w:t>
      </w:r>
      <w:r>
        <w:tab/>
        <w:t>GNSS power consumption value</w:t>
      </w:r>
    </w:p>
    <w:p w14:paraId="06B2996C" w14:textId="77777777" w:rsidR="00EC333E" w:rsidRDefault="00EC333E" w:rsidP="00EC333E">
      <w:pPr>
        <w:pStyle w:val="B2"/>
      </w:pPr>
      <w:r>
        <w:t>-</w:t>
      </w:r>
      <w:r>
        <w:tab/>
        <w:t>GNSS position Time To First Fix</w:t>
      </w:r>
    </w:p>
    <w:p w14:paraId="0CB47EC2" w14:textId="77777777" w:rsidR="00EC333E" w:rsidRPr="00D94F10" w:rsidRDefault="00EC333E" w:rsidP="00EC333E">
      <w:pPr>
        <w:pStyle w:val="B1"/>
        <w:rPr>
          <w:bCs/>
          <w:iCs/>
          <w:lang w:eastAsia="zh-CN"/>
        </w:rPr>
      </w:pPr>
      <w:r>
        <w:rPr>
          <w:bCs/>
          <w:iCs/>
          <w:lang w:eastAsia="zh-CN"/>
        </w:rPr>
        <w:t>-</w:t>
      </w:r>
      <w:r>
        <w:rPr>
          <w:bCs/>
          <w:iCs/>
          <w:lang w:eastAsia="zh-CN"/>
        </w:rPr>
        <w:tab/>
      </w:r>
      <w:r w:rsidRPr="00D94F10">
        <w:rPr>
          <w:bCs/>
          <w:iCs/>
          <w:lang w:eastAsia="zh-CN"/>
        </w:rPr>
        <w:t xml:space="preserve">Potential impact of NTN SIB carrying the satellite ephemeris on </w:t>
      </w:r>
    </w:p>
    <w:p w14:paraId="036F86A3" w14:textId="77777777" w:rsidR="00EC333E" w:rsidRDefault="00EC333E" w:rsidP="00EC333E">
      <w:pPr>
        <w:pStyle w:val="B2"/>
        <w:rPr>
          <w:rFonts w:ascii="Times" w:hAnsi="Times"/>
          <w:szCs w:val="24"/>
        </w:rPr>
      </w:pPr>
      <w:r>
        <w:t>-</w:t>
      </w:r>
      <w:r>
        <w:tab/>
        <w:t xml:space="preserve">UE power consumption in NB-IoT and eMTC </w:t>
      </w:r>
    </w:p>
    <w:p w14:paraId="688CCA7E" w14:textId="77777777" w:rsidR="00EC333E" w:rsidRDefault="00EC333E" w:rsidP="00EC333E">
      <w:pPr>
        <w:pStyle w:val="B2"/>
      </w:pPr>
      <w:r>
        <w:t>-</w:t>
      </w:r>
      <w:r>
        <w:tab/>
        <w:t>Accuracy of satellite location tracking</w:t>
      </w:r>
    </w:p>
    <w:p w14:paraId="7C413536" w14:textId="77777777" w:rsidR="00EC333E" w:rsidRDefault="00EC333E" w:rsidP="00EC333E">
      <w:pPr>
        <w:pStyle w:val="B2"/>
      </w:pPr>
      <w:r>
        <w:t>-</w:t>
      </w:r>
      <w:r>
        <w:tab/>
        <w:t>PRACH congestion</w:t>
      </w:r>
    </w:p>
    <w:p w14:paraId="6CA358F8" w14:textId="77777777" w:rsidR="00EC333E" w:rsidRPr="00C40AAD" w:rsidRDefault="00EC333E" w:rsidP="00EC333E">
      <w:pPr>
        <w:pStyle w:val="B1"/>
        <w:rPr>
          <w:bCs/>
          <w:iCs/>
          <w:lang w:eastAsia="zh-CN"/>
        </w:rPr>
      </w:pPr>
      <w:r>
        <w:rPr>
          <w:bCs/>
          <w:iCs/>
          <w:lang w:eastAsia="zh-CN"/>
        </w:rPr>
        <w:t>-</w:t>
      </w:r>
      <w:r>
        <w:rPr>
          <w:bCs/>
          <w:iCs/>
          <w:lang w:eastAsia="zh-CN"/>
        </w:rPr>
        <w:tab/>
      </w:r>
      <w:r w:rsidRPr="00D94F10">
        <w:rPr>
          <w:bCs/>
          <w:iCs/>
          <w:lang w:eastAsia="zh-CN"/>
        </w:rPr>
        <w:t xml:space="preserve">UE pre-compensation of satellite delay </w:t>
      </w:r>
      <w:r>
        <w:rPr>
          <w:bCs/>
          <w:iCs/>
          <w:lang w:eastAsia="zh-CN"/>
        </w:rPr>
        <w:t>a</w:t>
      </w:r>
      <w:r w:rsidRPr="00770AE5">
        <w:rPr>
          <w:bCs/>
          <w:iCs/>
          <w:lang w:eastAsia="zh-CN"/>
        </w:rPr>
        <w:t xml:space="preserve">nd satellite Doppler shift during long UL transmission on (N-)PUSCH </w:t>
      </w:r>
      <w:r w:rsidRPr="00C40AAD">
        <w:rPr>
          <w:bCs/>
          <w:iCs/>
          <w:lang w:eastAsia="zh-CN"/>
        </w:rPr>
        <w:t xml:space="preserve">in NB-IoT and eMTC. </w:t>
      </w:r>
    </w:p>
    <w:p w14:paraId="519901C7" w14:textId="77777777" w:rsidR="00EC333E" w:rsidRPr="00D94F10" w:rsidRDefault="00EC333E" w:rsidP="00EC333E">
      <w:pPr>
        <w:pStyle w:val="B1"/>
        <w:rPr>
          <w:bCs/>
          <w:iCs/>
          <w:lang w:eastAsia="zh-CN"/>
        </w:rPr>
      </w:pPr>
      <w:r>
        <w:rPr>
          <w:bCs/>
          <w:iCs/>
          <w:lang w:eastAsia="zh-CN"/>
        </w:rPr>
        <w:t>-</w:t>
      </w:r>
      <w:r>
        <w:rPr>
          <w:bCs/>
          <w:iCs/>
          <w:lang w:eastAsia="zh-CN"/>
        </w:rPr>
        <w:tab/>
      </w:r>
      <w:r w:rsidRPr="00D94F10">
        <w:rPr>
          <w:bCs/>
          <w:iCs/>
          <w:lang w:eastAsia="zh-CN"/>
        </w:rPr>
        <w:t xml:space="preserve">UE pre-compensation of satellite delay </w:t>
      </w:r>
      <w:r>
        <w:rPr>
          <w:bCs/>
          <w:iCs/>
          <w:lang w:eastAsia="zh-CN"/>
        </w:rPr>
        <w:t xml:space="preserve">and satellite Doppler shift </w:t>
      </w:r>
      <w:r w:rsidRPr="00D94F10">
        <w:rPr>
          <w:bCs/>
          <w:iCs/>
          <w:lang w:eastAsia="zh-CN"/>
        </w:rPr>
        <w:t xml:space="preserve">during long UL transmission </w:t>
      </w:r>
      <w:r>
        <w:rPr>
          <w:bCs/>
          <w:iCs/>
          <w:lang w:eastAsia="zh-CN"/>
        </w:rPr>
        <w:t xml:space="preserve">on PRACH </w:t>
      </w:r>
      <w:r w:rsidRPr="00D94F10">
        <w:rPr>
          <w:bCs/>
          <w:iCs/>
          <w:lang w:eastAsia="zh-CN"/>
        </w:rPr>
        <w:t xml:space="preserve">in NB-IoT and eMTC. </w:t>
      </w:r>
    </w:p>
    <w:p w14:paraId="75E6077B" w14:textId="77777777" w:rsidR="00EC333E" w:rsidRDefault="00EC333E" w:rsidP="00EC333E">
      <w:pPr>
        <w:pStyle w:val="Heading2"/>
      </w:pPr>
      <w:bookmarkStart w:id="82" w:name="_Toc26620950"/>
      <w:bookmarkStart w:id="83" w:name="_Toc30079762"/>
      <w:bookmarkStart w:id="84" w:name="_Toc66197025"/>
      <w:bookmarkStart w:id="85" w:name="_Toc66198699"/>
      <w:r>
        <w:t>6.4</w:t>
      </w:r>
      <w:r w:rsidRPr="00B923D6">
        <w:tab/>
      </w:r>
      <w:r>
        <w:t>Timing relationship enhancements</w:t>
      </w:r>
      <w:bookmarkEnd w:id="82"/>
      <w:bookmarkEnd w:id="83"/>
      <w:bookmarkEnd w:id="84"/>
      <w:bookmarkEnd w:id="85"/>
    </w:p>
    <w:p w14:paraId="14B9F1DF" w14:textId="77777777" w:rsidR="00EC333E" w:rsidRDefault="00EC333E" w:rsidP="00EC333E">
      <w:r w:rsidRPr="00184F31">
        <w:t xml:space="preserve">The following aspects related to </w:t>
      </w:r>
      <w:r>
        <w:t>t</w:t>
      </w:r>
      <w:r w:rsidRPr="00184F31">
        <w:t>iming relationships enhancements will be studied</w:t>
      </w:r>
      <w:r>
        <w:t xml:space="preserve"> to check whether enhancement is necessary and beneficial</w:t>
      </w:r>
      <w:r w:rsidRPr="00184F31">
        <w:t>:</w:t>
      </w:r>
    </w:p>
    <w:p w14:paraId="3C80B8FA" w14:textId="77777777" w:rsidR="00EC333E" w:rsidRDefault="00EC333E" w:rsidP="00EC333E">
      <w:r>
        <w:t xml:space="preserve">For NB-IoT: </w:t>
      </w:r>
    </w:p>
    <w:p w14:paraId="314514CE" w14:textId="77777777" w:rsidR="00EC333E" w:rsidRDefault="00EC333E" w:rsidP="00EC333E">
      <w:pPr>
        <w:pStyle w:val="B1"/>
      </w:pPr>
      <w:r>
        <w:t>-</w:t>
      </w:r>
      <w:r>
        <w:tab/>
        <w:t xml:space="preserve">NPDCCH to NPUSCH format 1 </w:t>
      </w:r>
    </w:p>
    <w:p w14:paraId="423BEF57" w14:textId="77777777" w:rsidR="00EC333E" w:rsidRDefault="00EC333E" w:rsidP="00EC333E">
      <w:pPr>
        <w:pStyle w:val="B1"/>
      </w:pPr>
      <w:r>
        <w:t>-</w:t>
      </w:r>
      <w:r>
        <w:tab/>
        <w:t xml:space="preserve">RAR grant to NPUSCH format 1 </w:t>
      </w:r>
    </w:p>
    <w:p w14:paraId="1059A18B" w14:textId="77777777" w:rsidR="00EC333E" w:rsidRDefault="00EC333E" w:rsidP="00EC333E">
      <w:pPr>
        <w:pStyle w:val="B1"/>
      </w:pPr>
      <w:r>
        <w:t>-</w:t>
      </w:r>
      <w:r>
        <w:tab/>
        <w:t xml:space="preserve">NPDSCH to HARQ-ACK on NPUSCH format 2 </w:t>
      </w:r>
    </w:p>
    <w:p w14:paraId="5997092B" w14:textId="77777777" w:rsidR="00EC333E" w:rsidRDefault="00EC333E" w:rsidP="00EC333E">
      <w:pPr>
        <w:pStyle w:val="B1"/>
      </w:pPr>
      <w:r>
        <w:t>-</w:t>
      </w:r>
      <w:r>
        <w:tab/>
        <w:t xml:space="preserve">NPDCCH order to NPRACH </w:t>
      </w:r>
    </w:p>
    <w:p w14:paraId="12478EE4" w14:textId="77777777" w:rsidR="00EC333E" w:rsidRDefault="00EC333E" w:rsidP="00EC333E">
      <w:pPr>
        <w:pStyle w:val="B1"/>
      </w:pPr>
      <w:r>
        <w:t>-</w:t>
      </w:r>
      <w:r>
        <w:tab/>
        <w:t>Timing advance command activation</w:t>
      </w:r>
    </w:p>
    <w:p w14:paraId="5E417341" w14:textId="77777777" w:rsidR="00EC333E" w:rsidRDefault="00EC333E" w:rsidP="00EC333E">
      <w:pPr>
        <w:pStyle w:val="B1"/>
      </w:pPr>
      <w:r>
        <w:t>-</w:t>
      </w:r>
      <w:r>
        <w:tab/>
        <w:t>FFS: Other NB-IoT timing relationships</w:t>
      </w:r>
    </w:p>
    <w:p w14:paraId="0FEF67D2" w14:textId="77777777" w:rsidR="00EC333E" w:rsidRPr="00184F31" w:rsidRDefault="00EC333E" w:rsidP="00EC333E">
      <w:pPr>
        <w:rPr>
          <w:lang w:val="en-US"/>
        </w:rPr>
      </w:pPr>
      <w:r w:rsidRPr="00184F31">
        <w:rPr>
          <w:lang w:val="en-US"/>
        </w:rPr>
        <w:t>For eMTC:</w:t>
      </w:r>
    </w:p>
    <w:p w14:paraId="6E6EA9A5" w14:textId="77777777" w:rsidR="00EC333E" w:rsidRDefault="00EC333E" w:rsidP="00EC333E">
      <w:pPr>
        <w:pStyle w:val="B1"/>
        <w:rPr>
          <w:lang w:val="en-US"/>
        </w:rPr>
      </w:pPr>
      <w:r>
        <w:rPr>
          <w:lang w:val="en-US"/>
        </w:rPr>
        <w:t>-</w:t>
      </w:r>
      <w:r>
        <w:rPr>
          <w:lang w:val="en-US"/>
        </w:rPr>
        <w:tab/>
        <w:t xml:space="preserve">MPDCCH to PUSCH </w:t>
      </w:r>
    </w:p>
    <w:p w14:paraId="266F0E49" w14:textId="77777777" w:rsidR="00EC333E" w:rsidRDefault="00EC333E" w:rsidP="00EC333E">
      <w:pPr>
        <w:pStyle w:val="B1"/>
        <w:rPr>
          <w:lang w:val="en-US"/>
        </w:rPr>
      </w:pPr>
      <w:r>
        <w:rPr>
          <w:lang w:val="en-US"/>
        </w:rPr>
        <w:t>-</w:t>
      </w:r>
      <w:r>
        <w:rPr>
          <w:lang w:val="en-US"/>
        </w:rPr>
        <w:tab/>
        <w:t xml:space="preserve">RAR grant to PUSCH </w:t>
      </w:r>
    </w:p>
    <w:p w14:paraId="0D83DD5D" w14:textId="77777777" w:rsidR="00EC333E" w:rsidRDefault="00EC333E" w:rsidP="00EC333E">
      <w:pPr>
        <w:pStyle w:val="B1"/>
        <w:rPr>
          <w:lang w:val="en-US"/>
        </w:rPr>
      </w:pPr>
      <w:r>
        <w:rPr>
          <w:lang w:val="en-US"/>
        </w:rPr>
        <w:t>-</w:t>
      </w:r>
      <w:r>
        <w:rPr>
          <w:lang w:val="en-US"/>
        </w:rPr>
        <w:tab/>
        <w:t xml:space="preserve">PDCCH order to PRACH </w:t>
      </w:r>
    </w:p>
    <w:p w14:paraId="16D00045" w14:textId="77777777" w:rsidR="00EC333E" w:rsidRDefault="00EC333E" w:rsidP="00EC333E">
      <w:pPr>
        <w:pStyle w:val="B1"/>
        <w:rPr>
          <w:lang w:val="en-US"/>
        </w:rPr>
      </w:pPr>
      <w:r>
        <w:rPr>
          <w:lang w:val="en-US"/>
        </w:rPr>
        <w:t>-</w:t>
      </w:r>
      <w:r>
        <w:rPr>
          <w:lang w:val="en-US"/>
        </w:rPr>
        <w:tab/>
        <w:t xml:space="preserve">MPDCCH to scheduled uplink SPS </w:t>
      </w:r>
    </w:p>
    <w:p w14:paraId="44A7157B" w14:textId="77777777" w:rsidR="00EC333E" w:rsidRDefault="00EC333E" w:rsidP="00EC333E">
      <w:pPr>
        <w:pStyle w:val="B1"/>
        <w:rPr>
          <w:lang w:val="en-US"/>
        </w:rPr>
      </w:pPr>
      <w:r>
        <w:rPr>
          <w:lang w:val="en-US"/>
        </w:rPr>
        <w:t>-</w:t>
      </w:r>
      <w:r>
        <w:rPr>
          <w:lang w:val="en-US"/>
        </w:rPr>
        <w:tab/>
        <w:t xml:space="preserve">PUSCH to HARQ-ACK on PUCCH </w:t>
      </w:r>
    </w:p>
    <w:p w14:paraId="58EFF549" w14:textId="77777777" w:rsidR="00EC333E" w:rsidRDefault="00EC333E" w:rsidP="00EC333E">
      <w:pPr>
        <w:pStyle w:val="B1"/>
        <w:rPr>
          <w:lang w:val="en-US"/>
        </w:rPr>
      </w:pPr>
      <w:r>
        <w:rPr>
          <w:lang w:val="en-US"/>
        </w:rPr>
        <w:t>-</w:t>
      </w:r>
      <w:r>
        <w:rPr>
          <w:lang w:val="en-US"/>
        </w:rPr>
        <w:tab/>
        <w:t xml:space="preserve">CSI reference resource timing </w:t>
      </w:r>
    </w:p>
    <w:p w14:paraId="08A1D70D" w14:textId="77777777" w:rsidR="00EC333E" w:rsidRDefault="00EC333E" w:rsidP="00EC333E">
      <w:pPr>
        <w:pStyle w:val="B1"/>
        <w:rPr>
          <w:lang w:val="en-US"/>
        </w:rPr>
      </w:pPr>
      <w:r>
        <w:rPr>
          <w:lang w:val="en-US"/>
        </w:rPr>
        <w:t>-</w:t>
      </w:r>
      <w:r>
        <w:rPr>
          <w:lang w:val="en-US"/>
        </w:rPr>
        <w:tab/>
        <w:t xml:space="preserve">MPDCCH to aperiodic SRS </w:t>
      </w:r>
    </w:p>
    <w:p w14:paraId="43C3C5EB" w14:textId="77777777" w:rsidR="00EC333E" w:rsidRDefault="00EC333E" w:rsidP="00EC333E">
      <w:pPr>
        <w:pStyle w:val="B1"/>
        <w:rPr>
          <w:lang w:val="en-US"/>
        </w:rPr>
      </w:pPr>
      <w:r>
        <w:rPr>
          <w:lang w:val="en-US"/>
        </w:rPr>
        <w:t>-</w:t>
      </w:r>
      <w:r>
        <w:rPr>
          <w:lang w:val="en-US"/>
        </w:rPr>
        <w:tab/>
        <w:t>Timing advance command activation</w:t>
      </w:r>
    </w:p>
    <w:p w14:paraId="488CAB0D" w14:textId="77777777" w:rsidR="00EC333E" w:rsidRDefault="00EC333E" w:rsidP="00EC333E">
      <w:pPr>
        <w:pStyle w:val="B1"/>
        <w:rPr>
          <w:b/>
          <w:bCs/>
          <w:lang w:val="en-US"/>
        </w:rPr>
      </w:pPr>
      <w:r>
        <w:rPr>
          <w:lang w:val="en-US"/>
        </w:rPr>
        <w:t>-</w:t>
      </w:r>
      <w:r>
        <w:rPr>
          <w:lang w:val="en-US"/>
        </w:rPr>
        <w:tab/>
        <w:t>FFS: Other eMTC timing relationships</w:t>
      </w:r>
    </w:p>
    <w:p w14:paraId="578AF407" w14:textId="77777777" w:rsidR="00EC333E" w:rsidRDefault="00EC333E" w:rsidP="00EC333E">
      <w:pPr>
        <w:rPr>
          <w:lang w:eastAsia="x-none"/>
        </w:rPr>
      </w:pPr>
    </w:p>
    <w:p w14:paraId="08C09660" w14:textId="77777777" w:rsidR="00EC333E" w:rsidRDefault="00EC333E" w:rsidP="00EC333E">
      <w:pPr>
        <w:rPr>
          <w:lang w:val="en-US"/>
        </w:rPr>
      </w:pPr>
      <w:r>
        <w:rPr>
          <w:lang w:val="en-US"/>
        </w:rPr>
        <w:lastRenderedPageBreak/>
        <w:t>Impact of large RTD (which impacts TA) on HD-FDD UL-DL timing relationships</w:t>
      </w:r>
    </w:p>
    <w:p w14:paraId="5F558E94" w14:textId="77777777" w:rsidR="00EC333E" w:rsidRDefault="00EC333E" w:rsidP="00EC333E">
      <w:pPr>
        <w:rPr>
          <w:lang w:val="en-US"/>
        </w:rPr>
      </w:pPr>
      <w:r>
        <w:rPr>
          <w:lang w:val="en-US"/>
        </w:rPr>
        <w:t>The study will identify IoT-NTN configurations needing activation/de-activation via MAC CE and their timing relationships.</w:t>
      </w:r>
    </w:p>
    <w:p w14:paraId="704BBC53" w14:textId="77777777" w:rsidR="00EC333E" w:rsidRPr="00770AE5" w:rsidRDefault="00EC333E" w:rsidP="00EC333E">
      <w:pPr>
        <w:rPr>
          <w:lang w:val="en-US"/>
        </w:rPr>
      </w:pPr>
      <w:r>
        <w:rPr>
          <w:lang w:val="en-US"/>
        </w:rPr>
        <w:t>T</w:t>
      </w:r>
      <w:r>
        <w:t>he impact on any timing relationships for IoT-NTN due to the need to perform GNSS measurements for time and frequency synchronization will be studied</w:t>
      </w:r>
      <w:r w:rsidRPr="00770AE5" w:rsidDel="00770AE5">
        <w:rPr>
          <w:lang w:val="en-US"/>
        </w:rPr>
        <w:t xml:space="preserve"> </w:t>
      </w:r>
    </w:p>
    <w:p w14:paraId="24849FF5" w14:textId="77777777" w:rsidR="00EC333E" w:rsidRDefault="00EC333E" w:rsidP="00EC333E">
      <w:pPr>
        <w:pStyle w:val="Heading2"/>
      </w:pPr>
      <w:bookmarkStart w:id="86" w:name="_Toc66197026"/>
      <w:bookmarkStart w:id="87" w:name="_Toc66198700"/>
      <w:r>
        <w:t>6.5</w:t>
      </w:r>
      <w:r w:rsidRPr="00B923D6">
        <w:tab/>
      </w:r>
      <w:r>
        <w:t>HARQ</w:t>
      </w:r>
      <w:bookmarkEnd w:id="86"/>
      <w:bookmarkEnd w:id="87"/>
    </w:p>
    <w:p w14:paraId="0EF951C0" w14:textId="77777777" w:rsidR="00EC333E" w:rsidRDefault="00EC333E" w:rsidP="00EC333E">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0DC1DAC4" w14:textId="77777777" w:rsidR="00EC333E" w:rsidRDefault="00EC333E" w:rsidP="00EC333E">
      <w:pPr>
        <w:rPr>
          <w:lang w:eastAsia="zh-CN"/>
        </w:rPr>
      </w:pPr>
      <w:r>
        <w:rPr>
          <w:lang w:eastAsia="zh-CN"/>
        </w:rPr>
        <w:t>The peak throughput of IoT UEs operating over NTN is not expected to be higher than the peak throughput of IoT UEs operating over TN.</w:t>
      </w:r>
    </w:p>
    <w:p w14:paraId="60F24487" w14:textId="77777777" w:rsidR="00EC333E" w:rsidRDefault="00EC333E" w:rsidP="00EC333E">
      <w:r w:rsidRPr="00184F31">
        <w:t xml:space="preserve">The following aspects related to </w:t>
      </w:r>
      <w:r>
        <w:t>HARQ</w:t>
      </w:r>
      <w:r w:rsidRPr="00184F31">
        <w:t xml:space="preserve"> enhancements will be studied:</w:t>
      </w:r>
    </w:p>
    <w:p w14:paraId="493BD924" w14:textId="77777777" w:rsidR="00EC333E" w:rsidRDefault="00EC333E" w:rsidP="00EC333E">
      <w:r w:rsidRPr="00E26824">
        <w:t xml:space="preserve">Whether HARQ stalling happens at least in the GEO satellite scenario </w:t>
      </w:r>
    </w:p>
    <w:p w14:paraId="18061BB6" w14:textId="77777777" w:rsidR="00EC333E" w:rsidRDefault="00EC333E" w:rsidP="00EC333E"/>
    <w:p w14:paraId="3D61E298" w14:textId="77777777" w:rsidR="00EC333E" w:rsidRDefault="00EC333E" w:rsidP="00EC333E">
      <w:r>
        <w:t>Necessity, p</w:t>
      </w:r>
      <w:r w:rsidRPr="00456751">
        <w:t xml:space="preserve">otential benefits and/or drawbacks </w:t>
      </w:r>
    </w:p>
    <w:p w14:paraId="6F3EB403" w14:textId="77777777" w:rsidR="00EC333E" w:rsidRDefault="00EC333E" w:rsidP="00EC333E">
      <w:pPr>
        <w:pStyle w:val="B1"/>
      </w:pPr>
      <w:r>
        <w:t>-</w:t>
      </w:r>
      <w:r>
        <w:tab/>
        <w:t>Increasing the number of HARQ processes on throughput, latency, power consumption and complexity</w:t>
      </w:r>
    </w:p>
    <w:p w14:paraId="538CCC47" w14:textId="77777777" w:rsidR="00EC333E" w:rsidRDefault="00EC333E" w:rsidP="00EC333E">
      <w:pPr>
        <w:pStyle w:val="B1"/>
      </w:pPr>
      <w:r>
        <w:t>-</w:t>
      </w:r>
      <w:r>
        <w:tab/>
        <w:t>Disabling HARQ feedback for NB-IoT</w:t>
      </w:r>
    </w:p>
    <w:p w14:paraId="5B859CED" w14:textId="77777777" w:rsidR="00EC333E" w:rsidRDefault="00EC333E" w:rsidP="00EC333E">
      <w:pPr>
        <w:pStyle w:val="B1"/>
      </w:pPr>
      <w:r>
        <w:t>-</w:t>
      </w:r>
      <w:r>
        <w:tab/>
        <w:t>Disabling HARQ feedback for eMTC</w:t>
      </w:r>
    </w:p>
    <w:p w14:paraId="2FE227D6" w14:textId="77777777" w:rsidR="00EC333E" w:rsidRDefault="00EC333E" w:rsidP="00EC333E">
      <w:pPr>
        <w:pStyle w:val="B1"/>
      </w:pPr>
      <w:r>
        <w:t>-</w:t>
      </w:r>
      <w:r>
        <w:tab/>
        <w:t>Any other potential HARQ feedback mechanisms</w:t>
      </w:r>
    </w:p>
    <w:p w14:paraId="121EFA43" w14:textId="77777777" w:rsidR="00EC333E" w:rsidRDefault="00EC333E" w:rsidP="00EC333E">
      <w:pPr>
        <w:pStyle w:val="B1"/>
      </w:pPr>
      <w:r>
        <w:t>-</w:t>
      </w:r>
      <w:r>
        <w:tab/>
        <w:t>Reduced PDCCH monitoring</w:t>
      </w:r>
    </w:p>
    <w:p w14:paraId="497394B0" w14:textId="77777777" w:rsidR="00EC333E" w:rsidRDefault="00EC333E" w:rsidP="00EC333E">
      <w:pPr>
        <w:pStyle w:val="B1"/>
      </w:pPr>
      <w:r>
        <w:t>-</w:t>
      </w:r>
      <w:r>
        <w:tab/>
        <w:t>Coverage enhancements</w:t>
      </w:r>
    </w:p>
    <w:p w14:paraId="721BEE30" w14:textId="77777777" w:rsidR="00EC333E" w:rsidRDefault="00EC333E" w:rsidP="00EC333E">
      <w:pPr>
        <w:pStyle w:val="B1"/>
      </w:pPr>
      <w:r>
        <w:t>-</w:t>
      </w:r>
      <w:r>
        <w:tab/>
        <w:t>Uplink transmission gaps with multiple HARQ processes</w:t>
      </w:r>
    </w:p>
    <w:p w14:paraId="348DA7DE" w14:textId="77777777" w:rsidR="00EC333E" w:rsidRDefault="00EC333E" w:rsidP="00EC333E">
      <w:pPr>
        <w:pStyle w:val="B1"/>
      </w:pPr>
      <w:r>
        <w:t>-</w:t>
      </w:r>
      <w:r>
        <w:tab/>
        <w:t xml:space="preserve">Maintaining HARQ process continuity in serving cell change </w:t>
      </w:r>
    </w:p>
    <w:p w14:paraId="396DB003" w14:textId="77777777" w:rsidR="00EC333E" w:rsidRDefault="00EC333E" w:rsidP="00EC333E">
      <w:pPr>
        <w:pStyle w:val="B1"/>
      </w:pPr>
      <w:r>
        <w:t>-</w:t>
      </w:r>
      <w:r>
        <w:tab/>
        <w:t>Multiple Transport Blocks scheduling</w:t>
      </w:r>
    </w:p>
    <w:p w14:paraId="40063E0E" w14:textId="77777777" w:rsidR="00EC333E" w:rsidRDefault="00EC333E" w:rsidP="00EC333E">
      <w:pPr>
        <w:pStyle w:val="B1"/>
      </w:pPr>
      <w:r>
        <w:t>-</w:t>
      </w:r>
      <w:r>
        <w:tab/>
        <w:t xml:space="preserve">Throughput enhancements </w:t>
      </w:r>
    </w:p>
    <w:p w14:paraId="4A876631" w14:textId="77777777" w:rsidR="00EC333E" w:rsidRDefault="00EC333E" w:rsidP="00EC333E"/>
    <w:p w14:paraId="47684E1A" w14:textId="77777777" w:rsidR="00EC333E" w:rsidRPr="00A33D41" w:rsidRDefault="00EC333E" w:rsidP="00EC333E">
      <w:pPr>
        <w:pStyle w:val="Heading1"/>
      </w:pPr>
      <w:bookmarkStart w:id="88" w:name="_Toc66197027"/>
      <w:bookmarkStart w:id="89" w:name="_Toc66198701"/>
      <w:r w:rsidRPr="00A33D41">
        <w:t>7</w:t>
      </w:r>
      <w:r w:rsidRPr="00A33D41">
        <w:tab/>
        <w:t xml:space="preserve">Radio </w:t>
      </w:r>
      <w:r>
        <w:t>p</w:t>
      </w:r>
      <w:r w:rsidRPr="00A33D41">
        <w:t xml:space="preserve">rotocol </w:t>
      </w:r>
      <w:r>
        <w:t>i</w:t>
      </w:r>
      <w:r w:rsidRPr="00A33D41">
        <w:t xml:space="preserve">ssues and </w:t>
      </w:r>
      <w:r>
        <w:t>s</w:t>
      </w:r>
      <w:r w:rsidRPr="00A33D41">
        <w:t>olutions</w:t>
      </w:r>
      <w:bookmarkEnd w:id="88"/>
      <w:bookmarkEnd w:id="89"/>
    </w:p>
    <w:p w14:paraId="07890F4B" w14:textId="77777777" w:rsidR="00EC333E" w:rsidRPr="00A33D41" w:rsidRDefault="00EC333E" w:rsidP="00EC333E">
      <w:pPr>
        <w:pStyle w:val="Heading2"/>
      </w:pPr>
      <w:bookmarkStart w:id="90" w:name="_Toc66197028"/>
      <w:bookmarkStart w:id="91" w:name="_Toc66198702"/>
      <w:r w:rsidRPr="00A33D41">
        <w:t>7.1</w:t>
      </w:r>
      <w:r w:rsidRPr="00A33D41">
        <w:tab/>
        <w:t>Requirements and key issues</w:t>
      </w:r>
      <w:bookmarkEnd w:id="90"/>
      <w:bookmarkEnd w:id="91"/>
    </w:p>
    <w:p w14:paraId="301C6D8A" w14:textId="77777777" w:rsidR="00EC333E" w:rsidRPr="00A33D41" w:rsidRDefault="00EC333E" w:rsidP="00EC333E">
      <w:pPr>
        <w:pStyle w:val="Heading3"/>
        <w:rPr>
          <w:rFonts w:eastAsia="PMingLiU"/>
        </w:rPr>
      </w:pPr>
      <w:bookmarkStart w:id="92" w:name="_Toc66197029"/>
      <w:bookmarkStart w:id="93" w:name="_Toc66198703"/>
      <w:r w:rsidRPr="00A33D41">
        <w:t>7.1.1</w:t>
      </w:r>
      <w:r w:rsidRPr="00A33D41">
        <w:tab/>
        <w:t>Delay</w:t>
      </w:r>
      <w:bookmarkEnd w:id="92"/>
      <w:bookmarkEnd w:id="93"/>
    </w:p>
    <w:p w14:paraId="4DA310F0" w14:textId="77777777" w:rsidR="00EC333E" w:rsidRPr="00A33D41" w:rsidRDefault="00EC333E" w:rsidP="00EC333E">
      <w:r w:rsidRPr="00A33D41">
        <w:t>The table below is amended from TR 38.821 [3] to identify the worst case IoT</w:t>
      </w:r>
      <w:r>
        <w:t xml:space="preserve"> </w:t>
      </w:r>
      <w:r w:rsidRPr="00A33D41">
        <w:t>NTN scenarios to be considered.</w:t>
      </w:r>
    </w:p>
    <w:p w14:paraId="03CD9DCF" w14:textId="77777777" w:rsidR="00EC333E" w:rsidRPr="00A33D41" w:rsidRDefault="00EC333E" w:rsidP="00EC333E">
      <w:pPr>
        <w:pStyle w:val="TH"/>
        <w:rPr>
          <w:color w:val="0D0D0D"/>
        </w:rPr>
      </w:pPr>
      <w:r w:rsidRPr="00A33D41">
        <w:rPr>
          <w:color w:val="0D0D0D"/>
        </w:rPr>
        <w:lastRenderedPageBreak/>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EC333E" w:rsidRPr="004162CD" w14:paraId="265A808D" w14:textId="77777777" w:rsidTr="00296139">
        <w:trPr>
          <w:cantSplit/>
          <w:tblHeader/>
        </w:trPr>
        <w:tc>
          <w:tcPr>
            <w:tcW w:w="4765" w:type="dxa"/>
            <w:shd w:val="clear" w:color="auto" w:fill="auto"/>
          </w:tcPr>
          <w:p w14:paraId="022BC0C8" w14:textId="77777777" w:rsidR="00EC333E" w:rsidRPr="004162CD" w:rsidRDefault="00EC333E" w:rsidP="00296139">
            <w:pPr>
              <w:pStyle w:val="TAH"/>
            </w:pPr>
            <w:r w:rsidRPr="004162CD">
              <w:t>NTN scenarios</w:t>
            </w:r>
          </w:p>
        </w:tc>
        <w:tc>
          <w:tcPr>
            <w:tcW w:w="2700" w:type="dxa"/>
          </w:tcPr>
          <w:p w14:paraId="638F5D12" w14:textId="77777777" w:rsidR="00EC333E" w:rsidRPr="004162CD" w:rsidRDefault="00EC333E" w:rsidP="00296139">
            <w:pPr>
              <w:pStyle w:val="TAH"/>
              <w:rPr>
                <w:szCs w:val="18"/>
              </w:rPr>
            </w:pPr>
            <w:r w:rsidRPr="004162CD">
              <w:rPr>
                <w:szCs w:val="18"/>
              </w:rPr>
              <w:t>GEO transparent payload</w:t>
            </w:r>
          </w:p>
        </w:tc>
        <w:tc>
          <w:tcPr>
            <w:tcW w:w="2468" w:type="dxa"/>
            <w:shd w:val="clear" w:color="auto" w:fill="auto"/>
          </w:tcPr>
          <w:p w14:paraId="0DF26006" w14:textId="77777777" w:rsidR="00EC333E" w:rsidRPr="004162CD" w:rsidRDefault="00EC333E" w:rsidP="00296139">
            <w:pPr>
              <w:pStyle w:val="TAH"/>
              <w:rPr>
                <w:szCs w:val="18"/>
              </w:rPr>
            </w:pPr>
            <w:r w:rsidRPr="004162CD">
              <w:rPr>
                <w:szCs w:val="18"/>
              </w:rPr>
              <w:t>LEO transparent payload</w:t>
            </w:r>
          </w:p>
        </w:tc>
      </w:tr>
      <w:tr w:rsidR="00EC333E" w:rsidRPr="004162CD" w14:paraId="01F47EC0" w14:textId="77777777" w:rsidTr="00296139">
        <w:trPr>
          <w:cantSplit/>
        </w:trPr>
        <w:tc>
          <w:tcPr>
            <w:tcW w:w="4765" w:type="dxa"/>
            <w:shd w:val="clear" w:color="auto" w:fill="auto"/>
            <w:vAlign w:val="center"/>
          </w:tcPr>
          <w:p w14:paraId="790267CD" w14:textId="77777777" w:rsidR="00EC333E" w:rsidRPr="004162CD" w:rsidRDefault="00EC333E" w:rsidP="00296139">
            <w:pPr>
              <w:pStyle w:val="TAC"/>
            </w:pPr>
            <w:r w:rsidRPr="004162CD">
              <w:t>Satellite altitude</w:t>
            </w:r>
          </w:p>
        </w:tc>
        <w:tc>
          <w:tcPr>
            <w:tcW w:w="2700" w:type="dxa"/>
            <w:vAlign w:val="center"/>
          </w:tcPr>
          <w:p w14:paraId="6C5527B8" w14:textId="77777777" w:rsidR="00EC333E" w:rsidRPr="004162CD" w:rsidRDefault="00EC333E" w:rsidP="00296139">
            <w:pPr>
              <w:pStyle w:val="TAC"/>
            </w:pPr>
            <w:r w:rsidRPr="004162CD">
              <w:rPr>
                <w:rFonts w:eastAsia="Calibri"/>
              </w:rPr>
              <w:t>35786 km</w:t>
            </w:r>
          </w:p>
        </w:tc>
        <w:tc>
          <w:tcPr>
            <w:tcW w:w="2468" w:type="dxa"/>
            <w:shd w:val="clear" w:color="auto" w:fill="auto"/>
            <w:vAlign w:val="center"/>
          </w:tcPr>
          <w:p w14:paraId="19E1AE9D" w14:textId="77777777" w:rsidR="00EC333E" w:rsidRPr="004162CD" w:rsidRDefault="00EC333E" w:rsidP="00296139">
            <w:pPr>
              <w:pStyle w:val="TAC"/>
            </w:pPr>
            <w:r w:rsidRPr="004162CD">
              <w:t>600 km</w:t>
            </w:r>
          </w:p>
        </w:tc>
      </w:tr>
      <w:tr w:rsidR="00EC333E" w:rsidRPr="004162CD" w14:paraId="1ADB2F0E" w14:textId="77777777" w:rsidTr="00296139">
        <w:trPr>
          <w:cantSplit/>
        </w:trPr>
        <w:tc>
          <w:tcPr>
            <w:tcW w:w="4765" w:type="dxa"/>
            <w:shd w:val="clear" w:color="auto" w:fill="auto"/>
            <w:vAlign w:val="center"/>
          </w:tcPr>
          <w:p w14:paraId="1BAF4AB1" w14:textId="77777777" w:rsidR="00EC333E" w:rsidRPr="004162CD" w:rsidRDefault="00EC333E" w:rsidP="00296139">
            <w:pPr>
              <w:pStyle w:val="TAC"/>
            </w:pPr>
            <w:r w:rsidRPr="004162CD">
              <w:t>Relative speed of Satellite with respect to earth</w:t>
            </w:r>
          </w:p>
        </w:tc>
        <w:tc>
          <w:tcPr>
            <w:tcW w:w="2700" w:type="dxa"/>
            <w:vAlign w:val="center"/>
          </w:tcPr>
          <w:p w14:paraId="2ED131F6" w14:textId="77777777" w:rsidR="00EC333E" w:rsidRPr="004162CD" w:rsidRDefault="00EC333E" w:rsidP="00296139">
            <w:pPr>
              <w:pStyle w:val="TAC"/>
            </w:pPr>
            <w:r w:rsidRPr="004162CD">
              <w:rPr>
                <w:rFonts w:eastAsia="Calibri"/>
              </w:rPr>
              <w:t>negligible</w:t>
            </w:r>
          </w:p>
        </w:tc>
        <w:tc>
          <w:tcPr>
            <w:tcW w:w="2468" w:type="dxa"/>
            <w:shd w:val="clear" w:color="auto" w:fill="auto"/>
            <w:vAlign w:val="center"/>
          </w:tcPr>
          <w:p w14:paraId="2A7663B0" w14:textId="77777777" w:rsidR="00EC333E" w:rsidRPr="004162CD" w:rsidRDefault="00EC333E" w:rsidP="00296139">
            <w:pPr>
              <w:pStyle w:val="TAC"/>
            </w:pPr>
            <w:r w:rsidRPr="004162CD">
              <w:t>7.56 km per second</w:t>
            </w:r>
          </w:p>
        </w:tc>
      </w:tr>
      <w:tr w:rsidR="00EC333E" w:rsidRPr="004162CD" w14:paraId="56BA72D2" w14:textId="77777777" w:rsidTr="00296139">
        <w:trPr>
          <w:cantSplit/>
        </w:trPr>
        <w:tc>
          <w:tcPr>
            <w:tcW w:w="4765" w:type="dxa"/>
            <w:shd w:val="clear" w:color="auto" w:fill="auto"/>
            <w:vAlign w:val="center"/>
          </w:tcPr>
          <w:p w14:paraId="65A8F6F0" w14:textId="77777777" w:rsidR="00EC333E" w:rsidRPr="004162CD" w:rsidRDefault="00EC333E" w:rsidP="00296139">
            <w:pPr>
              <w:pStyle w:val="TAC"/>
            </w:pPr>
            <w:r w:rsidRPr="004162CD">
              <w:t>Min elevation for both feeder and service links</w:t>
            </w:r>
          </w:p>
        </w:tc>
        <w:tc>
          <w:tcPr>
            <w:tcW w:w="5168" w:type="dxa"/>
            <w:gridSpan w:val="2"/>
            <w:vAlign w:val="center"/>
          </w:tcPr>
          <w:p w14:paraId="1E1640A3" w14:textId="77777777" w:rsidR="00EC333E" w:rsidRPr="004162CD" w:rsidRDefault="00EC333E" w:rsidP="00296139">
            <w:pPr>
              <w:pStyle w:val="TAC"/>
            </w:pPr>
            <w:r w:rsidRPr="004162CD">
              <w:t>10° for service link and 10° for feeder link</w:t>
            </w:r>
          </w:p>
        </w:tc>
      </w:tr>
      <w:tr w:rsidR="00EC333E" w:rsidRPr="004162CD" w14:paraId="36100D80" w14:textId="77777777" w:rsidTr="00296139">
        <w:trPr>
          <w:cantSplit/>
        </w:trPr>
        <w:tc>
          <w:tcPr>
            <w:tcW w:w="4765" w:type="dxa"/>
            <w:shd w:val="clear" w:color="auto" w:fill="auto"/>
            <w:vAlign w:val="center"/>
          </w:tcPr>
          <w:p w14:paraId="49D3D8AD" w14:textId="77777777" w:rsidR="00EC333E" w:rsidRPr="004162CD" w:rsidRDefault="00EC333E" w:rsidP="00296139">
            <w:pPr>
              <w:pStyle w:val="TAC"/>
            </w:pPr>
            <w:r w:rsidRPr="004162CD">
              <w:t xml:space="preserve">Typical Min / Max NTN beam footprint diameter (Note 2) </w:t>
            </w:r>
          </w:p>
        </w:tc>
        <w:tc>
          <w:tcPr>
            <w:tcW w:w="2700" w:type="dxa"/>
            <w:vAlign w:val="center"/>
          </w:tcPr>
          <w:p w14:paraId="5F2C3E63" w14:textId="77777777" w:rsidR="00EC333E" w:rsidRPr="004162CD" w:rsidRDefault="00EC333E" w:rsidP="00296139">
            <w:pPr>
              <w:pStyle w:val="TAC"/>
            </w:pPr>
            <w:r w:rsidRPr="004162CD">
              <w:t>100 km / 3500</w:t>
            </w:r>
            <w:r w:rsidRPr="004162CD">
              <w:rPr>
                <w:rFonts w:eastAsia="Calibri"/>
              </w:rPr>
              <w:t xml:space="preserve"> km</w:t>
            </w:r>
          </w:p>
        </w:tc>
        <w:tc>
          <w:tcPr>
            <w:tcW w:w="2468" w:type="dxa"/>
            <w:shd w:val="clear" w:color="auto" w:fill="auto"/>
            <w:vAlign w:val="center"/>
          </w:tcPr>
          <w:p w14:paraId="3F623821" w14:textId="77777777" w:rsidR="00EC333E" w:rsidRPr="004162CD" w:rsidRDefault="00EC333E" w:rsidP="00296139">
            <w:pPr>
              <w:pStyle w:val="TAC"/>
            </w:pPr>
            <w:r w:rsidRPr="004162CD">
              <w:t>50 km / 1000 km</w:t>
            </w:r>
          </w:p>
        </w:tc>
      </w:tr>
      <w:tr w:rsidR="00EC333E" w:rsidRPr="004162CD" w14:paraId="4F3126D1" w14:textId="77777777" w:rsidTr="00296139">
        <w:trPr>
          <w:cantSplit/>
        </w:trPr>
        <w:tc>
          <w:tcPr>
            <w:tcW w:w="4765" w:type="dxa"/>
            <w:shd w:val="clear" w:color="auto" w:fill="auto"/>
            <w:vAlign w:val="center"/>
          </w:tcPr>
          <w:p w14:paraId="20E2B43B" w14:textId="77777777" w:rsidR="00EC333E" w:rsidRPr="004162CD" w:rsidRDefault="00EC333E" w:rsidP="00296139">
            <w:pPr>
              <w:pStyle w:val="TAC"/>
            </w:pPr>
            <w:r w:rsidRPr="004162CD">
              <w:t>Maximum propagation delay contribution to the Round Trip Delay on the radio interface between the gNB and the UE</w:t>
            </w:r>
          </w:p>
        </w:tc>
        <w:tc>
          <w:tcPr>
            <w:tcW w:w="2700" w:type="dxa"/>
            <w:vAlign w:val="center"/>
          </w:tcPr>
          <w:p w14:paraId="3428EEE9" w14:textId="77777777" w:rsidR="00EC333E" w:rsidRPr="004162CD" w:rsidRDefault="00EC333E" w:rsidP="00296139">
            <w:pPr>
              <w:pStyle w:val="TAC"/>
            </w:pPr>
            <w:r w:rsidRPr="004162CD">
              <w:rPr>
                <w:rFonts w:eastAsia="Calibri"/>
              </w:rPr>
              <w:t>541.46ms (</w:t>
            </w:r>
            <w:r w:rsidRPr="004162CD">
              <w:t>Worst case)</w:t>
            </w:r>
          </w:p>
        </w:tc>
        <w:tc>
          <w:tcPr>
            <w:tcW w:w="2468" w:type="dxa"/>
            <w:shd w:val="clear" w:color="auto" w:fill="auto"/>
            <w:vAlign w:val="center"/>
          </w:tcPr>
          <w:p w14:paraId="21623252" w14:textId="77777777" w:rsidR="00EC333E" w:rsidRPr="004162CD" w:rsidRDefault="00EC333E" w:rsidP="00296139">
            <w:pPr>
              <w:pStyle w:val="TAC"/>
            </w:pPr>
            <w:r w:rsidRPr="004162CD">
              <w:t>25.77ms</w:t>
            </w:r>
          </w:p>
        </w:tc>
      </w:tr>
      <w:tr w:rsidR="00EC333E" w:rsidRPr="004162CD" w14:paraId="50FCAD00" w14:textId="77777777" w:rsidTr="00296139">
        <w:trPr>
          <w:cantSplit/>
        </w:trPr>
        <w:tc>
          <w:tcPr>
            <w:tcW w:w="4765" w:type="dxa"/>
            <w:shd w:val="clear" w:color="auto" w:fill="auto"/>
            <w:vAlign w:val="center"/>
          </w:tcPr>
          <w:p w14:paraId="2BAAEE27" w14:textId="77777777" w:rsidR="00EC333E" w:rsidRPr="004162CD" w:rsidRDefault="00EC333E" w:rsidP="00296139">
            <w:pPr>
              <w:pStyle w:val="TAC"/>
            </w:pPr>
            <w:r w:rsidRPr="004162CD">
              <w:t>Minimum propagation delay contribution to the Round Trip Delay on the radio interface between the gNB and the UE</w:t>
            </w:r>
          </w:p>
        </w:tc>
        <w:tc>
          <w:tcPr>
            <w:tcW w:w="2700" w:type="dxa"/>
            <w:vAlign w:val="center"/>
          </w:tcPr>
          <w:p w14:paraId="577F19EB" w14:textId="77777777" w:rsidR="00EC333E" w:rsidRPr="004162CD" w:rsidRDefault="00EC333E" w:rsidP="00296139">
            <w:pPr>
              <w:pStyle w:val="TAC"/>
            </w:pPr>
            <w:r w:rsidRPr="004162CD">
              <w:rPr>
                <w:rFonts w:eastAsia="Calibri"/>
              </w:rPr>
              <w:t>477.48ms</w:t>
            </w:r>
          </w:p>
        </w:tc>
        <w:tc>
          <w:tcPr>
            <w:tcW w:w="2468" w:type="dxa"/>
            <w:shd w:val="clear" w:color="auto" w:fill="auto"/>
            <w:vAlign w:val="center"/>
          </w:tcPr>
          <w:p w14:paraId="42123EB6" w14:textId="77777777" w:rsidR="00EC333E" w:rsidRPr="004162CD" w:rsidRDefault="00EC333E" w:rsidP="00296139">
            <w:pPr>
              <w:pStyle w:val="TAC"/>
            </w:pPr>
            <w:r w:rsidRPr="004162CD">
              <w:t>8ms</w:t>
            </w:r>
          </w:p>
        </w:tc>
      </w:tr>
      <w:tr w:rsidR="00EC333E" w:rsidRPr="004162CD" w14:paraId="058C7368" w14:textId="77777777" w:rsidTr="00296139">
        <w:trPr>
          <w:cantSplit/>
        </w:trPr>
        <w:tc>
          <w:tcPr>
            <w:tcW w:w="4765" w:type="dxa"/>
            <w:shd w:val="clear" w:color="auto" w:fill="auto"/>
            <w:vAlign w:val="center"/>
          </w:tcPr>
          <w:p w14:paraId="0885AD86" w14:textId="77777777" w:rsidR="00EC333E" w:rsidRPr="004162CD" w:rsidRDefault="00EC333E" w:rsidP="00296139">
            <w:pPr>
              <w:pStyle w:val="TAC"/>
            </w:pPr>
            <w:r w:rsidRPr="004162CD">
              <w:t>Maximum Delay variation seen by the UE (Note 3)</w:t>
            </w:r>
          </w:p>
        </w:tc>
        <w:tc>
          <w:tcPr>
            <w:tcW w:w="2700" w:type="dxa"/>
            <w:vAlign w:val="center"/>
          </w:tcPr>
          <w:p w14:paraId="0B5E9CF7" w14:textId="77777777" w:rsidR="00EC333E" w:rsidRPr="004162CD" w:rsidRDefault="00EC333E" w:rsidP="00296139">
            <w:pPr>
              <w:pStyle w:val="TAC"/>
            </w:pPr>
            <w:r w:rsidRPr="004162CD">
              <w:t>Negligible</w:t>
            </w:r>
          </w:p>
        </w:tc>
        <w:tc>
          <w:tcPr>
            <w:tcW w:w="2468" w:type="dxa"/>
            <w:shd w:val="clear" w:color="auto" w:fill="auto"/>
            <w:vAlign w:val="center"/>
          </w:tcPr>
          <w:p w14:paraId="47B85472" w14:textId="77777777" w:rsidR="00EC333E" w:rsidRPr="004162CD" w:rsidRDefault="00EC333E" w:rsidP="00296139">
            <w:pPr>
              <w:pStyle w:val="TAC"/>
            </w:pPr>
            <w:r w:rsidRPr="004162CD">
              <w:t>Up to +/- 40 µs/sec (Worst case)</w:t>
            </w:r>
          </w:p>
        </w:tc>
      </w:tr>
      <w:tr w:rsidR="00EC333E" w:rsidRPr="004162CD" w14:paraId="58421C5F" w14:textId="77777777" w:rsidTr="00296139">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341606" w14:textId="77777777" w:rsidR="00EC333E" w:rsidRPr="004162CD" w:rsidRDefault="00EC333E" w:rsidP="00296139">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013DDBB2" w14:textId="77777777" w:rsidR="00EC333E" w:rsidRPr="004162CD" w:rsidRDefault="00EC333E" w:rsidP="00296139">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D21E45A" w14:textId="77777777" w:rsidR="00EC333E" w:rsidRPr="004162CD" w:rsidRDefault="00EC333E" w:rsidP="00296139">
            <w:pPr>
              <w:pStyle w:val="TAN"/>
            </w:pPr>
            <w:r w:rsidRPr="004162CD">
              <w:t xml:space="preserve">NOTE </w:t>
            </w:r>
            <w:r>
              <w:t>3</w:t>
            </w:r>
            <w:r w:rsidRPr="004162CD">
              <w:t>:</w:t>
            </w:r>
            <w:r w:rsidRPr="004162CD">
              <w:tab/>
              <w:t>Speed of light used for delay calculation is 299792458 m/s.</w:t>
            </w:r>
          </w:p>
        </w:tc>
      </w:tr>
    </w:tbl>
    <w:p w14:paraId="7B475F58" w14:textId="77777777" w:rsidR="00EC333E" w:rsidRPr="00A33D41" w:rsidRDefault="00EC333E" w:rsidP="00EC333E">
      <w:pPr>
        <w:rPr>
          <w:color w:val="0D0D0D"/>
        </w:rPr>
      </w:pPr>
    </w:p>
    <w:p w14:paraId="7C21B651" w14:textId="77777777" w:rsidR="00EC333E" w:rsidRPr="00A33D41" w:rsidRDefault="00EC333E" w:rsidP="00EC333E">
      <w:r w:rsidRPr="00A33D41">
        <w:t>When several non-terrestrial network scenarios feature a maximum in terms of delay constraints, it is sufficient to study only one of these scenarios.</w:t>
      </w:r>
    </w:p>
    <w:p w14:paraId="345C2B4D" w14:textId="77777777" w:rsidR="00EC333E" w:rsidRPr="004162CD" w:rsidRDefault="00EC333E" w:rsidP="00EC333E">
      <w:pPr>
        <w:pStyle w:val="B1"/>
      </w:pPr>
      <w:r w:rsidRPr="004162CD">
        <w:t>-</w:t>
      </w:r>
      <w:r w:rsidRPr="004162CD">
        <w:tab/>
        <w:t>NTN Scenario based on GEO with transparent payload for RT</w:t>
      </w:r>
      <w:r>
        <w:t>T</w:t>
      </w:r>
      <w:r w:rsidRPr="004162CD">
        <w:t xml:space="preserve"> and delay difference constraints</w:t>
      </w:r>
    </w:p>
    <w:p w14:paraId="4EF5F5C6" w14:textId="77777777" w:rsidR="00EC333E" w:rsidRPr="004162CD" w:rsidRDefault="00EC333E" w:rsidP="00EC333E">
      <w:pPr>
        <w:pStyle w:val="B1"/>
      </w:pPr>
      <w:r w:rsidRPr="004162CD">
        <w:t>-</w:t>
      </w:r>
      <w:r w:rsidRPr="004162CD">
        <w:tab/>
        <w:t>NTN Scenario based on LEO with transparent payload and moving beams for the delay variation related constraint</w:t>
      </w:r>
      <w:r>
        <w:t>.</w:t>
      </w:r>
    </w:p>
    <w:p w14:paraId="4CE28DBD" w14:textId="77777777" w:rsidR="00EC333E" w:rsidRPr="00A33D41" w:rsidRDefault="00EC333E" w:rsidP="00EC333E">
      <w:pPr>
        <w:pStyle w:val="Heading2"/>
      </w:pPr>
      <w:bookmarkStart w:id="94" w:name="_Toc66197030"/>
      <w:bookmarkStart w:id="95" w:name="_Toc66198704"/>
      <w:r w:rsidRPr="00A33D41">
        <w:t>7.2</w:t>
      </w:r>
      <w:r w:rsidRPr="00A33D41">
        <w:tab/>
        <w:t>User plane enhancements</w:t>
      </w:r>
      <w:bookmarkEnd w:id="94"/>
      <w:bookmarkEnd w:id="95"/>
    </w:p>
    <w:p w14:paraId="2A645936" w14:textId="77777777" w:rsidR="00EC333E" w:rsidRPr="00A33D41" w:rsidRDefault="00EC333E" w:rsidP="00EC333E">
      <w:pPr>
        <w:pStyle w:val="Heading3"/>
      </w:pPr>
      <w:bookmarkStart w:id="96" w:name="_Toc66197031"/>
      <w:bookmarkStart w:id="97" w:name="_Toc66198705"/>
      <w:r w:rsidRPr="00A33D41">
        <w:t>7.2.1</w:t>
      </w:r>
      <w:r w:rsidRPr="00A33D41">
        <w:tab/>
        <w:t>MAC</w:t>
      </w:r>
      <w:bookmarkEnd w:id="96"/>
      <w:bookmarkEnd w:id="97"/>
    </w:p>
    <w:p w14:paraId="66BF4661" w14:textId="77777777" w:rsidR="00EC333E" w:rsidRPr="00A33D41" w:rsidRDefault="00EC333E" w:rsidP="00EC333E">
      <w:r w:rsidRPr="00A33D41">
        <w:t>The challenges associated with the expiry of MAC timers in NR</w:t>
      </w:r>
      <w:r>
        <w:t xml:space="preserve"> </w:t>
      </w:r>
      <w:r w:rsidRPr="00A33D41">
        <w:t>NTN remain the same in IoT</w:t>
      </w:r>
      <w:r>
        <w:t xml:space="preserve"> </w:t>
      </w:r>
      <w:r w:rsidRPr="00A33D41">
        <w:t xml:space="preserve">NTN and high RTT of NTN is the primary cause of this [10]. The following </w:t>
      </w:r>
      <w:r>
        <w:t>clause</w:t>
      </w:r>
      <w:r w:rsidRPr="00A33D41">
        <w:t>s are adopted from TR 38.821 [3] with suitable amendments for IoT operation.</w:t>
      </w:r>
    </w:p>
    <w:p w14:paraId="52FBE84E" w14:textId="77777777" w:rsidR="00EC333E" w:rsidRPr="00A33D41" w:rsidRDefault="00EC333E" w:rsidP="00EC333E">
      <w:pPr>
        <w:pStyle w:val="Heading4"/>
      </w:pPr>
      <w:bookmarkStart w:id="98" w:name="_Toc66198706"/>
      <w:r w:rsidRPr="00A33D41">
        <w:t>7.2.1.1</w:t>
      </w:r>
      <w:r w:rsidRPr="00A33D41">
        <w:tab/>
        <w:t xml:space="preserve">Random </w:t>
      </w:r>
      <w:r>
        <w:t>a</w:t>
      </w:r>
      <w:r w:rsidRPr="00A33D41">
        <w:t>ccess</w:t>
      </w:r>
      <w:bookmarkEnd w:id="98"/>
    </w:p>
    <w:p w14:paraId="250BD5D9" w14:textId="77777777" w:rsidR="00EC333E" w:rsidRPr="001539F4" w:rsidRDefault="00EC333E" w:rsidP="00EC333E">
      <w:pPr>
        <w:rPr>
          <w:rFonts w:eastAsia="SimSun"/>
          <w:b/>
          <w:bCs/>
        </w:rPr>
      </w:pPr>
      <w:r w:rsidRPr="001539F4">
        <w:rPr>
          <w:rFonts w:eastAsia="SimSun"/>
          <w:b/>
          <w:bCs/>
        </w:rPr>
        <w:t>Enhancement to random access (RA) response window</w:t>
      </w:r>
    </w:p>
    <w:p w14:paraId="5217B3AF" w14:textId="77777777" w:rsidR="00EC333E" w:rsidRPr="00CB5781" w:rsidRDefault="00EC333E" w:rsidP="00EC333E">
      <w:pPr>
        <w:rPr>
          <w:i/>
          <w:iCs/>
        </w:rPr>
      </w:pPr>
      <w:r w:rsidRPr="00CB5781">
        <w:rPr>
          <w:i/>
          <w:iCs/>
        </w:rPr>
        <w:t>Problem Statement</w:t>
      </w:r>
    </w:p>
    <w:p w14:paraId="72550FD8" w14:textId="77777777" w:rsidR="00EC333E" w:rsidRPr="00A33D41" w:rsidRDefault="00EC333E" w:rsidP="00EC333E">
      <w:r w:rsidRPr="00A33D41">
        <w:t>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than a certain number of preambles have been transmitted with no valid response during the RA Response window, a random access problem is indicated to upper layers.</w:t>
      </w:r>
    </w:p>
    <w:p w14:paraId="444DD86A" w14:textId="77777777" w:rsidR="00EC333E" w:rsidRPr="00A33D41" w:rsidRDefault="00EC333E" w:rsidP="00EC333E">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t xml:space="preserve"> </w:t>
      </w:r>
      <w:r w:rsidRPr="00A33D41">
        <w:t>NTN.</w:t>
      </w:r>
    </w:p>
    <w:p w14:paraId="79743997" w14:textId="77777777" w:rsidR="00EC333E" w:rsidRPr="00CB5781" w:rsidRDefault="00EC333E" w:rsidP="00EC333E">
      <w:pPr>
        <w:rPr>
          <w:i/>
          <w:iCs/>
        </w:rPr>
      </w:pPr>
      <w:r w:rsidRPr="00CB5781">
        <w:rPr>
          <w:i/>
          <w:iCs/>
        </w:rPr>
        <w:t>Solution Overview</w:t>
      </w:r>
    </w:p>
    <w:p w14:paraId="7AD242F3" w14:textId="77777777" w:rsidR="00EC333E" w:rsidRPr="00A33D41" w:rsidRDefault="00EC333E" w:rsidP="00EC333E">
      <w:r w:rsidRPr="00A33D41">
        <w:t>Similar to NR</w:t>
      </w:r>
      <w:r>
        <w:t xml:space="preserve"> </w:t>
      </w:r>
      <w:r w:rsidRPr="00A33D41">
        <w:t>NTN [3], the offset can be adjusted to delay the start of the RA Response window for IoT</w:t>
      </w:r>
      <w:r>
        <w:t xml:space="preserve"> </w:t>
      </w:r>
      <w:r w:rsidRPr="00A33D41">
        <w:t>NTN [10]. If the start of the ra-ResponseWindow is accurately compensated and no extension of repetition is required, there is no need to extend the ra-ResponseWindowSize for IoT NTN.</w:t>
      </w:r>
    </w:p>
    <w:p w14:paraId="6F5F5019" w14:textId="77777777" w:rsidR="00EC333E" w:rsidRPr="00A33D41" w:rsidRDefault="00EC333E" w:rsidP="00EC333E">
      <w:pPr>
        <w:rPr>
          <w:rFonts w:eastAsia="SimSun"/>
          <w:color w:val="0D0D0D"/>
        </w:rPr>
      </w:pPr>
    </w:p>
    <w:p w14:paraId="3690B79C" w14:textId="77777777" w:rsidR="00EC333E" w:rsidRPr="00B25DC8" w:rsidRDefault="00EC333E" w:rsidP="00EC333E">
      <w:pPr>
        <w:rPr>
          <w:rFonts w:eastAsia="SimSun"/>
          <w:b/>
          <w:bCs/>
        </w:rPr>
      </w:pPr>
      <w:r w:rsidRPr="00B25DC8">
        <w:rPr>
          <w:rFonts w:eastAsia="SimSun"/>
          <w:b/>
          <w:bCs/>
        </w:rPr>
        <w:t>Enhancement to contention resolution timer</w:t>
      </w:r>
    </w:p>
    <w:p w14:paraId="68E09E22" w14:textId="77777777" w:rsidR="00EC333E" w:rsidRPr="001539F4" w:rsidRDefault="00EC333E" w:rsidP="00EC333E">
      <w:r w:rsidRPr="001539F4">
        <w:lastRenderedPageBreak/>
        <w:t>Problem Statement</w:t>
      </w:r>
    </w:p>
    <w:p w14:paraId="0C1F5C9D" w14:textId="77777777" w:rsidR="00EC333E" w:rsidRPr="00A33D41" w:rsidRDefault="00EC333E" w:rsidP="00EC333E">
      <w:pPr>
        <w:rPr>
          <w:color w:val="171717"/>
        </w:rPr>
      </w:pPr>
      <w:r w:rsidRPr="00A33D41">
        <w:rPr>
          <w:color w:val="171717"/>
        </w:rPr>
        <w:t>When the UE sends an RRC Connection Request (Msg3), it will monitor for Msg4 in order to resolve a possible random-access contention. The mac-ContentionResolutionTimer starts after Msg3 transmission. The maximum configurable value of mac-ContentionResolutionTimer is large enough to cover the Round Trip Delay in NTN. However, to save UE power, the behavior of mac-ContentionResolutionTimer should be modified to support NTN.</w:t>
      </w:r>
    </w:p>
    <w:p w14:paraId="2A30B9D8" w14:textId="77777777" w:rsidR="00EC333E" w:rsidRPr="00CB5781" w:rsidRDefault="00EC333E" w:rsidP="00EC333E">
      <w:pPr>
        <w:rPr>
          <w:i/>
          <w:iCs/>
        </w:rPr>
      </w:pPr>
      <w:r w:rsidRPr="00CB5781">
        <w:rPr>
          <w:i/>
          <w:iCs/>
        </w:rPr>
        <w:t>Solution Overview</w:t>
      </w:r>
    </w:p>
    <w:p w14:paraId="2A565FE6" w14:textId="77777777" w:rsidR="00EC333E" w:rsidRPr="00A33D41" w:rsidRDefault="00EC333E" w:rsidP="00EC333E">
      <w:r w:rsidRPr="00A33D41">
        <w:t>Similar to NR</w:t>
      </w:r>
      <w:r>
        <w:t xml:space="preserve"> </w:t>
      </w:r>
      <w:r w:rsidRPr="00A33D41">
        <w:t xml:space="preserve">NTN [3], introduce an offset to delay the start of the </w:t>
      </w:r>
      <w:r w:rsidRPr="00A33D41">
        <w:rPr>
          <w:i/>
          <w:color w:val="171717"/>
        </w:rPr>
        <w:t>mac-ContentionResolutionTimer</w:t>
      </w:r>
      <w:r w:rsidRPr="00A33D41">
        <w:t xml:space="preserve"> for IoT</w:t>
      </w:r>
      <w:r>
        <w:t xml:space="preserve"> </w:t>
      </w:r>
      <w:r w:rsidRPr="00A33D41">
        <w:t>NTN [10].</w:t>
      </w:r>
    </w:p>
    <w:p w14:paraId="4EA9B885" w14:textId="77777777" w:rsidR="00EC333E" w:rsidRPr="00A33D41" w:rsidRDefault="00EC333E" w:rsidP="00EC333E">
      <w:pPr>
        <w:pStyle w:val="Heading4"/>
      </w:pPr>
      <w:bookmarkStart w:id="99" w:name="_Toc66198707"/>
      <w:r w:rsidRPr="00A33D41">
        <w:t>7.2.1.2</w:t>
      </w:r>
      <w:r w:rsidRPr="00A33D41">
        <w:tab/>
        <w:t xml:space="preserve">Discontinuous </w:t>
      </w:r>
      <w:r>
        <w:t>r</w:t>
      </w:r>
      <w:r w:rsidRPr="00A33D41">
        <w:t>eception (DRX)</w:t>
      </w:r>
      <w:bookmarkEnd w:id="99"/>
    </w:p>
    <w:p w14:paraId="6018A879" w14:textId="77777777" w:rsidR="00EC333E" w:rsidRPr="001539F4" w:rsidRDefault="00EC333E" w:rsidP="00EC333E">
      <w:pPr>
        <w:rPr>
          <w:i/>
          <w:iCs/>
        </w:rPr>
      </w:pPr>
      <w:r w:rsidRPr="001539F4">
        <w:rPr>
          <w:i/>
          <w:iCs/>
        </w:rPr>
        <w:t>Problem Statement</w:t>
      </w:r>
    </w:p>
    <w:p w14:paraId="2D0401D9" w14:textId="77777777" w:rsidR="00EC333E" w:rsidRPr="00A33D41" w:rsidRDefault="00EC333E" w:rsidP="00EC333E">
      <w:r w:rsidRPr="00A33D41">
        <w:t>The Discontinuous Reception (DRX) supports UE battery saving by reducing the PDCCH monitoring time. Several RRC configurable parameters are used to configure DRX. [7, TS36.331]</w:t>
      </w:r>
    </w:p>
    <w:p w14:paraId="0DC7BE26" w14:textId="77777777" w:rsidR="00EC333E" w:rsidRPr="00A33D41" w:rsidRDefault="00EC333E" w:rsidP="00EC333E">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100" w:name="_Hlk63283108"/>
      <w:r w:rsidRPr="00A33D41">
        <w:rPr>
          <w:iCs/>
        </w:rPr>
        <w:t xml:space="preserve"> </w:t>
      </w:r>
      <w:bookmarkEnd w:id="100"/>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Pr>
          <w:iCs/>
        </w:rPr>
        <w:t xml:space="preserve"> </w:t>
      </w:r>
      <w:r w:rsidRPr="00A33D41">
        <w:rPr>
          <w:iCs/>
        </w:rPr>
        <w:t>NTN.</w:t>
      </w:r>
    </w:p>
    <w:p w14:paraId="42D662E3" w14:textId="77777777" w:rsidR="00EC333E" w:rsidRPr="00A33D41" w:rsidRDefault="00EC333E" w:rsidP="00EC333E">
      <w:r w:rsidRPr="00A33D41">
        <w:t xml:space="preserve">Modification of the remaining timers related to </w:t>
      </w:r>
      <w:r w:rsidRPr="00A33D41">
        <w:rPr>
          <w:lang w:eastAsia="ko-KR"/>
        </w:rPr>
        <w:t>DRX is not needed to support IoT</w:t>
      </w:r>
      <w:r>
        <w:rPr>
          <w:lang w:eastAsia="ko-KR"/>
        </w:rPr>
        <w:t xml:space="preserve"> </w:t>
      </w:r>
      <w:r w:rsidRPr="00A33D41">
        <w:t>NTN, similar to NR</w:t>
      </w:r>
      <w:r>
        <w:t xml:space="preserve"> </w:t>
      </w:r>
      <w:r w:rsidRPr="00A33D41">
        <w:t>NTN [3].</w:t>
      </w:r>
    </w:p>
    <w:p w14:paraId="359C8950" w14:textId="77777777" w:rsidR="00EC333E" w:rsidRPr="00CB5781" w:rsidRDefault="00EC333E" w:rsidP="00EC333E">
      <w:pPr>
        <w:rPr>
          <w:i/>
          <w:iCs/>
        </w:rPr>
      </w:pPr>
      <w:r w:rsidRPr="00CB5781">
        <w:rPr>
          <w:i/>
          <w:iCs/>
        </w:rPr>
        <w:t>Solution Overview</w:t>
      </w:r>
    </w:p>
    <w:p w14:paraId="514C9CA6" w14:textId="77777777" w:rsidR="00EC333E" w:rsidRPr="00A33D41" w:rsidRDefault="00EC333E" w:rsidP="00EC333E">
      <w:pPr>
        <w:rPr>
          <w:iCs/>
        </w:rPr>
      </w:pPr>
      <w:r w:rsidRPr="00A33D41">
        <w:t>As the challenges associated with the expiry of MAC timers in NR</w:t>
      </w:r>
      <w:r>
        <w:t xml:space="preserve"> </w:t>
      </w:r>
      <w:r w:rsidRPr="00A33D41">
        <w:t>NTN [3] remain the same in IoT</w:t>
      </w:r>
      <w:r>
        <w:t xml:space="preserve"> </w:t>
      </w:r>
      <w:r w:rsidRPr="00A33D41">
        <w:t>NTN, it is assumed that the same solutions as NR</w:t>
      </w:r>
      <w:r>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Pr>
          <w:iCs/>
        </w:rPr>
        <w:t xml:space="preserve"> </w:t>
      </w:r>
      <w:r w:rsidRPr="00A33D41">
        <w:rPr>
          <w:iCs/>
        </w:rPr>
        <w:t>NTN</w:t>
      </w:r>
      <w:r w:rsidRPr="00A33D41">
        <w:t xml:space="preserve"> [10]</w:t>
      </w:r>
      <w:r w:rsidRPr="00A33D41">
        <w:rPr>
          <w:iCs/>
        </w:rPr>
        <w:t>.</w:t>
      </w:r>
    </w:p>
    <w:p w14:paraId="03227D4D" w14:textId="77777777" w:rsidR="00EC333E" w:rsidRPr="00A33D41" w:rsidRDefault="00EC333E" w:rsidP="00EC333E">
      <w:pPr>
        <w:pStyle w:val="Heading4"/>
      </w:pPr>
      <w:bookmarkStart w:id="101" w:name="_Toc66198708"/>
      <w:r w:rsidRPr="00A33D41">
        <w:t>7.2.1.3</w:t>
      </w:r>
      <w:r w:rsidRPr="00A33D41">
        <w:tab/>
        <w:t xml:space="preserve">Scheduling </w:t>
      </w:r>
      <w:r>
        <w:t>r</w:t>
      </w:r>
      <w:r w:rsidRPr="00A33D41">
        <w:t>equest</w:t>
      </w:r>
      <w:bookmarkEnd w:id="101"/>
    </w:p>
    <w:p w14:paraId="5D2DA326" w14:textId="77777777" w:rsidR="00EC333E" w:rsidRPr="001539F4" w:rsidRDefault="00EC333E" w:rsidP="00EC333E">
      <w:pPr>
        <w:rPr>
          <w:i/>
          <w:iCs/>
        </w:rPr>
      </w:pPr>
      <w:r w:rsidRPr="001539F4">
        <w:rPr>
          <w:i/>
          <w:iCs/>
        </w:rPr>
        <w:t>Problem Statement</w:t>
      </w:r>
    </w:p>
    <w:p w14:paraId="3AD8E124" w14:textId="77777777" w:rsidR="00EC333E" w:rsidRPr="00A33D41" w:rsidRDefault="00EC333E" w:rsidP="00EC333E">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r w:rsidRPr="00A33D41">
        <w:rPr>
          <w:i/>
          <w:lang w:eastAsia="ja-JP"/>
        </w:rPr>
        <w:t>sr-ProhibitTimer</w:t>
      </w:r>
      <w:r w:rsidRPr="00A33D41">
        <w:rPr>
          <w:lang w:eastAsia="ja-JP"/>
        </w:rPr>
        <w:t xml:space="preserve">) is active, no further SR is initiated. The </w:t>
      </w:r>
      <w:r w:rsidRPr="00A33D41">
        <w:rPr>
          <w:i/>
          <w:lang w:eastAsia="ja-JP"/>
        </w:rPr>
        <w:t>sr-ProhibitTimer</w:t>
      </w:r>
      <w:r w:rsidRPr="00A33D41">
        <w:rPr>
          <w:lang w:eastAsia="ja-JP"/>
        </w:rPr>
        <w:t xml:space="preserve"> will at latest expire after </w:t>
      </w:r>
      <w:r w:rsidRPr="00933CC3">
        <w:rPr>
          <w:lang w:val="en-US"/>
        </w:rPr>
        <w:t>7 SR periods</w:t>
      </w:r>
      <w:r w:rsidRPr="00A33D41" w:rsidDel="001538A8">
        <w:rPr>
          <w:lang w:eastAsia="ja-JP"/>
        </w:rPr>
        <w:t xml:space="preserve"> </w:t>
      </w:r>
      <w:r w:rsidRPr="00A33D41">
        <w:rPr>
          <w:lang w:eastAsia="ja-JP"/>
        </w:rPr>
        <w:t xml:space="preserve">for eMTC or </w:t>
      </w:r>
      <w:r>
        <w:t xml:space="preserve">after </w:t>
      </w:r>
      <w:r w:rsidRPr="00933CC3">
        <w:rPr>
          <w:lang w:val="en-US"/>
        </w:rPr>
        <w:t>7</w:t>
      </w:r>
      <w:r>
        <w:t xml:space="preserve"> NPRACH opportunities</w:t>
      </w:r>
      <w:r w:rsidRPr="00A33D41">
        <w:rPr>
          <w:lang w:eastAsia="ja-JP"/>
        </w:rPr>
        <w:t xml:space="preserve"> for NB-IoT [7]</w:t>
      </w:r>
      <w:r>
        <w:rPr>
          <w:lang w:eastAsia="ja-JP"/>
        </w:rPr>
        <w:t>.</w:t>
      </w:r>
      <w:r w:rsidRPr="001538A8">
        <w:rPr>
          <w:lang w:val="en-US"/>
        </w:rPr>
        <w:t xml:space="preserve"> </w:t>
      </w:r>
      <w:r w:rsidRPr="00933CC3">
        <w:rPr>
          <w:lang w:val="en-US"/>
        </w:rPr>
        <w:t xml:space="preserve">After the expiry of </w:t>
      </w:r>
      <w:r w:rsidRPr="00933CC3">
        <w:rPr>
          <w:i/>
          <w:iCs/>
          <w:lang w:val="en-US"/>
        </w:rPr>
        <w:t>sr-ProhibitTimer</w:t>
      </w:r>
      <w:r w:rsidRPr="00933CC3">
        <w:rPr>
          <w:lang w:val="en-US"/>
        </w:rPr>
        <w:t>, a SR will be</w:t>
      </w:r>
      <w:r w:rsidRPr="00933CC3">
        <w:rPr>
          <w:lang w:eastAsia="ja-JP"/>
        </w:rPr>
        <w:t xml:space="preserve"> </w:t>
      </w:r>
      <w:r w:rsidRPr="00A33D41">
        <w:rPr>
          <w:lang w:eastAsia="ja-JP"/>
        </w:rPr>
        <w:t>initiate</w:t>
      </w:r>
      <w:r>
        <w:rPr>
          <w:lang w:eastAsia="ja-JP"/>
        </w:rPr>
        <w:t>d</w:t>
      </w:r>
      <w:r w:rsidRPr="00A33D41">
        <w:rPr>
          <w:lang w:eastAsia="ja-JP"/>
        </w:rPr>
        <w:t>. For GEO systems the value range may not be sufficient because of the large RTT.</w:t>
      </w:r>
    </w:p>
    <w:p w14:paraId="2D4207FB" w14:textId="77777777" w:rsidR="00EC333E" w:rsidRPr="00CB5781" w:rsidRDefault="00EC333E" w:rsidP="00EC333E">
      <w:pPr>
        <w:rPr>
          <w:i/>
          <w:iCs/>
        </w:rPr>
      </w:pPr>
      <w:r w:rsidRPr="00CB5781">
        <w:rPr>
          <w:i/>
          <w:iCs/>
        </w:rPr>
        <w:t>Solution Overview</w:t>
      </w:r>
    </w:p>
    <w:p w14:paraId="59390338" w14:textId="77777777" w:rsidR="00EC333E" w:rsidRPr="001538A8" w:rsidRDefault="00EC333E" w:rsidP="00EC333E">
      <w:pPr>
        <w:rPr>
          <w:rFonts w:eastAsia="PMingLiU"/>
        </w:rPr>
      </w:pPr>
      <w:r w:rsidRPr="001538A8">
        <w:rPr>
          <w:rFonts w:eastAsia="PMingLiU"/>
          <w:lang w:eastAsia="ja-JP"/>
        </w:rPr>
        <w:t xml:space="preserve">The </w:t>
      </w:r>
      <w:r w:rsidRPr="001538A8">
        <w:rPr>
          <w:rFonts w:eastAsia="PMingLiU"/>
          <w:i/>
          <w:iCs/>
          <w:lang w:eastAsia="ja-JP"/>
        </w:rPr>
        <w:t>sr-ProhibitTimer</w:t>
      </w:r>
      <w:r w:rsidRPr="001538A8">
        <w:rPr>
          <w:rFonts w:eastAsia="PMingLiU"/>
          <w:lang w:eastAsia="ja-JP"/>
        </w:rPr>
        <w:t xml:space="preserve"> will be modified for including larger values to support IoT NTN. Alignment to NR NTN can be considered.</w:t>
      </w:r>
    </w:p>
    <w:p w14:paraId="7B3D6FC7" w14:textId="77777777" w:rsidR="00EC333E" w:rsidRPr="004162CD" w:rsidRDefault="00EC333E" w:rsidP="00EC333E">
      <w:pPr>
        <w:pStyle w:val="Heading4"/>
      </w:pPr>
      <w:bookmarkStart w:id="102" w:name="_Toc66198709"/>
      <w:r w:rsidRPr="004162CD">
        <w:t>7.2.1.4</w:t>
      </w:r>
      <w:r w:rsidRPr="004162CD">
        <w:tab/>
        <w:t>HARQ</w:t>
      </w:r>
      <w:bookmarkEnd w:id="102"/>
    </w:p>
    <w:p w14:paraId="7EF62FD5" w14:textId="77777777" w:rsidR="00EC333E" w:rsidRPr="004162CD" w:rsidRDefault="00EC333E" w:rsidP="00EC333E">
      <w:pPr>
        <w:pStyle w:val="EditorsNote"/>
      </w:pPr>
      <w:r w:rsidRPr="004162CD">
        <w:t>Editor</w:t>
      </w:r>
      <w:r>
        <w:t>'</w:t>
      </w:r>
      <w:r w:rsidRPr="004162CD">
        <w:t xml:space="preserve">s Note: </w:t>
      </w:r>
      <w:r>
        <w:t>This clause will be updated based on further agreements on HARQ, e.g., whether to disable HARQ feedback</w:t>
      </w:r>
      <w:r w:rsidRPr="004162CD">
        <w:t>.</w:t>
      </w:r>
    </w:p>
    <w:p w14:paraId="4595F909" w14:textId="77777777" w:rsidR="00EC333E" w:rsidRPr="00A33D41" w:rsidRDefault="00EC333E" w:rsidP="00EC333E">
      <w:pPr>
        <w:pStyle w:val="Heading4"/>
      </w:pPr>
      <w:bookmarkStart w:id="103" w:name="_Toc66198710"/>
      <w:r w:rsidRPr="00A33D41">
        <w:t>7.2.1.5</w:t>
      </w:r>
      <w:r w:rsidRPr="00A33D41">
        <w:tab/>
        <w:t>Uplink scheduling</w:t>
      </w:r>
      <w:bookmarkEnd w:id="103"/>
    </w:p>
    <w:p w14:paraId="257FB573" w14:textId="77777777" w:rsidR="00EC333E" w:rsidRPr="00A33D41" w:rsidRDefault="00EC333E" w:rsidP="00EC333E">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2F60B4D3" w14:textId="77777777" w:rsidR="00EC333E" w:rsidRPr="00A33D41" w:rsidRDefault="00EC333E" w:rsidP="00EC333E">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Pr>
          <w:lang w:eastAsia="ja-JP"/>
        </w:rPr>
        <w:t xml:space="preserve"> </w:t>
      </w:r>
      <w:r w:rsidRPr="00A33D41">
        <w:rPr>
          <w:lang w:eastAsia="ja-JP"/>
        </w:rPr>
        <w:t>NTN. However, unlike NR</w:t>
      </w:r>
      <w:r>
        <w:rPr>
          <w:lang w:eastAsia="ja-JP"/>
        </w:rPr>
        <w:t xml:space="preserve"> </w:t>
      </w:r>
      <w:r w:rsidRPr="00A33D41">
        <w:rPr>
          <w:lang w:eastAsia="ja-JP"/>
        </w:rPr>
        <w:t xml:space="preserve">NTN, </w:t>
      </w:r>
      <w:bookmarkStart w:id="104" w:name="_Hlk63115971"/>
      <w:r w:rsidRPr="00A33D41">
        <w:rPr>
          <w:lang w:eastAsia="ja-JP"/>
        </w:rPr>
        <w:t>UL scheduling enhancements for delay reduction is not neede</w:t>
      </w:r>
      <w:bookmarkEnd w:id="104"/>
      <w:r w:rsidRPr="00A33D41">
        <w:rPr>
          <w:lang w:eastAsia="ja-JP"/>
        </w:rPr>
        <w:t>d for NB-IoT NTN as latency is not a critical performance requirement for IoT devices</w:t>
      </w:r>
      <w:r w:rsidRPr="00A33D41">
        <w:t xml:space="preserve"> [10]</w:t>
      </w:r>
      <w:r w:rsidRPr="00A33D41">
        <w:rPr>
          <w:lang w:eastAsia="ja-JP"/>
        </w:rPr>
        <w:t>.</w:t>
      </w:r>
    </w:p>
    <w:p w14:paraId="2C05D766" w14:textId="77777777" w:rsidR="00EC333E" w:rsidRPr="0060352F" w:rsidRDefault="00EC333E" w:rsidP="00EC333E">
      <w:pPr>
        <w:pStyle w:val="EditorsNote"/>
        <w:rPr>
          <w:rFonts w:eastAsia="Calibri"/>
        </w:rPr>
      </w:pPr>
      <w:r w:rsidRPr="0060352F">
        <w:rPr>
          <w:rFonts w:eastAsia="Calibri"/>
        </w:rPr>
        <w:lastRenderedPageBreak/>
        <w:t>Editor</w:t>
      </w:r>
      <w:r>
        <w:rPr>
          <w:rFonts w:eastAsia="Calibri"/>
        </w:rPr>
        <w:t>'</w:t>
      </w:r>
      <w:r w:rsidRPr="0060352F">
        <w:rPr>
          <w:rFonts w:eastAsia="Calibri"/>
        </w:rPr>
        <w:t xml:space="preserve">s Note: </w:t>
      </w:r>
      <w:r w:rsidRPr="006240B9">
        <w:t>UL scheduling enhancements for delay reduction might be needed for LTE-M UEs over NTN</w:t>
      </w:r>
      <w:r>
        <w:t>.</w:t>
      </w:r>
    </w:p>
    <w:p w14:paraId="7725283D" w14:textId="77777777" w:rsidR="00EC333E" w:rsidRPr="00A33D41" w:rsidRDefault="00EC333E" w:rsidP="00EC333E">
      <w:pPr>
        <w:pStyle w:val="Heading3"/>
      </w:pPr>
      <w:bookmarkStart w:id="105" w:name="_Toc66197032"/>
      <w:bookmarkStart w:id="106" w:name="_Toc66198711"/>
      <w:r w:rsidRPr="00A33D41">
        <w:t>7.2.2</w:t>
      </w:r>
      <w:r w:rsidRPr="00A33D41">
        <w:tab/>
        <w:t>RLC</w:t>
      </w:r>
      <w:bookmarkEnd w:id="105"/>
      <w:bookmarkEnd w:id="106"/>
    </w:p>
    <w:p w14:paraId="6785913D" w14:textId="77777777" w:rsidR="00EC333E" w:rsidRPr="00A33D41" w:rsidRDefault="00EC333E" w:rsidP="00EC333E">
      <w:pPr>
        <w:pStyle w:val="Heading4"/>
      </w:pPr>
      <w:bookmarkStart w:id="107" w:name="_Toc66198712"/>
      <w:r w:rsidRPr="00A33D41">
        <w:t>7.2.2.1</w:t>
      </w:r>
      <w:r w:rsidRPr="00A33D41">
        <w:tab/>
        <w:t>Reordering timer</w:t>
      </w:r>
      <w:bookmarkEnd w:id="107"/>
    </w:p>
    <w:p w14:paraId="0A21AC5A" w14:textId="77777777" w:rsidR="00EC333E" w:rsidRPr="001539F4" w:rsidRDefault="00EC333E" w:rsidP="00EC333E">
      <w:pPr>
        <w:rPr>
          <w:i/>
          <w:iCs/>
        </w:rPr>
      </w:pPr>
      <w:r w:rsidRPr="001539F4">
        <w:rPr>
          <w:i/>
          <w:iCs/>
        </w:rPr>
        <w:t>Problem Statement</w:t>
      </w:r>
    </w:p>
    <w:p w14:paraId="48DDAE58" w14:textId="77777777" w:rsidR="00EC333E" w:rsidRPr="00A33D41" w:rsidRDefault="00EC333E" w:rsidP="00EC333E">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[7]. Large propagation delay might have impacts on </w:t>
      </w:r>
      <w:r w:rsidRPr="00A33D41">
        <w:rPr>
          <w:i/>
        </w:rPr>
        <w:t>t-Reordering</w:t>
      </w:r>
      <w:r w:rsidRPr="00A33D41">
        <w:t xml:space="preserve"> timer.</w:t>
      </w:r>
    </w:p>
    <w:p w14:paraId="7B7641E7" w14:textId="77777777" w:rsidR="00EC333E" w:rsidRPr="00CB5781" w:rsidRDefault="00EC333E" w:rsidP="00EC333E">
      <w:pPr>
        <w:rPr>
          <w:i/>
          <w:iCs/>
        </w:rPr>
      </w:pPr>
      <w:r w:rsidRPr="00CB5781">
        <w:rPr>
          <w:i/>
          <w:iCs/>
        </w:rPr>
        <w:t>Solution Overview</w:t>
      </w:r>
    </w:p>
    <w:p w14:paraId="02CB3641" w14:textId="77777777" w:rsidR="00EC333E" w:rsidRPr="00996442" w:rsidRDefault="00EC333E" w:rsidP="00EC333E">
      <w:pPr>
        <w:pStyle w:val="EditorsNote"/>
        <w:ind w:left="0" w:firstLine="0"/>
        <w:rPr>
          <w:color w:val="auto"/>
        </w:rPr>
      </w:pPr>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p>
    <w:p w14:paraId="48ED0E7D" w14:textId="77777777" w:rsidR="00EC333E" w:rsidRPr="00A33D41" w:rsidRDefault="00EC333E" w:rsidP="00EC333E">
      <w:pPr>
        <w:pStyle w:val="Heading4"/>
      </w:pPr>
      <w:bookmarkStart w:id="108" w:name="_Toc66198713"/>
      <w:r w:rsidRPr="00A33D41">
        <w:t>7.2.2.2</w:t>
      </w:r>
      <w:r w:rsidRPr="00A33D41">
        <w:tab/>
        <w:t xml:space="preserve">RLC </w:t>
      </w:r>
      <w:r>
        <w:t>s</w:t>
      </w:r>
      <w:r w:rsidRPr="00A33D41">
        <w:t xml:space="preserve">equence </w:t>
      </w:r>
      <w:r>
        <w:t>n</w:t>
      </w:r>
      <w:r w:rsidRPr="00A33D41">
        <w:t>umbers</w:t>
      </w:r>
      <w:bookmarkEnd w:id="108"/>
    </w:p>
    <w:p w14:paraId="4951B810" w14:textId="77777777" w:rsidR="00EC333E" w:rsidRPr="00A33D41" w:rsidRDefault="00EC333E" w:rsidP="00EC333E">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t xml:space="preserve"> </w:t>
      </w:r>
      <w:r w:rsidRPr="00A33D41">
        <w:t>NTN are significantly lower than NR</w:t>
      </w:r>
      <w:r>
        <w:t xml:space="preserve"> </w:t>
      </w:r>
      <w:r w:rsidRPr="00A33D41">
        <w:t>NTN, there is no need to extend the RLC SN length for IoT</w:t>
      </w:r>
      <w:r>
        <w:t xml:space="preserve"> </w:t>
      </w:r>
      <w:r w:rsidRPr="00A33D41">
        <w:t>NTN.</w:t>
      </w:r>
    </w:p>
    <w:p w14:paraId="5F0F28CF" w14:textId="77777777" w:rsidR="00EC333E" w:rsidRPr="00A33D41" w:rsidRDefault="00EC333E" w:rsidP="00EC333E">
      <w:pPr>
        <w:pStyle w:val="Heading3"/>
      </w:pPr>
      <w:bookmarkStart w:id="109" w:name="_Toc66197033"/>
      <w:bookmarkStart w:id="110" w:name="_Toc66198714"/>
      <w:r w:rsidRPr="00A33D41">
        <w:t>7.2.3</w:t>
      </w:r>
      <w:r w:rsidRPr="00A33D41">
        <w:tab/>
        <w:t>PDCP</w:t>
      </w:r>
      <w:bookmarkEnd w:id="109"/>
      <w:bookmarkEnd w:id="110"/>
    </w:p>
    <w:p w14:paraId="639D75B9" w14:textId="77777777" w:rsidR="00EC333E" w:rsidRPr="00A33D41" w:rsidRDefault="00EC333E" w:rsidP="00EC333E">
      <w:pPr>
        <w:pStyle w:val="Heading4"/>
      </w:pPr>
      <w:bookmarkStart w:id="111" w:name="_Toc66198715"/>
      <w:r w:rsidRPr="00A33D41">
        <w:t>7.2.3.1</w:t>
      </w:r>
      <w:r w:rsidRPr="00A33D41">
        <w:tab/>
        <w:t>Discard timer</w:t>
      </w:r>
      <w:bookmarkEnd w:id="111"/>
    </w:p>
    <w:p w14:paraId="2ABA22F5" w14:textId="77777777" w:rsidR="00EC333E" w:rsidRPr="00A33D41" w:rsidRDefault="00EC333E" w:rsidP="00EC333E">
      <w:r w:rsidRPr="00A33D41">
        <w:t xml:space="preserve">The transmitting PDCP entity shall discard the PDCP SDU when the </w:t>
      </w:r>
      <w:r w:rsidRPr="00A33D41">
        <w:rPr>
          <w:i/>
        </w:rPr>
        <w:t>discardTimer</w:t>
      </w:r>
      <w:r w:rsidRPr="00A33D41">
        <w:t xml:space="preserve"> expires for a PDCP SDU or when a status report confirms the successful delivery [9]. The </w:t>
      </w:r>
      <w:r w:rsidRPr="00A33D41">
        <w:rPr>
          <w:i/>
        </w:rPr>
        <w:t>discardTimer</w:t>
      </w:r>
      <w:r w:rsidRPr="00A33D41">
        <w:t xml:space="preserve"> can be configured up to 1500ms for eMTC and up to 81920ms for NB-IoT, or can be switched off by choosing infinity. The </w:t>
      </w:r>
      <w:r w:rsidRPr="00A33D41">
        <w:rPr>
          <w:i/>
        </w:rPr>
        <w:t>discardTimer</w:t>
      </w:r>
      <w:r w:rsidRPr="00A33D41">
        <w:t xml:space="preserve"> mainly reflects the QoS requirements of the packets belonging to a service. </w:t>
      </w:r>
    </w:p>
    <w:p w14:paraId="41DBE84C" w14:textId="77777777" w:rsidR="00EC333E" w:rsidRPr="00590C71" w:rsidRDefault="00EC333E" w:rsidP="00EC333E">
      <w:pPr>
        <w:pStyle w:val="EditorsNote"/>
        <w:jc w:val="both"/>
      </w:pPr>
      <w:r w:rsidRPr="00590C71">
        <w:t>Editor</w:t>
      </w:r>
      <w:r>
        <w:t>'</w:t>
      </w:r>
      <w:r w:rsidRPr="00590C71">
        <w:t>s Note: It is FFS if there is a need to extend PDCP discardTimer in IoT</w:t>
      </w:r>
      <w:r>
        <w:t xml:space="preserve"> </w:t>
      </w:r>
      <w:r w:rsidRPr="00590C71">
        <w:t>NTN.</w:t>
      </w:r>
    </w:p>
    <w:p w14:paraId="2C6B768A" w14:textId="77777777" w:rsidR="00EC333E" w:rsidRPr="00A33D41" w:rsidRDefault="00EC333E" w:rsidP="00EC333E">
      <w:pPr>
        <w:pStyle w:val="Heading4"/>
      </w:pPr>
      <w:bookmarkStart w:id="112" w:name="_Toc66198716"/>
      <w:r w:rsidRPr="00A33D41">
        <w:t>7.2.3.2</w:t>
      </w:r>
      <w:r w:rsidRPr="00A33D41">
        <w:tab/>
        <w:t xml:space="preserve">PDCP </w:t>
      </w:r>
      <w:r>
        <w:t>s</w:t>
      </w:r>
      <w:r w:rsidRPr="00A33D41">
        <w:t xml:space="preserve">equence </w:t>
      </w:r>
      <w:r>
        <w:t>n</w:t>
      </w:r>
      <w:r w:rsidRPr="00A33D41">
        <w:t>umbers</w:t>
      </w:r>
      <w:bookmarkEnd w:id="112"/>
    </w:p>
    <w:p w14:paraId="31AF5830" w14:textId="77777777" w:rsidR="00EC333E" w:rsidRPr="00A33D41" w:rsidRDefault="00EC333E" w:rsidP="00EC333E">
      <w:pPr>
        <w:rPr>
          <w:i/>
        </w:rPr>
      </w:pPr>
      <w:r w:rsidRPr="00A33D41">
        <w:t>In NB-IoT, the PDCP sequence number (SN) size is 7 bits. In eMTC, the maximum possible PDCP SN field length is 18bits [9]. As the data rates for IoT</w:t>
      </w:r>
      <w:r>
        <w:t xml:space="preserve"> </w:t>
      </w:r>
      <w:r w:rsidRPr="00A33D41">
        <w:t>NTN are significantly lower than NR</w:t>
      </w:r>
      <w:r>
        <w:t xml:space="preserve"> </w:t>
      </w:r>
      <w:r w:rsidRPr="00A33D41">
        <w:t>NTN, there is no need to extend the PDCP SN length for IoT</w:t>
      </w:r>
      <w:r>
        <w:t xml:space="preserve"> </w:t>
      </w:r>
      <w:r w:rsidRPr="00A33D41">
        <w:t>NTN.</w:t>
      </w:r>
    </w:p>
    <w:p w14:paraId="2ED6EAED" w14:textId="77777777" w:rsidR="00EC333E" w:rsidRPr="00A33D41" w:rsidRDefault="00EC333E" w:rsidP="00EC333E">
      <w:pPr>
        <w:pStyle w:val="Heading2"/>
      </w:pPr>
      <w:bookmarkStart w:id="113" w:name="_Toc66197034"/>
      <w:bookmarkStart w:id="114" w:name="_Toc66198717"/>
      <w:r w:rsidRPr="00A33D41">
        <w:t>7.3</w:t>
      </w:r>
      <w:r w:rsidRPr="00A33D41">
        <w:tab/>
        <w:t>Control plane enhancements</w:t>
      </w:r>
      <w:bookmarkEnd w:id="113"/>
      <w:bookmarkEnd w:id="114"/>
    </w:p>
    <w:p w14:paraId="05FF5680" w14:textId="77777777" w:rsidR="00EC333E" w:rsidRPr="00A33D41" w:rsidRDefault="00EC333E" w:rsidP="00EC333E">
      <w:pPr>
        <w:pStyle w:val="EditorsNote"/>
        <w:rPr>
          <w:color w:val="0D0D0D"/>
        </w:rPr>
      </w:pPr>
      <w:r w:rsidRPr="00590C71">
        <w:t>Editor</w:t>
      </w:r>
      <w:r>
        <w:t>'</w:t>
      </w:r>
      <w:r w:rsidRPr="00590C71">
        <w:t>s Note: RAN2 should wait for RAN1</w:t>
      </w:r>
      <w:r>
        <w:t>'</w:t>
      </w:r>
      <w:r w:rsidRPr="00590C71">
        <w:t>s input on supporting multiple beams per cell for IoT</w:t>
      </w:r>
      <w:r>
        <w:t xml:space="preserve"> </w:t>
      </w:r>
      <w:r w:rsidRPr="00590C71">
        <w:t>NTN</w:t>
      </w:r>
      <w:r>
        <w:t>.</w:t>
      </w:r>
    </w:p>
    <w:p w14:paraId="2FA61C28" w14:textId="77777777" w:rsidR="00EC333E" w:rsidRPr="00A33D41" w:rsidRDefault="00EC333E" w:rsidP="00EC333E">
      <w:pPr>
        <w:pStyle w:val="Heading3"/>
      </w:pPr>
      <w:bookmarkStart w:id="115" w:name="_Toc66197035"/>
      <w:bookmarkStart w:id="116" w:name="_Toc66198718"/>
      <w:r w:rsidRPr="00A33D41">
        <w:t>7.3.1</w:t>
      </w:r>
      <w:r w:rsidRPr="00A33D41">
        <w:tab/>
        <w:t>Idle mode mobility enhancements</w:t>
      </w:r>
      <w:bookmarkEnd w:id="115"/>
      <w:bookmarkEnd w:id="116"/>
    </w:p>
    <w:p w14:paraId="1292F217" w14:textId="77777777" w:rsidR="00EC333E" w:rsidRPr="00A33D41" w:rsidRDefault="00EC333E" w:rsidP="00EC333E">
      <w:pPr>
        <w:pStyle w:val="Heading4"/>
      </w:pPr>
      <w:bookmarkStart w:id="117" w:name="_Toc26620993"/>
      <w:bookmarkStart w:id="118" w:name="_Toc30079805"/>
      <w:bookmarkStart w:id="119" w:name="_Toc66198719"/>
      <w:r w:rsidRPr="00A33D41">
        <w:t>7.3.1.1</w:t>
      </w:r>
      <w:r w:rsidRPr="00A33D41">
        <w:tab/>
        <w:t xml:space="preserve">Tracking </w:t>
      </w:r>
      <w:r>
        <w:t>a</w:t>
      </w:r>
      <w:r w:rsidRPr="00A33D41">
        <w:t>rea</w:t>
      </w:r>
      <w:bookmarkEnd w:id="117"/>
      <w:bookmarkEnd w:id="118"/>
      <w:bookmarkEnd w:id="119"/>
    </w:p>
    <w:p w14:paraId="2A5E21BE" w14:textId="77777777" w:rsidR="00EC333E" w:rsidRPr="001539F4" w:rsidRDefault="00EC333E" w:rsidP="00EC333E">
      <w:pPr>
        <w:rPr>
          <w:i/>
          <w:iCs/>
        </w:rPr>
      </w:pPr>
      <w:r w:rsidRPr="001539F4">
        <w:rPr>
          <w:i/>
          <w:iCs/>
        </w:rPr>
        <w:t>Problem Statement</w:t>
      </w:r>
    </w:p>
    <w:p w14:paraId="78413124" w14:textId="77777777" w:rsidR="00EC333E" w:rsidRPr="00A33D41" w:rsidRDefault="00EC333E" w:rsidP="00EC333E">
      <w:r w:rsidRPr="00A33D41">
        <w:t>As outlined in 38.821 [3],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780717FA" w14:textId="77777777" w:rsidR="00EC333E" w:rsidRPr="00A33D41" w:rsidRDefault="00EC333E" w:rsidP="00EC333E">
      <w:r w:rsidRPr="00A33D41">
        <w:t>Moving cells and consequently moving tracking areas would be difficult to manage in the network as the contrast between the TAU and the paging signalling load would be too extreme to find a practical compromise.</w:t>
      </w:r>
    </w:p>
    <w:p w14:paraId="432FD339" w14:textId="77777777" w:rsidR="00EC333E" w:rsidRPr="00A33D41" w:rsidRDefault="00EC333E" w:rsidP="00EC333E">
      <w:r w:rsidRPr="00A33D41">
        <w:lastRenderedPageBreak/>
        <w:t xml:space="preserve">On one hand, small tracking areas would lead to massive TAU signalling for UE at the boundary between 2 TAs as illustrated in figure </w:t>
      </w:r>
      <w:r w:rsidRPr="004162CD">
        <w:t>7.3.1.1-</w:t>
      </w:r>
      <w:r>
        <w:t>1</w:t>
      </w:r>
      <w:r w:rsidRPr="00A33D41">
        <w:t>.</w:t>
      </w:r>
    </w:p>
    <w:p w14:paraId="1CC6FFDC" w14:textId="5F6F276F" w:rsidR="00EC333E" w:rsidRPr="00A33D41" w:rsidRDefault="00EC333E" w:rsidP="00EC333E">
      <w:pPr>
        <w:pStyle w:val="TH"/>
        <w:rPr>
          <w:color w:val="0D0D0D"/>
        </w:rPr>
      </w:pPr>
      <w:r w:rsidRPr="00EC333E">
        <w:rPr>
          <w:noProof/>
          <w:color w:val="0D0D0D"/>
          <w:lang w:val="en-US"/>
        </w:rPr>
        <w:drawing>
          <wp:inline distT="0" distB="0" distL="0" distR="0" wp14:anchorId="1A78E97F" wp14:editId="1F5A1F4A">
            <wp:extent cx="4220845" cy="1360805"/>
            <wp:effectExtent l="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0845" cy="1360805"/>
                    </a:xfrm>
                    <a:prstGeom prst="rect">
                      <a:avLst/>
                    </a:prstGeom>
                    <a:noFill/>
                    <a:ln>
                      <a:noFill/>
                    </a:ln>
                  </pic:spPr>
                </pic:pic>
              </a:graphicData>
            </a:graphic>
          </wp:inline>
        </w:drawing>
      </w:r>
    </w:p>
    <w:p w14:paraId="19525FB5" w14:textId="77777777" w:rsidR="00EC333E" w:rsidRPr="00A33D41" w:rsidRDefault="00EC333E" w:rsidP="00EC333E">
      <w:pPr>
        <w:pStyle w:val="TF"/>
        <w:rPr>
          <w:color w:val="0D0D0D"/>
        </w:rPr>
      </w:pPr>
      <w:r w:rsidRPr="00A33D41">
        <w:rPr>
          <w:color w:val="0D0D0D"/>
        </w:rPr>
        <w:t>Figure 7.3.1.1-1: Moving Cells and Small tracking areas leading to massive TAU signalling</w:t>
      </w:r>
    </w:p>
    <w:p w14:paraId="082E72DB" w14:textId="77777777" w:rsidR="00EC333E" w:rsidRPr="004162CD" w:rsidRDefault="00EC333E" w:rsidP="00EC333E">
      <w:pPr>
        <w:overflowPunct w:val="0"/>
        <w:autoSpaceDE w:val="0"/>
        <w:autoSpaceDN w:val="0"/>
        <w:adjustRightInd w:val="0"/>
        <w:spacing w:after="120"/>
        <w:jc w:val="both"/>
        <w:textAlignment w:val="baseline"/>
        <w:rPr>
          <w:lang w:eastAsia="zh-CN"/>
        </w:rPr>
      </w:pPr>
    </w:p>
    <w:p w14:paraId="78F8F5B3" w14:textId="77777777" w:rsidR="00EC333E" w:rsidRPr="00A33D41" w:rsidRDefault="00EC333E" w:rsidP="00EC333E">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01F6D26F" w14:textId="2E0F934E" w:rsidR="00EC333E" w:rsidRPr="00A33D41" w:rsidRDefault="00EC333E" w:rsidP="00EC333E">
      <w:pPr>
        <w:pStyle w:val="TH"/>
        <w:rPr>
          <w:color w:val="0D0D0D"/>
        </w:rPr>
      </w:pPr>
      <w:r w:rsidRPr="00EC333E">
        <w:rPr>
          <w:noProof/>
          <w:color w:val="0D0D0D"/>
          <w:lang w:val="en-US"/>
        </w:rPr>
        <w:drawing>
          <wp:inline distT="0" distB="0" distL="0" distR="0" wp14:anchorId="4C335C9C" wp14:editId="19CED008">
            <wp:extent cx="4242435" cy="1275715"/>
            <wp:effectExtent l="0" t="0" r="0" b="0"/>
            <wp:docPr id="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42435" cy="1275715"/>
                    </a:xfrm>
                    <a:prstGeom prst="rect">
                      <a:avLst/>
                    </a:prstGeom>
                    <a:noFill/>
                    <a:ln>
                      <a:noFill/>
                    </a:ln>
                  </pic:spPr>
                </pic:pic>
              </a:graphicData>
            </a:graphic>
          </wp:inline>
        </w:drawing>
      </w:r>
    </w:p>
    <w:p w14:paraId="74F3B048" w14:textId="77777777" w:rsidR="00EC333E" w:rsidRPr="00A33D41" w:rsidRDefault="00EC333E" w:rsidP="00EC333E">
      <w:pPr>
        <w:pStyle w:val="TF"/>
        <w:rPr>
          <w:color w:val="0D0D0D"/>
        </w:rPr>
      </w:pPr>
      <w:r w:rsidRPr="00A33D41">
        <w:rPr>
          <w:color w:val="0D0D0D"/>
        </w:rPr>
        <w:t>Figure 7.3.1.1-2: Moving Cells and wide tracking areas leading to higher Paging load</w:t>
      </w:r>
    </w:p>
    <w:p w14:paraId="43BEB0B2" w14:textId="77777777" w:rsidR="00EC333E" w:rsidRPr="00A33D41" w:rsidRDefault="00EC333E" w:rsidP="00EC333E">
      <w:r w:rsidRPr="00A33D41">
        <w:t>However, tracking areas must be dimensioned to minimise the TAUs as this is more signalling-intensive than paging on the network.</w:t>
      </w:r>
    </w:p>
    <w:p w14:paraId="058D74DC" w14:textId="77777777" w:rsidR="00EC333E" w:rsidRPr="00A33D41" w:rsidRDefault="00EC333E" w:rsidP="00EC333E">
      <w:r w:rsidRPr="00A33D41">
        <w:t>In practical tracking area design, one of the criteria affecting the performance and capacity is the limiting capabilities of MME/AMF platforms and the radio channel capacity.</w:t>
      </w:r>
    </w:p>
    <w:p w14:paraId="1EC8C762" w14:textId="77777777" w:rsidR="00EC333E" w:rsidRPr="00A33D41" w:rsidRDefault="00EC333E" w:rsidP="00EC333E">
      <w:r w:rsidRPr="00A33D41">
        <w:t>Ping-pong effect generating excessive TAU, and it can be minimised by ensuring 10-20% overlaps between the adjacent cells and appropriate allocation of TAI List to UEs especially at the edge of cells/TAs.</w:t>
      </w:r>
    </w:p>
    <w:p w14:paraId="1795BB91" w14:textId="77777777" w:rsidR="00EC333E" w:rsidRPr="00A33D41" w:rsidRDefault="00EC333E" w:rsidP="00EC333E">
      <w:pPr>
        <w:jc w:val="both"/>
        <w:rPr>
          <w:i/>
          <w:color w:val="0D0D0D"/>
        </w:rPr>
      </w:pPr>
    </w:p>
    <w:p w14:paraId="66496FA8" w14:textId="77777777" w:rsidR="00EC333E" w:rsidRPr="00CB5781" w:rsidRDefault="00EC333E" w:rsidP="00EC333E">
      <w:pPr>
        <w:rPr>
          <w:i/>
          <w:iCs/>
        </w:rPr>
      </w:pPr>
      <w:r w:rsidRPr="00CB5781">
        <w:rPr>
          <w:i/>
          <w:iCs/>
        </w:rPr>
        <w:t>Solution Overview</w:t>
      </w:r>
    </w:p>
    <w:p w14:paraId="2A4D72E6" w14:textId="77777777" w:rsidR="00EC333E" w:rsidRPr="00A33D41" w:rsidRDefault="00EC333E" w:rsidP="00EC333E">
      <w:r w:rsidRPr="00A33D41">
        <w:t xml:space="preserve">In order not to have TAU performed </w:t>
      </w:r>
      <w:r w:rsidRPr="00A33D41">
        <w:rPr>
          <w:rFonts w:eastAsia="SimSun"/>
        </w:rPr>
        <w:t>frequently</w:t>
      </w:r>
      <w:r w:rsidRPr="00A33D41">
        <w:t xml:space="preserve"> by the UE</w:t>
      </w:r>
      <w:r w:rsidRPr="00A33D41">
        <w:rPr>
          <w:rFonts w:eastAsia="SimSun"/>
        </w:rPr>
        <w:t xml:space="preserve"> triggered by the satellite motion</w:t>
      </w:r>
      <w:r w:rsidRPr="00A33D41">
        <w:t>, the tracking area should be designed to be fixed on ground (i.e. earth-fixe</w:t>
      </w:r>
      <w:r>
        <w:t>d</w:t>
      </w:r>
      <w:r w:rsidRPr="00A33D41">
        <w:t xml:space="preserve"> TA similar to NR</w:t>
      </w:r>
      <w:r>
        <w:t xml:space="preserve"> </w:t>
      </w:r>
      <w:r w:rsidRPr="00A33D41">
        <w:t>NTN). For NTN LEO, this implies that while the cells sweep on the ground, the tracking area</w:t>
      </w:r>
      <w:r w:rsidRPr="00A33D41">
        <w:rPr>
          <w:rFonts w:eastAsia="SimSun"/>
        </w:rPr>
        <w:t xml:space="preserve"> code (i.e. TAC)</w:t>
      </w:r>
      <w:r w:rsidRPr="00A33D41">
        <w:t xml:space="preserve"> broadcasted is changed, when the cell arrives to the area of next planned earth fixed tracking area location. The TAC broadcasted by the eNB needs to be updated as the eNB enters to the area of next planned </w:t>
      </w:r>
      <w:r w:rsidRPr="00A33D41">
        <w:rPr>
          <w:rFonts w:eastAsia="SimSun"/>
        </w:rPr>
        <w:t>tracking</w:t>
      </w:r>
      <w:r w:rsidRPr="00A33D41">
        <w:t xml:space="preserve"> area. When the UE detects entering a tracking area that is not in the list of tracking areas that the UE previously registered in the </w:t>
      </w:r>
      <w:r w:rsidRPr="00A33D41">
        <w:rPr>
          <w:rFonts w:eastAsia="SimSun"/>
        </w:rPr>
        <w:t>network</w:t>
      </w:r>
      <w:r w:rsidRPr="00A33D41">
        <w:t xml:space="preserve">, a mobility registration update procedure will be triggered. </w:t>
      </w:r>
    </w:p>
    <w:p w14:paraId="783DA67C" w14:textId="77777777" w:rsidR="00EC333E" w:rsidRPr="00A33D41" w:rsidRDefault="00EC333E" w:rsidP="00EC333E">
      <w:pPr>
        <w:rPr>
          <w:color w:val="0D0D0D"/>
        </w:rPr>
      </w:pPr>
    </w:p>
    <w:p w14:paraId="7028E771" w14:textId="77777777" w:rsidR="00EC333E" w:rsidRPr="00A33D41" w:rsidRDefault="00EC333E" w:rsidP="00EC333E">
      <w:pPr>
        <w:pStyle w:val="TH"/>
        <w:rPr>
          <w:color w:val="0D0D0D"/>
        </w:rPr>
      </w:pPr>
      <w:r w:rsidRPr="00A33D41">
        <w:rPr>
          <w:color w:val="0D0D0D"/>
        </w:rPr>
        <w:object w:dxaOrig="7500" w:dyaOrig="3480" w14:anchorId="09D79B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95pt;height:174.55pt" o:ole="">
            <v:imagedata r:id="rId16" o:title=""/>
            <o:lock v:ext="edit" aspectratio="f"/>
          </v:shape>
          <o:OLEObject Type="Embed" ProgID="Visio.Drawing.11" ShapeID="_x0000_i1025" DrawAspect="Content" ObjectID="_1676812981" r:id="rId17"/>
        </w:object>
      </w:r>
    </w:p>
    <w:p w14:paraId="6C43D8C1" w14:textId="77777777" w:rsidR="00EC333E" w:rsidRPr="00A33D41" w:rsidRDefault="00EC333E" w:rsidP="00EC333E">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01DF43F3" w14:textId="77777777" w:rsidR="00EC333E" w:rsidRPr="00A33D41" w:rsidRDefault="00EC333E" w:rsidP="00EC333E">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D3E810A" w14:textId="77777777" w:rsidR="00EC333E" w:rsidRPr="00CA2600" w:rsidRDefault="00EC333E" w:rsidP="00EC333E">
      <w:pPr>
        <w:rPr>
          <w:rFonts w:eastAsia="PMingLiU"/>
        </w:rPr>
      </w:pPr>
      <w:r w:rsidRPr="00CA2600">
        <w:rPr>
          <w:rFonts w:eastAsia="PMingLiU"/>
        </w:rPr>
        <w:t>The two signalling options to update the broadcast TAC for IoT NTN are described as follows:</w:t>
      </w:r>
    </w:p>
    <w:p w14:paraId="11E94C95" w14:textId="77777777" w:rsidR="00EC333E" w:rsidRPr="00CA2600" w:rsidRDefault="00EC333E" w:rsidP="00EC333E">
      <w:pPr>
        <w:ind w:left="568" w:hanging="284"/>
        <w:rPr>
          <w:b/>
          <w:bCs/>
        </w:rPr>
      </w:pPr>
      <w:r w:rsidRPr="00CA2600">
        <w:rPr>
          <w:b/>
          <w:bCs/>
        </w:rPr>
        <w:t>(1)</w:t>
      </w:r>
      <w:r w:rsidRPr="00CA2600">
        <w:rPr>
          <w:b/>
          <w:bCs/>
        </w:rPr>
        <w:tab/>
        <w:t xml:space="preserve">"Hard switch" option: </w:t>
      </w:r>
    </w:p>
    <w:p w14:paraId="3E2BA28E" w14:textId="77777777" w:rsidR="00EC333E" w:rsidRPr="00CA2600" w:rsidRDefault="00EC333E" w:rsidP="00EC333E">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2B0804CB" w14:textId="77777777" w:rsidR="00EC333E" w:rsidRPr="00CA2600" w:rsidRDefault="00EC333E" w:rsidP="00EC333E">
      <w:pPr>
        <w:pStyle w:val="TH"/>
        <w:rPr>
          <w:rFonts w:eastAsia="PMingLiU"/>
        </w:rPr>
      </w:pPr>
      <w:r w:rsidRPr="00CA2600">
        <w:rPr>
          <w:rFonts w:eastAsia="PMingLiU"/>
        </w:rPr>
        <w:object w:dxaOrig="6492" w:dyaOrig="3312" w14:anchorId="2F76C524">
          <v:shape id="_x0000_i1026" type="#_x0000_t75" style="width:322.65pt;height:166.4pt" o:ole="">
            <v:imagedata r:id="rId18" o:title=""/>
            <o:lock v:ext="edit" aspectratio="f"/>
          </v:shape>
          <o:OLEObject Type="Embed" ProgID="VisioViewer.Viewer.1" ShapeID="_x0000_i1026" DrawAspect="Content" ObjectID="_1676812982" r:id="rId19"/>
        </w:object>
      </w:r>
    </w:p>
    <w:p w14:paraId="6DACA61A" w14:textId="77777777" w:rsidR="00EC333E" w:rsidRPr="00CA2600" w:rsidRDefault="00EC333E" w:rsidP="00EC333E">
      <w:pPr>
        <w:pStyle w:val="TF"/>
        <w:rPr>
          <w:rFonts w:eastAsia="PMingLiU"/>
          <w:lang w:eastAsia="zh-CN"/>
        </w:rPr>
      </w:pPr>
      <w:r w:rsidRPr="00CA2600">
        <w:rPr>
          <w:rFonts w:eastAsia="PMingLiU"/>
          <w:lang w:eastAsia="zh-CN"/>
        </w:rPr>
        <w:t xml:space="preserve">Figure </w:t>
      </w:r>
      <w:r w:rsidRPr="00CA2600">
        <w:rPr>
          <w:rFonts w:eastAsia="PMingLiU"/>
          <w:color w:val="0D0D0D"/>
        </w:rPr>
        <w:t>7.3.1.1-4</w:t>
      </w:r>
      <w:r w:rsidRPr="00CA2600">
        <w:rPr>
          <w:rFonts w:eastAsia="PMingLiU"/>
          <w:lang w:eastAsia="zh-CN"/>
        </w:rPr>
        <w:t>: TAC fluctuation at the border area</w:t>
      </w:r>
    </w:p>
    <w:p w14:paraId="136D22CB" w14:textId="77777777" w:rsidR="00EC333E" w:rsidRPr="00CA2600" w:rsidRDefault="00EC333E" w:rsidP="00EC333E">
      <w:pPr>
        <w:ind w:left="568" w:hanging="284"/>
        <w:rPr>
          <w:b/>
          <w:bCs/>
        </w:rPr>
      </w:pPr>
      <w:r w:rsidRPr="00CA2600">
        <w:rPr>
          <w:b/>
          <w:bCs/>
        </w:rPr>
        <w:t>(2)</w:t>
      </w:r>
      <w:r w:rsidRPr="00CA2600">
        <w:rPr>
          <w:b/>
          <w:bCs/>
        </w:rPr>
        <w:tab/>
        <w:t xml:space="preserve">"Soft switch" option: </w:t>
      </w:r>
    </w:p>
    <w:p w14:paraId="5CDC7639" w14:textId="77777777" w:rsidR="00EC333E" w:rsidRPr="00CA2600" w:rsidRDefault="00EC333E" w:rsidP="00EC333E">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10B0568E" w14:textId="77777777" w:rsidR="00EC333E" w:rsidRPr="004162CD" w:rsidRDefault="00EC333E" w:rsidP="00EC333E">
      <w:pPr>
        <w:pStyle w:val="EditorsNote"/>
        <w:jc w:val="both"/>
      </w:pPr>
      <w:r w:rsidRPr="004162CD">
        <w:t>Editor</w:t>
      </w:r>
      <w:r>
        <w:t>'</w:t>
      </w:r>
      <w:r w:rsidRPr="004162CD">
        <w:t xml:space="preserve">s Note: </w:t>
      </w:r>
      <w:r w:rsidRPr="004A6254">
        <w:t>RAN2 will wait for progress in NR NTN for possible updates, if applicable to IoT NTN</w:t>
      </w:r>
      <w:r>
        <w:t>.</w:t>
      </w:r>
    </w:p>
    <w:p w14:paraId="57F54400" w14:textId="77777777" w:rsidR="00EC333E" w:rsidRPr="00A33D41" w:rsidRDefault="00EC333E" w:rsidP="00EC333E">
      <w:pPr>
        <w:pStyle w:val="Heading4"/>
      </w:pPr>
      <w:bookmarkStart w:id="120" w:name="_Toc66198720"/>
      <w:r w:rsidRPr="00A33D41">
        <w:lastRenderedPageBreak/>
        <w:t>7.3.1.2</w:t>
      </w:r>
      <w:r w:rsidRPr="00A33D41">
        <w:tab/>
        <w:t>Using ephemeris information and UE location information</w:t>
      </w:r>
      <w:bookmarkEnd w:id="120"/>
    </w:p>
    <w:p w14:paraId="773E999A" w14:textId="77777777" w:rsidR="00EC333E" w:rsidRPr="00A33D41" w:rsidRDefault="00EC333E" w:rsidP="00EC333E">
      <w:pPr>
        <w:rPr>
          <w:rFonts w:eastAsia="Malgun Gothic"/>
        </w:rPr>
      </w:pPr>
      <w:r>
        <w:rPr>
          <w:rFonts w:eastAsia="Malgun Gothic"/>
        </w:rPr>
        <w:t xml:space="preserve">Satellite assistance (e.g. </w:t>
      </w:r>
      <w:r w:rsidRPr="00A33D41">
        <w:rPr>
          <w:rFonts w:eastAsia="Malgun Gothic"/>
        </w:rPr>
        <w:t>Ephemeris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p w14:paraId="37978E79" w14:textId="77777777" w:rsidR="00EC333E" w:rsidRPr="004162CD" w:rsidRDefault="00EC333E" w:rsidP="00EC333E">
      <w:pPr>
        <w:pStyle w:val="EditorsNote"/>
      </w:pPr>
      <w:r w:rsidRPr="004162CD">
        <w:t>Editor</w:t>
      </w:r>
      <w:r>
        <w:t>'</w:t>
      </w:r>
      <w:r w:rsidRPr="004162CD">
        <w:t>s Note: Provisioning of satellite ephemeris data and other information using System Information (SI) message for IoT</w:t>
      </w:r>
      <w:r>
        <w:t xml:space="preserve"> </w:t>
      </w:r>
      <w:r w:rsidRPr="004162CD">
        <w:t>NTN is FFS.</w:t>
      </w:r>
    </w:p>
    <w:p w14:paraId="4C419697" w14:textId="77777777" w:rsidR="00EC333E" w:rsidRPr="00CA2600" w:rsidRDefault="00EC333E" w:rsidP="00EC333E">
      <w:pPr>
        <w:pStyle w:val="EditorsNote"/>
        <w:rPr>
          <w:rFonts w:eastAsia="PMingLiU"/>
        </w:rPr>
      </w:pPr>
      <w:r w:rsidRPr="00CA2600">
        <w:rPr>
          <w:rFonts w:eastAsia="PMingLiU"/>
        </w:rPr>
        <w:t>Editor</w:t>
      </w:r>
      <w:r>
        <w:rPr>
          <w:rFonts w:eastAsia="PMingLiU"/>
        </w:rPr>
        <w:t>'</w:t>
      </w:r>
      <w:r w:rsidRPr="00CA2600">
        <w:rPr>
          <w:rFonts w:eastAsia="PMingLiU"/>
        </w:rPr>
        <w:t xml:space="preserve">s Note: </w:t>
      </w:r>
      <w:r w:rsidRPr="00CA2600">
        <w:rPr>
          <w:rFonts w:eastAsia="PMingLiU"/>
          <w:lang w:eastAsia="zh-CN"/>
        </w:rPr>
        <w:t>RAN2 will wait for RAN1 progress about the details of satellite ephemeris information</w:t>
      </w:r>
      <w:r w:rsidRPr="00CA2600">
        <w:rPr>
          <w:rFonts w:eastAsia="PMingLiU"/>
        </w:rPr>
        <w:t>.</w:t>
      </w:r>
    </w:p>
    <w:p w14:paraId="0B3B0882" w14:textId="77777777" w:rsidR="00EC333E" w:rsidRPr="00A33D41" w:rsidRDefault="00EC333E" w:rsidP="00EC333E">
      <w:pPr>
        <w:pStyle w:val="Heading4"/>
      </w:pPr>
      <w:bookmarkStart w:id="121" w:name="_Toc66198721"/>
      <w:r w:rsidRPr="00A33D41">
        <w:t>7.3.1.3</w:t>
      </w:r>
      <w:r w:rsidRPr="00A33D41">
        <w:tab/>
        <w:t xml:space="preserve">Enhancements to UE </w:t>
      </w:r>
      <w:r>
        <w:t xml:space="preserve">Idle mode </w:t>
      </w:r>
      <w:r w:rsidRPr="00A33D41">
        <w:t>mobility</w:t>
      </w:r>
      <w:bookmarkEnd w:id="121"/>
    </w:p>
    <w:p w14:paraId="72C21B0C" w14:textId="77777777" w:rsidR="00EC333E" w:rsidRPr="00A33D41" w:rsidRDefault="00EC333E" w:rsidP="00EC333E">
      <w:pPr>
        <w:rPr>
          <w:rFonts w:eastAsia="Malgun Gothic"/>
        </w:rPr>
      </w:pPr>
      <w:r w:rsidRPr="00A33D41">
        <w:rPr>
          <w:rFonts w:eastAsia="Malgun Gothic"/>
        </w:rPr>
        <w:t xml:space="preserve">Cell selection/reselection </w:t>
      </w:r>
      <w:r>
        <w:rPr>
          <w:rFonts w:eastAsia="Malgun Gothic"/>
        </w:rPr>
        <w:t xml:space="preserve">mechanisms specified </w:t>
      </w:r>
      <w:r w:rsidRPr="00A33D41">
        <w:rPr>
          <w:rFonts w:eastAsia="Malgun Gothic"/>
        </w:rPr>
        <w:t xml:space="preserve">for </w:t>
      </w:r>
      <w:r>
        <w:rPr>
          <w:lang w:eastAsia="zh-CN"/>
        </w:rPr>
        <w:t xml:space="preserve">NB-IoT/eMTC </w:t>
      </w:r>
      <w:r>
        <w:rPr>
          <w:rFonts w:eastAsia="Malgun Gothic"/>
        </w:rPr>
        <w:t xml:space="preserve">[11] </w:t>
      </w:r>
      <w:r>
        <w:rPr>
          <w:lang w:eastAsia="zh-CN"/>
        </w:rPr>
        <w:t xml:space="preserve">will </w:t>
      </w:r>
      <w:r w:rsidRPr="00A33D41">
        <w:rPr>
          <w:rFonts w:eastAsia="Malgun Gothic"/>
        </w:rPr>
        <w:t>be reused as a baseline</w:t>
      </w:r>
      <w:r>
        <w:rPr>
          <w:rFonts w:eastAsia="Malgun Gothic"/>
        </w:rPr>
        <w:t xml:space="preserve">. </w:t>
      </w:r>
      <w:r>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[3] [10]</w:t>
      </w:r>
      <w:r w:rsidRPr="00CA2600">
        <w:rPr>
          <w:lang w:eastAsia="zh-CN"/>
        </w:rPr>
        <w:t xml:space="preserve"> </w:t>
      </w:r>
      <w:r>
        <w:rPr>
          <w:lang w:eastAsia="zh-CN"/>
        </w:rPr>
        <w:t>will be considered</w:t>
      </w:r>
      <w:r w:rsidRPr="005B7C8A">
        <w:rPr>
          <w:lang w:eastAsia="zh-CN"/>
        </w:rPr>
        <w:t xml:space="preserve"> </w:t>
      </w:r>
      <w:r>
        <w:rPr>
          <w:lang w:eastAsia="zh-CN"/>
        </w:rPr>
        <w:t>if applicable to IoT NTN</w:t>
      </w:r>
      <w:r w:rsidRPr="00A33D41">
        <w:rPr>
          <w:rFonts w:eastAsia="Malgun Gothic"/>
        </w:rPr>
        <w:t>.</w:t>
      </w:r>
    </w:p>
    <w:p w14:paraId="1B948190" w14:textId="77777777" w:rsidR="00EC333E" w:rsidRPr="00A33D41" w:rsidRDefault="00EC333E" w:rsidP="00EC333E">
      <w:pPr>
        <w:pStyle w:val="Heading3"/>
      </w:pPr>
      <w:bookmarkStart w:id="122" w:name="_Toc66197036"/>
      <w:bookmarkStart w:id="123" w:name="_Toc66198722"/>
      <w:r w:rsidRPr="00A33D41">
        <w:t>7.3.2</w:t>
      </w:r>
      <w:r w:rsidRPr="00A33D41">
        <w:tab/>
        <w:t>Connected mode mobility enhancements</w:t>
      </w:r>
      <w:bookmarkEnd w:id="122"/>
      <w:bookmarkEnd w:id="123"/>
    </w:p>
    <w:p w14:paraId="2B3B41DD" w14:textId="77777777" w:rsidR="00EC333E" w:rsidRPr="00CA2600" w:rsidRDefault="00EC333E" w:rsidP="00EC333E">
      <w:pPr>
        <w:pStyle w:val="Heading4"/>
      </w:pPr>
      <w:bookmarkStart w:id="124" w:name="_Toc66198723"/>
      <w:r w:rsidRPr="00CA2600">
        <w:t>7.3.2.1</w:t>
      </w:r>
      <w:r w:rsidRPr="00CA2600">
        <w:tab/>
        <w:t>General</w:t>
      </w:r>
      <w:bookmarkEnd w:id="124"/>
    </w:p>
    <w:p w14:paraId="1B5A78E1" w14:textId="77777777" w:rsidR="00EC333E" w:rsidRPr="00A33D41" w:rsidRDefault="00EC333E" w:rsidP="00EC333E">
      <w:r w:rsidRPr="00A33D41">
        <w:t>Similar to NR</w:t>
      </w:r>
      <w:r>
        <w:t xml:space="preserve"> </w:t>
      </w:r>
      <w:r w:rsidRPr="00A33D41">
        <w:t>NTN [3], for LEO NTN, mobility management procedures should take satellite movement into account, while for GEO NTN, the large propagation delay needs to be accommodated.</w:t>
      </w:r>
    </w:p>
    <w:p w14:paraId="78DC0F0D" w14:textId="77777777" w:rsidR="00EC333E" w:rsidRPr="00A33D41" w:rsidRDefault="00EC333E" w:rsidP="00EC333E">
      <w:pPr>
        <w:pStyle w:val="Heading4"/>
      </w:pPr>
      <w:bookmarkStart w:id="125" w:name="_Toc66198724"/>
      <w:r w:rsidRPr="00A33D41">
        <w:t>7.3.2.</w:t>
      </w:r>
      <w:r>
        <w:t>2</w:t>
      </w:r>
      <w:r w:rsidRPr="00A33D41">
        <w:tab/>
        <w:t xml:space="preserve">Connected </w:t>
      </w:r>
      <w:r>
        <w:t>m</w:t>
      </w:r>
      <w:r w:rsidRPr="00A33D41">
        <w:t xml:space="preserve">ode </w:t>
      </w:r>
      <w:r>
        <w:t>m</w:t>
      </w:r>
      <w:r w:rsidRPr="00A33D41">
        <w:t>obility for NB-IoT NTN</w:t>
      </w:r>
      <w:bookmarkEnd w:id="125"/>
    </w:p>
    <w:p w14:paraId="2D3A5238" w14:textId="77777777" w:rsidR="00EC333E" w:rsidRPr="00A33D41" w:rsidRDefault="00EC333E" w:rsidP="00EC333E">
      <w:r w:rsidRPr="00A33D41">
        <w:t xml:space="preserve">There are no </w:t>
      </w:r>
      <w:r>
        <w:t>c</w:t>
      </w:r>
      <w:r w:rsidRPr="00A33D41">
        <w:t xml:space="preserve">onnected </w:t>
      </w:r>
      <w:r>
        <w:t>m</w:t>
      </w:r>
      <w:r w:rsidRPr="00A33D41">
        <w:t xml:space="preserve">ode mobility procedures defined for NB-IoT. When an NB-IoT UE goes out of service coverage of the source cell, it experiences a Radio Link Failure (RLF). This triggers the UE to perform RRC connection re-establishment. </w:t>
      </w:r>
    </w:p>
    <w:p w14:paraId="317108C9" w14:textId="77777777" w:rsidR="00EC333E" w:rsidRPr="00A33D41" w:rsidRDefault="00EC333E" w:rsidP="00EC333E">
      <w:pPr>
        <w:rPr>
          <w:color w:val="0D0D0D"/>
        </w:rPr>
      </w:pPr>
      <w:r>
        <w:t xml:space="preserve">Release-16 RRC connection re-establishment procedure is used as a baseline in NB-IoT NTN. </w:t>
      </w:r>
      <w:r w:rsidRPr="00206D01">
        <w:t>Rel</w:t>
      </w:r>
      <w:r>
        <w:t>ease</w:t>
      </w:r>
      <w:r w:rsidRPr="00206D01">
        <w:t xml:space="preserve">-17enhancements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T NTN, if applicable. Further enhancements can be considered, e.g. by using satellite assistance (ephemeris) information.</w:t>
      </w:r>
    </w:p>
    <w:p w14:paraId="586AC3B6" w14:textId="77777777" w:rsidR="00EC333E" w:rsidRPr="00A33D41" w:rsidRDefault="00EC333E" w:rsidP="00EC333E">
      <w:pPr>
        <w:pStyle w:val="Heading4"/>
      </w:pPr>
      <w:bookmarkStart w:id="126" w:name="_Toc66198725"/>
      <w:r w:rsidRPr="00A33D41">
        <w:t>7.3.2.</w:t>
      </w:r>
      <w:r>
        <w:t>3</w:t>
      </w:r>
      <w:r w:rsidRPr="00A33D41">
        <w:tab/>
        <w:t xml:space="preserve">Connected </w:t>
      </w:r>
      <w:r>
        <w:t>m</w:t>
      </w:r>
      <w:r w:rsidRPr="00A33D41">
        <w:t xml:space="preserve">ode </w:t>
      </w:r>
      <w:r>
        <w:t>m</w:t>
      </w:r>
      <w:r w:rsidRPr="00A33D41">
        <w:t>obility for eMTC NTN</w:t>
      </w:r>
      <w:bookmarkEnd w:id="126"/>
    </w:p>
    <w:p w14:paraId="12E2FBE8" w14:textId="77777777" w:rsidR="00EC333E" w:rsidRPr="00A33D41" w:rsidRDefault="00EC333E" w:rsidP="00EC333E">
      <w:r w:rsidRPr="00A33D41">
        <w:t>Challenges in connected mode mobility for eMTC NTN are similar to the connected mode mobility issues in NR</w:t>
      </w:r>
      <w:r>
        <w:t xml:space="preserve"> </w:t>
      </w:r>
      <w:r w:rsidRPr="00A33D41">
        <w:t>NTN. These include (1) high latency associated with handover signalling, (2) measurement validity, (3) frequent handovers, (4) dynamic neighbour cell list, (4) handover of a large number of UEs and (5) impact of propagation delay difference in measurements [3] [10].</w:t>
      </w:r>
    </w:p>
    <w:p w14:paraId="28E69E24" w14:textId="77777777" w:rsidR="00EC333E" w:rsidRPr="00CA2600" w:rsidRDefault="00EC333E" w:rsidP="00EC333E">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324DA106" w14:textId="77777777" w:rsidR="00EC333E" w:rsidRPr="00CA2600" w:rsidRDefault="00EC333E" w:rsidP="00EC333E">
      <w:pPr>
        <w:pStyle w:val="B1"/>
      </w:pPr>
      <w:r>
        <w:t>-</w:t>
      </w:r>
      <w:r>
        <w:tab/>
      </w:r>
      <w:r w:rsidRPr="00CA2600">
        <w:t>The existing measurement framework for CHO (e.g. measurement configuration, execution) is the baseline.</w:t>
      </w:r>
    </w:p>
    <w:p w14:paraId="672723C4" w14:textId="77777777" w:rsidR="00EC333E" w:rsidRPr="00CA2600" w:rsidRDefault="00EC333E" w:rsidP="00EC333E">
      <w:pPr>
        <w:pStyle w:val="B1"/>
      </w:pPr>
      <w:r>
        <w:t>-</w:t>
      </w:r>
      <w:r>
        <w:tab/>
      </w:r>
      <w:r w:rsidRPr="00CA2600">
        <w:t>The existing measurement criteria and events applicable to eMTC can be used for IoT</w:t>
      </w:r>
      <w:r w:rsidRPr="00CA2600">
        <w:rPr>
          <w:lang w:eastAsia="zh-CN"/>
        </w:rPr>
        <w:t xml:space="preserve"> </w:t>
      </w:r>
      <w:r w:rsidRPr="00CA2600">
        <w:t>NTN. Support for new measurements types would need justification, but is not precluded, e.g. for enhanced coverage.</w:t>
      </w:r>
    </w:p>
    <w:p w14:paraId="63940612" w14:textId="77777777" w:rsidR="00EC333E" w:rsidRPr="00CA2600" w:rsidRDefault="00EC333E" w:rsidP="00EC333E">
      <w:pPr>
        <w:pStyle w:val="B1"/>
      </w:pPr>
      <w:r>
        <w:t>-</w:t>
      </w:r>
      <w:r>
        <w:tab/>
      </w:r>
      <w:r w:rsidRPr="00CA2600">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40B9C1A5" w14:textId="77777777" w:rsidR="00EC333E" w:rsidRPr="00CA2600" w:rsidRDefault="00EC333E" w:rsidP="00EC333E">
      <w:pPr>
        <w:pStyle w:val="NO"/>
        <w:rPr>
          <w:rFonts w:eastAsia="PMingLiU"/>
        </w:rPr>
      </w:pPr>
      <w:r w:rsidRPr="00CA2600">
        <w:rPr>
          <w:rFonts w:eastAsia="PMingLiU"/>
        </w:rPr>
        <w:t>NOTE 1:</w:t>
      </w:r>
      <w:r w:rsidRPr="00CA2600">
        <w:rPr>
          <w:rFonts w:eastAsia="PMingLiU"/>
        </w:rPr>
        <w:tab/>
        <w:t>CHO for IoT NTN does not apply for E-UTRA connected to 5GC (a similar limitation applies in Release-16).</w:t>
      </w:r>
    </w:p>
    <w:p w14:paraId="3146C05E" w14:textId="77777777" w:rsidR="00EC333E" w:rsidRPr="00CA2600" w:rsidRDefault="00EC333E" w:rsidP="00EC333E">
      <w:pPr>
        <w:pStyle w:val="Heading3"/>
      </w:pPr>
      <w:bookmarkStart w:id="127" w:name="_Toc66197037"/>
      <w:bookmarkStart w:id="128" w:name="_Toc66198726"/>
      <w:r w:rsidRPr="00CA2600">
        <w:t>7.3.3</w:t>
      </w:r>
      <w:r w:rsidRPr="00CA2600">
        <w:tab/>
        <w:t xml:space="preserve">Paging </w:t>
      </w:r>
      <w:r>
        <w:t>c</w:t>
      </w:r>
      <w:r w:rsidRPr="00CA2600">
        <w:t>apacity</w:t>
      </w:r>
      <w:bookmarkEnd w:id="127"/>
      <w:bookmarkEnd w:id="128"/>
    </w:p>
    <w:p w14:paraId="024E9F6F" w14:textId="77777777" w:rsidR="00EC333E" w:rsidRPr="00CA2600" w:rsidRDefault="00EC333E" w:rsidP="00EC333E">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1D470B2A" w14:textId="77777777" w:rsidR="00EC333E" w:rsidRPr="00CA2600" w:rsidRDefault="00EC333E" w:rsidP="00EC333E">
      <w:pPr>
        <w:pStyle w:val="EditorsNote"/>
        <w:rPr>
          <w:rFonts w:eastAsia="PMingLiU"/>
        </w:rPr>
      </w:pPr>
      <w:r w:rsidRPr="00CA2600">
        <w:rPr>
          <w:rFonts w:eastAsia="PMingLiU"/>
        </w:rPr>
        <w:t>Editor</w:t>
      </w:r>
      <w:r>
        <w:rPr>
          <w:rFonts w:eastAsia="PMingLiU"/>
        </w:rPr>
        <w:t>'</w:t>
      </w:r>
      <w:r w:rsidRPr="00CA2600">
        <w:rPr>
          <w:rFonts w:eastAsia="PMingLiU"/>
        </w:rPr>
        <w:t>s Note: Paging capacity is evaluated using the methodology captured in TR 38.821 as the baseline.</w:t>
      </w:r>
    </w:p>
    <w:p w14:paraId="498419AF" w14:textId="77777777" w:rsidR="00EC333E" w:rsidRPr="00124C4F" w:rsidRDefault="00EC333E" w:rsidP="00EC333E"/>
    <w:p w14:paraId="6BDA2DBB" w14:textId="77777777" w:rsidR="00EC333E" w:rsidRPr="00450CE8" w:rsidRDefault="00EC333E" w:rsidP="00EC333E">
      <w:pPr>
        <w:pStyle w:val="Heading1"/>
      </w:pPr>
      <w:bookmarkStart w:id="129" w:name="_Toc26621090"/>
      <w:bookmarkStart w:id="130" w:name="_Toc30079902"/>
      <w:bookmarkStart w:id="131" w:name="_Toc66197038"/>
      <w:bookmarkStart w:id="132" w:name="_Toc66198727"/>
      <w:r>
        <w:t>8</w:t>
      </w:r>
      <w:r w:rsidRPr="00450CE8">
        <w:tab/>
        <w:t>Recommendations on the way forward</w:t>
      </w:r>
      <w:bookmarkEnd w:id="129"/>
      <w:bookmarkEnd w:id="130"/>
      <w:bookmarkEnd w:id="131"/>
      <w:bookmarkEnd w:id="132"/>
    </w:p>
    <w:p w14:paraId="2C195300" w14:textId="77777777" w:rsidR="00EC333E" w:rsidRPr="00B923D6" w:rsidRDefault="00EC333E" w:rsidP="00EC333E">
      <w:pPr>
        <w:pStyle w:val="Heading2"/>
      </w:pPr>
      <w:bookmarkStart w:id="133" w:name="_Toc66197039"/>
      <w:bookmarkStart w:id="134" w:name="_Toc66198728"/>
      <w:bookmarkStart w:id="135" w:name="_Toc26621091"/>
      <w:bookmarkStart w:id="136" w:name="_Toc30079903"/>
      <w:r>
        <w:t>8</w:t>
      </w:r>
      <w:r w:rsidRPr="00B923D6">
        <w:t>.1</w:t>
      </w:r>
      <w:r w:rsidRPr="00B923D6">
        <w:tab/>
        <w:t>Recommendations from RAN1</w:t>
      </w:r>
      <w:bookmarkEnd w:id="133"/>
      <w:bookmarkEnd w:id="134"/>
    </w:p>
    <w:p w14:paraId="6291E869" w14:textId="77777777" w:rsidR="00EC333E" w:rsidRDefault="00EC333E" w:rsidP="00EC333E">
      <w:r>
        <w:t>TBA</w:t>
      </w:r>
    </w:p>
    <w:p w14:paraId="128DF3F1" w14:textId="77777777" w:rsidR="00EC333E" w:rsidRPr="00B923D6" w:rsidRDefault="00EC333E" w:rsidP="00EC333E">
      <w:pPr>
        <w:pStyle w:val="Heading2"/>
      </w:pPr>
      <w:bookmarkStart w:id="137" w:name="_Toc66197040"/>
      <w:bookmarkStart w:id="138" w:name="_Toc66198729"/>
      <w:r>
        <w:t>8.2</w:t>
      </w:r>
      <w:r w:rsidRPr="00B923D6">
        <w:tab/>
        <w:t>Recommendations from RAN</w:t>
      </w:r>
      <w:bookmarkEnd w:id="135"/>
      <w:bookmarkEnd w:id="136"/>
      <w:r>
        <w:t>2</w:t>
      </w:r>
      <w:bookmarkEnd w:id="137"/>
      <w:bookmarkEnd w:id="138"/>
    </w:p>
    <w:p w14:paraId="6AD41853" w14:textId="77777777" w:rsidR="00EC333E" w:rsidRDefault="00EC333E" w:rsidP="00EC333E">
      <w:r>
        <w:t>TBA</w:t>
      </w:r>
    </w:p>
    <w:p w14:paraId="65B615B2" w14:textId="77777777" w:rsidR="00EC333E" w:rsidRDefault="00EC333E" w:rsidP="00EC333E"/>
    <w:p w14:paraId="156B3D16" w14:textId="48833AD1" w:rsidR="00EC333E" w:rsidRPr="00B923D6" w:rsidRDefault="00EC333E" w:rsidP="00EC333E">
      <w:pPr>
        <w:pStyle w:val="Heading8"/>
      </w:pPr>
      <w:bookmarkStart w:id="139" w:name="_Toc26621095"/>
      <w:bookmarkStart w:id="140" w:name="_Toc30079907"/>
      <w:r>
        <w:br w:type="page"/>
      </w:r>
      <w:bookmarkStart w:id="141" w:name="_Toc66198730"/>
      <w:r w:rsidRPr="00B923D6">
        <w:lastRenderedPageBreak/>
        <w:t>Annex A:</w:t>
      </w:r>
      <w:r w:rsidR="006A5836" w:rsidRPr="006A5836">
        <w:t xml:space="preserve"> </w:t>
      </w:r>
      <w:r w:rsidR="006A5836" w:rsidRPr="004D3578">
        <w:br/>
      </w:r>
      <w:r w:rsidRPr="00B923D6">
        <w:t>Satellite ephemeris</w:t>
      </w:r>
      <w:bookmarkEnd w:id="139"/>
      <w:bookmarkEnd w:id="140"/>
      <w:bookmarkEnd w:id="141"/>
    </w:p>
    <w:p w14:paraId="4E132C4A" w14:textId="77777777" w:rsidR="00EC333E" w:rsidRDefault="00EC333E" w:rsidP="00EC333E"/>
    <w:p w14:paraId="494F0384" w14:textId="761FD97D" w:rsidR="00EC333E" w:rsidRPr="00B923D6" w:rsidRDefault="00EC333E" w:rsidP="00EC333E">
      <w:pPr>
        <w:pStyle w:val="Heading8"/>
      </w:pPr>
      <w:bookmarkStart w:id="142" w:name="_Toc26621097"/>
      <w:bookmarkStart w:id="143" w:name="_Toc30079909"/>
      <w:r>
        <w:br w:type="page"/>
      </w:r>
      <w:bookmarkStart w:id="144" w:name="_Toc66198731"/>
      <w:r w:rsidRPr="00B923D6">
        <w:lastRenderedPageBreak/>
        <w:t>Annex B:</w:t>
      </w:r>
      <w:r w:rsidR="006A5836" w:rsidRPr="006A5836">
        <w:t xml:space="preserve"> </w:t>
      </w:r>
      <w:r w:rsidR="006A5836" w:rsidRPr="004D3578">
        <w:br/>
      </w:r>
      <w:r w:rsidRPr="00B923D6">
        <w:t>KPI and evaluation assumptions</w:t>
      </w:r>
      <w:bookmarkEnd w:id="142"/>
      <w:bookmarkEnd w:id="143"/>
      <w:bookmarkEnd w:id="144"/>
    </w:p>
    <w:p w14:paraId="7746C048" w14:textId="77777777" w:rsidR="00EC333E" w:rsidRPr="00B923D6" w:rsidRDefault="00EC333E" w:rsidP="00EC333E"/>
    <w:p w14:paraId="704B887C" w14:textId="77777777" w:rsidR="00EC333E" w:rsidRPr="00B923D6" w:rsidRDefault="00EC333E" w:rsidP="00EC333E">
      <w:pPr>
        <w:pStyle w:val="Heading1"/>
      </w:pPr>
      <w:bookmarkStart w:id="145" w:name="_Toc26621098"/>
      <w:bookmarkStart w:id="146" w:name="_Toc30079910"/>
      <w:bookmarkStart w:id="147" w:name="_Toc66197041"/>
      <w:bookmarkStart w:id="148" w:name="_Toc66198732"/>
      <w:r w:rsidRPr="00B923D6">
        <w:t>B.1</w:t>
      </w:r>
      <w:r w:rsidRPr="00B923D6">
        <w:tab/>
        <w:t>Key Performance Indicators</w:t>
      </w:r>
      <w:bookmarkEnd w:id="145"/>
      <w:bookmarkEnd w:id="146"/>
      <w:bookmarkEnd w:id="147"/>
      <w:bookmarkEnd w:id="148"/>
    </w:p>
    <w:p w14:paraId="1CBFE07B" w14:textId="77777777" w:rsidR="00EC333E" w:rsidRPr="00B923D6" w:rsidRDefault="00EC333E" w:rsidP="00EC333E">
      <w:r w:rsidRPr="00B923D6">
        <w:t>KPIs defined in TR38.913 are considered.</w:t>
      </w:r>
    </w:p>
    <w:p w14:paraId="081383A9" w14:textId="77777777" w:rsidR="00EC333E" w:rsidRDefault="00EC333E" w:rsidP="00EC333E"/>
    <w:p w14:paraId="6FAEADFA" w14:textId="77777777" w:rsidR="00EC333E" w:rsidRPr="00B923D6" w:rsidRDefault="00EC333E" w:rsidP="00EC333E">
      <w:pPr>
        <w:pStyle w:val="Heading1"/>
      </w:pPr>
      <w:bookmarkStart w:id="149" w:name="_Toc26621099"/>
      <w:bookmarkStart w:id="150" w:name="_Toc30079911"/>
      <w:bookmarkStart w:id="151" w:name="_Toc66197042"/>
      <w:bookmarkStart w:id="152" w:name="_Toc66198733"/>
      <w:r w:rsidRPr="00B923D6">
        <w:t>B.2</w:t>
      </w:r>
      <w:r w:rsidRPr="00B923D6">
        <w:tab/>
        <w:t>Performance targets for evaluation purposes</w:t>
      </w:r>
      <w:bookmarkEnd w:id="149"/>
      <w:bookmarkEnd w:id="150"/>
      <w:bookmarkEnd w:id="151"/>
      <w:bookmarkEnd w:id="152"/>
    </w:p>
    <w:p w14:paraId="1B5549E2" w14:textId="77777777" w:rsidR="00EC333E" w:rsidRPr="00153322" w:rsidRDefault="00EC333E" w:rsidP="00EC333E">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32001288" w14:textId="77777777" w:rsidR="00EC333E" w:rsidRPr="00153322" w:rsidRDefault="00EC333E" w:rsidP="00EC333E">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EC333E" w:rsidRPr="004162CD" w14:paraId="63264335" w14:textId="77777777" w:rsidTr="00296139">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7D3C46C"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2334FC"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BB4618B" w14:textId="77777777" w:rsidR="00EC333E" w:rsidRPr="00153322" w:rsidRDefault="00EC333E" w:rsidP="00296139">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120EDB9A"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F0B6F12"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4B0F45B"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9B39B3"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5015E6C"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901944"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EC333E" w:rsidRPr="004162CD" w14:paraId="5CB54E9D" w14:textId="77777777" w:rsidTr="00296139">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4DED2BAF" w14:textId="77777777" w:rsidR="00EC333E" w:rsidRPr="00153322" w:rsidRDefault="00EC333E" w:rsidP="00296139">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B1B3D7" w14:textId="77777777" w:rsidR="00EC333E" w:rsidRPr="00153322" w:rsidRDefault="00EC333E" w:rsidP="00296139">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CFBB9" w14:textId="77777777" w:rsidR="00EC333E" w:rsidRPr="00153322" w:rsidRDefault="00EC333E" w:rsidP="00296139">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7E61C005" w14:textId="77777777" w:rsidR="00EC333E" w:rsidRPr="00153322" w:rsidRDefault="00EC333E" w:rsidP="00296139">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07107B87" w14:textId="77777777" w:rsidR="00EC333E" w:rsidRPr="00153322" w:rsidRDefault="00EC333E" w:rsidP="00296139">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1E5F9953" w14:textId="77777777" w:rsidR="00EC333E" w:rsidRPr="00153322" w:rsidRDefault="00EC333E" w:rsidP="00296139">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5489D03B" w14:textId="77777777" w:rsidR="00EC333E" w:rsidRPr="00153322" w:rsidRDefault="00EC333E" w:rsidP="00296139">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4606416C" w14:textId="77777777" w:rsidR="00EC333E" w:rsidRPr="00153322" w:rsidRDefault="00EC333E" w:rsidP="00296139">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7908ABD7" w14:textId="77777777" w:rsidR="00EC333E" w:rsidRPr="00153322" w:rsidRDefault="00EC333E" w:rsidP="00296139">
            <w:pPr>
              <w:spacing w:after="0"/>
              <w:rPr>
                <w:rFonts w:ascii="Arial" w:hAnsi="Arial" w:cs="Arial"/>
                <w:color w:val="0D0D0D"/>
                <w:sz w:val="18"/>
                <w:szCs w:val="18"/>
              </w:rPr>
            </w:pPr>
          </w:p>
        </w:tc>
      </w:tr>
      <w:tr w:rsidR="00EC333E" w:rsidRPr="004162CD" w14:paraId="54B38DB5" w14:textId="77777777" w:rsidTr="00296139">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295D273" w14:textId="77777777" w:rsidR="00EC333E" w:rsidRPr="00153322" w:rsidRDefault="00EC333E" w:rsidP="00296139">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8B75175" w14:textId="77777777" w:rsidR="00EC333E" w:rsidRPr="00153322" w:rsidRDefault="00EC333E" w:rsidP="00296139">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BBCBA83" w14:textId="77777777" w:rsidR="00EC333E" w:rsidRPr="00153322" w:rsidRDefault="00EC333E" w:rsidP="00296139">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24C1898"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C58535C"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382EFF3"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13C1D1D"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A35A139" w14:textId="77777777" w:rsidR="00EC333E" w:rsidRPr="00153322" w:rsidRDefault="00EC333E" w:rsidP="00296139">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676F0AF" w14:textId="77777777" w:rsidR="00EC333E" w:rsidRPr="00153322" w:rsidRDefault="00EC333E" w:rsidP="00296139">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3BFC2F68" w14:textId="77777777" w:rsidR="00EC333E" w:rsidRPr="00153322" w:rsidRDefault="00EC333E" w:rsidP="00296139">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[4] Annex E.2 "Traffic models for Cellular IoT"</w:t>
            </w:r>
          </w:p>
        </w:tc>
      </w:tr>
      <w:tr w:rsidR="00EC333E" w:rsidRPr="004162CD" w14:paraId="60CC6E1E" w14:textId="77777777" w:rsidTr="00296139">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07504C4C" w14:textId="77777777" w:rsidR="00EC333E" w:rsidRPr="00153322" w:rsidRDefault="00EC333E" w:rsidP="00296139">
            <w:pPr>
              <w:pStyle w:val="TAN"/>
            </w:pPr>
            <w:bookmarkStart w:id="153" w:name="_Hlk64239248"/>
            <w:r w:rsidRPr="00153322">
              <w:t>NOTE 1:</w:t>
            </w:r>
            <w:r w:rsidRPr="00153322">
              <w:tab/>
              <w:t>As defined in TS 22.261 [5]</w:t>
            </w:r>
          </w:p>
          <w:p w14:paraId="2E8BB689" w14:textId="77777777" w:rsidR="00EC333E" w:rsidRPr="00153322" w:rsidRDefault="00EC333E" w:rsidP="00296139">
            <w:pPr>
              <w:pStyle w:val="TAN"/>
            </w:pPr>
            <w:r w:rsidRPr="00153322">
              <w:t>NOTE 2: The Overall UE density per km2 represents a peak value over a 40 km cell diameter. The actual value that can be achieved with a satellite will depend on the beam diameter.</w:t>
            </w:r>
          </w:p>
          <w:p w14:paraId="40E65EB7" w14:textId="77777777" w:rsidR="00EC333E" w:rsidRPr="00153322" w:rsidRDefault="00EC333E" w:rsidP="00296139">
            <w:pPr>
              <w:spacing w:after="0" w:line="256" w:lineRule="auto"/>
              <w:rPr>
                <w:rFonts w:ascii="Arial" w:hAnsi="Arial"/>
                <w:b/>
                <w:bCs/>
                <w:color w:val="0D0D0D"/>
                <w:kern w:val="24"/>
                <w:sz w:val="18"/>
                <w:szCs w:val="18"/>
              </w:rPr>
            </w:pPr>
          </w:p>
        </w:tc>
      </w:tr>
      <w:bookmarkEnd w:id="153"/>
    </w:tbl>
    <w:p w14:paraId="1DA9545C" w14:textId="77777777" w:rsidR="00EC333E" w:rsidRPr="00153322" w:rsidRDefault="00EC333E" w:rsidP="00296139"/>
    <w:p w14:paraId="25ED81B2" w14:textId="4B7985B1" w:rsidR="00080512" w:rsidRPr="004D3578" w:rsidRDefault="00080512">
      <w:pPr>
        <w:pStyle w:val="Heading8"/>
      </w:pPr>
      <w:r w:rsidRPr="004D3578">
        <w:br w:type="page"/>
      </w:r>
      <w:bookmarkStart w:id="154" w:name="_Toc66198734"/>
      <w:r w:rsidRPr="004D3578">
        <w:lastRenderedPageBreak/>
        <w:t xml:space="preserve">Annex </w:t>
      </w:r>
      <w:r w:rsidR="00830802">
        <w:t>C</w:t>
      </w:r>
      <w:r w:rsidRPr="004D3578">
        <w:t>:</w:t>
      </w:r>
      <w:r w:rsidRPr="004D3578">
        <w:br/>
        <w:t>Change history</w:t>
      </w:r>
      <w:bookmarkEnd w:id="154"/>
    </w:p>
    <w:p w14:paraId="327C3B8A" w14:textId="77777777" w:rsidR="00054A22" w:rsidRPr="00235394" w:rsidRDefault="00054A22" w:rsidP="00054A22">
      <w:pPr>
        <w:pStyle w:val="TH"/>
      </w:pPr>
      <w:bookmarkStart w:id="155" w:name="historyclause"/>
      <w:bookmarkEnd w:id="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FFF4614" w14:textId="77777777" w:rsidTr="00830802">
        <w:trPr>
          <w:cantSplit/>
        </w:trPr>
        <w:tc>
          <w:tcPr>
            <w:tcW w:w="9639" w:type="dxa"/>
            <w:gridSpan w:val="8"/>
            <w:tcBorders>
              <w:bottom w:val="nil"/>
            </w:tcBorders>
            <w:shd w:val="solid" w:color="FFFFFF" w:fill="auto"/>
          </w:tcPr>
          <w:p w14:paraId="6304F386" w14:textId="77777777" w:rsidR="003C3971" w:rsidRPr="00235394" w:rsidRDefault="003C3971" w:rsidP="00C72833">
            <w:pPr>
              <w:pStyle w:val="TAL"/>
              <w:jc w:val="center"/>
              <w:rPr>
                <w:b/>
                <w:sz w:val="16"/>
              </w:rPr>
            </w:pPr>
            <w:r w:rsidRPr="00235394">
              <w:rPr>
                <w:b/>
              </w:rPr>
              <w:t>Change history</w:t>
            </w:r>
          </w:p>
        </w:tc>
      </w:tr>
      <w:tr w:rsidR="003C3971" w:rsidRPr="00235394" w14:paraId="2445C777" w14:textId="77777777" w:rsidTr="00830802">
        <w:tc>
          <w:tcPr>
            <w:tcW w:w="800" w:type="dxa"/>
            <w:shd w:val="pct10" w:color="auto" w:fill="FFFFFF"/>
          </w:tcPr>
          <w:p w14:paraId="0F30446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9BD2D23" w14:textId="77777777" w:rsidR="003C3971" w:rsidRPr="00235394" w:rsidRDefault="00DF2B1F" w:rsidP="00C72833">
            <w:pPr>
              <w:pStyle w:val="TAL"/>
              <w:rPr>
                <w:b/>
                <w:sz w:val="16"/>
              </w:rPr>
            </w:pPr>
            <w:r>
              <w:rPr>
                <w:b/>
                <w:sz w:val="16"/>
              </w:rPr>
              <w:t>Meeting</w:t>
            </w:r>
          </w:p>
        </w:tc>
        <w:tc>
          <w:tcPr>
            <w:tcW w:w="1094" w:type="dxa"/>
            <w:shd w:val="pct10" w:color="auto" w:fill="FFFFFF"/>
          </w:tcPr>
          <w:p w14:paraId="79796C0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42316FD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D9BEF74"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23E345E" w14:textId="77777777" w:rsidR="003C3971" w:rsidRPr="00235394" w:rsidRDefault="003C3971" w:rsidP="00C72833">
            <w:pPr>
              <w:pStyle w:val="TAL"/>
              <w:rPr>
                <w:b/>
                <w:sz w:val="16"/>
              </w:rPr>
            </w:pPr>
            <w:r>
              <w:rPr>
                <w:b/>
                <w:sz w:val="16"/>
              </w:rPr>
              <w:t>Cat</w:t>
            </w:r>
          </w:p>
        </w:tc>
        <w:tc>
          <w:tcPr>
            <w:tcW w:w="4962" w:type="dxa"/>
            <w:shd w:val="pct10" w:color="auto" w:fill="FFFFFF"/>
          </w:tcPr>
          <w:p w14:paraId="076BE47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128C62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30802" w:rsidRPr="00830802" w14:paraId="168B14B2" w14:textId="77777777" w:rsidTr="00830802">
        <w:tc>
          <w:tcPr>
            <w:tcW w:w="800" w:type="dxa"/>
            <w:shd w:val="solid" w:color="FFFFFF" w:fill="auto"/>
          </w:tcPr>
          <w:p w14:paraId="713FA81F" w14:textId="2BE3527E" w:rsidR="00830802" w:rsidRPr="00830802" w:rsidRDefault="00830802" w:rsidP="00830802">
            <w:pPr>
              <w:pStyle w:val="TAC"/>
              <w:rPr>
                <w:sz w:val="16"/>
                <w:szCs w:val="16"/>
              </w:rPr>
            </w:pPr>
            <w:r w:rsidRPr="00830802">
              <w:rPr>
                <w:sz w:val="16"/>
                <w:szCs w:val="16"/>
              </w:rPr>
              <w:t>2021-01</w:t>
            </w:r>
          </w:p>
        </w:tc>
        <w:tc>
          <w:tcPr>
            <w:tcW w:w="800" w:type="dxa"/>
            <w:shd w:val="solid" w:color="FFFFFF" w:fill="auto"/>
          </w:tcPr>
          <w:p w14:paraId="3221921E" w14:textId="1CC78E98" w:rsidR="00830802" w:rsidRPr="00830802" w:rsidRDefault="00830802" w:rsidP="00830802">
            <w:pPr>
              <w:pStyle w:val="TAC"/>
              <w:rPr>
                <w:sz w:val="16"/>
                <w:szCs w:val="16"/>
              </w:rPr>
            </w:pPr>
            <w:r w:rsidRPr="00830802">
              <w:rPr>
                <w:sz w:val="16"/>
                <w:szCs w:val="16"/>
              </w:rPr>
              <w:t>RAN2</w:t>
            </w:r>
            <w:r>
              <w:rPr>
                <w:sz w:val="16"/>
                <w:szCs w:val="16"/>
              </w:rPr>
              <w:t>#</w:t>
            </w:r>
            <w:r w:rsidRPr="00830802">
              <w:rPr>
                <w:sz w:val="16"/>
                <w:szCs w:val="16"/>
              </w:rPr>
              <w:t>113e</w:t>
            </w:r>
          </w:p>
        </w:tc>
        <w:tc>
          <w:tcPr>
            <w:tcW w:w="1094" w:type="dxa"/>
            <w:shd w:val="solid" w:color="FFFFFF" w:fill="auto"/>
          </w:tcPr>
          <w:p w14:paraId="4CEF4F41" w14:textId="1FA40A0A" w:rsidR="00830802" w:rsidRPr="00830802" w:rsidRDefault="00830802" w:rsidP="00830802">
            <w:pPr>
              <w:pStyle w:val="TAC"/>
              <w:rPr>
                <w:sz w:val="16"/>
                <w:szCs w:val="16"/>
              </w:rPr>
            </w:pPr>
            <w:r w:rsidRPr="00830802">
              <w:rPr>
                <w:sz w:val="16"/>
                <w:szCs w:val="16"/>
              </w:rPr>
              <w:t>R2-2101455</w:t>
            </w:r>
          </w:p>
        </w:tc>
        <w:tc>
          <w:tcPr>
            <w:tcW w:w="425" w:type="dxa"/>
            <w:shd w:val="solid" w:color="FFFFFF" w:fill="auto"/>
          </w:tcPr>
          <w:p w14:paraId="13C05FF6" w14:textId="77777777" w:rsidR="00830802" w:rsidRPr="00830802" w:rsidRDefault="00830802" w:rsidP="00830802">
            <w:pPr>
              <w:pStyle w:val="TAL"/>
              <w:rPr>
                <w:sz w:val="16"/>
                <w:szCs w:val="16"/>
              </w:rPr>
            </w:pPr>
          </w:p>
        </w:tc>
        <w:tc>
          <w:tcPr>
            <w:tcW w:w="425" w:type="dxa"/>
            <w:shd w:val="solid" w:color="FFFFFF" w:fill="auto"/>
          </w:tcPr>
          <w:p w14:paraId="562E10B2" w14:textId="77777777" w:rsidR="00830802" w:rsidRPr="00830802" w:rsidRDefault="00830802" w:rsidP="00830802">
            <w:pPr>
              <w:pStyle w:val="TAR"/>
              <w:rPr>
                <w:sz w:val="16"/>
                <w:szCs w:val="16"/>
              </w:rPr>
            </w:pPr>
          </w:p>
        </w:tc>
        <w:tc>
          <w:tcPr>
            <w:tcW w:w="425" w:type="dxa"/>
            <w:shd w:val="solid" w:color="FFFFFF" w:fill="auto"/>
          </w:tcPr>
          <w:p w14:paraId="40435C93" w14:textId="77777777" w:rsidR="00830802" w:rsidRPr="00830802" w:rsidRDefault="00830802" w:rsidP="00830802">
            <w:pPr>
              <w:pStyle w:val="TAC"/>
              <w:rPr>
                <w:sz w:val="16"/>
                <w:szCs w:val="16"/>
              </w:rPr>
            </w:pPr>
          </w:p>
        </w:tc>
        <w:tc>
          <w:tcPr>
            <w:tcW w:w="4962" w:type="dxa"/>
            <w:shd w:val="solid" w:color="FFFFFF" w:fill="auto"/>
          </w:tcPr>
          <w:p w14:paraId="73433A0F" w14:textId="7321F57A" w:rsidR="00830802" w:rsidRPr="00830802" w:rsidRDefault="00830802" w:rsidP="00830802">
            <w:pPr>
              <w:pStyle w:val="TAL"/>
              <w:rPr>
                <w:sz w:val="16"/>
                <w:szCs w:val="16"/>
              </w:rPr>
            </w:pPr>
            <w:r w:rsidRPr="00830802">
              <w:rPr>
                <w:sz w:val="16"/>
                <w:szCs w:val="16"/>
              </w:rPr>
              <w:t>Skeleton TR (not formally endorsed in RAN1</w:t>
            </w:r>
          </w:p>
        </w:tc>
        <w:tc>
          <w:tcPr>
            <w:tcW w:w="708" w:type="dxa"/>
            <w:shd w:val="solid" w:color="FFFFFF" w:fill="auto"/>
          </w:tcPr>
          <w:p w14:paraId="7517364D" w14:textId="78D32CF9" w:rsidR="00830802" w:rsidRPr="00830802" w:rsidRDefault="00830802" w:rsidP="00830802">
            <w:pPr>
              <w:pStyle w:val="TAC"/>
              <w:rPr>
                <w:sz w:val="16"/>
                <w:szCs w:val="16"/>
              </w:rPr>
            </w:pPr>
            <w:r w:rsidRPr="00830802">
              <w:rPr>
                <w:sz w:val="16"/>
                <w:szCs w:val="16"/>
              </w:rPr>
              <w:t>0.0.1</w:t>
            </w:r>
          </w:p>
        </w:tc>
      </w:tr>
      <w:tr w:rsidR="00830802" w:rsidRPr="00830802" w14:paraId="08934955" w14:textId="77777777" w:rsidTr="00830802">
        <w:tc>
          <w:tcPr>
            <w:tcW w:w="800" w:type="dxa"/>
            <w:shd w:val="solid" w:color="FFFFFF" w:fill="auto"/>
          </w:tcPr>
          <w:p w14:paraId="53E84505" w14:textId="0937B409" w:rsidR="00830802" w:rsidRPr="00830802" w:rsidRDefault="00830802" w:rsidP="00830802">
            <w:pPr>
              <w:pStyle w:val="TAC"/>
              <w:rPr>
                <w:sz w:val="16"/>
                <w:szCs w:val="16"/>
              </w:rPr>
            </w:pPr>
            <w:r w:rsidRPr="00830802">
              <w:rPr>
                <w:sz w:val="16"/>
                <w:szCs w:val="16"/>
              </w:rPr>
              <w:t>2021-02</w:t>
            </w:r>
          </w:p>
        </w:tc>
        <w:tc>
          <w:tcPr>
            <w:tcW w:w="800" w:type="dxa"/>
            <w:shd w:val="solid" w:color="FFFFFF" w:fill="auto"/>
          </w:tcPr>
          <w:p w14:paraId="10ACA6EA" w14:textId="39027684" w:rsidR="00830802" w:rsidRPr="00830802" w:rsidRDefault="00830802" w:rsidP="00830802">
            <w:pPr>
              <w:pStyle w:val="TAC"/>
              <w:rPr>
                <w:sz w:val="16"/>
                <w:szCs w:val="16"/>
              </w:rPr>
            </w:pPr>
            <w:r w:rsidRPr="00830802">
              <w:rPr>
                <w:sz w:val="16"/>
                <w:szCs w:val="16"/>
              </w:rPr>
              <w:t>RAN1#104e</w:t>
            </w:r>
          </w:p>
        </w:tc>
        <w:tc>
          <w:tcPr>
            <w:tcW w:w="1094" w:type="dxa"/>
            <w:shd w:val="solid" w:color="FFFFFF" w:fill="auto"/>
          </w:tcPr>
          <w:p w14:paraId="4A8C072B" w14:textId="2E89771A" w:rsidR="00830802" w:rsidRPr="00830802" w:rsidRDefault="00830802" w:rsidP="00830802">
            <w:pPr>
              <w:pStyle w:val="TAC"/>
              <w:rPr>
                <w:sz w:val="16"/>
                <w:szCs w:val="16"/>
              </w:rPr>
            </w:pPr>
            <w:r w:rsidRPr="00830802">
              <w:rPr>
                <w:sz w:val="16"/>
                <w:szCs w:val="16"/>
              </w:rPr>
              <w:t>R1-2102256</w:t>
            </w:r>
          </w:p>
        </w:tc>
        <w:tc>
          <w:tcPr>
            <w:tcW w:w="425" w:type="dxa"/>
            <w:shd w:val="solid" w:color="FFFFFF" w:fill="auto"/>
          </w:tcPr>
          <w:p w14:paraId="78FBE43E" w14:textId="77777777" w:rsidR="00830802" w:rsidRPr="00830802" w:rsidRDefault="00830802" w:rsidP="00830802">
            <w:pPr>
              <w:pStyle w:val="TAL"/>
              <w:rPr>
                <w:sz w:val="16"/>
                <w:szCs w:val="16"/>
              </w:rPr>
            </w:pPr>
          </w:p>
        </w:tc>
        <w:tc>
          <w:tcPr>
            <w:tcW w:w="425" w:type="dxa"/>
            <w:shd w:val="solid" w:color="FFFFFF" w:fill="auto"/>
          </w:tcPr>
          <w:p w14:paraId="727026BE" w14:textId="77777777" w:rsidR="00830802" w:rsidRPr="00830802" w:rsidRDefault="00830802" w:rsidP="00830802">
            <w:pPr>
              <w:pStyle w:val="TAR"/>
              <w:rPr>
                <w:sz w:val="16"/>
                <w:szCs w:val="16"/>
              </w:rPr>
            </w:pPr>
          </w:p>
        </w:tc>
        <w:tc>
          <w:tcPr>
            <w:tcW w:w="425" w:type="dxa"/>
            <w:shd w:val="solid" w:color="FFFFFF" w:fill="auto"/>
          </w:tcPr>
          <w:p w14:paraId="538B298E" w14:textId="77777777" w:rsidR="00830802" w:rsidRPr="00830802" w:rsidRDefault="00830802" w:rsidP="00830802">
            <w:pPr>
              <w:pStyle w:val="TAC"/>
              <w:rPr>
                <w:sz w:val="16"/>
                <w:szCs w:val="16"/>
              </w:rPr>
            </w:pPr>
          </w:p>
        </w:tc>
        <w:tc>
          <w:tcPr>
            <w:tcW w:w="4962" w:type="dxa"/>
            <w:shd w:val="solid" w:color="FFFFFF" w:fill="auto"/>
          </w:tcPr>
          <w:p w14:paraId="0ACABB38" w14:textId="77777777" w:rsidR="00830802" w:rsidRPr="00830802" w:rsidRDefault="00830802" w:rsidP="00830802">
            <w:pPr>
              <w:pStyle w:val="TAL"/>
              <w:rPr>
                <w:sz w:val="16"/>
                <w:szCs w:val="16"/>
              </w:rPr>
            </w:pPr>
            <w:r w:rsidRPr="00830802">
              <w:rPr>
                <w:sz w:val="16"/>
                <w:szCs w:val="16"/>
              </w:rPr>
              <w:t>- Text proposal for TR 36.763 for RAN1#103e Agreements (R1-2102258)</w:t>
            </w:r>
          </w:p>
          <w:p w14:paraId="1E7D0540" w14:textId="77777777" w:rsidR="00830802" w:rsidRPr="00830802" w:rsidRDefault="00830802" w:rsidP="00830802">
            <w:pPr>
              <w:pStyle w:val="TAL"/>
              <w:rPr>
                <w:sz w:val="16"/>
                <w:szCs w:val="16"/>
              </w:rPr>
            </w:pPr>
            <w:r w:rsidRPr="00830802">
              <w:rPr>
                <w:sz w:val="16"/>
                <w:szCs w:val="16"/>
              </w:rPr>
              <w:t>- Text proposal for TR 36.763 for RAN1#104e Agreements (R1-2102255)</w:t>
            </w:r>
          </w:p>
          <w:p w14:paraId="1CC60108" w14:textId="3D3F1AAD" w:rsidR="00830802" w:rsidRPr="00830802" w:rsidRDefault="00830802" w:rsidP="00830802">
            <w:pPr>
              <w:pStyle w:val="TAL"/>
              <w:rPr>
                <w:sz w:val="16"/>
                <w:szCs w:val="16"/>
              </w:rPr>
            </w:pPr>
            <w:r w:rsidRPr="00830802">
              <w:rPr>
                <w:sz w:val="16"/>
                <w:szCs w:val="16"/>
              </w:rPr>
              <w:t>- Text proposal for TR 36.763 related to RAN2 (R2-2102492, R2-2102502)</w:t>
            </w:r>
          </w:p>
        </w:tc>
        <w:tc>
          <w:tcPr>
            <w:tcW w:w="708" w:type="dxa"/>
            <w:shd w:val="solid" w:color="FFFFFF" w:fill="auto"/>
          </w:tcPr>
          <w:p w14:paraId="73225E94" w14:textId="45BA7F27" w:rsidR="00830802" w:rsidRPr="00830802" w:rsidRDefault="00830802" w:rsidP="00830802">
            <w:pPr>
              <w:pStyle w:val="TAC"/>
              <w:rPr>
                <w:sz w:val="16"/>
                <w:szCs w:val="16"/>
              </w:rPr>
            </w:pPr>
            <w:r>
              <w:rPr>
                <w:sz w:val="16"/>
                <w:szCs w:val="16"/>
              </w:rPr>
              <w:t>0.0.2</w:t>
            </w:r>
          </w:p>
        </w:tc>
      </w:tr>
      <w:tr w:rsidR="00830802" w:rsidRPr="00830802" w14:paraId="6F4CACE5" w14:textId="77777777" w:rsidTr="00830802">
        <w:tc>
          <w:tcPr>
            <w:tcW w:w="800" w:type="dxa"/>
            <w:shd w:val="solid" w:color="FFFFFF" w:fill="auto"/>
          </w:tcPr>
          <w:p w14:paraId="2401F427" w14:textId="2272A23F" w:rsidR="00830802" w:rsidRPr="00830802" w:rsidRDefault="00830802" w:rsidP="00830802">
            <w:pPr>
              <w:pStyle w:val="TAC"/>
              <w:rPr>
                <w:sz w:val="16"/>
                <w:szCs w:val="16"/>
              </w:rPr>
            </w:pPr>
            <w:r w:rsidRPr="00830802">
              <w:rPr>
                <w:sz w:val="16"/>
                <w:szCs w:val="16"/>
              </w:rPr>
              <w:t>2021-03</w:t>
            </w:r>
          </w:p>
        </w:tc>
        <w:tc>
          <w:tcPr>
            <w:tcW w:w="800" w:type="dxa"/>
            <w:shd w:val="solid" w:color="FFFFFF" w:fill="auto"/>
          </w:tcPr>
          <w:p w14:paraId="7A00406D" w14:textId="22C7179E" w:rsidR="00830802" w:rsidRPr="00830802" w:rsidRDefault="00830802" w:rsidP="00830802">
            <w:pPr>
              <w:pStyle w:val="TAC"/>
              <w:rPr>
                <w:sz w:val="16"/>
                <w:szCs w:val="16"/>
              </w:rPr>
            </w:pPr>
            <w:r w:rsidRPr="00830802">
              <w:rPr>
                <w:sz w:val="16"/>
                <w:szCs w:val="16"/>
              </w:rPr>
              <w:t>RAN1#104e</w:t>
            </w:r>
          </w:p>
        </w:tc>
        <w:tc>
          <w:tcPr>
            <w:tcW w:w="1094" w:type="dxa"/>
            <w:shd w:val="solid" w:color="FFFFFF" w:fill="auto"/>
          </w:tcPr>
          <w:p w14:paraId="76B481A4" w14:textId="4AE1BBE0" w:rsidR="00830802" w:rsidRPr="00830802" w:rsidRDefault="00830802" w:rsidP="00830802">
            <w:pPr>
              <w:pStyle w:val="TAC"/>
              <w:rPr>
                <w:sz w:val="16"/>
                <w:szCs w:val="16"/>
              </w:rPr>
            </w:pPr>
            <w:r w:rsidRPr="00830802">
              <w:rPr>
                <w:sz w:val="16"/>
                <w:szCs w:val="16"/>
              </w:rPr>
              <w:t>R1-2102272</w:t>
            </w:r>
          </w:p>
        </w:tc>
        <w:tc>
          <w:tcPr>
            <w:tcW w:w="425" w:type="dxa"/>
            <w:shd w:val="solid" w:color="FFFFFF" w:fill="auto"/>
          </w:tcPr>
          <w:p w14:paraId="05DE6E16" w14:textId="77777777" w:rsidR="00830802" w:rsidRPr="00830802" w:rsidRDefault="00830802" w:rsidP="00830802">
            <w:pPr>
              <w:pStyle w:val="TAL"/>
              <w:rPr>
                <w:sz w:val="16"/>
                <w:szCs w:val="16"/>
              </w:rPr>
            </w:pPr>
          </w:p>
        </w:tc>
        <w:tc>
          <w:tcPr>
            <w:tcW w:w="425" w:type="dxa"/>
            <w:shd w:val="solid" w:color="FFFFFF" w:fill="auto"/>
          </w:tcPr>
          <w:p w14:paraId="4131FF0F" w14:textId="77777777" w:rsidR="00830802" w:rsidRPr="00830802" w:rsidRDefault="00830802" w:rsidP="00830802">
            <w:pPr>
              <w:pStyle w:val="TAR"/>
              <w:rPr>
                <w:sz w:val="16"/>
                <w:szCs w:val="16"/>
              </w:rPr>
            </w:pPr>
          </w:p>
        </w:tc>
        <w:tc>
          <w:tcPr>
            <w:tcW w:w="425" w:type="dxa"/>
            <w:shd w:val="solid" w:color="FFFFFF" w:fill="auto"/>
          </w:tcPr>
          <w:p w14:paraId="3612BDB6" w14:textId="77777777" w:rsidR="00830802" w:rsidRPr="00830802" w:rsidRDefault="00830802" w:rsidP="00830802">
            <w:pPr>
              <w:pStyle w:val="TAC"/>
              <w:rPr>
                <w:sz w:val="16"/>
                <w:szCs w:val="16"/>
              </w:rPr>
            </w:pPr>
          </w:p>
        </w:tc>
        <w:tc>
          <w:tcPr>
            <w:tcW w:w="4962" w:type="dxa"/>
            <w:shd w:val="solid" w:color="FFFFFF" w:fill="auto"/>
          </w:tcPr>
          <w:p w14:paraId="0804D21A" w14:textId="50F1520C" w:rsidR="00830802" w:rsidRPr="00830802" w:rsidRDefault="00830802" w:rsidP="00830802">
            <w:pPr>
              <w:pStyle w:val="TAL"/>
              <w:rPr>
                <w:sz w:val="16"/>
                <w:szCs w:val="16"/>
              </w:rPr>
            </w:pPr>
            <w:r w:rsidRPr="00830802">
              <w:rPr>
                <w:sz w:val="16"/>
                <w:szCs w:val="16"/>
              </w:rPr>
              <w:t>Updated version with revision marks removed. Uploaded as v0.1.0 after MCC clean-up</w:t>
            </w:r>
          </w:p>
        </w:tc>
        <w:tc>
          <w:tcPr>
            <w:tcW w:w="708" w:type="dxa"/>
            <w:shd w:val="solid" w:color="FFFFFF" w:fill="auto"/>
          </w:tcPr>
          <w:p w14:paraId="3BFCE0E6" w14:textId="54E56FBF" w:rsidR="00830802" w:rsidRPr="00830802" w:rsidRDefault="00830802" w:rsidP="00830802">
            <w:pPr>
              <w:pStyle w:val="TAC"/>
              <w:rPr>
                <w:sz w:val="16"/>
                <w:szCs w:val="16"/>
              </w:rPr>
            </w:pPr>
            <w:r w:rsidRPr="00830802">
              <w:rPr>
                <w:sz w:val="16"/>
                <w:szCs w:val="16"/>
              </w:rPr>
              <w:t>0.1.0</w:t>
            </w:r>
          </w:p>
        </w:tc>
      </w:tr>
    </w:tbl>
    <w:p w14:paraId="6B91C91F" w14:textId="77777777" w:rsidR="003C3971" w:rsidRPr="00235394" w:rsidRDefault="003C3971" w:rsidP="003C3971"/>
    <w:sectPr w:rsidR="003C3971" w:rsidRPr="00235394">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9BE4ED" w14:textId="77777777" w:rsidR="00555245" w:rsidRDefault="00555245">
      <w:r>
        <w:separator/>
      </w:r>
    </w:p>
  </w:endnote>
  <w:endnote w:type="continuationSeparator" w:id="0">
    <w:p w14:paraId="2A0C94C7" w14:textId="77777777" w:rsidR="00555245" w:rsidRDefault="00555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E90EBE" w14:textId="77777777" w:rsidR="00296139" w:rsidRDefault="002961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AF71CE" w14:textId="77777777" w:rsidR="00555245" w:rsidRDefault="00555245">
      <w:r>
        <w:separator/>
      </w:r>
    </w:p>
  </w:footnote>
  <w:footnote w:type="continuationSeparator" w:id="0">
    <w:p w14:paraId="71FFE4E5" w14:textId="77777777" w:rsidR="00555245" w:rsidRDefault="005552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E9FCB" w14:textId="09B97315" w:rsidR="00296139" w:rsidRDefault="002961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0D56">
      <w:rPr>
        <w:rFonts w:ascii="Arial" w:hAnsi="Arial" w:cs="Arial"/>
        <w:b/>
        <w:noProof/>
        <w:sz w:val="18"/>
        <w:szCs w:val="18"/>
      </w:rPr>
      <w:t>3GPP TR 36.763 V0.1.0 (2021-03)</w:t>
    </w:r>
    <w:r>
      <w:rPr>
        <w:rFonts w:ascii="Arial" w:hAnsi="Arial" w:cs="Arial"/>
        <w:b/>
        <w:sz w:val="18"/>
        <w:szCs w:val="18"/>
      </w:rPr>
      <w:fldChar w:fldCharType="end"/>
    </w:r>
  </w:p>
  <w:p w14:paraId="76E4DACD" w14:textId="77777777" w:rsidR="00296139" w:rsidRDefault="002961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AAE32F" w14:textId="23853DBE" w:rsidR="00296139" w:rsidRDefault="002961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0D56">
      <w:rPr>
        <w:rFonts w:ascii="Arial" w:hAnsi="Arial" w:cs="Arial"/>
        <w:b/>
        <w:noProof/>
        <w:sz w:val="18"/>
        <w:szCs w:val="18"/>
      </w:rPr>
      <w:t>Release 17</w:t>
    </w:r>
    <w:r>
      <w:rPr>
        <w:rFonts w:ascii="Arial" w:hAnsi="Arial" w:cs="Arial"/>
        <w:b/>
        <w:sz w:val="18"/>
        <w:szCs w:val="18"/>
      </w:rPr>
      <w:fldChar w:fldCharType="end"/>
    </w:r>
  </w:p>
  <w:p w14:paraId="6ADA4D86" w14:textId="77777777" w:rsidR="00296139" w:rsidRDefault="002961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0"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5"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num>
  <w:num w:numId="6">
    <w:abstractNumId w:val="14"/>
  </w:num>
  <w:num w:numId="7">
    <w:abstractNumId w:val="6"/>
  </w:num>
  <w:num w:numId="8">
    <w:abstractNumId w:val="13"/>
  </w:num>
  <w:num w:numId="9">
    <w:abstractNumId w:val="15"/>
  </w:num>
  <w:num w:numId="10">
    <w:abstractNumId w:val="0"/>
  </w:num>
  <w:num w:numId="11">
    <w:abstractNumId w:val="7"/>
  </w:num>
  <w:num w:numId="12">
    <w:abstractNumId w:val="3"/>
  </w:num>
  <w:num w:numId="13">
    <w:abstractNumId w:val="12"/>
  </w:num>
  <w:num w:numId="14">
    <w:abstractNumId w:val="10"/>
  </w:num>
  <w:num w:numId="15">
    <w:abstractNumId w:val="8"/>
  </w:num>
  <w:num w:numId="16">
    <w:abstractNumId w:val="9"/>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96139"/>
    <w:rsid w:val="002B6339"/>
    <w:rsid w:val="002E00EE"/>
    <w:rsid w:val="003172DC"/>
    <w:rsid w:val="00340D56"/>
    <w:rsid w:val="0035462D"/>
    <w:rsid w:val="003765B8"/>
    <w:rsid w:val="003C3971"/>
    <w:rsid w:val="00423334"/>
    <w:rsid w:val="004345EC"/>
    <w:rsid w:val="00465515"/>
    <w:rsid w:val="004D3578"/>
    <w:rsid w:val="004E213A"/>
    <w:rsid w:val="004E4702"/>
    <w:rsid w:val="004F0988"/>
    <w:rsid w:val="004F3340"/>
    <w:rsid w:val="0053388B"/>
    <w:rsid w:val="00535773"/>
    <w:rsid w:val="00543E6C"/>
    <w:rsid w:val="00555245"/>
    <w:rsid w:val="00565087"/>
    <w:rsid w:val="00597B11"/>
    <w:rsid w:val="005D2E01"/>
    <w:rsid w:val="005D7526"/>
    <w:rsid w:val="005E4BB2"/>
    <w:rsid w:val="00602AEA"/>
    <w:rsid w:val="00614FDF"/>
    <w:rsid w:val="0063543D"/>
    <w:rsid w:val="00647114"/>
    <w:rsid w:val="006A323F"/>
    <w:rsid w:val="006A5836"/>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0802"/>
    <w:rsid w:val="00855B0B"/>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0765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333E"/>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17B32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annotation reference" w:qFormat="1"/>
    <w:lsdException w:name="Title" w:uiPriority="10" w:qFormat="1"/>
    <w:lsdException w:name="Subtitle" w:uiPriority="11" w:qFormat="1"/>
    <w:lsdException w:name="Hyperlink" w:uiPriority="99"/>
    <w:lsdException w:name="Strong" w:uiPriority="22" w:qFormat="1"/>
    <w:lsdException w:name="Emphasis" w:qFormat="1"/>
    <w:lsdException w:name="Normal (Web)" w:uiPriority="99" w:qFormat="1"/>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Heading3"/>
    <w:next w:val="Normal"/>
    <w:link w:val="Heading4Char"/>
    <w:qFormat/>
    <w:pPr>
      <w:ind w:left="1418" w:hanging="1418"/>
      <w:outlineLvl w:val="3"/>
    </w:pPr>
    <w:rPr>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EC333E"/>
    <w:rPr>
      <w:rFonts w:ascii="Arial" w:hAnsi="Arial"/>
      <w:sz w:val="36"/>
      <w:lang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EC333E"/>
    <w:rPr>
      <w:rFonts w:ascii="Arial" w:hAnsi="Arial"/>
      <w:sz w:val="3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EC333E"/>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C333E"/>
    <w:rPr>
      <w:rFonts w:ascii="Arial" w:hAnsi="Arial"/>
      <w:sz w:val="24"/>
      <w:lang w:eastAsia="en-US"/>
    </w:rPr>
  </w:style>
  <w:style w:type="character" w:customStyle="1" w:styleId="Heading5Char">
    <w:name w:val="Heading 5 Char"/>
    <w:aliases w:val="h5 Char,Heading5 Char,H5 Char,5 Char,mh2 Char,Module heading 2 Char"/>
    <w:link w:val="Heading5"/>
    <w:rsid w:val="00EC333E"/>
    <w:rPr>
      <w:rFonts w:ascii="Arial" w:hAnsi="Arial"/>
      <w:sz w:val="22"/>
      <w:lang w:eastAsia="en-US"/>
    </w:rPr>
  </w:style>
  <w:style w:type="character" w:customStyle="1" w:styleId="Heading6Char">
    <w:name w:val="Heading 6 Char"/>
    <w:link w:val="Heading6"/>
    <w:rsid w:val="00EC333E"/>
    <w:rPr>
      <w:rFonts w:ascii="Arial" w:hAnsi="Arial"/>
      <w:lang w:eastAsia="en-US"/>
    </w:rPr>
  </w:style>
  <w:style w:type="character" w:customStyle="1" w:styleId="Heading7Char">
    <w:name w:val="Heading 7 Char"/>
    <w:aliases w:val="7 Char,figure title Char,No# Char,No digit heading Char,h7 Char"/>
    <w:link w:val="Heading7"/>
    <w:rsid w:val="00EC333E"/>
    <w:rPr>
      <w:rFonts w:ascii="Arial" w:hAnsi="Arial"/>
      <w:lang w:eastAsia="en-US"/>
    </w:rPr>
  </w:style>
  <w:style w:type="character" w:customStyle="1" w:styleId="Heading8Char">
    <w:name w:val="Heading 8 Char"/>
    <w:aliases w:val="8 Char,Figure Title Char,h8 Char,Figure Con't Char"/>
    <w:link w:val="Heading8"/>
    <w:rsid w:val="00EC333E"/>
    <w:rPr>
      <w:rFonts w:ascii="Arial" w:hAnsi="Arial"/>
      <w:sz w:val="36"/>
      <w:lang w:eastAsia="en-US"/>
    </w:rPr>
  </w:style>
  <w:style w:type="character" w:customStyle="1" w:styleId="Heading9Char">
    <w:name w:val="Heading 9 Char"/>
    <w:aliases w:val="Table Title Char,Stack con't Char,h9 Char,table title Char,heading 9 Char,Table Title&#10; Char"/>
    <w:link w:val="Heading9"/>
    <w:rsid w:val="00EC333E"/>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C333E"/>
    <w:rPr>
      <w:rFonts w:ascii="Arial" w:hAnsi="Arial"/>
      <w:b/>
      <w:noProof/>
      <w:sz w:val="18"/>
      <w:lang w:eastAsia="ja-JP"/>
    </w:rPr>
  </w:style>
  <w:style w:type="paragraph" w:styleId="Index1">
    <w:name w:val="index 1"/>
    <w:basedOn w:val="Normal"/>
    <w:rsid w:val="00EC333E"/>
    <w:pPr>
      <w:keepLines/>
      <w:spacing w:after="0"/>
    </w:pPr>
  </w:style>
  <w:style w:type="paragraph" w:styleId="Index2">
    <w:name w:val="index 2"/>
    <w:basedOn w:val="Index1"/>
    <w:rsid w:val="00EC333E"/>
    <w:pPr>
      <w:ind w:left="284"/>
    </w:pPr>
  </w:style>
  <w:style w:type="character" w:customStyle="1" w:styleId="FooterChar">
    <w:name w:val="Footer Char"/>
    <w:link w:val="Footer"/>
    <w:rsid w:val="00EC333E"/>
    <w:rPr>
      <w:rFonts w:ascii="Arial" w:hAnsi="Arial"/>
      <w:b/>
      <w:i/>
      <w:noProof/>
      <w:sz w:val="18"/>
      <w:lang w:eastAsia="ja-JP"/>
    </w:rPr>
  </w:style>
  <w:style w:type="character" w:styleId="FootnoteReference">
    <w:name w:val="footnote reference"/>
    <w:rsid w:val="00EC333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C333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C333E"/>
    <w:rPr>
      <w:sz w:val="16"/>
      <w:lang w:eastAsia="en-US"/>
    </w:rPr>
  </w:style>
  <w:style w:type="character" w:customStyle="1" w:styleId="NOChar1">
    <w:name w:val="NO Char1"/>
    <w:link w:val="NO"/>
    <w:rsid w:val="00EC333E"/>
    <w:rPr>
      <w:lang w:eastAsia="en-US"/>
    </w:rPr>
  </w:style>
  <w:style w:type="character" w:customStyle="1" w:styleId="TALChar">
    <w:name w:val="TAL Char"/>
    <w:link w:val="TAL"/>
    <w:qFormat/>
    <w:rsid w:val="00EC333E"/>
    <w:rPr>
      <w:rFonts w:ascii="Arial" w:hAnsi="Arial"/>
      <w:sz w:val="18"/>
      <w:lang w:eastAsia="en-US"/>
    </w:rPr>
  </w:style>
  <w:style w:type="paragraph" w:styleId="ListNumber2">
    <w:name w:val="List Number 2"/>
    <w:basedOn w:val="ListNumber"/>
    <w:rsid w:val="00EC333E"/>
    <w:pPr>
      <w:ind w:left="851"/>
    </w:pPr>
  </w:style>
  <w:style w:type="paragraph" w:styleId="ListNumber">
    <w:name w:val="List Number"/>
    <w:basedOn w:val="List"/>
    <w:rsid w:val="00EC333E"/>
  </w:style>
  <w:style w:type="paragraph" w:styleId="List">
    <w:name w:val="List"/>
    <w:basedOn w:val="Normal"/>
    <w:rsid w:val="00EC333E"/>
    <w:pPr>
      <w:ind w:left="568" w:hanging="284"/>
    </w:pPr>
  </w:style>
  <w:style w:type="character" w:customStyle="1" w:styleId="B1Char">
    <w:name w:val="B1 Char"/>
    <w:link w:val="B1"/>
    <w:locked/>
    <w:rsid w:val="00EC333E"/>
    <w:rPr>
      <w:lang w:eastAsia="en-US"/>
    </w:rPr>
  </w:style>
  <w:style w:type="paragraph" w:styleId="ListBullet2">
    <w:name w:val="List Bullet 2"/>
    <w:basedOn w:val="ListBullet"/>
    <w:rsid w:val="00EC333E"/>
    <w:pPr>
      <w:ind w:left="851"/>
    </w:pPr>
  </w:style>
  <w:style w:type="paragraph" w:styleId="ListBullet">
    <w:name w:val="List Bullet"/>
    <w:basedOn w:val="List"/>
    <w:rsid w:val="00EC333E"/>
  </w:style>
  <w:style w:type="paragraph" w:styleId="ListBullet3">
    <w:name w:val="List Bullet 3"/>
    <w:basedOn w:val="ListBullet2"/>
    <w:rsid w:val="00EC333E"/>
    <w:pPr>
      <w:ind w:left="1135"/>
    </w:pPr>
  </w:style>
  <w:style w:type="paragraph" w:styleId="List2">
    <w:name w:val="List 2"/>
    <w:basedOn w:val="List"/>
    <w:rsid w:val="00EC333E"/>
    <w:pPr>
      <w:ind w:left="851"/>
    </w:pPr>
  </w:style>
  <w:style w:type="paragraph" w:styleId="List3">
    <w:name w:val="List 3"/>
    <w:basedOn w:val="List2"/>
    <w:rsid w:val="00EC333E"/>
    <w:pPr>
      <w:ind w:left="1135"/>
    </w:pPr>
  </w:style>
  <w:style w:type="paragraph" w:styleId="List4">
    <w:name w:val="List 4"/>
    <w:basedOn w:val="List3"/>
    <w:rsid w:val="00EC333E"/>
    <w:pPr>
      <w:ind w:left="1418"/>
    </w:pPr>
  </w:style>
  <w:style w:type="paragraph" w:styleId="List5">
    <w:name w:val="List 5"/>
    <w:basedOn w:val="List4"/>
    <w:rsid w:val="00EC333E"/>
    <w:pPr>
      <w:ind w:left="1702"/>
    </w:pPr>
  </w:style>
  <w:style w:type="paragraph" w:styleId="ListBullet4">
    <w:name w:val="List Bullet 4"/>
    <w:basedOn w:val="ListBullet3"/>
    <w:rsid w:val="00EC333E"/>
    <w:pPr>
      <w:ind w:left="1418"/>
    </w:pPr>
  </w:style>
  <w:style w:type="paragraph" w:styleId="ListBullet5">
    <w:name w:val="List Bullet 5"/>
    <w:basedOn w:val="ListBullet4"/>
    <w:rsid w:val="00EC333E"/>
    <w:pPr>
      <w:ind w:left="1702"/>
    </w:pPr>
  </w:style>
  <w:style w:type="paragraph" w:styleId="IndexHeading">
    <w:name w:val="index heading"/>
    <w:basedOn w:val="Normal"/>
    <w:next w:val="Normal"/>
    <w:rsid w:val="00EC333E"/>
    <w:pPr>
      <w:pBdr>
        <w:top w:val="single" w:sz="12" w:space="0" w:color="auto"/>
      </w:pBdr>
      <w:spacing w:before="360" w:after="240"/>
    </w:pPr>
    <w:rPr>
      <w:b/>
      <w:i/>
      <w:sz w:val="26"/>
    </w:rPr>
  </w:style>
  <w:style w:type="paragraph" w:customStyle="1" w:styleId="INDENT1">
    <w:name w:val="INDENT1"/>
    <w:basedOn w:val="Normal"/>
    <w:rsid w:val="00EC333E"/>
    <w:pPr>
      <w:ind w:left="851"/>
    </w:pPr>
  </w:style>
  <w:style w:type="paragraph" w:customStyle="1" w:styleId="INDENT2">
    <w:name w:val="INDENT2"/>
    <w:basedOn w:val="Normal"/>
    <w:rsid w:val="00EC333E"/>
    <w:pPr>
      <w:ind w:left="1135" w:hanging="284"/>
    </w:pPr>
  </w:style>
  <w:style w:type="paragraph" w:customStyle="1" w:styleId="INDENT3">
    <w:name w:val="INDENT3"/>
    <w:basedOn w:val="Normal"/>
    <w:rsid w:val="00EC333E"/>
    <w:pPr>
      <w:ind w:left="1701" w:hanging="567"/>
    </w:pPr>
  </w:style>
  <w:style w:type="paragraph" w:customStyle="1" w:styleId="FigureTitle">
    <w:name w:val="Figure_Title"/>
    <w:basedOn w:val="Normal"/>
    <w:next w:val="Normal"/>
    <w:rsid w:val="00EC333E"/>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EC333E"/>
    <w:pPr>
      <w:spacing w:after="120"/>
      <w:ind w:left="1440" w:right="1440"/>
    </w:pPr>
  </w:style>
  <w:style w:type="paragraph" w:customStyle="1" w:styleId="enumlev2">
    <w:name w:val="enumlev2"/>
    <w:basedOn w:val="Normal"/>
    <w:rsid w:val="00EC333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EC333E"/>
    <w:pPr>
      <w:keepNext/>
      <w:keepLines/>
      <w:spacing w:before="240"/>
      <w:ind w:left="1418"/>
    </w:pPr>
    <w:rPr>
      <w:rFonts w:ascii="Arial" w:hAnsi="Arial"/>
      <w:b/>
      <w:sz w:val="36"/>
      <w:lang w:val="en-US"/>
    </w:rPr>
  </w:style>
  <w:style w:type="paragraph" w:customStyle="1" w:styleId="tan0">
    <w:name w:val="tan"/>
    <w:basedOn w:val="Normal"/>
    <w:rsid w:val="00EC333E"/>
    <w:pPr>
      <w:spacing w:before="100" w:beforeAutospacing="1" w:after="100" w:afterAutospacing="1"/>
    </w:pPr>
    <w:rPr>
      <w:rFonts w:eastAsia="Calibri"/>
      <w:sz w:val="24"/>
      <w:szCs w:val="24"/>
      <w:lang w:val="en-US"/>
    </w:rPr>
  </w:style>
  <w:style w:type="character" w:customStyle="1" w:styleId="B10">
    <w:name w:val="B1 (文字)"/>
    <w:locked/>
    <w:rsid w:val="00EC333E"/>
    <w:rPr>
      <w:lang w:val="en-GB" w:eastAsia="en-US"/>
    </w:rPr>
  </w:style>
  <w:style w:type="paragraph" w:styleId="DocumentMap">
    <w:name w:val="Document Map"/>
    <w:basedOn w:val="Normal"/>
    <w:link w:val="DocumentMapChar"/>
    <w:rsid w:val="00EC333E"/>
    <w:pPr>
      <w:shd w:val="clear" w:color="auto" w:fill="000080"/>
    </w:pPr>
    <w:rPr>
      <w:rFonts w:ascii="Tahoma" w:hAnsi="Tahoma"/>
    </w:rPr>
  </w:style>
  <w:style w:type="character" w:customStyle="1" w:styleId="DocumentMapChar">
    <w:name w:val="Document Map Char"/>
    <w:basedOn w:val="DefaultParagraphFont"/>
    <w:link w:val="DocumentMap"/>
    <w:rsid w:val="00EC333E"/>
    <w:rPr>
      <w:rFonts w:ascii="Tahoma" w:hAnsi="Tahoma"/>
      <w:shd w:val="clear" w:color="auto" w:fill="000080"/>
      <w:lang w:eastAsia="en-US"/>
    </w:rPr>
  </w:style>
  <w:style w:type="paragraph" w:styleId="PlainText">
    <w:name w:val="Plain Text"/>
    <w:basedOn w:val="Normal"/>
    <w:link w:val="PlainTextChar"/>
    <w:rsid w:val="00EC333E"/>
    <w:rPr>
      <w:rFonts w:ascii="Courier New" w:hAnsi="Courier New"/>
      <w:lang w:val="nb-NO"/>
    </w:rPr>
  </w:style>
  <w:style w:type="character" w:customStyle="1" w:styleId="PlainTextChar">
    <w:name w:val="Plain Text Char"/>
    <w:basedOn w:val="DefaultParagraphFont"/>
    <w:link w:val="PlainText"/>
    <w:rsid w:val="00EC333E"/>
    <w:rPr>
      <w:rFonts w:ascii="Courier New" w:hAnsi="Courier New"/>
      <w:lang w:val="nb-NO" w:eastAsia="en-US"/>
    </w:rPr>
  </w:style>
  <w:style w:type="character" w:styleId="CommentReference">
    <w:name w:val="annotation reference"/>
    <w:qFormat/>
    <w:rsid w:val="00EC333E"/>
    <w:rPr>
      <w:sz w:val="16"/>
    </w:rPr>
  </w:style>
  <w:style w:type="paragraph" w:styleId="CommentText">
    <w:name w:val="annotation text"/>
    <w:basedOn w:val="Normal"/>
    <w:link w:val="CommentTextChar"/>
    <w:qFormat/>
    <w:rsid w:val="00EC333E"/>
  </w:style>
  <w:style w:type="character" w:customStyle="1" w:styleId="CommentTextChar">
    <w:name w:val="Comment Text Char"/>
    <w:basedOn w:val="DefaultParagraphFont"/>
    <w:link w:val="CommentText"/>
    <w:rsid w:val="00EC333E"/>
    <w:rPr>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
    <w:basedOn w:val="Normal"/>
    <w:link w:val="ListParagraphChar"/>
    <w:uiPriority w:val="34"/>
    <w:qFormat/>
    <w:rsid w:val="00EC333E"/>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EC333E"/>
    <w:rPr>
      <w:rFonts w:ascii="Calibri" w:eastAsia="Calibri" w:hAnsi="Calibri"/>
      <w:sz w:val="22"/>
      <w:szCs w:val="22"/>
      <w:lang w:val="en-US" w:eastAsia="en-US"/>
    </w:rPr>
  </w:style>
  <w:style w:type="paragraph" w:styleId="NormalWeb">
    <w:name w:val="Normal (Web)"/>
    <w:basedOn w:val="Normal"/>
    <w:uiPriority w:val="99"/>
    <w:unhideWhenUsed/>
    <w:qFormat/>
    <w:rsid w:val="00EC333E"/>
    <w:pPr>
      <w:spacing w:before="100" w:beforeAutospacing="1" w:after="100" w:afterAutospacing="1"/>
    </w:pPr>
    <w:rPr>
      <w:sz w:val="24"/>
      <w:szCs w:val="24"/>
      <w:lang w:val="en-US"/>
    </w:rPr>
  </w:style>
  <w:style w:type="paragraph" w:customStyle="1" w:styleId="TdocHeader2">
    <w:name w:val="Tdoc_Header_2"/>
    <w:basedOn w:val="Normal"/>
    <w:rsid w:val="00EC333E"/>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EC333E"/>
    <w:rPr>
      <w:sz w:val="20"/>
      <w:szCs w:val="20"/>
    </w:rPr>
  </w:style>
  <w:style w:type="paragraph" w:styleId="CommentSubject">
    <w:name w:val="annotation subject"/>
    <w:basedOn w:val="CommentText"/>
    <w:next w:val="CommentText"/>
    <w:link w:val="CommentSubjectChar"/>
    <w:unhideWhenUsed/>
    <w:rsid w:val="00EC333E"/>
    <w:pPr>
      <w:spacing w:after="160"/>
    </w:pPr>
    <w:rPr>
      <w:rFonts w:ascii="Calibri" w:eastAsia="Calibri" w:hAnsi="Calibri"/>
      <w:b/>
      <w:bCs/>
      <w:lang w:val="en-US"/>
    </w:rPr>
  </w:style>
  <w:style w:type="character" w:customStyle="1" w:styleId="CommentSubjectChar">
    <w:name w:val="Comment Subject Char"/>
    <w:basedOn w:val="CommentTextChar"/>
    <w:link w:val="CommentSubject"/>
    <w:rsid w:val="00EC333E"/>
    <w:rPr>
      <w:rFonts w:ascii="Calibri" w:eastAsia="Calibri" w:hAnsi="Calibri"/>
      <w:b/>
      <w:bCs/>
      <w:lang w:val="en-US" w:eastAsia="en-US"/>
    </w:rPr>
  </w:style>
  <w:style w:type="paragraph" w:customStyle="1" w:styleId="Default">
    <w:name w:val="Default"/>
    <w:rsid w:val="00EC333E"/>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qFormat/>
    <w:rsid w:val="00EC333E"/>
    <w:rPr>
      <w:i/>
      <w:iCs/>
    </w:rPr>
  </w:style>
  <w:style w:type="character" w:customStyle="1" w:styleId="citationref">
    <w:name w:val="citationref"/>
    <w:rsid w:val="00EC333E"/>
  </w:style>
  <w:style w:type="character" w:customStyle="1" w:styleId="GuidanceChar">
    <w:name w:val="Guidance Char"/>
    <w:link w:val="Guidance"/>
    <w:qFormat/>
    <w:rsid w:val="00EC333E"/>
    <w:rPr>
      <w:i/>
      <w:color w:val="0000FF"/>
      <w:lang w:eastAsia="en-US"/>
    </w:rPr>
  </w:style>
  <w:style w:type="character" w:customStyle="1" w:styleId="B2Char">
    <w:name w:val="B2 Char"/>
    <w:link w:val="B2"/>
    <w:qFormat/>
    <w:rsid w:val="00EC333E"/>
    <w:rPr>
      <w:lang w:eastAsia="en-US"/>
    </w:rPr>
  </w:style>
  <w:style w:type="paragraph" w:customStyle="1" w:styleId="Char1CharCharCharCharChar">
    <w:name w:val="Char1 Char Char Char Char Char"/>
    <w:semiHidden/>
    <w:rsid w:val="00EC333E"/>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EC333E"/>
    <w:rPr>
      <w:lang w:eastAsia="en-US"/>
    </w:rPr>
  </w:style>
  <w:style w:type="character" w:customStyle="1" w:styleId="THChar">
    <w:name w:val="TH Char"/>
    <w:link w:val="TH"/>
    <w:qFormat/>
    <w:rsid w:val="00EC333E"/>
    <w:rPr>
      <w:rFonts w:ascii="Arial" w:hAnsi="Arial"/>
      <w:b/>
      <w:lang w:eastAsia="en-US"/>
    </w:rPr>
  </w:style>
  <w:style w:type="character" w:customStyle="1" w:styleId="TFChar">
    <w:name w:val="TF Char"/>
    <w:link w:val="TF"/>
    <w:rsid w:val="00EC333E"/>
    <w:rPr>
      <w:rFonts w:ascii="Arial" w:hAnsi="Arial"/>
      <w:b/>
      <w:lang w:eastAsia="en-US"/>
    </w:rPr>
  </w:style>
  <w:style w:type="paragraph" w:customStyle="1" w:styleId="FinExigence">
    <w:name w:val="FinExigence"/>
    <w:basedOn w:val="Normal"/>
    <w:next w:val="Normal"/>
    <w:link w:val="FinExigenceCar"/>
    <w:rsid w:val="00EC333E"/>
    <w:pPr>
      <w:pBdr>
        <w:top w:val="single" w:sz="6" w:space="1" w:color="auto"/>
      </w:pBdr>
      <w:spacing w:before="120" w:after="0"/>
      <w:jc w:val="right"/>
    </w:pPr>
    <w:rPr>
      <w:noProof/>
      <w:sz w:val="16"/>
    </w:rPr>
  </w:style>
  <w:style w:type="character" w:customStyle="1" w:styleId="FinExigenceCar">
    <w:name w:val="FinExigence Car"/>
    <w:link w:val="FinExigence"/>
    <w:rsid w:val="00EC333E"/>
    <w:rPr>
      <w:noProof/>
      <w:sz w:val="16"/>
      <w:lang w:eastAsia="en-US"/>
    </w:rPr>
  </w:style>
  <w:style w:type="paragraph" w:customStyle="1" w:styleId="Cover">
    <w:name w:val="Cover"/>
    <w:basedOn w:val="Normal"/>
    <w:next w:val="Normal"/>
    <w:link w:val="CoverCar"/>
    <w:rsid w:val="00EC333E"/>
  </w:style>
  <w:style w:type="character" w:customStyle="1" w:styleId="CoverCar">
    <w:name w:val="Cover Car"/>
    <w:link w:val="Cover"/>
    <w:rsid w:val="00EC333E"/>
    <w:rPr>
      <w:lang w:eastAsia="en-US"/>
    </w:rPr>
  </w:style>
  <w:style w:type="paragraph" w:customStyle="1" w:styleId="Attribute">
    <w:name w:val="Attribute"/>
    <w:basedOn w:val="Normal"/>
    <w:next w:val="Normal"/>
    <w:link w:val="AttributeCar"/>
    <w:rsid w:val="00EC333E"/>
  </w:style>
  <w:style w:type="character" w:customStyle="1" w:styleId="AttributeCar">
    <w:name w:val="Attribute Car"/>
    <w:link w:val="Attribute"/>
    <w:rsid w:val="00EC333E"/>
    <w:rPr>
      <w:lang w:eastAsia="en-US"/>
    </w:rPr>
  </w:style>
  <w:style w:type="paragraph" w:customStyle="1" w:styleId="numberedlist">
    <w:name w:val="numbered list"/>
    <w:basedOn w:val="ListBullet"/>
    <w:rsid w:val="00EC333E"/>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EC333E"/>
    <w:rPr>
      <w:rFonts w:ascii="Arial" w:eastAsia="MS Mincho" w:hAnsi="Arial"/>
      <w:lang w:eastAsia="en-US"/>
    </w:rPr>
  </w:style>
  <w:style w:type="paragraph" w:customStyle="1" w:styleId="TabList">
    <w:name w:val="TabList"/>
    <w:basedOn w:val="Normal"/>
    <w:rsid w:val="00EC333E"/>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EC333E"/>
    <w:pPr>
      <w:spacing w:after="0"/>
      <w:jc w:val="both"/>
    </w:pPr>
    <w:rPr>
      <w:rFonts w:ascii="Calibri" w:eastAsia="MS Mincho" w:hAnsi="Calibri"/>
      <w:i/>
      <w:szCs w:val="22"/>
    </w:rPr>
  </w:style>
  <w:style w:type="paragraph" w:customStyle="1" w:styleId="table">
    <w:name w:val="table"/>
    <w:basedOn w:val="Normal"/>
    <w:next w:val="Normal"/>
    <w:rsid w:val="00EC333E"/>
    <w:pPr>
      <w:spacing w:after="0"/>
      <w:jc w:val="center"/>
    </w:pPr>
    <w:rPr>
      <w:rFonts w:ascii="Calibri" w:eastAsia="MS Mincho" w:hAnsi="Calibri"/>
      <w:szCs w:val="22"/>
    </w:rPr>
  </w:style>
  <w:style w:type="paragraph" w:customStyle="1" w:styleId="HE">
    <w:name w:val="HE"/>
    <w:basedOn w:val="Normal"/>
    <w:rsid w:val="00EC333E"/>
    <w:pPr>
      <w:spacing w:after="0"/>
      <w:jc w:val="both"/>
    </w:pPr>
    <w:rPr>
      <w:rFonts w:ascii="Calibri" w:eastAsia="MS Mincho" w:hAnsi="Calibri"/>
      <w:b/>
      <w:szCs w:val="22"/>
    </w:rPr>
  </w:style>
  <w:style w:type="paragraph" w:customStyle="1" w:styleId="text">
    <w:name w:val="text"/>
    <w:basedOn w:val="Normal"/>
    <w:rsid w:val="00EC333E"/>
    <w:pPr>
      <w:widowControl w:val="0"/>
      <w:spacing w:after="240"/>
      <w:jc w:val="both"/>
    </w:pPr>
    <w:rPr>
      <w:rFonts w:ascii="Calibri" w:eastAsia="Calibri" w:hAnsi="Calibri"/>
      <w:sz w:val="24"/>
      <w:szCs w:val="22"/>
      <w:lang w:val="en-AU"/>
    </w:rPr>
  </w:style>
  <w:style w:type="character" w:customStyle="1" w:styleId="PLChar">
    <w:name w:val="PL Char"/>
    <w:link w:val="PL"/>
    <w:qFormat/>
    <w:rsid w:val="00EC333E"/>
    <w:rPr>
      <w:rFonts w:ascii="Courier New" w:hAnsi="Courier New"/>
      <w:noProof/>
      <w:sz w:val="16"/>
      <w:lang w:eastAsia="en-US"/>
    </w:rPr>
  </w:style>
  <w:style w:type="paragraph" w:customStyle="1" w:styleId="textintend1">
    <w:name w:val="text intend 1"/>
    <w:basedOn w:val="text"/>
    <w:rsid w:val="00EC333E"/>
    <w:pPr>
      <w:widowControl/>
      <w:numPr>
        <w:numId w:val="5"/>
      </w:numPr>
      <w:tabs>
        <w:tab w:val="clear" w:pos="992"/>
      </w:tabs>
      <w:spacing w:after="120"/>
      <w:ind w:left="720" w:hanging="360"/>
    </w:pPr>
    <w:rPr>
      <w:rFonts w:eastAsia="MS Mincho"/>
      <w:lang w:val="en-US"/>
    </w:rPr>
  </w:style>
  <w:style w:type="paragraph" w:customStyle="1" w:styleId="textintend2">
    <w:name w:val="text intend 2"/>
    <w:basedOn w:val="text"/>
    <w:rsid w:val="00EC333E"/>
    <w:pPr>
      <w:widowControl/>
      <w:numPr>
        <w:numId w:val="6"/>
      </w:numPr>
      <w:tabs>
        <w:tab w:val="clear" w:pos="1418"/>
      </w:tabs>
      <w:spacing w:after="120"/>
      <w:ind w:left="720" w:hanging="360"/>
    </w:pPr>
    <w:rPr>
      <w:rFonts w:eastAsia="MS Mincho"/>
      <w:lang w:val="en-US"/>
    </w:rPr>
  </w:style>
  <w:style w:type="paragraph" w:customStyle="1" w:styleId="textintend3">
    <w:name w:val="text intend 3"/>
    <w:basedOn w:val="text"/>
    <w:rsid w:val="00EC333E"/>
    <w:pPr>
      <w:widowControl/>
      <w:numPr>
        <w:numId w:val="7"/>
      </w:numPr>
      <w:tabs>
        <w:tab w:val="clear" w:pos="1843"/>
      </w:tabs>
      <w:spacing w:after="120"/>
      <w:ind w:left="720" w:hanging="360"/>
    </w:pPr>
    <w:rPr>
      <w:rFonts w:eastAsia="MS Mincho"/>
      <w:lang w:val="en-US"/>
    </w:rPr>
  </w:style>
  <w:style w:type="paragraph" w:customStyle="1" w:styleId="normalpuce">
    <w:name w:val="normal puce"/>
    <w:basedOn w:val="Normal"/>
    <w:rsid w:val="00EC333E"/>
    <w:pPr>
      <w:widowControl w:val="0"/>
      <w:numPr>
        <w:numId w:val="8"/>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EC333E"/>
    <w:pPr>
      <w:keepNext w:val="0"/>
      <w:keepLines w:val="0"/>
      <w:pageBreakBefore/>
      <w:numPr>
        <w:numId w:val="9"/>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EC333E"/>
    <w:pPr>
      <w:spacing w:after="0"/>
      <w:jc w:val="both"/>
    </w:pPr>
    <w:rPr>
      <w:rFonts w:ascii="Calibri" w:eastAsia="Calibri" w:hAnsi="Calibri"/>
      <w:szCs w:val="22"/>
    </w:rPr>
  </w:style>
  <w:style w:type="character" w:customStyle="1" w:styleId="DateChar">
    <w:name w:val="Date Char"/>
    <w:basedOn w:val="DefaultParagraphFont"/>
    <w:link w:val="Date"/>
    <w:rsid w:val="00EC333E"/>
    <w:rPr>
      <w:rFonts w:ascii="Calibri" w:eastAsia="Calibri" w:hAnsi="Calibri"/>
      <w:szCs w:val="22"/>
      <w:lang w:eastAsia="en-US"/>
    </w:rPr>
  </w:style>
  <w:style w:type="paragraph" w:customStyle="1" w:styleId="Meetingcaption">
    <w:name w:val="Meeting caption"/>
    <w:basedOn w:val="Normal"/>
    <w:rsid w:val="00EC333E"/>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EC333E"/>
    <w:pPr>
      <w:spacing w:after="120"/>
    </w:pPr>
    <w:rPr>
      <w:rFonts w:ascii="Arial" w:eastAsia="MS Mincho" w:hAnsi="Arial"/>
      <w:lang w:eastAsia="en-US"/>
    </w:rPr>
  </w:style>
  <w:style w:type="paragraph" w:customStyle="1" w:styleId="Cell">
    <w:name w:val="Cell"/>
    <w:basedOn w:val="Normal"/>
    <w:rsid w:val="00EC333E"/>
    <w:pPr>
      <w:spacing w:after="0" w:line="240" w:lineRule="exact"/>
      <w:jc w:val="center"/>
    </w:pPr>
    <w:rPr>
      <w:rFonts w:ascii="Calibri" w:eastAsia="Calibri" w:hAnsi="Calibri"/>
      <w:sz w:val="16"/>
      <w:szCs w:val="22"/>
    </w:rPr>
  </w:style>
  <w:style w:type="paragraph" w:customStyle="1" w:styleId="h60">
    <w:name w:val="h6"/>
    <w:basedOn w:val="Normal"/>
    <w:rsid w:val="00EC333E"/>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EC333E"/>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EC333E"/>
    <w:pPr>
      <w:numPr>
        <w:ilvl w:val="2"/>
      </w:numPr>
      <w:ind w:left="2160" w:hanging="360"/>
    </w:pPr>
    <w:rPr>
      <w:sz w:val="20"/>
    </w:rPr>
  </w:style>
  <w:style w:type="paragraph" w:customStyle="1" w:styleId="TdocHeading2">
    <w:name w:val="Tdoc_Heading_2"/>
    <w:basedOn w:val="TdocHeading1"/>
    <w:next w:val="Normal"/>
    <w:rsid w:val="00EC333E"/>
    <w:pPr>
      <w:numPr>
        <w:ilvl w:val="1"/>
      </w:numPr>
      <w:spacing w:before="180"/>
      <w:ind w:left="1440" w:hanging="360"/>
    </w:pPr>
    <w:rPr>
      <w:rFonts w:eastAsia="MS Mincho"/>
      <w:noProof w:val="0"/>
      <w:sz w:val="22"/>
    </w:rPr>
  </w:style>
  <w:style w:type="character" w:customStyle="1" w:styleId="MatthewBaker">
    <w:name w:val="Matthew Baker"/>
    <w:semiHidden/>
    <w:rsid w:val="00EC333E"/>
    <w:rPr>
      <w:rFonts w:ascii="Arial" w:hAnsi="Arial" w:cs="Arial"/>
      <w:color w:val="auto"/>
      <w:sz w:val="20"/>
      <w:szCs w:val="20"/>
    </w:rPr>
  </w:style>
  <w:style w:type="paragraph" w:customStyle="1" w:styleId="CM49">
    <w:name w:val="CM49"/>
    <w:basedOn w:val="Default"/>
    <w:next w:val="Default"/>
    <w:rsid w:val="00EC333E"/>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EC333E"/>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EC333E"/>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EC333E"/>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EC333E"/>
    <w:rPr>
      <w:rFonts w:ascii="Arial" w:eastAsia="MS Mincho" w:hAnsi="Arial"/>
      <w:szCs w:val="24"/>
      <w:lang w:val="x-none"/>
    </w:rPr>
  </w:style>
  <w:style w:type="paragraph" w:styleId="NoSpacing">
    <w:name w:val="No Spacing"/>
    <w:basedOn w:val="Normal"/>
    <w:link w:val="NoSpacingChar"/>
    <w:uiPriority w:val="1"/>
    <w:qFormat/>
    <w:rsid w:val="00EC333E"/>
    <w:pPr>
      <w:spacing w:after="0"/>
      <w:jc w:val="both"/>
    </w:pPr>
    <w:rPr>
      <w:rFonts w:ascii="Calibri" w:eastAsia="Calibri" w:hAnsi="Calibri"/>
      <w:sz w:val="22"/>
      <w:szCs w:val="22"/>
    </w:rPr>
  </w:style>
  <w:style w:type="paragraph" w:customStyle="1" w:styleId="Annex">
    <w:name w:val="Annex"/>
    <w:basedOn w:val="Normal"/>
    <w:next w:val="Normal"/>
    <w:link w:val="AnnexChar"/>
    <w:qFormat/>
    <w:rsid w:val="00EC333E"/>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EC333E"/>
    <w:rPr>
      <w:rFonts w:ascii="Calibri" w:eastAsia="Calibri" w:hAnsi="Calibri"/>
      <w:b/>
      <w:sz w:val="32"/>
      <w:szCs w:val="22"/>
      <w:lang w:eastAsia="en-US"/>
    </w:rPr>
  </w:style>
  <w:style w:type="paragraph" w:styleId="Title">
    <w:name w:val="Title"/>
    <w:basedOn w:val="Normal"/>
    <w:next w:val="Normal"/>
    <w:link w:val="TitleChar"/>
    <w:uiPriority w:val="10"/>
    <w:qFormat/>
    <w:rsid w:val="00EC333E"/>
    <w:pPr>
      <w:spacing w:after="120"/>
      <w:jc w:val="both"/>
    </w:pPr>
    <w:rPr>
      <w:rFonts w:ascii="Calibri Light" w:eastAsia="MS Gothic" w:hAnsi="Calibri Light"/>
      <w:b/>
      <w:bCs/>
      <w:i/>
      <w:iCs/>
      <w:spacing w:val="10"/>
      <w:sz w:val="60"/>
      <w:szCs w:val="60"/>
    </w:rPr>
  </w:style>
  <w:style w:type="character" w:customStyle="1" w:styleId="TitleChar">
    <w:name w:val="Title Char"/>
    <w:basedOn w:val="DefaultParagraphFont"/>
    <w:link w:val="Title"/>
    <w:uiPriority w:val="10"/>
    <w:rsid w:val="00EC333E"/>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EC333E"/>
    <w:pPr>
      <w:spacing w:after="320"/>
      <w:jc w:val="right"/>
    </w:pPr>
    <w:rPr>
      <w:rFonts w:ascii="Calibri" w:eastAsia="Calibri" w:hAnsi="Calibri"/>
      <w:i/>
      <w:iCs/>
      <w:color w:val="808080"/>
      <w:spacing w:val="10"/>
      <w:sz w:val="24"/>
      <w:szCs w:val="24"/>
    </w:rPr>
  </w:style>
  <w:style w:type="character" w:customStyle="1" w:styleId="SubtitleChar">
    <w:name w:val="Subtitle Char"/>
    <w:basedOn w:val="DefaultParagraphFont"/>
    <w:link w:val="Subtitle"/>
    <w:uiPriority w:val="11"/>
    <w:rsid w:val="00EC333E"/>
    <w:rPr>
      <w:rFonts w:ascii="Calibri" w:eastAsia="Calibri" w:hAnsi="Calibri"/>
      <w:i/>
      <w:iCs/>
      <w:color w:val="808080"/>
      <w:spacing w:val="10"/>
      <w:sz w:val="24"/>
      <w:szCs w:val="24"/>
      <w:lang w:eastAsia="en-US"/>
    </w:rPr>
  </w:style>
  <w:style w:type="character" w:styleId="Strong">
    <w:name w:val="Strong"/>
    <w:uiPriority w:val="22"/>
    <w:qFormat/>
    <w:rsid w:val="00EC333E"/>
    <w:rPr>
      <w:b/>
      <w:bCs/>
      <w:spacing w:val="0"/>
    </w:rPr>
  </w:style>
  <w:style w:type="character" w:customStyle="1" w:styleId="NoSpacingChar">
    <w:name w:val="No Spacing Char"/>
    <w:link w:val="NoSpacing"/>
    <w:uiPriority w:val="1"/>
    <w:rsid w:val="00EC333E"/>
    <w:rPr>
      <w:rFonts w:ascii="Calibri" w:eastAsia="Calibri" w:hAnsi="Calibri"/>
      <w:sz w:val="22"/>
      <w:szCs w:val="22"/>
      <w:lang w:eastAsia="en-US"/>
    </w:rPr>
  </w:style>
  <w:style w:type="paragraph" w:styleId="Quote">
    <w:name w:val="Quote"/>
    <w:basedOn w:val="Normal"/>
    <w:next w:val="Normal"/>
    <w:link w:val="QuoteChar"/>
    <w:uiPriority w:val="29"/>
    <w:qFormat/>
    <w:rsid w:val="00EC333E"/>
    <w:pPr>
      <w:spacing w:after="120"/>
      <w:jc w:val="both"/>
    </w:pPr>
    <w:rPr>
      <w:rFonts w:ascii="Calibri" w:eastAsia="Calibri" w:hAnsi="Calibri"/>
      <w:color w:val="5A5A5A"/>
      <w:sz w:val="22"/>
      <w:szCs w:val="22"/>
    </w:rPr>
  </w:style>
  <w:style w:type="character" w:customStyle="1" w:styleId="QuoteChar">
    <w:name w:val="Quote Char"/>
    <w:basedOn w:val="DefaultParagraphFont"/>
    <w:link w:val="Quote"/>
    <w:uiPriority w:val="29"/>
    <w:rsid w:val="00EC333E"/>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EC333E"/>
    <w:pPr>
      <w:spacing w:before="320" w:after="480"/>
      <w:ind w:left="720" w:right="720"/>
      <w:jc w:val="center"/>
    </w:pPr>
    <w:rPr>
      <w:rFonts w:ascii="Calibri Light" w:eastAsia="MS Gothic" w:hAnsi="Calibri Light"/>
      <w:i/>
      <w:iCs/>
    </w:rPr>
  </w:style>
  <w:style w:type="character" w:customStyle="1" w:styleId="IntenseQuoteChar">
    <w:name w:val="Intense Quote Char"/>
    <w:basedOn w:val="DefaultParagraphFont"/>
    <w:link w:val="IntenseQuote"/>
    <w:uiPriority w:val="30"/>
    <w:rsid w:val="00EC333E"/>
    <w:rPr>
      <w:rFonts w:ascii="Calibri Light" w:eastAsia="MS Gothic" w:hAnsi="Calibri Light"/>
      <w:i/>
      <w:iCs/>
      <w:lang w:eastAsia="en-US"/>
    </w:rPr>
  </w:style>
  <w:style w:type="character" w:styleId="SubtleEmphasis">
    <w:name w:val="Subtle Emphasis"/>
    <w:uiPriority w:val="19"/>
    <w:qFormat/>
    <w:rsid w:val="00EC333E"/>
    <w:rPr>
      <w:i/>
      <w:iCs/>
      <w:color w:val="5A5A5A"/>
    </w:rPr>
  </w:style>
  <w:style w:type="character" w:styleId="IntenseEmphasis">
    <w:name w:val="Intense Emphasis"/>
    <w:uiPriority w:val="21"/>
    <w:qFormat/>
    <w:rsid w:val="00EC333E"/>
    <w:rPr>
      <w:b/>
      <w:bCs/>
      <w:i/>
      <w:iCs/>
      <w:color w:val="auto"/>
      <w:u w:val="single"/>
    </w:rPr>
  </w:style>
  <w:style w:type="character" w:styleId="SubtleReference">
    <w:name w:val="Subtle Reference"/>
    <w:uiPriority w:val="31"/>
    <w:qFormat/>
    <w:rsid w:val="00EC333E"/>
    <w:rPr>
      <w:smallCaps/>
    </w:rPr>
  </w:style>
  <w:style w:type="character" w:styleId="IntenseReference">
    <w:name w:val="Intense Reference"/>
    <w:uiPriority w:val="32"/>
    <w:qFormat/>
    <w:rsid w:val="00EC333E"/>
    <w:rPr>
      <w:b/>
      <w:bCs/>
      <w:smallCaps/>
      <w:color w:val="auto"/>
    </w:rPr>
  </w:style>
  <w:style w:type="character" w:styleId="BookTitle">
    <w:name w:val="Book Title"/>
    <w:uiPriority w:val="33"/>
    <w:qFormat/>
    <w:rsid w:val="00EC333E"/>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EC333E"/>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EC333E"/>
    <w:rPr>
      <w:noProof/>
      <w:sz w:val="22"/>
      <w:lang w:eastAsia="en-US"/>
    </w:rPr>
  </w:style>
  <w:style w:type="paragraph" w:customStyle="1" w:styleId="Figure">
    <w:name w:val="Figure"/>
    <w:basedOn w:val="Normal"/>
    <w:next w:val="Normal"/>
    <w:rsid w:val="00EC333E"/>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EC333E"/>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EC333E"/>
  </w:style>
  <w:style w:type="paragraph" w:styleId="TableofFigures">
    <w:name w:val="table of figures"/>
    <w:basedOn w:val="Normal"/>
    <w:next w:val="Normal"/>
    <w:uiPriority w:val="99"/>
    <w:rsid w:val="00EC333E"/>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EC333E"/>
    <w:rPr>
      <w:lang w:eastAsia="en-US"/>
    </w:rPr>
  </w:style>
  <w:style w:type="character" w:customStyle="1" w:styleId="B4Char">
    <w:name w:val="B4 Char"/>
    <w:link w:val="B4"/>
    <w:rsid w:val="00EC333E"/>
    <w:rPr>
      <w:lang w:eastAsia="en-US"/>
    </w:rPr>
  </w:style>
  <w:style w:type="character" w:customStyle="1" w:styleId="B5Char">
    <w:name w:val="B5 Char"/>
    <w:link w:val="B5"/>
    <w:rsid w:val="00EC333E"/>
    <w:rPr>
      <w:lang w:eastAsia="en-US"/>
    </w:rPr>
  </w:style>
  <w:style w:type="paragraph" w:customStyle="1" w:styleId="B6">
    <w:name w:val="B6"/>
    <w:basedOn w:val="B5"/>
    <w:link w:val="B6Char"/>
    <w:rsid w:val="00EC333E"/>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EC333E"/>
    <w:rPr>
      <w:rFonts w:eastAsia="SimSun" w:cs="Arial"/>
      <w:sz w:val="22"/>
      <w:szCs w:val="22"/>
      <w:lang w:val="en-US" w:eastAsia="ja-JP"/>
    </w:rPr>
  </w:style>
  <w:style w:type="paragraph" w:customStyle="1" w:styleId="B7">
    <w:name w:val="B7"/>
    <w:basedOn w:val="B6"/>
    <w:link w:val="B7Char"/>
    <w:rsid w:val="00EC333E"/>
    <w:pPr>
      <w:ind w:left="2269"/>
    </w:pPr>
  </w:style>
  <w:style w:type="character" w:customStyle="1" w:styleId="B7Char">
    <w:name w:val="B7 Char"/>
    <w:link w:val="B7"/>
    <w:rsid w:val="00EC333E"/>
    <w:rPr>
      <w:rFonts w:eastAsia="SimSun" w:cs="Arial"/>
      <w:sz w:val="22"/>
      <w:szCs w:val="22"/>
      <w:lang w:val="en-US" w:eastAsia="ja-JP"/>
    </w:rPr>
  </w:style>
  <w:style w:type="paragraph" w:customStyle="1" w:styleId="B8">
    <w:name w:val="B8"/>
    <w:basedOn w:val="B7"/>
    <w:qFormat/>
    <w:rsid w:val="00EC333E"/>
    <w:pPr>
      <w:ind w:left="2552"/>
    </w:pPr>
  </w:style>
  <w:style w:type="character" w:customStyle="1" w:styleId="CRCoverPageZchn">
    <w:name w:val="CR Cover Page Zchn"/>
    <w:link w:val="CRCoverPage"/>
    <w:rsid w:val="00EC333E"/>
    <w:rPr>
      <w:rFonts w:ascii="Arial" w:eastAsia="MS Mincho" w:hAnsi="Arial"/>
      <w:lang w:eastAsia="en-US"/>
    </w:rPr>
  </w:style>
  <w:style w:type="character" w:customStyle="1" w:styleId="NOChar">
    <w:name w:val="NO Char"/>
    <w:qFormat/>
    <w:rsid w:val="00EC333E"/>
    <w:rPr>
      <w:rFonts w:ascii="Times New Roman" w:hAnsi="Times New Roman"/>
      <w:lang w:eastAsia="ja-JP"/>
    </w:rPr>
  </w:style>
  <w:style w:type="character" w:customStyle="1" w:styleId="EditorsNoteChar">
    <w:name w:val="Editor's Note Char"/>
    <w:link w:val="EditorsNote"/>
    <w:rsid w:val="00EC333E"/>
    <w:rPr>
      <w:color w:val="FF0000"/>
      <w:lang w:eastAsia="en-US"/>
    </w:rPr>
  </w:style>
  <w:style w:type="paragraph" w:customStyle="1" w:styleId="EmailDiscussion">
    <w:name w:val="EmailDiscussion"/>
    <w:basedOn w:val="Normal"/>
    <w:next w:val="Normal"/>
    <w:rsid w:val="00EC333E"/>
    <w:pPr>
      <w:numPr>
        <w:numId w:val="11"/>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EC333E"/>
    <w:rPr>
      <w:rFonts w:ascii="Calibri" w:eastAsia="SimHei" w:hAnsi="Calibri" w:cs="Arial"/>
      <w:bCs/>
      <w:kern w:val="2"/>
      <w:sz w:val="24"/>
      <w:szCs w:val="32"/>
      <w:lang w:val="en-US" w:eastAsia="en-US"/>
    </w:rPr>
  </w:style>
  <w:style w:type="character" w:styleId="HTMLCode">
    <w:name w:val="HTML Code"/>
    <w:uiPriority w:val="99"/>
    <w:unhideWhenUsed/>
    <w:rsid w:val="00EC333E"/>
    <w:rPr>
      <w:rFonts w:ascii="Courier New" w:eastAsia="Times New Roman" w:hAnsi="Courier New" w:cs="Courier New"/>
      <w:sz w:val="20"/>
      <w:szCs w:val="20"/>
    </w:rPr>
  </w:style>
  <w:style w:type="character" w:customStyle="1" w:styleId="TAHCar">
    <w:name w:val="TAH Car"/>
    <w:link w:val="TAH"/>
    <w:qFormat/>
    <w:locked/>
    <w:rsid w:val="00EC333E"/>
    <w:rPr>
      <w:rFonts w:ascii="Arial" w:hAnsi="Arial"/>
      <w:b/>
      <w:sz w:val="18"/>
      <w:lang w:eastAsia="en-US"/>
    </w:rPr>
  </w:style>
  <w:style w:type="paragraph" w:styleId="ListNumber3">
    <w:name w:val="List Number 3"/>
    <w:basedOn w:val="ListNumber2"/>
    <w:rsid w:val="00EC333E"/>
    <w:pPr>
      <w:numPr>
        <w:numId w:val="10"/>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EC333E"/>
    <w:rPr>
      <w:rFonts w:ascii="Calibri" w:hAnsi="Calibri"/>
      <w:sz w:val="22"/>
      <w:szCs w:val="22"/>
      <w:lang w:val="en-US" w:eastAsia="en-US"/>
    </w:rPr>
  </w:style>
  <w:style w:type="paragraph" w:customStyle="1" w:styleId="bullet">
    <w:name w:val="bullet"/>
    <w:basedOn w:val="ListParagraph"/>
    <w:link w:val="bulletChar"/>
    <w:qFormat/>
    <w:rsid w:val="00EC333E"/>
    <w:pPr>
      <w:numPr>
        <w:numId w:val="12"/>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EC333E"/>
    <w:rPr>
      <w:rFonts w:ascii="Arial" w:hAnsi="Arial"/>
      <w:sz w:val="18"/>
      <w:lang w:eastAsia="en-US"/>
    </w:rPr>
  </w:style>
  <w:style w:type="paragraph" w:customStyle="1" w:styleId="IvDbodytext">
    <w:name w:val="IvD bodytext"/>
    <w:basedOn w:val="Normal"/>
    <w:link w:val="IvDbodytextChar"/>
    <w:qFormat/>
    <w:rsid w:val="00EC333E"/>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EC333E"/>
    <w:rPr>
      <w:rFonts w:ascii="Arial" w:eastAsia="SimSun" w:hAnsi="Arial" w:cs="Arial"/>
      <w:spacing w:val="2"/>
      <w:sz w:val="22"/>
      <w:szCs w:val="22"/>
      <w:lang w:val="en-US" w:eastAsia="en-US"/>
    </w:rPr>
  </w:style>
  <w:style w:type="character" w:styleId="PlaceholderText">
    <w:name w:val="Placeholder Text"/>
    <w:uiPriority w:val="99"/>
    <w:semiHidden/>
    <w:rsid w:val="00EC333E"/>
    <w:rPr>
      <w:color w:val="808080"/>
    </w:rPr>
  </w:style>
  <w:style w:type="table" w:customStyle="1" w:styleId="a">
    <w:name w:val="表样式"/>
    <w:basedOn w:val="TableNormal"/>
    <w:rsid w:val="00EC333E"/>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EC333E"/>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EC333E"/>
  </w:style>
  <w:style w:type="table" w:customStyle="1" w:styleId="Grilledutableau2">
    <w:name w:val="Grille du tableau2"/>
    <w:basedOn w:val="TableNormal"/>
    <w:next w:val="TableGrid"/>
    <w:rsid w:val="00EC333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EC333E"/>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EC333E"/>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EC333E"/>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EC333E"/>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EC333E"/>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EC333E"/>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EC333E"/>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EC333E"/>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EC333E"/>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EC333E"/>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29</Pages>
  <Words>7904</Words>
  <Characters>45053</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2021-03-09T15:12:00Z</dcterms:created>
  <dcterms:modified xsi:type="dcterms:W3CDTF">2021-03-09T15:36:00Z</dcterms:modified>
</cp:coreProperties>
</file>