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6C01250D"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9E7C17" w:rsidRPr="00874DD1">
        <w:rPr>
          <w:noProof w:val="0"/>
        </w:rPr>
        <w:t>4</w:t>
      </w:r>
      <w:r w:rsidRPr="00874DD1">
        <w:rPr>
          <w:noProof w:val="0"/>
        </w:rPr>
        <w:t>.</w:t>
      </w:r>
      <w:r w:rsidR="008752D1">
        <w:rPr>
          <w:noProof w:val="0"/>
        </w:rPr>
        <w:t>8</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732F1E" w:rsidRPr="00874DD1">
        <w:rPr>
          <w:noProof w:val="0"/>
          <w:sz w:val="32"/>
        </w:rPr>
        <w:t>2</w:t>
      </w:r>
      <w:r w:rsidR="00080512" w:rsidRPr="00874DD1">
        <w:rPr>
          <w:noProof w:val="0"/>
          <w:sz w:val="32"/>
        </w:rPr>
        <w:t>-</w:t>
      </w:r>
      <w:r w:rsidR="00732F1E" w:rsidRPr="00874DD1">
        <w:rPr>
          <w:noProof w:val="0"/>
          <w:sz w:val="32"/>
        </w:rPr>
        <w:t>0</w:t>
      </w:r>
      <w:r w:rsidR="008752D1">
        <w:rPr>
          <w:noProof w:val="0"/>
          <w:sz w:val="32"/>
        </w:rPr>
        <w:t>9</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77777777"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9E7C17" w:rsidRPr="00874DD1">
        <w:rPr>
          <w:rStyle w:val="ZGSM"/>
        </w:rPr>
        <w:t>4</w:t>
      </w:r>
      <w:r w:rsidRPr="00874DD1">
        <w:t>)</w:t>
      </w:r>
    </w:p>
    <w:p w14:paraId="28692DAE" w14:textId="77777777" w:rsidR="00614FDF" w:rsidRPr="00874DD1" w:rsidRDefault="00000000"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55pt;height:82.2pt;visibility:visible">
            <v:imagedata r:id="rId8" o:title="LTE-AdvancedPro_largerTM_cropped"/>
          </v:shape>
        </w:pict>
      </w:r>
      <w:r w:rsidR="00614FDF" w:rsidRPr="00874DD1">
        <w:rPr>
          <w:noProof w:val="0"/>
          <w:color w:val="0000FF"/>
        </w:rPr>
        <w:tab/>
      </w:r>
      <w:r>
        <w:rPr>
          <w:noProof w:val="0"/>
        </w:rPr>
        <w:pict w14:anchorId="4FD959B6">
          <v:shape id="Picture 2" o:spid="_x0000_i1026" type="#_x0000_t75" alt="3GPP-logo_web" style="width:128.4pt;height:75.4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2D95AE71"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756A05" w:rsidRPr="00874DD1">
        <w:rPr>
          <w:sz w:val="18"/>
        </w:rPr>
        <w:t>2</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77777777" w:rsidR="00DD307B" w:rsidRPr="00874DD1" w:rsidRDefault="00DD307B" w:rsidP="00DD307B">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70093BC3" w:rsidR="00215BCA" w:rsidRPr="00874DD1" w:rsidRDefault="00215BCA" w:rsidP="007C6855">
      <w:pPr>
        <w:pStyle w:val="EX"/>
      </w:pP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5A46A8" w:rsidP="001E03E1">
      <w:pPr>
        <w:pStyle w:val="TH"/>
        <w:rPr>
          <w:snapToGrid w:val="0"/>
        </w:rPr>
      </w:pPr>
      <w:r>
        <w:pict w14:anchorId="5A949AA1">
          <v:shape id="Picture 5" o:spid="_x0000_i1027" type="#_x0000_t75" style="width:481.6pt;height:364.1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5A46A8" w:rsidP="00232DE2">
      <w:pPr>
        <w:pStyle w:val="TF"/>
      </w:pPr>
      <w:bookmarkStart w:id="151" w:name="_Hlk99610617"/>
      <w:r>
        <w:lastRenderedPageBreak/>
        <w:pict w14:anchorId="717085E5">
          <v:shape id="_x0000_i1028" type="#_x0000_t75" style="width:481.6pt;height:364.1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454F46FF" w14:textId="77777777" w:rsidR="00B80434" w:rsidRPr="00874DD1" w:rsidRDefault="00B80434" w:rsidP="00B80434">
      <w:r w:rsidRPr="00874DD1">
        <w:t>The Upper Tester (UT) interface is the same as defined in TS 36.523-3 [27] clause 5, with additional IMS-specific AT commands as specified in TS 34.229-3 [</w:t>
      </w:r>
      <w:r w:rsidR="00082A23" w:rsidRPr="00874DD1">
        <w:t>28</w:t>
      </w:r>
      <w:r w:rsidRPr="00874DD1">
        <w:t>] clause 8.4 and IMS-specific MMI commands as specified in TS 34.229-3 [28] annex B.2.</w:t>
      </w:r>
    </w:p>
    <w:p w14:paraId="0D639089" w14:textId="77777777" w:rsidR="00623417" w:rsidRPr="00874DD1" w:rsidRDefault="00623417" w:rsidP="00C32C10">
      <w:r w:rsidRPr="00874DD1">
        <w:t>The following MMI commands are defined.</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r w:rsidR="00215BCA" w:rsidRPr="00874DD1" w14:paraId="1220DA3E" w14:textId="055D3D00" w:rsidTr="007C6855">
        <w:trPr>
          <w:trHeight w:val="225"/>
          <w:jc w:val="center"/>
        </w:trPr>
        <w:tc>
          <w:tcPr>
            <w:tcW w:w="3226" w:type="dxa"/>
            <w:shd w:val="clear" w:color="auto" w:fill="auto"/>
          </w:tcPr>
          <w:p w14:paraId="53DB67C9" w14:textId="77777777" w:rsidR="00215BCA" w:rsidRPr="00874DD1" w:rsidRDefault="00215BCA" w:rsidP="00215BCA">
            <w:pPr>
              <w:pStyle w:val="TAL"/>
            </w:pPr>
            <w:r w:rsidRPr="00874DD1">
              <w:t>“MCX_GROUP_CALL”</w:t>
            </w:r>
          </w:p>
        </w:tc>
        <w:tc>
          <w:tcPr>
            <w:tcW w:w="1450" w:type="dxa"/>
            <w:gridSpan w:val="2"/>
            <w:shd w:val="clear" w:color="auto" w:fill="auto"/>
          </w:tcPr>
          <w:p w14:paraId="2329594C" w14:textId="77777777" w:rsidR="00215BCA" w:rsidRPr="00874DD1" w:rsidRDefault="00215BCA" w:rsidP="00215BCA">
            <w:pPr>
              <w:pStyle w:val="TAC"/>
            </w:pPr>
            <w:r w:rsidRPr="00874DD1">
              <w:t>*Uri”</w:t>
            </w:r>
          </w:p>
        </w:tc>
        <w:tc>
          <w:tcPr>
            <w:tcW w:w="1450" w:type="dxa"/>
            <w:shd w:val="clear" w:color="auto" w:fill="auto"/>
          </w:tcPr>
          <w:p w14:paraId="04537E4C" w14:textId="77777777" w:rsidR="00215BCA" w:rsidRPr="00874DD1" w:rsidRDefault="00215BCA" w:rsidP="00215BCA">
            <w:pPr>
              <w:pStyle w:val="TAC"/>
            </w:pPr>
            <w:r w:rsidRPr="00874DD1">
              <w:t>&lt;charstring&gt;</w:t>
            </w:r>
          </w:p>
        </w:tc>
        <w:tc>
          <w:tcPr>
            <w:tcW w:w="2900" w:type="dxa"/>
          </w:tcPr>
          <w:p w14:paraId="64F9D13C" w14:textId="410D7715" w:rsidR="00215BCA" w:rsidRPr="00874DD1" w:rsidRDefault="00215BCA" w:rsidP="00215BCA">
            <w:pPr>
              <w:pStyle w:val="TAC"/>
            </w:pPr>
            <w:r w:rsidRPr="00874DD1">
              <w:rPr>
                <w:rFonts w:eastAsia="Noto Sans SC Regular"/>
                <w:lang w:bidi="hi-IN"/>
              </w:rPr>
              <w:t>(none)</w:t>
            </w:r>
          </w:p>
        </w:tc>
      </w:tr>
    </w:tbl>
    <w:p w14:paraId="11612B95" w14:textId="77777777" w:rsidR="00623417" w:rsidRPr="00874DD1" w:rsidRDefault="00623417" w:rsidP="00623417"/>
    <w:p w14:paraId="57D1A94D" w14:textId="77777777" w:rsidR="00623417" w:rsidRPr="00874DD1" w:rsidRDefault="00623417" w:rsidP="00623417">
      <w:r w:rsidRPr="00874DD1">
        <w:t>The following AT commands are applied in TTCN.</w:t>
      </w:r>
    </w:p>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5A46A8" w:rsidP="00843E22">
      <w:pPr>
        <w:pStyle w:val="TH"/>
      </w:pPr>
      <w:r>
        <w:lastRenderedPageBreak/>
        <w:pict w14:anchorId="26E15862">
          <v:shape id="Picture 9" o:spid="_x0000_i1029" type="#_x0000_t75" style="width:481.6pt;height:318.55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5A46A8" w:rsidP="00843E22">
      <w:pPr>
        <w:pStyle w:val="TH"/>
      </w:pPr>
      <w:r>
        <w:pict w14:anchorId="24BDB962">
          <v:shape id="_x0000_i1030" type="#_x0000_t75" style="width:482.25pt;height:299.5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797"/>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77777777" w:rsidR="00F107CA" w:rsidRPr="00874DD1" w:rsidRDefault="00F107CA" w:rsidP="003A5F40">
            <w:pPr>
              <w:pStyle w:val="TAL"/>
            </w:pPr>
            <w:r w:rsidRPr="00874DD1">
              <w:t>MIKEY-Codec</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77777777" w:rsidR="00F107CA" w:rsidRPr="00874DD1" w:rsidRDefault="00F107CA" w:rsidP="003A5F40">
            <w:pPr>
              <w:pStyle w:val="TAL"/>
            </w:pPr>
            <w:r w:rsidRPr="00874DD1">
              <w:t>Key Parameter Payload Types</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77777777" w:rsidR="00F107CA" w:rsidRPr="00874DD1" w:rsidRDefault="00F107CA" w:rsidP="003A5F40">
            <w:pPr>
              <w:pStyle w:val="TAL"/>
            </w:pPr>
            <w:r w:rsidRPr="00874DD1">
              <w:t>MCData Messages</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77777777" w:rsidR="00F107CA" w:rsidRPr="00874DD1" w:rsidRDefault="00F107CA" w:rsidP="003A5F40">
            <w:pPr>
              <w:pStyle w:val="TAL"/>
            </w:pPr>
            <w:r w:rsidRPr="00874DD1">
              <w:t>FloorCtrlCodec</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77777777" w:rsidR="00F107CA" w:rsidRPr="00874DD1" w:rsidRDefault="00F107CA" w:rsidP="003A5F40">
            <w:pPr>
              <w:pStyle w:val="TAL"/>
            </w:pPr>
            <w:r w:rsidRPr="00874DD1">
              <w:t>PreestablishedSessionCtrlCodec</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7777777" w:rsidR="00F107CA" w:rsidRPr="00874DD1" w:rsidRDefault="00F107CA" w:rsidP="003A5F40">
            <w:pPr>
              <w:pStyle w:val="TAL"/>
            </w:pPr>
            <w:r w:rsidRPr="00874DD1">
              <w:t>TransmissionCtrlCodec</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EB476F"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EB476F" w:rsidRPr="00874DD1" w:rsidRDefault="00EB476F" w:rsidP="00EB476F">
            <w:pPr>
              <w:pStyle w:val="TAL"/>
            </w:pPr>
            <w:r w:rsidRPr="00874DD1">
              <w:t>px_MCX_User_A_ParticipantType</w:t>
            </w:r>
          </w:p>
        </w:tc>
        <w:tc>
          <w:tcPr>
            <w:tcW w:w="1514" w:type="dxa"/>
            <w:gridSpan w:val="3"/>
            <w:shd w:val="clear" w:color="auto" w:fill="auto"/>
          </w:tcPr>
          <w:p w14:paraId="17C84204" w14:textId="77777777" w:rsidR="00EB476F" w:rsidRPr="00874DD1" w:rsidRDefault="00EB476F" w:rsidP="00EB476F">
            <w:pPr>
              <w:pStyle w:val="TAL"/>
            </w:pPr>
            <w:r w:rsidRPr="00874DD1">
              <w:t>charstring</w:t>
            </w:r>
          </w:p>
        </w:tc>
        <w:tc>
          <w:tcPr>
            <w:tcW w:w="1701" w:type="dxa"/>
            <w:gridSpan w:val="3"/>
            <w:shd w:val="clear" w:color="auto" w:fill="auto"/>
          </w:tcPr>
          <w:p w14:paraId="78995337" w14:textId="77777777" w:rsidR="00EB476F" w:rsidRPr="00874DD1" w:rsidRDefault="00EB476F" w:rsidP="00EB476F">
            <w:pPr>
              <w:pStyle w:val="TAL"/>
            </w:pPr>
            <w:r w:rsidRPr="00874DD1">
              <w:t>"first responder"</w:t>
            </w:r>
          </w:p>
        </w:tc>
        <w:tc>
          <w:tcPr>
            <w:tcW w:w="1134" w:type="dxa"/>
            <w:gridSpan w:val="3"/>
            <w:shd w:val="clear" w:color="auto" w:fill="auto"/>
          </w:tcPr>
          <w:p w14:paraId="2D1A54ED" w14:textId="77777777" w:rsidR="00EB476F" w:rsidRPr="00874DD1" w:rsidRDefault="00EB476F" w:rsidP="00EB476F">
            <w:pPr>
              <w:pStyle w:val="TAL"/>
            </w:pPr>
          </w:p>
        </w:tc>
        <w:tc>
          <w:tcPr>
            <w:tcW w:w="2833" w:type="dxa"/>
            <w:gridSpan w:val="3"/>
            <w:shd w:val="clear" w:color="auto" w:fill="auto"/>
          </w:tcPr>
          <w:p w14:paraId="6638C9F5" w14:textId="77777777" w:rsidR="00EB476F" w:rsidRPr="00874DD1" w:rsidRDefault="00EB476F" w:rsidP="00EB476F">
            <w:pPr>
              <w:pStyle w:val="TAL"/>
            </w:pPr>
            <w:r w:rsidRPr="00874DD1">
              <w:rPr>
                <w:lang w:eastAsia="ko-KR"/>
              </w:rPr>
              <w:t>Participant type of the MCPTT user</w:t>
            </w:r>
            <w:r w:rsidRPr="00874DD1">
              <w:t>. Ref. TS 24.483 [13].</w:t>
            </w:r>
          </w:p>
        </w:tc>
      </w:tr>
      <w:tr w:rsidR="00EB476F"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EB476F" w:rsidRPr="00874DD1" w:rsidRDefault="00EB476F" w:rsidP="00EB476F">
            <w:pPr>
              <w:pStyle w:val="TAL"/>
            </w:pPr>
            <w:r w:rsidRPr="00874DD1">
              <w:t>px_MCX_DomainName_Organization_A</w:t>
            </w:r>
          </w:p>
        </w:tc>
        <w:tc>
          <w:tcPr>
            <w:tcW w:w="1514" w:type="dxa"/>
            <w:gridSpan w:val="3"/>
            <w:shd w:val="clear" w:color="auto" w:fill="auto"/>
          </w:tcPr>
          <w:p w14:paraId="64C5F681" w14:textId="77777777" w:rsidR="00EB476F" w:rsidRPr="00874DD1" w:rsidRDefault="00EB476F" w:rsidP="00EB476F">
            <w:pPr>
              <w:pStyle w:val="TAL"/>
            </w:pPr>
            <w:r w:rsidRPr="00874DD1">
              <w:t>charstring</w:t>
            </w:r>
          </w:p>
        </w:tc>
        <w:tc>
          <w:tcPr>
            <w:tcW w:w="1701" w:type="dxa"/>
            <w:gridSpan w:val="3"/>
            <w:shd w:val="clear" w:color="auto" w:fill="auto"/>
          </w:tcPr>
          <w:p w14:paraId="198E8F8D" w14:textId="77777777" w:rsidR="00EB476F" w:rsidRPr="00874DD1" w:rsidRDefault="00EB476F" w:rsidP="00EB476F">
            <w:pPr>
              <w:pStyle w:val="TAL"/>
            </w:pPr>
            <w:r w:rsidRPr="00874DD1">
              <w:t>"</w:t>
            </w:r>
            <w:r w:rsidRPr="00874DD1">
              <w:rPr>
                <w:rFonts w:cs="Arial"/>
                <w:szCs w:val="18"/>
              </w:rPr>
              <w:t>mcptt-op.gov"</w:t>
            </w:r>
          </w:p>
        </w:tc>
        <w:tc>
          <w:tcPr>
            <w:tcW w:w="1134" w:type="dxa"/>
            <w:gridSpan w:val="3"/>
            <w:shd w:val="clear" w:color="auto" w:fill="auto"/>
          </w:tcPr>
          <w:p w14:paraId="0D25E227" w14:textId="77777777" w:rsidR="00EB476F" w:rsidRPr="00874DD1" w:rsidRDefault="00EB476F" w:rsidP="00EB476F">
            <w:pPr>
              <w:pStyle w:val="TAL"/>
            </w:pPr>
          </w:p>
        </w:tc>
        <w:tc>
          <w:tcPr>
            <w:tcW w:w="2833" w:type="dxa"/>
            <w:gridSpan w:val="3"/>
            <w:shd w:val="clear" w:color="auto" w:fill="auto"/>
          </w:tcPr>
          <w:p w14:paraId="0161A20D" w14:textId="77777777" w:rsidR="00EB476F" w:rsidRPr="00874DD1" w:rsidRDefault="00EB476F" w:rsidP="00EB476F">
            <w:pPr>
              <w:pStyle w:val="TAL"/>
            </w:pPr>
            <w:r w:rsidRPr="00874DD1">
              <w:t>Domain name of the organization the user belongs to.</w:t>
            </w:r>
          </w:p>
        </w:tc>
      </w:tr>
      <w:tr w:rsidR="00EB476F"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EB476F" w:rsidRPr="00874DD1" w:rsidRDefault="00EB476F" w:rsidP="00EB476F">
            <w:pPr>
              <w:pStyle w:val="TAL"/>
            </w:pPr>
            <w:r w:rsidRPr="00874DD1">
              <w:t>px_MCX_User_A_username</w:t>
            </w:r>
          </w:p>
        </w:tc>
        <w:tc>
          <w:tcPr>
            <w:tcW w:w="1514" w:type="dxa"/>
            <w:gridSpan w:val="3"/>
            <w:shd w:val="clear" w:color="auto" w:fill="auto"/>
            <w:vAlign w:val="center"/>
          </w:tcPr>
          <w:p w14:paraId="4B2E6197" w14:textId="77777777" w:rsidR="00EB476F" w:rsidRPr="00874DD1" w:rsidRDefault="00EB476F" w:rsidP="00EB476F">
            <w:pPr>
              <w:pStyle w:val="TAL"/>
            </w:pPr>
            <w:r w:rsidRPr="00874DD1">
              <w:t>charstring</w:t>
            </w:r>
          </w:p>
        </w:tc>
        <w:tc>
          <w:tcPr>
            <w:tcW w:w="1701" w:type="dxa"/>
            <w:gridSpan w:val="3"/>
            <w:shd w:val="clear" w:color="auto" w:fill="auto"/>
            <w:vAlign w:val="center"/>
          </w:tcPr>
          <w:p w14:paraId="4D62C7D7" w14:textId="77777777" w:rsidR="00EB476F" w:rsidRPr="00874DD1" w:rsidRDefault="00EB476F" w:rsidP="00EB476F">
            <w:pPr>
              <w:pStyle w:val="TAL"/>
            </w:pPr>
            <w:r w:rsidRPr="00874DD1">
              <w:t>"MCPTT#U01"</w:t>
            </w:r>
          </w:p>
        </w:tc>
        <w:tc>
          <w:tcPr>
            <w:tcW w:w="1134" w:type="dxa"/>
            <w:gridSpan w:val="3"/>
            <w:shd w:val="clear" w:color="auto" w:fill="auto"/>
            <w:vAlign w:val="center"/>
          </w:tcPr>
          <w:p w14:paraId="61996D80" w14:textId="77777777" w:rsidR="00EB476F" w:rsidRPr="00874DD1" w:rsidRDefault="00EB476F" w:rsidP="00EB476F">
            <w:pPr>
              <w:pStyle w:val="TAL"/>
            </w:pPr>
          </w:p>
        </w:tc>
        <w:tc>
          <w:tcPr>
            <w:tcW w:w="2833" w:type="dxa"/>
            <w:gridSpan w:val="3"/>
            <w:shd w:val="clear" w:color="auto" w:fill="auto"/>
            <w:vAlign w:val="center"/>
          </w:tcPr>
          <w:p w14:paraId="560AC501" w14:textId="77777777" w:rsidR="00EB476F" w:rsidRPr="00874DD1" w:rsidRDefault="00EB476F" w:rsidP="00EB476F">
            <w:pPr>
              <w:pStyle w:val="TAL"/>
            </w:pPr>
            <w:r w:rsidRPr="00874DD1">
              <w:t>UE's User username used for user authentication</w:t>
            </w:r>
          </w:p>
        </w:tc>
      </w:tr>
      <w:tr w:rsidR="00EB476F"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EB476F" w:rsidRPr="00874DD1" w:rsidRDefault="00EB476F" w:rsidP="00EB476F">
            <w:pPr>
              <w:pStyle w:val="TAL"/>
            </w:pPr>
            <w:r w:rsidRPr="00874DD1">
              <w:t>px_MCX_User_A_password</w:t>
            </w:r>
          </w:p>
        </w:tc>
        <w:tc>
          <w:tcPr>
            <w:tcW w:w="1514" w:type="dxa"/>
            <w:gridSpan w:val="3"/>
            <w:shd w:val="clear" w:color="auto" w:fill="auto"/>
            <w:vAlign w:val="center"/>
          </w:tcPr>
          <w:p w14:paraId="03087AE5" w14:textId="77777777" w:rsidR="00EB476F" w:rsidRPr="00874DD1" w:rsidRDefault="00EB476F" w:rsidP="00EB476F">
            <w:pPr>
              <w:pStyle w:val="TAL"/>
            </w:pPr>
            <w:r w:rsidRPr="00874DD1">
              <w:t>charstring</w:t>
            </w:r>
          </w:p>
        </w:tc>
        <w:tc>
          <w:tcPr>
            <w:tcW w:w="1701" w:type="dxa"/>
            <w:gridSpan w:val="3"/>
            <w:shd w:val="clear" w:color="auto" w:fill="auto"/>
            <w:vAlign w:val="center"/>
          </w:tcPr>
          <w:p w14:paraId="775F5B3C" w14:textId="77777777" w:rsidR="00EB476F" w:rsidRPr="00874DD1" w:rsidRDefault="00EB476F" w:rsidP="00EB476F">
            <w:pPr>
              <w:pStyle w:val="TAL"/>
            </w:pPr>
            <w:r w:rsidRPr="00874DD1">
              <w:t>"psw@MCPTT&amp;7"</w:t>
            </w:r>
          </w:p>
        </w:tc>
        <w:tc>
          <w:tcPr>
            <w:tcW w:w="1134" w:type="dxa"/>
            <w:gridSpan w:val="3"/>
            <w:shd w:val="clear" w:color="auto" w:fill="auto"/>
            <w:vAlign w:val="center"/>
          </w:tcPr>
          <w:p w14:paraId="203C07E9" w14:textId="77777777" w:rsidR="00EB476F" w:rsidRPr="00874DD1" w:rsidRDefault="00EB476F" w:rsidP="00EB476F">
            <w:pPr>
              <w:pStyle w:val="TAL"/>
            </w:pPr>
          </w:p>
        </w:tc>
        <w:tc>
          <w:tcPr>
            <w:tcW w:w="2833" w:type="dxa"/>
            <w:gridSpan w:val="3"/>
            <w:shd w:val="clear" w:color="auto" w:fill="auto"/>
            <w:vAlign w:val="center"/>
          </w:tcPr>
          <w:p w14:paraId="3A082A78" w14:textId="77777777" w:rsidR="00EB476F" w:rsidRPr="00874DD1" w:rsidRDefault="00EB476F" w:rsidP="00EB476F">
            <w:pPr>
              <w:pStyle w:val="TAL"/>
            </w:pPr>
            <w:r w:rsidRPr="00874DD1">
              <w:t>UE's User password used for user authentication</w:t>
            </w:r>
          </w:p>
        </w:tc>
      </w:tr>
      <w:tr w:rsidR="00EB476F"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EB476F" w:rsidRPr="00874DD1" w:rsidRDefault="00EB476F" w:rsidP="00EB476F">
            <w:pPr>
              <w:pStyle w:val="TAL"/>
            </w:pPr>
            <w:r w:rsidRPr="00874DD1">
              <w:t>px_MCX_TokenRsaPrivateKey</w:t>
            </w:r>
          </w:p>
        </w:tc>
        <w:tc>
          <w:tcPr>
            <w:tcW w:w="1514" w:type="dxa"/>
            <w:gridSpan w:val="3"/>
            <w:shd w:val="clear" w:color="auto" w:fill="auto"/>
          </w:tcPr>
          <w:p w14:paraId="6C60E4DA" w14:textId="77777777" w:rsidR="00EB476F" w:rsidRPr="00874DD1" w:rsidRDefault="00EB476F" w:rsidP="00EB476F">
            <w:pPr>
              <w:pStyle w:val="TAL"/>
            </w:pPr>
            <w:r w:rsidRPr="00874DD1">
              <w:t>octetstring</w:t>
            </w:r>
          </w:p>
        </w:tc>
        <w:tc>
          <w:tcPr>
            <w:tcW w:w="1701" w:type="dxa"/>
            <w:gridSpan w:val="3"/>
            <w:shd w:val="clear" w:color="auto" w:fill="auto"/>
          </w:tcPr>
          <w:p w14:paraId="5C387ECC" w14:textId="77777777" w:rsidR="00EB476F" w:rsidRPr="00874DD1" w:rsidRDefault="00EB476F" w:rsidP="00EB476F">
            <w:pPr>
              <w:pStyle w:val="TAL"/>
            </w:pPr>
          </w:p>
        </w:tc>
        <w:tc>
          <w:tcPr>
            <w:tcW w:w="1134" w:type="dxa"/>
            <w:gridSpan w:val="3"/>
            <w:shd w:val="clear" w:color="auto" w:fill="auto"/>
          </w:tcPr>
          <w:p w14:paraId="7E653ED5" w14:textId="77777777" w:rsidR="00EB476F" w:rsidRPr="00874DD1" w:rsidRDefault="00EB476F" w:rsidP="00EB476F">
            <w:pPr>
              <w:pStyle w:val="TAL"/>
            </w:pPr>
          </w:p>
        </w:tc>
        <w:tc>
          <w:tcPr>
            <w:tcW w:w="2833" w:type="dxa"/>
            <w:gridSpan w:val="3"/>
            <w:shd w:val="clear" w:color="auto" w:fill="auto"/>
            <w:vAlign w:val="center"/>
          </w:tcPr>
          <w:p w14:paraId="0D2872B5" w14:textId="77777777" w:rsidR="00EB476F" w:rsidRPr="00874DD1" w:rsidRDefault="00EB476F" w:rsidP="00EB476F">
            <w:pPr>
              <w:pStyle w:val="TAL"/>
            </w:pPr>
            <w:r w:rsidRPr="00874DD1">
              <w:t>Private key being used to create signature for ID and Access Token</w:t>
            </w:r>
          </w:p>
        </w:tc>
      </w:tr>
      <w:tr w:rsidR="00EB476F"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EB476F" w:rsidRPr="00874DD1" w:rsidRDefault="00EB476F" w:rsidP="00EB476F">
            <w:pPr>
              <w:pStyle w:val="TAL"/>
            </w:pPr>
            <w:r w:rsidRPr="00874DD1">
              <w:t>px_MCX_TrK</w:t>
            </w:r>
          </w:p>
        </w:tc>
        <w:tc>
          <w:tcPr>
            <w:tcW w:w="1514" w:type="dxa"/>
            <w:gridSpan w:val="3"/>
            <w:shd w:val="clear" w:color="auto" w:fill="auto"/>
          </w:tcPr>
          <w:p w14:paraId="7049984B" w14:textId="77777777" w:rsidR="00EB476F" w:rsidRPr="00874DD1" w:rsidRDefault="00EB476F" w:rsidP="00EB476F">
            <w:pPr>
              <w:pStyle w:val="TAL"/>
            </w:pPr>
            <w:r w:rsidRPr="00874DD1">
              <w:t>bitstring</w:t>
            </w:r>
          </w:p>
        </w:tc>
        <w:tc>
          <w:tcPr>
            <w:tcW w:w="1701" w:type="dxa"/>
            <w:gridSpan w:val="3"/>
            <w:shd w:val="clear" w:color="auto" w:fill="auto"/>
          </w:tcPr>
          <w:p w14:paraId="52646869" w14:textId="77777777" w:rsidR="00EB476F" w:rsidRPr="00874DD1" w:rsidRDefault="00EB476F" w:rsidP="00EB476F">
            <w:pPr>
              <w:pStyle w:val="TAL"/>
            </w:pPr>
          </w:p>
        </w:tc>
        <w:tc>
          <w:tcPr>
            <w:tcW w:w="1134" w:type="dxa"/>
            <w:gridSpan w:val="3"/>
            <w:shd w:val="clear" w:color="auto" w:fill="auto"/>
          </w:tcPr>
          <w:p w14:paraId="71066506" w14:textId="77777777" w:rsidR="00EB476F" w:rsidRPr="00874DD1" w:rsidRDefault="00EB476F" w:rsidP="00EB476F">
            <w:pPr>
              <w:pStyle w:val="TAL"/>
            </w:pPr>
          </w:p>
        </w:tc>
        <w:tc>
          <w:tcPr>
            <w:tcW w:w="2833" w:type="dxa"/>
            <w:gridSpan w:val="3"/>
            <w:shd w:val="clear" w:color="auto" w:fill="auto"/>
          </w:tcPr>
          <w:p w14:paraId="1D5E9211" w14:textId="77777777" w:rsidR="00EB476F" w:rsidRPr="00874DD1" w:rsidRDefault="00EB476F" w:rsidP="00EB476F">
            <w:pPr>
              <w:pStyle w:val="TAL"/>
            </w:pPr>
            <w:r w:rsidRPr="00874DD1">
              <w:t>Transport key for XML confidentiality and between the KMS and the MC KM client according to TS 33.180 [43] clause 9.3.3.</w:t>
            </w:r>
          </w:p>
        </w:tc>
      </w:tr>
      <w:tr w:rsidR="00EB476F"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EB476F" w:rsidRPr="00874DD1" w:rsidRDefault="00EB476F" w:rsidP="00EB476F">
            <w:pPr>
              <w:pStyle w:val="TAL"/>
            </w:pPr>
            <w:r w:rsidRPr="00874DD1">
              <w:t>px_MCX_TrK_ID</w:t>
            </w:r>
          </w:p>
        </w:tc>
        <w:tc>
          <w:tcPr>
            <w:tcW w:w="1514" w:type="dxa"/>
            <w:gridSpan w:val="3"/>
            <w:shd w:val="clear" w:color="auto" w:fill="auto"/>
          </w:tcPr>
          <w:p w14:paraId="42E6821E" w14:textId="77777777" w:rsidR="00EB476F" w:rsidRPr="00874DD1" w:rsidRDefault="00EB476F" w:rsidP="00EB476F">
            <w:pPr>
              <w:pStyle w:val="TAL"/>
            </w:pPr>
            <w:r w:rsidRPr="00874DD1">
              <w:t>B32_Type</w:t>
            </w:r>
          </w:p>
        </w:tc>
        <w:tc>
          <w:tcPr>
            <w:tcW w:w="1701" w:type="dxa"/>
            <w:gridSpan w:val="3"/>
            <w:shd w:val="clear" w:color="auto" w:fill="auto"/>
          </w:tcPr>
          <w:p w14:paraId="201A9883" w14:textId="77777777" w:rsidR="00EB476F" w:rsidRPr="00874DD1" w:rsidRDefault="00EB476F" w:rsidP="00EB476F">
            <w:pPr>
              <w:pStyle w:val="TAL"/>
            </w:pPr>
          </w:p>
        </w:tc>
        <w:tc>
          <w:tcPr>
            <w:tcW w:w="1134" w:type="dxa"/>
            <w:gridSpan w:val="3"/>
            <w:shd w:val="clear" w:color="auto" w:fill="auto"/>
          </w:tcPr>
          <w:p w14:paraId="37598FD7" w14:textId="77777777" w:rsidR="00EB476F" w:rsidRPr="00874DD1" w:rsidRDefault="00EB476F" w:rsidP="00EB476F">
            <w:pPr>
              <w:pStyle w:val="TAL"/>
            </w:pPr>
          </w:p>
        </w:tc>
        <w:tc>
          <w:tcPr>
            <w:tcW w:w="2833" w:type="dxa"/>
            <w:gridSpan w:val="3"/>
            <w:shd w:val="clear" w:color="auto" w:fill="auto"/>
          </w:tcPr>
          <w:p w14:paraId="01EFF211" w14:textId="77777777" w:rsidR="00EB476F" w:rsidRPr="00874DD1" w:rsidRDefault="00EB476F" w:rsidP="00EB476F">
            <w:pPr>
              <w:pStyle w:val="TAL"/>
            </w:pPr>
            <w:r w:rsidRPr="00874DD1">
              <w:t>Transport key ID for XML confidentiality and between the KMS and the MC KM client according to TS 33.180 [43] clause 9.3.3.</w:t>
            </w:r>
          </w:p>
        </w:tc>
      </w:tr>
      <w:tr w:rsidR="00EB476F"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EB476F" w:rsidRPr="00874DD1" w:rsidRDefault="00EB476F" w:rsidP="00EB476F">
            <w:pPr>
              <w:pStyle w:val="TAL"/>
            </w:pPr>
            <w:r w:rsidRPr="00874DD1">
              <w:t>px_MCX_InK</w:t>
            </w:r>
          </w:p>
        </w:tc>
        <w:tc>
          <w:tcPr>
            <w:tcW w:w="1514" w:type="dxa"/>
            <w:gridSpan w:val="3"/>
            <w:shd w:val="clear" w:color="auto" w:fill="auto"/>
          </w:tcPr>
          <w:p w14:paraId="1011883C" w14:textId="77777777" w:rsidR="00EB476F" w:rsidRPr="00874DD1" w:rsidRDefault="00EB476F" w:rsidP="00EB476F">
            <w:pPr>
              <w:pStyle w:val="TAL"/>
            </w:pPr>
            <w:r w:rsidRPr="00874DD1">
              <w:t>bitstring</w:t>
            </w:r>
          </w:p>
        </w:tc>
        <w:tc>
          <w:tcPr>
            <w:tcW w:w="1701" w:type="dxa"/>
            <w:gridSpan w:val="3"/>
            <w:shd w:val="clear" w:color="auto" w:fill="auto"/>
          </w:tcPr>
          <w:p w14:paraId="0BA42DA8" w14:textId="77777777" w:rsidR="00EB476F" w:rsidRPr="00874DD1" w:rsidRDefault="00EB476F" w:rsidP="00EB476F">
            <w:pPr>
              <w:pStyle w:val="TAL"/>
            </w:pPr>
          </w:p>
        </w:tc>
        <w:tc>
          <w:tcPr>
            <w:tcW w:w="1134" w:type="dxa"/>
            <w:gridSpan w:val="3"/>
            <w:shd w:val="clear" w:color="auto" w:fill="auto"/>
          </w:tcPr>
          <w:p w14:paraId="347840ED" w14:textId="77777777" w:rsidR="00EB476F" w:rsidRPr="00874DD1" w:rsidRDefault="00EB476F" w:rsidP="00EB476F">
            <w:pPr>
              <w:pStyle w:val="TAL"/>
            </w:pPr>
          </w:p>
        </w:tc>
        <w:tc>
          <w:tcPr>
            <w:tcW w:w="2833" w:type="dxa"/>
            <w:gridSpan w:val="3"/>
            <w:shd w:val="clear" w:color="auto" w:fill="auto"/>
          </w:tcPr>
          <w:p w14:paraId="045F9519" w14:textId="77777777" w:rsidR="00EB476F" w:rsidRPr="00874DD1" w:rsidRDefault="00EB476F" w:rsidP="00EB476F">
            <w:pPr>
              <w:pStyle w:val="TAL"/>
            </w:pPr>
            <w:r w:rsidRPr="00874DD1">
              <w:t xml:space="preserve">Integrity protection key for XML confidentiality and between the </w:t>
            </w:r>
            <w:r w:rsidRPr="00874DD1">
              <w:lastRenderedPageBreak/>
              <w:t>KMS and the MC KM client according to TS 33.180 [43] clause 9.3.3.</w:t>
            </w:r>
          </w:p>
        </w:tc>
      </w:tr>
      <w:tr w:rsidR="00EB476F"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EB476F" w:rsidRPr="00874DD1" w:rsidRDefault="00EB476F" w:rsidP="00EB476F">
            <w:pPr>
              <w:pStyle w:val="TAL"/>
            </w:pPr>
            <w:r w:rsidRPr="00874DD1">
              <w:lastRenderedPageBreak/>
              <w:t>px_MCX_InK_ID</w:t>
            </w:r>
          </w:p>
        </w:tc>
        <w:tc>
          <w:tcPr>
            <w:tcW w:w="1514" w:type="dxa"/>
            <w:gridSpan w:val="3"/>
            <w:shd w:val="clear" w:color="auto" w:fill="auto"/>
          </w:tcPr>
          <w:p w14:paraId="0711D95D" w14:textId="77777777" w:rsidR="00EB476F" w:rsidRPr="00874DD1" w:rsidRDefault="00EB476F" w:rsidP="00EB476F">
            <w:pPr>
              <w:pStyle w:val="TAL"/>
            </w:pPr>
            <w:r w:rsidRPr="00874DD1">
              <w:t>B32_Type</w:t>
            </w:r>
          </w:p>
        </w:tc>
        <w:tc>
          <w:tcPr>
            <w:tcW w:w="1701" w:type="dxa"/>
            <w:gridSpan w:val="3"/>
            <w:shd w:val="clear" w:color="auto" w:fill="auto"/>
          </w:tcPr>
          <w:p w14:paraId="52CC8A18" w14:textId="77777777" w:rsidR="00EB476F" w:rsidRPr="00874DD1" w:rsidRDefault="00EB476F" w:rsidP="00EB476F">
            <w:pPr>
              <w:pStyle w:val="TAL"/>
            </w:pPr>
          </w:p>
        </w:tc>
        <w:tc>
          <w:tcPr>
            <w:tcW w:w="1134" w:type="dxa"/>
            <w:gridSpan w:val="3"/>
            <w:shd w:val="clear" w:color="auto" w:fill="auto"/>
          </w:tcPr>
          <w:p w14:paraId="0BDA953C" w14:textId="77777777" w:rsidR="00EB476F" w:rsidRPr="00874DD1" w:rsidRDefault="00EB476F" w:rsidP="00EB476F">
            <w:pPr>
              <w:pStyle w:val="TAL"/>
            </w:pPr>
          </w:p>
        </w:tc>
        <w:tc>
          <w:tcPr>
            <w:tcW w:w="2833" w:type="dxa"/>
            <w:gridSpan w:val="3"/>
            <w:shd w:val="clear" w:color="auto" w:fill="auto"/>
          </w:tcPr>
          <w:p w14:paraId="5B9BE275" w14:textId="77777777" w:rsidR="00EB476F" w:rsidRPr="00874DD1" w:rsidRDefault="00EB476F" w:rsidP="00EB476F">
            <w:pPr>
              <w:pStyle w:val="TAL"/>
            </w:pPr>
            <w:r w:rsidRPr="00874DD1">
              <w:t>Integrity protection key ID for XML confidentiality and between the KMS and the MC KM client according to TS 33.180 [43] clause 9.3.3.</w:t>
            </w:r>
          </w:p>
        </w:tc>
      </w:tr>
      <w:tr w:rsidR="00EB476F"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EB476F" w:rsidRPr="00874DD1" w:rsidRDefault="00EB476F" w:rsidP="00EB476F">
            <w:pPr>
              <w:pStyle w:val="TAL"/>
            </w:pPr>
            <w:r w:rsidRPr="00874DD1">
              <w:t>px_MCPTT_ID_User_B</w:t>
            </w:r>
          </w:p>
        </w:tc>
        <w:tc>
          <w:tcPr>
            <w:tcW w:w="1514" w:type="dxa"/>
            <w:gridSpan w:val="3"/>
            <w:shd w:val="clear" w:color="auto" w:fill="auto"/>
          </w:tcPr>
          <w:p w14:paraId="3C94B2C4" w14:textId="77777777" w:rsidR="00EB476F" w:rsidRPr="00874DD1" w:rsidRDefault="00EB476F" w:rsidP="00EB476F">
            <w:pPr>
              <w:pStyle w:val="TAL"/>
            </w:pPr>
            <w:r w:rsidRPr="00874DD1">
              <w:t>charstring</w:t>
            </w:r>
          </w:p>
        </w:tc>
        <w:tc>
          <w:tcPr>
            <w:tcW w:w="1701" w:type="dxa"/>
            <w:gridSpan w:val="3"/>
            <w:shd w:val="clear" w:color="auto" w:fill="auto"/>
          </w:tcPr>
          <w:p w14:paraId="2F9ADB8D" w14:textId="77777777" w:rsidR="00EB476F" w:rsidRPr="00874DD1" w:rsidRDefault="00EB476F" w:rsidP="00EB476F">
            <w:pPr>
              <w:pStyle w:val="TAL"/>
            </w:pPr>
            <w:r w:rsidRPr="00874DD1">
              <w:t>"mcptt-user-B-id@ mcptt-op.gov"</w:t>
            </w:r>
          </w:p>
        </w:tc>
        <w:tc>
          <w:tcPr>
            <w:tcW w:w="1134" w:type="dxa"/>
            <w:gridSpan w:val="3"/>
            <w:shd w:val="clear" w:color="auto" w:fill="auto"/>
          </w:tcPr>
          <w:p w14:paraId="62E57B99" w14:textId="77777777" w:rsidR="00EB476F" w:rsidRPr="00874DD1" w:rsidRDefault="00EB476F" w:rsidP="00EB476F">
            <w:pPr>
              <w:pStyle w:val="TAL"/>
            </w:pPr>
          </w:p>
        </w:tc>
        <w:tc>
          <w:tcPr>
            <w:tcW w:w="2833" w:type="dxa"/>
            <w:gridSpan w:val="3"/>
            <w:shd w:val="clear" w:color="auto" w:fill="auto"/>
            <w:vAlign w:val="center"/>
          </w:tcPr>
          <w:p w14:paraId="18C39272"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EB476F" w:rsidRPr="00874DD1" w:rsidRDefault="00EB476F" w:rsidP="00EB476F">
            <w:pPr>
              <w:pStyle w:val="TAL"/>
            </w:pPr>
            <w:r w:rsidRPr="00874DD1">
              <w:t>px_MCVideo_ID_User_B</w:t>
            </w:r>
          </w:p>
        </w:tc>
        <w:tc>
          <w:tcPr>
            <w:tcW w:w="1514" w:type="dxa"/>
            <w:gridSpan w:val="3"/>
            <w:shd w:val="clear" w:color="auto" w:fill="auto"/>
          </w:tcPr>
          <w:p w14:paraId="67A30766" w14:textId="0F4AE98E" w:rsidR="00EB476F" w:rsidRPr="00874DD1" w:rsidRDefault="00EB476F" w:rsidP="00EB476F">
            <w:pPr>
              <w:pStyle w:val="TAL"/>
            </w:pPr>
            <w:r w:rsidRPr="00874DD1">
              <w:t>charstring</w:t>
            </w:r>
          </w:p>
        </w:tc>
        <w:tc>
          <w:tcPr>
            <w:tcW w:w="1701" w:type="dxa"/>
            <w:gridSpan w:val="3"/>
            <w:shd w:val="clear" w:color="auto" w:fill="auto"/>
          </w:tcPr>
          <w:p w14:paraId="745FBE3A" w14:textId="47EEAC20" w:rsidR="00EB476F" w:rsidRPr="00874DD1" w:rsidRDefault="00EB476F" w:rsidP="00EB476F">
            <w:pPr>
              <w:pStyle w:val="TAL"/>
            </w:pPr>
            <w:r w:rsidRPr="00874DD1">
              <w:t>"mcvideo-user-B-id@ mcptt-op.gov"</w:t>
            </w:r>
          </w:p>
        </w:tc>
        <w:tc>
          <w:tcPr>
            <w:tcW w:w="1134" w:type="dxa"/>
            <w:gridSpan w:val="3"/>
            <w:shd w:val="clear" w:color="auto" w:fill="auto"/>
          </w:tcPr>
          <w:p w14:paraId="18119FAC" w14:textId="77777777" w:rsidR="00EB476F" w:rsidRPr="00874DD1" w:rsidRDefault="00EB476F" w:rsidP="00EB476F">
            <w:pPr>
              <w:pStyle w:val="TAL"/>
            </w:pPr>
          </w:p>
        </w:tc>
        <w:tc>
          <w:tcPr>
            <w:tcW w:w="2833" w:type="dxa"/>
            <w:gridSpan w:val="3"/>
            <w:shd w:val="clear" w:color="auto" w:fill="auto"/>
            <w:vAlign w:val="center"/>
          </w:tcPr>
          <w:p w14:paraId="772752D6" w14:textId="2A4E22AA"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EB476F" w:rsidRPr="00874DD1" w:rsidRDefault="00EB476F" w:rsidP="00EB476F">
            <w:pPr>
              <w:pStyle w:val="TAL"/>
            </w:pPr>
            <w:r w:rsidRPr="00874DD1">
              <w:t>px_MCData_ID_User_B</w:t>
            </w:r>
          </w:p>
        </w:tc>
        <w:tc>
          <w:tcPr>
            <w:tcW w:w="1514" w:type="dxa"/>
            <w:gridSpan w:val="3"/>
            <w:shd w:val="clear" w:color="auto" w:fill="auto"/>
          </w:tcPr>
          <w:p w14:paraId="785E9CE0" w14:textId="6B114C8E" w:rsidR="00EB476F" w:rsidRPr="00874DD1" w:rsidRDefault="00EB476F" w:rsidP="00EB476F">
            <w:pPr>
              <w:pStyle w:val="TAL"/>
            </w:pPr>
            <w:r w:rsidRPr="00874DD1">
              <w:t>charstring</w:t>
            </w:r>
          </w:p>
        </w:tc>
        <w:tc>
          <w:tcPr>
            <w:tcW w:w="1701" w:type="dxa"/>
            <w:gridSpan w:val="3"/>
            <w:shd w:val="clear" w:color="auto" w:fill="auto"/>
          </w:tcPr>
          <w:p w14:paraId="60B529CB" w14:textId="11B2DE2C" w:rsidR="00EB476F" w:rsidRPr="00874DD1" w:rsidRDefault="00EB476F" w:rsidP="00EB476F">
            <w:pPr>
              <w:pStyle w:val="TAL"/>
            </w:pPr>
            <w:r w:rsidRPr="00874DD1">
              <w:t>"mcdata-user-B-id@ mcptt-op.gov"</w:t>
            </w:r>
          </w:p>
        </w:tc>
        <w:tc>
          <w:tcPr>
            <w:tcW w:w="1134" w:type="dxa"/>
            <w:gridSpan w:val="3"/>
            <w:shd w:val="clear" w:color="auto" w:fill="auto"/>
          </w:tcPr>
          <w:p w14:paraId="21114AA8" w14:textId="77777777" w:rsidR="00EB476F" w:rsidRPr="00874DD1" w:rsidRDefault="00EB476F" w:rsidP="00EB476F">
            <w:pPr>
              <w:pStyle w:val="TAL"/>
            </w:pPr>
          </w:p>
        </w:tc>
        <w:tc>
          <w:tcPr>
            <w:tcW w:w="2833" w:type="dxa"/>
            <w:gridSpan w:val="3"/>
            <w:shd w:val="clear" w:color="auto" w:fill="auto"/>
            <w:vAlign w:val="center"/>
          </w:tcPr>
          <w:p w14:paraId="2F69D6D0" w14:textId="1601F7C2"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EB476F" w:rsidRPr="00874DD1" w:rsidRDefault="00EB476F" w:rsidP="00EB476F">
            <w:pPr>
              <w:pStyle w:val="TAL"/>
            </w:pPr>
            <w:r w:rsidRPr="00874DD1">
              <w:t>px_MCX_User_B_ParticipantType</w:t>
            </w:r>
          </w:p>
        </w:tc>
        <w:tc>
          <w:tcPr>
            <w:tcW w:w="1514" w:type="dxa"/>
            <w:gridSpan w:val="3"/>
            <w:shd w:val="clear" w:color="auto" w:fill="auto"/>
          </w:tcPr>
          <w:p w14:paraId="164E15F3" w14:textId="77777777" w:rsidR="00EB476F" w:rsidRPr="00874DD1" w:rsidRDefault="00EB476F" w:rsidP="00EB476F">
            <w:pPr>
              <w:pStyle w:val="TAL"/>
            </w:pPr>
            <w:r w:rsidRPr="00874DD1">
              <w:t>charstring</w:t>
            </w:r>
          </w:p>
        </w:tc>
        <w:tc>
          <w:tcPr>
            <w:tcW w:w="1701" w:type="dxa"/>
            <w:gridSpan w:val="3"/>
            <w:shd w:val="clear" w:color="auto" w:fill="auto"/>
          </w:tcPr>
          <w:p w14:paraId="4CACD24F" w14:textId="77777777" w:rsidR="00EB476F" w:rsidRPr="00874DD1" w:rsidRDefault="00EB476F" w:rsidP="00EB476F">
            <w:pPr>
              <w:pStyle w:val="TAL"/>
            </w:pPr>
            <w:r w:rsidRPr="00874DD1">
              <w:t>"first responder"</w:t>
            </w:r>
          </w:p>
        </w:tc>
        <w:tc>
          <w:tcPr>
            <w:tcW w:w="1134" w:type="dxa"/>
            <w:gridSpan w:val="3"/>
            <w:shd w:val="clear" w:color="auto" w:fill="auto"/>
          </w:tcPr>
          <w:p w14:paraId="1D0D0209" w14:textId="77777777" w:rsidR="00EB476F" w:rsidRPr="00874DD1" w:rsidRDefault="00EB476F" w:rsidP="00EB476F">
            <w:pPr>
              <w:pStyle w:val="TAL"/>
            </w:pPr>
          </w:p>
        </w:tc>
        <w:tc>
          <w:tcPr>
            <w:tcW w:w="2833" w:type="dxa"/>
            <w:gridSpan w:val="3"/>
            <w:shd w:val="clear" w:color="auto" w:fill="auto"/>
          </w:tcPr>
          <w:p w14:paraId="1713C4E0" w14:textId="0149DC0C"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EB476F" w:rsidRPr="00874DD1" w:rsidRDefault="00EB476F" w:rsidP="00EB476F">
            <w:pPr>
              <w:pStyle w:val="TAL"/>
            </w:pPr>
            <w:r w:rsidRPr="00874DD1">
              <w:t>px_MCPTT_ID_User_C</w:t>
            </w:r>
          </w:p>
        </w:tc>
        <w:tc>
          <w:tcPr>
            <w:tcW w:w="1514" w:type="dxa"/>
            <w:gridSpan w:val="3"/>
            <w:shd w:val="clear" w:color="auto" w:fill="auto"/>
          </w:tcPr>
          <w:p w14:paraId="3E14B4DC" w14:textId="77777777" w:rsidR="00EB476F" w:rsidRPr="00874DD1" w:rsidRDefault="00EB476F" w:rsidP="00EB476F">
            <w:pPr>
              <w:pStyle w:val="TAL"/>
            </w:pPr>
            <w:r w:rsidRPr="00874DD1">
              <w:t>charstring</w:t>
            </w:r>
          </w:p>
        </w:tc>
        <w:tc>
          <w:tcPr>
            <w:tcW w:w="1701" w:type="dxa"/>
            <w:gridSpan w:val="3"/>
            <w:shd w:val="clear" w:color="auto" w:fill="auto"/>
          </w:tcPr>
          <w:p w14:paraId="3B6B32FD" w14:textId="77777777" w:rsidR="00EB476F" w:rsidRPr="00874DD1" w:rsidRDefault="00EB476F" w:rsidP="00EB476F">
            <w:pPr>
              <w:pStyle w:val="TAL"/>
            </w:pPr>
            <w:r w:rsidRPr="00874DD1">
              <w:t>"mcptt-user-C-id@ mcptt-op.gov"</w:t>
            </w:r>
          </w:p>
        </w:tc>
        <w:tc>
          <w:tcPr>
            <w:tcW w:w="1134" w:type="dxa"/>
            <w:gridSpan w:val="3"/>
            <w:shd w:val="clear" w:color="auto" w:fill="auto"/>
          </w:tcPr>
          <w:p w14:paraId="1A8FF04D" w14:textId="77777777" w:rsidR="00EB476F" w:rsidRPr="00874DD1" w:rsidRDefault="00EB476F" w:rsidP="00EB476F">
            <w:pPr>
              <w:pStyle w:val="TAL"/>
            </w:pPr>
          </w:p>
        </w:tc>
        <w:tc>
          <w:tcPr>
            <w:tcW w:w="2833" w:type="dxa"/>
            <w:gridSpan w:val="3"/>
            <w:shd w:val="clear" w:color="auto" w:fill="auto"/>
            <w:vAlign w:val="center"/>
          </w:tcPr>
          <w:p w14:paraId="1F026C07"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EB476F" w:rsidRPr="00874DD1" w:rsidRDefault="00EB476F" w:rsidP="00EB476F">
            <w:pPr>
              <w:pStyle w:val="TAL"/>
            </w:pPr>
            <w:r w:rsidRPr="00874DD1">
              <w:t>px_MCVideo_ID_User_C</w:t>
            </w:r>
          </w:p>
        </w:tc>
        <w:tc>
          <w:tcPr>
            <w:tcW w:w="1514" w:type="dxa"/>
            <w:gridSpan w:val="3"/>
            <w:shd w:val="clear" w:color="auto" w:fill="auto"/>
          </w:tcPr>
          <w:p w14:paraId="534701E4" w14:textId="7A1D47AD" w:rsidR="00EB476F" w:rsidRPr="00874DD1" w:rsidRDefault="00EB476F" w:rsidP="00EB476F">
            <w:pPr>
              <w:pStyle w:val="TAL"/>
            </w:pPr>
            <w:r w:rsidRPr="00874DD1">
              <w:t>charstring</w:t>
            </w:r>
          </w:p>
        </w:tc>
        <w:tc>
          <w:tcPr>
            <w:tcW w:w="1701" w:type="dxa"/>
            <w:gridSpan w:val="3"/>
            <w:shd w:val="clear" w:color="auto" w:fill="auto"/>
          </w:tcPr>
          <w:p w14:paraId="662077B2" w14:textId="5053A997" w:rsidR="00EB476F" w:rsidRPr="00874DD1" w:rsidRDefault="00EB476F" w:rsidP="00EB476F">
            <w:pPr>
              <w:pStyle w:val="TAL"/>
            </w:pPr>
            <w:r w:rsidRPr="00874DD1">
              <w:t>"mcvideo-user-C-id@ mcptt-op.gov"</w:t>
            </w:r>
          </w:p>
        </w:tc>
        <w:tc>
          <w:tcPr>
            <w:tcW w:w="1134" w:type="dxa"/>
            <w:gridSpan w:val="3"/>
            <w:shd w:val="clear" w:color="auto" w:fill="auto"/>
          </w:tcPr>
          <w:p w14:paraId="069CC8C6" w14:textId="77777777" w:rsidR="00EB476F" w:rsidRPr="00874DD1" w:rsidRDefault="00EB476F" w:rsidP="00EB476F">
            <w:pPr>
              <w:pStyle w:val="TAL"/>
            </w:pPr>
          </w:p>
        </w:tc>
        <w:tc>
          <w:tcPr>
            <w:tcW w:w="2833" w:type="dxa"/>
            <w:gridSpan w:val="3"/>
            <w:shd w:val="clear" w:color="auto" w:fill="auto"/>
            <w:vAlign w:val="center"/>
          </w:tcPr>
          <w:p w14:paraId="47CF16FE" w14:textId="349DD581"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EB476F" w:rsidRPr="00874DD1" w:rsidRDefault="00EB476F" w:rsidP="00EB476F">
            <w:pPr>
              <w:pStyle w:val="TAL"/>
            </w:pPr>
            <w:r w:rsidRPr="00874DD1">
              <w:t>px_MCData_ID_User_C</w:t>
            </w:r>
          </w:p>
        </w:tc>
        <w:tc>
          <w:tcPr>
            <w:tcW w:w="1514" w:type="dxa"/>
            <w:gridSpan w:val="3"/>
            <w:shd w:val="clear" w:color="auto" w:fill="auto"/>
          </w:tcPr>
          <w:p w14:paraId="4321D390" w14:textId="7E55587F" w:rsidR="00EB476F" w:rsidRPr="00874DD1" w:rsidRDefault="00EB476F" w:rsidP="00EB476F">
            <w:pPr>
              <w:pStyle w:val="TAL"/>
            </w:pPr>
            <w:r w:rsidRPr="00874DD1">
              <w:t>charstring</w:t>
            </w:r>
          </w:p>
        </w:tc>
        <w:tc>
          <w:tcPr>
            <w:tcW w:w="1701" w:type="dxa"/>
            <w:gridSpan w:val="3"/>
            <w:shd w:val="clear" w:color="auto" w:fill="auto"/>
          </w:tcPr>
          <w:p w14:paraId="03BE1801" w14:textId="2B310E81" w:rsidR="00EB476F" w:rsidRPr="00874DD1" w:rsidRDefault="00EB476F" w:rsidP="00EB476F">
            <w:pPr>
              <w:pStyle w:val="TAL"/>
            </w:pPr>
            <w:r w:rsidRPr="00874DD1">
              <w:t>"mcdata-user-C-id@ mcptt-op.gov"</w:t>
            </w:r>
          </w:p>
        </w:tc>
        <w:tc>
          <w:tcPr>
            <w:tcW w:w="1134" w:type="dxa"/>
            <w:gridSpan w:val="3"/>
            <w:shd w:val="clear" w:color="auto" w:fill="auto"/>
          </w:tcPr>
          <w:p w14:paraId="2EAB85ED" w14:textId="77777777" w:rsidR="00EB476F" w:rsidRPr="00874DD1" w:rsidRDefault="00EB476F" w:rsidP="00EB476F">
            <w:pPr>
              <w:pStyle w:val="TAL"/>
            </w:pPr>
          </w:p>
        </w:tc>
        <w:tc>
          <w:tcPr>
            <w:tcW w:w="2833" w:type="dxa"/>
            <w:gridSpan w:val="3"/>
            <w:shd w:val="clear" w:color="auto" w:fill="auto"/>
            <w:vAlign w:val="center"/>
          </w:tcPr>
          <w:p w14:paraId="053DAB58" w14:textId="140622D6"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EB476F" w:rsidRPr="00874DD1" w:rsidRDefault="00EB476F" w:rsidP="00EB476F">
            <w:pPr>
              <w:pStyle w:val="TAL"/>
            </w:pPr>
            <w:r w:rsidRPr="00874DD1">
              <w:t>px_MCX_User_C_ParticipantType</w:t>
            </w:r>
          </w:p>
        </w:tc>
        <w:tc>
          <w:tcPr>
            <w:tcW w:w="1514" w:type="dxa"/>
            <w:gridSpan w:val="3"/>
            <w:shd w:val="clear" w:color="auto" w:fill="auto"/>
          </w:tcPr>
          <w:p w14:paraId="50265F83" w14:textId="77777777" w:rsidR="00EB476F" w:rsidRPr="00874DD1" w:rsidRDefault="00EB476F" w:rsidP="00EB476F">
            <w:pPr>
              <w:pStyle w:val="TAL"/>
            </w:pPr>
            <w:r w:rsidRPr="00874DD1">
              <w:t>charstring</w:t>
            </w:r>
          </w:p>
        </w:tc>
        <w:tc>
          <w:tcPr>
            <w:tcW w:w="1701" w:type="dxa"/>
            <w:gridSpan w:val="3"/>
            <w:shd w:val="clear" w:color="auto" w:fill="auto"/>
          </w:tcPr>
          <w:p w14:paraId="6B2B09BE" w14:textId="77777777" w:rsidR="00EB476F" w:rsidRPr="00874DD1" w:rsidRDefault="00EB476F" w:rsidP="00EB476F">
            <w:pPr>
              <w:pStyle w:val="TAL"/>
            </w:pPr>
            <w:r w:rsidRPr="00874DD1">
              <w:t>"first responder"</w:t>
            </w:r>
          </w:p>
        </w:tc>
        <w:tc>
          <w:tcPr>
            <w:tcW w:w="1134" w:type="dxa"/>
            <w:gridSpan w:val="3"/>
            <w:shd w:val="clear" w:color="auto" w:fill="auto"/>
          </w:tcPr>
          <w:p w14:paraId="6D21A01A" w14:textId="77777777" w:rsidR="00EB476F" w:rsidRPr="00874DD1" w:rsidRDefault="00EB476F" w:rsidP="00EB476F">
            <w:pPr>
              <w:pStyle w:val="TAL"/>
            </w:pPr>
          </w:p>
        </w:tc>
        <w:tc>
          <w:tcPr>
            <w:tcW w:w="2833" w:type="dxa"/>
            <w:gridSpan w:val="3"/>
            <w:shd w:val="clear" w:color="auto" w:fill="auto"/>
          </w:tcPr>
          <w:p w14:paraId="3E07FCCE" w14:textId="46051349"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EB476F" w:rsidRPr="00874DD1" w:rsidRDefault="00EB476F" w:rsidP="00EB476F">
            <w:pPr>
              <w:pStyle w:val="TAL"/>
            </w:pPr>
            <w:r w:rsidRPr="00874DD1">
              <w:t>px_MCPTT_ID_User_D</w:t>
            </w:r>
          </w:p>
        </w:tc>
        <w:tc>
          <w:tcPr>
            <w:tcW w:w="1514" w:type="dxa"/>
            <w:gridSpan w:val="3"/>
            <w:shd w:val="clear" w:color="auto" w:fill="auto"/>
          </w:tcPr>
          <w:p w14:paraId="7B6D4204" w14:textId="77777777" w:rsidR="00EB476F" w:rsidRPr="00874DD1" w:rsidRDefault="00EB476F" w:rsidP="00EB476F">
            <w:pPr>
              <w:pStyle w:val="TAL"/>
            </w:pPr>
            <w:r w:rsidRPr="00874DD1">
              <w:t>charstring</w:t>
            </w:r>
          </w:p>
        </w:tc>
        <w:tc>
          <w:tcPr>
            <w:tcW w:w="1701" w:type="dxa"/>
            <w:gridSpan w:val="3"/>
            <w:shd w:val="clear" w:color="auto" w:fill="auto"/>
          </w:tcPr>
          <w:p w14:paraId="298A85B8" w14:textId="77777777" w:rsidR="00EB476F" w:rsidRPr="00874DD1" w:rsidRDefault="00EB476F" w:rsidP="00EB476F">
            <w:pPr>
              <w:pStyle w:val="TAL"/>
            </w:pPr>
            <w:r w:rsidRPr="00874DD1">
              <w:t>"mcptt-user-D-id@ mcptt-op.gov"</w:t>
            </w:r>
          </w:p>
        </w:tc>
        <w:tc>
          <w:tcPr>
            <w:tcW w:w="1134" w:type="dxa"/>
            <w:gridSpan w:val="3"/>
            <w:shd w:val="clear" w:color="auto" w:fill="auto"/>
          </w:tcPr>
          <w:p w14:paraId="4238BDD5" w14:textId="77777777" w:rsidR="00EB476F" w:rsidRPr="00874DD1" w:rsidRDefault="00EB476F" w:rsidP="00EB476F">
            <w:pPr>
              <w:pStyle w:val="TAL"/>
            </w:pPr>
          </w:p>
        </w:tc>
        <w:tc>
          <w:tcPr>
            <w:tcW w:w="2833" w:type="dxa"/>
            <w:gridSpan w:val="3"/>
            <w:shd w:val="clear" w:color="auto" w:fill="auto"/>
            <w:vAlign w:val="center"/>
          </w:tcPr>
          <w:p w14:paraId="15D773FE" w14:textId="77777777" w:rsidR="00EB476F" w:rsidRPr="00874DD1" w:rsidRDefault="00EB476F" w:rsidP="00EB476F">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C6677"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EC6677" w:rsidRPr="00874DD1" w:rsidRDefault="00EC6677" w:rsidP="003A5F40">
            <w:pPr>
              <w:pStyle w:val="TAL"/>
            </w:pPr>
            <w:r w:rsidRPr="00874DD1">
              <w:t>px_MCVideo_ID_User_D</w:t>
            </w:r>
          </w:p>
        </w:tc>
        <w:tc>
          <w:tcPr>
            <w:tcW w:w="1514" w:type="dxa"/>
            <w:gridSpan w:val="3"/>
            <w:shd w:val="clear" w:color="auto" w:fill="auto"/>
          </w:tcPr>
          <w:p w14:paraId="70428E50" w14:textId="77777777" w:rsidR="00EC6677" w:rsidRPr="00874DD1" w:rsidRDefault="00EC6677" w:rsidP="003A5F40">
            <w:pPr>
              <w:pStyle w:val="TAL"/>
            </w:pPr>
            <w:r w:rsidRPr="00874DD1">
              <w:t>charstring</w:t>
            </w:r>
          </w:p>
        </w:tc>
        <w:tc>
          <w:tcPr>
            <w:tcW w:w="1701" w:type="dxa"/>
            <w:gridSpan w:val="3"/>
            <w:shd w:val="clear" w:color="auto" w:fill="auto"/>
          </w:tcPr>
          <w:p w14:paraId="445A8D6C" w14:textId="77777777" w:rsidR="00EC6677" w:rsidRPr="00874DD1" w:rsidRDefault="00EC6677" w:rsidP="003A5F40">
            <w:pPr>
              <w:pStyle w:val="TAL"/>
            </w:pPr>
            <w:r w:rsidRPr="00874DD1">
              <w:t>"mcvideo-user-D-id@ mcptt-op.gov"</w:t>
            </w:r>
          </w:p>
        </w:tc>
        <w:tc>
          <w:tcPr>
            <w:tcW w:w="1134" w:type="dxa"/>
            <w:gridSpan w:val="3"/>
            <w:shd w:val="clear" w:color="auto" w:fill="auto"/>
          </w:tcPr>
          <w:p w14:paraId="60F03389" w14:textId="77777777" w:rsidR="00EC6677" w:rsidRPr="00874DD1" w:rsidRDefault="00EC6677" w:rsidP="003A5F40">
            <w:pPr>
              <w:pStyle w:val="TAL"/>
            </w:pPr>
          </w:p>
        </w:tc>
        <w:tc>
          <w:tcPr>
            <w:tcW w:w="2833" w:type="dxa"/>
            <w:gridSpan w:val="3"/>
            <w:shd w:val="clear" w:color="auto" w:fill="auto"/>
            <w:vAlign w:val="center"/>
          </w:tcPr>
          <w:p w14:paraId="79F5FDA9" w14:textId="77777777" w:rsidR="00EC6677" w:rsidRPr="00874DD1" w:rsidRDefault="00EC6677" w:rsidP="003A5F40">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C6677"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EC6677" w:rsidRPr="00874DD1" w:rsidRDefault="00EC6677" w:rsidP="003A5F40">
            <w:pPr>
              <w:pStyle w:val="TAL"/>
            </w:pPr>
            <w:r w:rsidRPr="00874DD1">
              <w:t>px_MCData_ID_User_D</w:t>
            </w:r>
          </w:p>
        </w:tc>
        <w:tc>
          <w:tcPr>
            <w:tcW w:w="1514" w:type="dxa"/>
            <w:gridSpan w:val="3"/>
            <w:shd w:val="clear" w:color="auto" w:fill="auto"/>
          </w:tcPr>
          <w:p w14:paraId="7D0F8F91" w14:textId="77777777" w:rsidR="00EC6677" w:rsidRPr="00874DD1" w:rsidRDefault="00EC6677" w:rsidP="003A5F40">
            <w:pPr>
              <w:pStyle w:val="TAL"/>
            </w:pPr>
            <w:r w:rsidRPr="00874DD1">
              <w:t>charstring</w:t>
            </w:r>
          </w:p>
        </w:tc>
        <w:tc>
          <w:tcPr>
            <w:tcW w:w="1701" w:type="dxa"/>
            <w:gridSpan w:val="3"/>
            <w:shd w:val="clear" w:color="auto" w:fill="auto"/>
          </w:tcPr>
          <w:p w14:paraId="5903AA81" w14:textId="77777777" w:rsidR="00EC6677" w:rsidRPr="00874DD1" w:rsidRDefault="00EC6677" w:rsidP="003A5F40">
            <w:pPr>
              <w:pStyle w:val="TAL"/>
            </w:pPr>
            <w:r w:rsidRPr="00874DD1">
              <w:t>"mcdata-user-D-id@ mcptt-op.gov"</w:t>
            </w:r>
          </w:p>
        </w:tc>
        <w:tc>
          <w:tcPr>
            <w:tcW w:w="1134" w:type="dxa"/>
            <w:gridSpan w:val="3"/>
            <w:shd w:val="clear" w:color="auto" w:fill="auto"/>
          </w:tcPr>
          <w:p w14:paraId="7CB10860" w14:textId="77777777" w:rsidR="00EC6677" w:rsidRPr="00874DD1" w:rsidRDefault="00EC6677" w:rsidP="003A5F40">
            <w:pPr>
              <w:pStyle w:val="TAL"/>
            </w:pPr>
          </w:p>
        </w:tc>
        <w:tc>
          <w:tcPr>
            <w:tcW w:w="2833" w:type="dxa"/>
            <w:gridSpan w:val="3"/>
            <w:shd w:val="clear" w:color="auto" w:fill="auto"/>
            <w:vAlign w:val="center"/>
          </w:tcPr>
          <w:p w14:paraId="2E9B5232" w14:textId="77777777" w:rsidR="00EC6677" w:rsidRPr="00874DD1" w:rsidRDefault="00EC6677" w:rsidP="003A5F40">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EB476F" w:rsidRPr="00874DD1" w:rsidRDefault="00EB476F" w:rsidP="00EB476F">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7A3F059" w14:textId="77777777" w:rsidR="00EB476F" w:rsidRPr="00874DD1" w:rsidRDefault="00EB476F" w:rsidP="00EB476F">
            <w:pPr>
              <w:pStyle w:val="TAL"/>
              <w:rPr>
                <w:lang w:eastAsia="ko-KR"/>
              </w:rPr>
            </w:pPr>
          </w:p>
        </w:tc>
        <w:tc>
          <w:tcPr>
            <w:tcW w:w="1134" w:type="dxa"/>
            <w:gridSpan w:val="3"/>
            <w:shd w:val="clear" w:color="auto" w:fill="auto"/>
          </w:tcPr>
          <w:p w14:paraId="27484559" w14:textId="77777777" w:rsidR="00EB476F" w:rsidRPr="00874DD1" w:rsidRDefault="00EB476F" w:rsidP="00EB476F">
            <w:pPr>
              <w:pStyle w:val="TAL"/>
              <w:rPr>
                <w:lang w:eastAsia="ko-KR"/>
              </w:rPr>
            </w:pPr>
          </w:p>
        </w:tc>
        <w:tc>
          <w:tcPr>
            <w:tcW w:w="2833" w:type="dxa"/>
            <w:gridSpan w:val="3"/>
            <w:shd w:val="clear" w:color="auto" w:fill="auto"/>
            <w:vAlign w:val="center"/>
          </w:tcPr>
          <w:p w14:paraId="1A9937F5" w14:textId="77777777" w:rsidR="00EB476F" w:rsidRPr="00874DD1" w:rsidRDefault="00EB476F" w:rsidP="00EB476F">
            <w:pPr>
              <w:pStyle w:val="TAL"/>
              <w:rPr>
                <w:lang w:eastAsia="ko-KR"/>
              </w:rPr>
            </w:pPr>
            <w:r w:rsidRPr="00874DD1">
              <w:rPr>
                <w:lang w:eastAsia="ko-KR"/>
              </w:rPr>
              <w:t>(First) public user id of the SIP subscriber (user A) as stored in the HSS and on the ISIM, if the UE has an ISIM;</w:t>
            </w:r>
          </w:p>
          <w:p w14:paraId="03047691" w14:textId="77777777" w:rsidR="00EB476F" w:rsidRPr="00874DD1" w:rsidRDefault="00EB476F" w:rsidP="00EB476F">
            <w:pPr>
              <w:pStyle w:val="TAL"/>
              <w:rPr>
                <w:lang w:eastAsia="ko-KR"/>
              </w:rPr>
            </w:pPr>
            <w:r w:rsidRPr="00874DD1">
              <w:rPr>
                <w:lang w:eastAsia="ko-KR"/>
              </w:rPr>
              <w:t>the parameter shall be a SIP URI</w:t>
            </w:r>
          </w:p>
        </w:tc>
      </w:tr>
      <w:tr w:rsidR="00EB476F"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EB476F" w:rsidRPr="00874DD1" w:rsidRDefault="00EB476F" w:rsidP="00EB476F">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B51ED8B" w14:textId="77777777" w:rsidR="00EB476F" w:rsidRPr="00874DD1" w:rsidRDefault="00EB476F" w:rsidP="00EB476F">
            <w:pPr>
              <w:pStyle w:val="TAL"/>
              <w:rPr>
                <w:lang w:eastAsia="ko-KR"/>
              </w:rPr>
            </w:pPr>
          </w:p>
        </w:tc>
        <w:tc>
          <w:tcPr>
            <w:tcW w:w="1134" w:type="dxa"/>
            <w:gridSpan w:val="3"/>
            <w:shd w:val="clear" w:color="auto" w:fill="auto"/>
          </w:tcPr>
          <w:p w14:paraId="5112CEFA" w14:textId="77777777" w:rsidR="00EB476F" w:rsidRPr="00874DD1" w:rsidRDefault="00EB476F" w:rsidP="00EB476F">
            <w:pPr>
              <w:pStyle w:val="TAL"/>
              <w:rPr>
                <w:lang w:eastAsia="ko-KR"/>
              </w:rPr>
            </w:pPr>
          </w:p>
        </w:tc>
        <w:tc>
          <w:tcPr>
            <w:tcW w:w="2833" w:type="dxa"/>
            <w:gridSpan w:val="3"/>
            <w:shd w:val="clear" w:color="auto" w:fill="auto"/>
            <w:vAlign w:val="center"/>
          </w:tcPr>
          <w:p w14:paraId="599B32B9" w14:textId="77777777" w:rsidR="00EB476F" w:rsidRPr="00874DD1" w:rsidRDefault="00EB476F" w:rsidP="00EB476F">
            <w:pPr>
              <w:pStyle w:val="TAL"/>
              <w:rPr>
                <w:lang w:eastAsia="ko-KR"/>
              </w:rPr>
            </w:pPr>
            <w:r w:rsidRPr="00874DD1">
              <w:rPr>
                <w:lang w:eastAsia="ko-KR"/>
              </w:rPr>
              <w:t>Private user id of the SIP subscriber (user A) as stored in the HSS and on the ISIM, if the UE has an ISIM</w:t>
            </w:r>
          </w:p>
        </w:tc>
      </w:tr>
      <w:tr w:rsidR="00EB476F"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EB476F" w:rsidRPr="00874DD1" w:rsidRDefault="00EB476F" w:rsidP="00EB476F">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61545014" w14:textId="77777777" w:rsidR="00EB476F" w:rsidRPr="00874DD1" w:rsidRDefault="00EB476F" w:rsidP="00EB476F">
            <w:pPr>
              <w:pStyle w:val="TAL"/>
              <w:rPr>
                <w:lang w:eastAsia="ko-KR"/>
              </w:rPr>
            </w:pPr>
          </w:p>
        </w:tc>
        <w:tc>
          <w:tcPr>
            <w:tcW w:w="1134" w:type="dxa"/>
            <w:gridSpan w:val="3"/>
            <w:shd w:val="clear" w:color="auto" w:fill="auto"/>
          </w:tcPr>
          <w:p w14:paraId="7A90EF65" w14:textId="77777777" w:rsidR="00EB476F" w:rsidRPr="00874DD1" w:rsidRDefault="00EB476F" w:rsidP="00EB476F">
            <w:pPr>
              <w:pStyle w:val="TAL"/>
              <w:rPr>
                <w:lang w:eastAsia="ko-KR"/>
              </w:rPr>
            </w:pPr>
          </w:p>
        </w:tc>
        <w:tc>
          <w:tcPr>
            <w:tcW w:w="2833" w:type="dxa"/>
            <w:gridSpan w:val="3"/>
            <w:shd w:val="clear" w:color="auto" w:fill="auto"/>
            <w:vAlign w:val="center"/>
          </w:tcPr>
          <w:p w14:paraId="253CF79E" w14:textId="77777777" w:rsidR="00EB476F" w:rsidRPr="00874DD1" w:rsidRDefault="00EB476F" w:rsidP="00EB476F">
            <w:pPr>
              <w:pStyle w:val="TAL"/>
              <w:rPr>
                <w:lang w:eastAsia="ko-KR"/>
              </w:rPr>
            </w:pPr>
            <w:r w:rsidRPr="00874DD1">
              <w:rPr>
                <w:lang w:eastAsia="ko-KR"/>
              </w:rPr>
              <w:t>Home domain name of the SIP subscriber (user A) as stored in the HSS and on the ISIM, if the UE has an ISIM</w:t>
            </w:r>
          </w:p>
        </w:tc>
      </w:tr>
      <w:tr w:rsidR="00436CF1" w:rsidRPr="00874DD1" w14:paraId="34287595" w14:textId="77777777" w:rsidTr="00EC6677">
        <w:trPr>
          <w:gridAfter w:val="2"/>
          <w:wAfter w:w="66" w:type="dxa"/>
          <w:jc w:val="center"/>
        </w:trPr>
        <w:tc>
          <w:tcPr>
            <w:tcW w:w="2737" w:type="dxa"/>
            <w:gridSpan w:val="3"/>
            <w:shd w:val="clear" w:color="auto" w:fill="auto"/>
            <w:noWrap/>
          </w:tcPr>
          <w:p w14:paraId="66ACE5C3" w14:textId="135BCE1F" w:rsidR="00436CF1" w:rsidRPr="00874DD1" w:rsidRDefault="00436CF1" w:rsidP="00436CF1">
            <w:pPr>
              <w:pStyle w:val="TAL"/>
              <w:rPr>
                <w:lang w:eastAsia="ko-KR"/>
              </w:rPr>
            </w:pPr>
            <w:r w:rsidRPr="00874DD1">
              <w:rPr>
                <w:lang w:eastAsia="ko-KR"/>
              </w:rPr>
              <w:t>px_MCX_SIP_PublicUserId_B</w:t>
            </w:r>
          </w:p>
        </w:tc>
        <w:tc>
          <w:tcPr>
            <w:tcW w:w="1514" w:type="dxa"/>
            <w:gridSpan w:val="3"/>
            <w:shd w:val="clear" w:color="auto" w:fill="auto"/>
          </w:tcPr>
          <w:p w14:paraId="11F748ED" w14:textId="43FF333C"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56B572D4" w14:textId="77777777" w:rsidR="00436CF1" w:rsidRPr="00874DD1" w:rsidRDefault="00436CF1" w:rsidP="00436CF1">
            <w:pPr>
              <w:pStyle w:val="TAL"/>
              <w:rPr>
                <w:lang w:eastAsia="ko-KR"/>
              </w:rPr>
            </w:pPr>
          </w:p>
        </w:tc>
        <w:tc>
          <w:tcPr>
            <w:tcW w:w="1134" w:type="dxa"/>
            <w:gridSpan w:val="3"/>
            <w:shd w:val="clear" w:color="auto" w:fill="auto"/>
          </w:tcPr>
          <w:p w14:paraId="0A031AD7" w14:textId="77777777" w:rsidR="00436CF1" w:rsidRPr="00874DD1" w:rsidRDefault="00436CF1" w:rsidP="00436CF1">
            <w:pPr>
              <w:pStyle w:val="TAL"/>
              <w:rPr>
                <w:lang w:eastAsia="ko-KR"/>
              </w:rPr>
            </w:pPr>
          </w:p>
        </w:tc>
        <w:tc>
          <w:tcPr>
            <w:tcW w:w="2833" w:type="dxa"/>
            <w:gridSpan w:val="3"/>
            <w:shd w:val="clear" w:color="auto" w:fill="auto"/>
            <w:vAlign w:val="center"/>
          </w:tcPr>
          <w:p w14:paraId="34296C31" w14:textId="305D5293" w:rsidR="00436CF1" w:rsidRPr="00874DD1" w:rsidRDefault="00436CF1" w:rsidP="00436CF1">
            <w:pPr>
              <w:pStyle w:val="TAL"/>
              <w:rPr>
                <w:lang w:eastAsia="ko-KR"/>
              </w:rPr>
            </w:pPr>
            <w:r w:rsidRPr="00874DD1">
              <w:rPr>
                <w:lang w:eastAsia="ko-KR"/>
              </w:rPr>
              <w:t>Public user id of user B</w:t>
            </w:r>
          </w:p>
        </w:tc>
      </w:tr>
      <w:tr w:rsidR="00436CF1" w:rsidRPr="00874DD1" w14:paraId="6474DED3" w14:textId="77777777" w:rsidTr="00EC6677">
        <w:trPr>
          <w:gridAfter w:val="2"/>
          <w:wAfter w:w="66" w:type="dxa"/>
          <w:jc w:val="center"/>
        </w:trPr>
        <w:tc>
          <w:tcPr>
            <w:tcW w:w="2737" w:type="dxa"/>
            <w:gridSpan w:val="3"/>
            <w:shd w:val="clear" w:color="auto" w:fill="auto"/>
            <w:noWrap/>
          </w:tcPr>
          <w:p w14:paraId="46A68592" w14:textId="073599B6" w:rsidR="00436CF1" w:rsidRPr="00874DD1" w:rsidRDefault="00436CF1" w:rsidP="00436CF1">
            <w:pPr>
              <w:pStyle w:val="TAL"/>
              <w:rPr>
                <w:lang w:eastAsia="ko-KR"/>
              </w:rPr>
            </w:pPr>
            <w:r w:rsidRPr="00874DD1">
              <w:rPr>
                <w:lang w:eastAsia="ko-KR"/>
              </w:rPr>
              <w:t>px_MCX_SIP_PublicUserId_</w:t>
            </w:r>
            <w:r>
              <w:rPr>
                <w:lang w:eastAsia="ko-KR"/>
              </w:rPr>
              <w:t>C</w:t>
            </w:r>
          </w:p>
        </w:tc>
        <w:tc>
          <w:tcPr>
            <w:tcW w:w="1514" w:type="dxa"/>
            <w:gridSpan w:val="3"/>
            <w:shd w:val="clear" w:color="auto" w:fill="auto"/>
          </w:tcPr>
          <w:p w14:paraId="7D5F1C6F" w14:textId="2E569975"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44D2CBD4" w14:textId="77777777" w:rsidR="00436CF1" w:rsidRPr="00874DD1" w:rsidRDefault="00436CF1" w:rsidP="00436CF1">
            <w:pPr>
              <w:pStyle w:val="TAL"/>
              <w:rPr>
                <w:lang w:eastAsia="ko-KR"/>
              </w:rPr>
            </w:pPr>
          </w:p>
        </w:tc>
        <w:tc>
          <w:tcPr>
            <w:tcW w:w="1134" w:type="dxa"/>
            <w:gridSpan w:val="3"/>
            <w:shd w:val="clear" w:color="auto" w:fill="auto"/>
          </w:tcPr>
          <w:p w14:paraId="65E26772" w14:textId="77777777" w:rsidR="00436CF1" w:rsidRPr="00874DD1" w:rsidRDefault="00436CF1" w:rsidP="00436CF1">
            <w:pPr>
              <w:pStyle w:val="TAL"/>
              <w:rPr>
                <w:lang w:eastAsia="ko-KR"/>
              </w:rPr>
            </w:pPr>
          </w:p>
        </w:tc>
        <w:tc>
          <w:tcPr>
            <w:tcW w:w="2833" w:type="dxa"/>
            <w:gridSpan w:val="3"/>
            <w:shd w:val="clear" w:color="auto" w:fill="auto"/>
            <w:vAlign w:val="center"/>
          </w:tcPr>
          <w:p w14:paraId="39A75BAD" w14:textId="4B49FC23" w:rsidR="00436CF1" w:rsidRPr="00874DD1" w:rsidRDefault="00436CF1" w:rsidP="00436CF1">
            <w:pPr>
              <w:pStyle w:val="TAL"/>
              <w:rPr>
                <w:lang w:eastAsia="ko-KR"/>
              </w:rPr>
            </w:pPr>
            <w:r w:rsidRPr="00874DD1">
              <w:rPr>
                <w:lang w:eastAsia="ko-KR"/>
              </w:rPr>
              <w:t xml:space="preserve">Public user id of user </w:t>
            </w:r>
            <w:r>
              <w:rPr>
                <w:lang w:eastAsia="ko-KR"/>
              </w:rPr>
              <w:t>C</w:t>
            </w:r>
          </w:p>
        </w:tc>
      </w:tr>
      <w:tr w:rsidR="00436CF1"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436CF1" w:rsidRPr="00874DD1" w:rsidRDefault="00436CF1" w:rsidP="00436CF1">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436CF1" w:rsidRPr="00874DD1" w:rsidRDefault="00436CF1" w:rsidP="00436CF1">
            <w:pPr>
              <w:pStyle w:val="TAL"/>
              <w:rPr>
                <w:lang w:eastAsia="ko-KR"/>
              </w:rPr>
            </w:pPr>
            <w:r w:rsidRPr="00874DD1">
              <w:rPr>
                <w:lang w:eastAsia="ko-KR"/>
              </w:rPr>
              <w:t>boolean</w:t>
            </w:r>
          </w:p>
        </w:tc>
        <w:tc>
          <w:tcPr>
            <w:tcW w:w="1701" w:type="dxa"/>
            <w:gridSpan w:val="3"/>
            <w:shd w:val="clear" w:color="auto" w:fill="auto"/>
          </w:tcPr>
          <w:p w14:paraId="54342B9F" w14:textId="77777777" w:rsidR="00436CF1" w:rsidRPr="00874DD1" w:rsidRDefault="00436CF1" w:rsidP="00436CF1">
            <w:pPr>
              <w:pStyle w:val="TAL"/>
              <w:rPr>
                <w:lang w:eastAsia="ko-KR"/>
              </w:rPr>
            </w:pPr>
          </w:p>
        </w:tc>
        <w:tc>
          <w:tcPr>
            <w:tcW w:w="1134" w:type="dxa"/>
            <w:gridSpan w:val="3"/>
            <w:shd w:val="clear" w:color="auto" w:fill="auto"/>
          </w:tcPr>
          <w:p w14:paraId="707A5776" w14:textId="77777777" w:rsidR="00436CF1" w:rsidRPr="00874DD1" w:rsidRDefault="00436CF1" w:rsidP="00436CF1">
            <w:pPr>
              <w:pStyle w:val="TAL"/>
              <w:rPr>
                <w:lang w:eastAsia="ko-KR"/>
              </w:rPr>
            </w:pPr>
          </w:p>
        </w:tc>
        <w:tc>
          <w:tcPr>
            <w:tcW w:w="2833" w:type="dxa"/>
            <w:gridSpan w:val="3"/>
            <w:shd w:val="clear" w:color="auto" w:fill="auto"/>
          </w:tcPr>
          <w:p w14:paraId="207A4EDE" w14:textId="77777777" w:rsidR="00436CF1" w:rsidRPr="00874DD1" w:rsidRDefault="00436CF1" w:rsidP="00436CF1">
            <w:pPr>
              <w:pStyle w:val="TAL"/>
              <w:rPr>
                <w:lang w:eastAsia="ko-KR"/>
              </w:rPr>
            </w:pPr>
            <w:r w:rsidRPr="00874DD1">
              <w:rPr>
                <w:lang w:eastAsia="ko-KR"/>
              </w:rPr>
              <w:t>If true the UE shall derive the public user id, private user id and home domain name from the IMSI for SIP registration</w:t>
            </w:r>
          </w:p>
        </w:tc>
      </w:tr>
      <w:tr w:rsidR="00436CF1"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436CF1" w:rsidRPr="00874DD1" w:rsidRDefault="00436CF1" w:rsidP="00436CF1">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7EBA2D35"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4765510D"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14E330DF" w14:textId="77777777" w:rsidR="00436CF1" w:rsidRPr="00874DD1" w:rsidRDefault="00436CF1" w:rsidP="00436CF1">
            <w:pPr>
              <w:pStyle w:val="TAL"/>
              <w:rPr>
                <w:b/>
              </w:rPr>
            </w:pPr>
          </w:p>
        </w:tc>
      </w:tr>
      <w:tr w:rsidR="00436CF1"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436CF1" w:rsidRPr="00874DD1" w:rsidRDefault="00436CF1" w:rsidP="00436CF1">
            <w:pPr>
              <w:pStyle w:val="TAL"/>
            </w:pPr>
            <w:r w:rsidRPr="00874DD1">
              <w:t>px_MCPTT_Group_A_ID</w:t>
            </w:r>
          </w:p>
        </w:tc>
        <w:tc>
          <w:tcPr>
            <w:tcW w:w="1514" w:type="dxa"/>
            <w:gridSpan w:val="3"/>
            <w:shd w:val="clear" w:color="auto" w:fill="auto"/>
          </w:tcPr>
          <w:p w14:paraId="76B183F7" w14:textId="77777777" w:rsidR="00436CF1" w:rsidRPr="00874DD1" w:rsidRDefault="00436CF1" w:rsidP="00436CF1">
            <w:pPr>
              <w:pStyle w:val="TAL"/>
            </w:pPr>
            <w:r w:rsidRPr="00874DD1">
              <w:t>charstring</w:t>
            </w:r>
          </w:p>
        </w:tc>
        <w:tc>
          <w:tcPr>
            <w:tcW w:w="1701" w:type="dxa"/>
            <w:gridSpan w:val="3"/>
            <w:shd w:val="clear" w:color="auto" w:fill="auto"/>
          </w:tcPr>
          <w:p w14:paraId="13208655" w14:textId="77777777" w:rsidR="00436CF1" w:rsidRPr="00874DD1" w:rsidRDefault="00436CF1" w:rsidP="00436CF1">
            <w:pPr>
              <w:pStyle w:val="TAL"/>
            </w:pPr>
            <w:r w:rsidRPr="00874DD1">
              <w:t>"mcptt-group-A@mcptt-op.gov"</w:t>
            </w:r>
          </w:p>
        </w:tc>
        <w:tc>
          <w:tcPr>
            <w:tcW w:w="1134" w:type="dxa"/>
            <w:gridSpan w:val="3"/>
            <w:shd w:val="clear" w:color="auto" w:fill="auto"/>
          </w:tcPr>
          <w:p w14:paraId="61CE180F" w14:textId="77777777" w:rsidR="00436CF1" w:rsidRPr="00874DD1" w:rsidRDefault="00436CF1" w:rsidP="00436CF1">
            <w:pPr>
              <w:pStyle w:val="TAL"/>
            </w:pPr>
          </w:p>
        </w:tc>
        <w:tc>
          <w:tcPr>
            <w:tcW w:w="2833" w:type="dxa"/>
            <w:gridSpan w:val="3"/>
            <w:shd w:val="clear" w:color="auto" w:fill="auto"/>
            <w:vAlign w:val="center"/>
          </w:tcPr>
          <w:p w14:paraId="3A7DE5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436CF1" w:rsidRPr="00874DD1" w:rsidRDefault="00436CF1" w:rsidP="00436CF1">
            <w:pPr>
              <w:pStyle w:val="TAL"/>
            </w:pPr>
            <w:r w:rsidRPr="00874DD1">
              <w:t>px_MCVideo_Group_A_ID</w:t>
            </w:r>
          </w:p>
        </w:tc>
        <w:tc>
          <w:tcPr>
            <w:tcW w:w="1514" w:type="dxa"/>
            <w:gridSpan w:val="3"/>
            <w:shd w:val="clear" w:color="auto" w:fill="auto"/>
          </w:tcPr>
          <w:p w14:paraId="52C64C0A" w14:textId="2C560D5A" w:rsidR="00436CF1" w:rsidRPr="00874DD1" w:rsidRDefault="00436CF1" w:rsidP="00436CF1">
            <w:pPr>
              <w:pStyle w:val="TAL"/>
            </w:pPr>
            <w:r w:rsidRPr="00874DD1">
              <w:t>charstring</w:t>
            </w:r>
          </w:p>
        </w:tc>
        <w:tc>
          <w:tcPr>
            <w:tcW w:w="1701" w:type="dxa"/>
            <w:gridSpan w:val="3"/>
            <w:shd w:val="clear" w:color="auto" w:fill="auto"/>
          </w:tcPr>
          <w:p w14:paraId="1C5FFC38" w14:textId="7C4B04AB" w:rsidR="00436CF1" w:rsidRPr="00874DD1" w:rsidRDefault="00436CF1" w:rsidP="00436CF1">
            <w:pPr>
              <w:pStyle w:val="TAL"/>
            </w:pPr>
            <w:r w:rsidRPr="00874DD1">
              <w:t>"mcvideo-group-A@mcptt-op.gov"</w:t>
            </w:r>
          </w:p>
        </w:tc>
        <w:tc>
          <w:tcPr>
            <w:tcW w:w="1134" w:type="dxa"/>
            <w:gridSpan w:val="3"/>
            <w:shd w:val="clear" w:color="auto" w:fill="auto"/>
          </w:tcPr>
          <w:p w14:paraId="295BA8FE" w14:textId="77777777" w:rsidR="00436CF1" w:rsidRPr="00874DD1" w:rsidRDefault="00436CF1" w:rsidP="00436CF1">
            <w:pPr>
              <w:pStyle w:val="TAL"/>
            </w:pPr>
          </w:p>
        </w:tc>
        <w:tc>
          <w:tcPr>
            <w:tcW w:w="2833" w:type="dxa"/>
            <w:gridSpan w:val="3"/>
            <w:shd w:val="clear" w:color="auto" w:fill="auto"/>
            <w:vAlign w:val="center"/>
          </w:tcPr>
          <w:p w14:paraId="3C6ED80A" w14:textId="64FEFF31"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436CF1" w:rsidRPr="00874DD1" w:rsidRDefault="00436CF1" w:rsidP="00436CF1">
            <w:pPr>
              <w:pStyle w:val="TAL"/>
            </w:pPr>
            <w:r w:rsidRPr="00874DD1">
              <w:t>px_MCData_Group_A_ID</w:t>
            </w:r>
          </w:p>
        </w:tc>
        <w:tc>
          <w:tcPr>
            <w:tcW w:w="1514" w:type="dxa"/>
            <w:gridSpan w:val="3"/>
            <w:shd w:val="clear" w:color="auto" w:fill="auto"/>
          </w:tcPr>
          <w:p w14:paraId="7E02815D" w14:textId="437C03BF" w:rsidR="00436CF1" w:rsidRPr="00874DD1" w:rsidRDefault="00436CF1" w:rsidP="00436CF1">
            <w:pPr>
              <w:pStyle w:val="TAL"/>
            </w:pPr>
            <w:r w:rsidRPr="00874DD1">
              <w:t>charstring</w:t>
            </w:r>
          </w:p>
        </w:tc>
        <w:tc>
          <w:tcPr>
            <w:tcW w:w="1701" w:type="dxa"/>
            <w:gridSpan w:val="3"/>
            <w:shd w:val="clear" w:color="auto" w:fill="auto"/>
          </w:tcPr>
          <w:p w14:paraId="4129CB1D" w14:textId="07A889EF" w:rsidR="00436CF1" w:rsidRPr="00874DD1" w:rsidRDefault="00436CF1" w:rsidP="00436CF1">
            <w:pPr>
              <w:pStyle w:val="TAL"/>
            </w:pPr>
            <w:r w:rsidRPr="00874DD1">
              <w:t>"mcdata-group-A@mcptt-op.gov"</w:t>
            </w:r>
          </w:p>
        </w:tc>
        <w:tc>
          <w:tcPr>
            <w:tcW w:w="1134" w:type="dxa"/>
            <w:gridSpan w:val="3"/>
            <w:shd w:val="clear" w:color="auto" w:fill="auto"/>
          </w:tcPr>
          <w:p w14:paraId="7B61FAF6" w14:textId="77777777" w:rsidR="00436CF1" w:rsidRPr="00874DD1" w:rsidRDefault="00436CF1" w:rsidP="00436CF1">
            <w:pPr>
              <w:pStyle w:val="TAL"/>
            </w:pPr>
          </w:p>
        </w:tc>
        <w:tc>
          <w:tcPr>
            <w:tcW w:w="2833" w:type="dxa"/>
            <w:gridSpan w:val="3"/>
            <w:shd w:val="clear" w:color="auto" w:fill="auto"/>
            <w:vAlign w:val="center"/>
          </w:tcPr>
          <w:p w14:paraId="78E5B0FD" w14:textId="67C05D9A"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436CF1" w:rsidRPr="00874DD1" w:rsidRDefault="00436CF1" w:rsidP="00436CF1">
            <w:pPr>
              <w:pStyle w:val="TAL"/>
            </w:pPr>
            <w:r w:rsidRPr="00874DD1">
              <w:t>px_MCPTT_Group_A_Name</w:t>
            </w:r>
          </w:p>
        </w:tc>
        <w:tc>
          <w:tcPr>
            <w:tcW w:w="1514" w:type="dxa"/>
            <w:gridSpan w:val="3"/>
            <w:shd w:val="clear" w:color="auto" w:fill="auto"/>
          </w:tcPr>
          <w:p w14:paraId="3BEB08FF" w14:textId="77777777" w:rsidR="00436CF1" w:rsidRPr="00874DD1" w:rsidRDefault="00436CF1" w:rsidP="00436CF1">
            <w:pPr>
              <w:pStyle w:val="TAL"/>
            </w:pPr>
            <w:r w:rsidRPr="00874DD1">
              <w:t>charstring</w:t>
            </w:r>
          </w:p>
        </w:tc>
        <w:tc>
          <w:tcPr>
            <w:tcW w:w="1701" w:type="dxa"/>
            <w:gridSpan w:val="3"/>
            <w:shd w:val="clear" w:color="auto" w:fill="auto"/>
          </w:tcPr>
          <w:p w14:paraId="42C4EF2F" w14:textId="77777777" w:rsidR="00436CF1" w:rsidRPr="00874DD1" w:rsidRDefault="00436CF1" w:rsidP="00436CF1">
            <w:pPr>
              <w:pStyle w:val="TAL"/>
            </w:pPr>
            <w:r w:rsidRPr="00874DD1">
              <w:t>"mcptt-group-A-name"</w:t>
            </w:r>
          </w:p>
        </w:tc>
        <w:tc>
          <w:tcPr>
            <w:tcW w:w="1134" w:type="dxa"/>
            <w:gridSpan w:val="3"/>
            <w:shd w:val="clear" w:color="auto" w:fill="auto"/>
          </w:tcPr>
          <w:p w14:paraId="1818C208" w14:textId="77777777" w:rsidR="00436CF1" w:rsidRPr="00874DD1" w:rsidRDefault="00436CF1" w:rsidP="00436CF1">
            <w:pPr>
              <w:pStyle w:val="TAL"/>
            </w:pPr>
          </w:p>
        </w:tc>
        <w:tc>
          <w:tcPr>
            <w:tcW w:w="2833" w:type="dxa"/>
            <w:gridSpan w:val="3"/>
            <w:shd w:val="clear" w:color="auto" w:fill="auto"/>
            <w:vAlign w:val="center"/>
          </w:tcPr>
          <w:p w14:paraId="08D86C39" w14:textId="77777777" w:rsidR="00436CF1" w:rsidRPr="00874DD1" w:rsidRDefault="00436CF1" w:rsidP="00436CF1">
            <w:pPr>
              <w:pStyle w:val="TAL"/>
            </w:pPr>
            <w:r w:rsidRPr="00874DD1">
              <w:rPr>
                <w:lang w:eastAsia="ko-KR"/>
              </w:rPr>
              <w:t>A human readable Group name for the group</w:t>
            </w:r>
          </w:p>
        </w:tc>
      </w:tr>
      <w:tr w:rsidR="00436CF1"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436CF1" w:rsidRPr="00874DD1" w:rsidRDefault="00436CF1" w:rsidP="00436CF1">
            <w:pPr>
              <w:pStyle w:val="TAL"/>
            </w:pPr>
            <w:r w:rsidRPr="00874DD1">
              <w:t>px_MCVideo_Group_A_Name</w:t>
            </w:r>
          </w:p>
        </w:tc>
        <w:tc>
          <w:tcPr>
            <w:tcW w:w="1514" w:type="dxa"/>
            <w:gridSpan w:val="3"/>
            <w:shd w:val="clear" w:color="auto" w:fill="auto"/>
          </w:tcPr>
          <w:p w14:paraId="4F64E364" w14:textId="36390F55" w:rsidR="00436CF1" w:rsidRPr="00874DD1" w:rsidRDefault="00436CF1" w:rsidP="00436CF1">
            <w:pPr>
              <w:pStyle w:val="TAL"/>
            </w:pPr>
            <w:r w:rsidRPr="00874DD1">
              <w:t>charstring</w:t>
            </w:r>
          </w:p>
        </w:tc>
        <w:tc>
          <w:tcPr>
            <w:tcW w:w="1701" w:type="dxa"/>
            <w:gridSpan w:val="3"/>
            <w:shd w:val="clear" w:color="auto" w:fill="auto"/>
          </w:tcPr>
          <w:p w14:paraId="6C746644" w14:textId="460E0BAB" w:rsidR="00436CF1" w:rsidRPr="00874DD1" w:rsidRDefault="00436CF1" w:rsidP="00436CF1">
            <w:pPr>
              <w:pStyle w:val="TAL"/>
            </w:pPr>
            <w:r w:rsidRPr="00874DD1">
              <w:t>"mcvideo-group-A-name"</w:t>
            </w:r>
          </w:p>
        </w:tc>
        <w:tc>
          <w:tcPr>
            <w:tcW w:w="1134" w:type="dxa"/>
            <w:gridSpan w:val="3"/>
            <w:shd w:val="clear" w:color="auto" w:fill="auto"/>
          </w:tcPr>
          <w:p w14:paraId="488430F8" w14:textId="77777777" w:rsidR="00436CF1" w:rsidRPr="00874DD1" w:rsidRDefault="00436CF1" w:rsidP="00436CF1">
            <w:pPr>
              <w:pStyle w:val="TAL"/>
            </w:pPr>
          </w:p>
        </w:tc>
        <w:tc>
          <w:tcPr>
            <w:tcW w:w="2833" w:type="dxa"/>
            <w:gridSpan w:val="3"/>
            <w:shd w:val="clear" w:color="auto" w:fill="auto"/>
            <w:vAlign w:val="center"/>
          </w:tcPr>
          <w:p w14:paraId="12577416" w14:textId="23E26628"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436CF1" w:rsidRPr="00874DD1" w:rsidRDefault="00436CF1" w:rsidP="00436CF1">
            <w:pPr>
              <w:pStyle w:val="TAL"/>
            </w:pPr>
            <w:r w:rsidRPr="00874DD1">
              <w:t>px_MCData_Group_A_Name</w:t>
            </w:r>
          </w:p>
        </w:tc>
        <w:tc>
          <w:tcPr>
            <w:tcW w:w="1514" w:type="dxa"/>
            <w:gridSpan w:val="3"/>
            <w:shd w:val="clear" w:color="auto" w:fill="auto"/>
          </w:tcPr>
          <w:p w14:paraId="7989062F" w14:textId="24735178" w:rsidR="00436CF1" w:rsidRPr="00874DD1" w:rsidRDefault="00436CF1" w:rsidP="00436CF1">
            <w:pPr>
              <w:pStyle w:val="TAL"/>
            </w:pPr>
            <w:r w:rsidRPr="00874DD1">
              <w:t>charstring</w:t>
            </w:r>
          </w:p>
        </w:tc>
        <w:tc>
          <w:tcPr>
            <w:tcW w:w="1701" w:type="dxa"/>
            <w:gridSpan w:val="3"/>
            <w:shd w:val="clear" w:color="auto" w:fill="auto"/>
          </w:tcPr>
          <w:p w14:paraId="18BF3216" w14:textId="77092582" w:rsidR="00436CF1" w:rsidRPr="00874DD1" w:rsidRDefault="00436CF1" w:rsidP="00436CF1">
            <w:pPr>
              <w:pStyle w:val="TAL"/>
            </w:pPr>
            <w:r w:rsidRPr="00874DD1">
              <w:t>"mcdata-group-A-name"</w:t>
            </w:r>
          </w:p>
        </w:tc>
        <w:tc>
          <w:tcPr>
            <w:tcW w:w="1134" w:type="dxa"/>
            <w:gridSpan w:val="3"/>
            <w:shd w:val="clear" w:color="auto" w:fill="auto"/>
          </w:tcPr>
          <w:p w14:paraId="79F136F4" w14:textId="77777777" w:rsidR="00436CF1" w:rsidRPr="00874DD1" w:rsidRDefault="00436CF1" w:rsidP="00436CF1">
            <w:pPr>
              <w:pStyle w:val="TAL"/>
            </w:pPr>
          </w:p>
        </w:tc>
        <w:tc>
          <w:tcPr>
            <w:tcW w:w="2833" w:type="dxa"/>
            <w:gridSpan w:val="3"/>
            <w:shd w:val="clear" w:color="auto" w:fill="auto"/>
            <w:vAlign w:val="center"/>
          </w:tcPr>
          <w:p w14:paraId="35D61AFD" w14:textId="34F0DFEB"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436CF1" w:rsidRPr="00874DD1" w:rsidRDefault="00436CF1" w:rsidP="00436CF1">
            <w:pPr>
              <w:pStyle w:val="TAL"/>
            </w:pPr>
            <w:r w:rsidRPr="00874DD1">
              <w:t>px_MCX_Group_A_Owner_Organization</w:t>
            </w:r>
          </w:p>
        </w:tc>
        <w:tc>
          <w:tcPr>
            <w:tcW w:w="1514" w:type="dxa"/>
            <w:gridSpan w:val="3"/>
            <w:shd w:val="clear" w:color="auto" w:fill="auto"/>
          </w:tcPr>
          <w:p w14:paraId="1F932DA1" w14:textId="77777777" w:rsidR="00436CF1" w:rsidRPr="00874DD1" w:rsidRDefault="00436CF1" w:rsidP="00436CF1">
            <w:pPr>
              <w:pStyle w:val="TAL"/>
            </w:pPr>
            <w:r w:rsidRPr="00874DD1">
              <w:t>charstring</w:t>
            </w:r>
          </w:p>
        </w:tc>
        <w:tc>
          <w:tcPr>
            <w:tcW w:w="1701" w:type="dxa"/>
            <w:gridSpan w:val="3"/>
            <w:shd w:val="clear" w:color="auto" w:fill="auto"/>
          </w:tcPr>
          <w:p w14:paraId="6C4A38E0" w14:textId="5F216A9D" w:rsidR="00436CF1" w:rsidRPr="00874DD1" w:rsidRDefault="00436CF1" w:rsidP="00436CF1">
            <w:pPr>
              <w:pStyle w:val="TAL"/>
            </w:pPr>
            <w:r w:rsidRPr="00874DD1">
              <w:t>"</w:t>
            </w:r>
            <w:r w:rsidRPr="00874DD1">
              <w:rPr>
                <w:rFonts w:cs="Arial"/>
                <w:szCs w:val="18"/>
              </w:rPr>
              <w:t>mcx-op.gov"</w:t>
            </w:r>
          </w:p>
        </w:tc>
        <w:tc>
          <w:tcPr>
            <w:tcW w:w="1134" w:type="dxa"/>
            <w:gridSpan w:val="3"/>
            <w:shd w:val="clear" w:color="auto" w:fill="auto"/>
          </w:tcPr>
          <w:p w14:paraId="7674DCD6" w14:textId="77777777" w:rsidR="00436CF1" w:rsidRPr="00874DD1" w:rsidRDefault="00436CF1" w:rsidP="00436CF1">
            <w:pPr>
              <w:pStyle w:val="TAL"/>
            </w:pPr>
          </w:p>
        </w:tc>
        <w:tc>
          <w:tcPr>
            <w:tcW w:w="2833" w:type="dxa"/>
            <w:gridSpan w:val="3"/>
            <w:shd w:val="clear" w:color="auto" w:fill="auto"/>
          </w:tcPr>
          <w:p w14:paraId="7C48FA7F" w14:textId="77777777" w:rsidR="00436CF1" w:rsidRPr="00874DD1" w:rsidRDefault="00436CF1" w:rsidP="00436CF1">
            <w:pPr>
              <w:pStyle w:val="TAL"/>
            </w:pPr>
            <w:r w:rsidRPr="00874DD1">
              <w:t xml:space="preserve">Indicates </w:t>
            </w:r>
            <w:r w:rsidRPr="00874DD1">
              <w:rPr>
                <w:lang w:eastAsia="ko-KR"/>
              </w:rPr>
              <w:t>the</w:t>
            </w:r>
            <w:r w:rsidRPr="00874DD1">
              <w:t xml:space="preserve"> group's owner organization the group belongs to. Ref. TS 24.483 [13].</w:t>
            </w:r>
          </w:p>
        </w:tc>
      </w:tr>
      <w:tr w:rsidR="00436CF1"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436CF1" w:rsidRPr="00874DD1" w:rsidRDefault="00436CF1" w:rsidP="00436CF1">
            <w:pPr>
              <w:pStyle w:val="TAL"/>
            </w:pPr>
            <w:r w:rsidRPr="00874DD1">
              <w:t>px_MCPTT_Group_A_preferred_VCodec</w:t>
            </w:r>
          </w:p>
        </w:tc>
        <w:tc>
          <w:tcPr>
            <w:tcW w:w="1514" w:type="dxa"/>
            <w:gridSpan w:val="3"/>
            <w:shd w:val="clear" w:color="auto" w:fill="auto"/>
          </w:tcPr>
          <w:p w14:paraId="470821C3" w14:textId="77777777" w:rsidR="00436CF1" w:rsidRPr="00874DD1" w:rsidRDefault="00436CF1" w:rsidP="00436CF1">
            <w:pPr>
              <w:pStyle w:val="TAL"/>
            </w:pPr>
            <w:r w:rsidRPr="00874DD1">
              <w:t>charstring</w:t>
            </w:r>
          </w:p>
        </w:tc>
        <w:tc>
          <w:tcPr>
            <w:tcW w:w="1701" w:type="dxa"/>
            <w:gridSpan w:val="3"/>
            <w:shd w:val="clear" w:color="auto" w:fill="auto"/>
          </w:tcPr>
          <w:p w14:paraId="1E040664" w14:textId="77777777" w:rsidR="00436CF1" w:rsidRPr="00874DD1" w:rsidRDefault="00436CF1" w:rsidP="00436CF1">
            <w:pPr>
              <w:pStyle w:val="TAL"/>
            </w:pPr>
            <w:r w:rsidRPr="00874DD1">
              <w:t>"AMR-WB"</w:t>
            </w:r>
          </w:p>
        </w:tc>
        <w:tc>
          <w:tcPr>
            <w:tcW w:w="1134" w:type="dxa"/>
            <w:gridSpan w:val="3"/>
            <w:shd w:val="clear" w:color="auto" w:fill="auto"/>
          </w:tcPr>
          <w:p w14:paraId="1B75E7EC" w14:textId="77777777" w:rsidR="00436CF1" w:rsidRPr="00874DD1" w:rsidRDefault="00436CF1" w:rsidP="00436CF1">
            <w:pPr>
              <w:pStyle w:val="TAL"/>
            </w:pPr>
          </w:p>
        </w:tc>
        <w:tc>
          <w:tcPr>
            <w:tcW w:w="2833" w:type="dxa"/>
            <w:gridSpan w:val="3"/>
            <w:shd w:val="clear" w:color="auto" w:fill="auto"/>
          </w:tcPr>
          <w:p w14:paraId="154F080D" w14:textId="77777777" w:rsidR="00436CF1" w:rsidRPr="00874DD1" w:rsidRDefault="00436CF1" w:rsidP="00436CF1">
            <w:pPr>
              <w:pStyle w:val="TAL"/>
            </w:pPr>
            <w:r w:rsidRPr="00874DD1">
              <w:t>Preferred voice codec for the group (a RTP payload). MCPTT clients shall support the AMR-WB codec.</w:t>
            </w:r>
          </w:p>
          <w:p w14:paraId="13F4A0DC" w14:textId="77777777" w:rsidR="00436CF1" w:rsidRPr="00874DD1" w:rsidRDefault="00436CF1" w:rsidP="00436CF1">
            <w:pPr>
              <w:pStyle w:val="TAL"/>
            </w:pPr>
            <w:r w:rsidRPr="00874DD1">
              <w:t>RFC 4566 [25]</w:t>
            </w:r>
          </w:p>
          <w:p w14:paraId="2ACBCC00" w14:textId="77777777" w:rsidR="00436CF1" w:rsidRPr="00874DD1" w:rsidRDefault="00436CF1" w:rsidP="00436CF1">
            <w:pPr>
              <w:pStyle w:val="TAL"/>
            </w:pPr>
            <w:r w:rsidRPr="00874DD1">
              <w:t>TS 26.171 [26]</w:t>
            </w:r>
          </w:p>
        </w:tc>
      </w:tr>
      <w:tr w:rsidR="00436CF1"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436CF1" w:rsidRPr="00874DD1" w:rsidRDefault="00436CF1" w:rsidP="00436CF1">
            <w:pPr>
              <w:pStyle w:val="TAL"/>
            </w:pPr>
            <w:r w:rsidRPr="00874DD1">
              <w:t>px_MCPTT_Group_B_ID</w:t>
            </w:r>
          </w:p>
        </w:tc>
        <w:tc>
          <w:tcPr>
            <w:tcW w:w="1514" w:type="dxa"/>
            <w:gridSpan w:val="3"/>
            <w:shd w:val="clear" w:color="auto" w:fill="auto"/>
          </w:tcPr>
          <w:p w14:paraId="6A846636" w14:textId="77777777" w:rsidR="00436CF1" w:rsidRPr="00874DD1" w:rsidRDefault="00436CF1" w:rsidP="00436CF1">
            <w:pPr>
              <w:pStyle w:val="TAL"/>
            </w:pPr>
            <w:r w:rsidRPr="00874DD1">
              <w:t>charstring</w:t>
            </w:r>
          </w:p>
        </w:tc>
        <w:tc>
          <w:tcPr>
            <w:tcW w:w="1701" w:type="dxa"/>
            <w:gridSpan w:val="3"/>
            <w:shd w:val="clear" w:color="auto" w:fill="auto"/>
          </w:tcPr>
          <w:p w14:paraId="745221EC" w14:textId="77777777" w:rsidR="00436CF1" w:rsidRPr="00874DD1" w:rsidRDefault="00436CF1" w:rsidP="00436CF1">
            <w:pPr>
              <w:pStyle w:val="TAL"/>
            </w:pPr>
            <w:r w:rsidRPr="00874DD1">
              <w:t>"mcptt-group-B@mcptt-op.gov"</w:t>
            </w:r>
          </w:p>
        </w:tc>
        <w:tc>
          <w:tcPr>
            <w:tcW w:w="1134" w:type="dxa"/>
            <w:gridSpan w:val="3"/>
            <w:shd w:val="clear" w:color="auto" w:fill="auto"/>
          </w:tcPr>
          <w:p w14:paraId="0DEC41B0" w14:textId="77777777" w:rsidR="00436CF1" w:rsidRPr="00874DD1" w:rsidRDefault="00436CF1" w:rsidP="00436CF1">
            <w:pPr>
              <w:pStyle w:val="TAL"/>
            </w:pPr>
          </w:p>
        </w:tc>
        <w:tc>
          <w:tcPr>
            <w:tcW w:w="2833" w:type="dxa"/>
            <w:gridSpan w:val="3"/>
            <w:shd w:val="clear" w:color="auto" w:fill="auto"/>
            <w:vAlign w:val="center"/>
          </w:tcPr>
          <w:p w14:paraId="3BA0C6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436CF1" w:rsidRPr="00874DD1" w:rsidRDefault="00436CF1" w:rsidP="00436CF1">
            <w:pPr>
              <w:pStyle w:val="TAL"/>
            </w:pPr>
            <w:r w:rsidRPr="00874DD1">
              <w:t>px_MCVideo_Group_B_ID</w:t>
            </w:r>
          </w:p>
        </w:tc>
        <w:tc>
          <w:tcPr>
            <w:tcW w:w="1514" w:type="dxa"/>
            <w:gridSpan w:val="3"/>
            <w:shd w:val="clear" w:color="auto" w:fill="auto"/>
          </w:tcPr>
          <w:p w14:paraId="44C7E0FF" w14:textId="77777777" w:rsidR="00436CF1" w:rsidRPr="00874DD1" w:rsidRDefault="00436CF1" w:rsidP="00436CF1">
            <w:pPr>
              <w:pStyle w:val="TAL"/>
            </w:pPr>
            <w:r w:rsidRPr="00874DD1">
              <w:t>charstring</w:t>
            </w:r>
          </w:p>
        </w:tc>
        <w:tc>
          <w:tcPr>
            <w:tcW w:w="1701" w:type="dxa"/>
            <w:gridSpan w:val="3"/>
            <w:shd w:val="clear" w:color="auto" w:fill="auto"/>
          </w:tcPr>
          <w:p w14:paraId="430F7D24" w14:textId="77777777" w:rsidR="00436CF1" w:rsidRPr="00874DD1" w:rsidRDefault="00436CF1" w:rsidP="00436CF1">
            <w:pPr>
              <w:pStyle w:val="TAL"/>
            </w:pPr>
            <w:r w:rsidRPr="00874DD1">
              <w:t>"mcvideo-group-B@mcptt-op.gov"</w:t>
            </w:r>
          </w:p>
        </w:tc>
        <w:tc>
          <w:tcPr>
            <w:tcW w:w="1134" w:type="dxa"/>
            <w:gridSpan w:val="3"/>
            <w:shd w:val="clear" w:color="auto" w:fill="auto"/>
          </w:tcPr>
          <w:p w14:paraId="44409423" w14:textId="77777777" w:rsidR="00436CF1" w:rsidRPr="00874DD1" w:rsidRDefault="00436CF1" w:rsidP="00436CF1">
            <w:pPr>
              <w:pStyle w:val="TAL"/>
            </w:pPr>
          </w:p>
        </w:tc>
        <w:tc>
          <w:tcPr>
            <w:tcW w:w="2833" w:type="dxa"/>
            <w:gridSpan w:val="3"/>
            <w:shd w:val="clear" w:color="auto" w:fill="auto"/>
            <w:vAlign w:val="center"/>
          </w:tcPr>
          <w:p w14:paraId="7C7FD62E"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436CF1" w:rsidRPr="00874DD1" w:rsidRDefault="00436CF1" w:rsidP="00436CF1">
            <w:pPr>
              <w:pStyle w:val="TAL"/>
            </w:pPr>
            <w:r w:rsidRPr="00874DD1">
              <w:t>px_MCData_Group_B_ID</w:t>
            </w:r>
          </w:p>
        </w:tc>
        <w:tc>
          <w:tcPr>
            <w:tcW w:w="1514" w:type="dxa"/>
            <w:gridSpan w:val="3"/>
            <w:shd w:val="clear" w:color="auto" w:fill="auto"/>
          </w:tcPr>
          <w:p w14:paraId="01B1B903" w14:textId="77777777" w:rsidR="00436CF1" w:rsidRPr="00874DD1" w:rsidRDefault="00436CF1" w:rsidP="00436CF1">
            <w:pPr>
              <w:pStyle w:val="TAL"/>
            </w:pPr>
            <w:r w:rsidRPr="00874DD1">
              <w:t>charstring</w:t>
            </w:r>
          </w:p>
        </w:tc>
        <w:tc>
          <w:tcPr>
            <w:tcW w:w="1701" w:type="dxa"/>
            <w:gridSpan w:val="3"/>
            <w:shd w:val="clear" w:color="auto" w:fill="auto"/>
          </w:tcPr>
          <w:p w14:paraId="1A136828" w14:textId="77777777" w:rsidR="00436CF1" w:rsidRPr="00874DD1" w:rsidRDefault="00436CF1" w:rsidP="00436CF1">
            <w:pPr>
              <w:pStyle w:val="TAL"/>
            </w:pPr>
            <w:r w:rsidRPr="00874DD1">
              <w:t>"mcdata-group-B@mcptt-op.gov"</w:t>
            </w:r>
          </w:p>
        </w:tc>
        <w:tc>
          <w:tcPr>
            <w:tcW w:w="1134" w:type="dxa"/>
            <w:gridSpan w:val="3"/>
            <w:shd w:val="clear" w:color="auto" w:fill="auto"/>
          </w:tcPr>
          <w:p w14:paraId="758F859F" w14:textId="77777777" w:rsidR="00436CF1" w:rsidRPr="00874DD1" w:rsidRDefault="00436CF1" w:rsidP="00436CF1">
            <w:pPr>
              <w:pStyle w:val="TAL"/>
            </w:pPr>
          </w:p>
        </w:tc>
        <w:tc>
          <w:tcPr>
            <w:tcW w:w="2833" w:type="dxa"/>
            <w:gridSpan w:val="3"/>
            <w:shd w:val="clear" w:color="auto" w:fill="auto"/>
            <w:vAlign w:val="center"/>
          </w:tcPr>
          <w:p w14:paraId="1E06135C"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436CF1" w:rsidRPr="00874DD1" w:rsidRDefault="00436CF1" w:rsidP="00436CF1">
            <w:pPr>
              <w:pStyle w:val="TAL"/>
            </w:pPr>
            <w:r w:rsidRPr="00874DD1">
              <w:t>px_MCPTT_Group_T_ID</w:t>
            </w:r>
          </w:p>
        </w:tc>
        <w:tc>
          <w:tcPr>
            <w:tcW w:w="1514" w:type="dxa"/>
            <w:gridSpan w:val="3"/>
            <w:shd w:val="clear" w:color="auto" w:fill="auto"/>
          </w:tcPr>
          <w:p w14:paraId="7106DB3D" w14:textId="77777777" w:rsidR="00436CF1" w:rsidRPr="00874DD1" w:rsidRDefault="00436CF1" w:rsidP="00436CF1">
            <w:pPr>
              <w:pStyle w:val="TAL"/>
            </w:pPr>
            <w:r w:rsidRPr="00874DD1">
              <w:t>charstring</w:t>
            </w:r>
          </w:p>
        </w:tc>
        <w:tc>
          <w:tcPr>
            <w:tcW w:w="1701" w:type="dxa"/>
            <w:gridSpan w:val="3"/>
            <w:shd w:val="clear" w:color="auto" w:fill="auto"/>
          </w:tcPr>
          <w:p w14:paraId="2F15A08F" w14:textId="77777777" w:rsidR="00436CF1" w:rsidRPr="00874DD1" w:rsidRDefault="00436CF1" w:rsidP="00436CF1">
            <w:pPr>
              <w:pStyle w:val="TAL"/>
            </w:pPr>
            <w:r w:rsidRPr="00874DD1">
              <w:t>"mcptt-group-</w:t>
            </w:r>
            <w:r w:rsidRPr="00874DD1">
              <w:lastRenderedPageBreak/>
              <w:t>T@mcptt-op.gov"</w:t>
            </w:r>
          </w:p>
        </w:tc>
        <w:tc>
          <w:tcPr>
            <w:tcW w:w="1134" w:type="dxa"/>
            <w:gridSpan w:val="3"/>
            <w:shd w:val="clear" w:color="auto" w:fill="auto"/>
          </w:tcPr>
          <w:p w14:paraId="6BBD48EA" w14:textId="77777777" w:rsidR="00436CF1" w:rsidRPr="00874DD1" w:rsidRDefault="00436CF1" w:rsidP="00436CF1">
            <w:pPr>
              <w:pStyle w:val="TAL"/>
            </w:pPr>
          </w:p>
        </w:tc>
        <w:tc>
          <w:tcPr>
            <w:tcW w:w="2833" w:type="dxa"/>
            <w:gridSpan w:val="3"/>
            <w:shd w:val="clear" w:color="auto" w:fill="auto"/>
            <w:vAlign w:val="center"/>
          </w:tcPr>
          <w:p w14:paraId="57A33756" w14:textId="77777777" w:rsidR="00436CF1" w:rsidRPr="00874DD1" w:rsidRDefault="00436CF1" w:rsidP="00436CF1">
            <w:pPr>
              <w:pStyle w:val="TAL"/>
            </w:pPr>
            <w:r w:rsidRPr="00874DD1">
              <w:rPr>
                <w:lang w:eastAsia="ko-KR"/>
              </w:rPr>
              <w:t xml:space="preserve">Group ID for a temporary group. </w:t>
            </w:r>
            <w:r w:rsidRPr="00874DD1">
              <w:rPr>
                <w:lang w:eastAsia="ko-KR"/>
              </w:rPr>
              <w:lastRenderedPageBreak/>
              <w:t xml:space="preserve">Value is an </w:t>
            </w:r>
            <w:r w:rsidRPr="00874DD1">
              <w:t>"uri" attribute specified in OMA OMA-TS-XDM_Group-V1_1 that indicates the group id. Ref. TS 24.483 [13].</w:t>
            </w:r>
          </w:p>
        </w:tc>
      </w:tr>
      <w:tr w:rsidR="00436CF1"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436CF1" w:rsidRPr="00874DD1" w:rsidRDefault="00436CF1" w:rsidP="00436CF1">
            <w:pPr>
              <w:pStyle w:val="TAL"/>
            </w:pPr>
            <w:r w:rsidRPr="00874DD1">
              <w:lastRenderedPageBreak/>
              <w:t>px_MCVideo_Group_T_ID</w:t>
            </w:r>
          </w:p>
        </w:tc>
        <w:tc>
          <w:tcPr>
            <w:tcW w:w="1514" w:type="dxa"/>
            <w:gridSpan w:val="3"/>
            <w:shd w:val="clear" w:color="auto" w:fill="auto"/>
          </w:tcPr>
          <w:p w14:paraId="6C0096C0" w14:textId="77777777" w:rsidR="00436CF1" w:rsidRPr="00874DD1" w:rsidRDefault="00436CF1" w:rsidP="00436CF1">
            <w:pPr>
              <w:pStyle w:val="TAL"/>
            </w:pPr>
            <w:r w:rsidRPr="00874DD1">
              <w:t>charstring</w:t>
            </w:r>
          </w:p>
        </w:tc>
        <w:tc>
          <w:tcPr>
            <w:tcW w:w="1701" w:type="dxa"/>
            <w:gridSpan w:val="3"/>
            <w:shd w:val="clear" w:color="auto" w:fill="auto"/>
          </w:tcPr>
          <w:p w14:paraId="6DA447C5" w14:textId="77777777" w:rsidR="00436CF1" w:rsidRPr="00874DD1" w:rsidRDefault="00436CF1" w:rsidP="00436CF1">
            <w:pPr>
              <w:pStyle w:val="TAL"/>
            </w:pPr>
            <w:r w:rsidRPr="00874DD1">
              <w:t>"mcvideo-group-T@mcptt-op.gov"</w:t>
            </w:r>
          </w:p>
        </w:tc>
        <w:tc>
          <w:tcPr>
            <w:tcW w:w="1134" w:type="dxa"/>
            <w:gridSpan w:val="3"/>
            <w:shd w:val="clear" w:color="auto" w:fill="auto"/>
          </w:tcPr>
          <w:p w14:paraId="526252DE" w14:textId="77777777" w:rsidR="00436CF1" w:rsidRPr="00874DD1" w:rsidRDefault="00436CF1" w:rsidP="00436CF1">
            <w:pPr>
              <w:pStyle w:val="TAL"/>
            </w:pPr>
          </w:p>
        </w:tc>
        <w:tc>
          <w:tcPr>
            <w:tcW w:w="2833" w:type="dxa"/>
            <w:gridSpan w:val="3"/>
            <w:shd w:val="clear" w:color="auto" w:fill="auto"/>
            <w:vAlign w:val="center"/>
          </w:tcPr>
          <w:p w14:paraId="2111E3B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436CF1" w:rsidRPr="00874DD1" w:rsidRDefault="00436CF1" w:rsidP="00436CF1">
            <w:pPr>
              <w:pStyle w:val="TAL"/>
            </w:pPr>
            <w:r w:rsidRPr="00874DD1">
              <w:t>px_MCData_Group_T_ID</w:t>
            </w:r>
          </w:p>
        </w:tc>
        <w:tc>
          <w:tcPr>
            <w:tcW w:w="1514" w:type="dxa"/>
            <w:gridSpan w:val="3"/>
            <w:shd w:val="clear" w:color="auto" w:fill="auto"/>
          </w:tcPr>
          <w:p w14:paraId="211B6111" w14:textId="77777777" w:rsidR="00436CF1" w:rsidRPr="00874DD1" w:rsidRDefault="00436CF1" w:rsidP="00436CF1">
            <w:pPr>
              <w:pStyle w:val="TAL"/>
            </w:pPr>
            <w:r w:rsidRPr="00874DD1">
              <w:t>charstring</w:t>
            </w:r>
          </w:p>
        </w:tc>
        <w:tc>
          <w:tcPr>
            <w:tcW w:w="1701" w:type="dxa"/>
            <w:gridSpan w:val="3"/>
            <w:shd w:val="clear" w:color="auto" w:fill="auto"/>
          </w:tcPr>
          <w:p w14:paraId="32679022" w14:textId="77777777" w:rsidR="00436CF1" w:rsidRPr="00874DD1" w:rsidRDefault="00436CF1" w:rsidP="00436CF1">
            <w:pPr>
              <w:pStyle w:val="TAL"/>
            </w:pPr>
            <w:r w:rsidRPr="00874DD1">
              <w:t>"mcdata-group-T@mcptt-op.gov"</w:t>
            </w:r>
          </w:p>
        </w:tc>
        <w:tc>
          <w:tcPr>
            <w:tcW w:w="1134" w:type="dxa"/>
            <w:gridSpan w:val="3"/>
            <w:shd w:val="clear" w:color="auto" w:fill="auto"/>
          </w:tcPr>
          <w:p w14:paraId="4A1142B7" w14:textId="77777777" w:rsidR="00436CF1" w:rsidRPr="00874DD1" w:rsidRDefault="00436CF1" w:rsidP="00436CF1">
            <w:pPr>
              <w:pStyle w:val="TAL"/>
            </w:pPr>
          </w:p>
        </w:tc>
        <w:tc>
          <w:tcPr>
            <w:tcW w:w="2833" w:type="dxa"/>
            <w:gridSpan w:val="3"/>
            <w:shd w:val="clear" w:color="auto" w:fill="auto"/>
            <w:vAlign w:val="center"/>
          </w:tcPr>
          <w:p w14:paraId="1339429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436CF1" w:rsidRPr="00874DD1" w:rsidRDefault="00436CF1" w:rsidP="00436CF1">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1469CAA0"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398F0F87"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405378BF" w14:textId="77777777" w:rsidR="00436CF1" w:rsidRPr="00874DD1" w:rsidRDefault="00436CF1" w:rsidP="00436CF1">
            <w:pPr>
              <w:pStyle w:val="TAL"/>
              <w:rPr>
                <w:b/>
              </w:rPr>
            </w:pPr>
          </w:p>
        </w:tc>
      </w:tr>
      <w:tr w:rsidR="00436CF1"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436CF1" w:rsidRPr="00874DD1" w:rsidRDefault="00436CF1" w:rsidP="00436CF1">
            <w:pPr>
              <w:pStyle w:val="TAL"/>
            </w:pPr>
            <w:r w:rsidRPr="00874DD1">
              <w:t>px_MCX_APN</w:t>
            </w:r>
          </w:p>
        </w:tc>
        <w:tc>
          <w:tcPr>
            <w:tcW w:w="1514" w:type="dxa"/>
            <w:gridSpan w:val="3"/>
            <w:shd w:val="clear" w:color="auto" w:fill="auto"/>
            <w:vAlign w:val="center"/>
          </w:tcPr>
          <w:p w14:paraId="1CEA4C32" w14:textId="77777777" w:rsidR="00436CF1" w:rsidRPr="00874DD1" w:rsidRDefault="00436CF1" w:rsidP="00436CF1">
            <w:pPr>
              <w:pStyle w:val="TAL"/>
            </w:pPr>
            <w:r w:rsidRPr="00874DD1">
              <w:t>charstring</w:t>
            </w:r>
          </w:p>
        </w:tc>
        <w:tc>
          <w:tcPr>
            <w:tcW w:w="1701" w:type="dxa"/>
            <w:gridSpan w:val="3"/>
            <w:shd w:val="clear" w:color="auto" w:fill="auto"/>
            <w:vAlign w:val="center"/>
          </w:tcPr>
          <w:p w14:paraId="6379C8FE" w14:textId="51EF685B" w:rsidR="00436CF1" w:rsidRPr="00874DD1" w:rsidRDefault="00436CF1" w:rsidP="00436CF1">
            <w:pPr>
              <w:pStyle w:val="TAL"/>
            </w:pPr>
            <w:r w:rsidRPr="00874DD1">
              <w:t>"mcx-apn"</w:t>
            </w:r>
          </w:p>
        </w:tc>
        <w:tc>
          <w:tcPr>
            <w:tcW w:w="1134" w:type="dxa"/>
            <w:gridSpan w:val="3"/>
            <w:shd w:val="clear" w:color="auto" w:fill="auto"/>
            <w:vAlign w:val="center"/>
          </w:tcPr>
          <w:p w14:paraId="5220A644" w14:textId="77777777" w:rsidR="00436CF1" w:rsidRPr="00874DD1" w:rsidDel="00205587" w:rsidRDefault="00436CF1" w:rsidP="00436CF1">
            <w:pPr>
              <w:pStyle w:val="TAL"/>
            </w:pPr>
          </w:p>
        </w:tc>
        <w:tc>
          <w:tcPr>
            <w:tcW w:w="2833" w:type="dxa"/>
            <w:gridSpan w:val="3"/>
            <w:shd w:val="clear" w:color="auto" w:fill="auto"/>
            <w:vAlign w:val="center"/>
          </w:tcPr>
          <w:p w14:paraId="4997716B" w14:textId="444F429D" w:rsidR="00436CF1" w:rsidRPr="00874DD1" w:rsidRDefault="00436CF1" w:rsidP="00436CF1">
            <w:pPr>
              <w:pStyle w:val="TAL"/>
            </w:pPr>
            <w:r w:rsidRPr="00874DD1">
              <w:rPr>
                <w:rFonts w:eastAsia="MS PGothic"/>
              </w:rPr>
              <w:t>A single APN which the UE shall use to access each and all MCX relevant services.</w:t>
            </w:r>
          </w:p>
          <w:p w14:paraId="51E6F33B" w14:textId="77777777" w:rsidR="00436CF1" w:rsidRPr="00874DD1" w:rsidRDefault="00436CF1" w:rsidP="00436CF1">
            <w:pPr>
              <w:pStyle w:val="TAL"/>
            </w:pPr>
            <w:r w:rsidRPr="00874DD1">
              <w:t>The APN is provided in the initial UE configuration as specified in TS 36.579-1 [2] Table 5.5.8.1-1.</w:t>
            </w:r>
          </w:p>
        </w:tc>
      </w:tr>
      <w:tr w:rsidR="00436CF1"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436CF1" w:rsidRPr="00874DD1" w:rsidRDefault="00436CF1" w:rsidP="00436CF1">
            <w:pPr>
              <w:pStyle w:val="TAL"/>
            </w:pPr>
            <w:r w:rsidRPr="00874DD1">
              <w:t>px_MCX_InitialRegistration_TypeOfPDN1</w:t>
            </w:r>
          </w:p>
        </w:tc>
        <w:tc>
          <w:tcPr>
            <w:tcW w:w="1514" w:type="dxa"/>
            <w:gridSpan w:val="3"/>
            <w:shd w:val="clear" w:color="auto" w:fill="auto"/>
            <w:vAlign w:val="center"/>
          </w:tcPr>
          <w:p w14:paraId="10FAD3B0"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0197C6A1" w14:textId="77777777" w:rsidR="00436CF1" w:rsidRPr="00874DD1" w:rsidRDefault="00436CF1" w:rsidP="00436CF1">
            <w:pPr>
              <w:pStyle w:val="TAL"/>
            </w:pPr>
            <w:r w:rsidRPr="00874DD1">
              <w:t>mcx</w:t>
            </w:r>
          </w:p>
        </w:tc>
        <w:tc>
          <w:tcPr>
            <w:tcW w:w="1134" w:type="dxa"/>
            <w:gridSpan w:val="3"/>
            <w:shd w:val="clear" w:color="auto" w:fill="auto"/>
            <w:vAlign w:val="center"/>
          </w:tcPr>
          <w:p w14:paraId="36ABD11A" w14:textId="77777777" w:rsidR="00436CF1" w:rsidRPr="00874DD1" w:rsidDel="00205587" w:rsidRDefault="00436CF1" w:rsidP="00436CF1">
            <w:pPr>
              <w:pStyle w:val="TAL"/>
            </w:pPr>
            <w:r w:rsidRPr="00874DD1">
              <w:t>ims, internet, mcx</w:t>
            </w:r>
          </w:p>
        </w:tc>
        <w:tc>
          <w:tcPr>
            <w:tcW w:w="2833" w:type="dxa"/>
            <w:gridSpan w:val="3"/>
            <w:shd w:val="clear" w:color="auto" w:fill="auto"/>
            <w:vAlign w:val="center"/>
          </w:tcPr>
          <w:p w14:paraId="78819847" w14:textId="77777777" w:rsidR="00436CF1" w:rsidRPr="00874DD1" w:rsidRDefault="00436CF1" w:rsidP="00436CF1">
            <w:pPr>
              <w:pStyle w:val="TAL"/>
              <w:rPr>
                <w:rFonts w:eastAsia="MS PGothic"/>
              </w:rPr>
            </w:pPr>
            <w:r w:rsidRPr="00874DD1">
              <w:t>First PDN registered during initial registration (either ‘ims’ or ‘internet’ or ‘mcx’; ‘none’ is not applicable as first PDN)</w:t>
            </w:r>
          </w:p>
        </w:tc>
      </w:tr>
      <w:tr w:rsidR="00436CF1"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436CF1" w:rsidRPr="00874DD1" w:rsidRDefault="00436CF1" w:rsidP="00436CF1">
            <w:pPr>
              <w:pStyle w:val="TAL"/>
            </w:pPr>
            <w:r w:rsidRPr="00874DD1">
              <w:t>px_MCX_InitialRegistration_TypeOfPDN2</w:t>
            </w:r>
          </w:p>
        </w:tc>
        <w:tc>
          <w:tcPr>
            <w:tcW w:w="1514" w:type="dxa"/>
            <w:gridSpan w:val="3"/>
            <w:shd w:val="clear" w:color="auto" w:fill="auto"/>
            <w:vAlign w:val="center"/>
          </w:tcPr>
          <w:p w14:paraId="62F74428"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42FEA4CC" w14:textId="77777777" w:rsidR="00436CF1" w:rsidRPr="00874DD1" w:rsidRDefault="00436CF1" w:rsidP="00436CF1">
            <w:pPr>
              <w:pStyle w:val="TAL"/>
            </w:pPr>
            <w:r w:rsidRPr="00874DD1">
              <w:t>none</w:t>
            </w:r>
          </w:p>
        </w:tc>
        <w:tc>
          <w:tcPr>
            <w:tcW w:w="1134" w:type="dxa"/>
            <w:gridSpan w:val="3"/>
            <w:shd w:val="clear" w:color="auto" w:fill="auto"/>
            <w:vAlign w:val="center"/>
          </w:tcPr>
          <w:p w14:paraId="3E050006"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60DEBED1" w14:textId="77777777" w:rsidR="00436CF1" w:rsidRPr="00874DD1" w:rsidRDefault="00436CF1" w:rsidP="00436CF1">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436CF1"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436CF1" w:rsidRPr="00874DD1" w:rsidRDefault="00436CF1" w:rsidP="00436CF1">
            <w:pPr>
              <w:pStyle w:val="TAL"/>
            </w:pPr>
            <w:r w:rsidRPr="00874DD1">
              <w:t>px_MCX_InitialRegistration_TypeOfPDN3</w:t>
            </w:r>
          </w:p>
        </w:tc>
        <w:tc>
          <w:tcPr>
            <w:tcW w:w="1514" w:type="dxa"/>
            <w:gridSpan w:val="3"/>
            <w:shd w:val="clear" w:color="auto" w:fill="auto"/>
            <w:vAlign w:val="center"/>
          </w:tcPr>
          <w:p w14:paraId="0BE4E075"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66839FE0" w14:textId="77777777" w:rsidR="00436CF1" w:rsidRPr="00874DD1" w:rsidRDefault="00436CF1" w:rsidP="00436CF1">
            <w:pPr>
              <w:pStyle w:val="TAL"/>
            </w:pPr>
            <w:r w:rsidRPr="00874DD1">
              <w:t>none</w:t>
            </w:r>
          </w:p>
        </w:tc>
        <w:tc>
          <w:tcPr>
            <w:tcW w:w="1134" w:type="dxa"/>
            <w:gridSpan w:val="3"/>
            <w:shd w:val="clear" w:color="auto" w:fill="auto"/>
            <w:vAlign w:val="center"/>
          </w:tcPr>
          <w:p w14:paraId="62993721"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2AE4D644" w14:textId="77777777" w:rsidR="00436CF1" w:rsidRPr="00874DD1" w:rsidRDefault="00436CF1" w:rsidP="00436CF1">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436CF1"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436CF1" w:rsidRPr="00874DD1" w:rsidRDefault="00436CF1" w:rsidP="00436CF1">
            <w:pPr>
              <w:pStyle w:val="TAL"/>
            </w:pPr>
            <w:r w:rsidRPr="00874DD1">
              <w:t>px_MCX_CoordinateLatitude_Client_B</w:t>
            </w:r>
          </w:p>
        </w:tc>
        <w:tc>
          <w:tcPr>
            <w:tcW w:w="1514" w:type="dxa"/>
            <w:gridSpan w:val="3"/>
            <w:shd w:val="clear" w:color="auto" w:fill="auto"/>
            <w:vAlign w:val="center"/>
          </w:tcPr>
          <w:p w14:paraId="40BC7C37" w14:textId="79C2CF82" w:rsidR="00436CF1" w:rsidRPr="00874DD1" w:rsidRDefault="00436CF1" w:rsidP="00436CF1">
            <w:pPr>
              <w:pStyle w:val="TAL"/>
            </w:pPr>
            <w:r w:rsidRPr="00874DD1">
              <w:t>float</w:t>
            </w:r>
          </w:p>
        </w:tc>
        <w:tc>
          <w:tcPr>
            <w:tcW w:w="1701" w:type="dxa"/>
            <w:gridSpan w:val="3"/>
            <w:shd w:val="clear" w:color="auto" w:fill="auto"/>
            <w:vAlign w:val="center"/>
          </w:tcPr>
          <w:p w14:paraId="19F62F10" w14:textId="419FA8A9" w:rsidR="00436CF1" w:rsidRPr="00874DD1" w:rsidRDefault="00436CF1" w:rsidP="00436CF1">
            <w:pPr>
              <w:pStyle w:val="TAL"/>
            </w:pPr>
            <w:r w:rsidRPr="00874DD1">
              <w:t>none</w:t>
            </w:r>
          </w:p>
        </w:tc>
        <w:tc>
          <w:tcPr>
            <w:tcW w:w="1134" w:type="dxa"/>
            <w:gridSpan w:val="3"/>
            <w:shd w:val="clear" w:color="auto" w:fill="auto"/>
            <w:vAlign w:val="center"/>
          </w:tcPr>
          <w:p w14:paraId="14782D91" w14:textId="77777777" w:rsidR="00436CF1" w:rsidRPr="00874DD1" w:rsidRDefault="00436CF1" w:rsidP="00436CF1">
            <w:pPr>
              <w:pStyle w:val="TAL"/>
            </w:pPr>
          </w:p>
        </w:tc>
        <w:tc>
          <w:tcPr>
            <w:tcW w:w="2833" w:type="dxa"/>
            <w:gridSpan w:val="3"/>
            <w:shd w:val="clear" w:color="auto" w:fill="auto"/>
            <w:vAlign w:val="center"/>
          </w:tcPr>
          <w:p w14:paraId="6178C25B" w14:textId="25162DBE" w:rsidR="00436CF1" w:rsidRPr="00874DD1" w:rsidRDefault="00436CF1" w:rsidP="00436CF1">
            <w:pPr>
              <w:pStyle w:val="TAL"/>
            </w:pPr>
            <w:r w:rsidRPr="00874DD1">
              <w:t>Simulated latitude value sent to the UE to inform about Client_B location</w:t>
            </w:r>
          </w:p>
        </w:tc>
      </w:tr>
      <w:tr w:rsidR="00436CF1"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436CF1" w:rsidRPr="00874DD1" w:rsidRDefault="00436CF1" w:rsidP="00436CF1">
            <w:pPr>
              <w:pStyle w:val="TAL"/>
            </w:pPr>
            <w:r w:rsidRPr="00874DD1">
              <w:t>px_MCX_CoordinateLongitude_Client_B</w:t>
            </w:r>
          </w:p>
        </w:tc>
        <w:tc>
          <w:tcPr>
            <w:tcW w:w="1514" w:type="dxa"/>
            <w:gridSpan w:val="3"/>
            <w:shd w:val="clear" w:color="auto" w:fill="auto"/>
            <w:vAlign w:val="center"/>
          </w:tcPr>
          <w:p w14:paraId="147DD4B1" w14:textId="29D447EB" w:rsidR="00436CF1" w:rsidRPr="00874DD1" w:rsidRDefault="00436CF1" w:rsidP="00436CF1">
            <w:pPr>
              <w:pStyle w:val="TAL"/>
            </w:pPr>
            <w:r w:rsidRPr="00874DD1">
              <w:t>float</w:t>
            </w:r>
          </w:p>
        </w:tc>
        <w:tc>
          <w:tcPr>
            <w:tcW w:w="1701" w:type="dxa"/>
            <w:gridSpan w:val="3"/>
            <w:shd w:val="clear" w:color="auto" w:fill="auto"/>
            <w:vAlign w:val="center"/>
          </w:tcPr>
          <w:p w14:paraId="3A5547F8" w14:textId="4FD7D17F" w:rsidR="00436CF1" w:rsidRPr="00874DD1" w:rsidRDefault="00436CF1" w:rsidP="00436CF1">
            <w:pPr>
              <w:pStyle w:val="TAL"/>
            </w:pPr>
            <w:r w:rsidRPr="00874DD1">
              <w:t>none</w:t>
            </w:r>
          </w:p>
        </w:tc>
        <w:tc>
          <w:tcPr>
            <w:tcW w:w="1134" w:type="dxa"/>
            <w:gridSpan w:val="3"/>
            <w:shd w:val="clear" w:color="auto" w:fill="auto"/>
            <w:vAlign w:val="center"/>
          </w:tcPr>
          <w:p w14:paraId="74B6BB60" w14:textId="77777777" w:rsidR="00436CF1" w:rsidRPr="00874DD1" w:rsidRDefault="00436CF1" w:rsidP="00436CF1">
            <w:pPr>
              <w:pStyle w:val="TAL"/>
            </w:pPr>
          </w:p>
        </w:tc>
        <w:tc>
          <w:tcPr>
            <w:tcW w:w="2833" w:type="dxa"/>
            <w:gridSpan w:val="3"/>
            <w:shd w:val="clear" w:color="auto" w:fill="auto"/>
            <w:vAlign w:val="center"/>
          </w:tcPr>
          <w:p w14:paraId="213F3A41" w14:textId="258CC7C9" w:rsidR="00436CF1" w:rsidRPr="00874DD1" w:rsidRDefault="00436CF1" w:rsidP="00436CF1">
            <w:pPr>
              <w:pStyle w:val="TAL"/>
            </w:pPr>
            <w:r w:rsidRPr="00874DD1">
              <w:t>Simulated longitude value sent to the UE to inform about Client_B location</w:t>
            </w:r>
          </w:p>
        </w:tc>
      </w:tr>
      <w:tr w:rsidR="00436CF1"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436CF1" w:rsidRPr="00874DD1" w:rsidRDefault="00436CF1" w:rsidP="00436CF1">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gridAfter w:val="1"/>
          <w:wAfter w:w="33" w:type="dxa"/>
          <w:jc w:val="center"/>
        </w:trPr>
        <w:tc>
          <w:tcPr>
            <w:tcW w:w="2728" w:type="dxa"/>
            <w:gridSpan w:val="2"/>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gridSpan w:val="2"/>
            <w:shd w:val="clear" w:color="auto" w:fill="auto"/>
          </w:tcPr>
          <w:p w14:paraId="723DF5A8" w14:textId="4E7F0AD8" w:rsidR="00436CF1" w:rsidRPr="00874DD1" w:rsidRDefault="00436CF1" w:rsidP="00436CF1">
            <w:pPr>
              <w:pStyle w:val="TAL"/>
            </w:pPr>
            <w:r w:rsidRPr="00874DD1">
              <w:t>charstring</w:t>
            </w:r>
          </w:p>
        </w:tc>
        <w:tc>
          <w:tcPr>
            <w:tcW w:w="3128" w:type="dxa"/>
            <w:gridSpan w:val="2"/>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gridSpan w:val="2"/>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gridAfter w:val="1"/>
          <w:wAfter w:w="33" w:type="dxa"/>
          <w:jc w:val="center"/>
        </w:trPr>
        <w:tc>
          <w:tcPr>
            <w:tcW w:w="2728" w:type="dxa"/>
            <w:gridSpan w:val="2"/>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gridSpan w:val="2"/>
            <w:shd w:val="clear" w:color="auto" w:fill="auto"/>
          </w:tcPr>
          <w:p w14:paraId="58894EFB" w14:textId="331F1531" w:rsidR="00436CF1" w:rsidRPr="00874DD1" w:rsidRDefault="00436CF1" w:rsidP="00436CF1">
            <w:pPr>
              <w:pStyle w:val="TAL"/>
            </w:pPr>
            <w:r w:rsidRPr="00874DD1">
              <w:t>charstring</w:t>
            </w:r>
          </w:p>
        </w:tc>
        <w:tc>
          <w:tcPr>
            <w:tcW w:w="3128" w:type="dxa"/>
            <w:gridSpan w:val="2"/>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gridSpan w:val="2"/>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436CF1" w:rsidRPr="00874DD1" w:rsidRDefault="00436CF1" w:rsidP="005A46A8">
            <w:pPr>
              <w:pStyle w:val="TAL"/>
            </w:pPr>
            <w:r w:rsidRPr="00874DD1">
              <w:t>tsc_MCX_SessionID_B</w:t>
            </w:r>
          </w:p>
        </w:tc>
        <w:tc>
          <w:tcPr>
            <w:tcW w:w="1509" w:type="dxa"/>
            <w:gridSpan w:val="2"/>
            <w:shd w:val="clear" w:color="auto" w:fill="auto"/>
          </w:tcPr>
          <w:p w14:paraId="5B6364B1" w14:textId="77777777" w:rsidR="00436CF1" w:rsidRPr="00874DD1" w:rsidRDefault="00436CF1" w:rsidP="005A46A8">
            <w:pPr>
              <w:pStyle w:val="TAL"/>
            </w:pPr>
            <w:r w:rsidRPr="00874DD1">
              <w:t>charstring</w:t>
            </w:r>
          </w:p>
        </w:tc>
        <w:tc>
          <w:tcPr>
            <w:tcW w:w="3128" w:type="dxa"/>
            <w:gridSpan w:val="2"/>
            <w:shd w:val="clear" w:color="auto" w:fill="auto"/>
          </w:tcPr>
          <w:p w14:paraId="0F1ABFD5" w14:textId="77777777" w:rsidR="00436CF1" w:rsidRPr="00874DD1" w:rsidRDefault="00436CF1" w:rsidP="005A46A8">
            <w:pPr>
              <w:pStyle w:val="TAL"/>
            </w:pPr>
            <w:r w:rsidRPr="00874DD1">
              <w:t>"sip:" &amp; "sessionB@cf." &amp; px_MCX_DomainName_Organization_A</w:t>
            </w:r>
          </w:p>
        </w:tc>
        <w:tc>
          <w:tcPr>
            <w:tcW w:w="2268" w:type="dxa"/>
            <w:gridSpan w:val="2"/>
            <w:shd w:val="clear" w:color="auto" w:fill="auto"/>
            <w:vAlign w:val="center"/>
          </w:tcPr>
          <w:p w14:paraId="103E0694" w14:textId="77777777" w:rsidR="00436CF1" w:rsidRPr="00874DD1" w:rsidRDefault="00436CF1" w:rsidP="005A46A8">
            <w:pPr>
              <w:pStyle w:val="TAL"/>
            </w:pPr>
            <w:r w:rsidRPr="00874DD1">
              <w:t>The URI of the MCPTT session B identity. Ref. TS 24.483 [13]. SIP URI according to TS 24.379 [9] clause 4.5.</w:t>
            </w:r>
          </w:p>
        </w:tc>
      </w:tr>
      <w:tr w:rsidR="00436CF1" w:rsidRPr="00874DD1" w14:paraId="3F9F8F85" w14:textId="77777777" w:rsidTr="00EC6677">
        <w:trPr>
          <w:gridAfter w:val="1"/>
          <w:wAfter w:w="33" w:type="dxa"/>
          <w:jc w:val="center"/>
        </w:trPr>
        <w:tc>
          <w:tcPr>
            <w:tcW w:w="2728" w:type="dxa"/>
            <w:gridSpan w:val="2"/>
            <w:shd w:val="clear" w:color="auto" w:fill="auto"/>
            <w:noWrap/>
          </w:tcPr>
          <w:p w14:paraId="4683290D" w14:textId="6A63D7DE" w:rsidR="00436CF1" w:rsidRPr="00874DD1" w:rsidRDefault="00436CF1" w:rsidP="005A46A8">
            <w:pPr>
              <w:pStyle w:val="TAL"/>
            </w:pPr>
            <w:r w:rsidRPr="00874DD1">
              <w:t>tsc_MC</w:t>
            </w:r>
            <w:r>
              <w:t>PTT</w:t>
            </w:r>
            <w:r w:rsidRPr="00874DD1">
              <w:t>_SessionId</w:t>
            </w:r>
          </w:p>
        </w:tc>
        <w:tc>
          <w:tcPr>
            <w:tcW w:w="1509" w:type="dxa"/>
            <w:gridSpan w:val="2"/>
            <w:shd w:val="clear" w:color="auto" w:fill="auto"/>
          </w:tcPr>
          <w:p w14:paraId="30CABA70" w14:textId="135D5E81" w:rsidR="00436CF1" w:rsidRPr="00874DD1" w:rsidRDefault="00436CF1" w:rsidP="005A46A8">
            <w:pPr>
              <w:pStyle w:val="TAL"/>
            </w:pPr>
            <w:r w:rsidRPr="00874DD1">
              <w:t>charstring</w:t>
            </w:r>
          </w:p>
        </w:tc>
        <w:tc>
          <w:tcPr>
            <w:tcW w:w="3128" w:type="dxa"/>
            <w:gridSpan w:val="2"/>
            <w:shd w:val="clear" w:color="auto" w:fill="auto"/>
          </w:tcPr>
          <w:p w14:paraId="6C5F25B0" w14:textId="7FFF4231" w:rsidR="00436CF1" w:rsidRPr="00874DD1" w:rsidRDefault="00436CF1" w:rsidP="005A46A8">
            <w:pPr>
              <w:pStyle w:val="TAL"/>
            </w:pPr>
            <w:r w:rsidRPr="009A3F27">
              <w:t>"sip:" &amp; "mc</w:t>
            </w:r>
            <w:r>
              <w:t>ptt</w:t>
            </w:r>
            <w:r w:rsidRPr="009A3F27">
              <w:t>-session-A@cf." &amp; px_MCX_DomainName_Organization_A</w:t>
            </w:r>
          </w:p>
        </w:tc>
        <w:tc>
          <w:tcPr>
            <w:tcW w:w="2268" w:type="dxa"/>
            <w:gridSpan w:val="2"/>
            <w:shd w:val="clear" w:color="auto" w:fill="auto"/>
            <w:vAlign w:val="center"/>
          </w:tcPr>
          <w:p w14:paraId="1935CA53" w14:textId="7E9B4F01" w:rsidR="00436CF1" w:rsidRPr="00874DD1" w:rsidRDefault="00436CF1" w:rsidP="005A46A8">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gridAfter w:val="1"/>
          <w:wAfter w:w="33" w:type="dxa"/>
          <w:jc w:val="center"/>
        </w:trPr>
        <w:tc>
          <w:tcPr>
            <w:tcW w:w="2728" w:type="dxa"/>
            <w:gridSpan w:val="2"/>
            <w:shd w:val="clear" w:color="auto" w:fill="auto"/>
            <w:noWrap/>
          </w:tcPr>
          <w:p w14:paraId="3F2DFC7A" w14:textId="2732C749" w:rsidR="00436CF1" w:rsidRPr="00874DD1" w:rsidRDefault="00436CF1" w:rsidP="005A46A8">
            <w:pPr>
              <w:pStyle w:val="TAL"/>
            </w:pPr>
            <w:r w:rsidRPr="00874DD1">
              <w:t>tsc_MC</w:t>
            </w:r>
            <w:r>
              <w:t>Video</w:t>
            </w:r>
            <w:r w:rsidRPr="00874DD1">
              <w:t>_SessionId</w:t>
            </w:r>
          </w:p>
        </w:tc>
        <w:tc>
          <w:tcPr>
            <w:tcW w:w="1509" w:type="dxa"/>
            <w:gridSpan w:val="2"/>
            <w:shd w:val="clear" w:color="auto" w:fill="auto"/>
          </w:tcPr>
          <w:p w14:paraId="623BB7C0" w14:textId="621400FA" w:rsidR="00436CF1" w:rsidRPr="00874DD1" w:rsidRDefault="00436CF1" w:rsidP="005A46A8">
            <w:pPr>
              <w:pStyle w:val="TAL"/>
            </w:pPr>
            <w:r w:rsidRPr="00874DD1">
              <w:t>charstring</w:t>
            </w:r>
          </w:p>
        </w:tc>
        <w:tc>
          <w:tcPr>
            <w:tcW w:w="3128" w:type="dxa"/>
            <w:gridSpan w:val="2"/>
            <w:shd w:val="clear" w:color="auto" w:fill="auto"/>
          </w:tcPr>
          <w:p w14:paraId="28051C04" w14:textId="34765F45" w:rsidR="00436CF1" w:rsidRPr="00874DD1" w:rsidRDefault="00436CF1" w:rsidP="005A46A8">
            <w:pPr>
              <w:pStyle w:val="TAL"/>
            </w:pPr>
            <w:r w:rsidRPr="009A3F27">
              <w:t>"sip:" &amp; "mc</w:t>
            </w:r>
            <w:r>
              <w:t>video</w:t>
            </w:r>
            <w:r w:rsidRPr="009A3F27">
              <w:t>-session-A@cf." &amp; px_MCX_DomainName_Organization_A</w:t>
            </w:r>
          </w:p>
        </w:tc>
        <w:tc>
          <w:tcPr>
            <w:tcW w:w="2268" w:type="dxa"/>
            <w:gridSpan w:val="2"/>
            <w:shd w:val="clear" w:color="auto" w:fill="auto"/>
            <w:vAlign w:val="center"/>
          </w:tcPr>
          <w:p w14:paraId="67108211" w14:textId="3C31BBD9" w:rsidR="00436CF1" w:rsidRPr="00874DD1" w:rsidRDefault="00436CF1" w:rsidP="005A46A8">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560A4083" w:rsidR="00436CF1" w:rsidRPr="00874DD1" w:rsidRDefault="00436CF1" w:rsidP="005A46A8">
            <w:pPr>
              <w:pStyle w:val="TAL"/>
            </w:pPr>
            <w:r w:rsidRPr="009A3F27">
              <w:t>"sip:" &amp; "mcdata-session-A@cf." &amp; px_MCX_DomainName_Organization_A</w:t>
            </w:r>
          </w:p>
        </w:tc>
        <w:tc>
          <w:tcPr>
            <w:tcW w:w="2268" w:type="dxa"/>
            <w:gridSpan w:val="2"/>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gridBefore w:val="1"/>
          <w:wBefore w:w="33" w:type="dxa"/>
          <w:jc w:val="center"/>
        </w:trPr>
        <w:tc>
          <w:tcPr>
            <w:tcW w:w="9633" w:type="dxa"/>
            <w:gridSpan w:val="8"/>
            <w:shd w:val="clear" w:color="auto" w:fill="auto"/>
            <w:noWrap/>
          </w:tcPr>
          <w:p w14:paraId="1CEA6852" w14:textId="77777777" w:rsidR="00436CF1" w:rsidRPr="00874DD1" w:rsidRDefault="00436CF1" w:rsidP="005A46A8">
            <w:pPr>
              <w:pStyle w:val="TAN"/>
            </w:pPr>
            <w:r>
              <w:t>NOTE 1:</w:t>
            </w:r>
            <w:r>
              <w:tab/>
              <w:t xml:space="preserve">According to the NOTE at step 0 in clause 5.2.3 of TS 33.180 [43] the </w:t>
            </w:r>
            <w:r w:rsidRPr="00E8093B">
              <w:t xml:space="preserve">connection between the KMS and the </w:t>
            </w:r>
            <w:r w:rsidRPr="00E8093B">
              <w:lastRenderedPageBreak/>
              <w:t xml:space="preserve">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77777777"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900DC0"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6.1.1.1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900DC0"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6.1.1.2</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8020C4"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8020C4"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C3383"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C3383" w:rsidRPr="00874DD1" w:rsidRDefault="001C3383" w:rsidP="003A5F40">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C3383"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C3383" w:rsidRPr="00874DD1" w:rsidRDefault="001C3383" w:rsidP="003A5F40">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8020C4"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8020C4"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C3383"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C3383" w:rsidRPr="00874DD1" w:rsidRDefault="001C3383" w:rsidP="003A5F40">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8020C4"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8020C4"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8020C4"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8020C4"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C3383"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C3383" w:rsidRPr="00874DD1" w:rsidRDefault="001C3383" w:rsidP="003A5F40">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Emergency Alert / Client Terminated (CT)</w:t>
            </w:r>
          </w:p>
        </w:tc>
      </w:tr>
      <w:tr w:rsidR="001C3383"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C3383" w:rsidRPr="00874DD1" w:rsidRDefault="001C3383" w:rsidP="003A5F40">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C3383"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C3383" w:rsidRPr="00874DD1" w:rsidRDefault="001C3383" w:rsidP="003A5F40">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C3383" w:rsidRPr="00874DD1" w:rsidRDefault="001C3383" w:rsidP="003A5F40">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8020C4"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8020C4"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8020C4"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8020C4"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8020C4"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8020C4"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020C4"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8020C4"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8020C4"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8020C4"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8020C4"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 xml:space="preserve">MCPTT / On-network / Private Call / Emergency Private Call / On-demand / Automatic </w:t>
            </w:r>
            <w:r w:rsidRPr="00874DD1">
              <w:rPr>
                <w:rFonts w:ascii="Arial" w:hAnsi="Arial"/>
                <w:sz w:val="18"/>
              </w:rPr>
              <w:lastRenderedPageBreak/>
              <w:t>Commencement Mode / Force of automatic commencement mode / Without Floor Control / Client Originated (CO)</w:t>
            </w:r>
          </w:p>
        </w:tc>
      </w:tr>
      <w:tr w:rsidR="008020C4"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8020C4"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8020C4"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020C4"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736147"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736147" w:rsidRPr="00874DD1" w:rsidRDefault="00736147" w:rsidP="003A5F40">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736147" w:rsidRPr="00874DD1" w:rsidRDefault="00736147" w:rsidP="003A5F40">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8020C4"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lastRenderedPageBreak/>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lastRenderedPageBreak/>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 xml:space="preserve">The XML schema in RFC 5261 [50] clause 8 is specified as DTD with ENTITY declarations being referred by </w:t>
            </w:r>
            <w:r w:rsidRPr="00874DD1">
              <w:lastRenderedPageBreak/>
              <w:t>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lastRenderedPageBreak/>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lastRenderedPageBreak/>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lastRenderedPageBreak/>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874DD1" w14:paraId="4BC037F9" w14:textId="77777777" w:rsidTr="005A46A8">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874DD1" w:rsidRDefault="00E60C50" w:rsidP="00E60C50">
            <w:pPr>
              <w:pStyle w:val="TAC"/>
              <w:jc w:val="left"/>
              <w:rPr>
                <w:rFonts w:cs="Arial"/>
                <w:sz w:val="16"/>
                <w:szCs w:val="16"/>
              </w:rPr>
            </w:pPr>
            <w:r w:rsidRPr="00874DD1">
              <w:rPr>
                <w:rFonts w:cs="Arial"/>
                <w:sz w:val="16"/>
                <w:szCs w:val="16"/>
              </w:rPr>
              <w:t>2022-0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874DD1" w:rsidRDefault="00E60C50" w:rsidP="00E60C50">
            <w:pPr>
              <w:pStyle w:val="TAL"/>
              <w:rPr>
                <w:rFonts w:cs="Arial"/>
                <w:sz w:val="16"/>
                <w:szCs w:val="16"/>
              </w:rPr>
            </w:pPr>
            <w:r w:rsidRPr="00874DD1">
              <w:rPr>
                <w:rFonts w:cs="Arial"/>
                <w:sz w:val="16"/>
                <w:szCs w:val="16"/>
              </w:rPr>
              <w:t>RAN#9</w:t>
            </w:r>
            <w:r>
              <w:rPr>
                <w:rFonts w:cs="Arial"/>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5A46A8" w:rsidRDefault="00E60C50" w:rsidP="005A46A8">
            <w:pPr>
              <w:pStyle w:val="TAC"/>
              <w:jc w:val="left"/>
              <w:rPr>
                <w:sz w:val="16"/>
                <w:szCs w:val="16"/>
              </w:rPr>
            </w:pPr>
            <w:r w:rsidRPr="005A46A8">
              <w:rPr>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874DD1" w:rsidRDefault="00E60C50" w:rsidP="00E60C50">
            <w:pPr>
              <w:pStyle w:val="TAL"/>
              <w:rPr>
                <w:rFonts w:cs="Arial"/>
                <w:sz w:val="16"/>
                <w:szCs w:val="16"/>
              </w:rPr>
            </w:pPr>
            <w:r w:rsidRPr="005A46A8">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874DD1" w:rsidRDefault="00E60C50" w:rsidP="00E60C50">
            <w:pPr>
              <w:pStyle w:val="TAR"/>
              <w:jc w:val="left"/>
              <w:rPr>
                <w:rFonts w:cs="Arial"/>
                <w:sz w:val="16"/>
                <w:szCs w:val="16"/>
              </w:rPr>
            </w:pPr>
            <w:r w:rsidRPr="005A46A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874DD1" w:rsidRDefault="00E60C50" w:rsidP="00E60C50">
            <w:pPr>
              <w:pStyle w:val="TAC"/>
              <w:jc w:val="left"/>
              <w:rPr>
                <w:rFonts w:cs="Arial"/>
                <w:sz w:val="16"/>
                <w:szCs w:val="16"/>
              </w:rPr>
            </w:pPr>
            <w:r w:rsidRPr="005A46A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874DD1" w:rsidRDefault="00E60C50" w:rsidP="00E60C50">
            <w:pPr>
              <w:pStyle w:val="TAL"/>
              <w:rPr>
                <w:rFonts w:cs="Arial"/>
                <w:sz w:val="16"/>
                <w:szCs w:val="16"/>
              </w:rPr>
            </w:pPr>
            <w:r w:rsidRPr="005A46A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874DD1" w:rsidRDefault="00E60C50" w:rsidP="00E60C50">
            <w:pPr>
              <w:pStyle w:val="TAC"/>
              <w:jc w:val="left"/>
              <w:rPr>
                <w:rFonts w:cs="Arial"/>
                <w:sz w:val="16"/>
                <w:szCs w:val="16"/>
              </w:rPr>
            </w:pPr>
            <w:r w:rsidRPr="00874DD1">
              <w:rPr>
                <w:rFonts w:cs="Arial"/>
                <w:sz w:val="16"/>
                <w:szCs w:val="16"/>
              </w:rPr>
              <w:t>14.</w:t>
            </w:r>
            <w:r>
              <w:rPr>
                <w:rFonts w:cs="Arial"/>
                <w:sz w:val="16"/>
                <w:szCs w:val="16"/>
              </w:rPr>
              <w:t>8</w:t>
            </w:r>
            <w:r w:rsidRPr="00874DD1">
              <w:rPr>
                <w:rFonts w:cs="Arial"/>
                <w:sz w:val="16"/>
                <w:szCs w:val="16"/>
              </w:rPr>
              <w:t>.0</w:t>
            </w:r>
          </w:p>
        </w:tc>
      </w:tr>
      <w:tr w:rsidR="00894626" w:rsidRPr="00470230" w14:paraId="4036E923" w14:textId="77777777" w:rsidTr="00894626">
        <w:tc>
          <w:tcPr>
            <w:tcW w:w="800" w:type="dxa"/>
            <w:tcBorders>
              <w:top w:val="single" w:sz="6" w:space="0" w:color="auto"/>
              <w:left w:val="single" w:sz="6" w:space="0" w:color="auto"/>
              <w:bottom w:val="single" w:sz="6" w:space="0" w:color="auto"/>
              <w:right w:val="single" w:sz="6" w:space="0" w:color="auto"/>
            </w:tcBorders>
            <w:shd w:val="solid" w:color="FFFFFF" w:fill="auto"/>
          </w:tcPr>
          <w:p w14:paraId="34DE25DB" w14:textId="77777777" w:rsidR="00894626" w:rsidRPr="00470230" w:rsidRDefault="00894626" w:rsidP="00413D83">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08B1" w14:textId="77777777" w:rsidR="00894626" w:rsidRPr="00470230" w:rsidRDefault="00894626" w:rsidP="00413D83">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DD48BD" w14:textId="77777777" w:rsidR="00894626" w:rsidRPr="005A46A8" w:rsidRDefault="00894626" w:rsidP="005A46A8">
            <w:pPr>
              <w:pStyle w:val="TAC"/>
              <w:jc w:val="left"/>
              <w:rPr>
                <w:sz w:val="16"/>
                <w:szCs w:val="16"/>
              </w:rPr>
            </w:pPr>
            <w:hyperlink r:id="rId63" w:history="1">
              <w:r w:rsidRPr="005A46A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3C5DB8" w14:textId="77777777" w:rsidR="00894626" w:rsidRPr="00470230" w:rsidRDefault="00894626" w:rsidP="00413D83">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E41443" w14:textId="77777777" w:rsidR="00894626" w:rsidRPr="00470230" w:rsidRDefault="00894626" w:rsidP="00413D83">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EA45ED" w14:textId="77777777" w:rsidR="00894626" w:rsidRPr="00470230" w:rsidRDefault="00894626" w:rsidP="00413D83">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5896B0A" w14:textId="77777777" w:rsidR="00894626" w:rsidRPr="00413D83" w:rsidRDefault="00894626" w:rsidP="00413D83">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C4596" w14:textId="77777777" w:rsidR="00894626" w:rsidRPr="00470230" w:rsidRDefault="00894626" w:rsidP="00413D83">
            <w:pPr>
              <w:pStyle w:val="TAC"/>
              <w:jc w:val="left"/>
              <w:rPr>
                <w:rFonts w:cs="Arial"/>
                <w:sz w:val="16"/>
                <w:szCs w:val="16"/>
              </w:rPr>
            </w:pPr>
            <w:r w:rsidRPr="00470230">
              <w:rPr>
                <w:rFonts w:cs="Arial"/>
                <w:sz w:val="16"/>
                <w:szCs w:val="16"/>
              </w:rPr>
              <w:t>14.8.0</w:t>
            </w:r>
          </w:p>
        </w:tc>
      </w:tr>
      <w:tr w:rsidR="00894626" w:rsidRPr="00470230" w14:paraId="3E4B4377" w14:textId="77777777" w:rsidTr="00894626">
        <w:tc>
          <w:tcPr>
            <w:tcW w:w="800" w:type="dxa"/>
            <w:tcBorders>
              <w:top w:val="single" w:sz="6" w:space="0" w:color="auto"/>
              <w:left w:val="single" w:sz="6" w:space="0" w:color="auto"/>
              <w:bottom w:val="single" w:sz="6" w:space="0" w:color="auto"/>
              <w:right w:val="single" w:sz="6" w:space="0" w:color="auto"/>
            </w:tcBorders>
            <w:shd w:val="solid" w:color="FFFFFF" w:fill="auto"/>
          </w:tcPr>
          <w:p w14:paraId="04DD5B7D" w14:textId="77777777" w:rsidR="00894626" w:rsidRPr="00470230" w:rsidRDefault="00894626" w:rsidP="00413D83">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B853B" w14:textId="77777777" w:rsidR="00894626" w:rsidRPr="00470230" w:rsidRDefault="00894626" w:rsidP="00413D83">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02F276" w14:textId="77777777" w:rsidR="00894626" w:rsidRPr="005A46A8" w:rsidRDefault="00894626" w:rsidP="005A46A8">
            <w:pPr>
              <w:pStyle w:val="TAC"/>
              <w:jc w:val="left"/>
              <w:rPr>
                <w:sz w:val="16"/>
                <w:szCs w:val="16"/>
              </w:rPr>
            </w:pPr>
            <w:hyperlink r:id="rId64" w:history="1">
              <w:r w:rsidRPr="005A46A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1C8464" w14:textId="77777777" w:rsidR="00894626" w:rsidRPr="00470230" w:rsidRDefault="00894626" w:rsidP="00413D83">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0FBCE8" w14:textId="77777777" w:rsidR="00894626" w:rsidRPr="00470230" w:rsidRDefault="00894626" w:rsidP="00413D83">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CEDC2E" w14:textId="77777777" w:rsidR="00894626" w:rsidRPr="00470230" w:rsidRDefault="00894626" w:rsidP="00413D83">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1E1D0FD" w14:textId="77777777" w:rsidR="00894626" w:rsidRPr="00413D83" w:rsidRDefault="00894626" w:rsidP="00413D83">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B528D" w14:textId="77777777" w:rsidR="00894626" w:rsidRPr="00470230" w:rsidRDefault="00894626" w:rsidP="00413D83">
            <w:pPr>
              <w:pStyle w:val="TAC"/>
              <w:jc w:val="left"/>
              <w:rPr>
                <w:rFonts w:cs="Arial"/>
                <w:sz w:val="16"/>
                <w:szCs w:val="16"/>
              </w:rPr>
            </w:pPr>
            <w:r w:rsidRPr="00470230">
              <w:rPr>
                <w:rFonts w:cs="Arial"/>
                <w:sz w:val="16"/>
                <w:szCs w:val="16"/>
              </w:rPr>
              <w:t>14.8.0</w:t>
            </w:r>
          </w:p>
        </w:tc>
      </w:tr>
      <w:tr w:rsidR="00894626" w:rsidRPr="00470230" w14:paraId="1BCF65B1" w14:textId="77777777" w:rsidTr="00894626">
        <w:tc>
          <w:tcPr>
            <w:tcW w:w="800" w:type="dxa"/>
            <w:tcBorders>
              <w:top w:val="single" w:sz="6" w:space="0" w:color="auto"/>
              <w:left w:val="single" w:sz="6" w:space="0" w:color="auto"/>
              <w:bottom w:val="single" w:sz="6" w:space="0" w:color="auto"/>
              <w:right w:val="single" w:sz="6" w:space="0" w:color="auto"/>
            </w:tcBorders>
            <w:shd w:val="solid" w:color="FFFFFF" w:fill="auto"/>
          </w:tcPr>
          <w:p w14:paraId="56F7705F" w14:textId="77777777" w:rsidR="00894626" w:rsidRPr="00470230" w:rsidRDefault="00894626" w:rsidP="00413D83">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EDB1A" w14:textId="77777777" w:rsidR="00894626" w:rsidRPr="00470230" w:rsidRDefault="00894626" w:rsidP="00413D83">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48788C" w14:textId="77777777" w:rsidR="00894626" w:rsidRPr="005A46A8" w:rsidRDefault="00894626" w:rsidP="005A46A8">
            <w:pPr>
              <w:pStyle w:val="TAC"/>
              <w:jc w:val="left"/>
              <w:rPr>
                <w:sz w:val="16"/>
                <w:szCs w:val="16"/>
              </w:rPr>
            </w:pPr>
            <w:hyperlink r:id="rId65" w:history="1">
              <w:r w:rsidRPr="005A46A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454F54" w14:textId="77777777" w:rsidR="00894626" w:rsidRPr="00470230" w:rsidRDefault="00894626" w:rsidP="00413D83">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011366" w14:textId="77777777" w:rsidR="00894626" w:rsidRPr="00470230" w:rsidRDefault="00894626" w:rsidP="00413D83">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51FE49" w14:textId="77777777" w:rsidR="00894626" w:rsidRPr="00470230" w:rsidRDefault="00894626" w:rsidP="00413D83">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94DBE8" w14:textId="77777777" w:rsidR="00894626" w:rsidRPr="00413D83" w:rsidRDefault="00894626" w:rsidP="00413D83">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545A0" w14:textId="77777777" w:rsidR="00894626" w:rsidRPr="00470230" w:rsidRDefault="00894626" w:rsidP="00413D83">
            <w:pPr>
              <w:pStyle w:val="TAC"/>
              <w:jc w:val="left"/>
              <w:rPr>
                <w:rFonts w:cs="Arial"/>
                <w:sz w:val="16"/>
                <w:szCs w:val="16"/>
              </w:rPr>
            </w:pPr>
            <w:r w:rsidRPr="00470230">
              <w:rPr>
                <w:rFonts w:cs="Arial"/>
                <w:sz w:val="16"/>
                <w:szCs w:val="16"/>
              </w:rPr>
              <w:t>14.8.0</w:t>
            </w:r>
          </w:p>
        </w:tc>
      </w:tr>
      <w:tr w:rsidR="00894626" w:rsidRPr="00470230" w14:paraId="54DCAD24" w14:textId="77777777" w:rsidTr="00894626">
        <w:tc>
          <w:tcPr>
            <w:tcW w:w="800" w:type="dxa"/>
            <w:tcBorders>
              <w:top w:val="single" w:sz="6" w:space="0" w:color="auto"/>
              <w:left w:val="single" w:sz="6" w:space="0" w:color="auto"/>
              <w:bottom w:val="single" w:sz="6" w:space="0" w:color="auto"/>
              <w:right w:val="single" w:sz="6" w:space="0" w:color="auto"/>
            </w:tcBorders>
            <w:shd w:val="solid" w:color="FFFFFF" w:fill="auto"/>
          </w:tcPr>
          <w:p w14:paraId="7F7C77A0" w14:textId="77777777" w:rsidR="00894626" w:rsidRPr="00470230" w:rsidRDefault="00894626" w:rsidP="00413D83">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62DD5" w14:textId="77777777" w:rsidR="00894626" w:rsidRPr="00470230" w:rsidRDefault="00894626" w:rsidP="00413D83">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193632" w14:textId="77777777" w:rsidR="00894626" w:rsidRPr="005A46A8" w:rsidRDefault="00894626" w:rsidP="005A46A8">
            <w:pPr>
              <w:pStyle w:val="TAC"/>
              <w:jc w:val="left"/>
              <w:rPr>
                <w:sz w:val="16"/>
                <w:szCs w:val="16"/>
              </w:rPr>
            </w:pPr>
            <w:hyperlink r:id="rId66" w:history="1">
              <w:r w:rsidRPr="005A46A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40F2A2" w14:textId="77777777" w:rsidR="00894626" w:rsidRPr="00470230" w:rsidRDefault="00894626" w:rsidP="00413D83">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1A8FBDB" w14:textId="77777777" w:rsidR="00894626" w:rsidRPr="00470230" w:rsidRDefault="00894626" w:rsidP="00413D83">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D2D394" w14:textId="77777777" w:rsidR="00894626" w:rsidRPr="00470230" w:rsidRDefault="00894626" w:rsidP="00413D83">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50BB87F" w14:textId="77777777" w:rsidR="00894626" w:rsidRPr="00413D83" w:rsidRDefault="00894626" w:rsidP="00413D83">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B0E8" w14:textId="77777777" w:rsidR="00894626" w:rsidRPr="00470230" w:rsidRDefault="00894626" w:rsidP="00413D83">
            <w:pPr>
              <w:pStyle w:val="TAC"/>
              <w:jc w:val="left"/>
              <w:rPr>
                <w:rFonts w:cs="Arial"/>
                <w:sz w:val="16"/>
                <w:szCs w:val="16"/>
              </w:rPr>
            </w:pPr>
            <w:r w:rsidRPr="00470230">
              <w:rPr>
                <w:rFonts w:cs="Arial"/>
                <w:sz w:val="16"/>
                <w:szCs w:val="16"/>
              </w:rPr>
              <w:t>14.8.0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026C2" w14:textId="77777777" w:rsidR="00EA08D7" w:rsidRDefault="00EA08D7">
      <w:r>
        <w:separator/>
      </w:r>
    </w:p>
  </w:endnote>
  <w:endnote w:type="continuationSeparator" w:id="0">
    <w:p w14:paraId="78E917AE" w14:textId="77777777" w:rsidR="00EA08D7" w:rsidRDefault="00EA0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D1D3F" w14:textId="77777777" w:rsidR="00EA08D7" w:rsidRDefault="00EA08D7">
      <w:r>
        <w:separator/>
      </w:r>
    </w:p>
  </w:footnote>
  <w:footnote w:type="continuationSeparator" w:id="0">
    <w:p w14:paraId="14652790" w14:textId="77777777" w:rsidR="00EA08D7" w:rsidRDefault="00EA0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7233DCC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6A8">
      <w:rPr>
        <w:rFonts w:ascii="Arial" w:hAnsi="Arial" w:cs="Arial"/>
        <w:b/>
        <w:noProof/>
        <w:sz w:val="18"/>
        <w:szCs w:val="18"/>
      </w:rPr>
      <w:t>3GPP TS 36.579-5 V14.8.0 (2022-09)</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1090462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6A8">
      <w:rPr>
        <w:rFonts w:ascii="Arial" w:hAnsi="Arial" w:cs="Arial"/>
        <w:b/>
        <w:noProof/>
        <w:sz w:val="18"/>
        <w:szCs w:val="18"/>
      </w:rPr>
      <w:t>Release 14</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306E"/>
    <w:rsid w:val="00162C3F"/>
    <w:rsid w:val="001712ED"/>
    <w:rsid w:val="001946B0"/>
    <w:rsid w:val="001A256E"/>
    <w:rsid w:val="001A6E9A"/>
    <w:rsid w:val="001B38F0"/>
    <w:rsid w:val="001C3383"/>
    <w:rsid w:val="001D6B07"/>
    <w:rsid w:val="001E03E1"/>
    <w:rsid w:val="001F1258"/>
    <w:rsid w:val="001F168B"/>
    <w:rsid w:val="001F3F55"/>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36CF1"/>
    <w:rsid w:val="004452D7"/>
    <w:rsid w:val="0046193B"/>
    <w:rsid w:val="00471AEF"/>
    <w:rsid w:val="004732C4"/>
    <w:rsid w:val="004946AA"/>
    <w:rsid w:val="004A1411"/>
    <w:rsid w:val="004C1C1E"/>
    <w:rsid w:val="004C3CEA"/>
    <w:rsid w:val="004D3578"/>
    <w:rsid w:val="004D4096"/>
    <w:rsid w:val="004E213A"/>
    <w:rsid w:val="004F32B0"/>
    <w:rsid w:val="00515181"/>
    <w:rsid w:val="005320ED"/>
    <w:rsid w:val="00537D23"/>
    <w:rsid w:val="00543E6C"/>
    <w:rsid w:val="00565087"/>
    <w:rsid w:val="00566EDB"/>
    <w:rsid w:val="00587EEB"/>
    <w:rsid w:val="005A002E"/>
    <w:rsid w:val="005A46A8"/>
    <w:rsid w:val="005B5D72"/>
    <w:rsid w:val="005D1346"/>
    <w:rsid w:val="005D2E01"/>
    <w:rsid w:val="005D5FFF"/>
    <w:rsid w:val="00614FDF"/>
    <w:rsid w:val="00617880"/>
    <w:rsid w:val="00623417"/>
    <w:rsid w:val="0063216F"/>
    <w:rsid w:val="00646270"/>
    <w:rsid w:val="00651E6E"/>
    <w:rsid w:val="006661F2"/>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94626"/>
    <w:rsid w:val="008A1BC9"/>
    <w:rsid w:val="008A2606"/>
    <w:rsid w:val="008A5D9A"/>
    <w:rsid w:val="008B462F"/>
    <w:rsid w:val="008B485C"/>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A09EC"/>
    <w:rsid w:val="00AA291D"/>
    <w:rsid w:val="00AE672E"/>
    <w:rsid w:val="00B115A2"/>
    <w:rsid w:val="00B12EA8"/>
    <w:rsid w:val="00B15449"/>
    <w:rsid w:val="00B37786"/>
    <w:rsid w:val="00B672B3"/>
    <w:rsid w:val="00B7145B"/>
    <w:rsid w:val="00B80434"/>
    <w:rsid w:val="00B84480"/>
    <w:rsid w:val="00B91DC8"/>
    <w:rsid w:val="00BB741E"/>
    <w:rsid w:val="00BC0F7D"/>
    <w:rsid w:val="00BC440D"/>
    <w:rsid w:val="00BF5407"/>
    <w:rsid w:val="00C05833"/>
    <w:rsid w:val="00C12660"/>
    <w:rsid w:val="00C200BC"/>
    <w:rsid w:val="00C2597B"/>
    <w:rsid w:val="00C32C10"/>
    <w:rsid w:val="00C33079"/>
    <w:rsid w:val="00C62D83"/>
    <w:rsid w:val="00C72833"/>
    <w:rsid w:val="00C77271"/>
    <w:rsid w:val="00C84077"/>
    <w:rsid w:val="00C93F40"/>
    <w:rsid w:val="00C97FCE"/>
    <w:rsid w:val="00CA3D0C"/>
    <w:rsid w:val="00CD1A7B"/>
    <w:rsid w:val="00D01DF9"/>
    <w:rsid w:val="00D026FE"/>
    <w:rsid w:val="00D3146A"/>
    <w:rsid w:val="00D37D1E"/>
    <w:rsid w:val="00D46112"/>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60C50"/>
    <w:rsid w:val="00E77645"/>
    <w:rsid w:val="00E83717"/>
    <w:rsid w:val="00EA08D7"/>
    <w:rsid w:val="00EA40B9"/>
    <w:rsid w:val="00EB0609"/>
    <w:rsid w:val="00EB3FF5"/>
    <w:rsid w:val="00EB476F"/>
    <w:rsid w:val="00EC4A25"/>
    <w:rsid w:val="00EC6677"/>
    <w:rsid w:val="00EE3CC7"/>
    <w:rsid w:val="00EE40EB"/>
    <w:rsid w:val="00EF2BE2"/>
    <w:rsid w:val="00F025A2"/>
    <w:rsid w:val="00F02FA8"/>
    <w:rsid w:val="00F04712"/>
    <w:rsid w:val="00F100DB"/>
    <w:rsid w:val="00F104A9"/>
    <w:rsid w:val="00F107CA"/>
    <w:rsid w:val="00F172EF"/>
    <w:rsid w:val="00F22EC7"/>
    <w:rsid w:val="00F3520B"/>
    <w:rsid w:val="00F409FC"/>
    <w:rsid w:val="00F42FD8"/>
    <w:rsid w:val="00F43912"/>
    <w:rsid w:val="00F653B8"/>
    <w:rsid w:val="00F86152"/>
    <w:rsid w:val="00FA1266"/>
    <w:rsid w:val="00FC1192"/>
    <w:rsid w:val="00FC5C42"/>
    <w:rsid w:val="00FC5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6A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4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5A46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46A8"/>
    <w:pPr>
      <w:spacing w:before="120"/>
      <w:outlineLvl w:val="2"/>
    </w:pPr>
    <w:rPr>
      <w:sz w:val="28"/>
    </w:rPr>
  </w:style>
  <w:style w:type="paragraph" w:styleId="Heading4">
    <w:name w:val="heading 4"/>
    <w:basedOn w:val="Heading3"/>
    <w:next w:val="Normal"/>
    <w:link w:val="Heading4Char"/>
    <w:qFormat/>
    <w:rsid w:val="005A46A8"/>
    <w:pPr>
      <w:ind w:left="1418" w:hanging="1418"/>
      <w:outlineLvl w:val="3"/>
    </w:pPr>
    <w:rPr>
      <w:sz w:val="24"/>
    </w:rPr>
  </w:style>
  <w:style w:type="paragraph" w:styleId="Heading5">
    <w:name w:val="heading 5"/>
    <w:basedOn w:val="Heading4"/>
    <w:next w:val="Normal"/>
    <w:link w:val="Heading5Char"/>
    <w:qFormat/>
    <w:rsid w:val="005A46A8"/>
    <w:pPr>
      <w:ind w:left="1701" w:hanging="1701"/>
      <w:outlineLvl w:val="4"/>
    </w:pPr>
    <w:rPr>
      <w:sz w:val="22"/>
    </w:rPr>
  </w:style>
  <w:style w:type="paragraph" w:styleId="Heading6">
    <w:name w:val="heading 6"/>
    <w:basedOn w:val="H6"/>
    <w:next w:val="Normal"/>
    <w:link w:val="Heading6Char"/>
    <w:qFormat/>
    <w:rsid w:val="005A46A8"/>
    <w:pPr>
      <w:outlineLvl w:val="5"/>
    </w:pPr>
  </w:style>
  <w:style w:type="paragraph" w:styleId="Heading7">
    <w:name w:val="heading 7"/>
    <w:basedOn w:val="H6"/>
    <w:next w:val="Normal"/>
    <w:link w:val="Heading7Char"/>
    <w:qFormat/>
    <w:rsid w:val="005A46A8"/>
    <w:pPr>
      <w:outlineLvl w:val="6"/>
    </w:pPr>
  </w:style>
  <w:style w:type="paragraph" w:styleId="Heading8">
    <w:name w:val="heading 8"/>
    <w:basedOn w:val="Heading1"/>
    <w:next w:val="Normal"/>
    <w:link w:val="Heading8Char"/>
    <w:qFormat/>
    <w:rsid w:val="005A46A8"/>
    <w:pPr>
      <w:ind w:left="0" w:firstLine="0"/>
      <w:outlineLvl w:val="7"/>
    </w:pPr>
  </w:style>
  <w:style w:type="paragraph" w:styleId="Heading9">
    <w:name w:val="heading 9"/>
    <w:basedOn w:val="Heading8"/>
    <w:next w:val="Normal"/>
    <w:link w:val="Heading9Char"/>
    <w:qFormat/>
    <w:rsid w:val="005A46A8"/>
    <w:pPr>
      <w:outlineLvl w:val="8"/>
    </w:pPr>
  </w:style>
  <w:style w:type="character" w:default="1" w:styleId="DefaultParagraphFont">
    <w:name w:val="Default Paragraph Font"/>
    <w:semiHidden/>
    <w:rsid w:val="005A46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6A8"/>
  </w:style>
  <w:style w:type="paragraph" w:customStyle="1" w:styleId="H6">
    <w:name w:val="H6"/>
    <w:basedOn w:val="Heading5"/>
    <w:next w:val="Normal"/>
    <w:link w:val="H6Char"/>
    <w:rsid w:val="005A46A8"/>
    <w:pPr>
      <w:ind w:left="1985" w:hanging="1985"/>
      <w:outlineLvl w:val="9"/>
    </w:pPr>
    <w:rPr>
      <w:sz w:val="20"/>
    </w:rPr>
  </w:style>
  <w:style w:type="paragraph" w:styleId="TOC9">
    <w:name w:val="toc 9"/>
    <w:basedOn w:val="TOC8"/>
    <w:semiHidden/>
    <w:rsid w:val="005A46A8"/>
    <w:pPr>
      <w:ind w:left="1418" w:hanging="1418"/>
    </w:pPr>
  </w:style>
  <w:style w:type="paragraph" w:styleId="TOC8">
    <w:name w:val="toc 8"/>
    <w:basedOn w:val="TOC1"/>
    <w:rsid w:val="005A46A8"/>
    <w:pPr>
      <w:spacing w:before="180"/>
      <w:ind w:left="2693" w:hanging="2693"/>
    </w:pPr>
    <w:rPr>
      <w:b/>
    </w:rPr>
  </w:style>
  <w:style w:type="paragraph" w:styleId="TOC1">
    <w:name w:val="toc 1"/>
    <w:rsid w:val="005A46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A46A8"/>
    <w:pPr>
      <w:keepLines/>
      <w:tabs>
        <w:tab w:val="center" w:pos="4536"/>
        <w:tab w:val="right" w:pos="9072"/>
      </w:tabs>
    </w:pPr>
    <w:rPr>
      <w:noProof/>
    </w:rPr>
  </w:style>
  <w:style w:type="character" w:customStyle="1" w:styleId="ZGSM">
    <w:name w:val="ZGSM"/>
    <w:rsid w:val="005A46A8"/>
  </w:style>
  <w:style w:type="paragraph" w:styleId="Header">
    <w:name w:val="header"/>
    <w:link w:val="HeaderChar"/>
    <w:rsid w:val="005A46A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A46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A46A8"/>
    <w:pPr>
      <w:ind w:left="1701" w:hanging="1701"/>
    </w:pPr>
  </w:style>
  <w:style w:type="paragraph" w:styleId="TOC4">
    <w:name w:val="toc 4"/>
    <w:basedOn w:val="TOC3"/>
    <w:rsid w:val="005A46A8"/>
    <w:pPr>
      <w:ind w:left="1418" w:hanging="1418"/>
    </w:pPr>
  </w:style>
  <w:style w:type="paragraph" w:styleId="TOC3">
    <w:name w:val="toc 3"/>
    <w:basedOn w:val="TOC2"/>
    <w:rsid w:val="005A46A8"/>
    <w:pPr>
      <w:ind w:left="1134" w:hanging="1134"/>
    </w:pPr>
  </w:style>
  <w:style w:type="paragraph" w:styleId="TOC2">
    <w:name w:val="toc 2"/>
    <w:basedOn w:val="TOC1"/>
    <w:rsid w:val="005A46A8"/>
    <w:pPr>
      <w:keepNext w:val="0"/>
      <w:spacing w:before="0"/>
      <w:ind w:left="851" w:hanging="851"/>
    </w:pPr>
    <w:rPr>
      <w:sz w:val="20"/>
    </w:rPr>
  </w:style>
  <w:style w:type="paragraph" w:styleId="Footer">
    <w:name w:val="footer"/>
    <w:basedOn w:val="Header"/>
    <w:link w:val="FooterChar"/>
    <w:rsid w:val="005A46A8"/>
    <w:pPr>
      <w:jc w:val="center"/>
    </w:pPr>
    <w:rPr>
      <w:i/>
    </w:rPr>
  </w:style>
  <w:style w:type="paragraph" w:customStyle="1" w:styleId="TT">
    <w:name w:val="TT"/>
    <w:basedOn w:val="Heading1"/>
    <w:next w:val="Normal"/>
    <w:rsid w:val="005A46A8"/>
    <w:pPr>
      <w:outlineLvl w:val="9"/>
    </w:pPr>
  </w:style>
  <w:style w:type="paragraph" w:customStyle="1" w:styleId="NF">
    <w:name w:val="NF"/>
    <w:basedOn w:val="NO"/>
    <w:rsid w:val="005A46A8"/>
    <w:pPr>
      <w:keepNext/>
      <w:spacing w:after="0"/>
    </w:pPr>
    <w:rPr>
      <w:rFonts w:ascii="Arial" w:hAnsi="Arial"/>
      <w:sz w:val="18"/>
    </w:rPr>
  </w:style>
  <w:style w:type="paragraph" w:customStyle="1" w:styleId="NO">
    <w:name w:val="NO"/>
    <w:basedOn w:val="Normal"/>
    <w:link w:val="NOChar"/>
    <w:rsid w:val="005A46A8"/>
    <w:pPr>
      <w:keepLines/>
      <w:ind w:left="1135" w:hanging="851"/>
    </w:pPr>
  </w:style>
  <w:style w:type="paragraph" w:customStyle="1" w:styleId="PL">
    <w:name w:val="PL"/>
    <w:rsid w:val="005A4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46A8"/>
    <w:pPr>
      <w:jc w:val="right"/>
    </w:pPr>
  </w:style>
  <w:style w:type="paragraph" w:customStyle="1" w:styleId="TAL">
    <w:name w:val="TAL"/>
    <w:basedOn w:val="Normal"/>
    <w:link w:val="TALChar"/>
    <w:rsid w:val="005A46A8"/>
    <w:pPr>
      <w:keepNext/>
      <w:keepLines/>
      <w:spacing w:after="0"/>
    </w:pPr>
    <w:rPr>
      <w:rFonts w:ascii="Arial" w:hAnsi="Arial"/>
      <w:sz w:val="18"/>
    </w:rPr>
  </w:style>
  <w:style w:type="paragraph" w:customStyle="1" w:styleId="TAH">
    <w:name w:val="TAH"/>
    <w:basedOn w:val="TAC"/>
    <w:link w:val="TAHCar"/>
    <w:rsid w:val="005A46A8"/>
    <w:rPr>
      <w:b/>
    </w:rPr>
  </w:style>
  <w:style w:type="paragraph" w:customStyle="1" w:styleId="TAC">
    <w:name w:val="TAC"/>
    <w:basedOn w:val="TAL"/>
    <w:link w:val="TACCar"/>
    <w:rsid w:val="005A46A8"/>
    <w:pPr>
      <w:jc w:val="center"/>
    </w:pPr>
  </w:style>
  <w:style w:type="paragraph" w:customStyle="1" w:styleId="LD">
    <w:name w:val="LD"/>
    <w:rsid w:val="005A46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46A8"/>
    <w:pPr>
      <w:keepLines/>
      <w:ind w:left="1702" w:hanging="1418"/>
    </w:pPr>
  </w:style>
  <w:style w:type="paragraph" w:customStyle="1" w:styleId="FP">
    <w:name w:val="FP"/>
    <w:basedOn w:val="Normal"/>
    <w:rsid w:val="005A46A8"/>
    <w:pPr>
      <w:spacing w:after="0"/>
    </w:pPr>
  </w:style>
  <w:style w:type="paragraph" w:customStyle="1" w:styleId="NW">
    <w:name w:val="NW"/>
    <w:basedOn w:val="NO"/>
    <w:rsid w:val="005A46A8"/>
    <w:pPr>
      <w:spacing w:after="0"/>
    </w:pPr>
  </w:style>
  <w:style w:type="paragraph" w:customStyle="1" w:styleId="EW">
    <w:name w:val="EW"/>
    <w:basedOn w:val="EX"/>
    <w:rsid w:val="005A46A8"/>
    <w:pPr>
      <w:spacing w:after="0"/>
    </w:pPr>
  </w:style>
  <w:style w:type="paragraph" w:customStyle="1" w:styleId="B1">
    <w:name w:val="B1"/>
    <w:basedOn w:val="List"/>
    <w:link w:val="B1Char"/>
    <w:rsid w:val="005A46A8"/>
  </w:style>
  <w:style w:type="paragraph" w:styleId="TOC6">
    <w:name w:val="toc 6"/>
    <w:basedOn w:val="TOC5"/>
    <w:next w:val="Normal"/>
    <w:semiHidden/>
    <w:rsid w:val="005A46A8"/>
    <w:pPr>
      <w:ind w:left="1985" w:hanging="1985"/>
    </w:pPr>
  </w:style>
  <w:style w:type="paragraph" w:styleId="TOC7">
    <w:name w:val="toc 7"/>
    <w:basedOn w:val="TOC6"/>
    <w:next w:val="Normal"/>
    <w:rsid w:val="005A46A8"/>
    <w:pPr>
      <w:ind w:left="2268" w:hanging="2268"/>
    </w:pPr>
  </w:style>
  <w:style w:type="paragraph" w:customStyle="1" w:styleId="EditorsNote">
    <w:name w:val="Editor's Note"/>
    <w:basedOn w:val="NO"/>
    <w:rsid w:val="005A46A8"/>
    <w:rPr>
      <w:color w:val="FF0000"/>
    </w:rPr>
  </w:style>
  <w:style w:type="paragraph" w:customStyle="1" w:styleId="TH">
    <w:name w:val="TH"/>
    <w:basedOn w:val="Normal"/>
    <w:link w:val="THChar"/>
    <w:rsid w:val="005A46A8"/>
    <w:pPr>
      <w:keepNext/>
      <w:keepLines/>
      <w:spacing w:before="60"/>
      <w:jc w:val="center"/>
    </w:pPr>
    <w:rPr>
      <w:rFonts w:ascii="Arial" w:hAnsi="Arial"/>
      <w:b/>
    </w:rPr>
  </w:style>
  <w:style w:type="paragraph" w:customStyle="1" w:styleId="ZA">
    <w:name w:val="ZA"/>
    <w:rsid w:val="005A4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4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4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4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46A8"/>
    <w:pPr>
      <w:ind w:left="851" w:hanging="851"/>
    </w:pPr>
  </w:style>
  <w:style w:type="paragraph" w:customStyle="1" w:styleId="ZH">
    <w:name w:val="ZH"/>
    <w:rsid w:val="005A46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A46A8"/>
    <w:pPr>
      <w:keepNext w:val="0"/>
      <w:spacing w:before="0" w:after="240"/>
    </w:pPr>
  </w:style>
  <w:style w:type="paragraph" w:customStyle="1" w:styleId="ZG">
    <w:name w:val="ZG"/>
    <w:rsid w:val="005A46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A46A8"/>
  </w:style>
  <w:style w:type="paragraph" w:customStyle="1" w:styleId="B3">
    <w:name w:val="B3"/>
    <w:basedOn w:val="List3"/>
    <w:rsid w:val="005A46A8"/>
  </w:style>
  <w:style w:type="paragraph" w:customStyle="1" w:styleId="B4">
    <w:name w:val="B4"/>
    <w:basedOn w:val="List4"/>
    <w:rsid w:val="005A46A8"/>
  </w:style>
  <w:style w:type="paragraph" w:customStyle="1" w:styleId="B5">
    <w:name w:val="B5"/>
    <w:basedOn w:val="List5"/>
    <w:rsid w:val="005A46A8"/>
  </w:style>
  <w:style w:type="paragraph" w:customStyle="1" w:styleId="ZTD">
    <w:name w:val="ZTD"/>
    <w:basedOn w:val="ZB"/>
    <w:rsid w:val="005A46A8"/>
    <w:pPr>
      <w:framePr w:hRule="auto" w:wrap="notBeside" w:y="852"/>
    </w:pPr>
    <w:rPr>
      <w:i w:val="0"/>
      <w:sz w:val="40"/>
    </w:rPr>
  </w:style>
  <w:style w:type="paragraph" w:customStyle="1" w:styleId="ZV">
    <w:name w:val="ZV"/>
    <w:basedOn w:val="ZU"/>
    <w:rsid w:val="005A46A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5A46A8"/>
    <w:pPr>
      <w:ind w:left="284"/>
    </w:pPr>
  </w:style>
  <w:style w:type="paragraph" w:styleId="Index1">
    <w:name w:val="index 1"/>
    <w:basedOn w:val="Normal"/>
    <w:rsid w:val="005A46A8"/>
    <w:pPr>
      <w:keepLines/>
      <w:spacing w:after="0"/>
    </w:pPr>
  </w:style>
  <w:style w:type="paragraph" w:styleId="ListNumber2">
    <w:name w:val="List Number 2"/>
    <w:basedOn w:val="ListNumber"/>
    <w:rsid w:val="005A46A8"/>
    <w:pPr>
      <w:ind w:left="851"/>
    </w:pPr>
  </w:style>
  <w:style w:type="character" w:styleId="FootnoteReference">
    <w:name w:val="footnote reference"/>
    <w:rsid w:val="005A46A8"/>
    <w:rPr>
      <w:b/>
      <w:position w:val="6"/>
      <w:sz w:val="16"/>
    </w:rPr>
  </w:style>
  <w:style w:type="paragraph" w:styleId="FootnoteText">
    <w:name w:val="footnote text"/>
    <w:basedOn w:val="Normal"/>
    <w:link w:val="FootnoteTextChar"/>
    <w:rsid w:val="005A46A8"/>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5A46A8"/>
    <w:pPr>
      <w:ind w:left="851"/>
    </w:pPr>
  </w:style>
  <w:style w:type="paragraph" w:styleId="ListBullet3">
    <w:name w:val="List Bullet 3"/>
    <w:basedOn w:val="ListBullet2"/>
    <w:rsid w:val="005A46A8"/>
    <w:pPr>
      <w:ind w:left="1135"/>
    </w:pPr>
  </w:style>
  <w:style w:type="paragraph" w:styleId="ListNumber">
    <w:name w:val="List Number"/>
    <w:basedOn w:val="List"/>
    <w:rsid w:val="005A46A8"/>
  </w:style>
  <w:style w:type="paragraph" w:styleId="List2">
    <w:name w:val="List 2"/>
    <w:basedOn w:val="List"/>
    <w:rsid w:val="005A46A8"/>
    <w:pPr>
      <w:ind w:left="851"/>
    </w:pPr>
  </w:style>
  <w:style w:type="paragraph" w:styleId="List3">
    <w:name w:val="List 3"/>
    <w:basedOn w:val="List2"/>
    <w:rsid w:val="005A46A8"/>
    <w:pPr>
      <w:ind w:left="1135"/>
    </w:pPr>
  </w:style>
  <w:style w:type="paragraph" w:styleId="List4">
    <w:name w:val="List 4"/>
    <w:basedOn w:val="List3"/>
    <w:rsid w:val="005A46A8"/>
    <w:pPr>
      <w:ind w:left="1418"/>
    </w:pPr>
  </w:style>
  <w:style w:type="paragraph" w:styleId="List5">
    <w:name w:val="List 5"/>
    <w:basedOn w:val="List4"/>
    <w:rsid w:val="005A46A8"/>
    <w:pPr>
      <w:ind w:left="1702"/>
    </w:pPr>
  </w:style>
  <w:style w:type="paragraph" w:styleId="List">
    <w:name w:val="List"/>
    <w:basedOn w:val="Normal"/>
    <w:rsid w:val="005A46A8"/>
    <w:pPr>
      <w:ind w:left="568" w:hanging="284"/>
    </w:pPr>
  </w:style>
  <w:style w:type="paragraph" w:styleId="ListBullet">
    <w:name w:val="List Bullet"/>
    <w:basedOn w:val="List"/>
    <w:rsid w:val="005A46A8"/>
  </w:style>
  <w:style w:type="paragraph" w:styleId="ListBullet4">
    <w:name w:val="List Bullet 4"/>
    <w:basedOn w:val="ListBullet3"/>
    <w:rsid w:val="005A46A8"/>
    <w:pPr>
      <w:ind w:left="1418"/>
    </w:pPr>
  </w:style>
  <w:style w:type="paragraph" w:styleId="ListBullet5">
    <w:name w:val="List Bullet 5"/>
    <w:basedOn w:val="ListBullet4"/>
    <w:rsid w:val="005A46A8"/>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eader" Target="header1.xm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192</TotalTime>
  <Pages>1</Pages>
  <Words>17874</Words>
  <Characters>101887</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119522</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5882</cp:lastModifiedBy>
  <cp:revision>49</cp:revision>
  <dcterms:created xsi:type="dcterms:W3CDTF">2021-04-07T11:01:00Z</dcterms:created>
  <dcterms:modified xsi:type="dcterms:W3CDTF">2022-09-23T18:38:00Z</dcterms:modified>
</cp:coreProperties>
</file>