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6000" w14:textId="18E6B361"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BA3997">
        <w:rPr>
          <w:noProof w:val="0"/>
        </w:rPr>
        <w:t>6.</w:t>
      </w:r>
      <w:r w:rsidR="005719DC">
        <w:rPr>
          <w:noProof w:val="0"/>
        </w:rPr>
        <w:t>1</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BA4CCE">
        <w:rPr>
          <w:noProof w:val="0"/>
          <w:sz w:val="32"/>
        </w:rPr>
        <w:t>3</w:t>
      </w:r>
      <w:r w:rsidR="00080512" w:rsidRPr="00BF2633">
        <w:rPr>
          <w:noProof w:val="0"/>
          <w:sz w:val="32"/>
        </w:rPr>
        <w:t>-</w:t>
      </w:r>
      <w:r w:rsidR="00103065">
        <w:rPr>
          <w:noProof w:val="0"/>
          <w:sz w:val="32"/>
        </w:rPr>
        <w:t>0</w:t>
      </w:r>
      <w:r w:rsidR="005719DC">
        <w:rPr>
          <w:noProof w:val="0"/>
          <w:sz w:val="32"/>
        </w:rPr>
        <w:t>6</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593DEA73"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BA3997">
        <w:rPr>
          <w:rStyle w:val="ZGSM"/>
        </w:rPr>
        <w:t>6</w:t>
      </w:r>
      <w:r w:rsidRPr="00BF2633">
        <w:t>)</w:t>
      </w:r>
    </w:p>
    <w:p w14:paraId="63BBFE3D" w14:textId="77777777" w:rsidR="00614FDF" w:rsidRPr="00BF2633" w:rsidRDefault="00000000"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5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8614C1">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66885B54"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BA4CCE">
        <w:rPr>
          <w:sz w:val="18"/>
        </w:rPr>
        <w:t>3</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79B6E8DE" w14:textId="7B6E33EC" w:rsidR="008E5449" w:rsidRPr="00821082" w:rsidRDefault="008E54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_Toc106790905 \h </w:instrText>
      </w:r>
      <w:r>
        <w:fldChar w:fldCharType="separate"/>
      </w:r>
      <w:r>
        <w:t>4</w:t>
      </w:r>
      <w:r>
        <w:fldChar w:fldCharType="end"/>
      </w:r>
    </w:p>
    <w:p w14:paraId="7910971D" w14:textId="795BCE88" w:rsidR="008E5449" w:rsidRPr="00821082" w:rsidRDefault="008E5449">
      <w:pPr>
        <w:pStyle w:val="TOC1"/>
        <w:rPr>
          <w:rFonts w:ascii="Calibri" w:hAnsi="Calibri"/>
          <w:szCs w:val="22"/>
          <w:lang w:eastAsia="en-GB"/>
        </w:rPr>
      </w:pPr>
      <w:r>
        <w:t>1</w:t>
      </w:r>
      <w:r w:rsidRPr="00821082">
        <w:rPr>
          <w:rFonts w:ascii="Calibri" w:hAnsi="Calibri"/>
          <w:szCs w:val="22"/>
          <w:lang w:eastAsia="en-GB"/>
        </w:rPr>
        <w:tab/>
      </w:r>
      <w:r>
        <w:t>Scope</w:t>
      </w:r>
      <w:r>
        <w:tab/>
      </w:r>
      <w:r>
        <w:fldChar w:fldCharType="begin" w:fldLock="1"/>
      </w:r>
      <w:r>
        <w:instrText xml:space="preserve"> PAGEREF _Toc106790906 \h </w:instrText>
      </w:r>
      <w:r>
        <w:fldChar w:fldCharType="separate"/>
      </w:r>
      <w:r>
        <w:t>5</w:t>
      </w:r>
      <w:r>
        <w:fldChar w:fldCharType="end"/>
      </w:r>
    </w:p>
    <w:p w14:paraId="0C8234F1" w14:textId="25521868" w:rsidR="008E5449" w:rsidRPr="00821082" w:rsidRDefault="008E5449">
      <w:pPr>
        <w:pStyle w:val="TOC1"/>
        <w:rPr>
          <w:rFonts w:ascii="Calibri" w:hAnsi="Calibri"/>
          <w:szCs w:val="22"/>
          <w:lang w:eastAsia="en-GB"/>
        </w:rPr>
      </w:pPr>
      <w:r>
        <w:t>2</w:t>
      </w:r>
      <w:r w:rsidRPr="00821082">
        <w:rPr>
          <w:rFonts w:ascii="Calibri" w:hAnsi="Calibri"/>
          <w:szCs w:val="22"/>
          <w:lang w:eastAsia="en-GB"/>
        </w:rPr>
        <w:tab/>
      </w:r>
      <w:r>
        <w:t>References</w:t>
      </w:r>
      <w:r>
        <w:tab/>
      </w:r>
      <w:r>
        <w:fldChar w:fldCharType="begin" w:fldLock="1"/>
      </w:r>
      <w:r>
        <w:instrText xml:space="preserve"> PAGEREF _Toc106790907 \h </w:instrText>
      </w:r>
      <w:r>
        <w:fldChar w:fldCharType="separate"/>
      </w:r>
      <w:r>
        <w:t>5</w:t>
      </w:r>
      <w:r>
        <w:fldChar w:fldCharType="end"/>
      </w:r>
    </w:p>
    <w:p w14:paraId="7A35A956" w14:textId="62B1B59E" w:rsidR="008E5449" w:rsidRPr="00821082" w:rsidRDefault="008E5449">
      <w:pPr>
        <w:pStyle w:val="TOC1"/>
        <w:rPr>
          <w:rFonts w:ascii="Calibri" w:hAnsi="Calibri"/>
          <w:szCs w:val="22"/>
          <w:lang w:eastAsia="en-GB"/>
        </w:rPr>
      </w:pPr>
      <w:r>
        <w:t>3</w:t>
      </w:r>
      <w:r w:rsidRPr="00821082">
        <w:rPr>
          <w:rFonts w:ascii="Calibri" w:hAnsi="Calibri"/>
          <w:szCs w:val="22"/>
          <w:lang w:eastAsia="en-GB"/>
        </w:rPr>
        <w:tab/>
      </w:r>
      <w:r>
        <w:t>Definitions, symbols and abbreviations</w:t>
      </w:r>
      <w:r>
        <w:tab/>
      </w:r>
      <w:r>
        <w:fldChar w:fldCharType="begin" w:fldLock="1"/>
      </w:r>
      <w:r>
        <w:instrText xml:space="preserve"> PAGEREF _Toc106790908 \h </w:instrText>
      </w:r>
      <w:r>
        <w:fldChar w:fldCharType="separate"/>
      </w:r>
      <w:r>
        <w:t>6</w:t>
      </w:r>
      <w:r>
        <w:fldChar w:fldCharType="end"/>
      </w:r>
    </w:p>
    <w:p w14:paraId="77AE3363" w14:textId="0EF2B426" w:rsidR="008E5449" w:rsidRPr="00821082" w:rsidRDefault="008E5449">
      <w:pPr>
        <w:pStyle w:val="TOC2"/>
        <w:rPr>
          <w:rFonts w:ascii="Calibri" w:hAnsi="Calibri"/>
          <w:sz w:val="22"/>
          <w:szCs w:val="22"/>
          <w:lang w:eastAsia="en-GB"/>
        </w:rPr>
      </w:pPr>
      <w:r w:rsidRPr="00B720A2">
        <w:t>3.1</w:t>
      </w:r>
      <w:r w:rsidRPr="00821082">
        <w:rPr>
          <w:rFonts w:ascii="Calibri" w:hAnsi="Calibri"/>
          <w:sz w:val="22"/>
          <w:szCs w:val="22"/>
          <w:lang w:eastAsia="en-GB"/>
        </w:rPr>
        <w:tab/>
      </w:r>
      <w:r w:rsidRPr="00B720A2">
        <w:t>Definitions</w:t>
      </w:r>
      <w:r>
        <w:tab/>
      </w:r>
      <w:r>
        <w:fldChar w:fldCharType="begin" w:fldLock="1"/>
      </w:r>
      <w:r>
        <w:instrText xml:space="preserve"> PAGEREF _Toc106790909 \h </w:instrText>
      </w:r>
      <w:r>
        <w:fldChar w:fldCharType="separate"/>
      </w:r>
      <w:r>
        <w:t>6</w:t>
      </w:r>
      <w:r>
        <w:fldChar w:fldCharType="end"/>
      </w:r>
    </w:p>
    <w:p w14:paraId="70F65393" w14:textId="2C85A13F" w:rsidR="008E5449" w:rsidRPr="00821082" w:rsidRDefault="008E5449">
      <w:pPr>
        <w:pStyle w:val="TOC2"/>
        <w:rPr>
          <w:rFonts w:ascii="Calibri" w:hAnsi="Calibri"/>
          <w:sz w:val="22"/>
          <w:szCs w:val="22"/>
          <w:lang w:eastAsia="en-GB"/>
        </w:rPr>
      </w:pPr>
      <w:r w:rsidRPr="00B720A2">
        <w:t>3.2</w:t>
      </w:r>
      <w:r w:rsidRPr="00821082">
        <w:rPr>
          <w:rFonts w:ascii="Calibri" w:hAnsi="Calibri"/>
          <w:sz w:val="22"/>
          <w:szCs w:val="22"/>
          <w:lang w:eastAsia="en-GB"/>
        </w:rPr>
        <w:tab/>
      </w:r>
      <w:r w:rsidRPr="00B720A2">
        <w:t>Symbols</w:t>
      </w:r>
      <w:r>
        <w:tab/>
      </w:r>
      <w:r>
        <w:fldChar w:fldCharType="begin" w:fldLock="1"/>
      </w:r>
      <w:r>
        <w:instrText xml:space="preserve"> PAGEREF _Toc106790910 \h </w:instrText>
      </w:r>
      <w:r>
        <w:fldChar w:fldCharType="separate"/>
      </w:r>
      <w:r>
        <w:t>7</w:t>
      </w:r>
      <w:r>
        <w:fldChar w:fldCharType="end"/>
      </w:r>
    </w:p>
    <w:p w14:paraId="34F11CEC" w14:textId="5480A8FF" w:rsidR="008E5449" w:rsidRPr="00821082" w:rsidRDefault="008E5449">
      <w:pPr>
        <w:pStyle w:val="TOC2"/>
        <w:rPr>
          <w:rFonts w:ascii="Calibri" w:hAnsi="Calibri"/>
          <w:sz w:val="22"/>
          <w:szCs w:val="22"/>
          <w:lang w:eastAsia="en-GB"/>
        </w:rPr>
      </w:pPr>
      <w:r w:rsidRPr="00B720A2">
        <w:t>3.3</w:t>
      </w:r>
      <w:r w:rsidRPr="00821082">
        <w:rPr>
          <w:rFonts w:ascii="Calibri" w:hAnsi="Calibri"/>
          <w:sz w:val="22"/>
          <w:szCs w:val="22"/>
          <w:lang w:eastAsia="en-GB"/>
        </w:rPr>
        <w:tab/>
      </w:r>
      <w:r w:rsidRPr="00B720A2">
        <w:t>Abbreviations</w:t>
      </w:r>
      <w:r>
        <w:tab/>
      </w:r>
      <w:r>
        <w:fldChar w:fldCharType="begin" w:fldLock="1"/>
      </w:r>
      <w:r>
        <w:instrText xml:space="preserve"> PAGEREF _Toc106790911 \h </w:instrText>
      </w:r>
      <w:r>
        <w:fldChar w:fldCharType="separate"/>
      </w:r>
      <w:r>
        <w:t>7</w:t>
      </w:r>
      <w:r>
        <w:fldChar w:fldCharType="end"/>
      </w:r>
    </w:p>
    <w:p w14:paraId="20EF6094" w14:textId="192D58FB" w:rsidR="008E5449" w:rsidRPr="00821082" w:rsidRDefault="008E5449">
      <w:pPr>
        <w:pStyle w:val="TOC1"/>
        <w:rPr>
          <w:rFonts w:ascii="Calibri" w:hAnsi="Calibri"/>
          <w:szCs w:val="22"/>
          <w:lang w:eastAsia="en-GB"/>
        </w:rPr>
      </w:pPr>
      <w:r>
        <w:t>4</w:t>
      </w:r>
      <w:r w:rsidRPr="00821082">
        <w:rPr>
          <w:rFonts w:ascii="Calibri" w:hAnsi="Calibri"/>
          <w:szCs w:val="22"/>
          <w:lang w:eastAsia="en-GB"/>
        </w:rPr>
        <w:tab/>
      </w:r>
      <w:r>
        <w:t>Recommended Test Case Applicability</w:t>
      </w:r>
      <w:r>
        <w:tab/>
      </w:r>
      <w:r>
        <w:fldChar w:fldCharType="begin" w:fldLock="1"/>
      </w:r>
      <w:r>
        <w:instrText xml:space="preserve"> PAGEREF _Toc106790912 \h </w:instrText>
      </w:r>
      <w:r>
        <w:fldChar w:fldCharType="separate"/>
      </w:r>
      <w:r>
        <w:t>7</w:t>
      </w:r>
      <w:r>
        <w:fldChar w:fldCharType="end"/>
      </w:r>
    </w:p>
    <w:p w14:paraId="1A58D540" w14:textId="7E7DCD28" w:rsidR="008E5449" w:rsidRPr="00821082" w:rsidRDefault="008E5449">
      <w:pPr>
        <w:pStyle w:val="TOC8"/>
        <w:rPr>
          <w:rFonts w:ascii="Calibri" w:hAnsi="Calibri"/>
          <w:b w:val="0"/>
          <w:szCs w:val="22"/>
          <w:lang w:eastAsia="en-GB"/>
        </w:rPr>
      </w:pPr>
      <w:r w:rsidRPr="00B720A2">
        <w:t>Annex A (normative): ICS proforma for Mission Critical Services over LTE Client/Server</w:t>
      </w:r>
      <w:r>
        <w:tab/>
      </w:r>
      <w:r>
        <w:fldChar w:fldCharType="begin" w:fldLock="1"/>
      </w:r>
      <w:r>
        <w:instrText xml:space="preserve"> PAGEREF _Toc106790913 \h </w:instrText>
      </w:r>
      <w:r>
        <w:fldChar w:fldCharType="separate"/>
      </w:r>
      <w:r>
        <w:t>26</w:t>
      </w:r>
      <w:r>
        <w:fldChar w:fldCharType="end"/>
      </w:r>
    </w:p>
    <w:p w14:paraId="5CF9B6AA" w14:textId="743BD694" w:rsidR="008E5449" w:rsidRPr="00821082" w:rsidRDefault="008E5449">
      <w:pPr>
        <w:pStyle w:val="TOC1"/>
        <w:rPr>
          <w:rFonts w:ascii="Calibri" w:hAnsi="Calibri"/>
          <w:szCs w:val="22"/>
          <w:lang w:eastAsia="en-GB"/>
        </w:rPr>
      </w:pPr>
      <w:r>
        <w:t>A.1</w:t>
      </w:r>
      <w:r w:rsidRPr="00821082">
        <w:rPr>
          <w:rFonts w:ascii="Calibri" w:hAnsi="Calibri"/>
          <w:szCs w:val="22"/>
          <w:lang w:eastAsia="en-GB"/>
        </w:rPr>
        <w:tab/>
      </w:r>
      <w:r>
        <w:t>Guidance for completing the ICS proforma</w:t>
      </w:r>
      <w:r>
        <w:tab/>
      </w:r>
      <w:r>
        <w:fldChar w:fldCharType="begin" w:fldLock="1"/>
      </w:r>
      <w:r>
        <w:instrText xml:space="preserve"> PAGEREF _Toc106790914 \h </w:instrText>
      </w:r>
      <w:r>
        <w:fldChar w:fldCharType="separate"/>
      </w:r>
      <w:r>
        <w:t>26</w:t>
      </w:r>
      <w:r>
        <w:fldChar w:fldCharType="end"/>
      </w:r>
    </w:p>
    <w:p w14:paraId="72E17D5C" w14:textId="04569E40" w:rsidR="008E5449" w:rsidRPr="00821082" w:rsidRDefault="008E5449">
      <w:pPr>
        <w:pStyle w:val="TOC2"/>
        <w:rPr>
          <w:rFonts w:ascii="Calibri" w:hAnsi="Calibri"/>
          <w:sz w:val="22"/>
          <w:szCs w:val="22"/>
          <w:lang w:eastAsia="en-GB"/>
        </w:rPr>
      </w:pPr>
      <w:r w:rsidRPr="00B720A2">
        <w:t>A.1.1</w:t>
      </w:r>
      <w:r w:rsidRPr="00821082">
        <w:rPr>
          <w:rFonts w:ascii="Calibri" w:hAnsi="Calibri"/>
          <w:sz w:val="22"/>
          <w:szCs w:val="22"/>
          <w:lang w:eastAsia="en-GB"/>
        </w:rPr>
        <w:tab/>
      </w:r>
      <w:r w:rsidRPr="00B720A2">
        <w:t>Purposes and structure</w:t>
      </w:r>
      <w:r>
        <w:tab/>
      </w:r>
      <w:r>
        <w:fldChar w:fldCharType="begin" w:fldLock="1"/>
      </w:r>
      <w:r>
        <w:instrText xml:space="preserve"> PAGEREF _Toc106790915 \h </w:instrText>
      </w:r>
      <w:r>
        <w:fldChar w:fldCharType="separate"/>
      </w:r>
      <w:r>
        <w:t>26</w:t>
      </w:r>
      <w:r>
        <w:fldChar w:fldCharType="end"/>
      </w:r>
    </w:p>
    <w:p w14:paraId="4F9317F3" w14:textId="4664E6C8" w:rsidR="008E5449" w:rsidRPr="00821082" w:rsidRDefault="008E5449">
      <w:pPr>
        <w:pStyle w:val="TOC2"/>
        <w:rPr>
          <w:rFonts w:ascii="Calibri" w:hAnsi="Calibri"/>
          <w:sz w:val="22"/>
          <w:szCs w:val="22"/>
          <w:lang w:eastAsia="en-GB"/>
        </w:rPr>
      </w:pPr>
      <w:r w:rsidRPr="00B720A2">
        <w:t>A.1.2</w:t>
      </w:r>
      <w:r w:rsidRPr="00821082">
        <w:rPr>
          <w:rFonts w:ascii="Calibri" w:hAnsi="Calibri"/>
          <w:sz w:val="22"/>
          <w:szCs w:val="22"/>
          <w:lang w:eastAsia="en-GB"/>
        </w:rPr>
        <w:tab/>
      </w:r>
      <w:r w:rsidRPr="00B720A2">
        <w:t>Abbreviations and conventions</w:t>
      </w:r>
      <w:r>
        <w:tab/>
      </w:r>
      <w:r>
        <w:fldChar w:fldCharType="begin" w:fldLock="1"/>
      </w:r>
      <w:r>
        <w:instrText xml:space="preserve"> PAGEREF _Toc106790916 \h </w:instrText>
      </w:r>
      <w:r>
        <w:fldChar w:fldCharType="separate"/>
      </w:r>
      <w:r>
        <w:t>26</w:t>
      </w:r>
      <w:r>
        <w:fldChar w:fldCharType="end"/>
      </w:r>
    </w:p>
    <w:p w14:paraId="590AA3E9" w14:textId="15834DCE" w:rsidR="008E5449" w:rsidRPr="00821082" w:rsidRDefault="008E5449">
      <w:pPr>
        <w:pStyle w:val="TOC2"/>
        <w:rPr>
          <w:rFonts w:ascii="Calibri" w:hAnsi="Calibri"/>
          <w:sz w:val="22"/>
          <w:szCs w:val="22"/>
          <w:lang w:eastAsia="en-GB"/>
        </w:rPr>
      </w:pPr>
      <w:r w:rsidRPr="00B720A2">
        <w:t>A.1.3</w:t>
      </w:r>
      <w:r w:rsidRPr="00821082">
        <w:rPr>
          <w:rFonts w:ascii="Calibri" w:hAnsi="Calibri"/>
          <w:sz w:val="22"/>
          <w:szCs w:val="22"/>
          <w:lang w:eastAsia="en-GB"/>
        </w:rPr>
        <w:tab/>
      </w:r>
      <w:r w:rsidRPr="00B720A2">
        <w:t>Instructions for completing the ICS proforma</w:t>
      </w:r>
      <w:r>
        <w:tab/>
      </w:r>
      <w:r>
        <w:fldChar w:fldCharType="begin" w:fldLock="1"/>
      </w:r>
      <w:r>
        <w:instrText xml:space="preserve"> PAGEREF _Toc106790917 \h </w:instrText>
      </w:r>
      <w:r>
        <w:fldChar w:fldCharType="separate"/>
      </w:r>
      <w:r>
        <w:t>27</w:t>
      </w:r>
      <w:r>
        <w:fldChar w:fldCharType="end"/>
      </w:r>
    </w:p>
    <w:p w14:paraId="083F0B4C" w14:textId="5CB494BD" w:rsidR="008E5449" w:rsidRPr="00821082" w:rsidRDefault="008E5449">
      <w:pPr>
        <w:pStyle w:val="TOC1"/>
        <w:rPr>
          <w:rFonts w:ascii="Calibri" w:hAnsi="Calibri"/>
          <w:szCs w:val="22"/>
          <w:lang w:eastAsia="en-GB"/>
        </w:rPr>
      </w:pPr>
      <w:r>
        <w:t>A.2</w:t>
      </w:r>
      <w:r w:rsidRPr="00821082">
        <w:rPr>
          <w:rFonts w:ascii="Calibri" w:hAnsi="Calibri"/>
          <w:szCs w:val="22"/>
          <w:lang w:eastAsia="en-GB"/>
        </w:rPr>
        <w:tab/>
      </w:r>
      <w:r>
        <w:t>Identification of the MCPTT Client/Server Equipment</w:t>
      </w:r>
      <w:r>
        <w:tab/>
      </w:r>
      <w:r>
        <w:fldChar w:fldCharType="begin" w:fldLock="1"/>
      </w:r>
      <w:r>
        <w:instrText xml:space="preserve"> PAGEREF _Toc106790918 \h </w:instrText>
      </w:r>
      <w:r>
        <w:fldChar w:fldCharType="separate"/>
      </w:r>
      <w:r>
        <w:t>27</w:t>
      </w:r>
      <w:r>
        <w:fldChar w:fldCharType="end"/>
      </w:r>
    </w:p>
    <w:p w14:paraId="75A11A6E" w14:textId="7F62EA93" w:rsidR="008E5449" w:rsidRPr="00821082" w:rsidRDefault="008E5449">
      <w:pPr>
        <w:pStyle w:val="TOC2"/>
        <w:rPr>
          <w:rFonts w:ascii="Calibri" w:hAnsi="Calibri"/>
          <w:sz w:val="22"/>
          <w:szCs w:val="22"/>
          <w:lang w:eastAsia="en-GB"/>
        </w:rPr>
      </w:pPr>
      <w:r w:rsidRPr="00B720A2">
        <w:t>A.2.1</w:t>
      </w:r>
      <w:r w:rsidRPr="00821082">
        <w:rPr>
          <w:rFonts w:ascii="Calibri" w:hAnsi="Calibri"/>
          <w:sz w:val="22"/>
          <w:szCs w:val="22"/>
          <w:lang w:eastAsia="en-GB"/>
        </w:rPr>
        <w:tab/>
      </w:r>
      <w:r w:rsidRPr="00B720A2">
        <w:t>Date of the statement</w:t>
      </w:r>
      <w:r>
        <w:tab/>
      </w:r>
      <w:r>
        <w:fldChar w:fldCharType="begin" w:fldLock="1"/>
      </w:r>
      <w:r>
        <w:instrText xml:space="preserve"> PAGEREF _Toc106790919 \h </w:instrText>
      </w:r>
      <w:r>
        <w:fldChar w:fldCharType="separate"/>
      </w:r>
      <w:r>
        <w:t>27</w:t>
      </w:r>
      <w:r>
        <w:fldChar w:fldCharType="end"/>
      </w:r>
    </w:p>
    <w:p w14:paraId="407FD42A" w14:textId="33027776" w:rsidR="008E5449" w:rsidRPr="00821082" w:rsidRDefault="008E5449">
      <w:pPr>
        <w:pStyle w:val="TOC2"/>
        <w:rPr>
          <w:rFonts w:ascii="Calibri" w:hAnsi="Calibri"/>
          <w:sz w:val="22"/>
          <w:szCs w:val="22"/>
          <w:lang w:eastAsia="en-GB"/>
        </w:rPr>
      </w:pPr>
      <w:r w:rsidRPr="00B720A2">
        <w:t>A.2.2</w:t>
      </w:r>
      <w:r w:rsidRPr="00821082">
        <w:rPr>
          <w:rFonts w:ascii="Calibri" w:hAnsi="Calibri"/>
          <w:sz w:val="22"/>
          <w:szCs w:val="22"/>
          <w:lang w:eastAsia="en-GB"/>
        </w:rPr>
        <w:tab/>
      </w:r>
      <w:r w:rsidRPr="00B720A2">
        <w:t>MCPTT Client/Server Under Test (CUT/SUT) identification</w:t>
      </w:r>
      <w:r>
        <w:tab/>
      </w:r>
      <w:r>
        <w:fldChar w:fldCharType="begin" w:fldLock="1"/>
      </w:r>
      <w:r>
        <w:instrText xml:space="preserve"> PAGEREF _Toc106790920 \h </w:instrText>
      </w:r>
      <w:r>
        <w:fldChar w:fldCharType="separate"/>
      </w:r>
      <w:r>
        <w:t>27</w:t>
      </w:r>
      <w:r>
        <w:fldChar w:fldCharType="end"/>
      </w:r>
    </w:p>
    <w:p w14:paraId="02FB1FCF" w14:textId="4C583665" w:rsidR="008E5449" w:rsidRPr="00821082" w:rsidRDefault="008E5449">
      <w:pPr>
        <w:pStyle w:val="TOC2"/>
        <w:rPr>
          <w:rFonts w:ascii="Calibri" w:hAnsi="Calibri"/>
          <w:sz w:val="22"/>
          <w:szCs w:val="22"/>
          <w:lang w:eastAsia="en-GB"/>
        </w:rPr>
      </w:pPr>
      <w:r w:rsidRPr="00B720A2">
        <w:t>A.2.3</w:t>
      </w:r>
      <w:r w:rsidRPr="00821082">
        <w:rPr>
          <w:rFonts w:ascii="Calibri" w:hAnsi="Calibri"/>
          <w:sz w:val="22"/>
          <w:szCs w:val="22"/>
          <w:lang w:eastAsia="en-GB"/>
        </w:rPr>
        <w:tab/>
      </w:r>
      <w:r w:rsidRPr="00B720A2">
        <w:t>Product supplier</w:t>
      </w:r>
      <w:r>
        <w:tab/>
      </w:r>
      <w:r>
        <w:fldChar w:fldCharType="begin" w:fldLock="1"/>
      </w:r>
      <w:r>
        <w:instrText xml:space="preserve"> PAGEREF _Toc106790921 \h </w:instrText>
      </w:r>
      <w:r>
        <w:fldChar w:fldCharType="separate"/>
      </w:r>
      <w:r>
        <w:t>28</w:t>
      </w:r>
      <w:r>
        <w:fldChar w:fldCharType="end"/>
      </w:r>
    </w:p>
    <w:p w14:paraId="770005CA" w14:textId="13F717ED" w:rsidR="008E5449" w:rsidRPr="00821082" w:rsidRDefault="008E5449">
      <w:pPr>
        <w:pStyle w:val="TOC2"/>
        <w:rPr>
          <w:rFonts w:ascii="Calibri" w:hAnsi="Calibri"/>
          <w:sz w:val="22"/>
          <w:szCs w:val="22"/>
          <w:lang w:eastAsia="en-GB"/>
        </w:rPr>
      </w:pPr>
      <w:r w:rsidRPr="00B720A2">
        <w:t>A.2.4</w:t>
      </w:r>
      <w:r w:rsidRPr="00821082">
        <w:rPr>
          <w:rFonts w:ascii="Calibri" w:hAnsi="Calibri"/>
          <w:sz w:val="22"/>
          <w:szCs w:val="22"/>
          <w:lang w:eastAsia="en-GB"/>
        </w:rPr>
        <w:tab/>
      </w:r>
      <w:r w:rsidRPr="00B720A2">
        <w:t>The Organisation responsible for the Product testing</w:t>
      </w:r>
      <w:r>
        <w:tab/>
      </w:r>
      <w:r>
        <w:fldChar w:fldCharType="begin" w:fldLock="1"/>
      </w:r>
      <w:r>
        <w:instrText xml:space="preserve"> PAGEREF _Toc106790922 \h </w:instrText>
      </w:r>
      <w:r>
        <w:fldChar w:fldCharType="separate"/>
      </w:r>
      <w:r>
        <w:t>28</w:t>
      </w:r>
      <w:r>
        <w:fldChar w:fldCharType="end"/>
      </w:r>
    </w:p>
    <w:p w14:paraId="56EAFC10" w14:textId="40E5611C" w:rsidR="008E5449" w:rsidRPr="00821082" w:rsidRDefault="008E5449">
      <w:pPr>
        <w:pStyle w:val="TOC2"/>
        <w:rPr>
          <w:rFonts w:ascii="Calibri" w:hAnsi="Calibri"/>
          <w:sz w:val="22"/>
          <w:szCs w:val="22"/>
          <w:lang w:eastAsia="en-GB"/>
        </w:rPr>
      </w:pPr>
      <w:r w:rsidRPr="00B720A2">
        <w:t>A.2.5</w:t>
      </w:r>
      <w:r w:rsidRPr="00821082">
        <w:rPr>
          <w:rFonts w:ascii="Calibri" w:hAnsi="Calibri"/>
          <w:sz w:val="22"/>
          <w:szCs w:val="22"/>
          <w:lang w:eastAsia="en-GB"/>
        </w:rPr>
        <w:tab/>
      </w:r>
      <w:r w:rsidRPr="00B720A2">
        <w:t>ICS contact person</w:t>
      </w:r>
      <w:r>
        <w:tab/>
      </w:r>
      <w:r>
        <w:fldChar w:fldCharType="begin" w:fldLock="1"/>
      </w:r>
      <w:r>
        <w:instrText xml:space="preserve"> PAGEREF _Toc106790923 \h </w:instrText>
      </w:r>
      <w:r>
        <w:fldChar w:fldCharType="separate"/>
      </w:r>
      <w:r>
        <w:t>29</w:t>
      </w:r>
      <w:r>
        <w:fldChar w:fldCharType="end"/>
      </w:r>
    </w:p>
    <w:p w14:paraId="0FD4CEF4" w14:textId="0EA94940" w:rsidR="008E5449" w:rsidRPr="00821082" w:rsidRDefault="008E5449">
      <w:pPr>
        <w:pStyle w:val="TOC1"/>
        <w:rPr>
          <w:rFonts w:ascii="Calibri" w:hAnsi="Calibri"/>
          <w:szCs w:val="22"/>
          <w:lang w:eastAsia="en-GB"/>
        </w:rPr>
      </w:pPr>
      <w:r>
        <w:t>A.3</w:t>
      </w:r>
      <w:r w:rsidRPr="00821082">
        <w:rPr>
          <w:rFonts w:ascii="Calibri" w:hAnsi="Calibri"/>
          <w:szCs w:val="22"/>
          <w:lang w:eastAsia="en-GB"/>
        </w:rPr>
        <w:tab/>
      </w:r>
      <w:r>
        <w:t>Identification of the protocol</w:t>
      </w:r>
      <w:r>
        <w:tab/>
      </w:r>
      <w:r>
        <w:fldChar w:fldCharType="begin" w:fldLock="1"/>
      </w:r>
      <w:r>
        <w:instrText xml:space="preserve"> PAGEREF _Toc106790924 \h </w:instrText>
      </w:r>
      <w:r>
        <w:fldChar w:fldCharType="separate"/>
      </w:r>
      <w:r>
        <w:t>29</w:t>
      </w:r>
      <w:r>
        <w:fldChar w:fldCharType="end"/>
      </w:r>
    </w:p>
    <w:p w14:paraId="721411A6" w14:textId="1D5FD4F4" w:rsidR="008E5449" w:rsidRPr="00821082" w:rsidRDefault="008E5449">
      <w:pPr>
        <w:pStyle w:val="TOC1"/>
        <w:rPr>
          <w:rFonts w:ascii="Calibri" w:hAnsi="Calibri"/>
          <w:szCs w:val="22"/>
          <w:lang w:eastAsia="en-GB"/>
        </w:rPr>
      </w:pPr>
      <w:r>
        <w:t>A.4</w:t>
      </w:r>
      <w:r w:rsidRPr="00821082">
        <w:rPr>
          <w:rFonts w:ascii="Calibri" w:hAnsi="Calibri"/>
          <w:szCs w:val="22"/>
          <w:lang w:eastAsia="en-GB"/>
        </w:rPr>
        <w:tab/>
      </w:r>
      <w:r>
        <w:t>ICS proforma tables</w:t>
      </w:r>
      <w:r>
        <w:tab/>
      </w:r>
      <w:r>
        <w:fldChar w:fldCharType="begin" w:fldLock="1"/>
      </w:r>
      <w:r>
        <w:instrText xml:space="preserve"> PAGEREF _Toc106790925 \h </w:instrText>
      </w:r>
      <w:r>
        <w:fldChar w:fldCharType="separate"/>
      </w:r>
      <w:r>
        <w:t>29</w:t>
      </w:r>
      <w:r>
        <w:fldChar w:fldCharType="end"/>
      </w:r>
    </w:p>
    <w:p w14:paraId="06F5F130" w14:textId="1F06BE8E" w:rsidR="008E5449" w:rsidRPr="00821082" w:rsidRDefault="008E5449">
      <w:pPr>
        <w:pStyle w:val="TOC2"/>
        <w:rPr>
          <w:rFonts w:ascii="Calibri" w:hAnsi="Calibri"/>
          <w:sz w:val="22"/>
          <w:szCs w:val="22"/>
          <w:lang w:eastAsia="en-GB"/>
        </w:rPr>
      </w:pPr>
      <w:r w:rsidRPr="00B720A2">
        <w:t>A.4.1</w:t>
      </w:r>
      <w:r w:rsidRPr="00821082">
        <w:rPr>
          <w:rFonts w:ascii="Calibri" w:hAnsi="Calibri"/>
          <w:sz w:val="22"/>
          <w:szCs w:val="22"/>
          <w:lang w:eastAsia="en-GB"/>
        </w:rPr>
        <w:tab/>
      </w:r>
      <w:r w:rsidRPr="00B720A2">
        <w:t>Implementation Types</w:t>
      </w:r>
      <w:r>
        <w:tab/>
      </w:r>
      <w:r>
        <w:fldChar w:fldCharType="begin" w:fldLock="1"/>
      </w:r>
      <w:r>
        <w:instrText xml:space="preserve"> PAGEREF _Toc106790926 \h </w:instrText>
      </w:r>
      <w:r>
        <w:fldChar w:fldCharType="separate"/>
      </w:r>
      <w:r>
        <w:t>29</w:t>
      </w:r>
      <w:r>
        <w:fldChar w:fldCharType="end"/>
      </w:r>
    </w:p>
    <w:p w14:paraId="243276DC" w14:textId="3A112338" w:rsidR="008E5449" w:rsidRPr="00821082" w:rsidRDefault="008E5449">
      <w:pPr>
        <w:pStyle w:val="TOC2"/>
        <w:rPr>
          <w:rFonts w:ascii="Calibri" w:hAnsi="Calibri"/>
          <w:sz w:val="22"/>
          <w:szCs w:val="22"/>
          <w:lang w:eastAsia="en-GB"/>
        </w:rPr>
      </w:pPr>
      <w:r>
        <w:t>A.4.2</w:t>
      </w:r>
      <w:r w:rsidRPr="00821082">
        <w:rPr>
          <w:rFonts w:ascii="Calibri" w:hAnsi="Calibri"/>
          <w:sz w:val="22"/>
          <w:szCs w:val="22"/>
          <w:lang w:eastAsia="en-GB"/>
        </w:rPr>
        <w:tab/>
      </w:r>
      <w:r>
        <w:t>Additional information</w:t>
      </w:r>
      <w:r>
        <w:tab/>
      </w:r>
      <w:r>
        <w:fldChar w:fldCharType="begin" w:fldLock="1"/>
      </w:r>
      <w:r>
        <w:instrText xml:space="preserve"> PAGEREF _Toc106790927 \h </w:instrText>
      </w:r>
      <w:r>
        <w:fldChar w:fldCharType="separate"/>
      </w:r>
      <w:r>
        <w:t>30</w:t>
      </w:r>
      <w:r>
        <w:fldChar w:fldCharType="end"/>
      </w:r>
    </w:p>
    <w:p w14:paraId="3F06A725" w14:textId="7BB2388B" w:rsidR="008E5449" w:rsidRPr="00821082" w:rsidRDefault="008E5449">
      <w:pPr>
        <w:pStyle w:val="TOC8"/>
        <w:rPr>
          <w:rFonts w:ascii="Calibri" w:hAnsi="Calibri"/>
          <w:b w:val="0"/>
          <w:szCs w:val="22"/>
          <w:lang w:eastAsia="en-GB"/>
        </w:rPr>
      </w:pPr>
      <w:r w:rsidRPr="00B720A2">
        <w:t>Annex B (informative): Change history</w:t>
      </w:r>
      <w:r>
        <w:tab/>
      </w:r>
      <w:r>
        <w:fldChar w:fldCharType="begin" w:fldLock="1"/>
      </w:r>
      <w:r>
        <w:instrText xml:space="preserve"> PAGEREF _Toc106790928 \h </w:instrText>
      </w:r>
      <w:r>
        <w:fldChar w:fldCharType="separate"/>
      </w:r>
      <w:r>
        <w:t>31</w:t>
      </w:r>
      <w:r>
        <w:fldChar w:fldCharType="end"/>
      </w:r>
    </w:p>
    <w:p w14:paraId="239B702C" w14:textId="7D470C61"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06790905"/>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06790906"/>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06790907"/>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pPr>
      <w:r w:rsidRPr="00BF2633">
        <w:t>-</w:t>
      </w:r>
      <w:r w:rsidRPr="00BF2633">
        <w:tab/>
        <w:t>References are either specific (identified by date of publication, edition number, version number, etc.) or non</w:t>
      </w:r>
      <w:r w:rsidRPr="00BF2633">
        <w:noBreakHyphen/>
        <w:t>specific.</w:t>
      </w:r>
    </w:p>
    <w:p w14:paraId="79EED3DF" w14:textId="77777777" w:rsidR="00C57062" w:rsidRPr="00BF2633" w:rsidRDefault="00C57062" w:rsidP="00C57062">
      <w:pPr>
        <w:pStyle w:val="B10"/>
      </w:pPr>
      <w:r w:rsidRPr="00BF2633">
        <w:t>-</w:t>
      </w:r>
      <w:r w:rsidRPr="00BF2633">
        <w:tab/>
        <w:t>For a specific reference, subsequent revisions do not apply.</w:t>
      </w:r>
    </w:p>
    <w:p w14:paraId="5A430ED7" w14:textId="77777777" w:rsidR="00C57062" w:rsidRPr="00BF2633" w:rsidRDefault="00C57062" w:rsidP="00C57062">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99D3F9F" w14:textId="77777777" w:rsidR="00EC4A25" w:rsidRPr="00BF2633" w:rsidRDefault="00EC4A25" w:rsidP="00EC4A25">
      <w:pPr>
        <w:pStyle w:val="EX"/>
      </w:pPr>
      <w:r w:rsidRPr="00BF2633">
        <w:t>[1]</w:t>
      </w:r>
      <w:r w:rsidRPr="00BF2633">
        <w:tab/>
        <w:t>3GPP TR 21.905: "Vocabulary for 3GPP Specifications".</w:t>
      </w:r>
    </w:p>
    <w:p w14:paraId="009E97B9" w14:textId="77777777" w:rsidR="007F0422" w:rsidRPr="00BF2633" w:rsidRDefault="008618A9" w:rsidP="007F0422">
      <w:pPr>
        <w:pStyle w:val="EX"/>
      </w:pPr>
      <w:r w:rsidRPr="00BF2633">
        <w:t>[2</w:t>
      </w:r>
      <w:r w:rsidR="007F0422" w:rsidRPr="00BF2633">
        <w:t>]</w:t>
      </w:r>
      <w:r w:rsidR="007C3F48" w:rsidRPr="00BF2633">
        <w:tab/>
        <w:t>3GPP TS 36.579-1</w:t>
      </w:r>
      <w:r w:rsidR="007F0422" w:rsidRPr="00BF2633">
        <w:t xml:space="preserve">: "Mission Critical </w:t>
      </w:r>
      <w:r w:rsidR="00257E90" w:rsidRPr="00BF2633">
        <w:t>(MC) s</w:t>
      </w:r>
      <w:r w:rsidR="00A4552B" w:rsidRPr="00BF2633">
        <w:t>ervices</w:t>
      </w:r>
      <w:r w:rsidR="007F0422" w:rsidRPr="00BF2633">
        <w:t xml:space="preserve"> over LTE</w:t>
      </w:r>
      <w:r w:rsidR="00257E90" w:rsidRPr="00BF2633">
        <w:t>;</w:t>
      </w:r>
      <w:r w:rsidR="007F0422" w:rsidRPr="00BF2633">
        <w:t xml:space="preserve"> Part 1: Common test environment"</w:t>
      </w:r>
      <w:r w:rsidR="00EC3239" w:rsidRPr="00BF2633">
        <w:t>.</w:t>
      </w:r>
    </w:p>
    <w:p w14:paraId="5F2F4954" w14:textId="77777777" w:rsidR="007F0422" w:rsidRPr="00BF2633" w:rsidRDefault="008618A9" w:rsidP="007F0422">
      <w:pPr>
        <w:pStyle w:val="EX"/>
      </w:pPr>
      <w:r w:rsidRPr="00BF2633">
        <w:t>[3</w:t>
      </w:r>
      <w:r w:rsidR="007F0422" w:rsidRPr="00BF2633">
        <w:t>]</w:t>
      </w:r>
      <w:r w:rsidR="007F0422" w:rsidRPr="00BF2633">
        <w:tab/>
        <w:t xml:space="preserve">3GPP TS 36.579-2: "Mission Critical </w:t>
      </w:r>
      <w:r w:rsidR="00257E90" w:rsidRPr="00BF2633">
        <w:t>(MC) s</w:t>
      </w:r>
      <w:r w:rsidR="00A4552B" w:rsidRPr="00BF2633">
        <w:t>ervices</w:t>
      </w:r>
      <w:r w:rsidR="007F0422" w:rsidRPr="00BF2633">
        <w:t xml:space="preserve"> over LTE; Part 2: </w:t>
      </w:r>
      <w:r w:rsidR="00A4552B" w:rsidRPr="00BF2633">
        <w:t>Mission Critical Push To Talk (</w:t>
      </w:r>
      <w:r w:rsidR="007F0422" w:rsidRPr="00BF2633">
        <w:t>MCPTT</w:t>
      </w:r>
      <w:r w:rsidR="00A4552B" w:rsidRPr="00BF2633">
        <w:t>)</w:t>
      </w:r>
      <w:r w:rsidR="007F0422" w:rsidRPr="00BF2633">
        <w:t xml:space="preserve"> </w:t>
      </w:r>
      <w:r w:rsidR="00257E90" w:rsidRPr="00BF2633">
        <w:t>User Equipment (UE) Protocol conformance specification</w:t>
      </w:r>
      <w:r w:rsidR="007F0422" w:rsidRPr="00BF2633">
        <w:t>"</w:t>
      </w:r>
      <w:r w:rsidR="00EC3239" w:rsidRPr="00BF2633">
        <w:t>.</w:t>
      </w:r>
    </w:p>
    <w:p w14:paraId="341D1367" w14:textId="77777777" w:rsidR="007F0422" w:rsidRPr="00BF2633" w:rsidRDefault="008618A9" w:rsidP="007F0422">
      <w:pPr>
        <w:pStyle w:val="EX"/>
      </w:pPr>
      <w:r w:rsidRPr="00BF2633">
        <w:t>[4</w:t>
      </w:r>
      <w:r w:rsidR="007F0422" w:rsidRPr="00BF2633">
        <w:t>]</w:t>
      </w:r>
      <w:r w:rsidR="007F0422" w:rsidRPr="00BF2633">
        <w:tab/>
        <w:t xml:space="preserve">3GPP TS 36.579-3: "Mission Critical </w:t>
      </w:r>
      <w:r w:rsidR="00257E90" w:rsidRPr="00BF2633">
        <w:t>(MC) s</w:t>
      </w:r>
      <w:r w:rsidR="00A4552B" w:rsidRPr="00BF2633">
        <w:t>ervices</w:t>
      </w:r>
      <w:r w:rsidR="007F0422" w:rsidRPr="00BF2633">
        <w:t xml:space="preserve"> over LTE; Part 3: </w:t>
      </w:r>
      <w:r w:rsidR="00A4552B" w:rsidRPr="00BF2633">
        <w:t>Mission Critical Push To Talk (</w:t>
      </w:r>
      <w:r w:rsidR="007F0422" w:rsidRPr="00BF2633">
        <w:t>MCPTT</w:t>
      </w:r>
      <w:r w:rsidR="00A4552B" w:rsidRPr="00BF2633">
        <w:t>)</w:t>
      </w:r>
      <w:r w:rsidR="007F0422" w:rsidRPr="00BF2633">
        <w:t xml:space="preserve"> Server Application test specification"</w:t>
      </w:r>
      <w:r w:rsidR="00EC3239" w:rsidRPr="00BF2633">
        <w:t>.</w:t>
      </w:r>
    </w:p>
    <w:p w14:paraId="5A7E2D55" w14:textId="77777777" w:rsidR="00EC4A25" w:rsidRPr="00BF2633" w:rsidRDefault="00E25345" w:rsidP="007F0422">
      <w:pPr>
        <w:pStyle w:val="EX"/>
      </w:pPr>
      <w:r w:rsidRPr="00BF2633">
        <w:t>[5</w:t>
      </w:r>
      <w:r w:rsidR="007F0422" w:rsidRPr="00BF2633">
        <w:t>]</w:t>
      </w:r>
      <w:r w:rsidR="007F0422" w:rsidRPr="00BF2633">
        <w:tab/>
        <w:t xml:space="preserve">3GPP TS 36.579-5: "Mission Critical </w:t>
      </w:r>
      <w:r w:rsidR="00257E90" w:rsidRPr="00BF2633">
        <w:t>(MC) s</w:t>
      </w:r>
      <w:r w:rsidR="00A4552B" w:rsidRPr="00BF2633">
        <w:t>ervices</w:t>
      </w:r>
      <w:r w:rsidR="007F0422" w:rsidRPr="00BF2633">
        <w:t xml:space="preserve"> over LTE; P</w:t>
      </w:r>
      <w:r w:rsidR="00EC3239" w:rsidRPr="00BF2633">
        <w:t>art 5: Abstract test suite (ATS)</w:t>
      </w:r>
      <w:r w:rsidR="0015431F" w:rsidRPr="00BF2633">
        <w:t>"</w:t>
      </w:r>
      <w:r w:rsidR="00EC3239" w:rsidRPr="00BF2633">
        <w:t>.</w:t>
      </w:r>
    </w:p>
    <w:p w14:paraId="359E0AB1" w14:textId="77777777" w:rsidR="00E7635E" w:rsidRPr="00BF2633" w:rsidRDefault="00E7635E" w:rsidP="00E7635E">
      <w:pPr>
        <w:pStyle w:val="EX"/>
      </w:pPr>
      <w:r w:rsidRPr="00BF2633">
        <w:t>[6]</w:t>
      </w:r>
      <w:r w:rsidRPr="00BF2633">
        <w:tab/>
        <w:t>3GPP TS 36.523-2: "</w:t>
      </w:r>
      <w:r w:rsidR="00257E90" w:rsidRPr="00BF2633">
        <w:t>Evolved Universal Terrestrial Radio Access (E-UTRA) and Evolved Packet Core (EPC); User Equipment (UE) conformance specification; Part 2: Implementation Conformance Statement (ICS) proforma specification"</w:t>
      </w:r>
      <w:r w:rsidRPr="00BF2633">
        <w:t>.</w:t>
      </w:r>
    </w:p>
    <w:p w14:paraId="0B0D08F6" w14:textId="77777777" w:rsidR="00E7635E" w:rsidRPr="00BF2633" w:rsidRDefault="00E7635E" w:rsidP="00E7635E">
      <w:pPr>
        <w:pStyle w:val="EX"/>
      </w:pPr>
      <w:r w:rsidRPr="00BF2633">
        <w:t>[7]</w:t>
      </w:r>
      <w:r w:rsidRPr="00BF2633">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pPr>
      <w:r w:rsidRPr="00BF2633">
        <w:t>[8]</w:t>
      </w:r>
      <w:r w:rsidRPr="00BF2633">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pPr>
      <w:r w:rsidRPr="00BF2633">
        <w:t>[9]</w:t>
      </w:r>
      <w:r w:rsidRPr="00BF2633">
        <w:tab/>
        <w:t>3GPP TS 23.179: "Functional architecture and information flows to support mission critical communication services; Stage 2".</w:t>
      </w:r>
    </w:p>
    <w:p w14:paraId="56E6E8C1" w14:textId="77777777" w:rsidR="00E47AC0" w:rsidRPr="00BF2633" w:rsidRDefault="00616308" w:rsidP="00E47AC0">
      <w:pPr>
        <w:pStyle w:val="EX"/>
      </w:pPr>
      <w:r w:rsidRPr="00BF2633">
        <w:lastRenderedPageBreak/>
        <w:t>[10]</w:t>
      </w:r>
      <w:r w:rsidRPr="00BF2633">
        <w:tab/>
        <w:t>3GPP TS 23.401: "3GPP System Architecture Evolution; GPRS enhancements for E-UTRAN access".</w:t>
      </w:r>
    </w:p>
    <w:p w14:paraId="737C18AA" w14:textId="77777777" w:rsidR="00E47AC0" w:rsidRPr="00BF2633" w:rsidRDefault="00E47AC0" w:rsidP="00E47AC0">
      <w:pPr>
        <w:pStyle w:val="EX"/>
      </w:pPr>
      <w:r w:rsidRPr="00BF2633">
        <w:t>[11]</w:t>
      </w:r>
      <w:r w:rsidRPr="00BF2633">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pPr>
      <w:r w:rsidRPr="00BF2633">
        <w:t>[12]</w:t>
      </w:r>
      <w:r w:rsidRPr="00BF2633">
        <w:tab/>
        <w:t>3GPP TS 36.579-7: "Mission Critical (MC) services over LTE; Part 7: Mission Critical Data (MCData) User Equipment (UE) Protocol conformance specification".</w:t>
      </w:r>
    </w:p>
    <w:p w14:paraId="5EE9CBE4" w14:textId="77777777" w:rsidR="00E7635E" w:rsidRDefault="00E47AC0" w:rsidP="00E47AC0">
      <w:pPr>
        <w:pStyle w:val="EX"/>
      </w:pPr>
      <w:r w:rsidRPr="00BF2633">
        <w:t>[13]</w:t>
      </w:r>
      <w:r w:rsidRPr="00BF2633">
        <w:tab/>
        <w:t xml:space="preserve">3GPP TS 23.379: "Functional architecture and information flows to support </w:t>
      </w:r>
      <w:r w:rsidRPr="00BF2633">
        <w:rPr>
          <w:szCs w:val="34"/>
          <w:lang w:eastAsia="zh-CN"/>
        </w:rPr>
        <w:t>Mission Critical Push To Talk (MCPTT)</w:t>
      </w:r>
      <w:r w:rsidRPr="00BF2633">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[16]</w:t>
      </w:r>
      <w:r>
        <w:tab/>
        <w:t>3GPP TS 24.380: "Mission Critical Push To Talk (MCPTT) floor control; Protocol specification".</w:t>
      </w:r>
    </w:p>
    <w:p w14:paraId="676DD7F8" w14:textId="77777777" w:rsidR="00634126" w:rsidRDefault="00634126" w:rsidP="00634126">
      <w:pPr>
        <w:pStyle w:val="EX"/>
      </w:pPr>
      <w:r>
        <w:t>[17]</w:t>
      </w:r>
      <w:r>
        <w:tab/>
        <w:t>3GPP TS 24.581: "Mission Critical Video (MCVideo) media plane control; Protocol specification".</w:t>
      </w:r>
    </w:p>
    <w:p w14:paraId="32DB0913" w14:textId="77777777" w:rsidR="00CF221A" w:rsidRPr="00CF221A" w:rsidRDefault="00CF221A" w:rsidP="00336F48">
      <w:pPr>
        <w:pStyle w:val="EX"/>
      </w:pPr>
      <w:r w:rsidRPr="00CF221A">
        <w:t>[18]</w:t>
      </w:r>
      <w:r w:rsidRPr="00CF221A">
        <w:tab/>
        <w:t>3GPP TS 24.282: "Mission Critical Data (MCData) signalling control; Protocol specification".</w:t>
      </w:r>
    </w:p>
    <w:p w14:paraId="33FE299C" w14:textId="45319C6D" w:rsidR="008A1844" w:rsidRPr="00BF2633" w:rsidRDefault="008244CA" w:rsidP="00E47AC0">
      <w:pPr>
        <w:pStyle w:val="EX"/>
      </w:pPr>
      <w:r w:rsidRPr="008244CA">
        <w:t>[19]</w:t>
      </w:r>
      <w:r w:rsidRPr="008244CA">
        <w:tab/>
        <w:t>3GPP TS 24.281: "Mission Critical Video (MCVideo) signalling control; Protocol specification".</w:t>
      </w: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06790908"/>
      <w:r w:rsidRPr="00BF2633">
        <w:t>3</w:t>
      </w:r>
      <w:r w:rsidRPr="00BF2633">
        <w:tab/>
        <w:t xml:space="preserve">Definitions, </w:t>
      </w:r>
      <w:r w:rsidR="008028A4" w:rsidRPr="00BF2633">
        <w:t>symbols and abbreviations</w:t>
      </w:r>
      <w:bookmarkEnd w:id="18"/>
      <w:bookmarkEnd w:id="19"/>
      <w:bookmarkEnd w:id="20"/>
      <w:bookmarkEnd w:id="21"/>
      <w:bookmarkEnd w:id="22"/>
    </w:p>
    <w:p w14:paraId="663450B3" w14:textId="77777777" w:rsidR="00080512" w:rsidRPr="00BF2633" w:rsidRDefault="00080512">
      <w:pPr>
        <w:pStyle w:val="Heading2"/>
      </w:pPr>
      <w:bookmarkStart w:id="23" w:name="_Toc27405392"/>
      <w:bookmarkStart w:id="24" w:name="_Toc51831941"/>
      <w:bookmarkStart w:id="25" w:name="_Toc68109161"/>
      <w:bookmarkStart w:id="26" w:name="_Toc75458412"/>
      <w:bookmarkStart w:id="27" w:name="_Toc106790909"/>
      <w:r w:rsidRPr="00BF2633">
        <w:t>3.1</w:t>
      </w:r>
      <w:r w:rsidRPr="00BF2633">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31" w:name="_Toc27405393"/>
      <w:bookmarkStart w:id="32" w:name="_Toc51831942"/>
      <w:bookmarkStart w:id="33" w:name="_Toc68109162"/>
      <w:bookmarkStart w:id="34" w:name="_Toc75458413"/>
      <w:bookmarkStart w:id="35" w:name="_Toc106790910"/>
      <w:r w:rsidRPr="00BF2633">
        <w:t>3.2</w:t>
      </w:r>
      <w:r w:rsidRPr="00BF2633">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36" w:name="_Toc27405394"/>
      <w:bookmarkStart w:id="37" w:name="_Toc51831943"/>
      <w:bookmarkStart w:id="38" w:name="_Toc68109163"/>
      <w:bookmarkStart w:id="39" w:name="_Toc75458414"/>
      <w:bookmarkStart w:id="40" w:name="_Toc106790911"/>
      <w:r w:rsidRPr="00BF2633">
        <w:t>3.3</w:t>
      </w:r>
      <w:r w:rsidRPr="00BF2633">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pPr>
      <w:r w:rsidRPr="00BF2633">
        <w:t>CUT</w:t>
      </w:r>
      <w:r w:rsidRPr="00BF2633">
        <w:tab/>
        <w:t>Client Under Test</w:t>
      </w:r>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Implementation eXtra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r w:rsidRPr="00BF2633">
        <w:t>MCData</w:t>
      </w:r>
      <w:r w:rsidRPr="00BF2633">
        <w:tab/>
        <w:t>Mission Critical Data</w:t>
      </w:r>
    </w:p>
    <w:p w14:paraId="2C0CAB04" w14:textId="77777777" w:rsidR="007F4ED2" w:rsidRPr="00BF2633" w:rsidRDefault="007F4ED2" w:rsidP="004066DA">
      <w:pPr>
        <w:pStyle w:val="EW"/>
      </w:pPr>
      <w:r w:rsidRPr="00BF2633">
        <w:t>MCPTT</w:t>
      </w:r>
      <w:r w:rsidRPr="00BF2633">
        <w:tab/>
        <w:t>Mission Critical Push To Talk</w:t>
      </w:r>
    </w:p>
    <w:p w14:paraId="7D09719F" w14:textId="77777777" w:rsidR="00E47AC0" w:rsidRPr="00BF2633" w:rsidRDefault="00E47AC0" w:rsidP="00E47AC0">
      <w:pPr>
        <w:pStyle w:val="EW"/>
      </w:pPr>
      <w:r w:rsidRPr="00BF2633">
        <w:t>MCVideo</w:t>
      </w:r>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77777777" w:rsidR="004066DA" w:rsidRPr="00BF2633" w:rsidRDefault="004066DA" w:rsidP="004066DA">
      <w:pPr>
        <w:pStyle w:val="EW"/>
      </w:pPr>
      <w:r w:rsidRPr="00BF2633">
        <w:t>SUT</w:t>
      </w:r>
      <w:r w:rsidRPr="00BF2633">
        <w:tab/>
        <w:t>Server Under Test</w:t>
      </w:r>
    </w:p>
    <w:p w14:paraId="1881D1B3" w14:textId="77777777" w:rsidR="004066DA" w:rsidRPr="00BF2633" w:rsidRDefault="004066DA" w:rsidP="004066DA">
      <w:pPr>
        <w:pStyle w:val="EW"/>
      </w:pPr>
      <w:r w:rsidRPr="00BF2633">
        <w:t>TC</w:t>
      </w:r>
      <w:r w:rsidRPr="00BF2633">
        <w:tab/>
        <w:t>Test Case</w:t>
      </w:r>
    </w:p>
    <w:p w14:paraId="47568F87" w14:textId="77777777" w:rsidR="00080512" w:rsidRPr="00BF2633" w:rsidRDefault="00080512">
      <w:pPr>
        <w:pStyle w:val="EW"/>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06790912"/>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CCi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8614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8B24CC">
        <w:trPr>
          <w:jc w:val="center"/>
        </w:trPr>
        <w:tc>
          <w:tcPr>
            <w:tcW w:w="1123"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9E3350" w:rsidRDefault="007A198B" w:rsidP="007A198B">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7A198B" w:rsidRPr="009E3350" w:rsidRDefault="00D3547B" w:rsidP="007A198B">
            <w:pPr>
              <w:pStyle w:val="TAL"/>
              <w:rPr>
                <w:b/>
                <w:sz w:val="16"/>
                <w:szCs w:val="16"/>
              </w:rPr>
            </w:pPr>
            <w:r>
              <w:rPr>
                <w:b/>
                <w:sz w:val="16"/>
                <w:szCs w:val="16"/>
              </w:rPr>
              <w:t>MCPTT Client o</w:t>
            </w:r>
            <w:r w:rsidR="007A198B" w:rsidRPr="009E3350">
              <w:rPr>
                <w:b/>
                <w:sz w:val="16"/>
                <w:szCs w:val="16"/>
              </w:rPr>
              <w:t>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rPr>
            </w:pPr>
          </w:p>
        </w:tc>
        <w:tc>
          <w:tcPr>
            <w:tcW w:w="1409" w:type="dxa"/>
            <w:shd w:val="clear" w:color="auto" w:fill="F2F2F2"/>
          </w:tcPr>
          <w:p w14:paraId="6F4CAE4B" w14:textId="77777777" w:rsidR="007A198B" w:rsidRPr="00BF2633" w:rsidRDefault="007A198B" w:rsidP="007A198B">
            <w:pPr>
              <w:pStyle w:val="TAL"/>
              <w:rPr>
                <w:b/>
              </w:rPr>
            </w:pPr>
          </w:p>
        </w:tc>
        <w:tc>
          <w:tcPr>
            <w:tcW w:w="1274" w:type="dxa"/>
            <w:shd w:val="clear" w:color="auto" w:fill="F2F2F2"/>
          </w:tcPr>
          <w:p w14:paraId="6BC75E8B" w14:textId="77777777" w:rsidR="007A198B" w:rsidRPr="00BF2633" w:rsidRDefault="007A198B" w:rsidP="007A198B">
            <w:pPr>
              <w:pStyle w:val="TAL"/>
              <w:rPr>
                <w:b/>
              </w:rPr>
            </w:pPr>
          </w:p>
        </w:tc>
        <w:tc>
          <w:tcPr>
            <w:tcW w:w="1554" w:type="dxa"/>
            <w:shd w:val="clear" w:color="auto" w:fill="F2F2F2"/>
          </w:tcPr>
          <w:p w14:paraId="5A82D888" w14:textId="77777777" w:rsidR="007A198B" w:rsidRPr="00BF2633" w:rsidRDefault="007A198B" w:rsidP="007A198B">
            <w:pPr>
              <w:pStyle w:val="TAL"/>
              <w:rPr>
                <w: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9E3350" w:rsidRDefault="007A198B" w:rsidP="007A198B">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7A198B" w:rsidRPr="009E3350" w:rsidRDefault="007A198B" w:rsidP="007A198B">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rPr>
            </w:pPr>
          </w:p>
        </w:tc>
        <w:tc>
          <w:tcPr>
            <w:tcW w:w="1409" w:type="dxa"/>
            <w:shd w:val="clear" w:color="auto" w:fill="F2F2F2"/>
          </w:tcPr>
          <w:p w14:paraId="01272E9C" w14:textId="77777777" w:rsidR="007A198B" w:rsidRPr="00BF2633" w:rsidRDefault="007A198B" w:rsidP="007A198B">
            <w:pPr>
              <w:pStyle w:val="TAL"/>
              <w:rPr>
                <w:b/>
              </w:rPr>
            </w:pPr>
          </w:p>
        </w:tc>
        <w:tc>
          <w:tcPr>
            <w:tcW w:w="1274" w:type="dxa"/>
            <w:shd w:val="clear" w:color="auto" w:fill="F2F2F2"/>
          </w:tcPr>
          <w:p w14:paraId="5733CC8B" w14:textId="77777777" w:rsidR="007A198B" w:rsidRPr="00BF2633" w:rsidRDefault="007A198B" w:rsidP="007A198B">
            <w:pPr>
              <w:pStyle w:val="TAL"/>
              <w:rPr>
                <w:b/>
              </w:rPr>
            </w:pPr>
          </w:p>
        </w:tc>
        <w:tc>
          <w:tcPr>
            <w:tcW w:w="1554" w:type="dxa"/>
            <w:shd w:val="clear" w:color="auto" w:fill="F2F2F2"/>
          </w:tcPr>
          <w:p w14:paraId="793AE156" w14:textId="77777777" w:rsidR="007A198B" w:rsidRPr="00BF2633" w:rsidRDefault="007A198B" w:rsidP="007A198B">
            <w:pPr>
              <w:pStyle w:val="TAL"/>
              <w:rPr>
                <w: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9E3350" w:rsidRDefault="007A198B" w:rsidP="007A198B">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7A198B" w:rsidRPr="009E3350" w:rsidRDefault="007A198B" w:rsidP="007A198B">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rPr>
            </w:pPr>
          </w:p>
        </w:tc>
        <w:tc>
          <w:tcPr>
            <w:tcW w:w="1409" w:type="dxa"/>
            <w:shd w:val="clear" w:color="auto" w:fill="F2F2F2"/>
          </w:tcPr>
          <w:p w14:paraId="05330D60" w14:textId="77777777" w:rsidR="007A198B" w:rsidRPr="00BF2633" w:rsidRDefault="007A198B" w:rsidP="007A198B">
            <w:pPr>
              <w:pStyle w:val="TAL"/>
              <w:rPr>
                <w:b/>
              </w:rPr>
            </w:pPr>
          </w:p>
        </w:tc>
        <w:tc>
          <w:tcPr>
            <w:tcW w:w="1274" w:type="dxa"/>
            <w:shd w:val="clear" w:color="auto" w:fill="F2F2F2"/>
          </w:tcPr>
          <w:p w14:paraId="1294E1DC" w14:textId="77777777" w:rsidR="007A198B" w:rsidRPr="00BF2633" w:rsidRDefault="007A198B" w:rsidP="007A198B">
            <w:pPr>
              <w:pStyle w:val="TAL"/>
              <w:rPr>
                <w:b/>
              </w:rPr>
            </w:pPr>
          </w:p>
        </w:tc>
        <w:tc>
          <w:tcPr>
            <w:tcW w:w="1554" w:type="dxa"/>
            <w:shd w:val="clear" w:color="auto" w:fill="F2F2F2"/>
          </w:tcPr>
          <w:p w14:paraId="74A9816C" w14:textId="77777777" w:rsidR="007A198B" w:rsidRPr="00BF2633" w:rsidRDefault="007A198B" w:rsidP="007A198B">
            <w:pPr>
              <w:pStyle w:val="TAL"/>
              <w:rPr>
                <w: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7A198B" w:rsidRPr="00BF2633" w:rsidRDefault="007A198B" w:rsidP="007A198B">
            <w:pPr>
              <w:pStyle w:val="TAL"/>
              <w:keepNext w:val="0"/>
              <w:keepLines w:val="0"/>
              <w:rPr>
                <w:sz w:val="16"/>
                <w:szCs w:val="16"/>
              </w:rPr>
            </w:pPr>
            <w:r w:rsidRPr="00BF2633">
              <w:rPr>
                <w:sz w:val="16"/>
                <w:szCs w:val="16"/>
              </w:rPr>
              <w:t xml:space="preserve">On-network / On-demand Pre-arranged Group Call / Automatic Commencement Mode / </w:t>
            </w:r>
            <w:r w:rsidR="008614C1">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eastAsia="zh-CN"/>
              </w:rPr>
            </w:pPr>
          </w:p>
        </w:tc>
        <w:tc>
          <w:tcPr>
            <w:tcW w:w="1274" w:type="dxa"/>
          </w:tcPr>
          <w:p w14:paraId="2B554D0D" w14:textId="77777777" w:rsidR="007A198B" w:rsidRPr="00BF2633" w:rsidRDefault="007A198B" w:rsidP="007A198B">
            <w:pPr>
              <w:pStyle w:val="TAL"/>
              <w:keepNext w:val="0"/>
              <w:keepLines w:val="0"/>
              <w:rPr>
                <w:sz w:val="16"/>
                <w:szCs w:val="16"/>
              </w:rPr>
            </w:pPr>
          </w:p>
        </w:tc>
        <w:tc>
          <w:tcPr>
            <w:tcW w:w="1554" w:type="dxa"/>
          </w:tcPr>
          <w:p w14:paraId="0279A546" w14:textId="77777777" w:rsidR="007A198B" w:rsidRPr="00BF2633" w:rsidRDefault="007A198B" w:rsidP="007A198B">
            <w:pPr>
              <w:pStyle w:val="TAL"/>
              <w:keepNext w:val="0"/>
              <w:keepLines w:val="0"/>
              <w:rPr>
                <w:sz w:val="16"/>
                <w:szCs w:val="16"/>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7A198B" w:rsidRPr="00BF2633" w:rsidRDefault="007A198B" w:rsidP="007A198B">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eastAsia="zh-CN"/>
              </w:rPr>
            </w:pPr>
          </w:p>
        </w:tc>
        <w:tc>
          <w:tcPr>
            <w:tcW w:w="1274" w:type="dxa"/>
          </w:tcPr>
          <w:p w14:paraId="0529B156" w14:textId="77777777" w:rsidR="007A198B" w:rsidRPr="00BF2633" w:rsidRDefault="007A198B" w:rsidP="007A198B">
            <w:pPr>
              <w:pStyle w:val="TAL"/>
              <w:keepNext w:val="0"/>
              <w:keepLines w:val="0"/>
              <w:rPr>
                <w:sz w:val="16"/>
                <w:szCs w:val="16"/>
              </w:rPr>
            </w:pPr>
          </w:p>
        </w:tc>
        <w:tc>
          <w:tcPr>
            <w:tcW w:w="1554" w:type="dxa"/>
          </w:tcPr>
          <w:p w14:paraId="2B84DAA7" w14:textId="77777777" w:rsidR="007A198B" w:rsidRPr="00BF2633" w:rsidRDefault="007A198B" w:rsidP="007A198B">
            <w:pPr>
              <w:pStyle w:val="TAL"/>
              <w:keepNext w:val="0"/>
              <w:keepLines w:val="0"/>
              <w:rPr>
                <w:sz w:val="16"/>
                <w:szCs w:val="16"/>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eastAsia="zh-CN"/>
              </w:rPr>
            </w:pPr>
          </w:p>
        </w:tc>
        <w:tc>
          <w:tcPr>
            <w:tcW w:w="1274" w:type="dxa"/>
          </w:tcPr>
          <w:p w14:paraId="627174F9" w14:textId="77777777" w:rsidR="007A198B" w:rsidRPr="00BF2633" w:rsidRDefault="007A198B" w:rsidP="007A198B">
            <w:pPr>
              <w:pStyle w:val="TAL"/>
              <w:keepNext w:val="0"/>
              <w:keepLines w:val="0"/>
              <w:rPr>
                <w:sz w:val="16"/>
                <w:szCs w:val="16"/>
              </w:rPr>
            </w:pPr>
          </w:p>
        </w:tc>
        <w:tc>
          <w:tcPr>
            <w:tcW w:w="1554" w:type="dxa"/>
          </w:tcPr>
          <w:p w14:paraId="35A162E7" w14:textId="77777777" w:rsidR="007A198B" w:rsidRPr="00BF2633" w:rsidRDefault="007A198B" w:rsidP="007A198B">
            <w:pPr>
              <w:pStyle w:val="TAL"/>
              <w:keepNext w:val="0"/>
              <w:keepLines w:val="0"/>
              <w:rPr>
                <w:sz w:val="16"/>
                <w:szCs w:val="16"/>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0B1D4AD9" w14:textId="30B630E5" w:rsidR="007A198B" w:rsidRPr="00BF2633" w:rsidRDefault="007A198B" w:rsidP="007A198B">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eastAsia="zh-CN"/>
              </w:rPr>
            </w:pPr>
          </w:p>
        </w:tc>
        <w:tc>
          <w:tcPr>
            <w:tcW w:w="1274" w:type="dxa"/>
          </w:tcPr>
          <w:p w14:paraId="490A6684" w14:textId="77777777" w:rsidR="007A198B" w:rsidRPr="00BF2633" w:rsidRDefault="007A198B" w:rsidP="007A198B">
            <w:pPr>
              <w:pStyle w:val="TAL"/>
              <w:keepNext w:val="0"/>
              <w:keepLines w:val="0"/>
              <w:rPr>
                <w:sz w:val="16"/>
                <w:szCs w:val="16"/>
              </w:rPr>
            </w:pPr>
          </w:p>
        </w:tc>
        <w:tc>
          <w:tcPr>
            <w:tcW w:w="1554" w:type="dxa"/>
          </w:tcPr>
          <w:p w14:paraId="2F0BA6CD" w14:textId="77777777" w:rsidR="007A198B" w:rsidRPr="00BF2633" w:rsidRDefault="007A198B" w:rsidP="007A198B">
            <w:pPr>
              <w:pStyle w:val="TAL"/>
              <w:keepNext w:val="0"/>
              <w:keepLines w:val="0"/>
              <w:rPr>
                <w:sz w:val="16"/>
                <w:szCs w:val="16"/>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7A198B" w:rsidRPr="00BF2633" w:rsidRDefault="007A198B" w:rsidP="007A198B">
            <w:pPr>
              <w:pStyle w:val="TAL"/>
              <w:keepNext w:val="0"/>
              <w:keepLines w:val="0"/>
              <w:rPr>
                <w:sz w:val="16"/>
                <w:szCs w:val="16"/>
              </w:rPr>
            </w:pPr>
            <w:r w:rsidRPr="00BF2633">
              <w:rPr>
                <w:sz w:val="16"/>
                <w:szCs w:val="16"/>
              </w:rPr>
              <w:t>On-network / Pre-arranged Group Call using pre-</w:t>
            </w:r>
            <w:r w:rsidRPr="00BF2633">
              <w:rPr>
                <w:sz w:val="16"/>
                <w:szCs w:val="16"/>
              </w:rPr>
              <w:lastRenderedPageBreak/>
              <w:t>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eastAsia="zh-CN"/>
              </w:rPr>
            </w:pPr>
          </w:p>
        </w:tc>
        <w:tc>
          <w:tcPr>
            <w:tcW w:w="1274" w:type="dxa"/>
          </w:tcPr>
          <w:p w14:paraId="70252642" w14:textId="77777777" w:rsidR="007A198B" w:rsidRPr="00BF2633" w:rsidRDefault="007A198B" w:rsidP="007A198B">
            <w:pPr>
              <w:pStyle w:val="TAL"/>
              <w:keepNext w:val="0"/>
              <w:keepLines w:val="0"/>
              <w:rPr>
                <w:sz w:val="16"/>
                <w:szCs w:val="16"/>
              </w:rPr>
            </w:pPr>
          </w:p>
        </w:tc>
        <w:tc>
          <w:tcPr>
            <w:tcW w:w="1554" w:type="dxa"/>
          </w:tcPr>
          <w:p w14:paraId="5C3999E7" w14:textId="77777777" w:rsidR="007A198B" w:rsidRPr="00BF2633" w:rsidRDefault="007A198B" w:rsidP="007A198B">
            <w:pPr>
              <w:pStyle w:val="TAL"/>
              <w:keepNext w:val="0"/>
              <w:keepLines w:val="0"/>
              <w:rPr>
                <w:sz w:val="16"/>
                <w:szCs w:val="16"/>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eastAsia="zh-CN"/>
              </w:rPr>
            </w:pPr>
          </w:p>
        </w:tc>
        <w:tc>
          <w:tcPr>
            <w:tcW w:w="1274" w:type="dxa"/>
          </w:tcPr>
          <w:p w14:paraId="046BE3AD" w14:textId="77777777" w:rsidR="007A198B" w:rsidRPr="00BF2633" w:rsidRDefault="007A198B" w:rsidP="007A198B">
            <w:pPr>
              <w:pStyle w:val="TAL"/>
              <w:keepNext w:val="0"/>
              <w:keepLines w:val="0"/>
              <w:rPr>
                <w:sz w:val="16"/>
                <w:szCs w:val="16"/>
              </w:rPr>
            </w:pPr>
          </w:p>
        </w:tc>
        <w:tc>
          <w:tcPr>
            <w:tcW w:w="1554" w:type="dxa"/>
          </w:tcPr>
          <w:p w14:paraId="3A0A111B" w14:textId="77777777" w:rsidR="007A198B" w:rsidRPr="00BF2633" w:rsidRDefault="007A198B" w:rsidP="007A198B">
            <w:pPr>
              <w:pStyle w:val="TAL"/>
              <w:keepNext w:val="0"/>
              <w:keepLines w:val="0"/>
              <w:rPr>
                <w:sz w:val="16"/>
                <w:szCs w:val="16"/>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7A198B" w:rsidRPr="00BF2633" w:rsidRDefault="007A198B" w:rsidP="007A198B">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eastAsia="zh-CN"/>
              </w:rPr>
            </w:pPr>
          </w:p>
        </w:tc>
        <w:tc>
          <w:tcPr>
            <w:tcW w:w="1274" w:type="dxa"/>
          </w:tcPr>
          <w:p w14:paraId="34D3B625" w14:textId="77777777" w:rsidR="007A198B" w:rsidRPr="00BF2633" w:rsidRDefault="007A198B" w:rsidP="007A198B">
            <w:pPr>
              <w:pStyle w:val="TAL"/>
              <w:keepNext w:val="0"/>
              <w:keepLines w:val="0"/>
              <w:rPr>
                <w:sz w:val="16"/>
                <w:szCs w:val="16"/>
              </w:rPr>
            </w:pPr>
          </w:p>
        </w:tc>
        <w:tc>
          <w:tcPr>
            <w:tcW w:w="1554" w:type="dxa"/>
          </w:tcPr>
          <w:p w14:paraId="38FF8887" w14:textId="77777777" w:rsidR="007A198B" w:rsidRPr="00BF2633" w:rsidRDefault="007A198B" w:rsidP="007A198B">
            <w:pPr>
              <w:pStyle w:val="TAL"/>
              <w:keepNext w:val="0"/>
              <w:keepLines w:val="0"/>
              <w:rPr>
                <w:sz w:val="16"/>
                <w:szCs w:val="16"/>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7A198B" w:rsidRPr="00BF2633" w:rsidRDefault="007A198B" w:rsidP="007A198B">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eastAsia="zh-CN"/>
              </w:rPr>
            </w:pPr>
          </w:p>
        </w:tc>
        <w:tc>
          <w:tcPr>
            <w:tcW w:w="1274" w:type="dxa"/>
          </w:tcPr>
          <w:p w14:paraId="62EFEA8D" w14:textId="77777777" w:rsidR="007A198B" w:rsidRPr="00BF2633" w:rsidRDefault="007A198B" w:rsidP="007A198B">
            <w:pPr>
              <w:pStyle w:val="TAL"/>
              <w:keepNext w:val="0"/>
              <w:keepLines w:val="0"/>
              <w:rPr>
                <w:sz w:val="16"/>
                <w:szCs w:val="16"/>
              </w:rPr>
            </w:pPr>
          </w:p>
        </w:tc>
        <w:tc>
          <w:tcPr>
            <w:tcW w:w="1554" w:type="dxa"/>
          </w:tcPr>
          <w:p w14:paraId="2906181D" w14:textId="77777777" w:rsidR="007A198B" w:rsidRPr="00BF2633" w:rsidRDefault="007A198B" w:rsidP="007A198B">
            <w:pPr>
              <w:pStyle w:val="TAL"/>
              <w:keepNext w:val="0"/>
              <w:keepLines w:val="0"/>
              <w:rPr>
                <w:sz w:val="16"/>
                <w:szCs w:val="16"/>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7A198B" w:rsidRPr="00BF2633" w:rsidRDefault="007A198B" w:rsidP="007A198B">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eastAsia="zh-CN"/>
              </w:rPr>
            </w:pPr>
          </w:p>
        </w:tc>
        <w:tc>
          <w:tcPr>
            <w:tcW w:w="1274" w:type="dxa"/>
          </w:tcPr>
          <w:p w14:paraId="0DE47882" w14:textId="77777777" w:rsidR="007A198B" w:rsidRPr="00BF2633" w:rsidRDefault="007A198B" w:rsidP="007A198B">
            <w:pPr>
              <w:pStyle w:val="TAL"/>
              <w:keepNext w:val="0"/>
              <w:keepLines w:val="0"/>
              <w:rPr>
                <w:sz w:val="16"/>
                <w:szCs w:val="16"/>
              </w:rPr>
            </w:pPr>
          </w:p>
        </w:tc>
        <w:tc>
          <w:tcPr>
            <w:tcW w:w="1554" w:type="dxa"/>
          </w:tcPr>
          <w:p w14:paraId="10EFBD1E" w14:textId="77777777" w:rsidR="007A198B" w:rsidRPr="00BF2633" w:rsidRDefault="007A198B" w:rsidP="007A198B">
            <w:pPr>
              <w:pStyle w:val="TAL"/>
              <w:keepNext w:val="0"/>
              <w:keepLines w:val="0"/>
              <w:rPr>
                <w:sz w:val="16"/>
                <w:szCs w:val="16"/>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7A198B" w:rsidRPr="00BF2633" w:rsidRDefault="007A198B" w:rsidP="007A198B">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eastAsia="zh-CN"/>
              </w:rPr>
            </w:pPr>
          </w:p>
        </w:tc>
        <w:tc>
          <w:tcPr>
            <w:tcW w:w="1274" w:type="dxa"/>
          </w:tcPr>
          <w:p w14:paraId="7CB906CD" w14:textId="77777777" w:rsidR="007A198B" w:rsidRPr="00BF2633" w:rsidRDefault="007A198B" w:rsidP="007A198B">
            <w:pPr>
              <w:pStyle w:val="TAL"/>
              <w:keepNext w:val="0"/>
              <w:keepLines w:val="0"/>
              <w:rPr>
                <w:sz w:val="16"/>
                <w:szCs w:val="16"/>
              </w:rPr>
            </w:pPr>
          </w:p>
        </w:tc>
        <w:tc>
          <w:tcPr>
            <w:tcW w:w="1554" w:type="dxa"/>
          </w:tcPr>
          <w:p w14:paraId="6146E77F" w14:textId="77777777" w:rsidR="007A198B" w:rsidRPr="00BF2633" w:rsidRDefault="007A198B" w:rsidP="007A198B">
            <w:pPr>
              <w:pStyle w:val="TAL"/>
              <w:keepNext w:val="0"/>
              <w:keepLines w:val="0"/>
              <w:rPr>
                <w:sz w:val="16"/>
                <w:szCs w:val="16"/>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7A198B" w:rsidRPr="00BF2633" w:rsidRDefault="007A198B" w:rsidP="007A198B">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eastAsia="zh-CN"/>
              </w:rPr>
            </w:pPr>
          </w:p>
        </w:tc>
        <w:tc>
          <w:tcPr>
            <w:tcW w:w="1274" w:type="dxa"/>
          </w:tcPr>
          <w:p w14:paraId="46528EA9" w14:textId="77777777" w:rsidR="007A198B" w:rsidRPr="00BF2633" w:rsidRDefault="007A198B" w:rsidP="007A198B">
            <w:pPr>
              <w:pStyle w:val="TAL"/>
              <w:keepNext w:val="0"/>
              <w:keepLines w:val="0"/>
              <w:rPr>
                <w:sz w:val="16"/>
                <w:szCs w:val="16"/>
              </w:rPr>
            </w:pPr>
          </w:p>
        </w:tc>
        <w:tc>
          <w:tcPr>
            <w:tcW w:w="1554" w:type="dxa"/>
          </w:tcPr>
          <w:p w14:paraId="6837C46E" w14:textId="77777777" w:rsidR="007A198B" w:rsidRPr="00BF2633" w:rsidRDefault="007A198B" w:rsidP="007A198B">
            <w:pPr>
              <w:pStyle w:val="TAL"/>
              <w:keepNext w:val="0"/>
              <w:keepLines w:val="0"/>
              <w:rPr>
                <w:sz w:val="16"/>
                <w:szCs w:val="16"/>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7A198B" w:rsidRPr="00BF2633" w:rsidRDefault="007A198B" w:rsidP="007A198B">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eastAsia="zh-CN"/>
              </w:rPr>
            </w:pPr>
          </w:p>
        </w:tc>
        <w:tc>
          <w:tcPr>
            <w:tcW w:w="1274" w:type="dxa"/>
          </w:tcPr>
          <w:p w14:paraId="2F8189ED" w14:textId="77777777" w:rsidR="007A198B" w:rsidRPr="00BF2633" w:rsidRDefault="007A198B" w:rsidP="007A198B">
            <w:pPr>
              <w:pStyle w:val="TAL"/>
              <w:keepNext w:val="0"/>
              <w:keepLines w:val="0"/>
              <w:rPr>
                <w:sz w:val="16"/>
                <w:szCs w:val="16"/>
              </w:rPr>
            </w:pPr>
          </w:p>
        </w:tc>
        <w:tc>
          <w:tcPr>
            <w:tcW w:w="1554" w:type="dxa"/>
          </w:tcPr>
          <w:p w14:paraId="17951095" w14:textId="77777777" w:rsidR="007A198B" w:rsidRPr="00BF2633" w:rsidRDefault="007A198B" w:rsidP="007A198B">
            <w:pPr>
              <w:pStyle w:val="TAL"/>
              <w:keepNext w:val="0"/>
              <w:keepLines w:val="0"/>
              <w:rPr>
                <w:sz w:val="16"/>
                <w:szCs w:val="16"/>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7A198B" w:rsidRPr="00BF2633" w:rsidRDefault="007A198B" w:rsidP="007A198B">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eastAsia="zh-CN"/>
              </w:rPr>
            </w:pPr>
          </w:p>
        </w:tc>
        <w:tc>
          <w:tcPr>
            <w:tcW w:w="1274" w:type="dxa"/>
          </w:tcPr>
          <w:p w14:paraId="7CD850E4" w14:textId="77777777" w:rsidR="007A198B" w:rsidRPr="00BF2633" w:rsidRDefault="007A198B" w:rsidP="007A198B">
            <w:pPr>
              <w:pStyle w:val="TAL"/>
              <w:keepNext w:val="0"/>
              <w:keepLines w:val="0"/>
              <w:rPr>
                <w:sz w:val="16"/>
                <w:szCs w:val="16"/>
              </w:rPr>
            </w:pPr>
          </w:p>
        </w:tc>
        <w:tc>
          <w:tcPr>
            <w:tcW w:w="1554" w:type="dxa"/>
          </w:tcPr>
          <w:p w14:paraId="11A43364" w14:textId="77777777" w:rsidR="007A198B" w:rsidRPr="00BF2633" w:rsidRDefault="007A198B" w:rsidP="007A198B">
            <w:pPr>
              <w:pStyle w:val="TAL"/>
              <w:keepNext w:val="0"/>
              <w:keepLines w:val="0"/>
              <w:rPr>
                <w:sz w:val="16"/>
                <w:szCs w:val="16"/>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7A198B" w:rsidRPr="00BF2633" w:rsidRDefault="007A198B" w:rsidP="007A198B">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eastAsia="zh-CN"/>
              </w:rPr>
            </w:pPr>
          </w:p>
        </w:tc>
        <w:tc>
          <w:tcPr>
            <w:tcW w:w="1274" w:type="dxa"/>
          </w:tcPr>
          <w:p w14:paraId="2BF6C200" w14:textId="77777777" w:rsidR="007A198B" w:rsidRPr="00BF2633" w:rsidRDefault="007A198B" w:rsidP="007A198B">
            <w:pPr>
              <w:pStyle w:val="TAL"/>
              <w:keepNext w:val="0"/>
              <w:keepLines w:val="0"/>
              <w:rPr>
                <w:sz w:val="16"/>
                <w:szCs w:val="16"/>
              </w:rPr>
            </w:pPr>
          </w:p>
        </w:tc>
        <w:tc>
          <w:tcPr>
            <w:tcW w:w="1554" w:type="dxa"/>
          </w:tcPr>
          <w:p w14:paraId="347D54E4" w14:textId="77777777" w:rsidR="007A198B" w:rsidRPr="00BF2633" w:rsidRDefault="007A198B" w:rsidP="007A198B">
            <w:pPr>
              <w:pStyle w:val="TAL"/>
              <w:keepNext w:val="0"/>
              <w:keepLines w:val="0"/>
              <w:rPr>
                <w:sz w:val="16"/>
                <w:szCs w:val="16"/>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7A198B" w:rsidRPr="00BF2633" w:rsidRDefault="007A198B" w:rsidP="007A198B">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eastAsia="zh-CN"/>
              </w:rPr>
            </w:pPr>
          </w:p>
        </w:tc>
        <w:tc>
          <w:tcPr>
            <w:tcW w:w="1274" w:type="dxa"/>
          </w:tcPr>
          <w:p w14:paraId="336D77CF" w14:textId="77777777" w:rsidR="007A198B" w:rsidRPr="00BF2633" w:rsidRDefault="007A198B" w:rsidP="007A198B">
            <w:pPr>
              <w:pStyle w:val="TAL"/>
              <w:keepNext w:val="0"/>
              <w:keepLines w:val="0"/>
              <w:rPr>
                <w:sz w:val="16"/>
                <w:szCs w:val="16"/>
              </w:rPr>
            </w:pPr>
          </w:p>
        </w:tc>
        <w:tc>
          <w:tcPr>
            <w:tcW w:w="1554" w:type="dxa"/>
          </w:tcPr>
          <w:p w14:paraId="099A1B51" w14:textId="77777777" w:rsidR="007A198B" w:rsidRPr="00BF2633" w:rsidRDefault="007A198B" w:rsidP="007A198B">
            <w:pPr>
              <w:pStyle w:val="TAL"/>
              <w:keepNext w:val="0"/>
              <w:keepLines w:val="0"/>
              <w:rPr>
                <w:sz w:val="16"/>
                <w:szCs w:val="16"/>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7A198B" w:rsidRPr="00BF2633" w:rsidRDefault="007A198B" w:rsidP="007A198B">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eastAsia="zh-CN"/>
              </w:rPr>
            </w:pPr>
          </w:p>
        </w:tc>
        <w:tc>
          <w:tcPr>
            <w:tcW w:w="1274" w:type="dxa"/>
          </w:tcPr>
          <w:p w14:paraId="705F5D17" w14:textId="77777777" w:rsidR="007A198B" w:rsidRPr="00BF2633" w:rsidRDefault="007A198B" w:rsidP="007A198B">
            <w:pPr>
              <w:pStyle w:val="TAL"/>
              <w:keepNext w:val="0"/>
              <w:keepLines w:val="0"/>
              <w:rPr>
                <w:sz w:val="16"/>
                <w:szCs w:val="16"/>
              </w:rPr>
            </w:pPr>
          </w:p>
        </w:tc>
        <w:tc>
          <w:tcPr>
            <w:tcW w:w="1554" w:type="dxa"/>
          </w:tcPr>
          <w:p w14:paraId="158326F5" w14:textId="77777777" w:rsidR="007A198B" w:rsidRPr="00BF2633" w:rsidRDefault="007A198B" w:rsidP="007A198B">
            <w:pPr>
              <w:pStyle w:val="TAL"/>
              <w:keepNext w:val="0"/>
              <w:keepLines w:val="0"/>
              <w:rPr>
                <w:sz w:val="16"/>
                <w:szCs w:val="16"/>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7A198B" w:rsidRDefault="007A198B" w:rsidP="007A198B">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eastAsia="zh-CN"/>
              </w:rPr>
            </w:pPr>
          </w:p>
        </w:tc>
        <w:tc>
          <w:tcPr>
            <w:tcW w:w="1274" w:type="dxa"/>
          </w:tcPr>
          <w:p w14:paraId="0BCB2F6C" w14:textId="77777777" w:rsidR="007A198B" w:rsidRPr="00BF2633" w:rsidRDefault="007A198B" w:rsidP="007A198B">
            <w:pPr>
              <w:pStyle w:val="TAL"/>
              <w:keepNext w:val="0"/>
              <w:keepLines w:val="0"/>
              <w:rPr>
                <w:sz w:val="16"/>
                <w:szCs w:val="16"/>
              </w:rPr>
            </w:pPr>
          </w:p>
        </w:tc>
        <w:tc>
          <w:tcPr>
            <w:tcW w:w="1554" w:type="dxa"/>
          </w:tcPr>
          <w:p w14:paraId="0CE6F2DE" w14:textId="77777777" w:rsidR="007A198B" w:rsidRPr="00BF2633" w:rsidRDefault="007A198B" w:rsidP="007A198B">
            <w:pPr>
              <w:pStyle w:val="TAL"/>
              <w:keepNext w:val="0"/>
              <w:keepLines w:val="0"/>
              <w:rPr>
                <w:sz w:val="16"/>
                <w:szCs w:val="16"/>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7A198B" w:rsidRDefault="007A198B" w:rsidP="007A198B">
            <w:pPr>
              <w:pStyle w:val="TAL"/>
              <w:keepNext w:val="0"/>
              <w:keepLines w:val="0"/>
              <w:rPr>
                <w:sz w:val="16"/>
                <w:szCs w:val="16"/>
              </w:rPr>
            </w:pPr>
            <w:r>
              <w:rPr>
                <w:sz w:val="16"/>
                <w:szCs w:val="16"/>
              </w:rPr>
              <w:t xml:space="preserve">On-network / Broadcast Group Call using pre-established session / </w:t>
            </w:r>
            <w:r w:rsidR="008614C1">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eastAsia="zh-CN"/>
              </w:rPr>
            </w:pPr>
          </w:p>
        </w:tc>
        <w:tc>
          <w:tcPr>
            <w:tcW w:w="1274" w:type="dxa"/>
          </w:tcPr>
          <w:p w14:paraId="505A6E4E" w14:textId="77777777" w:rsidR="007A198B" w:rsidRPr="00BF2633" w:rsidRDefault="007A198B" w:rsidP="007A198B">
            <w:pPr>
              <w:pStyle w:val="TAL"/>
              <w:keepNext w:val="0"/>
              <w:keepLines w:val="0"/>
              <w:rPr>
                <w:sz w:val="16"/>
                <w:szCs w:val="16"/>
              </w:rPr>
            </w:pPr>
          </w:p>
        </w:tc>
        <w:tc>
          <w:tcPr>
            <w:tcW w:w="1554" w:type="dxa"/>
          </w:tcPr>
          <w:p w14:paraId="38468A4B" w14:textId="77777777" w:rsidR="007A198B" w:rsidRPr="00BF2633" w:rsidRDefault="007A198B" w:rsidP="007A198B">
            <w:pPr>
              <w:pStyle w:val="TAL"/>
              <w:keepNext w:val="0"/>
              <w:keepLines w:val="0"/>
              <w:rPr>
                <w:sz w:val="16"/>
                <w:szCs w:val="16"/>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634126" w:rsidRPr="00BF2633" w14:paraId="4C816165" w14:textId="77777777" w:rsidTr="008B24CC">
        <w:trPr>
          <w:jc w:val="center"/>
        </w:trPr>
        <w:tc>
          <w:tcPr>
            <w:tcW w:w="1123" w:type="dxa"/>
            <w:shd w:val="clear" w:color="auto" w:fill="auto"/>
          </w:tcPr>
          <w:p w14:paraId="36533E63" w14:textId="6570E575" w:rsidR="00634126" w:rsidRDefault="00634126" w:rsidP="00634126">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634126" w:rsidRDefault="00634126" w:rsidP="00634126">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634126" w:rsidRDefault="00634126" w:rsidP="00634126">
            <w:pPr>
              <w:pStyle w:val="TAL"/>
              <w:keepNext w:val="0"/>
              <w:keepLines w:val="0"/>
              <w:rPr>
                <w:sz w:val="16"/>
                <w:szCs w:val="16"/>
              </w:rPr>
            </w:pPr>
            <w:r>
              <w:rPr>
                <w:sz w:val="16"/>
                <w:szCs w:val="16"/>
              </w:rPr>
              <w:t>IUT containing MCPTT Client</w:t>
            </w:r>
          </w:p>
        </w:tc>
        <w:tc>
          <w:tcPr>
            <w:tcW w:w="1409" w:type="dxa"/>
          </w:tcPr>
          <w:p w14:paraId="3D69533F" w14:textId="77777777" w:rsidR="00634126" w:rsidRPr="00BF2633" w:rsidRDefault="00634126" w:rsidP="00634126">
            <w:pPr>
              <w:pStyle w:val="TAL"/>
              <w:keepNext w:val="0"/>
              <w:keepLines w:val="0"/>
              <w:rPr>
                <w:sz w:val="16"/>
                <w:szCs w:val="16"/>
                <w:lang w:eastAsia="zh-CN"/>
              </w:rPr>
            </w:pPr>
          </w:p>
        </w:tc>
        <w:tc>
          <w:tcPr>
            <w:tcW w:w="1274" w:type="dxa"/>
          </w:tcPr>
          <w:p w14:paraId="0CAB70AE" w14:textId="77777777" w:rsidR="00634126" w:rsidRPr="00BF2633" w:rsidRDefault="00634126" w:rsidP="00634126">
            <w:pPr>
              <w:pStyle w:val="TAL"/>
              <w:keepNext w:val="0"/>
              <w:keepLines w:val="0"/>
              <w:rPr>
                <w:sz w:val="16"/>
                <w:szCs w:val="16"/>
              </w:rPr>
            </w:pPr>
          </w:p>
        </w:tc>
        <w:tc>
          <w:tcPr>
            <w:tcW w:w="1554" w:type="dxa"/>
          </w:tcPr>
          <w:p w14:paraId="280E800E" w14:textId="77777777" w:rsidR="00634126" w:rsidRPr="00BF2633" w:rsidRDefault="00634126" w:rsidP="00634126">
            <w:pPr>
              <w:pStyle w:val="TAL"/>
              <w:keepNext w:val="0"/>
              <w:keepLines w:val="0"/>
              <w:rPr>
                <w:sz w:val="16"/>
                <w:szCs w:val="16"/>
              </w:rPr>
            </w:pPr>
          </w:p>
        </w:tc>
        <w:tc>
          <w:tcPr>
            <w:tcW w:w="1554" w:type="dxa"/>
          </w:tcPr>
          <w:p w14:paraId="4F535F71" w14:textId="1C54AD08" w:rsidR="00634126" w:rsidRPr="008B24CC" w:rsidRDefault="00634126" w:rsidP="00634126">
            <w:pPr>
              <w:pStyle w:val="TAC"/>
              <w:rPr>
                <w:sz w:val="16"/>
                <w:szCs w:val="16"/>
              </w:rPr>
            </w:pPr>
            <w:r>
              <w:rPr>
                <w:sz w:val="16"/>
                <w:szCs w:val="16"/>
              </w:rPr>
              <w:t>Rel-12</w:t>
            </w:r>
          </w:p>
        </w:tc>
      </w:tr>
      <w:tr w:rsidR="00634126" w:rsidRPr="00BF2633" w14:paraId="6A471BE0" w14:textId="77777777" w:rsidTr="008B24CC">
        <w:trPr>
          <w:jc w:val="center"/>
        </w:trPr>
        <w:tc>
          <w:tcPr>
            <w:tcW w:w="1123" w:type="dxa"/>
            <w:shd w:val="clear" w:color="auto" w:fill="auto"/>
          </w:tcPr>
          <w:p w14:paraId="427133F0" w14:textId="777EDFD3" w:rsidR="00634126" w:rsidRDefault="00634126" w:rsidP="00634126">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634126" w:rsidRDefault="00634126" w:rsidP="00634126">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634126" w:rsidRDefault="00634126" w:rsidP="00634126">
            <w:pPr>
              <w:pStyle w:val="TAL"/>
              <w:keepNext w:val="0"/>
              <w:keepLines w:val="0"/>
              <w:rPr>
                <w:sz w:val="16"/>
                <w:szCs w:val="16"/>
              </w:rPr>
            </w:pPr>
            <w:r>
              <w:rPr>
                <w:sz w:val="16"/>
                <w:szCs w:val="16"/>
              </w:rPr>
              <w:t>IUT containing MCPTT Client</w:t>
            </w:r>
          </w:p>
        </w:tc>
        <w:tc>
          <w:tcPr>
            <w:tcW w:w="1409" w:type="dxa"/>
          </w:tcPr>
          <w:p w14:paraId="77D66B56" w14:textId="77777777" w:rsidR="00634126" w:rsidRPr="00BF2633" w:rsidRDefault="00634126" w:rsidP="00634126">
            <w:pPr>
              <w:pStyle w:val="TAL"/>
              <w:keepNext w:val="0"/>
              <w:keepLines w:val="0"/>
              <w:rPr>
                <w:sz w:val="16"/>
                <w:szCs w:val="16"/>
                <w:lang w:eastAsia="zh-CN"/>
              </w:rPr>
            </w:pPr>
          </w:p>
        </w:tc>
        <w:tc>
          <w:tcPr>
            <w:tcW w:w="1274" w:type="dxa"/>
          </w:tcPr>
          <w:p w14:paraId="77E0B481" w14:textId="77777777" w:rsidR="00634126" w:rsidRPr="00BF2633" w:rsidRDefault="00634126" w:rsidP="00634126">
            <w:pPr>
              <w:pStyle w:val="TAL"/>
              <w:keepNext w:val="0"/>
              <w:keepLines w:val="0"/>
              <w:rPr>
                <w:sz w:val="16"/>
                <w:szCs w:val="16"/>
              </w:rPr>
            </w:pPr>
          </w:p>
        </w:tc>
        <w:tc>
          <w:tcPr>
            <w:tcW w:w="1554" w:type="dxa"/>
          </w:tcPr>
          <w:p w14:paraId="0279B938" w14:textId="77777777" w:rsidR="00634126" w:rsidRPr="00BF2633" w:rsidRDefault="00634126" w:rsidP="00634126">
            <w:pPr>
              <w:pStyle w:val="TAL"/>
              <w:keepNext w:val="0"/>
              <w:keepLines w:val="0"/>
              <w:rPr>
                <w:sz w:val="16"/>
                <w:szCs w:val="16"/>
              </w:rPr>
            </w:pPr>
          </w:p>
        </w:tc>
        <w:tc>
          <w:tcPr>
            <w:tcW w:w="1554" w:type="dxa"/>
          </w:tcPr>
          <w:p w14:paraId="12C352AB" w14:textId="0124552B" w:rsidR="00634126" w:rsidRPr="008B24CC" w:rsidRDefault="00634126" w:rsidP="00634126">
            <w:pPr>
              <w:pStyle w:val="TAC"/>
              <w:rPr>
                <w:sz w:val="16"/>
                <w:szCs w:val="16"/>
              </w:rPr>
            </w:pPr>
            <w:r>
              <w:rPr>
                <w:sz w:val="16"/>
                <w:szCs w:val="16"/>
              </w:rPr>
              <w:t>Rel-12</w:t>
            </w:r>
          </w:p>
        </w:tc>
      </w:tr>
      <w:tr w:rsidR="00634126" w:rsidRPr="00BF2633" w14:paraId="27DF5698" w14:textId="77777777" w:rsidTr="008B24CC">
        <w:trPr>
          <w:jc w:val="center"/>
        </w:trPr>
        <w:tc>
          <w:tcPr>
            <w:tcW w:w="1123" w:type="dxa"/>
            <w:shd w:val="clear" w:color="auto" w:fill="auto"/>
          </w:tcPr>
          <w:p w14:paraId="397BC197" w14:textId="69E406D8" w:rsidR="00634126" w:rsidRDefault="00634126" w:rsidP="00634126">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634126" w:rsidRDefault="00634126" w:rsidP="00634126">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634126" w:rsidRDefault="00634126" w:rsidP="00634126">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634126" w:rsidRDefault="00634126" w:rsidP="00634126">
            <w:pPr>
              <w:pStyle w:val="TAL"/>
              <w:keepNext w:val="0"/>
              <w:keepLines w:val="0"/>
              <w:rPr>
                <w:sz w:val="16"/>
                <w:szCs w:val="16"/>
              </w:rPr>
            </w:pPr>
            <w:r>
              <w:rPr>
                <w:sz w:val="16"/>
                <w:szCs w:val="16"/>
              </w:rPr>
              <w:t>IUT containing MCPTT Client</w:t>
            </w:r>
          </w:p>
        </w:tc>
        <w:tc>
          <w:tcPr>
            <w:tcW w:w="1409" w:type="dxa"/>
          </w:tcPr>
          <w:p w14:paraId="382B0F57" w14:textId="77777777" w:rsidR="00634126" w:rsidRPr="00BF2633" w:rsidRDefault="00634126" w:rsidP="00634126">
            <w:pPr>
              <w:pStyle w:val="TAL"/>
              <w:keepNext w:val="0"/>
              <w:keepLines w:val="0"/>
              <w:rPr>
                <w:sz w:val="16"/>
                <w:szCs w:val="16"/>
                <w:lang w:eastAsia="zh-CN"/>
              </w:rPr>
            </w:pPr>
          </w:p>
        </w:tc>
        <w:tc>
          <w:tcPr>
            <w:tcW w:w="1274" w:type="dxa"/>
          </w:tcPr>
          <w:p w14:paraId="66F86055" w14:textId="77777777" w:rsidR="00634126" w:rsidRPr="00BF2633" w:rsidRDefault="00634126" w:rsidP="00634126">
            <w:pPr>
              <w:pStyle w:val="TAL"/>
              <w:keepNext w:val="0"/>
              <w:keepLines w:val="0"/>
              <w:rPr>
                <w:sz w:val="16"/>
                <w:szCs w:val="16"/>
              </w:rPr>
            </w:pPr>
          </w:p>
        </w:tc>
        <w:tc>
          <w:tcPr>
            <w:tcW w:w="1554" w:type="dxa"/>
          </w:tcPr>
          <w:p w14:paraId="61949403" w14:textId="77777777" w:rsidR="00634126" w:rsidRPr="00BF2633" w:rsidRDefault="00634126" w:rsidP="00634126">
            <w:pPr>
              <w:pStyle w:val="TAL"/>
              <w:keepNext w:val="0"/>
              <w:keepLines w:val="0"/>
              <w:rPr>
                <w:sz w:val="16"/>
                <w:szCs w:val="16"/>
              </w:rPr>
            </w:pPr>
          </w:p>
        </w:tc>
        <w:tc>
          <w:tcPr>
            <w:tcW w:w="1554" w:type="dxa"/>
          </w:tcPr>
          <w:p w14:paraId="1BFF2FF4" w14:textId="2488823D" w:rsidR="00634126" w:rsidRPr="008B24CC" w:rsidRDefault="00634126" w:rsidP="00634126">
            <w:pPr>
              <w:pStyle w:val="TAC"/>
              <w:rPr>
                <w:sz w:val="16"/>
                <w:szCs w:val="16"/>
              </w:rPr>
            </w:pPr>
            <w:r>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rPr>
            </w:pPr>
          </w:p>
        </w:tc>
        <w:tc>
          <w:tcPr>
            <w:tcW w:w="1409" w:type="dxa"/>
          </w:tcPr>
          <w:p w14:paraId="33C881FA" w14:textId="77777777" w:rsidR="007A198B" w:rsidRPr="00BF2633" w:rsidRDefault="007A198B" w:rsidP="007A198B">
            <w:pPr>
              <w:pStyle w:val="TAL"/>
              <w:keepNext w:val="0"/>
              <w:keepLines w:val="0"/>
              <w:rPr>
                <w:sz w:val="16"/>
                <w:szCs w:val="16"/>
                <w:lang w:eastAsia="zh-CN"/>
              </w:rPr>
            </w:pPr>
          </w:p>
        </w:tc>
        <w:tc>
          <w:tcPr>
            <w:tcW w:w="1274" w:type="dxa"/>
          </w:tcPr>
          <w:p w14:paraId="2E2F2352" w14:textId="77777777" w:rsidR="007A198B" w:rsidRPr="00BF2633" w:rsidRDefault="007A198B" w:rsidP="007A198B">
            <w:pPr>
              <w:pStyle w:val="TAL"/>
              <w:keepNext w:val="0"/>
              <w:keepLines w:val="0"/>
              <w:rPr>
                <w:sz w:val="16"/>
                <w:szCs w:val="16"/>
              </w:rPr>
            </w:pPr>
          </w:p>
        </w:tc>
        <w:tc>
          <w:tcPr>
            <w:tcW w:w="1554" w:type="dxa"/>
          </w:tcPr>
          <w:p w14:paraId="616ACFE9" w14:textId="77777777" w:rsidR="007A198B" w:rsidRPr="00BF2633" w:rsidRDefault="007A198B" w:rsidP="007A198B">
            <w:pPr>
              <w:pStyle w:val="TAL"/>
              <w:keepNext w:val="0"/>
              <w:keepLines w:val="0"/>
              <w:rPr>
                <w:sz w:val="16"/>
                <w:szCs w:val="16"/>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rPr>
            </w:pPr>
            <w:r w:rsidRPr="00BF2633">
              <w:rPr>
                <w:sz w:val="16"/>
                <w:szCs w:val="16"/>
              </w:rPr>
              <w:lastRenderedPageBreak/>
              <w:t>6.1.2.2</w:t>
            </w:r>
          </w:p>
        </w:tc>
        <w:tc>
          <w:tcPr>
            <w:tcW w:w="3652" w:type="dxa"/>
            <w:tcBorders>
              <w:top w:val="single" w:sz="4" w:space="0" w:color="auto"/>
              <w:bottom w:val="single" w:sz="4" w:space="0" w:color="auto"/>
            </w:tcBorders>
            <w:shd w:val="clear" w:color="auto" w:fill="auto"/>
          </w:tcPr>
          <w:p w14:paraId="1F237BC0" w14:textId="18D23332" w:rsidR="007A198B" w:rsidRPr="00BF2633" w:rsidRDefault="007A198B" w:rsidP="007A198B">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eastAsia="zh-CN"/>
              </w:rPr>
            </w:pPr>
          </w:p>
        </w:tc>
        <w:tc>
          <w:tcPr>
            <w:tcW w:w="1274" w:type="dxa"/>
          </w:tcPr>
          <w:p w14:paraId="3FCABE97" w14:textId="77777777" w:rsidR="007A198B" w:rsidRPr="00BF2633" w:rsidRDefault="007A198B" w:rsidP="007A198B">
            <w:pPr>
              <w:pStyle w:val="TAL"/>
              <w:keepNext w:val="0"/>
              <w:keepLines w:val="0"/>
              <w:rPr>
                <w:sz w:val="16"/>
                <w:szCs w:val="16"/>
              </w:rPr>
            </w:pPr>
          </w:p>
        </w:tc>
        <w:tc>
          <w:tcPr>
            <w:tcW w:w="1554" w:type="dxa"/>
          </w:tcPr>
          <w:p w14:paraId="5FFE754E" w14:textId="77777777" w:rsidR="007A198B" w:rsidRPr="00BF2633" w:rsidRDefault="007A198B" w:rsidP="007A198B">
            <w:pPr>
              <w:pStyle w:val="TAL"/>
              <w:keepNext w:val="0"/>
              <w:keepLines w:val="0"/>
              <w:rPr>
                <w:sz w:val="16"/>
                <w:szCs w:val="16"/>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rPr>
            </w:pPr>
          </w:p>
        </w:tc>
        <w:tc>
          <w:tcPr>
            <w:tcW w:w="1409" w:type="dxa"/>
          </w:tcPr>
          <w:p w14:paraId="0F44DE1C" w14:textId="77777777" w:rsidR="007A198B" w:rsidRPr="00BF2633" w:rsidRDefault="007A198B" w:rsidP="007A198B">
            <w:pPr>
              <w:pStyle w:val="TAL"/>
              <w:keepNext w:val="0"/>
              <w:keepLines w:val="0"/>
              <w:rPr>
                <w:sz w:val="16"/>
                <w:szCs w:val="16"/>
                <w:lang w:eastAsia="zh-CN"/>
              </w:rPr>
            </w:pPr>
          </w:p>
        </w:tc>
        <w:tc>
          <w:tcPr>
            <w:tcW w:w="1274" w:type="dxa"/>
          </w:tcPr>
          <w:p w14:paraId="60099DC7" w14:textId="77777777" w:rsidR="007A198B" w:rsidRPr="00BF2633" w:rsidRDefault="007A198B" w:rsidP="007A198B">
            <w:pPr>
              <w:pStyle w:val="TAL"/>
              <w:keepNext w:val="0"/>
              <w:keepLines w:val="0"/>
              <w:rPr>
                <w:sz w:val="16"/>
                <w:szCs w:val="16"/>
              </w:rPr>
            </w:pPr>
          </w:p>
        </w:tc>
        <w:tc>
          <w:tcPr>
            <w:tcW w:w="1554" w:type="dxa"/>
          </w:tcPr>
          <w:p w14:paraId="6BF6D1AD" w14:textId="77777777" w:rsidR="007A198B" w:rsidRPr="00BF2633" w:rsidRDefault="007A198B" w:rsidP="007A198B">
            <w:pPr>
              <w:pStyle w:val="TAL"/>
              <w:keepNext w:val="0"/>
              <w:keepLines w:val="0"/>
              <w:rPr>
                <w:sz w:val="16"/>
                <w:szCs w:val="16"/>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rPr>
            </w:pPr>
          </w:p>
        </w:tc>
        <w:tc>
          <w:tcPr>
            <w:tcW w:w="1409" w:type="dxa"/>
          </w:tcPr>
          <w:p w14:paraId="3BFAD11B" w14:textId="77777777" w:rsidR="007A198B" w:rsidRPr="00BF2633" w:rsidRDefault="007A198B" w:rsidP="007A198B">
            <w:pPr>
              <w:pStyle w:val="TAL"/>
              <w:keepNext w:val="0"/>
              <w:keepLines w:val="0"/>
              <w:rPr>
                <w:sz w:val="16"/>
                <w:szCs w:val="16"/>
                <w:lang w:eastAsia="zh-CN"/>
              </w:rPr>
            </w:pPr>
          </w:p>
        </w:tc>
        <w:tc>
          <w:tcPr>
            <w:tcW w:w="1274" w:type="dxa"/>
          </w:tcPr>
          <w:p w14:paraId="2034C2FD" w14:textId="77777777" w:rsidR="007A198B" w:rsidRPr="00BF2633" w:rsidRDefault="007A198B" w:rsidP="007A198B">
            <w:pPr>
              <w:pStyle w:val="TAL"/>
              <w:keepNext w:val="0"/>
              <w:keepLines w:val="0"/>
              <w:rPr>
                <w:sz w:val="16"/>
                <w:szCs w:val="16"/>
              </w:rPr>
            </w:pPr>
          </w:p>
        </w:tc>
        <w:tc>
          <w:tcPr>
            <w:tcW w:w="1554" w:type="dxa"/>
          </w:tcPr>
          <w:p w14:paraId="23293702" w14:textId="77777777" w:rsidR="007A198B" w:rsidRPr="00BF2633" w:rsidRDefault="007A198B" w:rsidP="007A198B">
            <w:pPr>
              <w:pStyle w:val="TAL"/>
              <w:keepNext w:val="0"/>
              <w:keepLines w:val="0"/>
              <w:rPr>
                <w:sz w:val="16"/>
                <w:szCs w:val="16"/>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rPr>
            </w:pPr>
          </w:p>
        </w:tc>
        <w:tc>
          <w:tcPr>
            <w:tcW w:w="1409" w:type="dxa"/>
          </w:tcPr>
          <w:p w14:paraId="2B11448A" w14:textId="77777777" w:rsidR="007A198B" w:rsidRPr="00BF2633" w:rsidRDefault="007A198B" w:rsidP="007A198B">
            <w:pPr>
              <w:pStyle w:val="TAL"/>
              <w:keepNext w:val="0"/>
              <w:keepLines w:val="0"/>
              <w:rPr>
                <w:sz w:val="16"/>
                <w:szCs w:val="16"/>
                <w:lang w:eastAsia="zh-CN"/>
              </w:rPr>
            </w:pPr>
          </w:p>
        </w:tc>
        <w:tc>
          <w:tcPr>
            <w:tcW w:w="1274" w:type="dxa"/>
          </w:tcPr>
          <w:p w14:paraId="507F3AD9" w14:textId="77777777" w:rsidR="007A198B" w:rsidRPr="00BF2633" w:rsidRDefault="007A198B" w:rsidP="007A198B">
            <w:pPr>
              <w:pStyle w:val="TAL"/>
              <w:keepNext w:val="0"/>
              <w:keepLines w:val="0"/>
              <w:rPr>
                <w:sz w:val="16"/>
                <w:szCs w:val="16"/>
              </w:rPr>
            </w:pPr>
          </w:p>
        </w:tc>
        <w:tc>
          <w:tcPr>
            <w:tcW w:w="1554" w:type="dxa"/>
          </w:tcPr>
          <w:p w14:paraId="3C017312" w14:textId="77777777" w:rsidR="007A198B" w:rsidRPr="00BF2633" w:rsidRDefault="007A198B" w:rsidP="007A198B">
            <w:pPr>
              <w:pStyle w:val="TAL"/>
              <w:keepNext w:val="0"/>
              <w:keepLines w:val="0"/>
              <w:rPr>
                <w:sz w:val="16"/>
                <w:szCs w:val="16"/>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rPr>
            </w:pPr>
          </w:p>
        </w:tc>
        <w:tc>
          <w:tcPr>
            <w:tcW w:w="1409" w:type="dxa"/>
          </w:tcPr>
          <w:p w14:paraId="6A0F86F1" w14:textId="77777777" w:rsidR="007A198B" w:rsidRPr="00BF2633" w:rsidRDefault="007A198B" w:rsidP="007A198B">
            <w:pPr>
              <w:pStyle w:val="TAL"/>
              <w:keepNext w:val="0"/>
              <w:keepLines w:val="0"/>
              <w:rPr>
                <w:sz w:val="16"/>
                <w:szCs w:val="16"/>
                <w:lang w:eastAsia="zh-CN"/>
              </w:rPr>
            </w:pPr>
          </w:p>
        </w:tc>
        <w:tc>
          <w:tcPr>
            <w:tcW w:w="1274" w:type="dxa"/>
          </w:tcPr>
          <w:p w14:paraId="70B8CA54" w14:textId="77777777" w:rsidR="007A198B" w:rsidRPr="00BF2633" w:rsidRDefault="007A198B" w:rsidP="007A198B">
            <w:pPr>
              <w:pStyle w:val="TAL"/>
              <w:keepNext w:val="0"/>
              <w:keepLines w:val="0"/>
              <w:rPr>
                <w:sz w:val="16"/>
                <w:szCs w:val="16"/>
              </w:rPr>
            </w:pPr>
          </w:p>
        </w:tc>
        <w:tc>
          <w:tcPr>
            <w:tcW w:w="1554" w:type="dxa"/>
          </w:tcPr>
          <w:p w14:paraId="7C36DF3D" w14:textId="77777777" w:rsidR="007A198B" w:rsidRPr="00BF2633" w:rsidRDefault="007A198B" w:rsidP="007A198B">
            <w:pPr>
              <w:pStyle w:val="TAL"/>
              <w:keepNext w:val="0"/>
              <w:keepLines w:val="0"/>
              <w:rPr>
                <w:sz w:val="16"/>
                <w:szCs w:val="16"/>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7A198B" w:rsidRPr="00BF2633" w:rsidRDefault="007A198B" w:rsidP="007A198B">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eastAsia="zh-CN"/>
              </w:rPr>
            </w:pPr>
          </w:p>
        </w:tc>
        <w:tc>
          <w:tcPr>
            <w:tcW w:w="1274" w:type="dxa"/>
          </w:tcPr>
          <w:p w14:paraId="1933A9F6" w14:textId="77777777" w:rsidR="007A198B" w:rsidRPr="00BF2633" w:rsidRDefault="007A198B" w:rsidP="007A198B">
            <w:pPr>
              <w:pStyle w:val="TAL"/>
              <w:keepNext w:val="0"/>
              <w:keepLines w:val="0"/>
              <w:rPr>
                <w:sz w:val="16"/>
                <w:szCs w:val="16"/>
              </w:rPr>
            </w:pPr>
          </w:p>
        </w:tc>
        <w:tc>
          <w:tcPr>
            <w:tcW w:w="1554" w:type="dxa"/>
          </w:tcPr>
          <w:p w14:paraId="6E0C0799" w14:textId="77777777" w:rsidR="007A198B" w:rsidRPr="00BF2633" w:rsidRDefault="007A198B" w:rsidP="007A198B">
            <w:pPr>
              <w:pStyle w:val="TAL"/>
              <w:keepNext w:val="0"/>
              <w:keepLines w:val="0"/>
              <w:rPr>
                <w:sz w:val="16"/>
                <w:szCs w:val="16"/>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7A198B" w:rsidRPr="00BF2633" w:rsidRDefault="007A198B" w:rsidP="007A198B">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eastAsia="zh-CN"/>
              </w:rPr>
            </w:pPr>
          </w:p>
        </w:tc>
        <w:tc>
          <w:tcPr>
            <w:tcW w:w="1274" w:type="dxa"/>
          </w:tcPr>
          <w:p w14:paraId="642C3695" w14:textId="77777777" w:rsidR="007A198B" w:rsidRPr="00BF2633" w:rsidRDefault="007A198B" w:rsidP="007A198B">
            <w:pPr>
              <w:pStyle w:val="TAL"/>
              <w:keepNext w:val="0"/>
              <w:keepLines w:val="0"/>
              <w:rPr>
                <w:sz w:val="16"/>
                <w:szCs w:val="16"/>
              </w:rPr>
            </w:pPr>
          </w:p>
        </w:tc>
        <w:tc>
          <w:tcPr>
            <w:tcW w:w="1554" w:type="dxa"/>
          </w:tcPr>
          <w:p w14:paraId="0F36F0E9" w14:textId="77777777" w:rsidR="007A198B" w:rsidRPr="00BF2633" w:rsidRDefault="007A198B" w:rsidP="007A198B">
            <w:pPr>
              <w:pStyle w:val="TAL"/>
              <w:keepNext w:val="0"/>
              <w:keepLines w:val="0"/>
              <w:rPr>
                <w:sz w:val="16"/>
                <w:szCs w:val="16"/>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7A198B" w:rsidRPr="00BF2633" w:rsidRDefault="007A198B" w:rsidP="007A198B">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eastAsia="zh-CN"/>
              </w:rPr>
            </w:pPr>
          </w:p>
        </w:tc>
        <w:tc>
          <w:tcPr>
            <w:tcW w:w="1274" w:type="dxa"/>
          </w:tcPr>
          <w:p w14:paraId="17B8D5BA" w14:textId="77777777" w:rsidR="007A198B" w:rsidRPr="00BF2633" w:rsidRDefault="007A198B" w:rsidP="007A198B">
            <w:pPr>
              <w:pStyle w:val="TAL"/>
              <w:keepNext w:val="0"/>
              <w:keepLines w:val="0"/>
              <w:rPr>
                <w:sz w:val="16"/>
                <w:szCs w:val="16"/>
              </w:rPr>
            </w:pPr>
          </w:p>
        </w:tc>
        <w:tc>
          <w:tcPr>
            <w:tcW w:w="1554" w:type="dxa"/>
          </w:tcPr>
          <w:p w14:paraId="28EBF326" w14:textId="77777777" w:rsidR="007A198B" w:rsidRPr="00BF2633" w:rsidRDefault="007A198B" w:rsidP="007A198B">
            <w:pPr>
              <w:pStyle w:val="TAL"/>
              <w:keepNext w:val="0"/>
              <w:keepLines w:val="0"/>
              <w:rPr>
                <w:sz w:val="16"/>
                <w:szCs w:val="16"/>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7A198B" w:rsidRPr="00BF2633" w:rsidRDefault="007A198B" w:rsidP="007A198B">
            <w:pPr>
              <w:pStyle w:val="TAL"/>
              <w:keepNext w:val="0"/>
              <w:keepLines w:val="0"/>
              <w:rPr>
                <w:sz w:val="16"/>
                <w:szCs w:val="16"/>
              </w:rPr>
            </w:pPr>
            <w:r w:rsidRPr="00BF2633">
              <w:rPr>
                <w:sz w:val="16"/>
                <w:szCs w:val="16"/>
              </w:rPr>
              <w:t xml:space="preserve">On-network / Chat Group </w:t>
            </w:r>
            <w:r w:rsidR="008614C1">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eastAsia="zh-CN"/>
              </w:rPr>
            </w:pPr>
          </w:p>
        </w:tc>
        <w:tc>
          <w:tcPr>
            <w:tcW w:w="1274" w:type="dxa"/>
          </w:tcPr>
          <w:p w14:paraId="30969D1F" w14:textId="77777777" w:rsidR="007A198B" w:rsidRPr="00BF2633" w:rsidRDefault="007A198B" w:rsidP="007A198B">
            <w:pPr>
              <w:pStyle w:val="TAL"/>
              <w:keepNext w:val="0"/>
              <w:keepLines w:val="0"/>
              <w:rPr>
                <w:sz w:val="16"/>
                <w:szCs w:val="16"/>
              </w:rPr>
            </w:pPr>
          </w:p>
        </w:tc>
        <w:tc>
          <w:tcPr>
            <w:tcW w:w="1554" w:type="dxa"/>
          </w:tcPr>
          <w:p w14:paraId="1D167CB7" w14:textId="77777777" w:rsidR="007A198B" w:rsidRPr="00BF2633" w:rsidRDefault="007A198B" w:rsidP="007A198B">
            <w:pPr>
              <w:pStyle w:val="TAL"/>
              <w:keepNext w:val="0"/>
              <w:keepLines w:val="0"/>
              <w:rPr>
                <w:sz w:val="16"/>
                <w:szCs w:val="16"/>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7A198B" w:rsidRPr="00BF2633" w:rsidRDefault="007A198B" w:rsidP="007A198B">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eastAsia="zh-CN"/>
              </w:rPr>
            </w:pPr>
          </w:p>
        </w:tc>
        <w:tc>
          <w:tcPr>
            <w:tcW w:w="1274" w:type="dxa"/>
          </w:tcPr>
          <w:p w14:paraId="37236E47" w14:textId="77777777" w:rsidR="007A198B" w:rsidRPr="00BF2633" w:rsidRDefault="007A198B" w:rsidP="007A198B">
            <w:pPr>
              <w:pStyle w:val="TAL"/>
              <w:keepNext w:val="0"/>
              <w:keepLines w:val="0"/>
              <w:rPr>
                <w:sz w:val="16"/>
                <w:szCs w:val="16"/>
              </w:rPr>
            </w:pPr>
          </w:p>
        </w:tc>
        <w:tc>
          <w:tcPr>
            <w:tcW w:w="1554" w:type="dxa"/>
          </w:tcPr>
          <w:p w14:paraId="654A6F49" w14:textId="77777777" w:rsidR="007A198B" w:rsidRPr="00BF2633" w:rsidRDefault="007A198B" w:rsidP="007A198B">
            <w:pPr>
              <w:pStyle w:val="TAL"/>
              <w:keepNext w:val="0"/>
              <w:keepLines w:val="0"/>
              <w:rPr>
                <w:sz w:val="16"/>
                <w:szCs w:val="16"/>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7A198B" w:rsidRPr="00BF2633" w:rsidRDefault="007A198B" w:rsidP="007A198B">
            <w:pPr>
              <w:pStyle w:val="TAL"/>
              <w:keepNext w:val="0"/>
              <w:keepLines w:val="0"/>
              <w:rPr>
                <w:sz w:val="16"/>
                <w:szCs w:val="16"/>
              </w:rPr>
            </w:pPr>
            <w:r w:rsidRPr="00BF2633">
              <w:rPr>
                <w:sz w:val="16"/>
                <w:szCs w:val="16"/>
              </w:rPr>
              <w:t xml:space="preserve">On-network / Chat Group Call / </w:t>
            </w:r>
            <w:r w:rsidR="008614C1">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eastAsia="zh-CN"/>
              </w:rPr>
            </w:pPr>
          </w:p>
        </w:tc>
        <w:tc>
          <w:tcPr>
            <w:tcW w:w="1274" w:type="dxa"/>
          </w:tcPr>
          <w:p w14:paraId="081A5FF1" w14:textId="77777777" w:rsidR="007A198B" w:rsidRPr="00BF2633" w:rsidRDefault="007A198B" w:rsidP="007A198B">
            <w:pPr>
              <w:pStyle w:val="TAL"/>
              <w:keepNext w:val="0"/>
              <w:keepLines w:val="0"/>
              <w:rPr>
                <w:sz w:val="16"/>
                <w:szCs w:val="16"/>
              </w:rPr>
            </w:pPr>
          </w:p>
        </w:tc>
        <w:tc>
          <w:tcPr>
            <w:tcW w:w="1554" w:type="dxa"/>
          </w:tcPr>
          <w:p w14:paraId="76DF6781" w14:textId="77777777" w:rsidR="007A198B" w:rsidRPr="00BF2633" w:rsidRDefault="007A198B" w:rsidP="007A198B">
            <w:pPr>
              <w:pStyle w:val="TAL"/>
              <w:keepNext w:val="0"/>
              <w:keepLines w:val="0"/>
              <w:rPr>
                <w:sz w:val="16"/>
                <w:szCs w:val="16"/>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634126" w:rsidRPr="00BF2633" w14:paraId="236B2F6F" w14:textId="77777777" w:rsidTr="008B24CC">
        <w:trPr>
          <w:jc w:val="center"/>
        </w:trPr>
        <w:tc>
          <w:tcPr>
            <w:tcW w:w="1123" w:type="dxa"/>
            <w:shd w:val="clear" w:color="auto" w:fill="auto"/>
          </w:tcPr>
          <w:p w14:paraId="5818C722" w14:textId="2D723E9E" w:rsidR="00634126" w:rsidRPr="00BF2633" w:rsidRDefault="00634126" w:rsidP="00634126">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634126" w:rsidRPr="00BF2633" w:rsidRDefault="00634126" w:rsidP="00634126">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06A4582E" w14:textId="77777777" w:rsidR="00634126" w:rsidRPr="00BF2633" w:rsidRDefault="00634126" w:rsidP="00634126">
            <w:pPr>
              <w:pStyle w:val="TAL"/>
              <w:keepNext w:val="0"/>
              <w:keepLines w:val="0"/>
              <w:rPr>
                <w:sz w:val="16"/>
                <w:szCs w:val="16"/>
                <w:lang w:eastAsia="zh-CN"/>
              </w:rPr>
            </w:pPr>
          </w:p>
        </w:tc>
        <w:tc>
          <w:tcPr>
            <w:tcW w:w="1274" w:type="dxa"/>
          </w:tcPr>
          <w:p w14:paraId="69D7A2FE" w14:textId="77777777" w:rsidR="00634126" w:rsidRPr="00BF2633" w:rsidRDefault="00634126" w:rsidP="00634126">
            <w:pPr>
              <w:pStyle w:val="TAL"/>
              <w:keepNext w:val="0"/>
              <w:keepLines w:val="0"/>
              <w:rPr>
                <w:sz w:val="16"/>
                <w:szCs w:val="16"/>
              </w:rPr>
            </w:pPr>
          </w:p>
        </w:tc>
        <w:tc>
          <w:tcPr>
            <w:tcW w:w="1554" w:type="dxa"/>
          </w:tcPr>
          <w:p w14:paraId="1094D2A7" w14:textId="77777777" w:rsidR="00634126" w:rsidRPr="00BF2633" w:rsidRDefault="00634126" w:rsidP="00634126">
            <w:pPr>
              <w:pStyle w:val="TAL"/>
              <w:keepNext w:val="0"/>
              <w:keepLines w:val="0"/>
              <w:rPr>
                <w:sz w:val="16"/>
                <w:szCs w:val="16"/>
              </w:rPr>
            </w:pPr>
          </w:p>
        </w:tc>
        <w:tc>
          <w:tcPr>
            <w:tcW w:w="1554" w:type="dxa"/>
          </w:tcPr>
          <w:p w14:paraId="3862051E" w14:textId="01BCC7AD" w:rsidR="00634126" w:rsidRPr="008B24CC" w:rsidRDefault="00634126" w:rsidP="00634126">
            <w:pPr>
              <w:pStyle w:val="TAC"/>
              <w:rPr>
                <w:sz w:val="16"/>
                <w:szCs w:val="16"/>
              </w:rPr>
            </w:pPr>
            <w:r w:rsidRPr="009E3350">
              <w:rPr>
                <w:sz w:val="16"/>
                <w:szCs w:val="16"/>
              </w:rPr>
              <w:t>Rel-12</w:t>
            </w:r>
          </w:p>
        </w:tc>
      </w:tr>
      <w:tr w:rsidR="00634126" w:rsidRPr="00BF2633" w14:paraId="449E6B4C" w14:textId="77777777" w:rsidTr="008B24CC">
        <w:trPr>
          <w:jc w:val="center"/>
        </w:trPr>
        <w:tc>
          <w:tcPr>
            <w:tcW w:w="1123" w:type="dxa"/>
            <w:shd w:val="clear" w:color="auto" w:fill="auto"/>
          </w:tcPr>
          <w:p w14:paraId="31AEDE62" w14:textId="4244E362" w:rsidR="00634126" w:rsidRPr="00BF2633" w:rsidRDefault="00634126" w:rsidP="00634126">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634126" w:rsidRPr="00BF2633" w:rsidRDefault="00634126" w:rsidP="00634126">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634126" w:rsidRDefault="00634126" w:rsidP="00634126">
            <w:pPr>
              <w:pStyle w:val="TAL"/>
              <w:keepNext w:val="0"/>
              <w:keepLines w:val="0"/>
              <w:rPr>
                <w:sz w:val="16"/>
                <w:szCs w:val="16"/>
              </w:rPr>
            </w:pPr>
            <w:r w:rsidRPr="009E3350">
              <w:rPr>
                <w:sz w:val="16"/>
                <w:szCs w:val="16"/>
              </w:rPr>
              <w:t>IUT containing MCPTT Client</w:t>
            </w:r>
          </w:p>
        </w:tc>
        <w:tc>
          <w:tcPr>
            <w:tcW w:w="1409" w:type="dxa"/>
          </w:tcPr>
          <w:p w14:paraId="71500293" w14:textId="77777777" w:rsidR="00634126" w:rsidRPr="00BF2633" w:rsidRDefault="00634126" w:rsidP="00634126">
            <w:pPr>
              <w:pStyle w:val="TAL"/>
              <w:keepNext w:val="0"/>
              <w:keepLines w:val="0"/>
              <w:rPr>
                <w:sz w:val="16"/>
                <w:szCs w:val="16"/>
                <w:lang w:eastAsia="zh-CN"/>
              </w:rPr>
            </w:pPr>
          </w:p>
        </w:tc>
        <w:tc>
          <w:tcPr>
            <w:tcW w:w="1274" w:type="dxa"/>
          </w:tcPr>
          <w:p w14:paraId="257FAE5A" w14:textId="77777777" w:rsidR="00634126" w:rsidRPr="00BF2633" w:rsidRDefault="00634126" w:rsidP="00634126">
            <w:pPr>
              <w:pStyle w:val="TAL"/>
              <w:keepNext w:val="0"/>
              <w:keepLines w:val="0"/>
              <w:rPr>
                <w:sz w:val="16"/>
                <w:szCs w:val="16"/>
              </w:rPr>
            </w:pPr>
          </w:p>
        </w:tc>
        <w:tc>
          <w:tcPr>
            <w:tcW w:w="1554" w:type="dxa"/>
          </w:tcPr>
          <w:p w14:paraId="2E506A5E" w14:textId="77777777" w:rsidR="00634126" w:rsidRPr="00BF2633" w:rsidRDefault="00634126" w:rsidP="00634126">
            <w:pPr>
              <w:pStyle w:val="TAL"/>
              <w:keepNext w:val="0"/>
              <w:keepLines w:val="0"/>
              <w:rPr>
                <w:sz w:val="16"/>
                <w:szCs w:val="16"/>
              </w:rPr>
            </w:pPr>
          </w:p>
        </w:tc>
        <w:tc>
          <w:tcPr>
            <w:tcW w:w="1554" w:type="dxa"/>
          </w:tcPr>
          <w:p w14:paraId="5E0D706A" w14:textId="53913F03" w:rsidR="00634126" w:rsidRPr="008B24CC" w:rsidRDefault="00634126" w:rsidP="00634126">
            <w:pPr>
              <w:pStyle w:val="TAC"/>
              <w:rPr>
                <w:sz w:val="16"/>
                <w:szCs w:val="16"/>
              </w:rPr>
            </w:pPr>
            <w:r w:rsidRPr="009E3350">
              <w:rPr>
                <w:sz w:val="16"/>
                <w:szCs w:val="16"/>
              </w:rPr>
              <w:t>Rel-12</w:t>
            </w:r>
          </w:p>
        </w:tc>
      </w:tr>
      <w:tr w:rsidR="00634126" w:rsidRPr="00BF2633" w14:paraId="4A2F83CE" w14:textId="77777777" w:rsidTr="008B24CC">
        <w:trPr>
          <w:jc w:val="center"/>
        </w:trPr>
        <w:tc>
          <w:tcPr>
            <w:tcW w:w="1123" w:type="dxa"/>
            <w:shd w:val="clear" w:color="auto" w:fill="auto"/>
          </w:tcPr>
          <w:p w14:paraId="7CC93E6C" w14:textId="062B2944" w:rsidR="00634126" w:rsidRPr="00634126" w:rsidRDefault="00634126" w:rsidP="00634126">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634126" w:rsidRPr="00634126" w:rsidRDefault="00634126" w:rsidP="00634126">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634126" w:rsidRDefault="00634126" w:rsidP="00634126">
            <w:pPr>
              <w:pStyle w:val="TAL"/>
              <w:keepNext w:val="0"/>
              <w:keepLines w:val="0"/>
              <w:rPr>
                <w:sz w:val="16"/>
                <w:szCs w:val="16"/>
              </w:rPr>
            </w:pPr>
          </w:p>
        </w:tc>
        <w:tc>
          <w:tcPr>
            <w:tcW w:w="1409" w:type="dxa"/>
          </w:tcPr>
          <w:p w14:paraId="42E76A74" w14:textId="77777777" w:rsidR="00634126" w:rsidRPr="00BF2633" w:rsidRDefault="00634126" w:rsidP="00634126">
            <w:pPr>
              <w:pStyle w:val="TAL"/>
              <w:keepNext w:val="0"/>
              <w:keepLines w:val="0"/>
              <w:rPr>
                <w:sz w:val="16"/>
                <w:szCs w:val="16"/>
                <w:lang w:eastAsia="zh-CN"/>
              </w:rPr>
            </w:pPr>
          </w:p>
        </w:tc>
        <w:tc>
          <w:tcPr>
            <w:tcW w:w="1274" w:type="dxa"/>
          </w:tcPr>
          <w:p w14:paraId="42EBB5F6" w14:textId="77777777" w:rsidR="00634126" w:rsidRPr="00BF2633" w:rsidRDefault="00634126" w:rsidP="00634126">
            <w:pPr>
              <w:pStyle w:val="TAL"/>
              <w:keepNext w:val="0"/>
              <w:keepLines w:val="0"/>
              <w:rPr>
                <w:sz w:val="16"/>
                <w:szCs w:val="16"/>
              </w:rPr>
            </w:pPr>
          </w:p>
        </w:tc>
        <w:tc>
          <w:tcPr>
            <w:tcW w:w="1554" w:type="dxa"/>
          </w:tcPr>
          <w:p w14:paraId="67B085B1" w14:textId="77777777" w:rsidR="00634126" w:rsidRPr="00BF2633" w:rsidRDefault="00634126" w:rsidP="00634126">
            <w:pPr>
              <w:pStyle w:val="TAL"/>
              <w:keepNext w:val="0"/>
              <w:keepLines w:val="0"/>
              <w:rPr>
                <w:sz w:val="16"/>
                <w:szCs w:val="16"/>
              </w:rPr>
            </w:pPr>
          </w:p>
        </w:tc>
        <w:tc>
          <w:tcPr>
            <w:tcW w:w="1554" w:type="dxa"/>
          </w:tcPr>
          <w:p w14:paraId="7A05C3A5" w14:textId="77777777" w:rsidR="00634126" w:rsidRPr="008B24CC" w:rsidRDefault="00634126" w:rsidP="00634126">
            <w:pPr>
              <w:pStyle w:val="TAC"/>
              <w:rPr>
                <w:sz w:val="16"/>
                <w:szCs w:val="16"/>
              </w:rPr>
            </w:pPr>
          </w:p>
        </w:tc>
      </w:tr>
      <w:tr w:rsidR="00634126" w:rsidRPr="00BF2633" w14:paraId="0C3CBC06" w14:textId="77777777" w:rsidTr="008B24CC">
        <w:trPr>
          <w:jc w:val="center"/>
        </w:trPr>
        <w:tc>
          <w:tcPr>
            <w:tcW w:w="1123" w:type="dxa"/>
            <w:shd w:val="clear" w:color="auto" w:fill="auto"/>
          </w:tcPr>
          <w:p w14:paraId="73525EEE" w14:textId="22371479" w:rsidR="00634126" w:rsidRPr="00BF2633" w:rsidRDefault="00634126" w:rsidP="00634126">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634126" w:rsidRPr="00BF2633" w:rsidRDefault="00634126" w:rsidP="00634126">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634126" w:rsidRDefault="00634126" w:rsidP="00634126">
            <w:pPr>
              <w:pStyle w:val="TAL"/>
              <w:keepNext w:val="0"/>
              <w:keepLines w:val="0"/>
              <w:rPr>
                <w:sz w:val="16"/>
                <w:szCs w:val="16"/>
              </w:rPr>
            </w:pPr>
            <w:r>
              <w:rPr>
                <w:sz w:val="16"/>
                <w:szCs w:val="16"/>
              </w:rPr>
              <w:t>IUT containing MCPTT Client</w:t>
            </w:r>
          </w:p>
        </w:tc>
        <w:tc>
          <w:tcPr>
            <w:tcW w:w="1409" w:type="dxa"/>
          </w:tcPr>
          <w:p w14:paraId="24A3D6E7" w14:textId="77777777" w:rsidR="00634126" w:rsidRPr="00BF2633" w:rsidRDefault="00634126" w:rsidP="00634126">
            <w:pPr>
              <w:pStyle w:val="TAL"/>
              <w:keepNext w:val="0"/>
              <w:keepLines w:val="0"/>
              <w:rPr>
                <w:sz w:val="16"/>
                <w:szCs w:val="16"/>
                <w:lang w:eastAsia="zh-CN"/>
              </w:rPr>
            </w:pPr>
          </w:p>
        </w:tc>
        <w:tc>
          <w:tcPr>
            <w:tcW w:w="1274" w:type="dxa"/>
          </w:tcPr>
          <w:p w14:paraId="3C783130" w14:textId="77777777" w:rsidR="00634126" w:rsidRPr="00BF2633" w:rsidRDefault="00634126" w:rsidP="00634126">
            <w:pPr>
              <w:pStyle w:val="TAL"/>
              <w:keepNext w:val="0"/>
              <w:keepLines w:val="0"/>
              <w:rPr>
                <w:sz w:val="16"/>
                <w:szCs w:val="16"/>
              </w:rPr>
            </w:pPr>
          </w:p>
        </w:tc>
        <w:tc>
          <w:tcPr>
            <w:tcW w:w="1554" w:type="dxa"/>
          </w:tcPr>
          <w:p w14:paraId="6A03CD09" w14:textId="77777777" w:rsidR="00634126" w:rsidRPr="00BF2633" w:rsidRDefault="00634126" w:rsidP="00634126">
            <w:pPr>
              <w:pStyle w:val="TAL"/>
              <w:keepNext w:val="0"/>
              <w:keepLines w:val="0"/>
              <w:rPr>
                <w:sz w:val="16"/>
                <w:szCs w:val="16"/>
              </w:rPr>
            </w:pPr>
          </w:p>
        </w:tc>
        <w:tc>
          <w:tcPr>
            <w:tcW w:w="1554" w:type="dxa"/>
          </w:tcPr>
          <w:p w14:paraId="2EDDC0DD" w14:textId="2BD27B47" w:rsidR="00634126" w:rsidRPr="008B24CC" w:rsidRDefault="00634126" w:rsidP="00634126">
            <w:pPr>
              <w:pStyle w:val="TAC"/>
              <w:rPr>
                <w:sz w:val="16"/>
                <w:szCs w:val="16"/>
              </w:rPr>
            </w:pPr>
            <w:r w:rsidRPr="009E3350">
              <w:rPr>
                <w:sz w:val="16"/>
                <w:szCs w:val="16"/>
              </w:rPr>
              <w:t>Rel-12</w:t>
            </w:r>
          </w:p>
        </w:tc>
      </w:tr>
      <w:tr w:rsidR="00634126" w:rsidRPr="00BF2633" w14:paraId="16FCE9F8" w14:textId="77777777" w:rsidTr="008B24CC">
        <w:trPr>
          <w:jc w:val="center"/>
        </w:trPr>
        <w:tc>
          <w:tcPr>
            <w:tcW w:w="1123" w:type="dxa"/>
            <w:shd w:val="clear" w:color="auto" w:fill="auto"/>
          </w:tcPr>
          <w:p w14:paraId="4390C752" w14:textId="44D0113F" w:rsidR="00634126" w:rsidRPr="00634126" w:rsidRDefault="00634126" w:rsidP="00634126">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634126" w:rsidRPr="00634126" w:rsidRDefault="00634126" w:rsidP="00634126">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634126" w:rsidRDefault="00634126" w:rsidP="00634126">
            <w:pPr>
              <w:pStyle w:val="TAL"/>
              <w:keepNext w:val="0"/>
              <w:keepLines w:val="0"/>
              <w:rPr>
                <w:sz w:val="16"/>
                <w:szCs w:val="16"/>
              </w:rPr>
            </w:pPr>
          </w:p>
        </w:tc>
        <w:tc>
          <w:tcPr>
            <w:tcW w:w="1409" w:type="dxa"/>
          </w:tcPr>
          <w:p w14:paraId="7FCFD88F" w14:textId="77777777" w:rsidR="00634126" w:rsidRPr="00BF2633" w:rsidRDefault="00634126" w:rsidP="00634126">
            <w:pPr>
              <w:pStyle w:val="TAL"/>
              <w:keepNext w:val="0"/>
              <w:keepLines w:val="0"/>
              <w:rPr>
                <w:sz w:val="16"/>
                <w:szCs w:val="16"/>
                <w:lang w:eastAsia="zh-CN"/>
              </w:rPr>
            </w:pPr>
          </w:p>
        </w:tc>
        <w:tc>
          <w:tcPr>
            <w:tcW w:w="1274" w:type="dxa"/>
          </w:tcPr>
          <w:p w14:paraId="63B3D391" w14:textId="77777777" w:rsidR="00634126" w:rsidRPr="00BF2633" w:rsidRDefault="00634126" w:rsidP="00634126">
            <w:pPr>
              <w:pStyle w:val="TAL"/>
              <w:keepNext w:val="0"/>
              <w:keepLines w:val="0"/>
              <w:rPr>
                <w:sz w:val="16"/>
                <w:szCs w:val="16"/>
              </w:rPr>
            </w:pPr>
          </w:p>
        </w:tc>
        <w:tc>
          <w:tcPr>
            <w:tcW w:w="1554" w:type="dxa"/>
          </w:tcPr>
          <w:p w14:paraId="04C857FE" w14:textId="77777777" w:rsidR="00634126" w:rsidRPr="00BF2633" w:rsidRDefault="00634126" w:rsidP="00634126">
            <w:pPr>
              <w:pStyle w:val="TAL"/>
              <w:keepNext w:val="0"/>
              <w:keepLines w:val="0"/>
              <w:rPr>
                <w:sz w:val="16"/>
                <w:szCs w:val="16"/>
              </w:rPr>
            </w:pPr>
          </w:p>
        </w:tc>
        <w:tc>
          <w:tcPr>
            <w:tcW w:w="1554" w:type="dxa"/>
          </w:tcPr>
          <w:p w14:paraId="14E4577C" w14:textId="77777777" w:rsidR="00634126" w:rsidRPr="008B24CC" w:rsidRDefault="00634126" w:rsidP="00634126">
            <w:pPr>
              <w:pStyle w:val="TAC"/>
              <w:rPr>
                <w:sz w:val="16"/>
                <w:szCs w:val="16"/>
              </w:rPr>
            </w:pPr>
          </w:p>
        </w:tc>
      </w:tr>
      <w:tr w:rsidR="00634126" w:rsidRPr="00BF2633" w14:paraId="70A3C7D0" w14:textId="77777777" w:rsidTr="008B24CC">
        <w:trPr>
          <w:jc w:val="center"/>
        </w:trPr>
        <w:tc>
          <w:tcPr>
            <w:tcW w:w="1123" w:type="dxa"/>
            <w:shd w:val="clear" w:color="auto" w:fill="auto"/>
          </w:tcPr>
          <w:p w14:paraId="376D622B" w14:textId="13910312" w:rsidR="00634126" w:rsidRPr="00BF2633" w:rsidRDefault="00634126" w:rsidP="00634126">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634126" w:rsidRPr="00BF2633" w:rsidRDefault="00634126" w:rsidP="00634126">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634126" w:rsidRDefault="00634126" w:rsidP="00634126">
            <w:pPr>
              <w:pStyle w:val="TAL"/>
              <w:keepNext w:val="0"/>
              <w:keepLines w:val="0"/>
              <w:rPr>
                <w:sz w:val="16"/>
                <w:szCs w:val="16"/>
              </w:rPr>
            </w:pPr>
            <w:r>
              <w:rPr>
                <w:sz w:val="16"/>
                <w:szCs w:val="16"/>
              </w:rPr>
              <w:t>IUT containing MCPTT Client</w:t>
            </w:r>
          </w:p>
        </w:tc>
        <w:tc>
          <w:tcPr>
            <w:tcW w:w="1409" w:type="dxa"/>
          </w:tcPr>
          <w:p w14:paraId="6AAF9AE1" w14:textId="77777777" w:rsidR="00634126" w:rsidRPr="00BF2633" w:rsidRDefault="00634126" w:rsidP="00634126">
            <w:pPr>
              <w:pStyle w:val="TAL"/>
              <w:keepNext w:val="0"/>
              <w:keepLines w:val="0"/>
              <w:rPr>
                <w:sz w:val="16"/>
                <w:szCs w:val="16"/>
                <w:lang w:eastAsia="zh-CN"/>
              </w:rPr>
            </w:pPr>
          </w:p>
        </w:tc>
        <w:tc>
          <w:tcPr>
            <w:tcW w:w="1274" w:type="dxa"/>
          </w:tcPr>
          <w:p w14:paraId="6DD5AAEA" w14:textId="77777777" w:rsidR="00634126" w:rsidRPr="00BF2633" w:rsidRDefault="00634126" w:rsidP="00634126">
            <w:pPr>
              <w:pStyle w:val="TAL"/>
              <w:keepNext w:val="0"/>
              <w:keepLines w:val="0"/>
              <w:rPr>
                <w:sz w:val="16"/>
                <w:szCs w:val="16"/>
              </w:rPr>
            </w:pPr>
          </w:p>
        </w:tc>
        <w:tc>
          <w:tcPr>
            <w:tcW w:w="1554" w:type="dxa"/>
          </w:tcPr>
          <w:p w14:paraId="390AB28B" w14:textId="77777777" w:rsidR="00634126" w:rsidRPr="00BF2633" w:rsidRDefault="00634126" w:rsidP="00634126">
            <w:pPr>
              <w:pStyle w:val="TAL"/>
              <w:keepNext w:val="0"/>
              <w:keepLines w:val="0"/>
              <w:rPr>
                <w:sz w:val="16"/>
                <w:szCs w:val="16"/>
              </w:rPr>
            </w:pPr>
          </w:p>
        </w:tc>
        <w:tc>
          <w:tcPr>
            <w:tcW w:w="1554" w:type="dxa"/>
          </w:tcPr>
          <w:p w14:paraId="6A7048BF" w14:textId="391B92C1" w:rsidR="00634126" w:rsidRPr="008B24CC" w:rsidRDefault="00634126" w:rsidP="00634126">
            <w:pPr>
              <w:pStyle w:val="TAC"/>
              <w:rPr>
                <w:sz w:val="16"/>
                <w:szCs w:val="16"/>
              </w:rPr>
            </w:pPr>
            <w:r w:rsidRPr="009E3350">
              <w:rPr>
                <w:sz w:val="16"/>
                <w:szCs w:val="16"/>
              </w:rPr>
              <w:t>Rel-12</w:t>
            </w:r>
          </w:p>
        </w:tc>
      </w:tr>
      <w:tr w:rsidR="00634126" w:rsidRPr="00BF2633" w14:paraId="684FF169" w14:textId="77777777" w:rsidTr="008B24CC">
        <w:trPr>
          <w:jc w:val="center"/>
        </w:trPr>
        <w:tc>
          <w:tcPr>
            <w:tcW w:w="1123" w:type="dxa"/>
            <w:shd w:val="clear" w:color="auto" w:fill="auto"/>
          </w:tcPr>
          <w:p w14:paraId="0BCCD048" w14:textId="71D9CF46" w:rsidR="00634126" w:rsidRPr="00BF2633" w:rsidRDefault="00634126" w:rsidP="00634126">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634126" w:rsidRPr="00BF2633" w:rsidRDefault="00634126" w:rsidP="00634126">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634126" w:rsidRDefault="00634126" w:rsidP="00634126">
            <w:pPr>
              <w:pStyle w:val="TAL"/>
              <w:keepNext w:val="0"/>
              <w:keepLines w:val="0"/>
              <w:rPr>
                <w:sz w:val="16"/>
                <w:szCs w:val="16"/>
              </w:rPr>
            </w:pPr>
            <w:r>
              <w:rPr>
                <w:sz w:val="16"/>
                <w:szCs w:val="16"/>
              </w:rPr>
              <w:t>IUT containing MCPTT Client</w:t>
            </w:r>
          </w:p>
        </w:tc>
        <w:tc>
          <w:tcPr>
            <w:tcW w:w="1409" w:type="dxa"/>
          </w:tcPr>
          <w:p w14:paraId="284D141C" w14:textId="77777777" w:rsidR="00634126" w:rsidRPr="00BF2633" w:rsidRDefault="00634126" w:rsidP="00634126">
            <w:pPr>
              <w:pStyle w:val="TAL"/>
              <w:keepNext w:val="0"/>
              <w:keepLines w:val="0"/>
              <w:rPr>
                <w:sz w:val="16"/>
                <w:szCs w:val="16"/>
                <w:lang w:eastAsia="zh-CN"/>
              </w:rPr>
            </w:pPr>
          </w:p>
        </w:tc>
        <w:tc>
          <w:tcPr>
            <w:tcW w:w="1274" w:type="dxa"/>
          </w:tcPr>
          <w:p w14:paraId="30093197" w14:textId="77777777" w:rsidR="00634126" w:rsidRPr="00BF2633" w:rsidRDefault="00634126" w:rsidP="00634126">
            <w:pPr>
              <w:pStyle w:val="TAL"/>
              <w:keepNext w:val="0"/>
              <w:keepLines w:val="0"/>
              <w:rPr>
                <w:sz w:val="16"/>
                <w:szCs w:val="16"/>
              </w:rPr>
            </w:pPr>
          </w:p>
        </w:tc>
        <w:tc>
          <w:tcPr>
            <w:tcW w:w="1554" w:type="dxa"/>
          </w:tcPr>
          <w:p w14:paraId="6BC04944" w14:textId="77777777" w:rsidR="00634126" w:rsidRPr="00BF2633" w:rsidRDefault="00634126" w:rsidP="00634126">
            <w:pPr>
              <w:pStyle w:val="TAL"/>
              <w:keepNext w:val="0"/>
              <w:keepLines w:val="0"/>
              <w:rPr>
                <w:sz w:val="16"/>
                <w:szCs w:val="16"/>
              </w:rPr>
            </w:pPr>
          </w:p>
        </w:tc>
        <w:tc>
          <w:tcPr>
            <w:tcW w:w="1554" w:type="dxa"/>
          </w:tcPr>
          <w:p w14:paraId="4AC7A69F" w14:textId="7C44A003" w:rsidR="00634126" w:rsidRPr="008B24CC" w:rsidRDefault="00634126" w:rsidP="00634126">
            <w:pPr>
              <w:pStyle w:val="TAC"/>
              <w:rPr>
                <w:sz w:val="16"/>
                <w:szCs w:val="16"/>
              </w:rPr>
            </w:pPr>
            <w:r w:rsidRPr="009E3350">
              <w:rPr>
                <w:sz w:val="16"/>
                <w:szCs w:val="16"/>
              </w:rPr>
              <w:t>Rel-12</w:t>
            </w:r>
          </w:p>
        </w:tc>
      </w:tr>
      <w:tr w:rsidR="00634126" w:rsidRPr="00BF2633" w14:paraId="18024378" w14:textId="77777777" w:rsidTr="008B24CC">
        <w:trPr>
          <w:jc w:val="center"/>
        </w:trPr>
        <w:tc>
          <w:tcPr>
            <w:tcW w:w="1123" w:type="dxa"/>
            <w:shd w:val="clear" w:color="auto" w:fill="auto"/>
          </w:tcPr>
          <w:p w14:paraId="232D615F" w14:textId="6FBB8CEC" w:rsidR="00634126" w:rsidRPr="00634126" w:rsidRDefault="00634126" w:rsidP="00634126">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634126" w:rsidRPr="00634126" w:rsidRDefault="00634126" w:rsidP="00634126">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634126" w:rsidRPr="00BF2633" w:rsidRDefault="00634126" w:rsidP="00634126">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634126" w:rsidRPr="00BF2633" w:rsidRDefault="00634126" w:rsidP="00634126">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634126" w:rsidRDefault="00634126" w:rsidP="00634126">
            <w:pPr>
              <w:pStyle w:val="TAL"/>
              <w:keepNext w:val="0"/>
              <w:keepLines w:val="0"/>
              <w:rPr>
                <w:sz w:val="16"/>
                <w:szCs w:val="16"/>
              </w:rPr>
            </w:pPr>
          </w:p>
        </w:tc>
        <w:tc>
          <w:tcPr>
            <w:tcW w:w="1409" w:type="dxa"/>
          </w:tcPr>
          <w:p w14:paraId="7B9337B7" w14:textId="77777777" w:rsidR="00634126" w:rsidRPr="00BF2633" w:rsidRDefault="00634126" w:rsidP="00634126">
            <w:pPr>
              <w:pStyle w:val="TAL"/>
              <w:keepNext w:val="0"/>
              <w:keepLines w:val="0"/>
              <w:rPr>
                <w:sz w:val="16"/>
                <w:szCs w:val="16"/>
                <w:lang w:eastAsia="zh-CN"/>
              </w:rPr>
            </w:pPr>
          </w:p>
        </w:tc>
        <w:tc>
          <w:tcPr>
            <w:tcW w:w="1274" w:type="dxa"/>
          </w:tcPr>
          <w:p w14:paraId="59CD5BB1" w14:textId="77777777" w:rsidR="00634126" w:rsidRPr="00BF2633" w:rsidRDefault="00634126" w:rsidP="00634126">
            <w:pPr>
              <w:pStyle w:val="TAL"/>
              <w:keepNext w:val="0"/>
              <w:keepLines w:val="0"/>
              <w:rPr>
                <w:sz w:val="16"/>
                <w:szCs w:val="16"/>
              </w:rPr>
            </w:pPr>
          </w:p>
        </w:tc>
        <w:tc>
          <w:tcPr>
            <w:tcW w:w="1554" w:type="dxa"/>
          </w:tcPr>
          <w:p w14:paraId="36438B04" w14:textId="77777777" w:rsidR="00634126" w:rsidRPr="00BF2633" w:rsidRDefault="00634126" w:rsidP="00634126">
            <w:pPr>
              <w:pStyle w:val="TAL"/>
              <w:keepNext w:val="0"/>
              <w:keepLines w:val="0"/>
              <w:rPr>
                <w:sz w:val="16"/>
                <w:szCs w:val="16"/>
              </w:rPr>
            </w:pPr>
          </w:p>
        </w:tc>
        <w:tc>
          <w:tcPr>
            <w:tcW w:w="1554" w:type="dxa"/>
          </w:tcPr>
          <w:p w14:paraId="5838D9A4" w14:textId="77777777" w:rsidR="00634126" w:rsidRPr="008B24CC" w:rsidRDefault="00634126" w:rsidP="00634126">
            <w:pPr>
              <w:pStyle w:val="TAC"/>
              <w:rPr>
                <w:sz w:val="16"/>
                <w:szCs w:val="16"/>
              </w:rPr>
            </w:pPr>
          </w:p>
        </w:tc>
      </w:tr>
      <w:tr w:rsidR="00634126" w:rsidRPr="00BF2633" w14:paraId="46B37412" w14:textId="77777777" w:rsidTr="008B24CC">
        <w:trPr>
          <w:jc w:val="center"/>
        </w:trPr>
        <w:tc>
          <w:tcPr>
            <w:tcW w:w="1123" w:type="dxa"/>
            <w:shd w:val="clear" w:color="auto" w:fill="auto"/>
          </w:tcPr>
          <w:p w14:paraId="28A380D2" w14:textId="4A7328DF" w:rsidR="00634126" w:rsidRPr="00BF2633" w:rsidRDefault="00634126" w:rsidP="00634126">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634126" w:rsidRPr="00BF2633" w:rsidRDefault="00634126" w:rsidP="00634126">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634126" w:rsidRDefault="00634126" w:rsidP="00634126">
            <w:pPr>
              <w:pStyle w:val="TAL"/>
              <w:keepNext w:val="0"/>
              <w:keepLines w:val="0"/>
              <w:rPr>
                <w:sz w:val="16"/>
                <w:szCs w:val="16"/>
              </w:rPr>
            </w:pPr>
            <w:r>
              <w:rPr>
                <w:sz w:val="16"/>
                <w:szCs w:val="16"/>
              </w:rPr>
              <w:t>IUT containing MCPTT Client</w:t>
            </w:r>
          </w:p>
        </w:tc>
        <w:tc>
          <w:tcPr>
            <w:tcW w:w="1409" w:type="dxa"/>
          </w:tcPr>
          <w:p w14:paraId="3B09B48B" w14:textId="77777777" w:rsidR="00634126" w:rsidRPr="00BF2633" w:rsidRDefault="00634126" w:rsidP="00634126">
            <w:pPr>
              <w:pStyle w:val="TAL"/>
              <w:keepNext w:val="0"/>
              <w:keepLines w:val="0"/>
              <w:rPr>
                <w:sz w:val="16"/>
                <w:szCs w:val="16"/>
                <w:lang w:eastAsia="zh-CN"/>
              </w:rPr>
            </w:pPr>
          </w:p>
        </w:tc>
        <w:tc>
          <w:tcPr>
            <w:tcW w:w="1274" w:type="dxa"/>
          </w:tcPr>
          <w:p w14:paraId="7E60055E" w14:textId="77777777" w:rsidR="00634126" w:rsidRPr="00BF2633" w:rsidRDefault="00634126" w:rsidP="00634126">
            <w:pPr>
              <w:pStyle w:val="TAL"/>
              <w:keepNext w:val="0"/>
              <w:keepLines w:val="0"/>
              <w:rPr>
                <w:sz w:val="16"/>
                <w:szCs w:val="16"/>
              </w:rPr>
            </w:pPr>
          </w:p>
        </w:tc>
        <w:tc>
          <w:tcPr>
            <w:tcW w:w="1554" w:type="dxa"/>
          </w:tcPr>
          <w:p w14:paraId="44BAF54A" w14:textId="77777777" w:rsidR="00634126" w:rsidRPr="00BF2633" w:rsidRDefault="00634126" w:rsidP="00634126">
            <w:pPr>
              <w:pStyle w:val="TAL"/>
              <w:keepNext w:val="0"/>
              <w:keepLines w:val="0"/>
              <w:rPr>
                <w:sz w:val="16"/>
                <w:szCs w:val="16"/>
              </w:rPr>
            </w:pPr>
          </w:p>
        </w:tc>
        <w:tc>
          <w:tcPr>
            <w:tcW w:w="1554" w:type="dxa"/>
          </w:tcPr>
          <w:p w14:paraId="5360E163" w14:textId="61A2C04F" w:rsidR="00634126" w:rsidRPr="008B24CC" w:rsidRDefault="00634126" w:rsidP="00634126">
            <w:pPr>
              <w:pStyle w:val="TAC"/>
              <w:rPr>
                <w:sz w:val="16"/>
                <w:szCs w:val="16"/>
              </w:rPr>
            </w:pPr>
            <w:r>
              <w:rPr>
                <w:sz w:val="16"/>
                <w:szCs w:val="16"/>
              </w:rPr>
              <w:t>Rel-12</w:t>
            </w:r>
          </w:p>
        </w:tc>
      </w:tr>
      <w:tr w:rsidR="00634126" w:rsidRPr="00BF2633" w14:paraId="63B16A2C" w14:textId="77777777" w:rsidTr="008B24CC">
        <w:trPr>
          <w:jc w:val="center"/>
        </w:trPr>
        <w:tc>
          <w:tcPr>
            <w:tcW w:w="1123" w:type="dxa"/>
            <w:shd w:val="clear" w:color="auto" w:fill="auto"/>
          </w:tcPr>
          <w:p w14:paraId="60B07E6A" w14:textId="3BB87BC8" w:rsidR="00634126" w:rsidRPr="00BF2633" w:rsidRDefault="00634126" w:rsidP="00634126">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634126" w:rsidRPr="00BF2633" w:rsidRDefault="00634126" w:rsidP="00634126">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634126" w:rsidRPr="00BF2633" w:rsidRDefault="00634126" w:rsidP="00634126">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634126" w:rsidRDefault="00634126" w:rsidP="00634126">
            <w:pPr>
              <w:pStyle w:val="TAL"/>
              <w:keepNext w:val="0"/>
              <w:keepLines w:val="0"/>
              <w:rPr>
                <w:sz w:val="16"/>
                <w:szCs w:val="16"/>
              </w:rPr>
            </w:pPr>
            <w:r>
              <w:rPr>
                <w:sz w:val="16"/>
                <w:szCs w:val="16"/>
              </w:rPr>
              <w:t>IUT containing MCPTT Client</w:t>
            </w:r>
          </w:p>
        </w:tc>
        <w:tc>
          <w:tcPr>
            <w:tcW w:w="1409" w:type="dxa"/>
          </w:tcPr>
          <w:p w14:paraId="0CF06D09" w14:textId="77777777" w:rsidR="00634126" w:rsidRPr="00BF2633" w:rsidRDefault="00634126" w:rsidP="00634126">
            <w:pPr>
              <w:pStyle w:val="TAL"/>
              <w:keepNext w:val="0"/>
              <w:keepLines w:val="0"/>
              <w:rPr>
                <w:sz w:val="16"/>
                <w:szCs w:val="16"/>
                <w:lang w:eastAsia="zh-CN"/>
              </w:rPr>
            </w:pPr>
          </w:p>
        </w:tc>
        <w:tc>
          <w:tcPr>
            <w:tcW w:w="1274" w:type="dxa"/>
          </w:tcPr>
          <w:p w14:paraId="7E93B540" w14:textId="77777777" w:rsidR="00634126" w:rsidRPr="00BF2633" w:rsidRDefault="00634126" w:rsidP="00634126">
            <w:pPr>
              <w:pStyle w:val="TAL"/>
              <w:keepNext w:val="0"/>
              <w:keepLines w:val="0"/>
              <w:rPr>
                <w:sz w:val="16"/>
                <w:szCs w:val="16"/>
              </w:rPr>
            </w:pPr>
          </w:p>
        </w:tc>
        <w:tc>
          <w:tcPr>
            <w:tcW w:w="1554" w:type="dxa"/>
          </w:tcPr>
          <w:p w14:paraId="039D674B" w14:textId="77777777" w:rsidR="00634126" w:rsidRPr="00BF2633" w:rsidRDefault="00634126" w:rsidP="00634126">
            <w:pPr>
              <w:pStyle w:val="TAL"/>
              <w:keepNext w:val="0"/>
              <w:keepLines w:val="0"/>
              <w:rPr>
                <w:sz w:val="16"/>
                <w:szCs w:val="16"/>
              </w:rPr>
            </w:pPr>
          </w:p>
        </w:tc>
        <w:tc>
          <w:tcPr>
            <w:tcW w:w="1554" w:type="dxa"/>
          </w:tcPr>
          <w:p w14:paraId="48905248" w14:textId="061A37A8" w:rsidR="00634126" w:rsidRPr="008B24CC" w:rsidRDefault="00634126" w:rsidP="00634126">
            <w:pPr>
              <w:pStyle w:val="TAC"/>
              <w:rPr>
                <w:sz w:val="16"/>
                <w:szCs w:val="16"/>
              </w:rPr>
            </w:pPr>
            <w:r>
              <w:rPr>
                <w:sz w:val="16"/>
                <w:szCs w:val="16"/>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rPr>
            </w:pPr>
            <w:r w:rsidRPr="00BF2633">
              <w:rPr>
                <w:sz w:val="16"/>
                <w:szCs w:val="16"/>
              </w:rPr>
              <w:lastRenderedPageBreak/>
              <w:t>6.2.1</w:t>
            </w:r>
          </w:p>
        </w:tc>
        <w:tc>
          <w:tcPr>
            <w:tcW w:w="3652" w:type="dxa"/>
            <w:tcBorders>
              <w:top w:val="single" w:sz="4" w:space="0" w:color="auto"/>
              <w:bottom w:val="single" w:sz="4" w:space="0" w:color="auto"/>
            </w:tcBorders>
            <w:shd w:val="clear" w:color="auto" w:fill="auto"/>
          </w:tcPr>
          <w:p w14:paraId="40ACEE8F" w14:textId="71DDAD47"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eastAsia="zh-CN"/>
              </w:rPr>
            </w:pPr>
          </w:p>
        </w:tc>
        <w:tc>
          <w:tcPr>
            <w:tcW w:w="1274" w:type="dxa"/>
          </w:tcPr>
          <w:p w14:paraId="152608E2" w14:textId="77777777" w:rsidR="007A198B" w:rsidRPr="00BF2633" w:rsidRDefault="007A198B" w:rsidP="007A198B">
            <w:pPr>
              <w:pStyle w:val="TAL"/>
              <w:keepNext w:val="0"/>
              <w:keepLines w:val="0"/>
              <w:rPr>
                <w:sz w:val="16"/>
                <w:szCs w:val="16"/>
              </w:rPr>
            </w:pPr>
          </w:p>
        </w:tc>
        <w:tc>
          <w:tcPr>
            <w:tcW w:w="1554" w:type="dxa"/>
          </w:tcPr>
          <w:p w14:paraId="6F2F80B1" w14:textId="77777777" w:rsidR="007A198B" w:rsidRPr="00BF2633" w:rsidRDefault="007A198B" w:rsidP="007A198B">
            <w:pPr>
              <w:pStyle w:val="TAL"/>
              <w:keepNext w:val="0"/>
              <w:keepLines w:val="0"/>
              <w:rPr>
                <w:sz w:val="16"/>
                <w:szCs w:val="16"/>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eastAsia="zh-CN"/>
              </w:rPr>
            </w:pPr>
          </w:p>
        </w:tc>
        <w:tc>
          <w:tcPr>
            <w:tcW w:w="1274" w:type="dxa"/>
          </w:tcPr>
          <w:p w14:paraId="22C971A8" w14:textId="77777777" w:rsidR="007A198B" w:rsidRPr="00BF2633" w:rsidRDefault="007A198B" w:rsidP="007A198B">
            <w:pPr>
              <w:pStyle w:val="TAL"/>
              <w:keepNext w:val="0"/>
              <w:keepLines w:val="0"/>
              <w:rPr>
                <w:sz w:val="16"/>
                <w:szCs w:val="16"/>
              </w:rPr>
            </w:pPr>
          </w:p>
        </w:tc>
        <w:tc>
          <w:tcPr>
            <w:tcW w:w="1554" w:type="dxa"/>
          </w:tcPr>
          <w:p w14:paraId="2519F766" w14:textId="77777777" w:rsidR="007A198B" w:rsidRPr="00BF2633" w:rsidRDefault="007A198B" w:rsidP="007A198B">
            <w:pPr>
              <w:pStyle w:val="TAL"/>
              <w:keepNext w:val="0"/>
              <w:keepLines w:val="0"/>
              <w:rPr>
                <w:sz w:val="16"/>
                <w:szCs w:val="16"/>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eastAsia="zh-CN"/>
              </w:rPr>
            </w:pPr>
          </w:p>
        </w:tc>
        <w:tc>
          <w:tcPr>
            <w:tcW w:w="1274" w:type="dxa"/>
          </w:tcPr>
          <w:p w14:paraId="4C435325" w14:textId="77777777" w:rsidR="007A198B" w:rsidRPr="00BF2633" w:rsidRDefault="007A198B" w:rsidP="007A198B">
            <w:pPr>
              <w:pStyle w:val="TAL"/>
              <w:keepNext w:val="0"/>
              <w:keepLines w:val="0"/>
              <w:rPr>
                <w:sz w:val="16"/>
                <w:szCs w:val="16"/>
              </w:rPr>
            </w:pPr>
          </w:p>
        </w:tc>
        <w:tc>
          <w:tcPr>
            <w:tcW w:w="1554" w:type="dxa"/>
          </w:tcPr>
          <w:p w14:paraId="4DD97FD8" w14:textId="77777777" w:rsidR="007A198B" w:rsidRPr="00BF2633" w:rsidRDefault="007A198B" w:rsidP="007A198B">
            <w:pPr>
              <w:pStyle w:val="TAL"/>
              <w:keepNext w:val="0"/>
              <w:keepLines w:val="0"/>
              <w:rPr>
                <w:sz w:val="16"/>
                <w:szCs w:val="16"/>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7A198B" w:rsidRPr="00BF2633" w:rsidRDefault="007A198B" w:rsidP="007A198B">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eastAsia="zh-CN"/>
              </w:rPr>
            </w:pPr>
          </w:p>
        </w:tc>
        <w:tc>
          <w:tcPr>
            <w:tcW w:w="1274" w:type="dxa"/>
          </w:tcPr>
          <w:p w14:paraId="2303BB6B" w14:textId="77777777" w:rsidR="007A198B" w:rsidRPr="00BF2633" w:rsidRDefault="007A198B" w:rsidP="007A198B">
            <w:pPr>
              <w:pStyle w:val="TAL"/>
              <w:keepNext w:val="0"/>
              <w:keepLines w:val="0"/>
              <w:rPr>
                <w:sz w:val="16"/>
                <w:szCs w:val="16"/>
              </w:rPr>
            </w:pPr>
          </w:p>
        </w:tc>
        <w:tc>
          <w:tcPr>
            <w:tcW w:w="1554" w:type="dxa"/>
          </w:tcPr>
          <w:p w14:paraId="6139BCA7" w14:textId="77777777" w:rsidR="007A198B" w:rsidRPr="00BF2633" w:rsidRDefault="007A198B" w:rsidP="007A198B">
            <w:pPr>
              <w:pStyle w:val="TAL"/>
              <w:keepNext w:val="0"/>
              <w:keepLines w:val="0"/>
              <w:rPr>
                <w:sz w:val="16"/>
                <w:szCs w:val="16"/>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7A198B" w:rsidRPr="00BF2633" w:rsidRDefault="007A198B" w:rsidP="007A198B">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eastAsia="zh-CN"/>
              </w:rPr>
            </w:pPr>
          </w:p>
        </w:tc>
        <w:tc>
          <w:tcPr>
            <w:tcW w:w="1274" w:type="dxa"/>
          </w:tcPr>
          <w:p w14:paraId="10A6FAB3" w14:textId="77777777" w:rsidR="007A198B" w:rsidRPr="00BF2633" w:rsidRDefault="007A198B" w:rsidP="007A198B">
            <w:pPr>
              <w:pStyle w:val="TAL"/>
              <w:keepNext w:val="0"/>
              <w:keepLines w:val="0"/>
              <w:rPr>
                <w:sz w:val="16"/>
                <w:szCs w:val="16"/>
              </w:rPr>
            </w:pPr>
          </w:p>
        </w:tc>
        <w:tc>
          <w:tcPr>
            <w:tcW w:w="1554" w:type="dxa"/>
          </w:tcPr>
          <w:p w14:paraId="70EC58F3" w14:textId="77777777" w:rsidR="007A198B" w:rsidRPr="00BF2633" w:rsidRDefault="007A198B" w:rsidP="007A198B">
            <w:pPr>
              <w:pStyle w:val="TAL"/>
              <w:keepNext w:val="0"/>
              <w:keepLines w:val="0"/>
              <w:rPr>
                <w:sz w:val="16"/>
                <w:szCs w:val="16"/>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7A198B" w:rsidRPr="00BF2633" w:rsidRDefault="007A198B" w:rsidP="007A198B">
            <w:pPr>
              <w:pStyle w:val="TAL"/>
              <w:keepNext w:val="0"/>
              <w:keepLines w:val="0"/>
              <w:rPr>
                <w:sz w:val="16"/>
                <w:szCs w:val="16"/>
              </w:rPr>
            </w:pPr>
            <w:r w:rsidRPr="00BF2633">
              <w:rPr>
                <w:sz w:val="16"/>
                <w:szCs w:val="16"/>
              </w:rPr>
              <w:t xml:space="preserve">On-network / Private Call / Emergency Private Call / On-demand / </w:t>
            </w:r>
            <w:r w:rsidR="008614C1">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eastAsia="zh-CN"/>
              </w:rPr>
            </w:pPr>
          </w:p>
        </w:tc>
        <w:tc>
          <w:tcPr>
            <w:tcW w:w="1274" w:type="dxa"/>
          </w:tcPr>
          <w:p w14:paraId="5361A857" w14:textId="77777777" w:rsidR="007A198B" w:rsidRPr="00BF2633" w:rsidRDefault="007A198B" w:rsidP="007A198B">
            <w:pPr>
              <w:pStyle w:val="TAL"/>
              <w:keepNext w:val="0"/>
              <w:keepLines w:val="0"/>
              <w:rPr>
                <w:sz w:val="16"/>
                <w:szCs w:val="16"/>
              </w:rPr>
            </w:pPr>
          </w:p>
        </w:tc>
        <w:tc>
          <w:tcPr>
            <w:tcW w:w="1554" w:type="dxa"/>
          </w:tcPr>
          <w:p w14:paraId="6483EE84" w14:textId="77777777" w:rsidR="007A198B" w:rsidRPr="00BF2633" w:rsidRDefault="007A198B" w:rsidP="007A198B">
            <w:pPr>
              <w:pStyle w:val="TAL"/>
              <w:keepNext w:val="0"/>
              <w:keepLines w:val="0"/>
              <w:rPr>
                <w:sz w:val="16"/>
                <w:szCs w:val="16"/>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eastAsia="zh-CN"/>
              </w:rPr>
            </w:pPr>
          </w:p>
        </w:tc>
        <w:tc>
          <w:tcPr>
            <w:tcW w:w="1274" w:type="dxa"/>
          </w:tcPr>
          <w:p w14:paraId="032CD4D6" w14:textId="77777777" w:rsidR="007A198B" w:rsidRPr="00BF2633" w:rsidRDefault="007A198B" w:rsidP="007A198B">
            <w:pPr>
              <w:pStyle w:val="TAL"/>
              <w:keepNext w:val="0"/>
              <w:keepLines w:val="0"/>
              <w:rPr>
                <w:sz w:val="16"/>
                <w:szCs w:val="16"/>
              </w:rPr>
            </w:pPr>
          </w:p>
        </w:tc>
        <w:tc>
          <w:tcPr>
            <w:tcW w:w="1554" w:type="dxa"/>
          </w:tcPr>
          <w:p w14:paraId="69EDBAD4" w14:textId="77777777" w:rsidR="007A198B" w:rsidRPr="00BF2633" w:rsidRDefault="007A198B" w:rsidP="007A198B">
            <w:pPr>
              <w:pStyle w:val="TAL"/>
              <w:keepNext w:val="0"/>
              <w:keepLines w:val="0"/>
              <w:rPr>
                <w:sz w:val="16"/>
                <w:szCs w:val="16"/>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7A198B" w:rsidRPr="00BF2633" w:rsidRDefault="007A198B" w:rsidP="007A198B">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eastAsia="zh-CN"/>
              </w:rPr>
            </w:pPr>
          </w:p>
        </w:tc>
        <w:tc>
          <w:tcPr>
            <w:tcW w:w="1274" w:type="dxa"/>
          </w:tcPr>
          <w:p w14:paraId="3F0BA6E1" w14:textId="77777777" w:rsidR="007A198B" w:rsidRPr="00BF2633" w:rsidRDefault="007A198B" w:rsidP="007A198B">
            <w:pPr>
              <w:pStyle w:val="TAL"/>
              <w:keepNext w:val="0"/>
              <w:keepLines w:val="0"/>
              <w:rPr>
                <w:sz w:val="16"/>
                <w:szCs w:val="16"/>
              </w:rPr>
            </w:pPr>
          </w:p>
        </w:tc>
        <w:tc>
          <w:tcPr>
            <w:tcW w:w="1554" w:type="dxa"/>
          </w:tcPr>
          <w:p w14:paraId="3D0DD922" w14:textId="77777777" w:rsidR="007A198B" w:rsidRPr="00BF2633" w:rsidRDefault="007A198B" w:rsidP="007A198B">
            <w:pPr>
              <w:pStyle w:val="TAL"/>
              <w:keepNext w:val="0"/>
              <w:keepLines w:val="0"/>
              <w:rPr>
                <w:sz w:val="16"/>
                <w:szCs w:val="16"/>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eastAsia="zh-CN"/>
              </w:rPr>
            </w:pPr>
          </w:p>
        </w:tc>
        <w:tc>
          <w:tcPr>
            <w:tcW w:w="1274" w:type="dxa"/>
          </w:tcPr>
          <w:p w14:paraId="713AC7FB" w14:textId="77777777" w:rsidR="007A198B" w:rsidRPr="00BF2633" w:rsidRDefault="007A198B" w:rsidP="007A198B">
            <w:pPr>
              <w:pStyle w:val="TAL"/>
              <w:keepNext w:val="0"/>
              <w:keepLines w:val="0"/>
              <w:rPr>
                <w:sz w:val="16"/>
                <w:szCs w:val="16"/>
              </w:rPr>
            </w:pPr>
          </w:p>
        </w:tc>
        <w:tc>
          <w:tcPr>
            <w:tcW w:w="1554" w:type="dxa"/>
          </w:tcPr>
          <w:p w14:paraId="7716D6A0" w14:textId="77777777" w:rsidR="007A198B" w:rsidRPr="00BF2633" w:rsidRDefault="007A198B" w:rsidP="007A198B">
            <w:pPr>
              <w:pStyle w:val="TAL"/>
              <w:keepNext w:val="0"/>
              <w:keepLines w:val="0"/>
              <w:rPr>
                <w:sz w:val="16"/>
                <w:szCs w:val="16"/>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7A198B" w:rsidRPr="00BF2633" w:rsidRDefault="007A198B" w:rsidP="007A198B">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eastAsia="zh-CN"/>
              </w:rPr>
            </w:pPr>
          </w:p>
        </w:tc>
        <w:tc>
          <w:tcPr>
            <w:tcW w:w="1274" w:type="dxa"/>
          </w:tcPr>
          <w:p w14:paraId="7F667D56" w14:textId="77777777" w:rsidR="007A198B" w:rsidRPr="00BF2633" w:rsidRDefault="007A198B" w:rsidP="007A198B">
            <w:pPr>
              <w:pStyle w:val="TAL"/>
              <w:keepNext w:val="0"/>
              <w:keepLines w:val="0"/>
              <w:rPr>
                <w:sz w:val="16"/>
                <w:szCs w:val="16"/>
              </w:rPr>
            </w:pPr>
          </w:p>
        </w:tc>
        <w:tc>
          <w:tcPr>
            <w:tcW w:w="1554" w:type="dxa"/>
          </w:tcPr>
          <w:p w14:paraId="19E346AD" w14:textId="77777777" w:rsidR="007A198B" w:rsidRPr="00BF2633" w:rsidRDefault="007A198B" w:rsidP="007A198B">
            <w:pPr>
              <w:pStyle w:val="TAL"/>
              <w:keepNext w:val="0"/>
              <w:keepLines w:val="0"/>
              <w:rPr>
                <w:sz w:val="16"/>
                <w:szCs w:val="16"/>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7A198B" w:rsidRPr="00BF2633" w:rsidRDefault="007A198B" w:rsidP="007A198B">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sidR="008614C1">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eastAsia="zh-CN"/>
              </w:rPr>
            </w:pPr>
          </w:p>
        </w:tc>
        <w:tc>
          <w:tcPr>
            <w:tcW w:w="1274" w:type="dxa"/>
          </w:tcPr>
          <w:p w14:paraId="2254035A" w14:textId="77777777" w:rsidR="007A198B" w:rsidRPr="00BF2633" w:rsidRDefault="007A198B" w:rsidP="007A198B">
            <w:pPr>
              <w:pStyle w:val="TAL"/>
              <w:keepNext w:val="0"/>
              <w:keepLines w:val="0"/>
              <w:rPr>
                <w:sz w:val="16"/>
                <w:szCs w:val="16"/>
              </w:rPr>
            </w:pPr>
          </w:p>
        </w:tc>
        <w:tc>
          <w:tcPr>
            <w:tcW w:w="1554" w:type="dxa"/>
          </w:tcPr>
          <w:p w14:paraId="0C11570F" w14:textId="77777777" w:rsidR="007A198B" w:rsidRPr="00BF2633" w:rsidRDefault="007A198B" w:rsidP="007A198B">
            <w:pPr>
              <w:pStyle w:val="TAL"/>
              <w:keepNext w:val="0"/>
              <w:keepLines w:val="0"/>
              <w:rPr>
                <w:sz w:val="16"/>
                <w:szCs w:val="16"/>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7A198B" w:rsidRPr="00BF2633" w:rsidRDefault="007A198B" w:rsidP="007A198B">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eastAsia="zh-CN"/>
              </w:rPr>
            </w:pPr>
          </w:p>
        </w:tc>
        <w:tc>
          <w:tcPr>
            <w:tcW w:w="1274" w:type="dxa"/>
          </w:tcPr>
          <w:p w14:paraId="582FF43C" w14:textId="77777777" w:rsidR="007A198B" w:rsidRPr="00BF2633" w:rsidRDefault="007A198B" w:rsidP="007A198B">
            <w:pPr>
              <w:pStyle w:val="TAL"/>
              <w:keepNext w:val="0"/>
              <w:keepLines w:val="0"/>
              <w:rPr>
                <w:sz w:val="16"/>
                <w:szCs w:val="16"/>
              </w:rPr>
            </w:pPr>
          </w:p>
        </w:tc>
        <w:tc>
          <w:tcPr>
            <w:tcW w:w="1554" w:type="dxa"/>
          </w:tcPr>
          <w:p w14:paraId="42B98A06" w14:textId="77777777" w:rsidR="007A198B" w:rsidRPr="00BF2633" w:rsidRDefault="007A198B" w:rsidP="007A198B">
            <w:pPr>
              <w:pStyle w:val="TAL"/>
              <w:keepNext w:val="0"/>
              <w:keepLines w:val="0"/>
              <w:rPr>
                <w:sz w:val="16"/>
                <w:szCs w:val="16"/>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7A198B" w:rsidRPr="00BF2633" w:rsidRDefault="007A198B" w:rsidP="007A198B">
            <w:pPr>
              <w:pStyle w:val="TAL"/>
              <w:keepNext w:val="0"/>
              <w:keepLines w:val="0"/>
              <w:rPr>
                <w:sz w:val="16"/>
                <w:szCs w:val="16"/>
              </w:rPr>
            </w:pPr>
            <w:r w:rsidRPr="00BF2633">
              <w:rPr>
                <w:sz w:val="16"/>
                <w:szCs w:val="16"/>
              </w:rPr>
              <w:t xml:space="preserve">On-network / Private Call / Private Call Call-Back Request / Private Call Call-Back Cancel Request </w:t>
            </w:r>
            <w:r w:rsidRPr="00BF2633">
              <w:rPr>
                <w:sz w:val="16"/>
                <w:szCs w:val="16"/>
              </w:rPr>
              <w:lastRenderedPageBreak/>
              <w:t>/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rPr>
            </w:pPr>
            <w:r w:rsidRPr="00BF2633">
              <w:rPr>
                <w:sz w:val="16"/>
                <w:szCs w:val="16"/>
              </w:rPr>
              <w:lastRenderedPageBreak/>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eastAsia="zh-CN"/>
              </w:rPr>
            </w:pPr>
          </w:p>
        </w:tc>
        <w:tc>
          <w:tcPr>
            <w:tcW w:w="1274" w:type="dxa"/>
          </w:tcPr>
          <w:p w14:paraId="635A671E" w14:textId="77777777" w:rsidR="007A198B" w:rsidRPr="00BF2633" w:rsidRDefault="007A198B" w:rsidP="007A198B">
            <w:pPr>
              <w:pStyle w:val="TAL"/>
              <w:keepNext w:val="0"/>
              <w:keepLines w:val="0"/>
              <w:rPr>
                <w:sz w:val="16"/>
                <w:szCs w:val="16"/>
              </w:rPr>
            </w:pPr>
          </w:p>
        </w:tc>
        <w:tc>
          <w:tcPr>
            <w:tcW w:w="1554" w:type="dxa"/>
          </w:tcPr>
          <w:p w14:paraId="1E32D68C" w14:textId="77777777" w:rsidR="007A198B" w:rsidRPr="00BF2633" w:rsidRDefault="007A198B" w:rsidP="007A198B">
            <w:pPr>
              <w:pStyle w:val="TAL"/>
              <w:keepNext w:val="0"/>
              <w:keepLines w:val="0"/>
              <w:rPr>
                <w:sz w:val="16"/>
                <w:szCs w:val="16"/>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eastAsia="zh-CN"/>
              </w:rPr>
            </w:pPr>
          </w:p>
        </w:tc>
        <w:tc>
          <w:tcPr>
            <w:tcW w:w="1274" w:type="dxa"/>
          </w:tcPr>
          <w:p w14:paraId="525AA1FA" w14:textId="77777777" w:rsidR="007A198B" w:rsidRPr="00BF2633" w:rsidRDefault="007A198B" w:rsidP="007A198B">
            <w:pPr>
              <w:pStyle w:val="TAL"/>
              <w:keepNext w:val="0"/>
              <w:keepLines w:val="0"/>
              <w:rPr>
                <w:sz w:val="16"/>
                <w:szCs w:val="16"/>
              </w:rPr>
            </w:pPr>
          </w:p>
        </w:tc>
        <w:tc>
          <w:tcPr>
            <w:tcW w:w="1554" w:type="dxa"/>
          </w:tcPr>
          <w:p w14:paraId="7A04C989" w14:textId="77777777" w:rsidR="007A198B" w:rsidRPr="00BF2633" w:rsidRDefault="007A198B" w:rsidP="007A198B">
            <w:pPr>
              <w:pStyle w:val="TAL"/>
              <w:keepNext w:val="0"/>
              <w:keepLines w:val="0"/>
              <w:rPr>
                <w:sz w:val="16"/>
                <w:szCs w:val="16"/>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7A198B" w:rsidRPr="00BF2633" w:rsidRDefault="007A198B" w:rsidP="007A198B">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eastAsia="zh-CN"/>
              </w:rPr>
            </w:pPr>
          </w:p>
        </w:tc>
        <w:tc>
          <w:tcPr>
            <w:tcW w:w="1274" w:type="dxa"/>
          </w:tcPr>
          <w:p w14:paraId="6E772BFC" w14:textId="77777777" w:rsidR="007A198B" w:rsidRPr="00BF2633" w:rsidRDefault="007A198B" w:rsidP="007A198B">
            <w:pPr>
              <w:pStyle w:val="TAL"/>
              <w:keepNext w:val="0"/>
              <w:keepLines w:val="0"/>
              <w:rPr>
                <w:sz w:val="16"/>
                <w:szCs w:val="16"/>
              </w:rPr>
            </w:pPr>
          </w:p>
        </w:tc>
        <w:tc>
          <w:tcPr>
            <w:tcW w:w="1554" w:type="dxa"/>
          </w:tcPr>
          <w:p w14:paraId="6CDF4F44" w14:textId="77777777" w:rsidR="007A198B" w:rsidRPr="00BF2633" w:rsidRDefault="007A198B" w:rsidP="007A198B">
            <w:pPr>
              <w:pStyle w:val="TAL"/>
              <w:keepNext w:val="0"/>
              <w:keepLines w:val="0"/>
              <w:rPr>
                <w:sz w:val="16"/>
                <w:szCs w:val="16"/>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eastAsia="zh-CN"/>
              </w:rPr>
            </w:pPr>
          </w:p>
        </w:tc>
        <w:tc>
          <w:tcPr>
            <w:tcW w:w="1274" w:type="dxa"/>
          </w:tcPr>
          <w:p w14:paraId="01B13906" w14:textId="77777777" w:rsidR="007A198B" w:rsidRPr="00BF2633" w:rsidRDefault="007A198B" w:rsidP="007A198B">
            <w:pPr>
              <w:pStyle w:val="TAL"/>
              <w:keepNext w:val="0"/>
              <w:keepLines w:val="0"/>
              <w:rPr>
                <w:sz w:val="16"/>
                <w:szCs w:val="16"/>
              </w:rPr>
            </w:pPr>
          </w:p>
        </w:tc>
        <w:tc>
          <w:tcPr>
            <w:tcW w:w="1554" w:type="dxa"/>
          </w:tcPr>
          <w:p w14:paraId="06E54AEA" w14:textId="77777777" w:rsidR="007A198B" w:rsidRPr="00BF2633" w:rsidRDefault="007A198B" w:rsidP="007A198B">
            <w:pPr>
              <w:pStyle w:val="TAL"/>
              <w:keepNext w:val="0"/>
              <w:keepLines w:val="0"/>
              <w:rPr>
                <w:sz w:val="16"/>
                <w:szCs w:val="16"/>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7A198B" w:rsidRPr="00BF2633" w:rsidRDefault="007A198B" w:rsidP="007A198B">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eastAsia="zh-CN"/>
              </w:rPr>
            </w:pPr>
          </w:p>
        </w:tc>
        <w:tc>
          <w:tcPr>
            <w:tcW w:w="1274" w:type="dxa"/>
          </w:tcPr>
          <w:p w14:paraId="23BF25A3" w14:textId="77777777" w:rsidR="007A198B" w:rsidRPr="00BF2633" w:rsidRDefault="007A198B" w:rsidP="007A198B">
            <w:pPr>
              <w:pStyle w:val="TAL"/>
              <w:keepNext w:val="0"/>
              <w:keepLines w:val="0"/>
              <w:rPr>
                <w:sz w:val="16"/>
                <w:szCs w:val="16"/>
              </w:rPr>
            </w:pPr>
          </w:p>
        </w:tc>
        <w:tc>
          <w:tcPr>
            <w:tcW w:w="1554" w:type="dxa"/>
          </w:tcPr>
          <w:p w14:paraId="7713B02F" w14:textId="77777777" w:rsidR="007A198B" w:rsidRPr="00BF2633" w:rsidRDefault="007A198B" w:rsidP="007A198B">
            <w:pPr>
              <w:pStyle w:val="TAL"/>
              <w:keepNext w:val="0"/>
              <w:keepLines w:val="0"/>
              <w:rPr>
                <w:sz w:val="16"/>
                <w:szCs w:val="16"/>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634126" w:rsidRPr="00BF2633" w14:paraId="326F8A54" w14:textId="77777777" w:rsidTr="008B24CC">
        <w:trPr>
          <w:jc w:val="center"/>
        </w:trPr>
        <w:tc>
          <w:tcPr>
            <w:tcW w:w="1123" w:type="dxa"/>
            <w:shd w:val="clear" w:color="auto" w:fill="auto"/>
          </w:tcPr>
          <w:p w14:paraId="626F72FE" w14:textId="3B68C0E5" w:rsidR="00634126" w:rsidRPr="00BF2633" w:rsidRDefault="00634126" w:rsidP="00634126">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634126" w:rsidRPr="00BF2633" w:rsidRDefault="00634126" w:rsidP="00634126">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634126" w:rsidRDefault="00634126" w:rsidP="00634126">
            <w:pPr>
              <w:pStyle w:val="TAL"/>
              <w:keepNext w:val="0"/>
              <w:keepLines w:val="0"/>
              <w:rPr>
                <w:sz w:val="16"/>
                <w:szCs w:val="16"/>
              </w:rPr>
            </w:pPr>
            <w:r>
              <w:rPr>
                <w:sz w:val="16"/>
                <w:szCs w:val="16"/>
              </w:rPr>
              <w:t>IUT containing MCPTT Client</w:t>
            </w:r>
          </w:p>
        </w:tc>
        <w:tc>
          <w:tcPr>
            <w:tcW w:w="1409" w:type="dxa"/>
          </w:tcPr>
          <w:p w14:paraId="10780019" w14:textId="77777777" w:rsidR="00634126" w:rsidRPr="00BF2633" w:rsidRDefault="00634126" w:rsidP="00634126">
            <w:pPr>
              <w:pStyle w:val="TAL"/>
              <w:keepNext w:val="0"/>
              <w:keepLines w:val="0"/>
              <w:rPr>
                <w:sz w:val="16"/>
                <w:szCs w:val="16"/>
                <w:lang w:eastAsia="zh-CN"/>
              </w:rPr>
            </w:pPr>
          </w:p>
        </w:tc>
        <w:tc>
          <w:tcPr>
            <w:tcW w:w="1274" w:type="dxa"/>
          </w:tcPr>
          <w:p w14:paraId="66A8763A" w14:textId="77777777" w:rsidR="00634126" w:rsidRPr="00BF2633" w:rsidRDefault="00634126" w:rsidP="00634126">
            <w:pPr>
              <w:pStyle w:val="TAL"/>
              <w:keepNext w:val="0"/>
              <w:keepLines w:val="0"/>
              <w:rPr>
                <w:sz w:val="16"/>
                <w:szCs w:val="16"/>
              </w:rPr>
            </w:pPr>
          </w:p>
        </w:tc>
        <w:tc>
          <w:tcPr>
            <w:tcW w:w="1554" w:type="dxa"/>
          </w:tcPr>
          <w:p w14:paraId="67CC8348" w14:textId="77777777" w:rsidR="00634126" w:rsidRPr="00BF2633" w:rsidRDefault="00634126" w:rsidP="00634126">
            <w:pPr>
              <w:pStyle w:val="TAL"/>
              <w:keepNext w:val="0"/>
              <w:keepLines w:val="0"/>
              <w:rPr>
                <w:sz w:val="16"/>
                <w:szCs w:val="16"/>
              </w:rPr>
            </w:pPr>
          </w:p>
        </w:tc>
        <w:tc>
          <w:tcPr>
            <w:tcW w:w="1554" w:type="dxa"/>
          </w:tcPr>
          <w:p w14:paraId="2BD556CC" w14:textId="10A653CB" w:rsidR="00634126" w:rsidRPr="008B24CC" w:rsidRDefault="00634126" w:rsidP="00634126">
            <w:pPr>
              <w:pStyle w:val="TAC"/>
              <w:rPr>
                <w:sz w:val="16"/>
                <w:szCs w:val="16"/>
              </w:rPr>
            </w:pPr>
            <w:r w:rsidRPr="009E3350">
              <w:rPr>
                <w:sz w:val="16"/>
                <w:szCs w:val="16"/>
              </w:rPr>
              <w:t>Rel-12</w:t>
            </w:r>
          </w:p>
        </w:tc>
      </w:tr>
      <w:tr w:rsidR="00634126" w:rsidRPr="00BF2633" w14:paraId="66AE0AE2" w14:textId="77777777" w:rsidTr="008B24CC">
        <w:trPr>
          <w:jc w:val="center"/>
        </w:trPr>
        <w:tc>
          <w:tcPr>
            <w:tcW w:w="1123" w:type="dxa"/>
            <w:shd w:val="clear" w:color="auto" w:fill="auto"/>
          </w:tcPr>
          <w:p w14:paraId="06AEA1DC" w14:textId="57E9514F" w:rsidR="00634126" w:rsidRPr="00BF2633" w:rsidRDefault="00634126" w:rsidP="00634126">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634126" w:rsidRPr="00BF2633" w:rsidRDefault="00634126" w:rsidP="00634126">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634126" w:rsidRDefault="00634126" w:rsidP="00634126">
            <w:pPr>
              <w:pStyle w:val="TAL"/>
              <w:keepNext w:val="0"/>
              <w:keepLines w:val="0"/>
              <w:rPr>
                <w:sz w:val="16"/>
                <w:szCs w:val="16"/>
              </w:rPr>
            </w:pPr>
            <w:r>
              <w:rPr>
                <w:sz w:val="16"/>
                <w:szCs w:val="16"/>
              </w:rPr>
              <w:t>IUT containing MCPTT Client</w:t>
            </w:r>
          </w:p>
        </w:tc>
        <w:tc>
          <w:tcPr>
            <w:tcW w:w="1409" w:type="dxa"/>
          </w:tcPr>
          <w:p w14:paraId="2870B9E0" w14:textId="77777777" w:rsidR="00634126" w:rsidRPr="00BF2633" w:rsidRDefault="00634126" w:rsidP="00634126">
            <w:pPr>
              <w:pStyle w:val="TAL"/>
              <w:keepNext w:val="0"/>
              <w:keepLines w:val="0"/>
              <w:rPr>
                <w:sz w:val="16"/>
                <w:szCs w:val="16"/>
                <w:lang w:eastAsia="zh-CN"/>
              </w:rPr>
            </w:pPr>
          </w:p>
        </w:tc>
        <w:tc>
          <w:tcPr>
            <w:tcW w:w="1274" w:type="dxa"/>
          </w:tcPr>
          <w:p w14:paraId="07978ADD" w14:textId="77777777" w:rsidR="00634126" w:rsidRPr="00BF2633" w:rsidRDefault="00634126" w:rsidP="00634126">
            <w:pPr>
              <w:pStyle w:val="TAL"/>
              <w:keepNext w:val="0"/>
              <w:keepLines w:val="0"/>
              <w:rPr>
                <w:sz w:val="16"/>
                <w:szCs w:val="16"/>
              </w:rPr>
            </w:pPr>
          </w:p>
        </w:tc>
        <w:tc>
          <w:tcPr>
            <w:tcW w:w="1554" w:type="dxa"/>
          </w:tcPr>
          <w:p w14:paraId="5BB6F482" w14:textId="77777777" w:rsidR="00634126" w:rsidRPr="00BF2633" w:rsidRDefault="00634126" w:rsidP="00634126">
            <w:pPr>
              <w:pStyle w:val="TAL"/>
              <w:keepNext w:val="0"/>
              <w:keepLines w:val="0"/>
              <w:rPr>
                <w:sz w:val="16"/>
                <w:szCs w:val="16"/>
              </w:rPr>
            </w:pPr>
          </w:p>
        </w:tc>
        <w:tc>
          <w:tcPr>
            <w:tcW w:w="1554" w:type="dxa"/>
          </w:tcPr>
          <w:p w14:paraId="14CF1039" w14:textId="1EC081EE" w:rsidR="00634126" w:rsidRPr="008B24CC" w:rsidRDefault="00634126" w:rsidP="00634126">
            <w:pPr>
              <w:pStyle w:val="TAC"/>
              <w:rPr>
                <w:sz w:val="16"/>
                <w:szCs w:val="16"/>
              </w:rPr>
            </w:pPr>
            <w:r w:rsidRPr="009E3350">
              <w:rPr>
                <w:sz w:val="16"/>
                <w:szCs w:val="16"/>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7A198B" w:rsidRPr="008B24CC" w:rsidRDefault="007A198B" w:rsidP="007A198B">
            <w:pPr>
              <w:pStyle w:val="TAL"/>
              <w:keepNext w:val="0"/>
              <w:keepLines w:val="0"/>
              <w:rPr>
                <w:sz w:val="16"/>
                <w:szCs w:val="16"/>
              </w:rPr>
            </w:pPr>
            <w:r w:rsidRPr="008B24CC">
              <w:rPr>
                <w:sz w:val="16"/>
                <w:szCs w:val="16"/>
              </w:rPr>
              <w:t xml:space="preserve">IUT </w:t>
            </w:r>
            <w:r w:rsidR="001A605D">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rPr>
            </w:pPr>
          </w:p>
        </w:tc>
        <w:tc>
          <w:tcPr>
            <w:tcW w:w="1554" w:type="dxa"/>
          </w:tcPr>
          <w:p w14:paraId="064539AF" w14:textId="77777777" w:rsidR="007A198B" w:rsidRPr="008B24CC" w:rsidRDefault="007A198B" w:rsidP="007A198B">
            <w:pPr>
              <w:pStyle w:val="TAL"/>
              <w:keepNext w:val="0"/>
              <w:keepLines w:val="0"/>
              <w:rPr>
                <w:sz w:val="16"/>
                <w:szCs w:val="16"/>
                <w:highlight w:val="yellow"/>
              </w:rPr>
            </w:pPr>
          </w:p>
        </w:tc>
        <w:tc>
          <w:tcPr>
            <w:tcW w:w="1554" w:type="dxa"/>
          </w:tcPr>
          <w:p w14:paraId="5F2DF130" w14:textId="6B8670A1" w:rsidR="007A198B" w:rsidRPr="007A198B" w:rsidRDefault="001A605D" w:rsidP="0012639B">
            <w:pPr>
              <w:pStyle w:val="TAC"/>
              <w:rPr>
                <w:highlight w:val="yellow"/>
              </w:rPr>
            </w:pPr>
            <w:r w:rsidRPr="001A605D">
              <w:t>Rel-12</w:t>
            </w:r>
          </w:p>
        </w:tc>
      </w:tr>
      <w:tr w:rsidR="001A605D" w:rsidRPr="007A198B" w14:paraId="15FB913F" w14:textId="008AB08F" w:rsidTr="008B24CC">
        <w:trPr>
          <w:jc w:val="center"/>
        </w:trPr>
        <w:tc>
          <w:tcPr>
            <w:tcW w:w="1123" w:type="dxa"/>
            <w:shd w:val="clear" w:color="auto" w:fill="auto"/>
          </w:tcPr>
          <w:p w14:paraId="1AF1C192" w14:textId="2DFB2C35" w:rsidR="001A605D" w:rsidRPr="008B24CC" w:rsidRDefault="001A605D" w:rsidP="001A605D">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1A605D" w:rsidRPr="008B24CC" w:rsidRDefault="001A605D" w:rsidP="001A605D">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1A605D" w:rsidRPr="008B24CC" w:rsidRDefault="001A605D" w:rsidP="001A605D">
            <w:pPr>
              <w:pStyle w:val="TAL"/>
              <w:keepNext w:val="0"/>
              <w:keepLines w:val="0"/>
              <w:rPr>
                <w:sz w:val="16"/>
                <w:szCs w:val="16"/>
                <w:highlight w:val="yellow"/>
                <w:lang w:eastAsia="zh-CN"/>
              </w:rPr>
            </w:pPr>
          </w:p>
        </w:tc>
        <w:tc>
          <w:tcPr>
            <w:tcW w:w="1274" w:type="dxa"/>
          </w:tcPr>
          <w:p w14:paraId="6EC9F85E" w14:textId="77777777" w:rsidR="001A605D" w:rsidRPr="008B24CC" w:rsidRDefault="001A605D" w:rsidP="001A605D">
            <w:pPr>
              <w:pStyle w:val="TAL"/>
              <w:keepNext w:val="0"/>
              <w:keepLines w:val="0"/>
              <w:rPr>
                <w:sz w:val="16"/>
                <w:szCs w:val="16"/>
                <w:highlight w:val="yellow"/>
              </w:rPr>
            </w:pPr>
          </w:p>
        </w:tc>
        <w:tc>
          <w:tcPr>
            <w:tcW w:w="1554" w:type="dxa"/>
          </w:tcPr>
          <w:p w14:paraId="554A145A" w14:textId="77777777" w:rsidR="001A605D" w:rsidRPr="008B24CC" w:rsidRDefault="001A605D" w:rsidP="001A605D">
            <w:pPr>
              <w:pStyle w:val="TAL"/>
              <w:keepNext w:val="0"/>
              <w:keepLines w:val="0"/>
              <w:rPr>
                <w:sz w:val="16"/>
                <w:szCs w:val="16"/>
                <w:highlight w:val="yellow"/>
              </w:rPr>
            </w:pPr>
          </w:p>
        </w:tc>
        <w:tc>
          <w:tcPr>
            <w:tcW w:w="1554" w:type="dxa"/>
          </w:tcPr>
          <w:p w14:paraId="63A40390" w14:textId="2011349B" w:rsidR="001A605D" w:rsidRPr="007A198B" w:rsidRDefault="001A605D" w:rsidP="0012639B">
            <w:pPr>
              <w:pStyle w:val="TAC"/>
              <w:rPr>
                <w:highlight w:val="yellow"/>
              </w:rPr>
            </w:pPr>
            <w:r w:rsidRPr="001A605D">
              <w:t>Rel-12</w:t>
            </w:r>
          </w:p>
        </w:tc>
      </w:tr>
      <w:tr w:rsidR="001A605D" w:rsidRPr="007A198B" w14:paraId="533ADA0D" w14:textId="26298C33" w:rsidTr="008B24CC">
        <w:trPr>
          <w:jc w:val="center"/>
        </w:trPr>
        <w:tc>
          <w:tcPr>
            <w:tcW w:w="1123" w:type="dxa"/>
            <w:shd w:val="clear" w:color="auto" w:fill="auto"/>
          </w:tcPr>
          <w:p w14:paraId="290F4CD4" w14:textId="47A97796" w:rsidR="001A605D" w:rsidRPr="008B24CC" w:rsidRDefault="001A605D" w:rsidP="001A605D">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1A605D" w:rsidRPr="008B24CC" w:rsidRDefault="001A605D" w:rsidP="001A605D">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3B63DE" w14:textId="77777777" w:rsidR="001A605D" w:rsidRPr="008B24CC" w:rsidRDefault="001A605D" w:rsidP="001A605D">
            <w:pPr>
              <w:pStyle w:val="TAL"/>
              <w:keepNext w:val="0"/>
              <w:keepLines w:val="0"/>
              <w:rPr>
                <w:sz w:val="16"/>
                <w:szCs w:val="16"/>
                <w:highlight w:val="yellow"/>
              </w:rPr>
            </w:pPr>
          </w:p>
        </w:tc>
        <w:tc>
          <w:tcPr>
            <w:tcW w:w="1554" w:type="dxa"/>
          </w:tcPr>
          <w:p w14:paraId="2172FC04" w14:textId="77777777" w:rsidR="001A605D" w:rsidRPr="008B24CC" w:rsidRDefault="001A605D" w:rsidP="001A605D">
            <w:pPr>
              <w:pStyle w:val="TAL"/>
              <w:keepNext w:val="0"/>
              <w:keepLines w:val="0"/>
              <w:rPr>
                <w:sz w:val="16"/>
                <w:szCs w:val="16"/>
                <w:highlight w:val="yellow"/>
              </w:rPr>
            </w:pPr>
          </w:p>
        </w:tc>
        <w:tc>
          <w:tcPr>
            <w:tcW w:w="1554" w:type="dxa"/>
          </w:tcPr>
          <w:p w14:paraId="22F43A26" w14:textId="4F1BF24D" w:rsidR="001A605D" w:rsidRPr="007A198B" w:rsidRDefault="001A605D" w:rsidP="0012639B">
            <w:pPr>
              <w:pStyle w:val="TAC"/>
              <w:rPr>
                <w:highlight w:val="yellow"/>
              </w:rPr>
            </w:pPr>
            <w:r w:rsidRPr="001A605D">
              <w:t>Rel-12</w:t>
            </w:r>
          </w:p>
        </w:tc>
      </w:tr>
      <w:tr w:rsidR="001A605D" w:rsidRPr="007A198B" w14:paraId="73B54D69" w14:textId="0E67916F" w:rsidTr="008B24CC">
        <w:trPr>
          <w:jc w:val="center"/>
        </w:trPr>
        <w:tc>
          <w:tcPr>
            <w:tcW w:w="1123" w:type="dxa"/>
            <w:shd w:val="clear" w:color="auto" w:fill="auto"/>
          </w:tcPr>
          <w:p w14:paraId="7246D5B4" w14:textId="17A9E7CF" w:rsidR="001A605D" w:rsidRPr="008B24CC" w:rsidRDefault="001A605D" w:rsidP="001A605D">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1A605D" w:rsidRPr="008B24CC" w:rsidRDefault="001A605D" w:rsidP="001A605D">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1A605D" w:rsidRPr="008B24CC" w:rsidRDefault="001A605D" w:rsidP="001A605D">
            <w:pPr>
              <w:pStyle w:val="TAL"/>
              <w:keepNext w:val="0"/>
              <w:keepLines w:val="0"/>
              <w:rPr>
                <w:sz w:val="16"/>
                <w:szCs w:val="16"/>
                <w:highlight w:val="yellow"/>
                <w:lang w:eastAsia="zh-CN"/>
              </w:rPr>
            </w:pPr>
          </w:p>
        </w:tc>
        <w:tc>
          <w:tcPr>
            <w:tcW w:w="1274" w:type="dxa"/>
          </w:tcPr>
          <w:p w14:paraId="1DDAF70B" w14:textId="77777777" w:rsidR="001A605D" w:rsidRPr="008B24CC" w:rsidRDefault="001A605D" w:rsidP="001A605D">
            <w:pPr>
              <w:pStyle w:val="TAL"/>
              <w:keepNext w:val="0"/>
              <w:keepLines w:val="0"/>
              <w:rPr>
                <w:sz w:val="16"/>
                <w:szCs w:val="16"/>
                <w:highlight w:val="yellow"/>
              </w:rPr>
            </w:pPr>
          </w:p>
        </w:tc>
        <w:tc>
          <w:tcPr>
            <w:tcW w:w="1554" w:type="dxa"/>
          </w:tcPr>
          <w:p w14:paraId="74441A63" w14:textId="77777777" w:rsidR="001A605D" w:rsidRPr="008B24CC" w:rsidRDefault="001A605D" w:rsidP="001A605D">
            <w:pPr>
              <w:pStyle w:val="TAL"/>
              <w:keepNext w:val="0"/>
              <w:keepLines w:val="0"/>
              <w:rPr>
                <w:sz w:val="16"/>
                <w:szCs w:val="16"/>
                <w:highlight w:val="yellow"/>
              </w:rPr>
            </w:pPr>
          </w:p>
        </w:tc>
        <w:tc>
          <w:tcPr>
            <w:tcW w:w="1554" w:type="dxa"/>
          </w:tcPr>
          <w:p w14:paraId="364309B2" w14:textId="7E2B658F" w:rsidR="001A605D" w:rsidRPr="007A198B" w:rsidRDefault="001A605D" w:rsidP="0012639B">
            <w:pPr>
              <w:pStyle w:val="TAC"/>
              <w:rPr>
                <w:highlight w:val="yellow"/>
              </w:rPr>
            </w:pPr>
            <w:r w:rsidRPr="001A605D">
              <w:t>Rel-12</w:t>
            </w:r>
          </w:p>
        </w:tc>
      </w:tr>
      <w:tr w:rsidR="001A605D" w:rsidRPr="007A198B" w14:paraId="6A7AF311" w14:textId="44D7B83F" w:rsidTr="008B24CC">
        <w:trPr>
          <w:jc w:val="center"/>
        </w:trPr>
        <w:tc>
          <w:tcPr>
            <w:tcW w:w="1123" w:type="dxa"/>
            <w:shd w:val="clear" w:color="auto" w:fill="auto"/>
          </w:tcPr>
          <w:p w14:paraId="14C62AD6" w14:textId="44CB89E4" w:rsidR="001A605D" w:rsidRPr="008B24CC" w:rsidRDefault="001A605D" w:rsidP="001A605D">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1A605D" w:rsidRPr="008B24CC" w:rsidRDefault="001A605D" w:rsidP="001A605D">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1A605D" w:rsidRPr="008B24CC" w:rsidRDefault="001A605D" w:rsidP="001A605D">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1A605D" w:rsidRPr="008B24CC" w:rsidRDefault="001A605D" w:rsidP="001A605D">
            <w:pPr>
              <w:pStyle w:val="TAL"/>
              <w:keepNext w:val="0"/>
              <w:keepLines w:val="0"/>
              <w:rPr>
                <w:sz w:val="16"/>
                <w:szCs w:val="16"/>
                <w:highlight w:val="yellow"/>
                <w:lang w:eastAsia="zh-CN"/>
              </w:rPr>
            </w:pPr>
          </w:p>
        </w:tc>
        <w:tc>
          <w:tcPr>
            <w:tcW w:w="1274" w:type="dxa"/>
          </w:tcPr>
          <w:p w14:paraId="539BD479" w14:textId="77777777" w:rsidR="001A605D" w:rsidRPr="008B24CC" w:rsidRDefault="001A605D" w:rsidP="001A605D">
            <w:pPr>
              <w:pStyle w:val="TAL"/>
              <w:keepNext w:val="0"/>
              <w:keepLines w:val="0"/>
              <w:rPr>
                <w:sz w:val="16"/>
                <w:szCs w:val="16"/>
                <w:highlight w:val="yellow"/>
              </w:rPr>
            </w:pPr>
          </w:p>
        </w:tc>
        <w:tc>
          <w:tcPr>
            <w:tcW w:w="1554" w:type="dxa"/>
          </w:tcPr>
          <w:p w14:paraId="1C32F8AE" w14:textId="77777777" w:rsidR="001A605D" w:rsidRPr="008B24CC" w:rsidRDefault="001A605D" w:rsidP="001A605D">
            <w:pPr>
              <w:pStyle w:val="TAL"/>
              <w:keepNext w:val="0"/>
              <w:keepLines w:val="0"/>
              <w:rPr>
                <w:sz w:val="16"/>
                <w:szCs w:val="16"/>
                <w:highlight w:val="yellow"/>
              </w:rPr>
            </w:pPr>
          </w:p>
        </w:tc>
        <w:tc>
          <w:tcPr>
            <w:tcW w:w="1554" w:type="dxa"/>
          </w:tcPr>
          <w:p w14:paraId="22C426C6" w14:textId="61E42D3C" w:rsidR="001A605D" w:rsidRPr="007A198B" w:rsidRDefault="001A605D" w:rsidP="0012639B">
            <w:pPr>
              <w:pStyle w:val="TAC"/>
              <w:rPr>
                <w:highlight w:val="yellow"/>
              </w:rPr>
            </w:pPr>
            <w:r w:rsidRPr="001A605D">
              <w:t>Rel-12</w:t>
            </w:r>
          </w:p>
        </w:tc>
      </w:tr>
      <w:tr w:rsidR="001A605D" w:rsidRPr="007A198B" w14:paraId="2D70622B" w14:textId="5A104442" w:rsidTr="008B24CC">
        <w:trPr>
          <w:jc w:val="center"/>
        </w:trPr>
        <w:tc>
          <w:tcPr>
            <w:tcW w:w="1123" w:type="dxa"/>
            <w:shd w:val="clear" w:color="auto" w:fill="auto"/>
          </w:tcPr>
          <w:p w14:paraId="6E11E08B" w14:textId="19480DAF" w:rsidR="001A605D" w:rsidRPr="008B24CC" w:rsidRDefault="001A605D" w:rsidP="001A605D">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1A605D" w:rsidRPr="008B24CC" w:rsidRDefault="001A605D" w:rsidP="001A605D">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1A605D" w:rsidRPr="008B24CC" w:rsidRDefault="001A605D" w:rsidP="001A605D">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01FE737" w14:textId="77777777" w:rsidR="001A605D" w:rsidRPr="008B24CC" w:rsidRDefault="001A605D" w:rsidP="001A605D">
            <w:pPr>
              <w:pStyle w:val="TAL"/>
              <w:keepNext w:val="0"/>
              <w:keepLines w:val="0"/>
              <w:rPr>
                <w:sz w:val="16"/>
                <w:szCs w:val="16"/>
                <w:highlight w:val="yellow"/>
              </w:rPr>
            </w:pPr>
          </w:p>
        </w:tc>
        <w:tc>
          <w:tcPr>
            <w:tcW w:w="1554" w:type="dxa"/>
          </w:tcPr>
          <w:p w14:paraId="02F5DEC8" w14:textId="77777777" w:rsidR="001A605D" w:rsidRPr="008B24CC" w:rsidRDefault="001A605D" w:rsidP="001A605D">
            <w:pPr>
              <w:pStyle w:val="TAL"/>
              <w:keepNext w:val="0"/>
              <w:keepLines w:val="0"/>
              <w:rPr>
                <w:sz w:val="16"/>
                <w:szCs w:val="16"/>
                <w:highlight w:val="yellow"/>
              </w:rPr>
            </w:pPr>
          </w:p>
        </w:tc>
        <w:tc>
          <w:tcPr>
            <w:tcW w:w="1554" w:type="dxa"/>
          </w:tcPr>
          <w:p w14:paraId="3D177902" w14:textId="09A8549B" w:rsidR="001A605D" w:rsidRPr="007A198B" w:rsidRDefault="001A605D" w:rsidP="0012639B">
            <w:pPr>
              <w:pStyle w:val="TAC"/>
              <w:rPr>
                <w:highlight w:val="yellow"/>
              </w:rPr>
            </w:pPr>
            <w:r w:rsidRPr="001A605D">
              <w:t>Rel-12</w:t>
            </w:r>
          </w:p>
        </w:tc>
      </w:tr>
      <w:tr w:rsidR="001A605D" w:rsidRPr="007A198B" w14:paraId="64115E86" w14:textId="488A242F" w:rsidTr="008B24CC">
        <w:trPr>
          <w:jc w:val="center"/>
        </w:trPr>
        <w:tc>
          <w:tcPr>
            <w:tcW w:w="1123" w:type="dxa"/>
            <w:shd w:val="clear" w:color="auto" w:fill="auto"/>
          </w:tcPr>
          <w:p w14:paraId="26AE9208" w14:textId="03EB1FC5" w:rsidR="001A605D" w:rsidRPr="008B24CC" w:rsidRDefault="001A605D" w:rsidP="001A605D">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1A605D" w:rsidRPr="008B24CC" w:rsidRDefault="001A605D" w:rsidP="001A605D">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1A605D" w:rsidRPr="008B24CC" w:rsidRDefault="001A605D" w:rsidP="001A605D">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1A605D" w:rsidRPr="008B24CC" w:rsidRDefault="001A605D" w:rsidP="001A605D">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1A605D" w:rsidRPr="008B24CC" w:rsidRDefault="001A605D" w:rsidP="001A605D">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1A605D" w:rsidRPr="008B24CC" w:rsidRDefault="001A605D" w:rsidP="001A605D">
            <w:pPr>
              <w:pStyle w:val="TAL"/>
              <w:keepNext w:val="0"/>
              <w:keepLines w:val="0"/>
              <w:rPr>
                <w:sz w:val="16"/>
                <w:szCs w:val="16"/>
                <w:highlight w:val="yellow"/>
                <w:lang w:eastAsia="zh-CN"/>
              </w:rPr>
            </w:pPr>
          </w:p>
        </w:tc>
        <w:tc>
          <w:tcPr>
            <w:tcW w:w="1274" w:type="dxa"/>
          </w:tcPr>
          <w:p w14:paraId="284331BF" w14:textId="77777777" w:rsidR="001A605D" w:rsidRPr="008B24CC" w:rsidRDefault="001A605D" w:rsidP="001A605D">
            <w:pPr>
              <w:pStyle w:val="TAL"/>
              <w:keepNext w:val="0"/>
              <w:keepLines w:val="0"/>
              <w:rPr>
                <w:sz w:val="16"/>
                <w:szCs w:val="16"/>
                <w:highlight w:val="yellow"/>
              </w:rPr>
            </w:pPr>
          </w:p>
        </w:tc>
        <w:tc>
          <w:tcPr>
            <w:tcW w:w="1554" w:type="dxa"/>
          </w:tcPr>
          <w:p w14:paraId="34D82BB4" w14:textId="77777777" w:rsidR="001A605D" w:rsidRPr="008B24CC" w:rsidRDefault="001A605D" w:rsidP="001A605D">
            <w:pPr>
              <w:pStyle w:val="TAL"/>
              <w:keepNext w:val="0"/>
              <w:keepLines w:val="0"/>
              <w:rPr>
                <w:sz w:val="16"/>
                <w:szCs w:val="16"/>
                <w:highlight w:val="yellow"/>
              </w:rPr>
            </w:pPr>
          </w:p>
        </w:tc>
        <w:tc>
          <w:tcPr>
            <w:tcW w:w="1554" w:type="dxa"/>
          </w:tcPr>
          <w:p w14:paraId="769AEC79" w14:textId="19C270D0" w:rsidR="001A605D" w:rsidRPr="007A198B" w:rsidRDefault="001A605D" w:rsidP="0012639B">
            <w:pPr>
              <w:pStyle w:val="TAC"/>
              <w:rPr>
                <w:highlight w:val="yellow"/>
              </w:rPr>
            </w:pPr>
            <w:r w:rsidRPr="001A605D">
              <w:t>Rel-12</w:t>
            </w: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7A198B" w:rsidRPr="00BF2633" w:rsidRDefault="007A198B" w:rsidP="007A198B">
            <w:pPr>
              <w:pStyle w:val="TAL"/>
              <w:keepNext w:val="0"/>
              <w:keepLines w:val="0"/>
              <w:rPr>
                <w:sz w:val="16"/>
                <w:szCs w:val="16"/>
              </w:rPr>
            </w:pPr>
            <w:r w:rsidRPr="00BF2633">
              <w:rPr>
                <w:sz w:val="16"/>
                <w:szCs w:val="16"/>
              </w:rPr>
              <w:t xml:space="preserve">On-network / Location / Event Triggered Location </w:t>
            </w:r>
            <w:r w:rsidRPr="00BF2633">
              <w:rPr>
                <w:sz w:val="16"/>
                <w:szCs w:val="16"/>
              </w:rPr>
              <w:lastRenderedPageBreak/>
              <w:t>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eastAsia="zh-CN"/>
              </w:rPr>
            </w:pPr>
          </w:p>
        </w:tc>
        <w:tc>
          <w:tcPr>
            <w:tcW w:w="1274" w:type="dxa"/>
          </w:tcPr>
          <w:p w14:paraId="1E95E249" w14:textId="77777777" w:rsidR="007A198B" w:rsidRPr="00BF2633" w:rsidRDefault="007A198B" w:rsidP="007A198B">
            <w:pPr>
              <w:pStyle w:val="TAL"/>
              <w:keepNext w:val="0"/>
              <w:keepLines w:val="0"/>
              <w:rPr>
                <w:sz w:val="16"/>
                <w:szCs w:val="16"/>
              </w:rPr>
            </w:pPr>
          </w:p>
        </w:tc>
        <w:tc>
          <w:tcPr>
            <w:tcW w:w="1554" w:type="dxa"/>
          </w:tcPr>
          <w:p w14:paraId="7716BC58" w14:textId="77777777" w:rsidR="007A198B" w:rsidRPr="00BF2633" w:rsidRDefault="007A198B" w:rsidP="007A198B">
            <w:pPr>
              <w:pStyle w:val="TAL"/>
              <w:keepNext w:val="0"/>
              <w:keepLines w:val="0"/>
              <w:rPr>
                <w:sz w:val="16"/>
                <w:szCs w:val="16"/>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7A198B" w:rsidRPr="00BF2633" w:rsidRDefault="007A198B" w:rsidP="007A198B">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eastAsia="zh-CN"/>
              </w:rPr>
            </w:pPr>
          </w:p>
        </w:tc>
        <w:tc>
          <w:tcPr>
            <w:tcW w:w="1274" w:type="dxa"/>
          </w:tcPr>
          <w:p w14:paraId="5A558A1D" w14:textId="77777777" w:rsidR="007A198B" w:rsidRPr="00BF2633" w:rsidRDefault="007A198B" w:rsidP="007A198B">
            <w:pPr>
              <w:pStyle w:val="TAL"/>
              <w:keepNext w:val="0"/>
              <w:keepLines w:val="0"/>
              <w:rPr>
                <w:sz w:val="16"/>
                <w:szCs w:val="16"/>
              </w:rPr>
            </w:pPr>
          </w:p>
        </w:tc>
        <w:tc>
          <w:tcPr>
            <w:tcW w:w="1554" w:type="dxa"/>
          </w:tcPr>
          <w:p w14:paraId="1EA0599F" w14:textId="77777777" w:rsidR="007A198B" w:rsidRPr="00BF2633" w:rsidRDefault="007A198B" w:rsidP="007A198B">
            <w:pPr>
              <w:pStyle w:val="TAL"/>
              <w:keepNext w:val="0"/>
              <w:keepLines w:val="0"/>
              <w:rPr>
                <w:sz w:val="16"/>
                <w:szCs w:val="16"/>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7A198B" w:rsidRPr="00BF2633" w:rsidRDefault="007A198B" w:rsidP="007A198B">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eastAsia="zh-CN"/>
              </w:rPr>
            </w:pPr>
          </w:p>
        </w:tc>
        <w:tc>
          <w:tcPr>
            <w:tcW w:w="1274" w:type="dxa"/>
          </w:tcPr>
          <w:p w14:paraId="56F5D268" w14:textId="77777777" w:rsidR="007A198B" w:rsidRPr="00BF2633" w:rsidRDefault="007A198B" w:rsidP="007A198B">
            <w:pPr>
              <w:pStyle w:val="TAL"/>
              <w:keepNext w:val="0"/>
              <w:keepLines w:val="0"/>
              <w:rPr>
                <w:sz w:val="16"/>
                <w:szCs w:val="16"/>
              </w:rPr>
            </w:pPr>
          </w:p>
        </w:tc>
        <w:tc>
          <w:tcPr>
            <w:tcW w:w="1554" w:type="dxa"/>
          </w:tcPr>
          <w:p w14:paraId="2F95C5E9" w14:textId="77777777" w:rsidR="007A198B" w:rsidRPr="00BF2633" w:rsidRDefault="007A198B" w:rsidP="007A198B">
            <w:pPr>
              <w:pStyle w:val="TAL"/>
              <w:keepNext w:val="0"/>
              <w:keepLines w:val="0"/>
              <w:rPr>
                <w:sz w:val="16"/>
                <w:szCs w:val="16"/>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634126" w:rsidRPr="00BF2633" w14:paraId="26E106F9" w14:textId="77777777" w:rsidTr="008B24CC">
        <w:trPr>
          <w:jc w:val="center"/>
        </w:trPr>
        <w:tc>
          <w:tcPr>
            <w:tcW w:w="1123" w:type="dxa"/>
            <w:shd w:val="clear" w:color="auto" w:fill="auto"/>
          </w:tcPr>
          <w:p w14:paraId="6B019D3C" w14:textId="685D820B" w:rsidR="00634126" w:rsidRPr="00BF2633" w:rsidRDefault="00634126" w:rsidP="00634126">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634126" w:rsidRPr="00BF2633" w:rsidRDefault="00634126" w:rsidP="00634126">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634126" w:rsidRPr="00BF2633" w:rsidRDefault="00634126" w:rsidP="00634126">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634126" w:rsidRDefault="00634126" w:rsidP="00634126">
            <w:pPr>
              <w:pStyle w:val="TAL"/>
              <w:keepNext w:val="0"/>
              <w:keepLines w:val="0"/>
              <w:rPr>
                <w:sz w:val="16"/>
                <w:szCs w:val="16"/>
              </w:rPr>
            </w:pPr>
            <w:r>
              <w:rPr>
                <w:sz w:val="16"/>
                <w:szCs w:val="16"/>
              </w:rPr>
              <w:t>IUT containing MCPTT Client</w:t>
            </w:r>
          </w:p>
        </w:tc>
        <w:tc>
          <w:tcPr>
            <w:tcW w:w="1409" w:type="dxa"/>
          </w:tcPr>
          <w:p w14:paraId="102CA7FA" w14:textId="77777777" w:rsidR="00634126" w:rsidRPr="00BF2633" w:rsidRDefault="00634126" w:rsidP="00634126">
            <w:pPr>
              <w:pStyle w:val="TAL"/>
              <w:keepNext w:val="0"/>
              <w:keepLines w:val="0"/>
              <w:rPr>
                <w:sz w:val="16"/>
                <w:szCs w:val="16"/>
                <w:lang w:eastAsia="zh-CN"/>
              </w:rPr>
            </w:pPr>
          </w:p>
        </w:tc>
        <w:tc>
          <w:tcPr>
            <w:tcW w:w="1274" w:type="dxa"/>
          </w:tcPr>
          <w:p w14:paraId="1C34ED47" w14:textId="77777777" w:rsidR="00634126" w:rsidRPr="00BF2633" w:rsidRDefault="00634126" w:rsidP="00634126">
            <w:pPr>
              <w:pStyle w:val="TAL"/>
              <w:keepNext w:val="0"/>
              <w:keepLines w:val="0"/>
              <w:rPr>
                <w:sz w:val="16"/>
                <w:szCs w:val="16"/>
              </w:rPr>
            </w:pPr>
          </w:p>
        </w:tc>
        <w:tc>
          <w:tcPr>
            <w:tcW w:w="1554" w:type="dxa"/>
          </w:tcPr>
          <w:p w14:paraId="357F6CE6" w14:textId="77777777" w:rsidR="00634126" w:rsidRPr="00BF2633" w:rsidRDefault="00634126" w:rsidP="00634126">
            <w:pPr>
              <w:pStyle w:val="TAL"/>
              <w:keepNext w:val="0"/>
              <w:keepLines w:val="0"/>
              <w:rPr>
                <w:sz w:val="16"/>
                <w:szCs w:val="16"/>
              </w:rPr>
            </w:pPr>
          </w:p>
        </w:tc>
        <w:tc>
          <w:tcPr>
            <w:tcW w:w="1554" w:type="dxa"/>
          </w:tcPr>
          <w:p w14:paraId="74817E8E" w14:textId="3405968F" w:rsidR="00634126" w:rsidRPr="008B24CC" w:rsidRDefault="00634126" w:rsidP="00634126">
            <w:pPr>
              <w:pStyle w:val="TAC"/>
              <w:rPr>
                <w:sz w:val="16"/>
                <w:szCs w:val="16"/>
              </w:rPr>
            </w:pPr>
            <w:r w:rsidRPr="009E3350">
              <w:rPr>
                <w:sz w:val="16"/>
                <w:szCs w:val="16"/>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7A198B" w:rsidRPr="00BF2633" w:rsidRDefault="008614C1" w:rsidP="007A198B">
            <w:pPr>
              <w:pStyle w:val="TAL"/>
              <w:keepNext w:val="0"/>
              <w:keepLines w:val="0"/>
              <w:rPr>
                <w:b/>
                <w:sz w:val="16"/>
                <w:szCs w:val="16"/>
              </w:rPr>
            </w:pPr>
            <w:r>
              <w:rPr>
                <w:b/>
                <w:sz w:val="16"/>
                <w:szCs w:val="16"/>
              </w:rPr>
              <w:t>MCPTT Client o</w:t>
            </w:r>
            <w:r w:rsidR="007A198B"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7A198B" w:rsidRPr="00BF2633" w:rsidRDefault="008614C1" w:rsidP="007A198B">
            <w:pPr>
              <w:pStyle w:val="TAL"/>
              <w:keepNext w:val="0"/>
              <w:keepLines w:val="0"/>
              <w:rPr>
                <w:b/>
                <w:sz w:val="16"/>
                <w:szCs w:val="16"/>
              </w:rPr>
            </w:pPr>
            <w:r>
              <w:rPr>
                <w:b/>
                <w:sz w:val="16"/>
                <w:szCs w:val="16"/>
              </w:rPr>
              <w:t xml:space="preserve">Off network </w:t>
            </w:r>
            <w:r w:rsidR="007A198B"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AD2A707" w14:textId="77777777" w:rsidR="007A198B" w:rsidRPr="00BF2633" w:rsidRDefault="007A198B" w:rsidP="007A198B">
            <w:pPr>
              <w:pStyle w:val="TAL"/>
              <w:keepNext w:val="0"/>
              <w:keepLines w:val="0"/>
              <w:rPr>
                <w:sz w:val="16"/>
                <w:szCs w:val="16"/>
                <w:lang w:eastAsia="zh-CN"/>
              </w:rPr>
            </w:pPr>
          </w:p>
        </w:tc>
        <w:tc>
          <w:tcPr>
            <w:tcW w:w="1274" w:type="dxa"/>
          </w:tcPr>
          <w:p w14:paraId="4E5E695F" w14:textId="77777777" w:rsidR="007A198B" w:rsidRPr="00BF2633" w:rsidRDefault="007A198B" w:rsidP="007A198B">
            <w:pPr>
              <w:pStyle w:val="TAL"/>
              <w:keepNext w:val="0"/>
              <w:keepLines w:val="0"/>
              <w:rPr>
                <w:sz w:val="16"/>
                <w:szCs w:val="16"/>
              </w:rPr>
            </w:pPr>
          </w:p>
        </w:tc>
        <w:tc>
          <w:tcPr>
            <w:tcW w:w="1554" w:type="dxa"/>
          </w:tcPr>
          <w:p w14:paraId="16FD3356" w14:textId="77777777" w:rsidR="007A198B" w:rsidRPr="00BF2633" w:rsidRDefault="007A198B" w:rsidP="007A198B">
            <w:pPr>
              <w:pStyle w:val="TAL"/>
              <w:keepNext w:val="0"/>
              <w:keepLines w:val="0"/>
              <w:rPr>
                <w:sz w:val="16"/>
                <w:szCs w:val="16"/>
              </w:rPr>
            </w:pPr>
          </w:p>
        </w:tc>
        <w:tc>
          <w:tcPr>
            <w:tcW w:w="1554" w:type="dxa"/>
          </w:tcPr>
          <w:p w14:paraId="1A40CF7C" w14:textId="77777777" w:rsidR="007A198B" w:rsidRPr="00BF2633" w:rsidRDefault="007A198B" w:rsidP="007A198B">
            <w:pPr>
              <w:pStyle w:val="TAL"/>
              <w:keepNext w:val="0"/>
              <w:keepLines w:val="0"/>
              <w:rPr>
                <w:sz w:val="16"/>
                <w:szCs w:val="16"/>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7A198B" w:rsidRPr="00BF2633" w:rsidRDefault="007A198B" w:rsidP="007A198B">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6D6FBA8" w14:textId="77777777" w:rsidR="007A198B" w:rsidRPr="00BF2633" w:rsidRDefault="007A198B" w:rsidP="007A198B">
            <w:pPr>
              <w:pStyle w:val="TAL"/>
              <w:keepNext w:val="0"/>
              <w:keepLines w:val="0"/>
              <w:rPr>
                <w:sz w:val="16"/>
                <w:szCs w:val="16"/>
                <w:lang w:eastAsia="zh-CN"/>
              </w:rPr>
            </w:pPr>
          </w:p>
        </w:tc>
        <w:tc>
          <w:tcPr>
            <w:tcW w:w="1274" w:type="dxa"/>
          </w:tcPr>
          <w:p w14:paraId="608148C0" w14:textId="77777777" w:rsidR="007A198B" w:rsidRPr="00BF2633" w:rsidRDefault="007A198B" w:rsidP="007A198B">
            <w:pPr>
              <w:pStyle w:val="TAL"/>
              <w:keepNext w:val="0"/>
              <w:keepLines w:val="0"/>
              <w:rPr>
                <w:sz w:val="16"/>
                <w:szCs w:val="16"/>
              </w:rPr>
            </w:pPr>
          </w:p>
        </w:tc>
        <w:tc>
          <w:tcPr>
            <w:tcW w:w="1554" w:type="dxa"/>
          </w:tcPr>
          <w:p w14:paraId="5AD0DD18" w14:textId="77777777" w:rsidR="007A198B" w:rsidRPr="00BF2633" w:rsidRDefault="007A198B" w:rsidP="007A198B">
            <w:pPr>
              <w:pStyle w:val="TAL"/>
              <w:keepNext w:val="0"/>
              <w:keepLines w:val="0"/>
              <w:rPr>
                <w:sz w:val="16"/>
                <w:szCs w:val="16"/>
              </w:rPr>
            </w:pPr>
          </w:p>
        </w:tc>
        <w:tc>
          <w:tcPr>
            <w:tcW w:w="1554" w:type="dxa"/>
          </w:tcPr>
          <w:p w14:paraId="011FF2A4" w14:textId="77777777" w:rsidR="007A198B" w:rsidRPr="00BF2633" w:rsidRDefault="007A198B" w:rsidP="007A198B">
            <w:pPr>
              <w:pStyle w:val="TAL"/>
              <w:keepNext w:val="0"/>
              <w:keepLines w:val="0"/>
              <w:rPr>
                <w:sz w:val="16"/>
                <w:szCs w:val="16"/>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7A198B" w:rsidRPr="00BF2633" w:rsidRDefault="007A198B" w:rsidP="007A198B">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9A5BABD" w14:textId="77777777" w:rsidR="007A198B" w:rsidRPr="00BF2633" w:rsidRDefault="007A198B" w:rsidP="007A198B">
            <w:pPr>
              <w:pStyle w:val="TAL"/>
              <w:keepNext w:val="0"/>
              <w:keepLines w:val="0"/>
              <w:rPr>
                <w:sz w:val="16"/>
                <w:szCs w:val="16"/>
                <w:lang w:eastAsia="zh-CN"/>
              </w:rPr>
            </w:pPr>
          </w:p>
        </w:tc>
        <w:tc>
          <w:tcPr>
            <w:tcW w:w="1274" w:type="dxa"/>
          </w:tcPr>
          <w:p w14:paraId="75F9C517" w14:textId="77777777" w:rsidR="007A198B" w:rsidRPr="00BF2633" w:rsidRDefault="007A198B" w:rsidP="007A198B">
            <w:pPr>
              <w:pStyle w:val="TAL"/>
              <w:keepNext w:val="0"/>
              <w:keepLines w:val="0"/>
              <w:rPr>
                <w:sz w:val="16"/>
                <w:szCs w:val="16"/>
              </w:rPr>
            </w:pPr>
          </w:p>
        </w:tc>
        <w:tc>
          <w:tcPr>
            <w:tcW w:w="1554" w:type="dxa"/>
          </w:tcPr>
          <w:p w14:paraId="0A0AFACB" w14:textId="77777777" w:rsidR="007A198B" w:rsidRPr="00BF2633" w:rsidRDefault="007A198B" w:rsidP="007A198B">
            <w:pPr>
              <w:pStyle w:val="TAL"/>
              <w:keepNext w:val="0"/>
              <w:keepLines w:val="0"/>
              <w:rPr>
                <w:sz w:val="16"/>
                <w:szCs w:val="16"/>
              </w:rPr>
            </w:pPr>
          </w:p>
        </w:tc>
        <w:tc>
          <w:tcPr>
            <w:tcW w:w="1554" w:type="dxa"/>
          </w:tcPr>
          <w:p w14:paraId="0458E97B" w14:textId="77777777" w:rsidR="007A198B" w:rsidRPr="00BF2633" w:rsidRDefault="007A198B" w:rsidP="007A198B">
            <w:pPr>
              <w:pStyle w:val="TAL"/>
              <w:keepNext w:val="0"/>
              <w:keepLines w:val="0"/>
              <w:rPr>
                <w:sz w:val="16"/>
                <w:szCs w:val="16"/>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0B5FBC9A" w14:textId="77777777" w:rsidR="007A198B" w:rsidRPr="00BF2633" w:rsidRDefault="007A198B" w:rsidP="007A198B">
            <w:pPr>
              <w:pStyle w:val="TAL"/>
              <w:keepNext w:val="0"/>
              <w:keepLines w:val="0"/>
              <w:rPr>
                <w:sz w:val="16"/>
                <w:szCs w:val="16"/>
                <w:lang w:eastAsia="zh-CN"/>
              </w:rPr>
            </w:pPr>
          </w:p>
        </w:tc>
        <w:tc>
          <w:tcPr>
            <w:tcW w:w="1274" w:type="dxa"/>
          </w:tcPr>
          <w:p w14:paraId="72D32540" w14:textId="77777777" w:rsidR="007A198B" w:rsidRPr="00BF2633" w:rsidRDefault="007A198B" w:rsidP="007A198B">
            <w:pPr>
              <w:pStyle w:val="TAL"/>
              <w:keepNext w:val="0"/>
              <w:keepLines w:val="0"/>
              <w:rPr>
                <w:sz w:val="16"/>
                <w:szCs w:val="16"/>
              </w:rPr>
            </w:pPr>
          </w:p>
        </w:tc>
        <w:tc>
          <w:tcPr>
            <w:tcW w:w="1554" w:type="dxa"/>
          </w:tcPr>
          <w:p w14:paraId="29490921" w14:textId="77777777" w:rsidR="007A198B" w:rsidRPr="00BF2633" w:rsidRDefault="007A198B" w:rsidP="007A198B">
            <w:pPr>
              <w:pStyle w:val="TAL"/>
              <w:keepNext w:val="0"/>
              <w:keepLines w:val="0"/>
              <w:rPr>
                <w:sz w:val="16"/>
                <w:szCs w:val="16"/>
              </w:rPr>
            </w:pPr>
          </w:p>
        </w:tc>
        <w:tc>
          <w:tcPr>
            <w:tcW w:w="1554" w:type="dxa"/>
          </w:tcPr>
          <w:p w14:paraId="7948014E" w14:textId="77777777" w:rsidR="007A198B" w:rsidRPr="00BF2633" w:rsidRDefault="007A198B" w:rsidP="007A198B">
            <w:pPr>
              <w:pStyle w:val="TAL"/>
              <w:keepNext w:val="0"/>
              <w:keepLines w:val="0"/>
              <w:rPr>
                <w:sz w:val="16"/>
                <w:szCs w:val="16"/>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7A198B" w:rsidRPr="00BF2633" w:rsidRDefault="007A198B" w:rsidP="007A198B">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C7F8F5E" w14:textId="77777777" w:rsidR="007A198B" w:rsidRPr="00BF2633" w:rsidRDefault="007A198B" w:rsidP="007A198B">
            <w:pPr>
              <w:pStyle w:val="TAL"/>
              <w:keepNext w:val="0"/>
              <w:keepLines w:val="0"/>
              <w:rPr>
                <w:sz w:val="16"/>
                <w:szCs w:val="16"/>
                <w:lang w:eastAsia="zh-CN"/>
              </w:rPr>
            </w:pPr>
          </w:p>
        </w:tc>
        <w:tc>
          <w:tcPr>
            <w:tcW w:w="1274" w:type="dxa"/>
          </w:tcPr>
          <w:p w14:paraId="74AC05E7" w14:textId="77777777" w:rsidR="007A198B" w:rsidRPr="00BF2633" w:rsidRDefault="007A198B" w:rsidP="007A198B">
            <w:pPr>
              <w:pStyle w:val="TAL"/>
              <w:keepNext w:val="0"/>
              <w:keepLines w:val="0"/>
              <w:rPr>
                <w:sz w:val="16"/>
                <w:szCs w:val="16"/>
              </w:rPr>
            </w:pPr>
          </w:p>
        </w:tc>
        <w:tc>
          <w:tcPr>
            <w:tcW w:w="1554" w:type="dxa"/>
          </w:tcPr>
          <w:p w14:paraId="066B5965" w14:textId="77777777" w:rsidR="007A198B" w:rsidRPr="00BF2633" w:rsidRDefault="007A198B" w:rsidP="007A198B">
            <w:pPr>
              <w:pStyle w:val="TAL"/>
              <w:keepNext w:val="0"/>
              <w:keepLines w:val="0"/>
              <w:rPr>
                <w:sz w:val="16"/>
                <w:szCs w:val="16"/>
              </w:rPr>
            </w:pPr>
          </w:p>
        </w:tc>
        <w:tc>
          <w:tcPr>
            <w:tcW w:w="1554" w:type="dxa"/>
          </w:tcPr>
          <w:p w14:paraId="3D31C7E2" w14:textId="77777777" w:rsidR="007A198B" w:rsidRPr="00BF2633" w:rsidRDefault="007A198B" w:rsidP="007A198B">
            <w:pPr>
              <w:pStyle w:val="TAL"/>
              <w:keepNext w:val="0"/>
              <w:keepLines w:val="0"/>
              <w:rPr>
                <w:sz w:val="16"/>
                <w:szCs w:val="16"/>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7A198B" w:rsidRPr="00BF2633" w:rsidRDefault="007A198B" w:rsidP="007A198B">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03E945E" w14:textId="77777777" w:rsidR="007A198B" w:rsidRPr="00BF2633" w:rsidRDefault="007A198B" w:rsidP="007A198B">
            <w:pPr>
              <w:pStyle w:val="TAL"/>
              <w:keepNext w:val="0"/>
              <w:keepLines w:val="0"/>
              <w:rPr>
                <w:sz w:val="16"/>
                <w:szCs w:val="16"/>
                <w:lang w:eastAsia="zh-CN"/>
              </w:rPr>
            </w:pPr>
          </w:p>
        </w:tc>
        <w:tc>
          <w:tcPr>
            <w:tcW w:w="1274" w:type="dxa"/>
          </w:tcPr>
          <w:p w14:paraId="1BCE92F3" w14:textId="77777777" w:rsidR="007A198B" w:rsidRPr="00BF2633" w:rsidRDefault="007A198B" w:rsidP="007A198B">
            <w:pPr>
              <w:pStyle w:val="TAL"/>
              <w:keepNext w:val="0"/>
              <w:keepLines w:val="0"/>
              <w:rPr>
                <w:sz w:val="16"/>
                <w:szCs w:val="16"/>
              </w:rPr>
            </w:pPr>
          </w:p>
        </w:tc>
        <w:tc>
          <w:tcPr>
            <w:tcW w:w="1554" w:type="dxa"/>
          </w:tcPr>
          <w:p w14:paraId="5EE8329E" w14:textId="77777777" w:rsidR="007A198B" w:rsidRPr="00BF2633" w:rsidRDefault="007A198B" w:rsidP="007A198B">
            <w:pPr>
              <w:pStyle w:val="TAL"/>
              <w:keepNext w:val="0"/>
              <w:keepLines w:val="0"/>
              <w:rPr>
                <w:sz w:val="16"/>
                <w:szCs w:val="16"/>
              </w:rPr>
            </w:pPr>
          </w:p>
        </w:tc>
        <w:tc>
          <w:tcPr>
            <w:tcW w:w="1554" w:type="dxa"/>
          </w:tcPr>
          <w:p w14:paraId="2D3461AB" w14:textId="77777777" w:rsidR="007A198B" w:rsidRPr="00BF2633" w:rsidRDefault="007A198B" w:rsidP="007A198B">
            <w:pPr>
              <w:pStyle w:val="TAL"/>
              <w:keepNext w:val="0"/>
              <w:keepLines w:val="0"/>
              <w:rPr>
                <w:sz w:val="16"/>
                <w:szCs w:val="16"/>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D4DC57C" w14:textId="77777777" w:rsidR="007A198B" w:rsidRPr="00BF2633" w:rsidRDefault="007A198B" w:rsidP="007A198B">
            <w:pPr>
              <w:pStyle w:val="TAL"/>
              <w:keepNext w:val="0"/>
              <w:keepLines w:val="0"/>
              <w:rPr>
                <w:sz w:val="16"/>
                <w:szCs w:val="16"/>
                <w:lang w:eastAsia="zh-CN"/>
              </w:rPr>
            </w:pPr>
          </w:p>
        </w:tc>
        <w:tc>
          <w:tcPr>
            <w:tcW w:w="1274" w:type="dxa"/>
          </w:tcPr>
          <w:p w14:paraId="2B9E26DA" w14:textId="77777777" w:rsidR="007A198B" w:rsidRPr="00BF2633" w:rsidRDefault="007A198B" w:rsidP="007A198B">
            <w:pPr>
              <w:pStyle w:val="TAL"/>
              <w:keepNext w:val="0"/>
              <w:keepLines w:val="0"/>
              <w:rPr>
                <w:sz w:val="16"/>
                <w:szCs w:val="16"/>
              </w:rPr>
            </w:pPr>
          </w:p>
        </w:tc>
        <w:tc>
          <w:tcPr>
            <w:tcW w:w="1554" w:type="dxa"/>
          </w:tcPr>
          <w:p w14:paraId="6D4535F6" w14:textId="77777777" w:rsidR="007A198B" w:rsidRPr="00BF2633" w:rsidRDefault="007A198B" w:rsidP="007A198B">
            <w:pPr>
              <w:pStyle w:val="TAL"/>
              <w:keepNext w:val="0"/>
              <w:keepLines w:val="0"/>
              <w:rPr>
                <w:sz w:val="16"/>
                <w:szCs w:val="16"/>
              </w:rPr>
            </w:pPr>
          </w:p>
        </w:tc>
        <w:tc>
          <w:tcPr>
            <w:tcW w:w="1554" w:type="dxa"/>
          </w:tcPr>
          <w:p w14:paraId="32CB5BFC" w14:textId="77777777" w:rsidR="007A198B" w:rsidRPr="00BF2633" w:rsidRDefault="007A198B" w:rsidP="007A198B">
            <w:pPr>
              <w:pStyle w:val="TAL"/>
              <w:keepNext w:val="0"/>
              <w:keepLines w:val="0"/>
              <w:rPr>
                <w:sz w:val="16"/>
                <w:szCs w:val="16"/>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7A198B" w:rsidRPr="00BF2633" w:rsidRDefault="007A198B" w:rsidP="007A198B">
            <w:pPr>
              <w:pStyle w:val="TAL"/>
              <w:keepNext w:val="0"/>
              <w:keepLines w:val="0"/>
              <w:rPr>
                <w:sz w:val="16"/>
                <w:szCs w:val="16"/>
              </w:rPr>
            </w:pPr>
            <w:r w:rsidRPr="00BF2633">
              <w:rPr>
                <w:sz w:val="16"/>
                <w:szCs w:val="16"/>
              </w:rPr>
              <w:t>Off-network / Group Call / Emergency Call / Imminent Peril Call</w:t>
            </w:r>
            <w:r w:rsidR="008614C1">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67E1C1E" w14:textId="77777777" w:rsidR="007A198B" w:rsidRPr="00BF2633" w:rsidRDefault="007A198B" w:rsidP="007A198B">
            <w:pPr>
              <w:pStyle w:val="TAL"/>
              <w:keepNext w:val="0"/>
              <w:keepLines w:val="0"/>
              <w:rPr>
                <w:sz w:val="16"/>
                <w:szCs w:val="16"/>
                <w:lang w:eastAsia="zh-CN"/>
              </w:rPr>
            </w:pPr>
          </w:p>
        </w:tc>
        <w:tc>
          <w:tcPr>
            <w:tcW w:w="1274" w:type="dxa"/>
          </w:tcPr>
          <w:p w14:paraId="4F0960B2" w14:textId="77777777" w:rsidR="007A198B" w:rsidRPr="00BF2633" w:rsidRDefault="007A198B" w:rsidP="007A198B">
            <w:pPr>
              <w:pStyle w:val="TAL"/>
              <w:keepNext w:val="0"/>
              <w:keepLines w:val="0"/>
              <w:rPr>
                <w:sz w:val="16"/>
                <w:szCs w:val="16"/>
              </w:rPr>
            </w:pPr>
          </w:p>
        </w:tc>
        <w:tc>
          <w:tcPr>
            <w:tcW w:w="1554" w:type="dxa"/>
          </w:tcPr>
          <w:p w14:paraId="35CF768A" w14:textId="77777777" w:rsidR="007A198B" w:rsidRPr="00BF2633" w:rsidRDefault="007A198B" w:rsidP="007A198B">
            <w:pPr>
              <w:pStyle w:val="TAL"/>
              <w:keepNext w:val="0"/>
              <w:keepLines w:val="0"/>
              <w:rPr>
                <w:sz w:val="16"/>
                <w:szCs w:val="16"/>
              </w:rPr>
            </w:pPr>
          </w:p>
        </w:tc>
        <w:tc>
          <w:tcPr>
            <w:tcW w:w="1554" w:type="dxa"/>
          </w:tcPr>
          <w:p w14:paraId="688C44CC" w14:textId="77777777" w:rsidR="007A198B" w:rsidRPr="00BF2633" w:rsidRDefault="007A198B" w:rsidP="007A198B">
            <w:pPr>
              <w:pStyle w:val="TAL"/>
              <w:keepNext w:val="0"/>
              <w:keepLines w:val="0"/>
              <w:rPr>
                <w:sz w:val="16"/>
                <w:szCs w:val="16"/>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BDE6F32" w14:textId="77777777" w:rsidR="007A198B" w:rsidRPr="00BF2633" w:rsidRDefault="007A198B" w:rsidP="007A198B">
            <w:pPr>
              <w:pStyle w:val="TAL"/>
              <w:keepNext w:val="0"/>
              <w:keepLines w:val="0"/>
              <w:rPr>
                <w:sz w:val="16"/>
                <w:szCs w:val="16"/>
                <w:lang w:eastAsia="zh-CN"/>
              </w:rPr>
            </w:pPr>
          </w:p>
        </w:tc>
        <w:tc>
          <w:tcPr>
            <w:tcW w:w="1274" w:type="dxa"/>
          </w:tcPr>
          <w:p w14:paraId="0F5CA7B6" w14:textId="77777777" w:rsidR="007A198B" w:rsidRPr="00BF2633" w:rsidRDefault="007A198B" w:rsidP="007A198B">
            <w:pPr>
              <w:pStyle w:val="TAL"/>
              <w:keepNext w:val="0"/>
              <w:keepLines w:val="0"/>
              <w:rPr>
                <w:sz w:val="16"/>
                <w:szCs w:val="16"/>
              </w:rPr>
            </w:pPr>
          </w:p>
        </w:tc>
        <w:tc>
          <w:tcPr>
            <w:tcW w:w="1554" w:type="dxa"/>
          </w:tcPr>
          <w:p w14:paraId="709A9CB9" w14:textId="77777777" w:rsidR="007A198B" w:rsidRPr="00BF2633" w:rsidRDefault="007A198B" w:rsidP="007A198B">
            <w:pPr>
              <w:pStyle w:val="TAL"/>
              <w:keepNext w:val="0"/>
              <w:keepLines w:val="0"/>
              <w:rPr>
                <w:sz w:val="16"/>
                <w:szCs w:val="16"/>
              </w:rPr>
            </w:pPr>
          </w:p>
        </w:tc>
        <w:tc>
          <w:tcPr>
            <w:tcW w:w="1554" w:type="dxa"/>
          </w:tcPr>
          <w:p w14:paraId="51AC1FB5" w14:textId="77777777" w:rsidR="007A198B" w:rsidRPr="00BF2633" w:rsidRDefault="007A198B" w:rsidP="007A198B">
            <w:pPr>
              <w:pStyle w:val="TAL"/>
              <w:keepNext w:val="0"/>
              <w:keepLines w:val="0"/>
              <w:rPr>
                <w:sz w:val="16"/>
                <w:szCs w:val="16"/>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7A198B" w:rsidRPr="00BF2633" w:rsidRDefault="007A198B" w:rsidP="007A198B">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270621D4" w14:textId="77777777" w:rsidR="007A198B" w:rsidRPr="00BF2633" w:rsidRDefault="007A198B" w:rsidP="007A198B">
            <w:pPr>
              <w:pStyle w:val="TAL"/>
              <w:keepNext w:val="0"/>
              <w:keepLines w:val="0"/>
              <w:rPr>
                <w:sz w:val="16"/>
                <w:szCs w:val="16"/>
                <w:lang w:eastAsia="zh-CN"/>
              </w:rPr>
            </w:pPr>
          </w:p>
        </w:tc>
        <w:tc>
          <w:tcPr>
            <w:tcW w:w="1274" w:type="dxa"/>
          </w:tcPr>
          <w:p w14:paraId="314C84C7" w14:textId="77777777" w:rsidR="007A198B" w:rsidRPr="00BF2633" w:rsidRDefault="007A198B" w:rsidP="007A198B">
            <w:pPr>
              <w:pStyle w:val="TAL"/>
              <w:keepNext w:val="0"/>
              <w:keepLines w:val="0"/>
              <w:rPr>
                <w:sz w:val="16"/>
                <w:szCs w:val="16"/>
              </w:rPr>
            </w:pPr>
          </w:p>
        </w:tc>
        <w:tc>
          <w:tcPr>
            <w:tcW w:w="1554" w:type="dxa"/>
          </w:tcPr>
          <w:p w14:paraId="5F8E9A10" w14:textId="77777777" w:rsidR="007A198B" w:rsidRPr="00BF2633" w:rsidRDefault="007A198B" w:rsidP="007A198B">
            <w:pPr>
              <w:pStyle w:val="TAL"/>
              <w:keepNext w:val="0"/>
              <w:keepLines w:val="0"/>
              <w:rPr>
                <w:sz w:val="16"/>
                <w:szCs w:val="16"/>
              </w:rPr>
            </w:pPr>
          </w:p>
        </w:tc>
        <w:tc>
          <w:tcPr>
            <w:tcW w:w="1554" w:type="dxa"/>
          </w:tcPr>
          <w:p w14:paraId="3E49E680" w14:textId="77777777" w:rsidR="007A198B" w:rsidRPr="00BF2633" w:rsidRDefault="007A198B" w:rsidP="007A198B">
            <w:pPr>
              <w:pStyle w:val="TAL"/>
              <w:keepNext w:val="0"/>
              <w:keepLines w:val="0"/>
              <w:rPr>
                <w:sz w:val="16"/>
                <w:szCs w:val="16"/>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7A198B" w:rsidRPr="00BF2633" w:rsidRDefault="007A198B" w:rsidP="007A198B">
            <w:pPr>
              <w:pStyle w:val="TAL"/>
              <w:keepNext w:val="0"/>
              <w:keepLines w:val="0"/>
              <w:rPr>
                <w:sz w:val="16"/>
                <w:szCs w:val="16"/>
              </w:rPr>
            </w:pPr>
            <w:r w:rsidRPr="00BF2633">
              <w:rPr>
                <w:sz w:val="16"/>
                <w:szCs w:val="16"/>
              </w:rPr>
              <w:t xml:space="preserve">Off-network / Group Call / Broadcast Group Call / </w:t>
            </w:r>
            <w:r w:rsidRPr="00BF2633">
              <w:rPr>
                <w:sz w:val="16"/>
                <w:szCs w:val="16"/>
              </w:rPr>
              <w:lastRenderedPageBreak/>
              <w:t>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7A198B" w:rsidRPr="00BF2633" w:rsidRDefault="007A198B" w:rsidP="007A198B">
            <w:pPr>
              <w:pStyle w:val="TAL"/>
              <w:keepNext w:val="0"/>
              <w:keepLines w:val="0"/>
              <w:rPr>
                <w:sz w:val="16"/>
                <w:szCs w:val="16"/>
              </w:rPr>
            </w:pPr>
            <w:r w:rsidRPr="005F4051">
              <w:rPr>
                <w:sz w:val="16"/>
                <w:szCs w:val="16"/>
              </w:rPr>
              <w:lastRenderedPageBreak/>
              <w:t>NOTE 1</w:t>
            </w:r>
          </w:p>
        </w:tc>
        <w:tc>
          <w:tcPr>
            <w:tcW w:w="1409" w:type="dxa"/>
          </w:tcPr>
          <w:p w14:paraId="7247742E" w14:textId="77777777" w:rsidR="007A198B" w:rsidRPr="00BF2633" w:rsidRDefault="007A198B" w:rsidP="007A198B">
            <w:pPr>
              <w:pStyle w:val="TAL"/>
              <w:keepNext w:val="0"/>
              <w:keepLines w:val="0"/>
              <w:rPr>
                <w:sz w:val="16"/>
                <w:szCs w:val="16"/>
                <w:lang w:eastAsia="zh-CN"/>
              </w:rPr>
            </w:pPr>
          </w:p>
        </w:tc>
        <w:tc>
          <w:tcPr>
            <w:tcW w:w="1274" w:type="dxa"/>
          </w:tcPr>
          <w:p w14:paraId="3A4102EB" w14:textId="77777777" w:rsidR="007A198B" w:rsidRPr="00BF2633" w:rsidRDefault="007A198B" w:rsidP="007A198B">
            <w:pPr>
              <w:pStyle w:val="TAL"/>
              <w:keepNext w:val="0"/>
              <w:keepLines w:val="0"/>
              <w:rPr>
                <w:sz w:val="16"/>
                <w:szCs w:val="16"/>
              </w:rPr>
            </w:pPr>
          </w:p>
        </w:tc>
        <w:tc>
          <w:tcPr>
            <w:tcW w:w="1554" w:type="dxa"/>
          </w:tcPr>
          <w:p w14:paraId="6B19D519" w14:textId="77777777" w:rsidR="007A198B" w:rsidRPr="00BF2633" w:rsidRDefault="007A198B" w:rsidP="007A198B">
            <w:pPr>
              <w:pStyle w:val="TAL"/>
              <w:keepNext w:val="0"/>
              <w:keepLines w:val="0"/>
              <w:rPr>
                <w:sz w:val="16"/>
                <w:szCs w:val="16"/>
              </w:rPr>
            </w:pPr>
          </w:p>
        </w:tc>
        <w:tc>
          <w:tcPr>
            <w:tcW w:w="1554" w:type="dxa"/>
          </w:tcPr>
          <w:p w14:paraId="4647CA38" w14:textId="77777777" w:rsidR="007A198B" w:rsidRPr="00BF2633" w:rsidRDefault="007A198B" w:rsidP="007A198B">
            <w:pPr>
              <w:pStyle w:val="TAL"/>
              <w:keepNext w:val="0"/>
              <w:keepLines w:val="0"/>
              <w:rPr>
                <w:sz w:val="16"/>
                <w:szCs w:val="16"/>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4FD0CDBF" w14:textId="77777777" w:rsidR="007A198B" w:rsidRPr="00BF2633" w:rsidRDefault="007A198B" w:rsidP="007A198B">
            <w:pPr>
              <w:pStyle w:val="TAL"/>
              <w:keepNext w:val="0"/>
              <w:keepLines w:val="0"/>
              <w:rPr>
                <w:sz w:val="16"/>
                <w:szCs w:val="16"/>
                <w:lang w:eastAsia="zh-CN"/>
              </w:rPr>
            </w:pPr>
          </w:p>
        </w:tc>
        <w:tc>
          <w:tcPr>
            <w:tcW w:w="1274" w:type="dxa"/>
          </w:tcPr>
          <w:p w14:paraId="1871EC76" w14:textId="77777777" w:rsidR="007A198B" w:rsidRPr="00BF2633" w:rsidRDefault="007A198B" w:rsidP="007A198B">
            <w:pPr>
              <w:pStyle w:val="TAL"/>
              <w:keepNext w:val="0"/>
              <w:keepLines w:val="0"/>
              <w:rPr>
                <w:sz w:val="16"/>
                <w:szCs w:val="16"/>
              </w:rPr>
            </w:pPr>
          </w:p>
        </w:tc>
        <w:tc>
          <w:tcPr>
            <w:tcW w:w="1554" w:type="dxa"/>
          </w:tcPr>
          <w:p w14:paraId="658916B3" w14:textId="77777777" w:rsidR="007A198B" w:rsidRPr="00BF2633" w:rsidRDefault="007A198B" w:rsidP="007A198B">
            <w:pPr>
              <w:pStyle w:val="TAL"/>
              <w:keepNext w:val="0"/>
              <w:keepLines w:val="0"/>
              <w:rPr>
                <w:sz w:val="16"/>
                <w:szCs w:val="16"/>
              </w:rPr>
            </w:pPr>
          </w:p>
        </w:tc>
        <w:tc>
          <w:tcPr>
            <w:tcW w:w="1554" w:type="dxa"/>
          </w:tcPr>
          <w:p w14:paraId="7DD818BC" w14:textId="77777777" w:rsidR="007A198B" w:rsidRPr="00BF2633" w:rsidRDefault="007A198B" w:rsidP="007A198B">
            <w:pPr>
              <w:pStyle w:val="TAL"/>
              <w:keepNext w:val="0"/>
              <w:keepLines w:val="0"/>
              <w:rPr>
                <w:sz w:val="16"/>
                <w:szCs w:val="16"/>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7A198B" w:rsidRPr="00BF2633" w:rsidRDefault="007A198B" w:rsidP="007A198B">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A758A63" w14:textId="77777777" w:rsidR="007A198B" w:rsidRPr="00BF2633" w:rsidRDefault="007A198B" w:rsidP="007A198B">
            <w:pPr>
              <w:pStyle w:val="TAL"/>
              <w:keepNext w:val="0"/>
              <w:keepLines w:val="0"/>
              <w:rPr>
                <w:sz w:val="16"/>
                <w:szCs w:val="16"/>
                <w:lang w:eastAsia="zh-CN"/>
              </w:rPr>
            </w:pPr>
          </w:p>
        </w:tc>
        <w:tc>
          <w:tcPr>
            <w:tcW w:w="1274" w:type="dxa"/>
          </w:tcPr>
          <w:p w14:paraId="0A4AED28" w14:textId="77777777" w:rsidR="007A198B" w:rsidRPr="00BF2633" w:rsidRDefault="007A198B" w:rsidP="007A198B">
            <w:pPr>
              <w:pStyle w:val="TAL"/>
              <w:keepNext w:val="0"/>
              <w:keepLines w:val="0"/>
              <w:rPr>
                <w:sz w:val="16"/>
                <w:szCs w:val="16"/>
              </w:rPr>
            </w:pPr>
          </w:p>
        </w:tc>
        <w:tc>
          <w:tcPr>
            <w:tcW w:w="1554" w:type="dxa"/>
          </w:tcPr>
          <w:p w14:paraId="7778CE4D" w14:textId="77777777" w:rsidR="007A198B" w:rsidRPr="00BF2633" w:rsidRDefault="007A198B" w:rsidP="007A198B">
            <w:pPr>
              <w:pStyle w:val="TAL"/>
              <w:keepNext w:val="0"/>
              <w:keepLines w:val="0"/>
              <w:rPr>
                <w:sz w:val="16"/>
                <w:szCs w:val="16"/>
              </w:rPr>
            </w:pPr>
          </w:p>
        </w:tc>
        <w:tc>
          <w:tcPr>
            <w:tcW w:w="1554" w:type="dxa"/>
          </w:tcPr>
          <w:p w14:paraId="5408CACE" w14:textId="77777777" w:rsidR="007A198B" w:rsidRPr="00BF2633" w:rsidRDefault="007A198B" w:rsidP="007A198B">
            <w:pPr>
              <w:pStyle w:val="TAL"/>
              <w:keepNext w:val="0"/>
              <w:keepLines w:val="0"/>
              <w:rPr>
                <w:sz w:val="16"/>
                <w:szCs w:val="16"/>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7A198B" w:rsidRPr="00BF2633" w:rsidRDefault="008614C1" w:rsidP="007A198B">
            <w:pPr>
              <w:pStyle w:val="TAL"/>
              <w:keepNext w:val="0"/>
              <w:keepLines w:val="0"/>
              <w:rPr>
                <w:b/>
                <w:sz w:val="16"/>
                <w:szCs w:val="16"/>
              </w:rPr>
            </w:pPr>
            <w:r>
              <w:rPr>
                <w:b/>
                <w:sz w:val="16"/>
                <w:szCs w:val="16"/>
              </w:rPr>
              <w:t xml:space="preserve">Off-network </w:t>
            </w:r>
            <w:r w:rsidR="007A198B"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rPr>
            </w:pPr>
          </w:p>
        </w:tc>
      </w:tr>
      <w:tr w:rsidR="008614C1" w:rsidRPr="00BF2633" w14:paraId="57218EFA" w14:textId="289421B3" w:rsidTr="008B24CC">
        <w:trPr>
          <w:jc w:val="center"/>
        </w:trPr>
        <w:tc>
          <w:tcPr>
            <w:tcW w:w="1123" w:type="dxa"/>
            <w:shd w:val="clear" w:color="auto" w:fill="auto"/>
          </w:tcPr>
          <w:p w14:paraId="77DEA958" w14:textId="77777777" w:rsidR="008614C1" w:rsidRPr="00BF2633" w:rsidRDefault="008614C1" w:rsidP="008614C1">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031F4F91" w14:textId="77777777" w:rsidR="008614C1" w:rsidRPr="00BF2633" w:rsidRDefault="008614C1" w:rsidP="008614C1">
            <w:pPr>
              <w:pStyle w:val="TAL"/>
              <w:keepNext w:val="0"/>
              <w:keepLines w:val="0"/>
              <w:rPr>
                <w:sz w:val="16"/>
                <w:szCs w:val="16"/>
                <w:lang w:eastAsia="zh-CN"/>
              </w:rPr>
            </w:pPr>
          </w:p>
        </w:tc>
        <w:tc>
          <w:tcPr>
            <w:tcW w:w="1274" w:type="dxa"/>
          </w:tcPr>
          <w:p w14:paraId="633C147D" w14:textId="77777777" w:rsidR="008614C1" w:rsidRPr="00BF2633" w:rsidRDefault="008614C1" w:rsidP="008614C1">
            <w:pPr>
              <w:pStyle w:val="TAL"/>
              <w:keepNext w:val="0"/>
              <w:keepLines w:val="0"/>
              <w:rPr>
                <w:sz w:val="16"/>
                <w:szCs w:val="16"/>
              </w:rPr>
            </w:pPr>
          </w:p>
        </w:tc>
        <w:tc>
          <w:tcPr>
            <w:tcW w:w="1554" w:type="dxa"/>
          </w:tcPr>
          <w:p w14:paraId="12EADCB4" w14:textId="77777777" w:rsidR="008614C1" w:rsidRPr="00BF2633" w:rsidRDefault="008614C1" w:rsidP="008614C1">
            <w:pPr>
              <w:pStyle w:val="TAL"/>
              <w:keepNext w:val="0"/>
              <w:keepLines w:val="0"/>
              <w:rPr>
                <w:sz w:val="16"/>
                <w:szCs w:val="16"/>
              </w:rPr>
            </w:pPr>
          </w:p>
        </w:tc>
        <w:tc>
          <w:tcPr>
            <w:tcW w:w="1554" w:type="dxa"/>
          </w:tcPr>
          <w:p w14:paraId="55DDA2BF" w14:textId="77777777" w:rsidR="008614C1" w:rsidRPr="00BF2633" w:rsidRDefault="008614C1" w:rsidP="008614C1">
            <w:pPr>
              <w:pStyle w:val="TAL"/>
              <w:keepNext w:val="0"/>
              <w:keepLines w:val="0"/>
              <w:rPr>
                <w:sz w:val="16"/>
                <w:szCs w:val="16"/>
              </w:rPr>
            </w:pPr>
          </w:p>
        </w:tc>
      </w:tr>
      <w:tr w:rsidR="008614C1" w:rsidRPr="00BF2633" w14:paraId="054215FE" w14:textId="32B9679B" w:rsidTr="008B24CC">
        <w:trPr>
          <w:jc w:val="center"/>
        </w:trPr>
        <w:tc>
          <w:tcPr>
            <w:tcW w:w="1123" w:type="dxa"/>
            <w:shd w:val="clear" w:color="auto" w:fill="auto"/>
          </w:tcPr>
          <w:p w14:paraId="3D76DF64" w14:textId="77777777" w:rsidR="008614C1" w:rsidRPr="00BF2633" w:rsidRDefault="008614C1" w:rsidP="008614C1">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8614C1" w:rsidRPr="00BF2633" w:rsidRDefault="008614C1" w:rsidP="008614C1">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8614C1" w:rsidRPr="00BF2633" w:rsidRDefault="008614C1" w:rsidP="008614C1">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8614C1" w:rsidRPr="00BF2633" w:rsidRDefault="008614C1" w:rsidP="008614C1">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8614C1" w:rsidRDefault="008614C1" w:rsidP="008614C1">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8614C1" w:rsidRPr="00BF2633" w:rsidRDefault="008614C1" w:rsidP="008614C1">
            <w:pPr>
              <w:pStyle w:val="TAL"/>
              <w:keepNext w:val="0"/>
              <w:keepLines w:val="0"/>
              <w:rPr>
                <w:sz w:val="16"/>
                <w:szCs w:val="16"/>
              </w:rPr>
            </w:pPr>
            <w:r w:rsidRPr="005F4051">
              <w:rPr>
                <w:sz w:val="16"/>
                <w:szCs w:val="16"/>
              </w:rPr>
              <w:t>NOTE 1</w:t>
            </w:r>
          </w:p>
        </w:tc>
        <w:tc>
          <w:tcPr>
            <w:tcW w:w="1409" w:type="dxa"/>
          </w:tcPr>
          <w:p w14:paraId="150F79A9" w14:textId="77777777" w:rsidR="008614C1" w:rsidRPr="00BF2633" w:rsidRDefault="008614C1" w:rsidP="008614C1">
            <w:pPr>
              <w:pStyle w:val="TAL"/>
              <w:keepNext w:val="0"/>
              <w:keepLines w:val="0"/>
              <w:rPr>
                <w:sz w:val="16"/>
                <w:szCs w:val="16"/>
                <w:lang w:eastAsia="zh-CN"/>
              </w:rPr>
            </w:pPr>
          </w:p>
        </w:tc>
        <w:tc>
          <w:tcPr>
            <w:tcW w:w="1274" w:type="dxa"/>
          </w:tcPr>
          <w:p w14:paraId="0DBB0AEF" w14:textId="77777777" w:rsidR="008614C1" w:rsidRPr="00BF2633" w:rsidRDefault="008614C1" w:rsidP="008614C1">
            <w:pPr>
              <w:pStyle w:val="TAL"/>
              <w:keepNext w:val="0"/>
              <w:keepLines w:val="0"/>
              <w:rPr>
                <w:sz w:val="16"/>
                <w:szCs w:val="16"/>
              </w:rPr>
            </w:pPr>
          </w:p>
        </w:tc>
        <w:tc>
          <w:tcPr>
            <w:tcW w:w="1554" w:type="dxa"/>
          </w:tcPr>
          <w:p w14:paraId="5B9F31B0" w14:textId="77777777" w:rsidR="008614C1" w:rsidRPr="00BF2633" w:rsidRDefault="008614C1" w:rsidP="008614C1">
            <w:pPr>
              <w:pStyle w:val="TAL"/>
              <w:keepNext w:val="0"/>
              <w:keepLines w:val="0"/>
              <w:rPr>
                <w:sz w:val="16"/>
                <w:szCs w:val="16"/>
              </w:rPr>
            </w:pPr>
          </w:p>
        </w:tc>
        <w:tc>
          <w:tcPr>
            <w:tcW w:w="1554" w:type="dxa"/>
          </w:tcPr>
          <w:p w14:paraId="0DC88692" w14:textId="77777777" w:rsidR="008614C1" w:rsidRPr="00BF2633" w:rsidRDefault="008614C1" w:rsidP="008614C1">
            <w:pPr>
              <w:pStyle w:val="TAL"/>
              <w:keepNext w:val="0"/>
              <w:keepLines w:val="0"/>
              <w:rPr>
                <w:sz w:val="16"/>
                <w:szCs w:val="16"/>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7060441E" w14:textId="77777777" w:rsidR="007A198B" w:rsidRPr="00BF2633" w:rsidRDefault="007A198B" w:rsidP="007A198B">
            <w:pPr>
              <w:pStyle w:val="TAL"/>
              <w:keepNext w:val="0"/>
              <w:keepLines w:val="0"/>
              <w:rPr>
                <w:sz w:val="16"/>
                <w:szCs w:val="16"/>
                <w:lang w:eastAsia="zh-CN"/>
              </w:rPr>
            </w:pPr>
          </w:p>
        </w:tc>
        <w:tc>
          <w:tcPr>
            <w:tcW w:w="1274" w:type="dxa"/>
          </w:tcPr>
          <w:p w14:paraId="38222889" w14:textId="77777777" w:rsidR="007A198B" w:rsidRPr="00BF2633" w:rsidRDefault="007A198B" w:rsidP="007A198B">
            <w:pPr>
              <w:pStyle w:val="TAL"/>
              <w:keepNext w:val="0"/>
              <w:keepLines w:val="0"/>
              <w:rPr>
                <w:sz w:val="16"/>
                <w:szCs w:val="16"/>
              </w:rPr>
            </w:pPr>
          </w:p>
        </w:tc>
        <w:tc>
          <w:tcPr>
            <w:tcW w:w="1554" w:type="dxa"/>
          </w:tcPr>
          <w:p w14:paraId="1179F081" w14:textId="77777777" w:rsidR="007A198B" w:rsidRPr="00BF2633" w:rsidRDefault="007A198B" w:rsidP="007A198B">
            <w:pPr>
              <w:pStyle w:val="TAL"/>
              <w:keepNext w:val="0"/>
              <w:keepLines w:val="0"/>
              <w:rPr>
                <w:sz w:val="16"/>
                <w:szCs w:val="16"/>
              </w:rPr>
            </w:pPr>
          </w:p>
        </w:tc>
        <w:tc>
          <w:tcPr>
            <w:tcW w:w="1554" w:type="dxa"/>
          </w:tcPr>
          <w:p w14:paraId="6EB462E2" w14:textId="77777777" w:rsidR="007A198B" w:rsidRPr="00BF2633" w:rsidRDefault="007A198B" w:rsidP="007A198B">
            <w:pPr>
              <w:pStyle w:val="TAL"/>
              <w:keepNext w:val="0"/>
              <w:keepLines w:val="0"/>
              <w:rPr>
                <w:sz w:val="16"/>
                <w:szCs w:val="16"/>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17067EE7" w14:textId="77777777" w:rsidR="007A198B" w:rsidRPr="00BF2633" w:rsidRDefault="007A198B" w:rsidP="007A198B">
            <w:pPr>
              <w:pStyle w:val="TAL"/>
              <w:keepNext w:val="0"/>
              <w:keepLines w:val="0"/>
              <w:rPr>
                <w:sz w:val="16"/>
                <w:szCs w:val="16"/>
                <w:lang w:eastAsia="zh-CN"/>
              </w:rPr>
            </w:pPr>
          </w:p>
        </w:tc>
        <w:tc>
          <w:tcPr>
            <w:tcW w:w="1274" w:type="dxa"/>
          </w:tcPr>
          <w:p w14:paraId="6F3F130C" w14:textId="77777777" w:rsidR="007A198B" w:rsidRPr="00BF2633" w:rsidRDefault="007A198B" w:rsidP="007A198B">
            <w:pPr>
              <w:pStyle w:val="TAL"/>
              <w:keepNext w:val="0"/>
              <w:keepLines w:val="0"/>
              <w:rPr>
                <w:sz w:val="16"/>
                <w:szCs w:val="16"/>
              </w:rPr>
            </w:pPr>
          </w:p>
        </w:tc>
        <w:tc>
          <w:tcPr>
            <w:tcW w:w="1554" w:type="dxa"/>
          </w:tcPr>
          <w:p w14:paraId="61CA96DD" w14:textId="77777777" w:rsidR="007A198B" w:rsidRPr="00BF2633" w:rsidRDefault="007A198B" w:rsidP="007A198B">
            <w:pPr>
              <w:pStyle w:val="TAL"/>
              <w:keepNext w:val="0"/>
              <w:keepLines w:val="0"/>
              <w:rPr>
                <w:sz w:val="16"/>
                <w:szCs w:val="16"/>
              </w:rPr>
            </w:pPr>
          </w:p>
        </w:tc>
        <w:tc>
          <w:tcPr>
            <w:tcW w:w="1554" w:type="dxa"/>
          </w:tcPr>
          <w:p w14:paraId="241FB054" w14:textId="77777777" w:rsidR="007A198B" w:rsidRPr="00BF2633" w:rsidRDefault="007A198B" w:rsidP="007A198B">
            <w:pPr>
              <w:pStyle w:val="TAL"/>
              <w:keepNext w:val="0"/>
              <w:keepLines w:val="0"/>
              <w:rPr>
                <w:sz w:val="16"/>
                <w:szCs w:val="16"/>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7A198B" w:rsidRPr="00BF2633" w:rsidRDefault="007A198B" w:rsidP="007A198B">
            <w:pPr>
              <w:pStyle w:val="TAL"/>
              <w:keepNext w:val="0"/>
              <w:keepLines w:val="0"/>
              <w:rPr>
                <w:sz w:val="16"/>
                <w:szCs w:val="16"/>
              </w:rPr>
            </w:pPr>
            <w:r w:rsidRPr="00BF2633">
              <w:rPr>
                <w:sz w:val="16"/>
                <w:szCs w:val="16"/>
              </w:rPr>
              <w:t xml:space="preserve">Off-network / Private Call / </w:t>
            </w:r>
            <w:r w:rsidR="008614C1">
              <w:rPr>
                <w:sz w:val="16"/>
                <w:szCs w:val="16"/>
              </w:rPr>
              <w:t xml:space="preserve">On-demand / </w:t>
            </w:r>
            <w:r w:rsidRPr="00BF2633">
              <w:rPr>
                <w:sz w:val="16"/>
                <w:szCs w:val="16"/>
              </w:rPr>
              <w:t xml:space="preserve">Manual Commencement Mode </w:t>
            </w:r>
            <w:r w:rsidR="008614C1">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7A198B" w:rsidRPr="00BF2633" w:rsidRDefault="007A198B" w:rsidP="007A198B">
            <w:pPr>
              <w:pStyle w:val="TAL"/>
              <w:keepNext w:val="0"/>
              <w:keepLines w:val="0"/>
              <w:rPr>
                <w:sz w:val="16"/>
                <w:szCs w:val="16"/>
              </w:rPr>
            </w:pPr>
            <w:r w:rsidRPr="005F4051">
              <w:rPr>
                <w:sz w:val="16"/>
                <w:szCs w:val="16"/>
              </w:rPr>
              <w:t>NOTE 1</w:t>
            </w:r>
          </w:p>
        </w:tc>
        <w:tc>
          <w:tcPr>
            <w:tcW w:w="1409" w:type="dxa"/>
          </w:tcPr>
          <w:p w14:paraId="601B656B" w14:textId="77777777" w:rsidR="007A198B" w:rsidRPr="00BF2633" w:rsidRDefault="007A198B" w:rsidP="007A198B">
            <w:pPr>
              <w:pStyle w:val="TAL"/>
              <w:keepNext w:val="0"/>
              <w:keepLines w:val="0"/>
              <w:rPr>
                <w:sz w:val="16"/>
                <w:szCs w:val="16"/>
                <w:lang w:eastAsia="zh-CN"/>
              </w:rPr>
            </w:pPr>
          </w:p>
        </w:tc>
        <w:tc>
          <w:tcPr>
            <w:tcW w:w="1274" w:type="dxa"/>
          </w:tcPr>
          <w:p w14:paraId="160E97E9" w14:textId="77777777" w:rsidR="007A198B" w:rsidRPr="00BF2633" w:rsidRDefault="007A198B" w:rsidP="007A198B">
            <w:pPr>
              <w:pStyle w:val="TAL"/>
              <w:keepNext w:val="0"/>
              <w:keepLines w:val="0"/>
              <w:rPr>
                <w:sz w:val="16"/>
                <w:szCs w:val="16"/>
              </w:rPr>
            </w:pPr>
          </w:p>
        </w:tc>
        <w:tc>
          <w:tcPr>
            <w:tcW w:w="1554" w:type="dxa"/>
          </w:tcPr>
          <w:p w14:paraId="48E6778C" w14:textId="77777777" w:rsidR="007A198B" w:rsidRPr="00BF2633" w:rsidRDefault="007A198B" w:rsidP="007A198B">
            <w:pPr>
              <w:pStyle w:val="TAL"/>
              <w:keepNext w:val="0"/>
              <w:keepLines w:val="0"/>
              <w:rPr>
                <w:sz w:val="16"/>
                <w:szCs w:val="16"/>
              </w:rPr>
            </w:pPr>
          </w:p>
        </w:tc>
        <w:tc>
          <w:tcPr>
            <w:tcW w:w="1554" w:type="dxa"/>
          </w:tcPr>
          <w:p w14:paraId="49C10C23" w14:textId="77777777" w:rsidR="007A198B" w:rsidRPr="00BF2633" w:rsidRDefault="007A198B" w:rsidP="007A198B">
            <w:pPr>
              <w:pStyle w:val="TAL"/>
              <w:keepNext w:val="0"/>
              <w:keepLines w:val="0"/>
              <w:rPr>
                <w:sz w:val="16"/>
                <w:szCs w:val="16"/>
              </w:rPr>
            </w:pPr>
          </w:p>
        </w:tc>
      </w:tr>
      <w:tr w:rsidR="007A198B" w:rsidRPr="00BF2633" w14:paraId="54983CF2" w14:textId="0DFB8531" w:rsidTr="0035516E">
        <w:trPr>
          <w:jc w:val="center"/>
        </w:trPr>
        <w:tc>
          <w:tcPr>
            <w:tcW w:w="15931" w:type="dxa"/>
            <w:gridSpan w:val="9"/>
            <w:shd w:val="clear" w:color="auto" w:fill="auto"/>
          </w:tcPr>
          <w:p w14:paraId="0531608D" w14:textId="0AAC18CF" w:rsidR="007A198B" w:rsidRDefault="007A198B" w:rsidP="007A198B">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rsidR="008614C1">
              <w:t>,</w:t>
            </w:r>
            <w:r w:rsidRPr="00C246BB">
              <w:t xml:space="preserve"> which can be used for validating the conformance of MCS Clients compliant with the Rel-14 requirements. </w:t>
            </w:r>
            <w:r w:rsidR="008614C1">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Pr="008B24CC">
              <w:t xml:space="preserve">A.4.1-2/4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Pr="008B24CC">
              <w:t xml:space="preserve">A.4.1-2/5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Pr="008B24CC">
              <w:t xml:space="preserve">A.4.1-2/6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Pr="008B24CC">
              <w:t xml:space="preserve">A.4.1-2/7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7FD12912" w:rsidR="00E7635E" w:rsidRPr="00BF2633" w:rsidRDefault="008614C1" w:rsidP="00E72553">
            <w:pPr>
              <w:pStyle w:val="TAL"/>
              <w:keepNext w:val="0"/>
              <w:keepLines w:val="0"/>
              <w:rPr>
                <w:b/>
                <w:bCs/>
                <w:sz w:val="16"/>
                <w:szCs w:val="16"/>
              </w:rPr>
            </w:pPr>
            <w:r>
              <w:rPr>
                <w:b/>
                <w:sz w:val="16"/>
                <w:szCs w:val="16"/>
              </w:rPr>
              <w:t xml:space="preserve">MCVideo 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4"/>
        <w:gridCol w:w="3650"/>
        <w:gridCol w:w="792"/>
        <w:gridCol w:w="1054"/>
        <w:gridCol w:w="3517"/>
        <w:gridCol w:w="1408"/>
        <w:gridCol w:w="1273"/>
        <w:gridCol w:w="1553"/>
      </w:tblGrid>
      <w:tr w:rsidR="00BA2D8C" w:rsidRPr="00BF2633" w14:paraId="5D5062B9" w14:textId="77777777" w:rsidTr="00977770">
        <w:trPr>
          <w:tblHeader/>
          <w:jc w:val="center"/>
        </w:trPr>
        <w:tc>
          <w:tcPr>
            <w:tcW w:w="1124"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977770">
        <w:trPr>
          <w:tblHeader/>
          <w:jc w:val="center"/>
        </w:trPr>
        <w:tc>
          <w:tcPr>
            <w:tcW w:w="1124"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A2D8C" w:rsidRPr="00BF2633" w14:paraId="26D6AFB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 xml:space="preserve">On-network / Chat Group Call / Join Chat </w:t>
            </w:r>
            <w:r w:rsidRPr="000D2F0E">
              <w:lastRenderedPageBreak/>
              <w:t>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lastRenderedPageBreak/>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977770" w:rsidRPr="00BF2633" w14:paraId="692B7AE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977770" w:rsidRPr="00BF2633" w14:paraId="68B96DD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01095B53" w14:textId="2529EC6A" w:rsidR="00977770" w:rsidRPr="000F28DF" w:rsidRDefault="00977770" w:rsidP="00977770">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977770" w:rsidRPr="000F28DF" w:rsidRDefault="00977770" w:rsidP="00977770">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977770" w:rsidRPr="00BF2633" w:rsidRDefault="00977770" w:rsidP="00977770">
            <w:pPr>
              <w:pStyle w:val="TAL"/>
              <w:keepNext w:val="0"/>
              <w:keepLines w:val="0"/>
              <w:rPr>
                <w:sz w:val="16"/>
                <w:szCs w:val="16"/>
              </w:rPr>
            </w:pPr>
          </w:p>
        </w:tc>
      </w:tr>
      <w:tr w:rsidR="00977770" w:rsidRPr="00BF2633" w14:paraId="2CC156D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0570E777" w14:textId="6BD8542D" w:rsidR="00977770" w:rsidRPr="000F28DF" w:rsidRDefault="00977770" w:rsidP="00977770">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977770" w:rsidRPr="000F28DF" w:rsidRDefault="00977770" w:rsidP="00977770">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977770" w:rsidRPr="00BF2633" w:rsidRDefault="00977770" w:rsidP="00977770">
            <w:pPr>
              <w:pStyle w:val="TAL"/>
              <w:keepNext w:val="0"/>
              <w:keepLines w:val="0"/>
              <w:rPr>
                <w:sz w:val="16"/>
                <w:szCs w:val="16"/>
              </w:rPr>
            </w:pPr>
          </w:p>
        </w:tc>
      </w:tr>
      <w:tr w:rsidR="00977770" w:rsidRPr="00BF2633" w14:paraId="1434A1F9"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C1B31AD" w14:textId="74E6BA56" w:rsidR="00977770" w:rsidRPr="000F28DF" w:rsidRDefault="00977770" w:rsidP="00977770">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977770" w:rsidRPr="000F28DF" w:rsidRDefault="00977770" w:rsidP="00977770">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977770" w:rsidRPr="00BF2633" w:rsidRDefault="00977770" w:rsidP="00977770">
            <w:pPr>
              <w:pStyle w:val="TAL"/>
              <w:keepNext w:val="0"/>
              <w:keepLines w:val="0"/>
              <w:rPr>
                <w:sz w:val="16"/>
                <w:szCs w:val="16"/>
              </w:rPr>
            </w:pPr>
          </w:p>
        </w:tc>
      </w:tr>
      <w:tr w:rsidR="00977770" w:rsidRPr="00BF2633" w14:paraId="79976E8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8820AA7" w14:textId="2EEE47FA" w:rsidR="00977770" w:rsidRPr="000F28DF" w:rsidRDefault="00977770" w:rsidP="00977770">
            <w:pPr>
              <w:pStyle w:val="TAL"/>
              <w:keepNext w:val="0"/>
              <w:keepLines w:val="0"/>
              <w:rPr>
                <w:sz w:val="16"/>
                <w:szCs w:val="16"/>
              </w:rPr>
            </w:pPr>
            <w:r w:rsidRPr="00B35FFA">
              <w:rPr>
                <w:b/>
                <w:sz w:val="16"/>
                <w:szCs w:val="16"/>
              </w:rPr>
              <w:lastRenderedPageBreak/>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977770" w:rsidRPr="000F28DF" w:rsidRDefault="00977770" w:rsidP="00977770">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977770" w:rsidRPr="00BF2633" w:rsidRDefault="00977770" w:rsidP="00977770">
            <w:pPr>
              <w:pStyle w:val="TAL"/>
              <w:keepNext w:val="0"/>
              <w:keepLines w:val="0"/>
              <w:rPr>
                <w:sz w:val="16"/>
                <w:szCs w:val="16"/>
              </w:rPr>
            </w:pPr>
          </w:p>
        </w:tc>
      </w:tr>
      <w:tr w:rsidR="00977770" w:rsidRPr="00BF2633" w14:paraId="6AB8AAD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418F63FB" w14:textId="2E7AEED7" w:rsidR="00977770" w:rsidRPr="000F28DF" w:rsidRDefault="00977770" w:rsidP="00977770">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977770" w:rsidRPr="000F28DF" w:rsidRDefault="00977770" w:rsidP="00977770">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977770" w:rsidRPr="00BF2633" w:rsidRDefault="00977770" w:rsidP="00977770">
            <w:pPr>
              <w:pStyle w:val="TAL"/>
              <w:keepNext w:val="0"/>
              <w:keepLines w:val="0"/>
              <w:rPr>
                <w:sz w:val="16"/>
                <w:szCs w:val="16"/>
              </w:rPr>
            </w:pPr>
          </w:p>
        </w:tc>
      </w:tr>
      <w:tr w:rsidR="00977770" w:rsidRPr="00BF2633" w14:paraId="5208413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9FDAB2C" w14:textId="78DBF3ED" w:rsidR="00977770" w:rsidRPr="000F28DF" w:rsidRDefault="00977770" w:rsidP="00977770">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977770" w:rsidRPr="000F28DF" w:rsidRDefault="00977770" w:rsidP="00977770">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977770" w:rsidRDefault="00977770" w:rsidP="00977770">
            <w:pPr>
              <w:pStyle w:val="TAL"/>
              <w:keepNext w:val="0"/>
              <w:keepLines w:val="0"/>
              <w:rPr>
                <w:sz w:val="16"/>
                <w:szCs w:val="16"/>
              </w:rPr>
            </w:pPr>
            <w:r>
              <w:rPr>
                <w:sz w:val="16"/>
                <w:szCs w:val="16"/>
              </w:rPr>
              <w:t>IUT is MCVideo Client</w:t>
            </w:r>
          </w:p>
          <w:p w14:paraId="44F21C50" w14:textId="7CE1F18E"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977770" w:rsidRPr="00BF2633" w:rsidRDefault="00977770" w:rsidP="00977770">
            <w:pPr>
              <w:pStyle w:val="TAL"/>
              <w:keepNext w:val="0"/>
              <w:keepLines w:val="0"/>
              <w:rPr>
                <w:sz w:val="16"/>
                <w:szCs w:val="16"/>
              </w:rPr>
            </w:pPr>
          </w:p>
        </w:tc>
      </w:tr>
      <w:tr w:rsidR="00977770" w:rsidRPr="00BF2633" w14:paraId="27E670D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C9C3D30" w14:textId="02FCD7CA" w:rsidR="00977770" w:rsidRPr="000F28DF" w:rsidRDefault="00977770" w:rsidP="00977770">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977770" w:rsidRPr="000F28DF" w:rsidRDefault="00977770" w:rsidP="00977770">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977770" w:rsidRDefault="00977770" w:rsidP="00977770">
            <w:pPr>
              <w:pStyle w:val="TAL"/>
              <w:keepNext w:val="0"/>
              <w:keepLines w:val="0"/>
              <w:rPr>
                <w:sz w:val="16"/>
                <w:szCs w:val="16"/>
              </w:rPr>
            </w:pPr>
            <w:r>
              <w:rPr>
                <w:sz w:val="16"/>
                <w:szCs w:val="16"/>
              </w:rPr>
              <w:t>IUT is MCVideo Client</w:t>
            </w:r>
          </w:p>
          <w:p w14:paraId="33BA6577" w14:textId="4E099412"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977770" w:rsidRPr="00BF2633" w:rsidRDefault="00977770" w:rsidP="00977770">
            <w:pPr>
              <w:pStyle w:val="TAL"/>
              <w:keepNext w:val="0"/>
              <w:keepLines w:val="0"/>
              <w:rPr>
                <w:sz w:val="16"/>
                <w:szCs w:val="16"/>
              </w:rPr>
            </w:pPr>
          </w:p>
        </w:tc>
      </w:tr>
      <w:tr w:rsidR="00977770" w:rsidRPr="00BF2633" w14:paraId="31010DC1"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AEBFFAD" w14:textId="6082674E" w:rsidR="00977770" w:rsidRPr="000F28DF" w:rsidRDefault="00977770" w:rsidP="00977770">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977770" w:rsidRPr="000F28DF" w:rsidRDefault="00977770" w:rsidP="00977770">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977770" w:rsidRDefault="00977770" w:rsidP="00977770">
            <w:pPr>
              <w:pStyle w:val="TAL"/>
              <w:keepNext w:val="0"/>
              <w:keepLines w:val="0"/>
              <w:rPr>
                <w:sz w:val="16"/>
                <w:szCs w:val="16"/>
              </w:rPr>
            </w:pPr>
            <w:r>
              <w:rPr>
                <w:sz w:val="16"/>
                <w:szCs w:val="16"/>
              </w:rPr>
              <w:t>IUT is MCVideo Client</w:t>
            </w:r>
          </w:p>
          <w:p w14:paraId="2E46AD55" w14:textId="363753EB"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977770" w:rsidRPr="00BF2633" w:rsidRDefault="00977770" w:rsidP="00977770">
            <w:pPr>
              <w:pStyle w:val="TAL"/>
              <w:keepNext w:val="0"/>
              <w:keepLines w:val="0"/>
              <w:rPr>
                <w:sz w:val="16"/>
                <w:szCs w:val="16"/>
              </w:rPr>
            </w:pPr>
          </w:p>
        </w:tc>
      </w:tr>
      <w:tr w:rsidR="00977770" w:rsidRPr="00BF2633" w14:paraId="01D783EF"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45B1CD8B" w14:textId="6FACA711" w:rsidR="00977770" w:rsidRPr="000F28DF" w:rsidRDefault="00977770" w:rsidP="00977770">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977770" w:rsidRPr="000F28DF" w:rsidRDefault="00977770" w:rsidP="00977770">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977770" w:rsidRDefault="00977770" w:rsidP="00977770">
            <w:pPr>
              <w:pStyle w:val="TAL"/>
              <w:keepNext w:val="0"/>
              <w:keepLines w:val="0"/>
              <w:rPr>
                <w:sz w:val="16"/>
                <w:szCs w:val="16"/>
              </w:rPr>
            </w:pPr>
            <w:r>
              <w:rPr>
                <w:sz w:val="16"/>
                <w:szCs w:val="16"/>
              </w:rPr>
              <w:t>IUT is MCVideo Client</w:t>
            </w:r>
          </w:p>
          <w:p w14:paraId="3C45C3C8" w14:textId="52BE78B7"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977770" w:rsidRPr="00BF2633" w:rsidRDefault="00977770" w:rsidP="00977770">
            <w:pPr>
              <w:pStyle w:val="TAL"/>
              <w:keepNext w:val="0"/>
              <w:keepLines w:val="0"/>
              <w:rPr>
                <w:sz w:val="16"/>
                <w:szCs w:val="16"/>
              </w:rPr>
            </w:pPr>
          </w:p>
        </w:tc>
      </w:tr>
      <w:tr w:rsidR="00977770" w:rsidRPr="00BF2633" w14:paraId="515DEDE3"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33664FC3" w14:textId="7029E7D5" w:rsidR="00977770" w:rsidRPr="000F28DF" w:rsidRDefault="00977770" w:rsidP="00977770">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977770" w:rsidRPr="000F28DF" w:rsidRDefault="00977770" w:rsidP="00977770">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977770" w:rsidRDefault="00977770" w:rsidP="00977770">
            <w:pPr>
              <w:pStyle w:val="TAL"/>
              <w:keepNext w:val="0"/>
              <w:keepLines w:val="0"/>
              <w:rPr>
                <w:sz w:val="16"/>
                <w:szCs w:val="16"/>
              </w:rPr>
            </w:pPr>
            <w:r>
              <w:rPr>
                <w:sz w:val="16"/>
                <w:szCs w:val="16"/>
              </w:rPr>
              <w:t>IUT is MCVideo Client</w:t>
            </w:r>
          </w:p>
          <w:p w14:paraId="3A018F85" w14:textId="4F268050"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977770" w:rsidRPr="00BF2633" w:rsidRDefault="00977770" w:rsidP="00977770">
            <w:pPr>
              <w:pStyle w:val="TAL"/>
              <w:keepNext w:val="0"/>
              <w:keepLines w:val="0"/>
              <w:rPr>
                <w:sz w:val="16"/>
                <w:szCs w:val="16"/>
              </w:rPr>
            </w:pPr>
          </w:p>
        </w:tc>
      </w:tr>
      <w:tr w:rsidR="00977770" w:rsidRPr="00BF2633" w14:paraId="5B01CEB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CCC9E4D" w14:textId="1315691D" w:rsidR="00977770" w:rsidRPr="000F28DF" w:rsidRDefault="00977770" w:rsidP="00977770">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977770" w:rsidRPr="000F28DF" w:rsidRDefault="00977770" w:rsidP="00977770">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977770" w:rsidRDefault="00977770" w:rsidP="00977770">
            <w:pPr>
              <w:pStyle w:val="TAL"/>
              <w:keepNext w:val="0"/>
              <w:keepLines w:val="0"/>
              <w:rPr>
                <w:sz w:val="16"/>
                <w:szCs w:val="16"/>
              </w:rPr>
            </w:pPr>
            <w:r>
              <w:rPr>
                <w:sz w:val="16"/>
                <w:szCs w:val="16"/>
              </w:rPr>
              <w:t>IUT is MCVideo Client</w:t>
            </w:r>
          </w:p>
          <w:p w14:paraId="6EB0E81C" w14:textId="25028F47"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977770" w:rsidRPr="00BF2633" w:rsidRDefault="00977770" w:rsidP="00977770">
            <w:pPr>
              <w:pStyle w:val="TAL"/>
              <w:keepNext w:val="0"/>
              <w:keepLines w:val="0"/>
              <w:rPr>
                <w:sz w:val="16"/>
                <w:szCs w:val="16"/>
              </w:rPr>
            </w:pPr>
          </w:p>
        </w:tc>
      </w:tr>
      <w:tr w:rsidR="00977770" w:rsidRPr="00BF2633" w14:paraId="20A05FEB"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141EA0C7" w14:textId="6E3F5A13" w:rsidR="00977770" w:rsidRPr="000F28DF" w:rsidRDefault="00977770" w:rsidP="00977770">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977770" w:rsidRPr="000F28DF" w:rsidRDefault="00977770" w:rsidP="00977770">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977770" w:rsidRPr="00BF2633" w:rsidRDefault="00977770" w:rsidP="00977770">
            <w:pPr>
              <w:pStyle w:val="TAL"/>
              <w:keepNext w:val="0"/>
              <w:keepLines w:val="0"/>
              <w:rPr>
                <w:sz w:val="16"/>
                <w:szCs w:val="16"/>
              </w:rPr>
            </w:pPr>
          </w:p>
        </w:tc>
      </w:tr>
      <w:tr w:rsidR="00977770" w:rsidRPr="00BF2633" w14:paraId="0CED8B6A"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935BF4E" w14:textId="45DF150E" w:rsidR="00977770" w:rsidRPr="000F28DF" w:rsidRDefault="00977770" w:rsidP="00977770">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977770" w:rsidRPr="000F28DF" w:rsidRDefault="00977770" w:rsidP="00977770">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977770" w:rsidRDefault="00977770" w:rsidP="00977770">
            <w:pPr>
              <w:pStyle w:val="TAL"/>
              <w:keepNext w:val="0"/>
              <w:keepLines w:val="0"/>
              <w:rPr>
                <w:sz w:val="16"/>
                <w:szCs w:val="16"/>
              </w:rPr>
            </w:pPr>
            <w:r>
              <w:rPr>
                <w:sz w:val="16"/>
                <w:szCs w:val="16"/>
              </w:rPr>
              <w:t>IUT is MCVideo Client</w:t>
            </w:r>
          </w:p>
          <w:p w14:paraId="3E9B43AF" w14:textId="42DE59BF"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977770" w:rsidRPr="00BF2633" w:rsidRDefault="00977770" w:rsidP="00977770">
            <w:pPr>
              <w:pStyle w:val="TAL"/>
              <w:keepNext w:val="0"/>
              <w:keepLines w:val="0"/>
              <w:rPr>
                <w:sz w:val="16"/>
                <w:szCs w:val="16"/>
              </w:rPr>
            </w:pPr>
          </w:p>
        </w:tc>
      </w:tr>
      <w:tr w:rsidR="00977770" w:rsidRPr="00BF2633" w14:paraId="29F107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49AE537" w14:textId="6725D950" w:rsidR="00977770" w:rsidRPr="000F28DF" w:rsidRDefault="00977770" w:rsidP="00977770">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977770" w:rsidRPr="000F28DF" w:rsidRDefault="00977770" w:rsidP="00977770">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977770" w:rsidRDefault="00977770" w:rsidP="00977770">
            <w:pPr>
              <w:pStyle w:val="TAL"/>
              <w:keepNext w:val="0"/>
              <w:keepLines w:val="0"/>
              <w:rPr>
                <w:sz w:val="16"/>
                <w:szCs w:val="16"/>
              </w:rPr>
            </w:pPr>
            <w:r>
              <w:rPr>
                <w:sz w:val="16"/>
                <w:szCs w:val="16"/>
              </w:rPr>
              <w:t>IUT is MCVideo Client</w:t>
            </w:r>
          </w:p>
          <w:p w14:paraId="5A997561" w14:textId="5F5926ED"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977770" w:rsidRPr="00BF2633" w:rsidRDefault="00977770" w:rsidP="00977770">
            <w:pPr>
              <w:pStyle w:val="TAL"/>
              <w:keepNext w:val="0"/>
              <w:keepLines w:val="0"/>
              <w:rPr>
                <w:sz w:val="16"/>
                <w:szCs w:val="16"/>
              </w:rPr>
            </w:pPr>
          </w:p>
        </w:tc>
      </w:tr>
      <w:tr w:rsidR="00977770" w:rsidRPr="00BF2633" w14:paraId="01D3B837"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26119362" w14:textId="7A3742A3" w:rsidR="00977770" w:rsidRPr="000F28DF" w:rsidRDefault="00977770" w:rsidP="00977770">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977770" w:rsidRPr="000F28DF" w:rsidRDefault="00977770" w:rsidP="00977770">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977770" w:rsidRPr="00BF2633" w:rsidRDefault="00977770" w:rsidP="00977770">
            <w:pPr>
              <w:pStyle w:val="TAL"/>
              <w:keepNext w:val="0"/>
              <w:keepLines w:val="0"/>
              <w:rPr>
                <w:sz w:val="16"/>
                <w:szCs w:val="16"/>
              </w:rPr>
            </w:pPr>
          </w:p>
        </w:tc>
      </w:tr>
      <w:tr w:rsidR="00977770" w:rsidRPr="00BF2633" w14:paraId="15CDE85D"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D37CE6A" w14:textId="03FD9143" w:rsidR="00977770" w:rsidRPr="000F28DF" w:rsidRDefault="00977770" w:rsidP="00977770">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977770" w:rsidRPr="000F28DF" w:rsidRDefault="00977770" w:rsidP="00977770">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977770" w:rsidRDefault="00977770" w:rsidP="00977770">
            <w:pPr>
              <w:pStyle w:val="TAL"/>
              <w:keepNext w:val="0"/>
              <w:keepLines w:val="0"/>
              <w:rPr>
                <w:sz w:val="16"/>
                <w:szCs w:val="16"/>
              </w:rPr>
            </w:pPr>
            <w:r>
              <w:rPr>
                <w:sz w:val="16"/>
                <w:szCs w:val="16"/>
              </w:rPr>
              <w:t>IUT is MCVideo Client</w:t>
            </w:r>
          </w:p>
          <w:p w14:paraId="3E13DA7E" w14:textId="6EF9C6B3"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977770" w:rsidRPr="00BF2633" w:rsidRDefault="00977770" w:rsidP="00977770">
            <w:pPr>
              <w:pStyle w:val="TAL"/>
              <w:keepNext w:val="0"/>
              <w:keepLines w:val="0"/>
              <w:rPr>
                <w:sz w:val="16"/>
                <w:szCs w:val="16"/>
              </w:rPr>
            </w:pPr>
          </w:p>
        </w:tc>
      </w:tr>
      <w:tr w:rsidR="00977770" w:rsidRPr="00BF2633" w14:paraId="62EC2D95"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389C4F6" w14:textId="7F48A341" w:rsidR="00977770" w:rsidRPr="000F28DF" w:rsidRDefault="00977770" w:rsidP="00977770">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977770" w:rsidRPr="000F28DF" w:rsidRDefault="00977770" w:rsidP="00977770">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977770" w:rsidRDefault="00977770" w:rsidP="00977770">
            <w:pPr>
              <w:pStyle w:val="TAL"/>
              <w:keepNext w:val="0"/>
              <w:keepLines w:val="0"/>
              <w:rPr>
                <w:sz w:val="16"/>
                <w:szCs w:val="16"/>
              </w:rPr>
            </w:pPr>
            <w:r>
              <w:rPr>
                <w:sz w:val="16"/>
                <w:szCs w:val="16"/>
              </w:rPr>
              <w:t>IUT is MCVideo Client</w:t>
            </w:r>
          </w:p>
          <w:p w14:paraId="25417FC4" w14:textId="5CDCD53C"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977770" w:rsidRPr="00BF2633" w:rsidRDefault="00977770" w:rsidP="00977770">
            <w:pPr>
              <w:pStyle w:val="TAL"/>
              <w:keepNext w:val="0"/>
              <w:keepLines w:val="0"/>
              <w:rPr>
                <w:sz w:val="16"/>
                <w:szCs w:val="16"/>
              </w:rPr>
            </w:pPr>
          </w:p>
        </w:tc>
      </w:tr>
      <w:tr w:rsidR="00977770" w:rsidRPr="00BF2633" w14:paraId="2EC20F00"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9D6E7AC" w14:textId="1EED3F75" w:rsidR="00977770" w:rsidRPr="000F28DF" w:rsidRDefault="00977770" w:rsidP="00977770">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977770" w:rsidRPr="000F28DF" w:rsidRDefault="00977770" w:rsidP="00977770">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977770" w:rsidRDefault="00977770" w:rsidP="00977770">
            <w:pPr>
              <w:pStyle w:val="TAL"/>
              <w:keepNext w:val="0"/>
              <w:keepLines w:val="0"/>
              <w:rPr>
                <w:sz w:val="16"/>
                <w:szCs w:val="16"/>
              </w:rPr>
            </w:pPr>
            <w:r>
              <w:rPr>
                <w:sz w:val="16"/>
                <w:szCs w:val="16"/>
              </w:rPr>
              <w:t>IUT is MCVideo Client</w:t>
            </w:r>
          </w:p>
          <w:p w14:paraId="75A3CB89" w14:textId="52B4E064"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977770" w:rsidRPr="00BF2633" w:rsidRDefault="00977770" w:rsidP="00977770">
            <w:pPr>
              <w:pStyle w:val="TAL"/>
              <w:keepNext w:val="0"/>
              <w:keepLines w:val="0"/>
              <w:rPr>
                <w:sz w:val="16"/>
                <w:szCs w:val="16"/>
              </w:rPr>
            </w:pPr>
          </w:p>
        </w:tc>
      </w:tr>
      <w:tr w:rsidR="00977770" w:rsidRPr="00BF2633" w14:paraId="4A54DFB4"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70CE4534" w14:textId="636D9501" w:rsidR="00977770" w:rsidRPr="000F28DF" w:rsidRDefault="00977770" w:rsidP="00977770">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977770" w:rsidRPr="000F28DF" w:rsidRDefault="00977770" w:rsidP="00977770">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977770" w:rsidRDefault="00977770" w:rsidP="00977770">
            <w:pPr>
              <w:pStyle w:val="TAL"/>
              <w:keepNext w:val="0"/>
              <w:keepLines w:val="0"/>
              <w:rPr>
                <w:sz w:val="16"/>
                <w:szCs w:val="16"/>
              </w:rPr>
            </w:pPr>
            <w:r>
              <w:rPr>
                <w:sz w:val="16"/>
                <w:szCs w:val="16"/>
              </w:rPr>
              <w:t>IUT is MCVideo Client</w:t>
            </w:r>
          </w:p>
          <w:p w14:paraId="37060155" w14:textId="78F2011B"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977770" w:rsidRPr="00BF2633" w:rsidRDefault="00977770" w:rsidP="00977770">
            <w:pPr>
              <w:pStyle w:val="TAL"/>
              <w:keepNext w:val="0"/>
              <w:keepLines w:val="0"/>
              <w:rPr>
                <w:sz w:val="16"/>
                <w:szCs w:val="16"/>
              </w:rPr>
            </w:pPr>
          </w:p>
        </w:tc>
      </w:tr>
      <w:tr w:rsidR="00977770" w:rsidRPr="00BF2633" w14:paraId="4732806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67A3C072" w14:textId="77216E67" w:rsidR="00977770" w:rsidRPr="000F28DF" w:rsidRDefault="00977770" w:rsidP="00977770">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977770" w:rsidRPr="000F28DF" w:rsidRDefault="00977770" w:rsidP="00977770">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977770" w:rsidRPr="00BF2633" w:rsidRDefault="00977770" w:rsidP="00977770">
            <w:pPr>
              <w:pStyle w:val="TAL"/>
              <w:keepNext w:val="0"/>
              <w:keepLines w:val="0"/>
              <w:rPr>
                <w:sz w:val="16"/>
                <w:szCs w:val="16"/>
              </w:rPr>
            </w:pPr>
          </w:p>
        </w:tc>
      </w:tr>
      <w:tr w:rsidR="00977770" w:rsidRPr="00BF2633" w14:paraId="441C491C"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221C6F08" w14:textId="75A4DF4D" w:rsidR="00977770" w:rsidRPr="000F28DF" w:rsidRDefault="00977770" w:rsidP="00977770">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977770" w:rsidRPr="000F28DF" w:rsidRDefault="00977770" w:rsidP="00977770">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977770" w:rsidRDefault="00977770" w:rsidP="00977770">
            <w:pPr>
              <w:pStyle w:val="TAL"/>
              <w:keepNext w:val="0"/>
              <w:keepLines w:val="0"/>
              <w:rPr>
                <w:sz w:val="16"/>
                <w:szCs w:val="16"/>
              </w:rPr>
            </w:pPr>
            <w:r>
              <w:rPr>
                <w:sz w:val="16"/>
                <w:szCs w:val="16"/>
              </w:rPr>
              <w:t>IUT is MCVideo Client</w:t>
            </w:r>
          </w:p>
          <w:p w14:paraId="6B1AF2A9" w14:textId="5211FD95"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977770" w:rsidRPr="00BF2633" w:rsidRDefault="00977770" w:rsidP="00977770">
            <w:pPr>
              <w:pStyle w:val="TAL"/>
              <w:keepNext w:val="0"/>
              <w:keepLines w:val="0"/>
              <w:rPr>
                <w:sz w:val="16"/>
                <w:szCs w:val="16"/>
              </w:rPr>
            </w:pPr>
          </w:p>
        </w:tc>
      </w:tr>
      <w:tr w:rsidR="00977770" w:rsidRPr="00BF2633" w14:paraId="657CC422" w14:textId="77777777" w:rsidTr="00977770">
        <w:trPr>
          <w:jc w:val="center"/>
        </w:trPr>
        <w:tc>
          <w:tcPr>
            <w:tcW w:w="1124" w:type="dxa"/>
            <w:tcBorders>
              <w:top w:val="single" w:sz="4" w:space="0" w:color="auto"/>
              <w:left w:val="single" w:sz="4" w:space="0" w:color="auto"/>
              <w:bottom w:val="single" w:sz="4" w:space="0" w:color="auto"/>
              <w:right w:val="single" w:sz="4" w:space="0" w:color="auto"/>
            </w:tcBorders>
          </w:tcPr>
          <w:p w14:paraId="52967364" w14:textId="173A1493" w:rsidR="00977770" w:rsidRPr="000F28DF" w:rsidRDefault="00977770" w:rsidP="00977770">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977770" w:rsidRPr="000F28DF" w:rsidRDefault="00977770" w:rsidP="00977770">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977770" w:rsidRDefault="00977770" w:rsidP="00977770">
            <w:pPr>
              <w:pStyle w:val="TAL"/>
              <w:keepNext w:val="0"/>
              <w:keepLines w:val="0"/>
              <w:rPr>
                <w:sz w:val="16"/>
                <w:szCs w:val="16"/>
              </w:rPr>
            </w:pPr>
            <w:r>
              <w:rPr>
                <w:sz w:val="16"/>
                <w:szCs w:val="16"/>
              </w:rPr>
              <w:t>IUT is MCVideo Client</w:t>
            </w:r>
          </w:p>
          <w:p w14:paraId="43FD50FB" w14:textId="0EC8FB98" w:rsidR="00977770" w:rsidRPr="00BF2633" w:rsidRDefault="00977770" w:rsidP="00977770">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977770" w:rsidRPr="00BF2633" w:rsidRDefault="00977770" w:rsidP="00977770">
            <w:pPr>
              <w:pStyle w:val="TAL"/>
              <w:keepNext w:val="0"/>
              <w:keepLines w:val="0"/>
              <w:rPr>
                <w:sz w:val="16"/>
                <w:szCs w:val="16"/>
              </w:rPr>
            </w:pPr>
          </w:p>
        </w:tc>
      </w:tr>
      <w:tr w:rsidR="00977770" w:rsidRPr="00BF2633" w14:paraId="35E0DE5B" w14:textId="77777777" w:rsidTr="00977770">
        <w:trPr>
          <w:jc w:val="center"/>
        </w:trPr>
        <w:tc>
          <w:tcPr>
            <w:tcW w:w="14371" w:type="dxa"/>
            <w:gridSpan w:val="8"/>
            <w:tcBorders>
              <w:top w:val="single" w:sz="4" w:space="0" w:color="auto"/>
              <w:left w:val="single" w:sz="4" w:space="0" w:color="auto"/>
              <w:bottom w:val="single" w:sz="4" w:space="0" w:color="auto"/>
              <w:right w:val="single" w:sz="4" w:space="0" w:color="auto"/>
            </w:tcBorders>
          </w:tcPr>
          <w:p w14:paraId="40AFDDE8" w14:textId="184FCFD3" w:rsidR="00977770" w:rsidRPr="00BF2633" w:rsidRDefault="00977770" w:rsidP="00977770">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B341A1">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B341A1">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2B679E" w:rsidRPr="00BF2633" w14:paraId="7F109CA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2B679E" w:rsidRPr="00BF2633" w:rsidRDefault="002B679E" w:rsidP="002B679E">
            <w:pPr>
              <w:pStyle w:val="TAL"/>
              <w:rPr>
                <w:sz w:val="16"/>
                <w:szCs w:val="16"/>
              </w:rPr>
            </w:pPr>
          </w:p>
        </w:tc>
      </w:tr>
      <w:tr w:rsidR="002B679E" w:rsidRPr="00BF2633" w14:paraId="11220C6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2B679E" w:rsidRPr="00BF2633" w:rsidRDefault="002B679E" w:rsidP="002B679E">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2B679E" w:rsidRPr="00BF2633" w:rsidRDefault="002B679E" w:rsidP="002B679E">
            <w:pPr>
              <w:pStyle w:val="TAL"/>
              <w:rPr>
                <w:sz w:val="16"/>
                <w:szCs w:val="16"/>
              </w:rPr>
            </w:pPr>
          </w:p>
        </w:tc>
      </w:tr>
      <w:tr w:rsidR="002B679E" w:rsidRPr="00BF2633" w14:paraId="69C6D46F"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2B679E" w:rsidRPr="00BF2633" w:rsidRDefault="002B679E" w:rsidP="002B679E">
            <w:pPr>
              <w:pStyle w:val="TAL"/>
              <w:rPr>
                <w:sz w:val="16"/>
                <w:szCs w:val="16"/>
              </w:rPr>
            </w:pPr>
          </w:p>
        </w:tc>
      </w:tr>
      <w:tr w:rsidR="002B679E" w:rsidRPr="00BF2633" w14:paraId="06E76CB4"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2B679E" w:rsidRPr="00BF2633" w:rsidRDefault="002B679E" w:rsidP="002B679E">
            <w:pPr>
              <w:pStyle w:val="TAL"/>
              <w:rPr>
                <w:sz w:val="16"/>
                <w:szCs w:val="16"/>
              </w:rPr>
            </w:pPr>
          </w:p>
        </w:tc>
      </w:tr>
      <w:tr w:rsidR="002B679E" w:rsidRPr="00BF2633" w14:paraId="1FE79D33"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2B679E" w:rsidRPr="00BF2633" w:rsidRDefault="002B679E" w:rsidP="002B679E">
            <w:pPr>
              <w:pStyle w:val="TAL"/>
              <w:rPr>
                <w:sz w:val="16"/>
                <w:szCs w:val="16"/>
              </w:rPr>
            </w:pPr>
          </w:p>
        </w:tc>
      </w:tr>
      <w:tr w:rsidR="002B679E" w:rsidRPr="00BF2633" w14:paraId="596B564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2B679E" w:rsidRPr="00BF2633" w:rsidRDefault="002B679E" w:rsidP="002B679E">
            <w:pPr>
              <w:pStyle w:val="TAL"/>
              <w:rPr>
                <w:sz w:val="16"/>
                <w:szCs w:val="16"/>
              </w:rPr>
            </w:pPr>
          </w:p>
        </w:tc>
      </w:tr>
      <w:tr w:rsidR="002B679E" w:rsidRPr="00BF2633" w14:paraId="6DDE3A5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2B679E" w:rsidRPr="00BF2633" w:rsidRDefault="002B679E" w:rsidP="002B679E">
            <w:pPr>
              <w:pStyle w:val="TAL"/>
              <w:rPr>
                <w:sz w:val="16"/>
                <w:szCs w:val="16"/>
              </w:rPr>
            </w:pPr>
          </w:p>
        </w:tc>
      </w:tr>
      <w:tr w:rsidR="002B679E" w:rsidRPr="00BF2633" w14:paraId="5C57B0F1"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2B679E" w:rsidRPr="00BF2633" w:rsidRDefault="002B679E" w:rsidP="002B679E">
            <w:pPr>
              <w:pStyle w:val="TAL"/>
              <w:keepNext w:val="0"/>
              <w:keepLines w:val="0"/>
              <w:rPr>
                <w:sz w:val="16"/>
                <w:szCs w:val="16"/>
              </w:rPr>
            </w:pPr>
            <w:r w:rsidRPr="000F28DF">
              <w:rPr>
                <w:sz w:val="16"/>
                <w:szCs w:val="16"/>
              </w:rPr>
              <w:t xml:space="preserve">On-network / Short Data Service (SDS) / Standalone SDS Using Media Plane / One-to-one </w:t>
            </w:r>
            <w:r w:rsidRPr="000F28DF">
              <w:rPr>
                <w:sz w:val="16"/>
                <w:szCs w:val="16"/>
              </w:rPr>
              <w:lastRenderedPageBreak/>
              <w:t>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2B679E" w:rsidRPr="00BF2633" w:rsidRDefault="002B679E" w:rsidP="002B679E">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2B679E" w:rsidRPr="00BF2633" w:rsidRDefault="002B679E" w:rsidP="002B679E">
            <w:pPr>
              <w:pStyle w:val="TAL"/>
              <w:rPr>
                <w:sz w:val="16"/>
                <w:szCs w:val="16"/>
              </w:rPr>
            </w:pPr>
          </w:p>
        </w:tc>
      </w:tr>
      <w:tr w:rsidR="002B679E" w:rsidRPr="00BF2633" w14:paraId="4CB25873"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2B679E" w:rsidRPr="00BF2633" w:rsidRDefault="002B679E" w:rsidP="002B679E">
            <w:pPr>
              <w:pStyle w:val="TAL"/>
              <w:rPr>
                <w:sz w:val="16"/>
                <w:szCs w:val="16"/>
              </w:rPr>
            </w:pPr>
          </w:p>
        </w:tc>
      </w:tr>
      <w:tr w:rsidR="002B679E" w:rsidRPr="00BF2633" w14:paraId="21729BD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2B679E" w:rsidRPr="00BF2633" w:rsidRDefault="002B679E" w:rsidP="002B679E">
            <w:pPr>
              <w:pStyle w:val="TAL"/>
              <w:rPr>
                <w:sz w:val="16"/>
                <w:szCs w:val="16"/>
              </w:rPr>
            </w:pPr>
          </w:p>
        </w:tc>
      </w:tr>
      <w:tr w:rsidR="002B679E" w:rsidRPr="00BF2633" w14:paraId="73B6F466"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2B679E" w:rsidRPr="00BF2633" w:rsidRDefault="002B679E" w:rsidP="002B679E">
            <w:pPr>
              <w:pStyle w:val="TAL"/>
              <w:rPr>
                <w:sz w:val="16"/>
                <w:szCs w:val="16"/>
              </w:rPr>
            </w:pPr>
          </w:p>
        </w:tc>
      </w:tr>
      <w:tr w:rsidR="002B679E" w:rsidRPr="00BF2633" w14:paraId="1C8ED00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2B679E" w:rsidRPr="00BF2633" w:rsidRDefault="002B679E" w:rsidP="002B679E">
            <w:pPr>
              <w:pStyle w:val="TAL"/>
              <w:rPr>
                <w:sz w:val="16"/>
                <w:szCs w:val="16"/>
              </w:rPr>
            </w:pPr>
          </w:p>
        </w:tc>
      </w:tr>
      <w:tr w:rsidR="002B679E" w:rsidRPr="00BF2633" w14:paraId="5770CF4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2B679E" w:rsidRPr="00BF2633" w:rsidRDefault="002B679E" w:rsidP="002B679E">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2B679E" w:rsidRPr="00BF2633" w:rsidRDefault="002B679E" w:rsidP="002B679E">
            <w:pPr>
              <w:pStyle w:val="TAL"/>
              <w:rPr>
                <w:sz w:val="16"/>
                <w:szCs w:val="16"/>
              </w:rPr>
            </w:pPr>
          </w:p>
        </w:tc>
      </w:tr>
      <w:tr w:rsidR="002B679E" w:rsidRPr="00BF2633" w14:paraId="41F68EE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2B679E" w:rsidRPr="00BF2633" w:rsidRDefault="002B679E" w:rsidP="002B679E">
            <w:pPr>
              <w:pStyle w:val="TAL"/>
              <w:rPr>
                <w:sz w:val="16"/>
                <w:szCs w:val="16"/>
              </w:rPr>
            </w:pPr>
          </w:p>
        </w:tc>
      </w:tr>
      <w:tr w:rsidR="002B679E" w:rsidRPr="000F28DF" w14:paraId="6609B00B"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2B679E" w:rsidRPr="000F28DF" w:rsidRDefault="002B679E" w:rsidP="002B679E">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2B679E" w:rsidRPr="000F28DF" w:rsidRDefault="002B679E" w:rsidP="002B679E">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2B679E" w:rsidRPr="000F28DF" w:rsidRDefault="002B679E" w:rsidP="002B679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2B679E" w:rsidRPr="000F28DF" w:rsidRDefault="002B679E" w:rsidP="002B679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2B679E" w:rsidRPr="000F28DF" w:rsidRDefault="002B679E" w:rsidP="002B679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2B679E" w:rsidRPr="000F28DF" w:rsidRDefault="002B679E" w:rsidP="002B679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2B679E" w:rsidRPr="000F28DF" w:rsidRDefault="002B679E" w:rsidP="002B679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2B679E" w:rsidRPr="000F28DF" w:rsidRDefault="002B679E" w:rsidP="002B679E">
            <w:pPr>
              <w:pStyle w:val="TAL"/>
              <w:rPr>
                <w:b/>
                <w:sz w:val="16"/>
                <w:szCs w:val="16"/>
              </w:rPr>
            </w:pPr>
          </w:p>
        </w:tc>
      </w:tr>
      <w:tr w:rsidR="002B679E" w:rsidRPr="000D2F0E" w14:paraId="1BB9D90B"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2B679E" w:rsidRPr="000D2F0E" w:rsidRDefault="002B679E" w:rsidP="002B679E">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2B679E" w:rsidRPr="000D2F0E" w:rsidRDefault="002B679E" w:rsidP="002B679E">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2B679E" w:rsidRPr="000D2F0E" w:rsidRDefault="002B679E" w:rsidP="002B679E">
            <w:pPr>
              <w:pStyle w:val="TAL"/>
              <w:rPr>
                <w:sz w:val="16"/>
                <w:szCs w:val="16"/>
              </w:rPr>
            </w:pPr>
          </w:p>
        </w:tc>
      </w:tr>
      <w:tr w:rsidR="002B679E" w:rsidRPr="000D2F0E" w14:paraId="19CA364B"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2B679E" w:rsidRPr="000D2F0E" w:rsidRDefault="002B679E" w:rsidP="002B679E">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2B679E" w:rsidRPr="000D2F0E" w:rsidRDefault="002B679E" w:rsidP="002B679E">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2B679E" w:rsidRPr="000D2F0E" w:rsidRDefault="002B679E" w:rsidP="002B679E">
            <w:pPr>
              <w:pStyle w:val="TAL"/>
              <w:rPr>
                <w:sz w:val="16"/>
                <w:szCs w:val="16"/>
              </w:rPr>
            </w:pPr>
          </w:p>
        </w:tc>
      </w:tr>
      <w:tr w:rsidR="002B679E" w:rsidRPr="000D2F0E" w14:paraId="49D5EE5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2B679E" w:rsidRPr="000D2F0E" w:rsidRDefault="002B679E" w:rsidP="002B679E">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2B679E" w:rsidRPr="000D2F0E" w:rsidRDefault="002B679E" w:rsidP="002B679E">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2B679E" w:rsidRPr="000D2F0E" w:rsidRDefault="002B679E" w:rsidP="002B679E">
            <w:pPr>
              <w:pStyle w:val="TAL"/>
              <w:rPr>
                <w:sz w:val="16"/>
                <w:szCs w:val="16"/>
              </w:rPr>
            </w:pPr>
          </w:p>
        </w:tc>
      </w:tr>
      <w:tr w:rsidR="002B679E" w:rsidRPr="000D2F0E" w14:paraId="50AD5866"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2B679E" w:rsidRPr="000D2F0E" w:rsidRDefault="002B679E" w:rsidP="002B679E">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2B679E" w:rsidRPr="000D2F0E" w:rsidRDefault="002B679E" w:rsidP="002B679E">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2B679E" w:rsidRPr="000D2F0E" w:rsidRDefault="002B679E" w:rsidP="002B679E">
            <w:pPr>
              <w:pStyle w:val="TAL"/>
              <w:rPr>
                <w:sz w:val="16"/>
                <w:szCs w:val="16"/>
              </w:rPr>
            </w:pPr>
          </w:p>
        </w:tc>
      </w:tr>
      <w:tr w:rsidR="002B679E" w:rsidRPr="000D2F0E" w14:paraId="51AAD9F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2B679E" w:rsidRPr="000D2F0E" w:rsidRDefault="002B679E" w:rsidP="002B679E">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2B679E" w:rsidRPr="000D2F0E" w:rsidRDefault="002B679E" w:rsidP="002B679E">
            <w:pPr>
              <w:pStyle w:val="TAL"/>
              <w:keepNext w:val="0"/>
              <w:keepLines w:val="0"/>
              <w:rPr>
                <w:sz w:val="16"/>
                <w:szCs w:val="16"/>
              </w:rPr>
            </w:pPr>
            <w:r w:rsidRPr="000F28DF">
              <w:rPr>
                <w:sz w:val="16"/>
                <w:szCs w:val="16"/>
              </w:rPr>
              <w:t xml:space="preserve">On-network / File Distribution (FD) / FD Using HTTP / One-to-one Standalone FD / Mandatory </w:t>
            </w:r>
            <w:r w:rsidRPr="000F28DF">
              <w:rPr>
                <w:sz w:val="16"/>
                <w:szCs w:val="16"/>
              </w:rPr>
              <w:lastRenderedPageBreak/>
              <w:t>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2B679E" w:rsidRPr="000D2F0E" w:rsidRDefault="002B679E" w:rsidP="002B679E">
            <w:pPr>
              <w:pStyle w:val="TAC"/>
              <w:rPr>
                <w:sz w:val="16"/>
                <w:szCs w:val="16"/>
              </w:rPr>
            </w:pPr>
            <w:r w:rsidRPr="000D2F0E">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2B679E" w:rsidRPr="000D2F0E" w:rsidRDefault="002B679E" w:rsidP="002B679E">
            <w:pPr>
              <w:pStyle w:val="TAL"/>
              <w:rPr>
                <w:sz w:val="16"/>
                <w:szCs w:val="16"/>
              </w:rPr>
            </w:pPr>
          </w:p>
        </w:tc>
      </w:tr>
      <w:tr w:rsidR="002B679E" w:rsidRPr="000D2F0E" w14:paraId="220F30C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2B679E" w:rsidRPr="000D2F0E" w:rsidRDefault="002B679E" w:rsidP="002B679E">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2B679E" w:rsidRPr="000D2F0E" w:rsidRDefault="002B679E" w:rsidP="002B679E">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2B679E" w:rsidRPr="000D2F0E" w:rsidRDefault="002B679E" w:rsidP="002B679E">
            <w:pPr>
              <w:pStyle w:val="TAL"/>
              <w:rPr>
                <w:sz w:val="16"/>
                <w:szCs w:val="16"/>
              </w:rPr>
            </w:pPr>
          </w:p>
        </w:tc>
      </w:tr>
      <w:tr w:rsidR="002B679E" w:rsidRPr="000D2F0E" w14:paraId="33B90BCD"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2B679E" w:rsidRPr="000D2F0E" w:rsidRDefault="002B679E" w:rsidP="002B679E">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2B679E" w:rsidRPr="000D2F0E" w:rsidRDefault="002B679E" w:rsidP="002B679E">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2B679E" w:rsidRPr="000D2F0E" w:rsidRDefault="002B679E" w:rsidP="002B679E">
            <w:pPr>
              <w:pStyle w:val="TAL"/>
              <w:rPr>
                <w:sz w:val="16"/>
                <w:szCs w:val="16"/>
              </w:rPr>
            </w:pPr>
          </w:p>
        </w:tc>
      </w:tr>
      <w:tr w:rsidR="002B679E" w:rsidRPr="000D2F0E" w14:paraId="785386B0"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2B679E" w:rsidRPr="000D2F0E" w:rsidRDefault="002B679E" w:rsidP="002B679E">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2B679E" w:rsidRPr="000D2F0E" w:rsidRDefault="002B679E" w:rsidP="002B679E">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2B679E" w:rsidRPr="000D2F0E" w:rsidRDefault="002B679E" w:rsidP="002B679E">
            <w:pPr>
              <w:pStyle w:val="TAL"/>
              <w:rPr>
                <w:sz w:val="16"/>
                <w:szCs w:val="16"/>
              </w:rPr>
            </w:pPr>
          </w:p>
        </w:tc>
      </w:tr>
      <w:tr w:rsidR="002B679E" w:rsidRPr="000D2F0E" w14:paraId="5853A831"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2B679E" w:rsidRPr="000D2F0E" w:rsidRDefault="002B679E" w:rsidP="002B679E">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2B679E" w:rsidRPr="000D2F0E" w:rsidRDefault="002B679E" w:rsidP="002B679E">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2B679E" w:rsidRPr="000D2F0E" w:rsidRDefault="002B679E" w:rsidP="002B679E">
            <w:pPr>
              <w:pStyle w:val="TAL"/>
              <w:rPr>
                <w:sz w:val="16"/>
                <w:szCs w:val="16"/>
              </w:rPr>
            </w:pPr>
          </w:p>
        </w:tc>
      </w:tr>
      <w:tr w:rsidR="002B679E" w:rsidRPr="000D2F0E" w14:paraId="217B183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2B679E" w:rsidRPr="000D2F0E" w:rsidRDefault="002B679E" w:rsidP="002B679E">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2B679E" w:rsidRPr="000D2F0E" w:rsidRDefault="002B679E" w:rsidP="002B679E">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2B679E" w:rsidRPr="000D2F0E" w:rsidRDefault="002B679E" w:rsidP="002B679E">
            <w:pPr>
              <w:pStyle w:val="TAL"/>
              <w:rPr>
                <w:sz w:val="16"/>
                <w:szCs w:val="16"/>
              </w:rPr>
            </w:pPr>
          </w:p>
        </w:tc>
      </w:tr>
      <w:tr w:rsidR="002B679E" w:rsidRPr="000D2F0E" w14:paraId="2B11B89C"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2B679E" w:rsidRPr="000D2F0E" w:rsidRDefault="002B679E" w:rsidP="002B679E">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2B679E" w:rsidRPr="000D2F0E" w:rsidRDefault="002B679E" w:rsidP="002B679E">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2B679E" w:rsidRPr="000D2F0E" w:rsidRDefault="002B679E" w:rsidP="002B679E">
            <w:pPr>
              <w:pStyle w:val="TAL"/>
              <w:rPr>
                <w:sz w:val="16"/>
                <w:szCs w:val="16"/>
              </w:rPr>
            </w:pPr>
          </w:p>
        </w:tc>
      </w:tr>
      <w:tr w:rsidR="002B679E" w:rsidRPr="000D2F0E" w14:paraId="751BD5C9"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2B679E" w:rsidRPr="000D2F0E" w:rsidRDefault="002B679E" w:rsidP="002B679E">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2B679E" w:rsidRPr="000D2F0E" w:rsidRDefault="002B679E" w:rsidP="002B679E">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2B679E" w:rsidRPr="000D2F0E" w:rsidRDefault="002B679E" w:rsidP="002B679E">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2B679E" w:rsidRPr="000D2F0E" w:rsidRDefault="002B679E" w:rsidP="002B679E">
            <w:pPr>
              <w:pStyle w:val="TAL"/>
              <w:rPr>
                <w:sz w:val="16"/>
                <w:szCs w:val="16"/>
              </w:rPr>
            </w:pPr>
          </w:p>
        </w:tc>
      </w:tr>
      <w:tr w:rsidR="002B679E" w14:paraId="3DBBD8B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2B679E" w:rsidRDefault="002B679E" w:rsidP="002B679E">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2B679E" w:rsidRDefault="002B679E" w:rsidP="002B679E">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2B679E" w:rsidRDefault="002B679E" w:rsidP="002B679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2B679E" w:rsidRDefault="002B679E" w:rsidP="002B679E">
            <w:pPr>
              <w:pStyle w:val="TAL"/>
              <w:rPr>
                <w:sz w:val="16"/>
                <w:szCs w:val="16"/>
              </w:rPr>
            </w:pPr>
          </w:p>
        </w:tc>
      </w:tr>
      <w:tr w:rsidR="002B679E" w14:paraId="28827DC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2B679E" w:rsidRPr="008E5449" w:rsidRDefault="002B679E" w:rsidP="002B679E">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2B679E" w:rsidRPr="008E5449" w:rsidRDefault="002B679E" w:rsidP="002B679E">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2B679E" w:rsidRPr="00634126"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2B679E" w:rsidRPr="00634126"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2B679E" w:rsidRPr="00634126"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2B679E" w:rsidRPr="00634126"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2B679E" w:rsidRPr="00634126"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2B679E" w:rsidRPr="00634126" w:rsidRDefault="002B679E" w:rsidP="002B679E">
            <w:pPr>
              <w:pStyle w:val="TAL"/>
              <w:rPr>
                <w:sz w:val="16"/>
                <w:szCs w:val="16"/>
              </w:rPr>
            </w:pPr>
          </w:p>
        </w:tc>
      </w:tr>
      <w:tr w:rsidR="002B679E" w14:paraId="0CABE07C"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2B679E" w:rsidRDefault="002B679E" w:rsidP="002B679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2B679E" w:rsidRDefault="002B679E" w:rsidP="002B679E">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2B679E" w:rsidRDefault="002B679E" w:rsidP="002B679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2B679E" w:rsidRDefault="002B679E" w:rsidP="002B679E">
            <w:pPr>
              <w:pStyle w:val="TAL"/>
              <w:rPr>
                <w:sz w:val="16"/>
                <w:szCs w:val="16"/>
              </w:rPr>
            </w:pPr>
          </w:p>
        </w:tc>
      </w:tr>
      <w:tr w:rsidR="002B679E" w14:paraId="3A885BF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2B679E" w:rsidRDefault="002B679E" w:rsidP="002B679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2B679E" w:rsidRDefault="002B679E" w:rsidP="002B679E">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2B679E" w:rsidRDefault="002B679E" w:rsidP="002B679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2B679E" w:rsidRDefault="002B679E" w:rsidP="002B679E">
            <w:pPr>
              <w:pStyle w:val="TAL"/>
              <w:rPr>
                <w:sz w:val="16"/>
                <w:szCs w:val="16"/>
              </w:rPr>
            </w:pPr>
          </w:p>
        </w:tc>
      </w:tr>
      <w:tr w:rsidR="002B679E" w14:paraId="5A49C71E"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2B679E" w:rsidRDefault="002B679E" w:rsidP="002B679E">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2B679E" w:rsidRPr="009E3350" w:rsidRDefault="002B679E" w:rsidP="002B679E">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2B679E"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2B679E"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2B679E"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2B679E" w:rsidRDefault="002B679E" w:rsidP="002B679E">
            <w:pPr>
              <w:pStyle w:val="TAL"/>
              <w:rPr>
                <w:sz w:val="16"/>
                <w:szCs w:val="16"/>
              </w:rPr>
            </w:pPr>
          </w:p>
        </w:tc>
      </w:tr>
      <w:tr w:rsidR="002B679E" w14:paraId="48C1179A"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2B679E" w:rsidRDefault="002B679E" w:rsidP="002B679E">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2B679E" w:rsidRPr="009E3350" w:rsidRDefault="002B679E" w:rsidP="002B679E">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2B679E"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2B679E"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2B679E"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2B679E" w:rsidRDefault="002B679E" w:rsidP="002B679E">
            <w:pPr>
              <w:pStyle w:val="TAL"/>
              <w:rPr>
                <w:sz w:val="16"/>
                <w:szCs w:val="16"/>
              </w:rPr>
            </w:pPr>
          </w:p>
        </w:tc>
      </w:tr>
      <w:tr w:rsidR="002B679E" w14:paraId="2D4198AF"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2B679E" w:rsidRDefault="002B679E" w:rsidP="002B679E">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2B679E" w:rsidRPr="009E3350" w:rsidRDefault="002B679E" w:rsidP="002B679E">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2B679E" w:rsidRDefault="002B679E" w:rsidP="002B679E">
            <w:pPr>
              <w:pStyle w:val="TAL"/>
              <w:rPr>
                <w:sz w:val="16"/>
                <w:szCs w:val="16"/>
              </w:rPr>
            </w:pPr>
            <w:r>
              <w:rPr>
                <w:sz w:val="16"/>
                <w:szCs w:val="16"/>
              </w:rPr>
              <w:t>IUT is MCData Client</w:t>
            </w:r>
          </w:p>
          <w:p w14:paraId="53BC54BE" w14:textId="444A65E2"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2B679E" w:rsidRDefault="002B679E" w:rsidP="002B679E">
            <w:pPr>
              <w:pStyle w:val="TAL"/>
              <w:rPr>
                <w:sz w:val="16"/>
                <w:szCs w:val="16"/>
              </w:rPr>
            </w:pPr>
          </w:p>
        </w:tc>
      </w:tr>
      <w:tr w:rsidR="002B679E" w14:paraId="594B30C2"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2B679E" w:rsidRDefault="002B679E" w:rsidP="002B679E">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2B679E" w:rsidRPr="009E3350" w:rsidRDefault="002B679E" w:rsidP="002B679E">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2B679E" w:rsidRDefault="002B679E" w:rsidP="002B679E">
            <w:pPr>
              <w:pStyle w:val="TAL"/>
              <w:rPr>
                <w:sz w:val="16"/>
                <w:szCs w:val="16"/>
              </w:rPr>
            </w:pPr>
            <w:r>
              <w:rPr>
                <w:sz w:val="16"/>
                <w:szCs w:val="16"/>
              </w:rPr>
              <w:t>IUT is MCData Client</w:t>
            </w:r>
          </w:p>
          <w:p w14:paraId="68A25EB9" w14:textId="61D50DB2"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2B679E" w:rsidRDefault="002B679E" w:rsidP="002B679E">
            <w:pPr>
              <w:pStyle w:val="TAL"/>
              <w:rPr>
                <w:sz w:val="16"/>
                <w:szCs w:val="16"/>
              </w:rPr>
            </w:pPr>
          </w:p>
        </w:tc>
      </w:tr>
      <w:tr w:rsidR="002B679E" w14:paraId="6520D115"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2B679E" w:rsidRDefault="002B679E" w:rsidP="002B679E">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2B679E" w:rsidRPr="009E3350" w:rsidRDefault="002B679E" w:rsidP="002B679E">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2B679E" w:rsidRDefault="002B679E" w:rsidP="002B679E">
            <w:pPr>
              <w:pStyle w:val="TAL"/>
              <w:rPr>
                <w:sz w:val="16"/>
                <w:szCs w:val="16"/>
              </w:rPr>
            </w:pPr>
            <w:r>
              <w:rPr>
                <w:sz w:val="16"/>
                <w:szCs w:val="16"/>
              </w:rPr>
              <w:t>IUT is MCData Client</w:t>
            </w:r>
          </w:p>
          <w:p w14:paraId="7CF859B0" w14:textId="50E7EF74"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2B679E" w:rsidRDefault="002B679E" w:rsidP="002B679E">
            <w:pPr>
              <w:pStyle w:val="TAL"/>
              <w:rPr>
                <w:sz w:val="16"/>
                <w:szCs w:val="16"/>
              </w:rPr>
            </w:pPr>
          </w:p>
        </w:tc>
      </w:tr>
      <w:tr w:rsidR="002B679E" w14:paraId="288ED2C1"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2B679E" w:rsidRDefault="002B679E" w:rsidP="002B679E">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2B679E" w:rsidRPr="009E3350" w:rsidRDefault="002B679E" w:rsidP="002B679E">
            <w:pPr>
              <w:pStyle w:val="TAL"/>
              <w:keepNext w:val="0"/>
              <w:keepLines w:val="0"/>
              <w:rPr>
                <w:sz w:val="16"/>
                <w:szCs w:val="16"/>
              </w:rPr>
            </w:pPr>
            <w:r>
              <w:rPr>
                <w:sz w:val="16"/>
                <w:szCs w:val="16"/>
              </w:rPr>
              <w:t xml:space="preserve">Off-network / Short Data Service (SDS) / </w:t>
            </w:r>
            <w:r>
              <w:rPr>
                <w:sz w:val="16"/>
                <w:szCs w:val="16"/>
              </w:rPr>
              <w:lastRenderedPageBreak/>
              <w:t>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2B679E" w:rsidRDefault="002B679E" w:rsidP="002B679E">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2B679E" w:rsidRDefault="002B679E" w:rsidP="002B679E">
            <w:pPr>
              <w:pStyle w:val="TAL"/>
              <w:rPr>
                <w:sz w:val="16"/>
                <w:szCs w:val="16"/>
              </w:rPr>
            </w:pPr>
            <w:r>
              <w:rPr>
                <w:sz w:val="16"/>
                <w:szCs w:val="16"/>
              </w:rPr>
              <w:t>IUT is MCData Client</w:t>
            </w:r>
          </w:p>
          <w:p w14:paraId="147493CD" w14:textId="7889EC58" w:rsidR="002B679E" w:rsidRDefault="002B679E" w:rsidP="002B679E">
            <w:pPr>
              <w:pStyle w:val="TAL"/>
              <w:rPr>
                <w:sz w:val="16"/>
                <w:szCs w:val="16"/>
              </w:rPr>
            </w:pPr>
            <w:r>
              <w:rPr>
                <w:sz w:val="16"/>
                <w:szCs w:val="16"/>
              </w:rPr>
              <w:lastRenderedPageBreak/>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2B679E" w:rsidRDefault="002B679E" w:rsidP="002B679E">
            <w:pPr>
              <w:pStyle w:val="TAL"/>
              <w:rPr>
                <w:sz w:val="16"/>
                <w:szCs w:val="16"/>
              </w:rPr>
            </w:pPr>
          </w:p>
        </w:tc>
      </w:tr>
      <w:tr w:rsidR="002B679E" w14:paraId="57250D39"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2B679E" w:rsidRDefault="002B679E" w:rsidP="002B679E">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2B679E" w:rsidRPr="009E3350" w:rsidRDefault="002B679E" w:rsidP="002B679E">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2B679E"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2B679E"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2B679E"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2B679E" w:rsidRDefault="002B679E" w:rsidP="002B679E">
            <w:pPr>
              <w:pStyle w:val="TAL"/>
              <w:rPr>
                <w:sz w:val="16"/>
                <w:szCs w:val="16"/>
              </w:rPr>
            </w:pPr>
          </w:p>
        </w:tc>
      </w:tr>
      <w:tr w:rsidR="002B679E" w14:paraId="03CCE416"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2B679E" w:rsidRDefault="002B679E" w:rsidP="002B679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2B679E" w:rsidRPr="009E3350" w:rsidRDefault="002B679E" w:rsidP="002B679E">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2B679E" w:rsidRDefault="002B679E" w:rsidP="002B679E">
            <w:pPr>
              <w:pStyle w:val="TAL"/>
              <w:rPr>
                <w:sz w:val="16"/>
                <w:szCs w:val="16"/>
              </w:rPr>
            </w:pPr>
            <w:r>
              <w:rPr>
                <w:sz w:val="16"/>
                <w:szCs w:val="16"/>
              </w:rPr>
              <w:t>IUT is MCData Client</w:t>
            </w:r>
          </w:p>
          <w:p w14:paraId="231A74FB" w14:textId="42E5AEB5"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2B679E" w:rsidRDefault="002B679E" w:rsidP="002B679E">
            <w:pPr>
              <w:pStyle w:val="TAL"/>
              <w:rPr>
                <w:sz w:val="16"/>
                <w:szCs w:val="16"/>
              </w:rPr>
            </w:pPr>
          </w:p>
        </w:tc>
      </w:tr>
      <w:tr w:rsidR="002B679E" w14:paraId="0329E968" w14:textId="77777777" w:rsidTr="00B341A1">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2B679E" w:rsidRDefault="002B679E" w:rsidP="002B679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2B679E" w:rsidRDefault="002B679E" w:rsidP="002B679E">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2B679E" w:rsidRDefault="002B679E" w:rsidP="002B679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2B679E" w:rsidRDefault="002B679E" w:rsidP="002B679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2B679E" w:rsidRDefault="002B679E" w:rsidP="002B679E">
            <w:pPr>
              <w:pStyle w:val="TAL"/>
              <w:rPr>
                <w:sz w:val="16"/>
                <w:szCs w:val="16"/>
              </w:rPr>
            </w:pPr>
            <w:r>
              <w:rPr>
                <w:sz w:val="16"/>
                <w:szCs w:val="16"/>
              </w:rPr>
              <w:t>IUT is MCData Client</w:t>
            </w:r>
          </w:p>
          <w:p w14:paraId="183D893E" w14:textId="2D0181D8" w:rsidR="002B679E" w:rsidRDefault="002B679E" w:rsidP="002B679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2B679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2B679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2B679E" w:rsidRDefault="002B679E" w:rsidP="002B679E">
            <w:pPr>
              <w:pStyle w:val="TAL"/>
              <w:rPr>
                <w:sz w:val="16"/>
                <w:szCs w:val="16"/>
              </w:rPr>
            </w:pPr>
          </w:p>
        </w:tc>
      </w:tr>
      <w:tr w:rsidR="002B679E" w14:paraId="30A38928" w14:textId="77777777" w:rsidTr="00B341A1">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2B679E" w:rsidRDefault="002B679E" w:rsidP="002B679E">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46" w:name="OLE_LINK5"/>
      <w:bookmarkStart w:id="47" w:name="_Toc27405396"/>
      <w:bookmarkStart w:id="48" w:name="_Toc51831945"/>
      <w:bookmarkStart w:id="49" w:name="_Toc68109165"/>
      <w:bookmarkStart w:id="50" w:name="_Toc75458416"/>
      <w:bookmarkStart w:id="51" w:name="_Toc106790913"/>
      <w:r w:rsidRPr="00BF2633">
        <w:lastRenderedPageBreak/>
        <w:t>Annex A (normative):</w:t>
      </w:r>
      <w:bookmarkEnd w:id="46"/>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06790914"/>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pPr>
      <w:bookmarkStart w:id="57" w:name="_Toc27405398"/>
      <w:bookmarkStart w:id="58" w:name="_Toc51831947"/>
      <w:bookmarkStart w:id="59" w:name="_Toc68109167"/>
      <w:bookmarkStart w:id="60" w:name="_Toc75458418"/>
      <w:bookmarkStart w:id="61" w:name="_Toc106790915"/>
      <w:r w:rsidRPr="00BF2633">
        <w:t>A.1.1</w:t>
      </w:r>
      <w:r w:rsidRPr="00BF2633">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BF2633" w:rsidRDefault="004066DA" w:rsidP="004066DA">
      <w:pPr>
        <w:pStyle w:val="B10"/>
      </w:pPr>
      <w:r w:rsidRPr="00BF2633">
        <w:t>-</w:t>
      </w:r>
      <w:r w:rsidRPr="00BF2633">
        <w:tab/>
        <w:t>ICS proforma tables (for</w:t>
      </w:r>
      <w:r w:rsidR="005A4614" w:rsidRPr="00BF2633">
        <w:t xml:space="preserve"> example: Client</w:t>
      </w:r>
      <w:r w:rsidRPr="00BF2633">
        <w:t xml:space="preserve"> implementation, </w:t>
      </w:r>
      <w:r w:rsidR="005A4614" w:rsidRPr="00BF2633">
        <w:t>Server implementation</w:t>
      </w:r>
      <w:r w:rsidRPr="00BF2633">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62" w:name="_Toc27405399"/>
      <w:bookmarkStart w:id="63" w:name="_Toc51831948"/>
      <w:bookmarkStart w:id="64" w:name="_Toc68109168"/>
      <w:bookmarkStart w:id="65" w:name="_Toc75458419"/>
      <w:bookmarkStart w:id="66" w:name="_Toc106790916"/>
      <w:r w:rsidRPr="00BF2633">
        <w:t>A.1.2</w:t>
      </w:r>
      <w:r w:rsidRPr="00BF2633">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67" w:name="_Toc27405400"/>
      <w:bookmarkStart w:id="68" w:name="_Toc51831949"/>
      <w:bookmarkStart w:id="69" w:name="_Toc68109169"/>
      <w:bookmarkStart w:id="70" w:name="_Toc75458420"/>
      <w:bookmarkStart w:id="71" w:name="_Toc106790917"/>
      <w:r w:rsidRPr="00BF2633">
        <w:t>A.1.3</w:t>
      </w:r>
      <w:r w:rsidRPr="00BF2633">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06790918"/>
      <w:r w:rsidRPr="00BF2633">
        <w:t>A.2</w:t>
      </w:r>
      <w:r w:rsidRPr="00BF2633">
        <w:tab/>
        <w:t xml:space="preserve">Identification of the </w:t>
      </w:r>
      <w:r w:rsidR="005A4614" w:rsidRPr="00BF2633">
        <w:t>MCPTT Client/Server</w:t>
      </w:r>
      <w:r w:rsidRPr="00BF2633">
        <w:t xml:space="preserve"> Equipment</w:t>
      </w:r>
      <w:bookmarkEnd w:id="72"/>
      <w:bookmarkEnd w:id="73"/>
      <w:bookmarkEnd w:id="74"/>
      <w:bookmarkEnd w:id="75"/>
      <w:bookmarkEnd w:id="76"/>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7" w:name="_Toc27405402"/>
      <w:bookmarkStart w:id="78" w:name="_Toc51831951"/>
      <w:bookmarkStart w:id="79" w:name="_Toc68109171"/>
      <w:bookmarkStart w:id="80" w:name="_Toc75458422"/>
      <w:bookmarkStart w:id="81" w:name="_Toc106790919"/>
      <w:r w:rsidRPr="00BF2633">
        <w:t>A.2.1</w:t>
      </w:r>
      <w:r w:rsidRPr="00BF2633">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pPr>
      <w:bookmarkStart w:id="82" w:name="_Toc27405403"/>
      <w:bookmarkStart w:id="83" w:name="_Toc51831952"/>
      <w:bookmarkStart w:id="84" w:name="_Toc68109172"/>
      <w:bookmarkStart w:id="85" w:name="_Toc75458423"/>
      <w:bookmarkStart w:id="86" w:name="_Toc106790920"/>
      <w:r w:rsidRPr="00BF2633">
        <w:t>A.2.2</w:t>
      </w:r>
      <w:r w:rsidRPr="00BF2633">
        <w:tab/>
      </w:r>
      <w:r w:rsidR="00562139" w:rsidRPr="00BF2633">
        <w:t xml:space="preserve">MCPTT </w:t>
      </w:r>
      <w:r w:rsidR="005A4614" w:rsidRPr="00BF2633">
        <w:t>Client/Server Under Test (C</w:t>
      </w:r>
      <w:r w:rsidRPr="00BF2633">
        <w:t>UT</w:t>
      </w:r>
      <w:r w:rsidR="005A4614" w:rsidRPr="00BF2633">
        <w:t>/SUT</w:t>
      </w:r>
      <w:r w:rsidRPr="00BF2633">
        <w:t>) identification</w:t>
      </w:r>
      <w:bookmarkEnd w:id="82"/>
      <w:bookmarkEnd w:id="83"/>
      <w:bookmarkEnd w:id="84"/>
      <w:bookmarkEnd w:id="85"/>
      <w:bookmarkEnd w:id="86"/>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87" w:name="_Toc27405404"/>
      <w:bookmarkStart w:id="88" w:name="_Toc51831953"/>
      <w:bookmarkStart w:id="89" w:name="_Toc68109173"/>
      <w:bookmarkStart w:id="90" w:name="_Toc75458424"/>
      <w:bookmarkStart w:id="91" w:name="_Toc106790921"/>
      <w:r w:rsidRPr="00BF2633">
        <w:lastRenderedPageBreak/>
        <w:t>A.2.3</w:t>
      </w:r>
      <w:r w:rsidRPr="00BF2633">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2" w:name="_Toc27405405"/>
      <w:bookmarkStart w:id="93" w:name="_Toc51831954"/>
      <w:bookmarkStart w:id="94" w:name="_Toc68109174"/>
      <w:bookmarkStart w:id="95" w:name="_Toc75458425"/>
      <w:bookmarkStart w:id="96"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7" w:name="_Toc27405406"/>
      <w:bookmarkStart w:id="98" w:name="_Toc51831955"/>
      <w:bookmarkStart w:id="99" w:name="_Toc68109175"/>
      <w:bookmarkStart w:id="100" w:name="_Toc75458426"/>
      <w:bookmarkStart w:id="101" w:name="_Toc106790923"/>
      <w:r w:rsidRPr="00BF2633">
        <w:t>A.2.5</w:t>
      </w:r>
      <w:r w:rsidRPr="00BF2633">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06790924"/>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06790925"/>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pPr>
      <w:bookmarkStart w:id="112" w:name="_Toc27405409"/>
      <w:bookmarkStart w:id="113" w:name="_Toc51831958"/>
      <w:bookmarkStart w:id="114" w:name="_Toc68109178"/>
      <w:bookmarkStart w:id="115" w:name="_Toc75458429"/>
      <w:bookmarkStart w:id="116" w:name="_Toc106790926"/>
      <w:r w:rsidRPr="00BF2633">
        <w:t>A.4.1</w:t>
      </w:r>
      <w:r w:rsidRPr="00BF2633">
        <w:tab/>
        <w:t>Implementation Types</w:t>
      </w:r>
      <w:bookmarkEnd w:id="112"/>
      <w:bookmarkEnd w:id="113"/>
      <w:bookmarkEnd w:id="114"/>
      <w:bookmarkEnd w:id="115"/>
      <w:bookmarkEnd w:id="116"/>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r w:rsidRPr="00BF2633">
              <w:t>pc_</w:t>
            </w:r>
            <w:r w:rsidR="005021BC" w:rsidRPr="00BF2633">
              <w:t>MCPTT</w:t>
            </w:r>
            <w:r w:rsidR="005A4614" w:rsidRPr="00BF2633">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r w:rsidRPr="00BF2633">
              <w:t>pc_</w:t>
            </w:r>
            <w:r w:rsidR="005021BC" w:rsidRPr="00BF2633">
              <w:t>MCPTT</w:t>
            </w:r>
            <w:r w:rsidRPr="00BF2633">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r w:rsidRPr="00BF2633">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IUT containing MCVideo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r w:rsidRPr="00BF2633">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IUT containing MCData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1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06790927"/>
      <w:r w:rsidRPr="00AF6F89">
        <w:lastRenderedPageBreak/>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473E01E8"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r w:rsidRPr="00973D6E">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pPr>
      <w:r w:rsidRPr="00BF2633">
        <w:br w:type="page"/>
      </w:r>
      <w:bookmarkStart w:id="122" w:name="_Toc27405410"/>
      <w:bookmarkStart w:id="123" w:name="_Toc51831959"/>
      <w:bookmarkStart w:id="124" w:name="_Toc68109180"/>
      <w:bookmarkStart w:id="125" w:name="_Toc75458431"/>
      <w:bookmarkStart w:id="126" w:name="_Toc106790928"/>
      <w:r w:rsidRPr="00BF2633">
        <w:lastRenderedPageBreak/>
        <w:t xml:space="preserve">Annex </w:t>
      </w:r>
      <w:r w:rsidR="00E7635E" w:rsidRPr="00BF2633">
        <w:t>B</w:t>
      </w:r>
      <w:r w:rsidRPr="00BF2633">
        <w:t xml:space="preserve"> (informative):</w:t>
      </w:r>
      <w:r w:rsidRPr="00BF2633">
        <w:br/>
        <w:t>Change history</w:t>
      </w:r>
      <w:bookmarkEnd w:id="122"/>
      <w:bookmarkEnd w:id="123"/>
      <w:bookmarkEnd w:id="124"/>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r w:rsidRPr="00BF2633">
              <w:rPr>
                <w:b/>
                <w:sz w:val="16"/>
              </w:rPr>
              <w:t>TDoc</w:t>
            </w:r>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040BAD">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040BAD">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040BAD">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040BAD">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040BAD">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040BAD">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040BAD" w14:paraId="3785D3F4"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194C533B" w14:textId="77777777" w:rsidR="00BA4CCE" w:rsidRPr="00040BAD" w:rsidRDefault="00BA4CCE" w:rsidP="00BA4CCE">
            <w:pPr>
              <w:pStyle w:val="TAC"/>
              <w:jc w:val="left"/>
              <w:rPr>
                <w:sz w:val="16"/>
                <w:szCs w:val="16"/>
              </w:rPr>
            </w:pPr>
            <w:r w:rsidRPr="00040BA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1B835" w14:textId="77777777" w:rsidR="00BA4CCE" w:rsidRPr="00040BAD" w:rsidRDefault="00BA4CCE" w:rsidP="00BA4CCE">
            <w:pPr>
              <w:pStyle w:val="TAC"/>
              <w:jc w:val="left"/>
              <w:rPr>
                <w:sz w:val="16"/>
                <w:szCs w:val="16"/>
              </w:rPr>
            </w:pPr>
            <w:r w:rsidRPr="00040BA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7E74" w14:textId="692E9511" w:rsidR="00BA4CCE" w:rsidRPr="00040BAD" w:rsidRDefault="00BA4CCE" w:rsidP="00BA4CCE">
            <w:pPr>
              <w:pStyle w:val="TAC"/>
              <w:jc w:val="left"/>
              <w:rPr>
                <w:sz w:val="16"/>
                <w:szCs w:val="16"/>
              </w:rPr>
            </w:pPr>
            <w:r w:rsidRPr="00040BAD">
              <w:rPr>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00A1" w14:textId="1D19C72F" w:rsidR="00BA4CCE" w:rsidRPr="00040BAD" w:rsidRDefault="00BA4CCE" w:rsidP="00BA4CCE">
            <w:pPr>
              <w:pStyle w:val="TAL"/>
              <w:rPr>
                <w:sz w:val="16"/>
                <w:szCs w:val="16"/>
              </w:rPr>
            </w:pPr>
            <w:r w:rsidRPr="00040BAD">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90E2E" w14:textId="00FB1EC2" w:rsidR="00BA4CCE" w:rsidRPr="00040BAD" w:rsidRDefault="00BA4CCE" w:rsidP="00BA4CCE">
            <w:pPr>
              <w:pStyle w:val="TAR"/>
              <w:jc w:val="left"/>
              <w:rPr>
                <w:sz w:val="16"/>
                <w:szCs w:val="16"/>
              </w:rPr>
            </w:pPr>
            <w:r w:rsidRPr="00040B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F7EB" w14:textId="3CD7B34C" w:rsidR="00BA4CCE" w:rsidRPr="00040BAD"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0B9EE" w14:textId="50C52D38" w:rsidR="00BA4CCE" w:rsidRPr="00040BAD" w:rsidRDefault="00BA4CCE" w:rsidP="00BA4CCE">
            <w:pPr>
              <w:pStyle w:val="TAL"/>
              <w:rPr>
                <w:sz w:val="16"/>
                <w:szCs w:val="16"/>
              </w:rPr>
            </w:pPr>
            <w:r w:rsidRPr="00040BAD">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9A4D9" w14:textId="6B307224" w:rsidR="00BA4CCE" w:rsidRPr="00040BAD" w:rsidRDefault="00BA4CCE" w:rsidP="00BA4CCE">
            <w:pPr>
              <w:pStyle w:val="TAC"/>
              <w:jc w:val="left"/>
              <w:rPr>
                <w:sz w:val="16"/>
                <w:szCs w:val="16"/>
              </w:rPr>
            </w:pPr>
            <w:r w:rsidRPr="00040BAD">
              <w:rPr>
                <w:sz w:val="16"/>
                <w:szCs w:val="16"/>
              </w:rPr>
              <w:t>16.0.0</w:t>
            </w:r>
          </w:p>
        </w:tc>
      </w:tr>
      <w:tr w:rsidR="00183264" w:rsidRPr="00183264" w14:paraId="2712C7E4" w14:textId="77777777" w:rsidTr="00B341A1">
        <w:tc>
          <w:tcPr>
            <w:tcW w:w="800" w:type="dxa"/>
            <w:tcBorders>
              <w:top w:val="single" w:sz="6" w:space="0" w:color="auto"/>
              <w:left w:val="single" w:sz="6" w:space="0" w:color="auto"/>
              <w:bottom w:val="single" w:sz="6" w:space="0" w:color="auto"/>
              <w:right w:val="single" w:sz="6" w:space="0" w:color="auto"/>
            </w:tcBorders>
            <w:shd w:val="solid" w:color="FFFFFF" w:fill="auto"/>
          </w:tcPr>
          <w:p w14:paraId="4483D5CF" w14:textId="77777777" w:rsidR="00183264" w:rsidRPr="00040BAD" w:rsidRDefault="00183264" w:rsidP="00183264">
            <w:pPr>
              <w:pStyle w:val="TAC"/>
              <w:jc w:val="left"/>
              <w:rPr>
                <w:sz w:val="16"/>
                <w:szCs w:val="16"/>
              </w:rPr>
            </w:pPr>
            <w:r w:rsidRPr="00040BAD">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E4BBB" w14:textId="77777777" w:rsidR="00183264" w:rsidRPr="00040BAD" w:rsidRDefault="00183264" w:rsidP="00183264">
            <w:pPr>
              <w:pStyle w:val="TAC"/>
              <w:jc w:val="left"/>
              <w:rPr>
                <w:sz w:val="16"/>
                <w:szCs w:val="16"/>
              </w:rPr>
            </w:pPr>
            <w:r w:rsidRPr="00040BAD">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BFD22" w14:textId="72673AA1" w:rsidR="00183264" w:rsidRPr="00040BAD" w:rsidRDefault="00183264" w:rsidP="00183264">
            <w:pPr>
              <w:pStyle w:val="TAC"/>
              <w:jc w:val="left"/>
              <w:rPr>
                <w:sz w:val="16"/>
                <w:szCs w:val="16"/>
              </w:rPr>
            </w:pPr>
            <w:r w:rsidRPr="00B341A1">
              <w:rPr>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BDAB" w14:textId="6AFA3EDC" w:rsidR="00183264" w:rsidRPr="00040BAD" w:rsidRDefault="00183264" w:rsidP="00183264">
            <w:pPr>
              <w:pStyle w:val="TAL"/>
              <w:rPr>
                <w:sz w:val="16"/>
                <w:szCs w:val="16"/>
              </w:rPr>
            </w:pPr>
            <w:r w:rsidRPr="00B341A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B2B6E" w14:textId="1D4A6866" w:rsidR="00183264" w:rsidRPr="00040BAD" w:rsidRDefault="00183264" w:rsidP="00183264">
            <w:pPr>
              <w:pStyle w:val="TAR"/>
              <w:jc w:val="left"/>
              <w:rPr>
                <w:sz w:val="16"/>
                <w:szCs w:val="16"/>
              </w:rPr>
            </w:pPr>
            <w:r w:rsidRPr="00B341A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DDA6D" w14:textId="4A93C8E0" w:rsidR="00183264" w:rsidRPr="00040BAD" w:rsidRDefault="00183264" w:rsidP="00183264">
            <w:pPr>
              <w:pStyle w:val="TAC"/>
              <w:jc w:val="left"/>
              <w:rPr>
                <w:sz w:val="16"/>
                <w:szCs w:val="16"/>
              </w:rPr>
            </w:pPr>
            <w:r w:rsidRPr="00B341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15BAA" w14:textId="78F2597B" w:rsidR="00183264" w:rsidRPr="00040BAD" w:rsidRDefault="00183264" w:rsidP="00183264">
            <w:pPr>
              <w:pStyle w:val="TAL"/>
              <w:rPr>
                <w:sz w:val="16"/>
                <w:szCs w:val="16"/>
              </w:rPr>
            </w:pPr>
            <w:r w:rsidRPr="00B341A1">
              <w:rPr>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8152" w14:textId="77777777" w:rsidR="00183264" w:rsidRPr="00040BAD" w:rsidRDefault="00183264" w:rsidP="00183264">
            <w:pPr>
              <w:pStyle w:val="TAC"/>
              <w:jc w:val="left"/>
              <w:rPr>
                <w:sz w:val="16"/>
                <w:szCs w:val="16"/>
              </w:rPr>
            </w:pPr>
            <w:r w:rsidRPr="00040BAD">
              <w:rPr>
                <w:sz w:val="16"/>
                <w:szCs w:val="16"/>
              </w:rPr>
              <w:t>16.</w:t>
            </w:r>
            <w:r>
              <w:rPr>
                <w:sz w:val="16"/>
                <w:szCs w:val="16"/>
              </w:rPr>
              <w:t>1</w:t>
            </w:r>
            <w:r w:rsidRPr="00040BAD">
              <w:rPr>
                <w:sz w:val="16"/>
                <w:szCs w:val="16"/>
              </w:rPr>
              <w:t>.0</w:t>
            </w:r>
          </w:p>
        </w:tc>
      </w:tr>
    </w:tbl>
    <w:p w14:paraId="725A5B56" w14:textId="77777777" w:rsidR="003C3971" w:rsidRPr="00BF2633" w:rsidRDefault="003C3971" w:rsidP="003C3971"/>
    <w:sectPr w:rsidR="003C3971" w:rsidRPr="00BF2633" w:rsidSect="008E54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FEF4D" w14:textId="77777777" w:rsidR="007576C6" w:rsidRDefault="007576C6">
      <w:r>
        <w:separator/>
      </w:r>
    </w:p>
  </w:endnote>
  <w:endnote w:type="continuationSeparator" w:id="0">
    <w:p w14:paraId="7C0E4D5A" w14:textId="77777777" w:rsidR="007576C6" w:rsidRDefault="0075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66C3B" w14:textId="77777777" w:rsidR="007576C6" w:rsidRDefault="007576C6">
      <w:r>
        <w:separator/>
      </w:r>
    </w:p>
  </w:footnote>
  <w:footnote w:type="continuationSeparator" w:id="0">
    <w:p w14:paraId="798CD2E4" w14:textId="77777777" w:rsidR="007576C6" w:rsidRDefault="00757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574AF4D9" w:rsidR="00365C81" w:rsidRDefault="00000000">
    <w:pPr>
      <w:pStyle w:val="Header"/>
      <w:framePr w:wrap="auto" w:vAnchor="text" w:hAnchor="margin" w:xAlign="right" w:y="1"/>
      <w:widowControl/>
    </w:pPr>
    <w:fldSimple w:instr=" STYLEREF ZA ">
      <w:r w:rsidR="00B341A1">
        <w:rPr>
          <w:noProof/>
        </w:rPr>
        <w:t>3GPP TS 36.579-4 V16.1.0 (2023-06)</w:t>
      </w:r>
    </w:fldSimple>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2436FF47" w:rsidR="00365C81" w:rsidRDefault="00000000">
    <w:pPr>
      <w:pStyle w:val="Header"/>
      <w:framePr w:wrap="auto" w:vAnchor="text" w:hAnchor="margin" w:y="1"/>
      <w:widowControl/>
    </w:pPr>
    <w:fldSimple w:instr=" STYLEREF ZGSM ">
      <w:r w:rsidR="00B341A1">
        <w:rPr>
          <w:noProof/>
        </w:rPr>
        <w:t>Release 16</w:t>
      </w:r>
    </w:fldSimple>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24797916"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1A1">
      <w:rPr>
        <w:rFonts w:ascii="Arial" w:hAnsi="Arial" w:cs="Arial"/>
        <w:b/>
        <w:noProof/>
        <w:sz w:val="18"/>
        <w:szCs w:val="18"/>
      </w:rPr>
      <w:t>3GPP TS 36.579-4 V16.1.0 (2023-06)</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6B5D5028"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1A1">
      <w:rPr>
        <w:rFonts w:ascii="Arial" w:hAnsi="Arial" w:cs="Arial"/>
        <w:b/>
        <w:noProof/>
        <w:sz w:val="18"/>
        <w:szCs w:val="18"/>
      </w:rPr>
      <w:t>Release 16</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0BAD"/>
    <w:rsid w:val="00042DBB"/>
    <w:rsid w:val="000437A6"/>
    <w:rsid w:val="00044C05"/>
    <w:rsid w:val="00051834"/>
    <w:rsid w:val="000743A6"/>
    <w:rsid w:val="00080512"/>
    <w:rsid w:val="0009368F"/>
    <w:rsid w:val="000C61AA"/>
    <w:rsid w:val="000D58AB"/>
    <w:rsid w:val="000F28DF"/>
    <w:rsid w:val="00103065"/>
    <w:rsid w:val="00114F1C"/>
    <w:rsid w:val="00123202"/>
    <w:rsid w:val="0012639B"/>
    <w:rsid w:val="0015431F"/>
    <w:rsid w:val="00167BDA"/>
    <w:rsid w:val="00172B8B"/>
    <w:rsid w:val="00176B1E"/>
    <w:rsid w:val="00183264"/>
    <w:rsid w:val="001967F6"/>
    <w:rsid w:val="001A143D"/>
    <w:rsid w:val="001A605D"/>
    <w:rsid w:val="001B0D99"/>
    <w:rsid w:val="001C24B9"/>
    <w:rsid w:val="001D1979"/>
    <w:rsid w:val="001E5543"/>
    <w:rsid w:val="001F168B"/>
    <w:rsid w:val="002119BA"/>
    <w:rsid w:val="00214548"/>
    <w:rsid w:val="0022019C"/>
    <w:rsid w:val="002347A2"/>
    <w:rsid w:val="00257E90"/>
    <w:rsid w:val="002661CF"/>
    <w:rsid w:val="00270D64"/>
    <w:rsid w:val="00272311"/>
    <w:rsid w:val="00276A95"/>
    <w:rsid w:val="00283942"/>
    <w:rsid w:val="0029548C"/>
    <w:rsid w:val="002B679E"/>
    <w:rsid w:val="002D0619"/>
    <w:rsid w:val="002E0748"/>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7C92"/>
    <w:rsid w:val="004D3578"/>
    <w:rsid w:val="004D7CBA"/>
    <w:rsid w:val="004E213A"/>
    <w:rsid w:val="005021BC"/>
    <w:rsid w:val="005026EF"/>
    <w:rsid w:val="00502713"/>
    <w:rsid w:val="00515181"/>
    <w:rsid w:val="00521049"/>
    <w:rsid w:val="00533FB1"/>
    <w:rsid w:val="00534DE3"/>
    <w:rsid w:val="00543E6C"/>
    <w:rsid w:val="005440CA"/>
    <w:rsid w:val="00545B32"/>
    <w:rsid w:val="00554B97"/>
    <w:rsid w:val="00562139"/>
    <w:rsid w:val="00565087"/>
    <w:rsid w:val="005719DC"/>
    <w:rsid w:val="00576C10"/>
    <w:rsid w:val="005844A6"/>
    <w:rsid w:val="005A002E"/>
    <w:rsid w:val="005A3259"/>
    <w:rsid w:val="005A3F3F"/>
    <w:rsid w:val="005A4614"/>
    <w:rsid w:val="005A4FD6"/>
    <w:rsid w:val="005B5022"/>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576C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5D9A"/>
    <w:rsid w:val="008B24CC"/>
    <w:rsid w:val="008B45C7"/>
    <w:rsid w:val="008B586F"/>
    <w:rsid w:val="008C596C"/>
    <w:rsid w:val="008E2320"/>
    <w:rsid w:val="008E5449"/>
    <w:rsid w:val="008F5E70"/>
    <w:rsid w:val="008F707E"/>
    <w:rsid w:val="0090271F"/>
    <w:rsid w:val="00902E23"/>
    <w:rsid w:val="00921660"/>
    <w:rsid w:val="00942EC2"/>
    <w:rsid w:val="00947F5A"/>
    <w:rsid w:val="00966BBD"/>
    <w:rsid w:val="00977770"/>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B6B58"/>
    <w:rsid w:val="00AC495F"/>
    <w:rsid w:val="00AE690F"/>
    <w:rsid w:val="00B055A8"/>
    <w:rsid w:val="00B12EA8"/>
    <w:rsid w:val="00B15449"/>
    <w:rsid w:val="00B341A1"/>
    <w:rsid w:val="00B43E19"/>
    <w:rsid w:val="00B672B3"/>
    <w:rsid w:val="00B72A71"/>
    <w:rsid w:val="00B762AC"/>
    <w:rsid w:val="00B766B8"/>
    <w:rsid w:val="00B8516A"/>
    <w:rsid w:val="00BA2D8C"/>
    <w:rsid w:val="00BA3997"/>
    <w:rsid w:val="00BA4CCE"/>
    <w:rsid w:val="00BB741E"/>
    <w:rsid w:val="00BC0F7D"/>
    <w:rsid w:val="00BC440D"/>
    <w:rsid w:val="00BC4635"/>
    <w:rsid w:val="00BF2633"/>
    <w:rsid w:val="00C043CB"/>
    <w:rsid w:val="00C10FAF"/>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1558"/>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9644</Words>
  <Characters>54972</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3632</cp:lastModifiedBy>
  <cp:revision>14</cp:revision>
  <dcterms:created xsi:type="dcterms:W3CDTF">2023-03-27T18:16:00Z</dcterms:created>
  <dcterms:modified xsi:type="dcterms:W3CDTF">2023-06-29T20:36:00Z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