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57E037A6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FB746B">
              <w:t>0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3936D8">
              <w:rPr>
                <w:sz w:val="32"/>
                <w:szCs w:val="32"/>
              </w:rPr>
              <w:t>3</w:t>
            </w:r>
            <w:r w:rsidRPr="0002310F">
              <w:rPr>
                <w:sz w:val="32"/>
                <w:szCs w:val="32"/>
              </w:rPr>
              <w:t>-</w:t>
            </w:r>
            <w:r w:rsidR="003936D8">
              <w:rPr>
                <w:sz w:val="32"/>
                <w:szCs w:val="32"/>
              </w:rPr>
              <w:t>03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000000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000000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5pt;height: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DA52A7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936D8">
              <w:rPr>
                <w:noProof/>
                <w:sz w:val="18"/>
              </w:rPr>
              <w:t>3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27630B89" w14:textId="77777777" w:rsidR="00AC2187" w:rsidRDefault="00691034">
      <w:pPr>
        <w:pStyle w:val="TOC1"/>
        <w:rPr>
          <w:rFonts w:ascii="Calibri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C2187">
        <w:rPr>
          <w:noProof/>
        </w:rPr>
        <w:t>Foreword</w:t>
      </w:r>
      <w:r w:rsidR="00AC2187">
        <w:rPr>
          <w:noProof/>
        </w:rPr>
        <w:tab/>
        <w:t>47</w:t>
      </w:r>
    </w:p>
    <w:p w14:paraId="1DBE3C1F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2615315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1612229C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50C66BE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67263D5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410CADFD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51</w:t>
      </w:r>
    </w:p>
    <w:p w14:paraId="1E7BAC43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Overview</w:t>
      </w:r>
      <w:r>
        <w:rPr>
          <w:noProof/>
        </w:rPr>
        <w:tab/>
        <w:t>52</w:t>
      </w:r>
    </w:p>
    <w:p w14:paraId="098C48A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methodology</w:t>
      </w:r>
      <w:r>
        <w:rPr>
          <w:noProof/>
        </w:rPr>
        <w:tab/>
        <w:t>52</w:t>
      </w:r>
    </w:p>
    <w:p w14:paraId="65CBFE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52</w:t>
      </w:r>
    </w:p>
    <w:p w14:paraId="5E0225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52</w:t>
      </w:r>
    </w:p>
    <w:p w14:paraId="135EACD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Implicit testing</w:t>
      </w:r>
      <w:r>
        <w:rPr>
          <w:noProof/>
        </w:rPr>
        <w:tab/>
        <w:t>52</w:t>
      </w:r>
    </w:p>
    <w:p w14:paraId="32192C6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Repetition of tests</w:t>
      </w:r>
      <w:r>
        <w:rPr>
          <w:noProof/>
        </w:rPr>
        <w:tab/>
        <w:t>52</w:t>
      </w:r>
    </w:p>
    <w:p w14:paraId="0AC8B6F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52</w:t>
      </w:r>
    </w:p>
    <w:p w14:paraId="51201C3D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 conditions</w:t>
      </w:r>
      <w:r>
        <w:rPr>
          <w:noProof/>
        </w:rPr>
        <w:tab/>
        <w:t>52</w:t>
      </w:r>
    </w:p>
    <w:p w14:paraId="57E8295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setup procedures</w:t>
      </w:r>
      <w:r>
        <w:rPr>
          <w:noProof/>
        </w:rPr>
        <w:tab/>
        <w:t>53</w:t>
      </w:r>
    </w:p>
    <w:p w14:paraId="008634D7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53</w:t>
      </w:r>
    </w:p>
    <w:p w14:paraId="37A5CDD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6ED73BC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and TAC</w:t>
      </w:r>
      <w:r>
        <w:rPr>
          <w:noProof/>
        </w:rPr>
        <w:tab/>
        <w:t>53</w:t>
      </w:r>
    </w:p>
    <w:p w14:paraId="521D11D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Other</w:t>
      </w:r>
      <w:r>
        <w:rPr>
          <w:noProof/>
        </w:rPr>
        <w:tab/>
        <w:t>54</w:t>
      </w:r>
    </w:p>
    <w:p w14:paraId="4042492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54</w:t>
      </w:r>
    </w:p>
    <w:p w14:paraId="49FC89F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54</w:t>
      </w:r>
    </w:p>
    <w:p w14:paraId="7846E40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</w:t>
      </w:r>
      <w:r>
        <w:rPr>
          <w:noProof/>
        </w:rPr>
        <w:tab/>
        <w:t>54</w:t>
      </w:r>
    </w:p>
    <w:p w14:paraId="52A621E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54</w:t>
      </w:r>
    </w:p>
    <w:p w14:paraId="4A6F7A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60</w:t>
      </w:r>
    </w:p>
    <w:p w14:paraId="31B97E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63</w:t>
      </w:r>
    </w:p>
    <w:p w14:paraId="342FE2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67</w:t>
      </w:r>
    </w:p>
    <w:p w14:paraId="2C1FE2C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72</w:t>
      </w:r>
    </w:p>
    <w:p w14:paraId="5E4C9F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75</w:t>
      </w:r>
    </w:p>
    <w:p w14:paraId="3C8161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78</w:t>
      </w:r>
    </w:p>
    <w:p w14:paraId="4A861A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82</w:t>
      </w:r>
    </w:p>
    <w:p w14:paraId="15C3F57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84</w:t>
      </w:r>
    </w:p>
    <w:p w14:paraId="19AD1B1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87</w:t>
      </w:r>
    </w:p>
    <w:p w14:paraId="20F43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91</w:t>
      </w:r>
    </w:p>
    <w:p w14:paraId="549CC0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91</w:t>
      </w:r>
    </w:p>
    <w:p w14:paraId="1CA01D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95</w:t>
      </w:r>
    </w:p>
    <w:p w14:paraId="4598A6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98</w:t>
      </w:r>
    </w:p>
    <w:p w14:paraId="0C31641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99</w:t>
      </w:r>
    </w:p>
    <w:p w14:paraId="5DD8B6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101</w:t>
      </w:r>
    </w:p>
    <w:p w14:paraId="5DE0C3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104</w:t>
      </w:r>
    </w:p>
    <w:p w14:paraId="12A887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107</w:t>
      </w:r>
    </w:p>
    <w:p w14:paraId="6651945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</w:t>
      </w:r>
      <w:r>
        <w:rPr>
          <w:noProof/>
        </w:rPr>
        <w:tab/>
        <w:t>110</w:t>
      </w:r>
    </w:p>
    <w:p w14:paraId="62B514F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Multi-TAC</w:t>
      </w:r>
      <w:r>
        <w:rPr>
          <w:noProof/>
        </w:rPr>
        <w:tab/>
        <w:t>115</w:t>
      </w:r>
    </w:p>
    <w:p w14:paraId="57F3150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118</w:t>
      </w:r>
    </w:p>
    <w:p w14:paraId="2379E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118</w:t>
      </w:r>
    </w:p>
    <w:p w14:paraId="174D99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</w:t>
      </w:r>
      <w:r>
        <w:rPr>
          <w:noProof/>
        </w:rPr>
        <w:tab/>
        <w:t>118</w:t>
      </w:r>
    </w:p>
    <w:p w14:paraId="16FDD63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</w:t>
      </w:r>
      <w:r>
        <w:rPr>
          <w:noProof/>
        </w:rPr>
        <w:tab/>
        <w:t>121</w:t>
      </w:r>
    </w:p>
    <w:p w14:paraId="2310CAC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6.1.2.2b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125</w:t>
      </w:r>
    </w:p>
    <w:p w14:paraId="563F64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126</w:t>
      </w:r>
    </w:p>
    <w:p w14:paraId="58F3A5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129</w:t>
      </w:r>
    </w:p>
    <w:p w14:paraId="161A9F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133</w:t>
      </w:r>
    </w:p>
    <w:p w14:paraId="166786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138</w:t>
      </w:r>
    </w:p>
    <w:p w14:paraId="1C9B7D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</w:t>
      </w:r>
      <w:r>
        <w:rPr>
          <w:noProof/>
        </w:rPr>
        <w:tab/>
        <w:t>142</w:t>
      </w:r>
    </w:p>
    <w:p w14:paraId="142D42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144</w:t>
      </w:r>
    </w:p>
    <w:p w14:paraId="2763AB4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147</w:t>
      </w:r>
    </w:p>
    <w:p w14:paraId="35ADD6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152</w:t>
      </w:r>
    </w:p>
    <w:p w14:paraId="690E7A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158</w:t>
      </w:r>
    </w:p>
    <w:p w14:paraId="6B77E5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Q</w:t>
      </w:r>
      <w:r w:rsidRPr="004C3974">
        <w:rPr>
          <w:noProof/>
          <w:vertAlign w:val="subscript"/>
        </w:rPr>
        <w:t>hyst</w:t>
      </w:r>
      <w:r>
        <w:rPr>
          <w:noProof/>
        </w:rPr>
        <w:t>, Q</w:t>
      </w:r>
      <w:r w:rsidRPr="004C3974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4C3974">
        <w:rPr>
          <w:noProof/>
          <w:vertAlign w:val="subscript"/>
        </w:rPr>
        <w:t>reselection</w:t>
      </w:r>
      <w:r>
        <w:rPr>
          <w:noProof/>
        </w:rPr>
        <w:tab/>
        <w:t>160</w:t>
      </w:r>
    </w:p>
    <w:p w14:paraId="719AD2D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T</w:t>
      </w:r>
      <w:r w:rsidRPr="004C3974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165</w:t>
      </w:r>
    </w:p>
    <w:p w14:paraId="5B97D8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169</w:t>
      </w:r>
    </w:p>
    <w:p w14:paraId="6B640D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172</w:t>
      </w:r>
    </w:p>
    <w:p w14:paraId="785B65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177</w:t>
      </w:r>
    </w:p>
    <w:p w14:paraId="655573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180</w:t>
      </w:r>
    </w:p>
    <w:p w14:paraId="1A2AA2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186</w:t>
      </w:r>
    </w:p>
    <w:p w14:paraId="70A0ED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191</w:t>
      </w:r>
    </w:p>
    <w:p w14:paraId="68C0D1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198</w:t>
      </w:r>
    </w:p>
    <w:p w14:paraId="481ED0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204</w:t>
      </w:r>
    </w:p>
    <w:p w14:paraId="6134A6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207</w:t>
      </w:r>
    </w:p>
    <w:p w14:paraId="3BF62C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209</w:t>
      </w:r>
    </w:p>
    <w:p w14:paraId="6E14D0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210</w:t>
      </w:r>
    </w:p>
    <w:p w14:paraId="2F8283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reselection, S</w:t>
      </w:r>
      <w:r w:rsidRPr="004C3974">
        <w:rPr>
          <w:noProof/>
          <w:vertAlign w:val="subscript"/>
        </w:rPr>
        <w:t>intrasearch</w:t>
      </w:r>
      <w:r>
        <w:rPr>
          <w:noProof/>
        </w:rPr>
        <w:t>, S</w:t>
      </w:r>
      <w:r w:rsidRPr="004C3974">
        <w:rPr>
          <w:noProof/>
          <w:vertAlign w:val="subscript"/>
        </w:rPr>
        <w:t>nonintrasearch</w:t>
      </w:r>
      <w:r>
        <w:rPr>
          <w:noProof/>
        </w:rPr>
        <w:tab/>
        <w:t>213</w:t>
      </w:r>
    </w:p>
    <w:p w14:paraId="3CEFE7F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221</w:t>
      </w:r>
    </w:p>
    <w:p w14:paraId="5AA297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227</w:t>
      </w:r>
    </w:p>
    <w:p w14:paraId="2A8F0FF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232</w:t>
      </w:r>
    </w:p>
    <w:p w14:paraId="4D633B8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237</w:t>
      </w:r>
    </w:p>
    <w:p w14:paraId="72F0C0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240</w:t>
      </w:r>
    </w:p>
    <w:p w14:paraId="192263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Squal to check against S</w:t>
      </w:r>
      <w:r w:rsidRPr="004C3974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4C3974">
        <w:rPr>
          <w:noProof/>
          <w:vertAlign w:val="subscript"/>
        </w:rPr>
        <w:t>nonIntraSearchQ</w:t>
      </w:r>
      <w:r>
        <w:rPr>
          <w:noProof/>
        </w:rPr>
        <w:tab/>
        <w:t>247</w:t>
      </w:r>
    </w:p>
    <w:p w14:paraId="5758A0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based on common priority information with parameters Thresh</w:t>
      </w:r>
      <w:r w:rsidRPr="004C3974">
        <w:rPr>
          <w:noProof/>
          <w:vertAlign w:val="subscript"/>
        </w:rPr>
        <w:t>X, HighQ</w:t>
      </w:r>
      <w:r>
        <w:rPr>
          <w:noProof/>
        </w:rPr>
        <w:t>, Thresh</w:t>
      </w:r>
      <w:r w:rsidRPr="004C3974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4C3974">
        <w:rPr>
          <w:noProof/>
          <w:vertAlign w:val="subscript"/>
        </w:rPr>
        <w:t>Serving, LowQ</w:t>
      </w:r>
      <w:r>
        <w:rPr>
          <w:noProof/>
        </w:rPr>
        <w:tab/>
        <w:t>255</w:t>
      </w:r>
    </w:p>
    <w:p w14:paraId="7E1E98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260</w:t>
      </w:r>
    </w:p>
    <w:p w14:paraId="76D58B0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266</w:t>
      </w:r>
    </w:p>
    <w:p w14:paraId="79448B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270</w:t>
      </w:r>
    </w:p>
    <w:p w14:paraId="55AA76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  <w:lang w:eastAsia="zh-CN"/>
        </w:rPr>
        <w:t>C</w:t>
      </w:r>
      <w:r w:rsidRPr="004C3974">
        <w:rPr>
          <w:rFonts w:eastAsia="Arial Unicode MS"/>
          <w:noProof/>
          <w:color w:val="000000"/>
        </w:rPr>
        <w:t>ell reselection / MFBI</w:t>
      </w:r>
      <w:r w:rsidRPr="004C3974">
        <w:rPr>
          <w:rFonts w:eastAsia="Arial Unicode MS"/>
          <w:noProof/>
          <w:color w:val="000000"/>
          <w:lang w:eastAsia="zh-CN"/>
        </w:rPr>
        <w:t xml:space="preserve"> / UE does not </w:t>
      </w:r>
      <w:r w:rsidRPr="004C3974">
        <w:rPr>
          <w:noProof/>
          <w:color w:val="000000"/>
          <w:lang w:eastAsia="zh-CN"/>
        </w:rPr>
        <w:t>support </w:t>
      </w:r>
      <w:r w:rsidRPr="004C3974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276</w:t>
      </w:r>
    </w:p>
    <w:p w14:paraId="07954F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</w:t>
      </w:r>
      <w:r w:rsidRPr="004C3974">
        <w:rPr>
          <w:rFonts w:eastAsia="Arial Unicode MS"/>
          <w:noProof/>
          <w:color w:val="000000"/>
          <w:lang w:eastAsia="zh-CN"/>
        </w:rPr>
        <w:t>er</w:t>
      </w:r>
      <w:r w:rsidRPr="004C3974">
        <w:rPr>
          <w:rFonts w:eastAsia="Arial Unicode MS"/>
          <w:noProof/>
          <w:color w:val="000000"/>
        </w:rPr>
        <w:t>-</w:t>
      </w:r>
      <w:r w:rsidRPr="004C3974">
        <w:rPr>
          <w:rFonts w:eastAsia="Arial Unicode MS"/>
          <w:noProof/>
          <w:color w:val="000000"/>
          <w:lang w:eastAsia="zh-CN"/>
        </w:rPr>
        <w:t>band</w:t>
      </w:r>
      <w:r w:rsidRPr="004C3974">
        <w:rPr>
          <w:rFonts w:eastAsia="Arial Unicode MS"/>
          <w:noProof/>
          <w:color w:val="000000"/>
        </w:rPr>
        <w:t xml:space="preserve"> cell reselection / MFBI</w:t>
      </w:r>
      <w:r w:rsidRPr="004C3974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279</w:t>
      </w:r>
    </w:p>
    <w:p w14:paraId="06180C5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290</w:t>
      </w:r>
    </w:p>
    <w:p w14:paraId="639E1E7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</w:t>
      </w:r>
      <w:r>
        <w:rPr>
          <w:noProof/>
        </w:rPr>
        <w:tab/>
        <w:t>290</w:t>
      </w:r>
    </w:p>
    <w:p w14:paraId="440402F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290</w:t>
      </w:r>
    </w:p>
    <w:p w14:paraId="68F387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294</w:t>
      </w:r>
    </w:p>
    <w:p w14:paraId="61A1AF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297</w:t>
      </w:r>
    </w:p>
    <w:p w14:paraId="12DACE6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302</w:t>
      </w:r>
    </w:p>
    <w:p w14:paraId="6F2D6AB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6.2.1.5</w:t>
      </w:r>
      <w:r>
        <w:rPr>
          <w:noProof/>
        </w:rPr>
        <w:tab/>
        <w:t>305</w:t>
      </w:r>
    </w:p>
    <w:p w14:paraId="3C6396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305</w:t>
      </w:r>
    </w:p>
    <w:p w14:paraId="538E59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</w:t>
      </w:r>
      <w:r>
        <w:rPr>
          <w:noProof/>
        </w:rPr>
        <w:tab/>
        <w:t>307</w:t>
      </w:r>
    </w:p>
    <w:p w14:paraId="1712C3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307</w:t>
      </w:r>
    </w:p>
    <w:p w14:paraId="45F3F8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313</w:t>
      </w:r>
    </w:p>
    <w:p w14:paraId="3B7FDC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319</w:t>
      </w:r>
    </w:p>
    <w:p w14:paraId="332B68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323</w:t>
      </w:r>
    </w:p>
    <w:p w14:paraId="2358944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No USIM</w:t>
      </w:r>
      <w:r>
        <w:rPr>
          <w:noProof/>
        </w:rPr>
        <w:tab/>
        <w:t>326</w:t>
      </w:r>
    </w:p>
    <w:p w14:paraId="183DCB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328</w:t>
      </w:r>
    </w:p>
    <w:p w14:paraId="15B4C7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330</w:t>
      </w:r>
    </w:p>
    <w:p w14:paraId="5358C5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332</w:t>
      </w:r>
    </w:p>
    <w:p w14:paraId="0FAC88D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</w:t>
      </w:r>
      <w:r>
        <w:rPr>
          <w:noProof/>
        </w:rPr>
        <w:tab/>
        <w:t>338</w:t>
      </w:r>
    </w:p>
    <w:p w14:paraId="690B08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338</w:t>
      </w:r>
    </w:p>
    <w:p w14:paraId="676193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 (Squal &lt; Thresh</w:t>
      </w:r>
      <w:r w:rsidRPr="004C3974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4C3974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4C3974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343</w:t>
      </w:r>
    </w:p>
    <w:p w14:paraId="25712D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01E2703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349</w:t>
      </w:r>
    </w:p>
    <w:p w14:paraId="66F767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(QqualminEUTRA, Squal</w:t>
      </w:r>
      <w:r w:rsidRPr="004C3974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4C3974">
        <w:rPr>
          <w:noProof/>
          <w:vertAlign w:val="subscript"/>
        </w:rPr>
        <w:t>serving,low2</w:t>
      </w:r>
      <w:r>
        <w:rPr>
          <w:noProof/>
        </w:rPr>
        <w:t>, Squal</w:t>
      </w:r>
      <w:r w:rsidRPr="004C3974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4C3974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4C3974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4C3974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356</w:t>
      </w:r>
    </w:p>
    <w:p w14:paraId="3C433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363</w:t>
      </w:r>
    </w:p>
    <w:p w14:paraId="7A4FCE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369</w:t>
      </w:r>
    </w:p>
    <w:p w14:paraId="62B525D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379</w:t>
      </w:r>
    </w:p>
    <w:p w14:paraId="5A7958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(Squal &gt; Thresh</w:t>
      </w:r>
      <w:r w:rsidRPr="004C3974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4C3974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4C3974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4C3974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381</w:t>
      </w:r>
    </w:p>
    <w:p w14:paraId="7C4099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389</w:t>
      </w:r>
    </w:p>
    <w:p w14:paraId="553C14F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400</w:t>
      </w:r>
    </w:p>
    <w:p w14:paraId="7CFDE73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4C3974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404</w:t>
      </w:r>
    </w:p>
    <w:p w14:paraId="339C9A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409</w:t>
      </w:r>
    </w:p>
    <w:p w14:paraId="19E1DE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4C3974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4C3974">
        <w:rPr>
          <w:noProof/>
          <w:vertAlign w:val="subscript"/>
        </w:rPr>
        <w:t>HRPD, LowP</w:t>
      </w:r>
      <w:r>
        <w:rPr>
          <w:noProof/>
        </w:rPr>
        <w:tab/>
        <w:t>414</w:t>
      </w:r>
    </w:p>
    <w:p w14:paraId="09116A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419</w:t>
      </w:r>
    </w:p>
    <w:p w14:paraId="7C29C4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4C3974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424</w:t>
      </w:r>
    </w:p>
    <w:p w14:paraId="695CB4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429</w:t>
      </w:r>
    </w:p>
    <w:p w14:paraId="248006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4C3974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4C3974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434</w:t>
      </w:r>
    </w:p>
    <w:p w14:paraId="5E97E7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</w:t>
      </w:r>
    </w:p>
    <w:p w14:paraId="049A0F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</w:t>
      </w:r>
    </w:p>
    <w:p w14:paraId="256177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440</w:t>
      </w:r>
    </w:p>
    <w:p w14:paraId="2722D3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448</w:t>
      </w:r>
    </w:p>
    <w:p w14:paraId="7E28D6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451</w:t>
      </w:r>
    </w:p>
    <w:p w14:paraId="7FB62D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454</w:t>
      </w:r>
    </w:p>
    <w:p w14:paraId="0AEFBF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457</w:t>
      </w:r>
    </w:p>
    <w:p w14:paraId="2A8A26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460</w:t>
      </w:r>
    </w:p>
    <w:p w14:paraId="10ECC0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463</w:t>
      </w:r>
    </w:p>
    <w:p w14:paraId="659834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1B1E8B5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465</w:t>
      </w:r>
    </w:p>
    <w:p w14:paraId="7DD446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468</w:t>
      </w:r>
    </w:p>
    <w:p w14:paraId="5392F1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468</w:t>
      </w:r>
    </w:p>
    <w:p w14:paraId="4759A7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472</w:t>
      </w:r>
    </w:p>
    <w:p w14:paraId="5583CB2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476</w:t>
      </w:r>
    </w:p>
    <w:p w14:paraId="3C168A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476</w:t>
      </w:r>
    </w:p>
    <w:p w14:paraId="47C405E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480</w:t>
      </w:r>
    </w:p>
    <w:p w14:paraId="46238AF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484</w:t>
      </w:r>
    </w:p>
    <w:p w14:paraId="5C9819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488</w:t>
      </w:r>
    </w:p>
    <w:p w14:paraId="52238E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493</w:t>
      </w:r>
    </w:p>
    <w:p w14:paraId="39202A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498</w:t>
      </w:r>
    </w:p>
    <w:p w14:paraId="221075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UTRA_Idle, S</w:t>
      </w:r>
      <w:r w:rsidRPr="004C3974">
        <w:rPr>
          <w:noProof/>
          <w:vertAlign w:val="subscript"/>
        </w:rPr>
        <w:t>nonintrasearch</w:t>
      </w:r>
      <w:r>
        <w:rPr>
          <w:noProof/>
        </w:rPr>
        <w:tab/>
        <w:t>506</w:t>
      </w:r>
    </w:p>
    <w:p w14:paraId="6C6FD1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510</w:t>
      </w:r>
    </w:p>
    <w:p w14:paraId="18D44B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513</w:t>
      </w:r>
    </w:p>
    <w:p w14:paraId="236A23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517</w:t>
      </w:r>
    </w:p>
    <w:p w14:paraId="39DD9B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522</w:t>
      </w:r>
    </w:p>
    <w:p w14:paraId="05A6898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522</w:t>
      </w:r>
    </w:p>
    <w:p w14:paraId="60F7F2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525</w:t>
      </w:r>
    </w:p>
    <w:p w14:paraId="230D413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528</w:t>
      </w:r>
    </w:p>
    <w:p w14:paraId="4E8C0E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531</w:t>
      </w:r>
    </w:p>
    <w:p w14:paraId="6E1573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535</w:t>
      </w:r>
    </w:p>
    <w:p w14:paraId="47EFAEE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539</w:t>
      </w:r>
    </w:p>
    <w:p w14:paraId="5114D6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4C3974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543</w:t>
      </w:r>
    </w:p>
    <w:p w14:paraId="2778309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547</w:t>
      </w:r>
    </w:p>
    <w:p w14:paraId="48EC3E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547</w:t>
      </w:r>
    </w:p>
    <w:p w14:paraId="2A1B6A0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552</w:t>
      </w:r>
    </w:p>
    <w:p w14:paraId="78C00C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558</w:t>
      </w:r>
    </w:p>
    <w:p w14:paraId="7AA5AE4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565</w:t>
      </w:r>
    </w:p>
    <w:p w14:paraId="411CE4B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573</w:t>
      </w:r>
    </w:p>
    <w:p w14:paraId="0C8010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578</w:t>
      </w:r>
    </w:p>
    <w:p w14:paraId="281863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6.3.7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582</w:t>
      </w:r>
    </w:p>
    <w:p w14:paraId="4AB671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6.3.8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589</w:t>
      </w:r>
    </w:p>
    <w:p w14:paraId="54262AB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589</w:t>
      </w:r>
    </w:p>
    <w:p w14:paraId="57414C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Void</w:t>
      </w:r>
      <w:r>
        <w:rPr>
          <w:noProof/>
        </w:rPr>
        <w:tab/>
        <w:t>592</w:t>
      </w:r>
    </w:p>
    <w:p w14:paraId="7F1BEA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Void</w:t>
      </w:r>
      <w:r>
        <w:rPr>
          <w:noProof/>
        </w:rPr>
        <w:tab/>
        <w:t>592</w:t>
      </w:r>
    </w:p>
    <w:p w14:paraId="6D1036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Void</w:t>
      </w:r>
      <w:r>
        <w:rPr>
          <w:noProof/>
        </w:rPr>
        <w:tab/>
        <w:t>592</w:t>
      </w:r>
    </w:p>
    <w:p w14:paraId="2210531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Hybrid cells</w:t>
      </w:r>
      <w:r>
        <w:rPr>
          <w:noProof/>
        </w:rPr>
        <w:tab/>
        <w:t>592</w:t>
      </w:r>
    </w:p>
    <w:p w14:paraId="674F706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592</w:t>
      </w:r>
    </w:p>
    <w:p w14:paraId="6D97958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597</w:t>
      </w:r>
    </w:p>
    <w:p w14:paraId="6B5036C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602</w:t>
      </w:r>
    </w:p>
    <w:p w14:paraId="7F526F4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608</w:t>
      </w:r>
    </w:p>
    <w:p w14:paraId="18848B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615</w:t>
      </w:r>
    </w:p>
    <w:p w14:paraId="2FF9E54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620</w:t>
      </w:r>
    </w:p>
    <w:p w14:paraId="20DDEC9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627</w:t>
      </w:r>
    </w:p>
    <w:p w14:paraId="7CCA839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633</w:t>
      </w:r>
    </w:p>
    <w:p w14:paraId="002657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WLAN Offload / Cell selection / EUTRA RRC_Idle to/from WLAN (Qrxlevmeas, BeaconRSSI</w:t>
      </w:r>
      <w:r w:rsidRPr="004C3974">
        <w:rPr>
          <w:rFonts w:eastAsia="MS Mincho" w:cs="Arial"/>
          <w:noProof/>
        </w:rPr>
        <w:t>, WLAN identifier no match/match</w:t>
      </w:r>
      <w:r w:rsidRPr="004C3974">
        <w:rPr>
          <w:rFonts w:cs="Arial"/>
          <w:noProof/>
        </w:rPr>
        <w:t>)</w:t>
      </w:r>
      <w:r>
        <w:rPr>
          <w:noProof/>
        </w:rPr>
        <w:tab/>
        <w:t>633</w:t>
      </w:r>
    </w:p>
    <w:p w14:paraId="59FD4C7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636</w:t>
      </w:r>
    </w:p>
    <w:p w14:paraId="656ACD1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641</w:t>
      </w:r>
    </w:p>
    <w:p w14:paraId="4D4BCAF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645</w:t>
      </w:r>
    </w:p>
    <w:p w14:paraId="6FB75CF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648</w:t>
      </w:r>
    </w:p>
    <w:p w14:paraId="6876891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Layer 2</w:t>
      </w:r>
      <w:r>
        <w:rPr>
          <w:noProof/>
        </w:rPr>
        <w:tab/>
        <w:t>654</w:t>
      </w:r>
    </w:p>
    <w:p w14:paraId="2676CA1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</w:t>
      </w:r>
      <w:r>
        <w:rPr>
          <w:noProof/>
        </w:rPr>
        <w:tab/>
        <w:t>654</w:t>
      </w:r>
    </w:p>
    <w:p w14:paraId="3634BDA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654</w:t>
      </w:r>
    </w:p>
    <w:p w14:paraId="205CD1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654</w:t>
      </w:r>
    </w:p>
    <w:p w14:paraId="23D5D6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657</w:t>
      </w:r>
    </w:p>
    <w:p w14:paraId="5D7FC1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660</w:t>
      </w:r>
    </w:p>
    <w:p w14:paraId="09239D6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</w:t>
      </w:r>
      <w:r>
        <w:rPr>
          <w:noProof/>
        </w:rPr>
        <w:tab/>
        <w:t>667</w:t>
      </w:r>
    </w:p>
    <w:p w14:paraId="3659D3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667</w:t>
      </w:r>
    </w:p>
    <w:p w14:paraId="2F0D1A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671</w:t>
      </w:r>
    </w:p>
    <w:p w14:paraId="24C729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675</w:t>
      </w:r>
    </w:p>
    <w:p w14:paraId="079FAF6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677</w:t>
      </w:r>
    </w:p>
    <w:p w14:paraId="1418E1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682</w:t>
      </w:r>
    </w:p>
    <w:p w14:paraId="198FD8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689</w:t>
      </w:r>
    </w:p>
    <w:p w14:paraId="3E752B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693</w:t>
      </w:r>
    </w:p>
    <w:p w14:paraId="3001071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701</w:t>
      </w:r>
    </w:p>
    <w:p w14:paraId="327992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704</w:t>
      </w:r>
    </w:p>
    <w:p w14:paraId="7CF2A1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708</w:t>
      </w:r>
    </w:p>
    <w:p w14:paraId="032CB5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711</w:t>
      </w:r>
    </w:p>
    <w:p w14:paraId="653BE5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back off indicator</w:t>
      </w:r>
      <w:r>
        <w:rPr>
          <w:noProof/>
        </w:rPr>
        <w:tab/>
        <w:t>714</w:t>
      </w:r>
    </w:p>
    <w:p w14:paraId="45E0AFA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718</w:t>
      </w:r>
    </w:p>
    <w:p w14:paraId="57BF7B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718</w:t>
      </w:r>
    </w:p>
    <w:p w14:paraId="67E166D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726</w:t>
      </w:r>
    </w:p>
    <w:p w14:paraId="4D32FE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726</w:t>
      </w:r>
    </w:p>
    <w:p w14:paraId="3869B1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726</w:t>
      </w:r>
    </w:p>
    <w:p w14:paraId="49CFE21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726</w:t>
      </w:r>
    </w:p>
    <w:p w14:paraId="4721C1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734</w:t>
      </w:r>
    </w:p>
    <w:p w14:paraId="7518BF8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735</w:t>
      </w:r>
    </w:p>
    <w:p w14:paraId="5178FE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735</w:t>
      </w:r>
    </w:p>
    <w:p w14:paraId="29C0C2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743</w:t>
      </w:r>
    </w:p>
    <w:p w14:paraId="62FF77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747</w:t>
      </w:r>
    </w:p>
    <w:p w14:paraId="7D8698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data transfer</w:t>
      </w:r>
      <w:r>
        <w:rPr>
          <w:noProof/>
        </w:rPr>
        <w:tab/>
        <w:t>754</w:t>
      </w:r>
    </w:p>
    <w:p w14:paraId="2F9BB06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754</w:t>
      </w:r>
    </w:p>
    <w:p w14:paraId="02CA9EE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756</w:t>
      </w:r>
    </w:p>
    <w:p w14:paraId="323EF51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764</w:t>
      </w:r>
    </w:p>
    <w:p w14:paraId="344C24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MAC PDU header handling </w:t>
      </w:r>
      <w:r w:rsidRPr="004C3974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769</w:t>
      </w:r>
    </w:p>
    <w:p w14:paraId="68319F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771</w:t>
      </w:r>
    </w:p>
    <w:p w14:paraId="52B507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774</w:t>
      </w:r>
    </w:p>
    <w:p w14:paraId="05F708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778</w:t>
      </w:r>
    </w:p>
    <w:p w14:paraId="71052F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782</w:t>
      </w:r>
    </w:p>
    <w:p w14:paraId="6F0606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787</w:t>
      </w:r>
    </w:p>
    <w:p w14:paraId="55348B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792</w:t>
      </w:r>
    </w:p>
    <w:p w14:paraId="5BE265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798</w:t>
      </w:r>
    </w:p>
    <w:p w14:paraId="176CDD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800</w:t>
      </w:r>
    </w:p>
    <w:p w14:paraId="4676D45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DL</w:t>
      </w:r>
      <w:r>
        <w:rPr>
          <w:noProof/>
        </w:rPr>
        <w:tab/>
        <w:t>800</w:t>
      </w:r>
    </w:p>
    <w:p w14:paraId="57BD0D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7.1.3.10</w:t>
      </w:r>
      <w:r>
        <w:rPr>
          <w:noProof/>
        </w:rPr>
        <w:tab/>
        <w:t>804</w:t>
      </w:r>
    </w:p>
    <w:p w14:paraId="0ABEF0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804</w:t>
      </w:r>
    </w:p>
    <w:p w14:paraId="5A13F9B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7.1.3.11.1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804</w:t>
      </w:r>
    </w:p>
    <w:p w14:paraId="4B60480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809</w:t>
      </w:r>
    </w:p>
    <w:p w14:paraId="47B8579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809</w:t>
      </w:r>
    </w:p>
    <w:p w14:paraId="0604F8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809</w:t>
      </w:r>
    </w:p>
    <w:p w14:paraId="07CE510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815</w:t>
      </w:r>
    </w:p>
    <w:p w14:paraId="110629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821</w:t>
      </w:r>
    </w:p>
    <w:p w14:paraId="34776A3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826</w:t>
      </w:r>
    </w:p>
    <w:p w14:paraId="643295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830</w:t>
      </w:r>
    </w:p>
    <w:p w14:paraId="039766B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839</w:t>
      </w:r>
    </w:p>
    <w:p w14:paraId="624C8B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848</w:t>
      </w:r>
    </w:p>
    <w:p w14:paraId="2D8980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851</w:t>
      </w:r>
    </w:p>
    <w:p w14:paraId="0F14E7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861</w:t>
      </w:r>
    </w:p>
    <w:p w14:paraId="2FEEE60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864</w:t>
      </w:r>
    </w:p>
    <w:p w14:paraId="7AFBA4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870</w:t>
      </w:r>
    </w:p>
    <w:p w14:paraId="22E212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7.1.3.18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TTI / Correct handling of DL assignment</w:t>
      </w:r>
      <w:r w:rsidRPr="004C3974">
        <w:rPr>
          <w:rFonts w:cs="Courier New"/>
          <w:noProof/>
        </w:rPr>
        <w:t>/ Collision handling</w:t>
      </w:r>
      <w:r>
        <w:rPr>
          <w:noProof/>
        </w:rPr>
        <w:tab/>
        <w:t>874</w:t>
      </w:r>
    </w:p>
    <w:p w14:paraId="55E2D5A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7.1.3.18.1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874</w:t>
      </w:r>
    </w:p>
    <w:p w14:paraId="7A2A33B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880</w:t>
      </w:r>
    </w:p>
    <w:p w14:paraId="400DDB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 xml:space="preserve">Short TTI / Correct handling of DL assignment / HARQ sharing between PDSCH and </w:t>
      </w:r>
      <w:r w:rsidRPr="004C3974">
        <w:rPr>
          <w:rFonts w:cs="MS Gothic"/>
          <w:noProof/>
        </w:rPr>
        <w:t>slot/subslot-PDSCH</w:t>
      </w:r>
      <w:r>
        <w:rPr>
          <w:noProof/>
        </w:rPr>
        <w:tab/>
        <w:t>884</w:t>
      </w:r>
    </w:p>
    <w:p w14:paraId="6EAE75B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 xml:space="preserve">Short TTI / Correct handling of DL assignment / multiplexing of </w:t>
      </w:r>
      <w:r w:rsidRPr="004C3974">
        <w:rPr>
          <w:rFonts w:cs="MS Gothic"/>
          <w:noProof/>
        </w:rPr>
        <w:t>SPDCCH</w:t>
      </w:r>
      <w:r w:rsidRPr="004C3974">
        <w:rPr>
          <w:rFonts w:cs="Arial"/>
          <w:noProof/>
        </w:rPr>
        <w:t xml:space="preserve"> and </w:t>
      </w:r>
      <w:r w:rsidRPr="004C3974">
        <w:rPr>
          <w:rFonts w:cs="MS Gothic"/>
          <w:noProof/>
        </w:rPr>
        <w:t>slot/subslot-PDSCH</w:t>
      </w:r>
      <w:r>
        <w:rPr>
          <w:noProof/>
        </w:rPr>
        <w:tab/>
        <w:t>886</w:t>
      </w:r>
    </w:p>
    <w:p w14:paraId="35E7C8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7.1.3.21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889</w:t>
      </w:r>
    </w:p>
    <w:p w14:paraId="181109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892</w:t>
      </w:r>
    </w:p>
    <w:p w14:paraId="60B840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895</w:t>
      </w:r>
    </w:p>
    <w:p w14:paraId="178DF91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.1.4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UL-SCH data transfer</w:t>
      </w:r>
      <w:r>
        <w:rPr>
          <w:noProof/>
        </w:rPr>
        <w:tab/>
        <w:t>897</w:t>
      </w:r>
    </w:p>
    <w:p w14:paraId="3C9A85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897</w:t>
      </w:r>
    </w:p>
    <w:p w14:paraId="0F0EF9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899</w:t>
      </w:r>
    </w:p>
    <w:p w14:paraId="4C80F2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902</w:t>
      </w:r>
    </w:p>
    <w:p w14:paraId="09D575D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910</w:t>
      </w:r>
    </w:p>
    <w:p w14:paraId="5D16862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916</w:t>
      </w:r>
    </w:p>
    <w:p w14:paraId="442495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923</w:t>
      </w:r>
    </w:p>
    <w:p w14:paraId="4A8FDB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926</w:t>
      </w:r>
    </w:p>
    <w:p w14:paraId="0BE797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927</w:t>
      </w:r>
    </w:p>
    <w:p w14:paraId="4EB1C8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929</w:t>
      </w:r>
    </w:p>
    <w:p w14:paraId="155906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934</w:t>
      </w:r>
    </w:p>
    <w:p w14:paraId="1349A7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941</w:t>
      </w:r>
    </w:p>
    <w:p w14:paraId="0BAA67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946</w:t>
      </w:r>
    </w:p>
    <w:p w14:paraId="234DDF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952</w:t>
      </w:r>
    </w:p>
    <w:p w14:paraId="7D782F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06C4D2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957</w:t>
      </w:r>
    </w:p>
    <w:p w14:paraId="47BAD5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960</w:t>
      </w:r>
    </w:p>
    <w:p w14:paraId="6592D4C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967</w:t>
      </w:r>
    </w:p>
    <w:p w14:paraId="4CF8E3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UL</w:t>
      </w:r>
      <w:r>
        <w:rPr>
          <w:noProof/>
        </w:rPr>
        <w:tab/>
        <w:t>970</w:t>
      </w:r>
    </w:p>
    <w:p w14:paraId="0333FB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7.1.4.12a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974</w:t>
      </w:r>
    </w:p>
    <w:p w14:paraId="7C4810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978</w:t>
      </w:r>
    </w:p>
    <w:p w14:paraId="73ADB1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983</w:t>
      </w:r>
    </w:p>
    <w:p w14:paraId="698ECC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990</w:t>
      </w:r>
    </w:p>
    <w:p w14:paraId="264FCA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992</w:t>
      </w:r>
    </w:p>
    <w:p w14:paraId="5E18FB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995</w:t>
      </w:r>
    </w:p>
    <w:p w14:paraId="7F7442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7.1.4.17</w:t>
      </w:r>
      <w:r>
        <w:rPr>
          <w:noProof/>
        </w:rPr>
        <w:tab/>
        <w:t>999</w:t>
      </w:r>
    </w:p>
    <w:p w14:paraId="2A327C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999</w:t>
      </w:r>
    </w:p>
    <w:p w14:paraId="6DDB203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1002</w:t>
      </w:r>
    </w:p>
    <w:p w14:paraId="0A6F723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1002</w:t>
      </w:r>
    </w:p>
    <w:p w14:paraId="707D5D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1008</w:t>
      </w:r>
    </w:p>
    <w:p w14:paraId="146F66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1008</w:t>
      </w:r>
    </w:p>
    <w:p w14:paraId="10ABAA4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1008</w:t>
      </w:r>
    </w:p>
    <w:p w14:paraId="24AFB1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1008</w:t>
      </w:r>
    </w:p>
    <w:p w14:paraId="033910D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1013</w:t>
      </w:r>
    </w:p>
    <w:p w14:paraId="3F48727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1014</w:t>
      </w:r>
    </w:p>
    <w:p w14:paraId="595CB9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1014</w:t>
      </w:r>
    </w:p>
    <w:p w14:paraId="55369B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1019</w:t>
      </w:r>
    </w:p>
    <w:p w14:paraId="2B0A84C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1026</w:t>
      </w:r>
    </w:p>
    <w:p w14:paraId="4D93F6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1031</w:t>
      </w:r>
    </w:p>
    <w:p w14:paraId="40642E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1038</w:t>
      </w:r>
    </w:p>
    <w:p w14:paraId="5E64E9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</w:t>
      </w:r>
      <w:r w:rsidRPr="004C3974">
        <w:rPr>
          <w:noProof/>
          <w:snapToGrid w:val="0"/>
        </w:rPr>
        <w:t xml:space="preserve"> / CE Mode A</w:t>
      </w:r>
      <w:r>
        <w:rPr>
          <w:noProof/>
        </w:rPr>
        <w:tab/>
        <w:t>1039</w:t>
      </w:r>
    </w:p>
    <w:p w14:paraId="604FA1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1045</w:t>
      </w:r>
    </w:p>
    <w:p w14:paraId="69E80D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1051</w:t>
      </w:r>
    </w:p>
    <w:p w14:paraId="064978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1055</w:t>
      </w:r>
    </w:p>
    <w:p w14:paraId="4B98EDE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1055</w:t>
      </w:r>
    </w:p>
    <w:p w14:paraId="44EA844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1058</w:t>
      </w:r>
    </w:p>
    <w:p w14:paraId="73E1E38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1061</w:t>
      </w:r>
    </w:p>
    <w:p w14:paraId="3BE260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1061</w:t>
      </w:r>
    </w:p>
    <w:p w14:paraId="76AE19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1066</w:t>
      </w:r>
    </w:p>
    <w:p w14:paraId="1002F7B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1066</w:t>
      </w:r>
    </w:p>
    <w:p w14:paraId="5CE5D6C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1074</w:t>
      </w:r>
    </w:p>
    <w:p w14:paraId="786CC1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1075</w:t>
      </w:r>
    </w:p>
    <w:p w14:paraId="7F582E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1079</w:t>
      </w:r>
    </w:p>
    <w:p w14:paraId="74F75F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</w:rPr>
        <w:tab/>
        <w:t>1085</w:t>
      </w:r>
    </w:p>
    <w:p w14:paraId="5108670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1085</w:t>
      </w:r>
    </w:p>
    <w:p w14:paraId="4A643CE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1088</w:t>
      </w:r>
    </w:p>
    <w:p w14:paraId="02810B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1096</w:t>
      </w:r>
    </w:p>
    <w:p w14:paraId="2BA27C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1096</w:t>
      </w:r>
    </w:p>
    <w:p w14:paraId="138656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1101</w:t>
      </w:r>
    </w:p>
    <w:p w14:paraId="23A9ED1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1101</w:t>
      </w:r>
    </w:p>
    <w:p w14:paraId="48FA584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1104</w:t>
      </w:r>
    </w:p>
    <w:p w14:paraId="4718DD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1107</w:t>
      </w:r>
    </w:p>
    <w:p w14:paraId="1FEEC07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1111</w:t>
      </w:r>
    </w:p>
    <w:p w14:paraId="255997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1113</w:t>
      </w:r>
    </w:p>
    <w:p w14:paraId="79102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7C6330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04537F5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1248EA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126744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1116</w:t>
      </w:r>
    </w:p>
    <w:p w14:paraId="1EC28E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7.1.4.38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1120</w:t>
      </w:r>
    </w:p>
    <w:p w14:paraId="28E6213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</w:t>
      </w:r>
      <w:r w:rsidRPr="004C3974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1120</w:t>
      </w:r>
    </w:p>
    <w:p w14:paraId="1F94D7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</w:t>
      </w:r>
      <w:r w:rsidRPr="004C3974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1124</w:t>
      </w:r>
    </w:p>
    <w:p w14:paraId="2C2E76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1127</w:t>
      </w:r>
    </w:p>
    <w:p w14:paraId="0D9710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1130</w:t>
      </w:r>
    </w:p>
    <w:p w14:paraId="77624F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Short TTI / Correct handling of UL assignment / </w:t>
      </w:r>
      <w:r w:rsidRPr="004C3974">
        <w:rPr>
          <w:rFonts w:cs="Arial"/>
          <w:noProof/>
        </w:rPr>
        <w:t>HARQ sharing between PUSCH and slot/subslot-PUSCH</w:t>
      </w:r>
      <w:r>
        <w:rPr>
          <w:noProof/>
        </w:rPr>
        <w:tab/>
        <w:t>1136</w:t>
      </w:r>
    </w:p>
    <w:p w14:paraId="117FAC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1138</w:t>
      </w:r>
    </w:p>
    <w:p w14:paraId="6A0A3B7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1141</w:t>
      </w:r>
    </w:p>
    <w:p w14:paraId="2598133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1144</w:t>
      </w:r>
    </w:p>
    <w:p w14:paraId="56259CF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1144</w:t>
      </w:r>
    </w:p>
    <w:p w14:paraId="7C0378D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PUSCH Hopping</w:t>
      </w:r>
      <w:r>
        <w:rPr>
          <w:noProof/>
        </w:rPr>
        <w:tab/>
        <w:t>1158</w:t>
      </w:r>
    </w:p>
    <w:p w14:paraId="2C4074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1158</w:t>
      </w:r>
    </w:p>
    <w:p w14:paraId="3FC41C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1161</w:t>
      </w:r>
    </w:p>
    <w:p w14:paraId="6197FE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1165</w:t>
      </w:r>
    </w:p>
    <w:p w14:paraId="1EFC2B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1167</w:t>
      </w:r>
    </w:p>
    <w:p w14:paraId="4B1D913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1168</w:t>
      </w:r>
    </w:p>
    <w:p w14:paraId="48598C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1169</w:t>
      </w:r>
    </w:p>
    <w:p w14:paraId="2E6D257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1172</w:t>
      </w:r>
    </w:p>
    <w:p w14:paraId="2C420C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1172</w:t>
      </w:r>
    </w:p>
    <w:p w14:paraId="7CE5BF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1180</w:t>
      </w:r>
    </w:p>
    <w:p w14:paraId="14FEAB2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1185</w:t>
      </w:r>
    </w:p>
    <w:p w14:paraId="08F8A2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1190</w:t>
      </w:r>
    </w:p>
    <w:p w14:paraId="45755C1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1195</w:t>
      </w:r>
    </w:p>
    <w:p w14:paraId="425B05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1201</w:t>
      </w:r>
    </w:p>
    <w:p w14:paraId="38F5621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DRX / (UL)HARQ RTT</w:t>
      </w:r>
      <w:r>
        <w:rPr>
          <w:noProof/>
        </w:rPr>
        <w:tab/>
        <w:t>1206</w:t>
      </w:r>
    </w:p>
    <w:p w14:paraId="38C1C9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1217</w:t>
      </w:r>
    </w:p>
    <w:p w14:paraId="7D4BD63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configurations</w:t>
      </w:r>
      <w:r>
        <w:rPr>
          <w:noProof/>
        </w:rPr>
        <w:tab/>
        <w:t>1217</w:t>
      </w:r>
    </w:p>
    <w:p w14:paraId="6166B1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1218</w:t>
      </w:r>
    </w:p>
    <w:p w14:paraId="3BA370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1218</w:t>
      </w:r>
    </w:p>
    <w:p w14:paraId="0824A4B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1237</w:t>
      </w:r>
    </w:p>
    <w:p w14:paraId="00CF93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1256</w:t>
      </w:r>
    </w:p>
    <w:p w14:paraId="3669470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1275</w:t>
      </w:r>
    </w:p>
    <w:p w14:paraId="7FD6B00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1294</w:t>
      </w:r>
    </w:p>
    <w:p w14:paraId="6A2C1C1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1315</w:t>
      </w:r>
    </w:p>
    <w:p w14:paraId="393D87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1336</w:t>
      </w:r>
    </w:p>
    <w:p w14:paraId="0873C80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1363</w:t>
      </w:r>
    </w:p>
    <w:p w14:paraId="5CCCC1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1387</w:t>
      </w:r>
    </w:p>
    <w:p w14:paraId="363A78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1411</w:t>
      </w:r>
    </w:p>
    <w:p w14:paraId="7C1D4C1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1436</w:t>
      </w:r>
    </w:p>
    <w:p w14:paraId="0AFCEA5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1461</w:t>
      </w:r>
    </w:p>
    <w:p w14:paraId="23B7F41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1480</w:t>
      </w:r>
    </w:p>
    <w:p w14:paraId="631BC4F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1499</w:t>
      </w:r>
    </w:p>
    <w:p w14:paraId="3B5FEA7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1527</w:t>
      </w:r>
    </w:p>
    <w:p w14:paraId="69B2633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1541</w:t>
      </w:r>
    </w:p>
    <w:p w14:paraId="7B9537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1546</w:t>
      </w:r>
    </w:p>
    <w:p w14:paraId="2682199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1556</w:t>
      </w:r>
    </w:p>
    <w:p w14:paraId="681D3E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1561</w:t>
      </w:r>
    </w:p>
    <w:p w14:paraId="44F0C3B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1561</w:t>
      </w:r>
    </w:p>
    <w:p w14:paraId="639262A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1577</w:t>
      </w:r>
    </w:p>
    <w:p w14:paraId="01DFB2E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1587</w:t>
      </w:r>
    </w:p>
    <w:p w14:paraId="7DE01D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1592</w:t>
      </w:r>
    </w:p>
    <w:p w14:paraId="19D92E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1601</w:t>
      </w:r>
    </w:p>
    <w:p w14:paraId="3BDE2F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1606</w:t>
      </w:r>
    </w:p>
    <w:p w14:paraId="55E075D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1628</w:t>
      </w:r>
    </w:p>
    <w:p w14:paraId="1F160A3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1628</w:t>
      </w:r>
    </w:p>
    <w:p w14:paraId="2B9351B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1634</w:t>
      </w:r>
    </w:p>
    <w:p w14:paraId="4DB218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1634</w:t>
      </w:r>
    </w:p>
    <w:p w14:paraId="446EED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1634</w:t>
      </w:r>
    </w:p>
    <w:p w14:paraId="6E8BF7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1638</w:t>
      </w:r>
    </w:p>
    <w:p w14:paraId="0AAACA1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1638</w:t>
      </w:r>
    </w:p>
    <w:p w14:paraId="5517F7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7.1.9.2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1639</w:t>
      </w:r>
    </w:p>
    <w:p w14:paraId="138F069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1642</w:t>
      </w:r>
    </w:p>
    <w:p w14:paraId="70FC40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 xml:space="preserve">Sending SR on PUCCH with DMRS generated by using </w:t>
      </w:r>
      <w:r w:rsidRPr="004C3974">
        <w:rPr>
          <w:rFonts w:cs="Arial"/>
          <w:noProof/>
          <w:lang w:eastAsia="zh-CN" w:bidi="he-IL"/>
        </w:rPr>
        <w:t xml:space="preserve">virtual cell identity / </w:t>
      </w:r>
      <w:r w:rsidRPr="004C3974">
        <w:rPr>
          <w:rFonts w:cs="Arial"/>
          <w:noProof/>
          <w:lang w:bidi="he-IL"/>
        </w:rPr>
        <w:t>nPU</w:t>
      </w:r>
      <w:r w:rsidRPr="004C3974">
        <w:rPr>
          <w:rFonts w:cs="Arial"/>
          <w:noProof/>
          <w:lang w:eastAsia="zh-CN" w:bidi="he-IL"/>
        </w:rPr>
        <w:t>C</w:t>
      </w:r>
      <w:r w:rsidRPr="004C3974">
        <w:rPr>
          <w:rFonts w:cs="Arial"/>
          <w:noProof/>
          <w:lang w:bidi="he-IL"/>
        </w:rPr>
        <w:t>CH-Identity</w:t>
      </w:r>
      <w:r>
        <w:rPr>
          <w:noProof/>
        </w:rPr>
        <w:tab/>
        <w:t>1642</w:t>
      </w:r>
    </w:p>
    <w:p w14:paraId="1844FA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zh-CN" w:bidi="he-IL"/>
        </w:rPr>
        <w:t>Transmitting data</w:t>
      </w:r>
      <w:r w:rsidRPr="004C3974">
        <w:rPr>
          <w:rFonts w:cs="Arial"/>
          <w:noProof/>
          <w:lang w:bidi="he-IL"/>
        </w:rPr>
        <w:t xml:space="preserve"> on PU</w:t>
      </w:r>
      <w:r w:rsidRPr="004C3974">
        <w:rPr>
          <w:rFonts w:cs="Arial"/>
          <w:noProof/>
          <w:lang w:eastAsia="zh-CN" w:bidi="he-IL"/>
        </w:rPr>
        <w:t>S</w:t>
      </w:r>
      <w:r w:rsidRPr="004C3974">
        <w:rPr>
          <w:rFonts w:cs="Arial"/>
          <w:noProof/>
          <w:lang w:bidi="he-IL"/>
        </w:rPr>
        <w:t xml:space="preserve">CH with DMRS generated by using </w:t>
      </w:r>
      <w:r w:rsidRPr="004C3974">
        <w:rPr>
          <w:rFonts w:cs="Arial"/>
          <w:noProof/>
          <w:lang w:eastAsia="zh-CN" w:bidi="he-IL"/>
        </w:rPr>
        <w:t xml:space="preserve">virtual cell identity / </w:t>
      </w:r>
      <w:r w:rsidRPr="004C3974">
        <w:rPr>
          <w:rFonts w:cs="Arial"/>
          <w:noProof/>
          <w:lang w:bidi="he-IL"/>
        </w:rPr>
        <w:t>nPUSCH-Identity</w:t>
      </w:r>
      <w:r>
        <w:rPr>
          <w:noProof/>
        </w:rPr>
        <w:tab/>
        <w:t>1646</w:t>
      </w:r>
    </w:p>
    <w:p w14:paraId="293B769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1650</w:t>
      </w:r>
    </w:p>
    <w:p w14:paraId="69421D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1650</w:t>
      </w:r>
    </w:p>
    <w:p w14:paraId="2868431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</w:t>
      </w:r>
      <w:r w:rsidRPr="004C3974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1656</w:t>
      </w:r>
    </w:p>
    <w:p w14:paraId="42E391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7.1.12.1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DataInactivityTimer expiry</w:t>
      </w:r>
      <w:r>
        <w:rPr>
          <w:noProof/>
        </w:rPr>
        <w:tab/>
        <w:t>1656</w:t>
      </w:r>
    </w:p>
    <w:p w14:paraId="2F5ECAE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</w:t>
      </w:r>
      <w:r>
        <w:rPr>
          <w:noProof/>
        </w:rPr>
        <w:tab/>
        <w:t>1658</w:t>
      </w:r>
    </w:p>
    <w:p w14:paraId="629C06E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1658</w:t>
      </w:r>
    </w:p>
    <w:p w14:paraId="16C1516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1658</w:t>
      </w:r>
    </w:p>
    <w:p w14:paraId="115C26C6" w14:textId="77777777" w:rsidR="00AC2187" w:rsidRDefault="00AC2187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1659</w:t>
      </w:r>
    </w:p>
    <w:p w14:paraId="17482B4F" w14:textId="77777777" w:rsidR="00AC2187" w:rsidRDefault="00AC2187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1662</w:t>
      </w:r>
    </w:p>
    <w:p w14:paraId="46B2441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RLC</w:t>
      </w:r>
      <w:r>
        <w:rPr>
          <w:noProof/>
        </w:rPr>
        <w:tab/>
        <w:t>1667</w:t>
      </w:r>
    </w:p>
    <w:p w14:paraId="3FEA669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1667</w:t>
      </w:r>
    </w:p>
    <w:p w14:paraId="1E6E98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Unacknowledged mode</w:t>
      </w:r>
      <w:r>
        <w:rPr>
          <w:noProof/>
        </w:rPr>
        <w:tab/>
        <w:t>1667</w:t>
      </w:r>
    </w:p>
    <w:p w14:paraId="13EEAA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1667</w:t>
      </w:r>
    </w:p>
    <w:p w14:paraId="46070C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1669</w:t>
      </w:r>
    </w:p>
    <w:p w14:paraId="1786F3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1671</w:t>
      </w:r>
    </w:p>
    <w:p w14:paraId="2F2815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1672</w:t>
      </w:r>
    </w:p>
    <w:p w14:paraId="2FBDF0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1673</w:t>
      </w:r>
    </w:p>
    <w:p w14:paraId="24BFE32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1673</w:t>
      </w:r>
    </w:p>
    <w:p w14:paraId="7079E65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1677</w:t>
      </w:r>
    </w:p>
    <w:p w14:paraId="0F85B6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1680</w:t>
      </w:r>
    </w:p>
    <w:p w14:paraId="17B716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4C3974">
        <w:rPr>
          <w:rFonts w:eastAsia="MS Mincho"/>
          <w:i/>
          <w:noProof/>
        </w:rPr>
        <w:t>t-Reordering</w:t>
      </w:r>
      <w:r>
        <w:rPr>
          <w:noProof/>
        </w:rPr>
        <w:tab/>
        <w:t>1685</w:t>
      </w:r>
    </w:p>
    <w:p w14:paraId="65F0C4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4C3974">
        <w:rPr>
          <w:rFonts w:eastAsia="MS Mincho"/>
          <w:i/>
          <w:noProof/>
        </w:rPr>
        <w:t>t-Reordering</w:t>
      </w:r>
      <w:r>
        <w:rPr>
          <w:noProof/>
        </w:rPr>
        <w:tab/>
        <w:t>1688</w:t>
      </w:r>
    </w:p>
    <w:p w14:paraId="60A2D8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4C3974">
        <w:rPr>
          <w:rFonts w:eastAsia="MS Mincho"/>
          <w:i/>
          <w:noProof/>
        </w:rPr>
        <w:t>t-Reordering</w:t>
      </w:r>
      <w:r>
        <w:rPr>
          <w:noProof/>
        </w:rPr>
        <w:tab/>
        <w:t>1690</w:t>
      </w:r>
    </w:p>
    <w:p w14:paraId="6268C9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1692</w:t>
      </w:r>
    </w:p>
    <w:p w14:paraId="68F89F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1694</w:t>
      </w:r>
    </w:p>
    <w:p w14:paraId="251DFB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AM RLC / Receiver status triggers / extended t-Reordering configured</w:t>
      </w:r>
      <w:r>
        <w:rPr>
          <w:noProof/>
        </w:rPr>
        <w:tab/>
        <w:t>1697</w:t>
      </w:r>
    </w:p>
    <w:p w14:paraId="0A33569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1702</w:t>
      </w:r>
    </w:p>
    <w:p w14:paraId="6E8EA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1702</w:t>
      </w:r>
    </w:p>
    <w:p w14:paraId="725793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1706</w:t>
      </w:r>
    </w:p>
    <w:p w14:paraId="24B6925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1708</w:t>
      </w:r>
    </w:p>
    <w:p w14:paraId="0B1928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1709</w:t>
      </w:r>
    </w:p>
    <w:p w14:paraId="5F279A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1712</w:t>
      </w:r>
    </w:p>
    <w:p w14:paraId="0D666FA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1713</w:t>
      </w:r>
    </w:p>
    <w:p w14:paraId="2DD68D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1717</w:t>
      </w:r>
    </w:p>
    <w:p w14:paraId="1B0A981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1720</w:t>
      </w:r>
    </w:p>
    <w:p w14:paraId="007866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Polling for status</w:t>
      </w:r>
      <w:r>
        <w:rPr>
          <w:noProof/>
        </w:rPr>
        <w:tab/>
        <w:t>1721</w:t>
      </w:r>
    </w:p>
    <w:p w14:paraId="25F5517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1726</w:t>
      </w:r>
    </w:p>
    <w:p w14:paraId="4F4369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1731</w:t>
      </w:r>
    </w:p>
    <w:p w14:paraId="683216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1731</w:t>
      </w:r>
    </w:p>
    <w:p w14:paraId="648766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1731</w:t>
      </w:r>
    </w:p>
    <w:p w14:paraId="396A67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1737</w:t>
      </w:r>
    </w:p>
    <w:p w14:paraId="4213CF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1740</w:t>
      </w:r>
    </w:p>
    <w:p w14:paraId="0D116F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1745</w:t>
      </w:r>
    </w:p>
    <w:p w14:paraId="70E64F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1748</w:t>
      </w:r>
    </w:p>
    <w:p w14:paraId="4E8027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1752</w:t>
      </w:r>
    </w:p>
    <w:p w14:paraId="257C70C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1757</w:t>
      </w:r>
    </w:p>
    <w:p w14:paraId="31FE50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1757</w:t>
      </w:r>
    </w:p>
    <w:p w14:paraId="047103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AM RLC / RLC re-establishment at RRC connection reconfiguration including </w:t>
      </w:r>
      <w:r w:rsidRPr="004C3974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1759</w:t>
      </w:r>
    </w:p>
    <w:p w14:paraId="7E998D9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1762</w:t>
      </w:r>
    </w:p>
    <w:p w14:paraId="63D914F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1762</w:t>
      </w:r>
    </w:p>
    <w:p w14:paraId="1A0757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1762</w:t>
      </w:r>
    </w:p>
    <w:p w14:paraId="26ADD9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</w:t>
      </w:r>
      <w:r w:rsidRPr="004C3974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1765</w:t>
      </w:r>
    </w:p>
    <w:p w14:paraId="766DAA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Maintenance of PDCP sequence numbers / User plane </w:t>
      </w:r>
      <w:r w:rsidRPr="004C3974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1767</w:t>
      </w:r>
    </w:p>
    <w:p w14:paraId="683319B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1769</w:t>
      </w:r>
    </w:p>
    <w:p w14:paraId="0B6D547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1769</w:t>
      </w:r>
    </w:p>
    <w:p w14:paraId="7C4E70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1769</w:t>
      </w:r>
    </w:p>
    <w:p w14:paraId="6830C1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1772</w:t>
      </w:r>
    </w:p>
    <w:p w14:paraId="31880C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1774</w:t>
      </w:r>
    </w:p>
    <w:p w14:paraId="4B6680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1776</w:t>
      </w:r>
    </w:p>
    <w:p w14:paraId="364C4E0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1777</w:t>
      </w:r>
    </w:p>
    <w:p w14:paraId="2859C5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1779</w:t>
      </w:r>
    </w:p>
    <w:p w14:paraId="16FF3A4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integrity protection</w:t>
      </w:r>
      <w:r>
        <w:rPr>
          <w:noProof/>
        </w:rPr>
        <w:tab/>
        <w:t>1781</w:t>
      </w:r>
    </w:p>
    <w:p w14:paraId="586AB3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1781</w:t>
      </w:r>
    </w:p>
    <w:p w14:paraId="106668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1786</w:t>
      </w:r>
    </w:p>
    <w:p w14:paraId="43B598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1789</w:t>
      </w:r>
    </w:p>
    <w:p w14:paraId="28B595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4C3974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4C3974">
        <w:rPr>
          <w:rFonts w:eastAsia="MS Gothic"/>
          <w:noProof/>
        </w:rPr>
        <w:t>andover</w:t>
      </w:r>
      <w:r>
        <w:rPr>
          <w:noProof/>
        </w:rPr>
        <w:tab/>
        <w:t>1792</w:t>
      </w:r>
    </w:p>
    <w:p w14:paraId="5922D9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1792</w:t>
      </w:r>
    </w:p>
    <w:p w14:paraId="28EBBC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1792</w:t>
      </w:r>
    </w:p>
    <w:p w14:paraId="76A4A8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1795</w:t>
      </w:r>
    </w:p>
    <w:p w14:paraId="25E103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1799</w:t>
      </w:r>
    </w:p>
    <w:p w14:paraId="443D025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1803</w:t>
      </w:r>
    </w:p>
    <w:p w14:paraId="7390DB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1808</w:t>
      </w:r>
    </w:p>
    <w:p w14:paraId="17422B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1811</w:t>
      </w:r>
    </w:p>
    <w:p w14:paraId="607C37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Others</w:t>
      </w:r>
      <w:r>
        <w:rPr>
          <w:noProof/>
        </w:rPr>
        <w:tab/>
        <w:t>1812</w:t>
      </w:r>
    </w:p>
    <w:p w14:paraId="18632B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Discard</w:t>
      </w:r>
      <w:r>
        <w:rPr>
          <w:noProof/>
        </w:rPr>
        <w:tab/>
        <w:t>1812</w:t>
      </w:r>
    </w:p>
    <w:p w14:paraId="2F8662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1813</w:t>
      </w:r>
    </w:p>
    <w:p w14:paraId="516C31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Dual Connectivity</w:t>
      </w:r>
      <w:r>
        <w:rPr>
          <w:noProof/>
        </w:rPr>
        <w:tab/>
        <w:t>1816</w:t>
      </w:r>
    </w:p>
    <w:p w14:paraId="3EB72F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1816</w:t>
      </w:r>
    </w:p>
    <w:p w14:paraId="14A2F33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1818</w:t>
      </w:r>
    </w:p>
    <w:p w14:paraId="4A5A3D0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1821</w:t>
      </w:r>
    </w:p>
    <w:p w14:paraId="02E530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1824</w:t>
      </w:r>
    </w:p>
    <w:p w14:paraId="2D7DE1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1827</w:t>
      </w:r>
    </w:p>
    <w:p w14:paraId="513F5F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Maximum re-ordering delay below </w:t>
      </w:r>
      <w:r w:rsidRPr="004C3974">
        <w:rPr>
          <w:i/>
          <w:iCs/>
          <w:noProof/>
        </w:rPr>
        <w:t>t-Reordering</w:t>
      </w:r>
      <w:r>
        <w:rPr>
          <w:noProof/>
        </w:rPr>
        <w:tab/>
        <w:t>1833</w:t>
      </w:r>
    </w:p>
    <w:p w14:paraId="07308D9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</w:t>
      </w:r>
      <w:r w:rsidRPr="004C3974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1836</w:t>
      </w:r>
    </w:p>
    <w:p w14:paraId="6CB49A3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ProSe Device to Device</w:t>
      </w:r>
      <w:r>
        <w:rPr>
          <w:noProof/>
        </w:rPr>
        <w:tab/>
        <w:t>1841</w:t>
      </w:r>
    </w:p>
    <w:p w14:paraId="678D31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1841</w:t>
      </w:r>
    </w:p>
    <w:p w14:paraId="2EA96A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1846</w:t>
      </w:r>
    </w:p>
    <w:p w14:paraId="347908E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1850</w:t>
      </w:r>
    </w:p>
    <w:p w14:paraId="22566B5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1850</w:t>
      </w:r>
    </w:p>
    <w:p w14:paraId="6860CD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1850</w:t>
      </w:r>
    </w:p>
    <w:p w14:paraId="64A5AED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4C3974">
        <w:rPr>
          <w:rFonts w:eastAsia="MS Gothic"/>
          <w:noProof/>
        </w:rPr>
        <w:t>.</w:t>
      </w:r>
      <w:r w:rsidRPr="004C3974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PDCP </w:t>
      </w:r>
      <w:r w:rsidRPr="004C3974">
        <w:rPr>
          <w:rFonts w:eastAsia="SimSun"/>
          <w:noProof/>
          <w:lang w:eastAsia="zh-CN"/>
        </w:rPr>
        <w:t>UDC</w:t>
      </w:r>
      <w:r>
        <w:rPr>
          <w:noProof/>
        </w:rPr>
        <w:tab/>
        <w:t>1853</w:t>
      </w:r>
    </w:p>
    <w:p w14:paraId="4331B4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4C397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4C3974">
        <w:rPr>
          <w:rFonts w:cs="Tahoma"/>
          <w:noProof/>
          <w:lang w:eastAsia="zh-CN"/>
        </w:rPr>
        <w:t>dictionary</w:t>
      </w:r>
      <w:r>
        <w:rPr>
          <w:noProof/>
        </w:rPr>
        <w:tab/>
        <w:t>1853</w:t>
      </w:r>
    </w:p>
    <w:p w14:paraId="64F8446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4C397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4C3974">
        <w:rPr>
          <w:rFonts w:cs="Tahoma"/>
          <w:noProof/>
          <w:lang w:eastAsia="zh-CN"/>
        </w:rPr>
        <w:t>dictionary</w:t>
      </w:r>
      <w:r>
        <w:rPr>
          <w:noProof/>
        </w:rPr>
        <w:tab/>
        <w:t>1857</w:t>
      </w:r>
    </w:p>
    <w:p w14:paraId="23658A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4C397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4C3974">
        <w:rPr>
          <w:rFonts w:eastAsia="SimSun"/>
          <w:noProof/>
          <w:lang w:eastAsia="zh-CN"/>
        </w:rPr>
        <w:t>Reset</w:t>
      </w:r>
      <w:r>
        <w:rPr>
          <w:noProof/>
        </w:rPr>
        <w:tab/>
        <w:t>1860</w:t>
      </w:r>
    </w:p>
    <w:p w14:paraId="098A8A5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1863</w:t>
      </w:r>
    </w:p>
    <w:p w14:paraId="22EA7B2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1863</w:t>
      </w:r>
    </w:p>
    <w:p w14:paraId="18838C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</w:t>
      </w:r>
      <w:r>
        <w:rPr>
          <w:noProof/>
        </w:rPr>
        <w:tab/>
        <w:t>1863</w:t>
      </w:r>
    </w:p>
    <w:p w14:paraId="09C1CF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1863</w:t>
      </w:r>
    </w:p>
    <w:p w14:paraId="6B46955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1863</w:t>
      </w:r>
    </w:p>
    <w:p w14:paraId="0DDD47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1869</w:t>
      </w:r>
    </w:p>
    <w:p w14:paraId="7D0B4DB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1874</w:t>
      </w:r>
    </w:p>
    <w:p w14:paraId="35B122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1881</w:t>
      </w:r>
    </w:p>
    <w:p w14:paraId="678FCF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1886</w:t>
      </w:r>
    </w:p>
    <w:p w14:paraId="1326F5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1891</w:t>
      </w:r>
    </w:p>
    <w:p w14:paraId="58AAFE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1891</w:t>
      </w:r>
    </w:p>
    <w:p w14:paraId="32FB177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EAB active</w:t>
      </w:r>
      <w:r>
        <w:rPr>
          <w:noProof/>
        </w:rPr>
        <w:tab/>
        <w:t>1893</w:t>
      </w:r>
    </w:p>
    <w:p w14:paraId="65BFE7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1900</w:t>
      </w:r>
    </w:p>
    <w:p w14:paraId="0E1962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1902</w:t>
      </w:r>
    </w:p>
    <w:p w14:paraId="7ED9D1B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1904</w:t>
      </w:r>
    </w:p>
    <w:p w14:paraId="05501F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1904</w:t>
      </w:r>
    </w:p>
    <w:p w14:paraId="6DE36A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1904</w:t>
      </w:r>
    </w:p>
    <w:p w14:paraId="486D3B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1908</w:t>
      </w:r>
    </w:p>
    <w:p w14:paraId="21805C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1909</w:t>
      </w:r>
    </w:p>
    <w:p w14:paraId="5468E2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1909</w:t>
      </w:r>
    </w:p>
    <w:p w14:paraId="56BE9B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1914</w:t>
      </w:r>
    </w:p>
    <w:p w14:paraId="6959F3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1919</w:t>
      </w:r>
    </w:p>
    <w:p w14:paraId="3AD6DE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1924</w:t>
      </w:r>
    </w:p>
    <w:p w14:paraId="6013A0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1931</w:t>
      </w:r>
    </w:p>
    <w:p w14:paraId="6C032CE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50DE27B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5A60E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E83D3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1937</w:t>
      </w:r>
    </w:p>
    <w:p w14:paraId="224910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1944</w:t>
      </w:r>
    </w:p>
    <w:p w14:paraId="6813B6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Extended and spare fields in SI</w:t>
      </w:r>
      <w:r>
        <w:rPr>
          <w:noProof/>
        </w:rPr>
        <w:tab/>
        <w:t>1945</w:t>
      </w:r>
    </w:p>
    <w:p w14:paraId="5748053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</w:t>
      </w:r>
      <w:r>
        <w:rPr>
          <w:noProof/>
        </w:rPr>
        <w:tab/>
        <w:t>1950</w:t>
      </w:r>
    </w:p>
    <w:p w14:paraId="00FD23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0A4FEC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1951</w:t>
      </w:r>
    </w:p>
    <w:p w14:paraId="372981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1951</w:t>
      </w:r>
    </w:p>
    <w:p w14:paraId="4E6622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1951</w:t>
      </w:r>
    </w:p>
    <w:p w14:paraId="3F495C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1954</w:t>
      </w:r>
    </w:p>
    <w:p w14:paraId="7C6632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1959</w:t>
      </w:r>
    </w:p>
    <w:p w14:paraId="779F40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1962</w:t>
      </w:r>
    </w:p>
    <w:p w14:paraId="3373FD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1965</w:t>
      </w:r>
    </w:p>
    <w:p w14:paraId="03CC5F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1968</w:t>
      </w:r>
    </w:p>
    <w:p w14:paraId="52864AC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1977</w:t>
      </w:r>
    </w:p>
    <w:p w14:paraId="04F03F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1980</w:t>
      </w:r>
    </w:p>
    <w:p w14:paraId="0FC90D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1982</w:t>
      </w:r>
    </w:p>
    <w:p w14:paraId="2F18907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1984</w:t>
      </w:r>
    </w:p>
    <w:p w14:paraId="5C6A12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1988</w:t>
      </w:r>
    </w:p>
    <w:p w14:paraId="6C60DE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1992</w:t>
      </w:r>
    </w:p>
    <w:p w14:paraId="5B56EA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1998</w:t>
      </w:r>
    </w:p>
    <w:p w14:paraId="307877A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8.1.3.12b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2005</w:t>
      </w:r>
    </w:p>
    <w:p w14:paraId="189237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2005</w:t>
      </w:r>
    </w:p>
    <w:p w14:paraId="3C7944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2011</w:t>
      </w:r>
    </w:p>
    <w:p w14:paraId="134BEA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2016</w:t>
      </w:r>
    </w:p>
    <w:p w14:paraId="625CDD5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2021</w:t>
      </w:r>
    </w:p>
    <w:p w14:paraId="1FA4163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establishment</w:t>
      </w:r>
      <w:r>
        <w:rPr>
          <w:noProof/>
        </w:rPr>
        <w:tab/>
        <w:t>2021</w:t>
      </w:r>
    </w:p>
    <w:p w14:paraId="74F429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2021</w:t>
      </w:r>
    </w:p>
    <w:p w14:paraId="55E8C2D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2024</w:t>
      </w:r>
    </w:p>
    <w:p w14:paraId="5D881D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2024</w:t>
      </w:r>
    </w:p>
    <w:p w14:paraId="49E499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2026</w:t>
      </w:r>
    </w:p>
    <w:p w14:paraId="61D533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2026</w:t>
      </w:r>
    </w:p>
    <w:p w14:paraId="4B1F11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2032</w:t>
      </w:r>
    </w:p>
    <w:p w14:paraId="01EF62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2036</w:t>
      </w:r>
    </w:p>
    <w:p w14:paraId="57A64E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2038</w:t>
      </w:r>
    </w:p>
    <w:p w14:paraId="22117F2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2042</w:t>
      </w:r>
    </w:p>
    <w:p w14:paraId="14478FC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2042</w:t>
      </w:r>
    </w:p>
    <w:p w14:paraId="186376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2045</w:t>
      </w:r>
    </w:p>
    <w:p w14:paraId="3AD512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2048</w:t>
      </w:r>
    </w:p>
    <w:p w14:paraId="1B3279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2048</w:t>
      </w:r>
    </w:p>
    <w:p w14:paraId="7A63AA6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2055</w:t>
      </w:r>
    </w:p>
    <w:p w14:paraId="5C8C224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</w:t>
      </w:r>
      <w:r w:rsidRPr="004C3974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4C3974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4C3974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2055</w:t>
      </w:r>
    </w:p>
    <w:p w14:paraId="070CE6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2056</w:t>
      </w:r>
    </w:p>
    <w:p w14:paraId="1501DF5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2056</w:t>
      </w:r>
    </w:p>
    <w:p w14:paraId="03E2D14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2061</w:t>
      </w:r>
    </w:p>
    <w:p w14:paraId="2F831FC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4C3974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2061</w:t>
      </w:r>
    </w:p>
    <w:p w14:paraId="5466FB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2061</w:t>
      </w:r>
    </w:p>
    <w:p w14:paraId="0DD3A7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2061</w:t>
      </w:r>
    </w:p>
    <w:p w14:paraId="0BC5E63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2064</w:t>
      </w:r>
    </w:p>
    <w:p w14:paraId="421D195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2064</w:t>
      </w:r>
    </w:p>
    <w:p w14:paraId="71618D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</w:t>
      </w:r>
      <w:r>
        <w:rPr>
          <w:noProof/>
        </w:rPr>
        <w:tab/>
        <w:t>2064</w:t>
      </w:r>
    </w:p>
    <w:p w14:paraId="467C37C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2064</w:t>
      </w:r>
    </w:p>
    <w:p w14:paraId="26741CA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2070</w:t>
      </w:r>
    </w:p>
    <w:p w14:paraId="4F7C840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 xml:space="preserve">without UL / SRS configuration / Collision handling / </w:t>
      </w:r>
      <w:r w:rsidRPr="004C3974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2076</w:t>
      </w:r>
    </w:p>
    <w:p w14:paraId="76E17A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2082</w:t>
      </w:r>
    </w:p>
    <w:p w14:paraId="432A18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2086</w:t>
      </w:r>
    </w:p>
    <w:p w14:paraId="40FCBD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2086</w:t>
      </w:r>
    </w:p>
    <w:p w14:paraId="3B00AC6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2090</w:t>
      </w:r>
    </w:p>
    <w:p w14:paraId="23E1DD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2099</w:t>
      </w:r>
    </w:p>
    <w:p w14:paraId="2AED17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2103</w:t>
      </w:r>
    </w:p>
    <w:p w14:paraId="64A3B66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2103</w:t>
      </w:r>
    </w:p>
    <w:p w14:paraId="779A11B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2103</w:t>
      </w:r>
    </w:p>
    <w:p w14:paraId="6CA69A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2103</w:t>
      </w:r>
    </w:p>
    <w:p w14:paraId="4E7F5F0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2103</w:t>
      </w:r>
    </w:p>
    <w:p w14:paraId="076D6D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2109</w:t>
      </w:r>
    </w:p>
    <w:p w14:paraId="0C005F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2109</w:t>
      </w:r>
    </w:p>
    <w:p w14:paraId="056853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reconfiguration / </w:t>
      </w:r>
      <w:r w:rsidRPr="004C3974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2109</w:t>
      </w:r>
    </w:p>
    <w:p w14:paraId="0E5284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2112</w:t>
      </w:r>
    </w:p>
    <w:p w14:paraId="0EB7D62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2112</w:t>
      </w:r>
    </w:p>
    <w:p w14:paraId="3D9F8E0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2114</w:t>
      </w:r>
    </w:p>
    <w:p w14:paraId="2D197A8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2117</w:t>
      </w:r>
    </w:p>
    <w:p w14:paraId="457ED69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2119</w:t>
      </w:r>
    </w:p>
    <w:p w14:paraId="2DFB9C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2119</w:t>
      </w:r>
    </w:p>
    <w:p w14:paraId="28C0E9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2119</w:t>
      </w:r>
    </w:p>
    <w:p w14:paraId="0BC2EC5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MS Mincho"/>
          <w:noProof/>
        </w:rPr>
        <w:t>Short Processing Time / SRS configuration</w:t>
      </w:r>
      <w:r w:rsidRPr="004C3974">
        <w:rPr>
          <w:rFonts w:cs="MS Mincho"/>
          <w:noProof/>
          <w:lang w:eastAsia="zh-CN"/>
        </w:rPr>
        <w:t xml:space="preserve"> / </w:t>
      </w:r>
      <w:r w:rsidRPr="004C3974">
        <w:rPr>
          <w:rFonts w:cs="MS Mincho"/>
          <w:noProof/>
        </w:rPr>
        <w:t>Aperiodic</w:t>
      </w:r>
      <w:r>
        <w:rPr>
          <w:noProof/>
        </w:rPr>
        <w:tab/>
        <w:t>2121</w:t>
      </w:r>
    </w:p>
    <w:p w14:paraId="4FF196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MS Mincho"/>
          <w:noProof/>
        </w:rPr>
        <w:t xml:space="preserve">Short TTI / SRS configuration / TDD </w:t>
      </w:r>
      <w:r w:rsidRPr="004C3974">
        <w:rPr>
          <w:rFonts w:cs="MS Mincho"/>
          <w:noProof/>
          <w:lang w:eastAsia="zh-CN"/>
        </w:rPr>
        <w:t xml:space="preserve">/ </w:t>
      </w:r>
      <w:r w:rsidRPr="004C3974">
        <w:rPr>
          <w:rFonts w:cs="MS Mincho"/>
          <w:noProof/>
        </w:rPr>
        <w:t>Aperiodic</w:t>
      </w:r>
      <w:r>
        <w:rPr>
          <w:noProof/>
        </w:rPr>
        <w:tab/>
        <w:t>2126</w:t>
      </w:r>
    </w:p>
    <w:p w14:paraId="0222D9B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2128</w:t>
      </w:r>
    </w:p>
    <w:p w14:paraId="0E07DA9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2128</w:t>
      </w:r>
    </w:p>
    <w:p w14:paraId="5E5A804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2140</w:t>
      </w:r>
    </w:p>
    <w:p w14:paraId="50F8A41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2140</w:t>
      </w:r>
    </w:p>
    <w:p w14:paraId="6DBD222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release</w:t>
      </w:r>
      <w:r>
        <w:rPr>
          <w:noProof/>
        </w:rPr>
        <w:tab/>
        <w:t>2151</w:t>
      </w:r>
    </w:p>
    <w:p w14:paraId="0BD464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2151</w:t>
      </w:r>
    </w:p>
    <w:p w14:paraId="6E11E26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</w:t>
      </w:r>
      <w:r>
        <w:rPr>
          <w:noProof/>
        </w:rPr>
        <w:tab/>
        <w:t>2153</w:t>
      </w:r>
    </w:p>
    <w:p w14:paraId="3F26C3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2153</w:t>
      </w:r>
    </w:p>
    <w:p w14:paraId="4D2FE0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2167</w:t>
      </w:r>
    </w:p>
    <w:p w14:paraId="40B6543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2173</w:t>
      </w:r>
    </w:p>
    <w:p w14:paraId="2DC98F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2178</w:t>
      </w:r>
    </w:p>
    <w:p w14:paraId="28A56D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2184</w:t>
      </w:r>
    </w:p>
    <w:p w14:paraId="6D6294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2192</w:t>
      </w:r>
    </w:p>
    <w:p w14:paraId="79D5D6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2198</w:t>
      </w:r>
    </w:p>
    <w:p w14:paraId="1B9916F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2215</w:t>
      </w:r>
    </w:p>
    <w:p w14:paraId="5B13E30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2224</w:t>
      </w:r>
    </w:p>
    <w:p w14:paraId="24F8FB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2227</w:t>
      </w:r>
    </w:p>
    <w:p w14:paraId="7EC214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2232</w:t>
      </w:r>
    </w:p>
    <w:p w14:paraId="76891E6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2232</w:t>
      </w:r>
    </w:p>
    <w:p w14:paraId="055F44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2236</w:t>
      </w:r>
    </w:p>
    <w:p w14:paraId="32CB5E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2242</w:t>
      </w:r>
    </w:p>
    <w:p w14:paraId="3EED18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2251</w:t>
      </w:r>
    </w:p>
    <w:p w14:paraId="28CFA5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2262</w:t>
      </w:r>
    </w:p>
    <w:p w14:paraId="411C7C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2275</w:t>
      </w:r>
    </w:p>
    <w:p w14:paraId="7CE569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2283</w:t>
      </w:r>
    </w:p>
    <w:p w14:paraId="081BA4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2295</w:t>
      </w:r>
    </w:p>
    <w:p w14:paraId="2777DD4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2295</w:t>
      </w:r>
    </w:p>
    <w:p w14:paraId="3C70939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2299</w:t>
      </w:r>
    </w:p>
    <w:p w14:paraId="45DB7E9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4C3974">
        <w:rPr>
          <w:rFonts w:cs="Arial"/>
          <w:noProof/>
          <w:lang w:eastAsia="zh-TW" w:bidi="he-IL"/>
        </w:rPr>
        <w:t>-</w:t>
      </w:r>
      <w:r w:rsidRPr="004C397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2299</w:t>
      </w:r>
    </w:p>
    <w:p w14:paraId="10946C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2300</w:t>
      </w:r>
    </w:p>
    <w:p w14:paraId="291452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2300</w:t>
      </w:r>
    </w:p>
    <w:p w14:paraId="0BB4BCA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2308</w:t>
      </w:r>
    </w:p>
    <w:p w14:paraId="2FB6D5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2308</w:t>
      </w:r>
    </w:p>
    <w:p w14:paraId="1430E4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2308</w:t>
      </w:r>
    </w:p>
    <w:p w14:paraId="32C9761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2308</w:t>
      </w:r>
    </w:p>
    <w:p w14:paraId="75C313F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2315</w:t>
      </w:r>
    </w:p>
    <w:p w14:paraId="57E2920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4C3974">
        <w:rPr>
          <w:rFonts w:cs="Arial"/>
          <w:noProof/>
          <w:lang w:eastAsia="zh-TW" w:bidi="he-IL"/>
        </w:rPr>
        <w:t>-</w:t>
      </w:r>
      <w:r w:rsidRPr="004C397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2316</w:t>
      </w:r>
    </w:p>
    <w:p w14:paraId="2A08C4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2317</w:t>
      </w:r>
    </w:p>
    <w:p w14:paraId="2D5ABD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2317</w:t>
      </w:r>
    </w:p>
    <w:p w14:paraId="0D27985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2324</w:t>
      </w:r>
    </w:p>
    <w:p w14:paraId="430BA5E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2325</w:t>
      </w:r>
    </w:p>
    <w:p w14:paraId="30E7A1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2326</w:t>
      </w:r>
    </w:p>
    <w:p w14:paraId="411844E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2326</w:t>
      </w:r>
    </w:p>
    <w:p w14:paraId="5B1946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2332</w:t>
      </w:r>
    </w:p>
    <w:p w14:paraId="73B99A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4C3974">
        <w:rPr>
          <w:rFonts w:cs="Arial"/>
          <w:noProof/>
          <w:lang w:eastAsia="zh-TW" w:bidi="he-IL"/>
        </w:rPr>
        <w:t>-</w:t>
      </w:r>
      <w:r w:rsidRPr="004C397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2332</w:t>
      </w:r>
    </w:p>
    <w:p w14:paraId="3275055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2332</w:t>
      </w:r>
    </w:p>
    <w:p w14:paraId="4E5AA41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2332</w:t>
      </w:r>
    </w:p>
    <w:p w14:paraId="0656A74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2340</w:t>
      </w:r>
    </w:p>
    <w:p w14:paraId="455C383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2341</w:t>
      </w:r>
    </w:p>
    <w:p w14:paraId="7DE585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2341</w:t>
      </w:r>
    </w:p>
    <w:p w14:paraId="694417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2341</w:t>
      </w:r>
    </w:p>
    <w:p w14:paraId="743FC10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2341</w:t>
      </w:r>
    </w:p>
    <w:p w14:paraId="4CDC85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2353</w:t>
      </w:r>
    </w:p>
    <w:p w14:paraId="42FD516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2353</w:t>
      </w:r>
    </w:p>
    <w:p w14:paraId="0B2910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2353</w:t>
      </w:r>
    </w:p>
    <w:p w14:paraId="4166D81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2353</w:t>
      </w:r>
    </w:p>
    <w:p w14:paraId="217BFB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2353</w:t>
      </w:r>
    </w:p>
    <w:p w14:paraId="2C5F3ED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2353</w:t>
      </w:r>
    </w:p>
    <w:p w14:paraId="5CF9B97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2365</w:t>
      </w:r>
    </w:p>
    <w:p w14:paraId="734D90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2376</w:t>
      </w:r>
    </w:p>
    <w:p w14:paraId="01AF6E8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2381</w:t>
      </w:r>
    </w:p>
    <w:p w14:paraId="422F195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2383</w:t>
      </w:r>
    </w:p>
    <w:p w14:paraId="23EAF2B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2387</w:t>
      </w:r>
    </w:p>
    <w:p w14:paraId="076E79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2390</w:t>
      </w:r>
    </w:p>
    <w:p w14:paraId="34446C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2392</w:t>
      </w:r>
    </w:p>
    <w:p w14:paraId="4006CD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2392</w:t>
      </w:r>
    </w:p>
    <w:p w14:paraId="6019941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2393</w:t>
      </w:r>
    </w:p>
    <w:p w14:paraId="50540C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2395</w:t>
      </w:r>
    </w:p>
    <w:p w14:paraId="43754C2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2398</w:t>
      </w:r>
    </w:p>
    <w:p w14:paraId="05F6B7C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2403</w:t>
      </w:r>
    </w:p>
    <w:p w14:paraId="64F517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2403</w:t>
      </w:r>
    </w:p>
    <w:p w14:paraId="299AEFA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2403</w:t>
      </w:r>
    </w:p>
    <w:p w14:paraId="37E92B1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2405</w:t>
      </w:r>
    </w:p>
    <w:p w14:paraId="072705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Tahoma"/>
          <w:noProof/>
          <w:lang w:eastAsia="zh-CN"/>
        </w:rPr>
        <w:t xml:space="preserve">UDC/ </w:t>
      </w:r>
      <w:r w:rsidRPr="004C3974">
        <w:rPr>
          <w:rFonts w:cs="Tahoma"/>
          <w:noProof/>
        </w:rPr>
        <w:t>RRC connection reconfiguration / Handover / Success</w:t>
      </w:r>
      <w:r>
        <w:rPr>
          <w:noProof/>
        </w:rPr>
        <w:tab/>
        <w:t>2409</w:t>
      </w:r>
    </w:p>
    <w:p w14:paraId="7F0AA1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2409</w:t>
      </w:r>
    </w:p>
    <w:p w14:paraId="55E050C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2409</w:t>
      </w:r>
    </w:p>
    <w:p w14:paraId="1986DAC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2410</w:t>
      </w:r>
    </w:p>
    <w:p w14:paraId="6582BB0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2413</w:t>
      </w:r>
    </w:p>
    <w:p w14:paraId="634E267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2413</w:t>
      </w:r>
    </w:p>
    <w:p w14:paraId="4826165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2423</w:t>
      </w:r>
    </w:p>
    <w:p w14:paraId="7833FE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8.2.4.30.3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2433</w:t>
      </w:r>
    </w:p>
    <w:p w14:paraId="7DB7F1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2445</w:t>
      </w:r>
    </w:p>
    <w:p w14:paraId="14C8371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2448</w:t>
      </w:r>
    </w:p>
    <w:p w14:paraId="5FF7015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2458</w:t>
      </w:r>
    </w:p>
    <w:p w14:paraId="21FA59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2470</w:t>
      </w:r>
    </w:p>
    <w:p w14:paraId="1C4BD58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2470</w:t>
      </w:r>
    </w:p>
    <w:p w14:paraId="244BE7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2480</w:t>
      </w:r>
    </w:p>
    <w:p w14:paraId="0EF34D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2490</w:t>
      </w:r>
    </w:p>
    <w:p w14:paraId="26E1C9E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2500</w:t>
      </w:r>
    </w:p>
    <w:p w14:paraId="3F0B1BC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LWIP / LWI</w:t>
      </w:r>
      <w:r>
        <w:rPr>
          <w:noProof/>
        </w:rPr>
        <w:tab/>
        <w:t>2513</w:t>
      </w:r>
    </w:p>
    <w:p w14:paraId="283657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2513</w:t>
      </w:r>
    </w:p>
    <w:p w14:paraId="47C77C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2523</w:t>
      </w:r>
    </w:p>
    <w:p w14:paraId="4B06D5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8.2.5.3</w:t>
      </w:r>
      <w:r>
        <w:rPr>
          <w:noProof/>
        </w:rPr>
        <w:tab/>
        <w:t>2531</w:t>
      </w:r>
    </w:p>
    <w:p w14:paraId="602697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2531</w:t>
      </w:r>
    </w:p>
    <w:p w14:paraId="4392BB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2538</w:t>
      </w:r>
    </w:p>
    <w:p w14:paraId="6F368F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2545</w:t>
      </w:r>
    </w:p>
    <w:p w14:paraId="1B2534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2557</w:t>
      </w:r>
    </w:p>
    <w:p w14:paraId="7D685C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LWA / T351 Expiry</w:t>
      </w:r>
      <w:r>
        <w:rPr>
          <w:noProof/>
        </w:rPr>
        <w:tab/>
        <w:t>2567</w:t>
      </w:r>
    </w:p>
    <w:p w14:paraId="27A59FF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2574</w:t>
      </w:r>
    </w:p>
    <w:p w14:paraId="17F68A6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 E-UTRAN measurements</w:t>
      </w:r>
      <w:r>
        <w:rPr>
          <w:noProof/>
        </w:rPr>
        <w:tab/>
        <w:t>2574</w:t>
      </w:r>
    </w:p>
    <w:p w14:paraId="6827F8F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2574</w:t>
      </w:r>
    </w:p>
    <w:p w14:paraId="6087F9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2579</w:t>
      </w:r>
    </w:p>
    <w:p w14:paraId="5B89B2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2584</w:t>
      </w:r>
    </w:p>
    <w:p w14:paraId="4C8F1E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2592</w:t>
      </w:r>
    </w:p>
    <w:p w14:paraId="299877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2603</w:t>
      </w:r>
    </w:p>
    <w:p w14:paraId="593B28C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2614</w:t>
      </w:r>
    </w:p>
    <w:p w14:paraId="4D98762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2623</w:t>
      </w:r>
    </w:p>
    <w:p w14:paraId="6CF93C1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2631</w:t>
      </w:r>
    </w:p>
    <w:p w14:paraId="3082FF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2640</w:t>
      </w:r>
    </w:p>
    <w:p w14:paraId="2C86D30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2647</w:t>
      </w:r>
    </w:p>
    <w:p w14:paraId="4B5B784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2656</w:t>
      </w:r>
    </w:p>
    <w:p w14:paraId="0F2244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2661</w:t>
      </w:r>
    </w:p>
    <w:p w14:paraId="30B7A8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2669</w:t>
      </w:r>
    </w:p>
    <w:p w14:paraId="10B6BA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2681</w:t>
      </w:r>
    </w:p>
    <w:p w14:paraId="4D1197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2691</w:t>
      </w:r>
    </w:p>
    <w:p w14:paraId="36EE28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2699</w:t>
      </w:r>
    </w:p>
    <w:p w14:paraId="69919B0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2714</w:t>
      </w:r>
    </w:p>
    <w:p w14:paraId="11F5A6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2723</w:t>
      </w:r>
    </w:p>
    <w:p w14:paraId="17FC7F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2738</w:t>
      </w:r>
    </w:p>
    <w:p w14:paraId="4CAA93F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2747</w:t>
      </w:r>
    </w:p>
    <w:p w14:paraId="46FA48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2761</w:t>
      </w:r>
    </w:p>
    <w:p w14:paraId="0AB3FA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2769</w:t>
      </w:r>
    </w:p>
    <w:p w14:paraId="359077A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2779</w:t>
      </w:r>
    </w:p>
    <w:p w14:paraId="024AC7B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2789</w:t>
      </w:r>
    </w:p>
    <w:p w14:paraId="09DD6C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2804</w:t>
      </w:r>
    </w:p>
    <w:p w14:paraId="0E97AE3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2804</w:t>
      </w:r>
    </w:p>
    <w:p w14:paraId="6C0229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2816</w:t>
      </w:r>
    </w:p>
    <w:p w14:paraId="29FC9F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2817</w:t>
      </w:r>
    </w:p>
    <w:p w14:paraId="5B843E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2819</w:t>
      </w:r>
    </w:p>
    <w:p w14:paraId="7B54EC8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2819</w:t>
      </w:r>
    </w:p>
    <w:p w14:paraId="0402B1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2829</w:t>
      </w:r>
    </w:p>
    <w:p w14:paraId="7657366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2831</w:t>
      </w:r>
    </w:p>
    <w:p w14:paraId="0ACFBA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2832</w:t>
      </w:r>
    </w:p>
    <w:p w14:paraId="5E2C145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2837</w:t>
      </w:r>
    </w:p>
    <w:p w14:paraId="5C150F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2837</w:t>
      </w:r>
    </w:p>
    <w:p w14:paraId="2F07DB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2845</w:t>
      </w:r>
    </w:p>
    <w:p w14:paraId="5B6C900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2845</w:t>
      </w:r>
    </w:p>
    <w:p w14:paraId="6EDEC08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2853</w:t>
      </w:r>
    </w:p>
    <w:p w14:paraId="728DB0C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2855</w:t>
      </w:r>
    </w:p>
    <w:p w14:paraId="40C458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2855</w:t>
      </w:r>
    </w:p>
    <w:p w14:paraId="477E51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2861</w:t>
      </w:r>
    </w:p>
    <w:p w14:paraId="53FF2A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2868</w:t>
      </w:r>
    </w:p>
    <w:p w14:paraId="7F193F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2875</w:t>
      </w:r>
    </w:p>
    <w:p w14:paraId="06A613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2882</w:t>
      </w:r>
    </w:p>
    <w:p w14:paraId="2C49D4D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2889</w:t>
      </w:r>
    </w:p>
    <w:p w14:paraId="2776AE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2894</w:t>
      </w:r>
    </w:p>
    <w:p w14:paraId="0F1009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2903</w:t>
      </w:r>
    </w:p>
    <w:p w14:paraId="753D36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2912</w:t>
      </w:r>
    </w:p>
    <w:p w14:paraId="486F11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2919</w:t>
      </w:r>
    </w:p>
    <w:p w14:paraId="67F7C6C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measurements</w:t>
      </w:r>
      <w:r>
        <w:rPr>
          <w:noProof/>
        </w:rPr>
        <w:tab/>
        <w:t>2923</w:t>
      </w:r>
    </w:p>
    <w:p w14:paraId="2790F0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2923</w:t>
      </w:r>
    </w:p>
    <w:p w14:paraId="7E58A17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2930</w:t>
      </w:r>
    </w:p>
    <w:p w14:paraId="293721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2937</w:t>
      </w:r>
    </w:p>
    <w:p w14:paraId="4312F2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2946</w:t>
      </w:r>
    </w:p>
    <w:p w14:paraId="48E1F2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2955</w:t>
      </w:r>
    </w:p>
    <w:p w14:paraId="1F159B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2965</w:t>
      </w:r>
    </w:p>
    <w:p w14:paraId="1B0597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2976</w:t>
      </w:r>
    </w:p>
    <w:p w14:paraId="4082A5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2985</w:t>
      </w:r>
    </w:p>
    <w:p w14:paraId="6F1AA0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2992</w:t>
      </w:r>
    </w:p>
    <w:p w14:paraId="6B8D749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3003</w:t>
      </w:r>
    </w:p>
    <w:p w14:paraId="2CBDE5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3011</w:t>
      </w:r>
    </w:p>
    <w:p w14:paraId="0C2A63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3023</w:t>
      </w:r>
    </w:p>
    <w:p w14:paraId="51316A2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3031</w:t>
      </w:r>
    </w:p>
    <w:p w14:paraId="6FC13AF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3031</w:t>
      </w:r>
    </w:p>
    <w:p w14:paraId="62FF30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3044</w:t>
      </w:r>
    </w:p>
    <w:p w14:paraId="72EBF00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bCs/>
          <w:noProof/>
          <w:lang w:eastAsia="zh-CN"/>
        </w:rPr>
        <w:t>8</w:t>
      </w:r>
      <w:r w:rsidRPr="004C3974">
        <w:rPr>
          <w:bCs/>
          <w:noProof/>
        </w:rPr>
        <w:t>.</w:t>
      </w:r>
      <w:r w:rsidRPr="004C3974">
        <w:rPr>
          <w:bCs/>
          <w:noProof/>
          <w:lang w:eastAsia="zh-CN"/>
        </w:rPr>
        <w:t>3</w:t>
      </w:r>
      <w:r w:rsidRPr="004C3974">
        <w:rPr>
          <w:bCs/>
          <w:noProof/>
        </w:rPr>
        <w:t>.</w:t>
      </w:r>
      <w:r w:rsidRPr="004C3974">
        <w:rPr>
          <w:bCs/>
          <w:noProof/>
          <w:lang w:eastAsia="zh-CN"/>
        </w:rPr>
        <w:t>3</w:t>
      </w:r>
      <w:r w:rsidRPr="004C3974">
        <w:rPr>
          <w:bCs/>
          <w:noProof/>
        </w:rPr>
        <w:t>.</w:t>
      </w:r>
      <w:r w:rsidRPr="004C3974">
        <w:rPr>
          <w:bCs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3056</w:t>
      </w:r>
    </w:p>
    <w:p w14:paraId="60642D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3067</w:t>
      </w:r>
    </w:p>
    <w:p w14:paraId="7E2DF7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448535F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3080</w:t>
      </w:r>
    </w:p>
    <w:p w14:paraId="45753D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3080</w:t>
      </w:r>
    </w:p>
    <w:p w14:paraId="3DCCA9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3096</w:t>
      </w:r>
    </w:p>
    <w:p w14:paraId="6F8164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3104</w:t>
      </w:r>
    </w:p>
    <w:p w14:paraId="51FA6D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3113</w:t>
      </w:r>
    </w:p>
    <w:p w14:paraId="0F45CF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3121</w:t>
      </w:r>
    </w:p>
    <w:p w14:paraId="0444FB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3130</w:t>
      </w:r>
    </w:p>
    <w:p w14:paraId="6576F4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3130</w:t>
      </w:r>
    </w:p>
    <w:p w14:paraId="1F8A2E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3135</w:t>
      </w:r>
    </w:p>
    <w:p w14:paraId="132EF78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</w:t>
      </w:r>
      <w:r>
        <w:rPr>
          <w:noProof/>
        </w:rPr>
        <w:tab/>
        <w:t>3138</w:t>
      </w:r>
    </w:p>
    <w:p w14:paraId="0BDAAFB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3138</w:t>
      </w:r>
    </w:p>
    <w:p w14:paraId="5F94BA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3138</w:t>
      </w:r>
    </w:p>
    <w:p w14:paraId="67BA2C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3138</w:t>
      </w:r>
    </w:p>
    <w:p w14:paraId="6C3F74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3141</w:t>
      </w:r>
    </w:p>
    <w:p w14:paraId="59530A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3141</w:t>
      </w:r>
    </w:p>
    <w:p w14:paraId="61D642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3145</w:t>
      </w:r>
    </w:p>
    <w:p w14:paraId="73C2B2C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3149</w:t>
      </w:r>
    </w:p>
    <w:p w14:paraId="0F5204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3149</w:t>
      </w:r>
    </w:p>
    <w:p w14:paraId="588BBA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3149</w:t>
      </w:r>
    </w:p>
    <w:p w14:paraId="0388ECB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3156</w:t>
      </w:r>
    </w:p>
    <w:p w14:paraId="36ECDC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3156</w:t>
      </w:r>
    </w:p>
    <w:p w14:paraId="37D7D0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3163</w:t>
      </w:r>
    </w:p>
    <w:p w14:paraId="6D6375D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3163</w:t>
      </w:r>
    </w:p>
    <w:p w14:paraId="1BAD3C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3163</w:t>
      </w:r>
    </w:p>
    <w:p w14:paraId="5FF15B2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3163</w:t>
      </w:r>
    </w:p>
    <w:p w14:paraId="4943D1A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3171</w:t>
      </w:r>
    </w:p>
    <w:p w14:paraId="49CF84C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3171</w:t>
      </w:r>
    </w:p>
    <w:p w14:paraId="3925C99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3171</w:t>
      </w:r>
    </w:p>
    <w:p w14:paraId="79B2A2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3171</w:t>
      </w:r>
    </w:p>
    <w:p w14:paraId="55111F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3173</w:t>
      </w:r>
    </w:p>
    <w:p w14:paraId="0CE32C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3178</w:t>
      </w:r>
    </w:p>
    <w:p w14:paraId="0230B34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215987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02B101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5B8F1E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1C8E8E1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3183</w:t>
      </w:r>
    </w:p>
    <w:p w14:paraId="23EEFBE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224383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131B550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1A99B0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3183</w:t>
      </w:r>
    </w:p>
    <w:p w14:paraId="152752F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3196</w:t>
      </w:r>
    </w:p>
    <w:p w14:paraId="20A5C58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3196</w:t>
      </w:r>
    </w:p>
    <w:p w14:paraId="129703E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467CF86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43515DB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2384B2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34C5CE7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238D73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04950D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652F23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5C6610A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5299A83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3196</w:t>
      </w:r>
    </w:p>
    <w:p w14:paraId="6BD62B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3196</w:t>
      </w:r>
    </w:p>
    <w:p w14:paraId="124633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3201</w:t>
      </w:r>
    </w:p>
    <w:p w14:paraId="2A2277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3205</w:t>
      </w:r>
    </w:p>
    <w:p w14:paraId="075A14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WLAN Offload / Offload Success / </w:t>
      </w:r>
      <w:r w:rsidRPr="004C3974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3209</w:t>
      </w:r>
    </w:p>
    <w:p w14:paraId="25D5A6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T350 expiry</w:t>
      </w:r>
      <w:r>
        <w:rPr>
          <w:noProof/>
        </w:rPr>
        <w:tab/>
        <w:t>3214</w:t>
      </w:r>
    </w:p>
    <w:p w14:paraId="106234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3220</w:t>
      </w:r>
    </w:p>
    <w:p w14:paraId="22797A5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others</w:t>
      </w:r>
      <w:r>
        <w:rPr>
          <w:noProof/>
        </w:rPr>
        <w:tab/>
        <w:t>3225</w:t>
      </w:r>
    </w:p>
    <w:p w14:paraId="2957587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3225</w:t>
      </w:r>
    </w:p>
    <w:p w14:paraId="16E88B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3225</w:t>
      </w:r>
    </w:p>
    <w:p w14:paraId="7243D8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3230</w:t>
      </w:r>
    </w:p>
    <w:p w14:paraId="2FCEA58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3233</w:t>
      </w:r>
    </w:p>
    <w:p w14:paraId="25B0B0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3235</w:t>
      </w:r>
    </w:p>
    <w:p w14:paraId="066314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3236</w:t>
      </w:r>
    </w:p>
    <w:p w14:paraId="221ED2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3238</w:t>
      </w:r>
    </w:p>
    <w:p w14:paraId="137A81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3243</w:t>
      </w:r>
    </w:p>
    <w:p w14:paraId="5DB59C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3243</w:t>
      </w:r>
    </w:p>
    <w:p w14:paraId="1B3162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3247</w:t>
      </w:r>
    </w:p>
    <w:p w14:paraId="50938A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3247</w:t>
      </w:r>
    </w:p>
    <w:p w14:paraId="4739A6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Dual Connectivity / Radio link failure</w:t>
      </w:r>
      <w:r>
        <w:rPr>
          <w:noProof/>
        </w:rPr>
        <w:tab/>
        <w:t>3247</w:t>
      </w:r>
    </w:p>
    <w:p w14:paraId="09C53ED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3247</w:t>
      </w:r>
    </w:p>
    <w:p w14:paraId="6F08A42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3254</w:t>
      </w:r>
    </w:p>
    <w:p w14:paraId="398E7B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 w:rsidRPr="004C3974">
        <w:rPr>
          <w:rFonts w:eastAsia="SimSun"/>
          <w:noProof/>
          <w:lang w:eastAsia="zh-CN"/>
        </w:rPr>
        <w:t>/</w:t>
      </w:r>
      <w:r w:rsidRPr="004C3974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3261</w:t>
      </w:r>
    </w:p>
    <w:p w14:paraId="2A24F02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3261</w:t>
      </w:r>
    </w:p>
    <w:p w14:paraId="661D34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3261</w:t>
      </w:r>
    </w:p>
    <w:p w14:paraId="096A444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3262</w:t>
      </w:r>
    </w:p>
    <w:p w14:paraId="4CCB41F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</w:t>
      </w:r>
      <w:r>
        <w:rPr>
          <w:noProof/>
        </w:rPr>
        <w:tab/>
        <w:t>3264</w:t>
      </w:r>
    </w:p>
    <w:p w14:paraId="2CAFAF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3264</w:t>
      </w:r>
    </w:p>
    <w:p w14:paraId="6AE9AFA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3268</w:t>
      </w:r>
    </w:p>
    <w:p w14:paraId="220394D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</w:t>
      </w:r>
      <w:r>
        <w:rPr>
          <w:noProof/>
        </w:rPr>
        <w:tab/>
        <w:t>3268</w:t>
      </w:r>
    </w:p>
    <w:p w14:paraId="7E7114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3268</w:t>
      </w:r>
    </w:p>
    <w:p w14:paraId="5325C4C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3304</w:t>
      </w:r>
    </w:p>
    <w:p w14:paraId="6AFA5C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3314</w:t>
      </w:r>
    </w:p>
    <w:p w14:paraId="21BDAD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3323</w:t>
      </w:r>
    </w:p>
    <w:p w14:paraId="04A749B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8.5.5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Message Segment transfer</w:t>
      </w:r>
      <w:r>
        <w:rPr>
          <w:noProof/>
        </w:rPr>
        <w:tab/>
        <w:t>3324</w:t>
      </w:r>
    </w:p>
    <w:p w14:paraId="20C3C7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3324</w:t>
      </w:r>
    </w:p>
    <w:p w14:paraId="11DA80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8.5.5.2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3331</w:t>
      </w:r>
    </w:p>
    <w:p w14:paraId="06781D2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8.5.6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Non-Terrestrial Networks</w:t>
      </w:r>
      <w:r>
        <w:rPr>
          <w:noProof/>
        </w:rPr>
        <w:tab/>
        <w:t>3335</w:t>
      </w:r>
    </w:p>
    <w:p w14:paraId="49042B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3335</w:t>
      </w:r>
    </w:p>
    <w:p w14:paraId="3FF56F0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3339</w:t>
      </w:r>
    </w:p>
    <w:p w14:paraId="45B1A52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</w:t>
      </w:r>
      <w:r>
        <w:rPr>
          <w:noProof/>
        </w:rPr>
        <w:tab/>
        <w:t>3339</w:t>
      </w:r>
    </w:p>
    <w:p w14:paraId="4B18BC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3339</w:t>
      </w:r>
    </w:p>
    <w:p w14:paraId="0EFCC3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3344</w:t>
      </w:r>
    </w:p>
    <w:p w14:paraId="11E86E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Immediate MDT / </w:t>
      </w:r>
      <w:r w:rsidRPr="004C3974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3349</w:t>
      </w:r>
    </w:p>
    <w:p w14:paraId="1CD45A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3359</w:t>
      </w:r>
    </w:p>
    <w:p w14:paraId="1999E0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3359</w:t>
      </w:r>
    </w:p>
    <w:p w14:paraId="3F3AA0E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</w:t>
      </w:r>
      <w:r>
        <w:rPr>
          <w:noProof/>
        </w:rPr>
        <w:tab/>
        <w:t>3359</w:t>
      </w:r>
    </w:p>
    <w:p w14:paraId="473C77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3359</w:t>
      </w:r>
    </w:p>
    <w:p w14:paraId="75CF5C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3368</w:t>
      </w:r>
    </w:p>
    <w:p w14:paraId="2F161D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3375</w:t>
      </w:r>
    </w:p>
    <w:p w14:paraId="7E69D0D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3386</w:t>
      </w:r>
    </w:p>
    <w:p w14:paraId="3C7E8A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3394</w:t>
      </w:r>
    </w:p>
    <w:p w14:paraId="5D9DA0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3399</w:t>
      </w:r>
    </w:p>
    <w:p w14:paraId="033347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3405</w:t>
      </w:r>
    </w:p>
    <w:p w14:paraId="615AAF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3411</w:t>
      </w:r>
    </w:p>
    <w:p w14:paraId="6EFC632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</w:t>
      </w:r>
      <w:r w:rsidRPr="004C3974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3418</w:t>
      </w:r>
    </w:p>
    <w:p w14:paraId="637466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Location information</w:t>
      </w:r>
      <w:r>
        <w:rPr>
          <w:noProof/>
        </w:rPr>
        <w:tab/>
        <w:t>3427</w:t>
      </w:r>
    </w:p>
    <w:p w14:paraId="037D97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3433</w:t>
      </w:r>
    </w:p>
    <w:p w14:paraId="041818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3440</w:t>
      </w:r>
    </w:p>
    <w:p w14:paraId="2B7D27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3448</w:t>
      </w:r>
    </w:p>
    <w:p w14:paraId="7B5B733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3455</w:t>
      </w:r>
    </w:p>
    <w:p w14:paraId="7E602F2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3455</w:t>
      </w:r>
    </w:p>
    <w:p w14:paraId="4AFD65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3455</w:t>
      </w:r>
    </w:p>
    <w:p w14:paraId="7627D47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MDT</w:t>
      </w:r>
      <w:r>
        <w:rPr>
          <w:noProof/>
        </w:rPr>
        <w:tab/>
        <w:t>3455</w:t>
      </w:r>
    </w:p>
    <w:p w14:paraId="710FC8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3455</w:t>
      </w:r>
    </w:p>
    <w:p w14:paraId="05984B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3465</w:t>
      </w:r>
    </w:p>
    <w:p w14:paraId="3EA688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3472</w:t>
      </w:r>
    </w:p>
    <w:p w14:paraId="15CFDE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3478</w:t>
      </w:r>
    </w:p>
    <w:p w14:paraId="628E6D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3488</w:t>
      </w:r>
    </w:p>
    <w:p w14:paraId="0D0DC9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3495</w:t>
      </w:r>
    </w:p>
    <w:p w14:paraId="6502FEC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Radio Link Failure</w:t>
      </w:r>
      <w:r>
        <w:rPr>
          <w:noProof/>
        </w:rPr>
        <w:tab/>
        <w:t>3504</w:t>
      </w:r>
    </w:p>
    <w:p w14:paraId="3EF431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3504</w:t>
      </w:r>
    </w:p>
    <w:p w14:paraId="390A41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3513</w:t>
      </w:r>
    </w:p>
    <w:p w14:paraId="5977D3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3521</w:t>
      </w:r>
    </w:p>
    <w:p w14:paraId="64F32B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3531</w:t>
      </w:r>
    </w:p>
    <w:p w14:paraId="5FE1AC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3548</w:t>
      </w:r>
    </w:p>
    <w:p w14:paraId="6FA594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3558</w:t>
      </w:r>
    </w:p>
    <w:p w14:paraId="3E41FF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3558</w:t>
      </w:r>
    </w:p>
    <w:p w14:paraId="04F4D1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3562</w:t>
      </w:r>
    </w:p>
    <w:p w14:paraId="3F107E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3569</w:t>
      </w:r>
    </w:p>
    <w:p w14:paraId="76DD6A2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3579</w:t>
      </w:r>
    </w:p>
    <w:p w14:paraId="273DE7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3585</w:t>
      </w:r>
    </w:p>
    <w:p w14:paraId="0CF865A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3590</w:t>
      </w:r>
    </w:p>
    <w:p w14:paraId="306105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3590</w:t>
      </w:r>
    </w:p>
    <w:p w14:paraId="1519D1D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3590</w:t>
      </w:r>
    </w:p>
    <w:p w14:paraId="1A93AAC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3590</w:t>
      </w:r>
    </w:p>
    <w:p w14:paraId="2E0C4C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3603</w:t>
      </w:r>
    </w:p>
    <w:p w14:paraId="28EBDFA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3616</w:t>
      </w:r>
    </w:p>
    <w:p w14:paraId="7BF072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3628</w:t>
      </w:r>
    </w:p>
    <w:p w14:paraId="526A0C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3637</w:t>
      </w:r>
    </w:p>
    <w:p w14:paraId="497D33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8.6.5.5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3637</w:t>
      </w:r>
    </w:p>
    <w:p w14:paraId="631EA0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3645</w:t>
      </w:r>
    </w:p>
    <w:p w14:paraId="28FD349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Handover Failure</w:t>
      </w:r>
      <w:r>
        <w:rPr>
          <w:noProof/>
        </w:rPr>
        <w:tab/>
        <w:t>3654</w:t>
      </w:r>
    </w:p>
    <w:p w14:paraId="14D83B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3654</w:t>
      </w:r>
    </w:p>
    <w:p w14:paraId="467586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3664</w:t>
      </w:r>
    </w:p>
    <w:p w14:paraId="25C720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3674</w:t>
      </w:r>
    </w:p>
    <w:p w14:paraId="632B0B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3674</w:t>
      </w:r>
    </w:p>
    <w:p w14:paraId="05532F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3678</w:t>
      </w:r>
    </w:p>
    <w:p w14:paraId="634612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3690</w:t>
      </w:r>
    </w:p>
    <w:p w14:paraId="124F6F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3703</w:t>
      </w:r>
    </w:p>
    <w:p w14:paraId="0C66DE3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3714</w:t>
      </w:r>
    </w:p>
    <w:p w14:paraId="6168AC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3714</w:t>
      </w:r>
    </w:p>
    <w:p w14:paraId="07A1B7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3727</w:t>
      </w:r>
    </w:p>
    <w:p w14:paraId="620C66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</w:t>
      </w:r>
      <w:r w:rsidRPr="004C3974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3739</w:t>
      </w:r>
    </w:p>
    <w:p w14:paraId="10D695B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3752</w:t>
      </w:r>
    </w:p>
    <w:p w14:paraId="1339E5E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3768</w:t>
      </w:r>
    </w:p>
    <w:p w14:paraId="2F3645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3768</w:t>
      </w:r>
    </w:p>
    <w:p w14:paraId="5020DD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3772</w:t>
      </w:r>
    </w:p>
    <w:p w14:paraId="17CE420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3779</w:t>
      </w:r>
    </w:p>
    <w:p w14:paraId="5EC7C06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3783</w:t>
      </w:r>
    </w:p>
    <w:p w14:paraId="302C78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3787</w:t>
      </w:r>
    </w:p>
    <w:p w14:paraId="351774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3792</w:t>
      </w:r>
    </w:p>
    <w:p w14:paraId="5FDD66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3796</w:t>
      </w:r>
    </w:p>
    <w:p w14:paraId="4BC2B22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3796</w:t>
      </w:r>
    </w:p>
    <w:p w14:paraId="07390EA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3796</w:t>
      </w:r>
    </w:p>
    <w:p w14:paraId="32F50F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3796</w:t>
      </w:r>
    </w:p>
    <w:p w14:paraId="7E6E65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3802</w:t>
      </w:r>
    </w:p>
    <w:p w14:paraId="6C3046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</w:t>
      </w:r>
      <w:r w:rsidRPr="004C3974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3808</w:t>
      </w:r>
    </w:p>
    <w:p w14:paraId="130905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3812</w:t>
      </w:r>
    </w:p>
    <w:p w14:paraId="5C25E3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3817</w:t>
      </w:r>
    </w:p>
    <w:p w14:paraId="3494E4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3822</w:t>
      </w:r>
    </w:p>
    <w:p w14:paraId="4F1EA8D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</w:t>
      </w:r>
      <w:r>
        <w:rPr>
          <w:noProof/>
        </w:rPr>
        <w:tab/>
        <w:t>3830</w:t>
      </w:r>
    </w:p>
    <w:p w14:paraId="663F42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3830</w:t>
      </w:r>
    </w:p>
    <w:p w14:paraId="23E7FE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3835</w:t>
      </w:r>
    </w:p>
    <w:p w14:paraId="1617623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Inter-RAT </w:t>
      </w:r>
      <w:r w:rsidRPr="004C3974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3842</w:t>
      </w:r>
    </w:p>
    <w:p w14:paraId="1A2016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3849</w:t>
      </w:r>
    </w:p>
    <w:p w14:paraId="5C0729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3849</w:t>
      </w:r>
    </w:p>
    <w:p w14:paraId="19CC4E0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3851</w:t>
      </w:r>
    </w:p>
    <w:p w14:paraId="4DDA34D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3851</w:t>
      </w:r>
    </w:p>
    <w:p w14:paraId="4728FA5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3856</w:t>
      </w:r>
    </w:p>
    <w:p w14:paraId="0A1888D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Yu Mincho"/>
          <w:noProof/>
        </w:rPr>
        <w:t>8.9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Yu Mincho"/>
          <w:noProof/>
        </w:rPr>
        <w:t>Aerial UE communication</w:t>
      </w:r>
      <w:r>
        <w:rPr>
          <w:noProof/>
        </w:rPr>
        <w:tab/>
        <w:t>3856</w:t>
      </w:r>
    </w:p>
    <w:p w14:paraId="6A47550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3856</w:t>
      </w:r>
    </w:p>
    <w:p w14:paraId="4D96107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3858</w:t>
      </w:r>
    </w:p>
    <w:p w14:paraId="11016E2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3864</w:t>
      </w:r>
    </w:p>
    <w:p w14:paraId="7EECBE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3870</w:t>
      </w:r>
    </w:p>
    <w:p w14:paraId="5B4A26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3876</w:t>
      </w:r>
    </w:p>
    <w:p w14:paraId="46A8C4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8.9.5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3878</w:t>
      </w:r>
    </w:p>
    <w:p w14:paraId="5389346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8.9.5a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3884</w:t>
      </w:r>
    </w:p>
    <w:p w14:paraId="51AB614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3886</w:t>
      </w:r>
    </w:p>
    <w:p w14:paraId="36C0AEAD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mobility managements</w:t>
      </w:r>
      <w:r>
        <w:rPr>
          <w:noProof/>
        </w:rPr>
        <w:tab/>
        <w:t>3895</w:t>
      </w:r>
    </w:p>
    <w:p w14:paraId="18F9E55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common procedures</w:t>
      </w:r>
      <w:r>
        <w:rPr>
          <w:noProof/>
        </w:rPr>
        <w:tab/>
        <w:t>3895</w:t>
      </w:r>
    </w:p>
    <w:p w14:paraId="45DEE5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1328D5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2086EBC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730FEF4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procedure</w:t>
      </w:r>
      <w:r>
        <w:rPr>
          <w:noProof/>
        </w:rPr>
        <w:tab/>
        <w:t>3895</w:t>
      </w:r>
    </w:p>
    <w:p w14:paraId="455A99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3FB185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185737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3895</w:t>
      </w:r>
    </w:p>
    <w:p w14:paraId="64FBF1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3898</w:t>
      </w:r>
    </w:p>
    <w:p w14:paraId="307EA2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3901</w:t>
      </w:r>
    </w:p>
    <w:p w14:paraId="053433D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3904</w:t>
      </w:r>
    </w:p>
    <w:p w14:paraId="3EB5D3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3906</w:t>
      </w:r>
    </w:p>
    <w:p w14:paraId="608408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3909</w:t>
      </w:r>
    </w:p>
    <w:p w14:paraId="44402D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3909</w:t>
      </w:r>
    </w:p>
    <w:p w14:paraId="6D1597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3913</w:t>
      </w:r>
    </w:p>
    <w:p w14:paraId="705244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3916</w:t>
      </w:r>
    </w:p>
    <w:p w14:paraId="1F0EE8F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Identification procedure</w:t>
      </w:r>
      <w:r>
        <w:rPr>
          <w:noProof/>
        </w:rPr>
        <w:tab/>
        <w:t>3919</w:t>
      </w:r>
    </w:p>
    <w:p w14:paraId="1A0B10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3919</w:t>
      </w:r>
    </w:p>
    <w:p w14:paraId="358A01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3919</w:t>
      </w:r>
    </w:p>
    <w:p w14:paraId="0A700A9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3921</w:t>
      </w:r>
    </w:p>
    <w:p w14:paraId="07541A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3921</w:t>
      </w:r>
    </w:p>
    <w:p w14:paraId="4077551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3924</w:t>
      </w:r>
    </w:p>
    <w:p w14:paraId="3D07FEF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specific procedures</w:t>
      </w:r>
      <w:r>
        <w:rPr>
          <w:noProof/>
        </w:rPr>
        <w:tab/>
        <w:t>3925</w:t>
      </w:r>
    </w:p>
    <w:p w14:paraId="76CD18A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</w:t>
      </w:r>
      <w:r>
        <w:rPr>
          <w:noProof/>
        </w:rPr>
        <w:tab/>
        <w:t>3925</w:t>
      </w:r>
    </w:p>
    <w:p w14:paraId="3536BC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3925</w:t>
      </w:r>
    </w:p>
    <w:p w14:paraId="0FEDE07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3925</w:t>
      </w:r>
    </w:p>
    <w:p w14:paraId="33C93FD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Valid GUTI</w:t>
      </w:r>
      <w:r>
        <w:rPr>
          <w:noProof/>
        </w:rPr>
        <w:tab/>
        <w:t>3925</w:t>
      </w:r>
    </w:p>
    <w:p w14:paraId="4AA3430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3931</w:t>
      </w:r>
    </w:p>
    <w:p w14:paraId="744EF2D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 /</w:t>
      </w:r>
      <w:r w:rsidRPr="004C3974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3938</w:t>
      </w:r>
    </w:p>
    <w:p w14:paraId="13C68AF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3940</w:t>
      </w:r>
    </w:p>
    <w:p w14:paraId="42CD87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Procedure / </w:t>
      </w:r>
      <w:r w:rsidRPr="004C3974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3943</w:t>
      </w:r>
    </w:p>
    <w:p w14:paraId="61DB24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3945</w:t>
      </w:r>
    </w:p>
    <w:p w14:paraId="2F192F7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3950</w:t>
      </w:r>
    </w:p>
    <w:p w14:paraId="743E050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3955</w:t>
      </w:r>
    </w:p>
    <w:p w14:paraId="0A53A48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3955</w:t>
      </w:r>
    </w:p>
    <w:p w14:paraId="45DA9CF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3955</w:t>
      </w:r>
    </w:p>
    <w:p w14:paraId="6EC3863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 /</w:t>
      </w:r>
      <w:r w:rsidRPr="004C3974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3959</w:t>
      </w:r>
    </w:p>
    <w:p w14:paraId="5E01D74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3961</w:t>
      </w:r>
    </w:p>
    <w:p w14:paraId="07ADC30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PSM</w:t>
      </w:r>
      <w:r>
        <w:rPr>
          <w:noProof/>
        </w:rPr>
        <w:tab/>
        <w:t>3966</w:t>
      </w:r>
    </w:p>
    <w:p w14:paraId="301E8D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DCN</w:t>
      </w:r>
      <w:r>
        <w:rPr>
          <w:noProof/>
        </w:rPr>
        <w:tab/>
        <w:t>3969</w:t>
      </w:r>
    </w:p>
    <w:p w14:paraId="1F2916B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3974</w:t>
      </w:r>
    </w:p>
    <w:p w14:paraId="06584E2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3974</w:t>
      </w:r>
    </w:p>
    <w:p w14:paraId="04BC18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3977</w:t>
      </w:r>
    </w:p>
    <w:p w14:paraId="3EFCF06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3978</w:t>
      </w:r>
    </w:p>
    <w:p w14:paraId="08A0771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3983</w:t>
      </w:r>
    </w:p>
    <w:p w14:paraId="0F0674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3987</w:t>
      </w:r>
    </w:p>
    <w:p w14:paraId="05AFE1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3991</w:t>
      </w:r>
    </w:p>
    <w:p w14:paraId="476198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3994</w:t>
      </w:r>
    </w:p>
    <w:p w14:paraId="063221B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3999</w:t>
      </w:r>
    </w:p>
    <w:p w14:paraId="4C45262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4005</w:t>
      </w:r>
    </w:p>
    <w:p w14:paraId="13D48A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9.2.1.1.16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4007</w:t>
      </w:r>
    </w:p>
    <w:p w14:paraId="5BE505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4012</w:t>
      </w:r>
    </w:p>
    <w:p w14:paraId="7C08F1F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4014</w:t>
      </w:r>
    </w:p>
    <w:p w14:paraId="7E37D49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4020</w:t>
      </w:r>
    </w:p>
    <w:p w14:paraId="3EE39D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4023</w:t>
      </w:r>
    </w:p>
    <w:p w14:paraId="3D2C0E9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4028</w:t>
      </w:r>
    </w:p>
    <w:p w14:paraId="5E39630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4033</w:t>
      </w:r>
    </w:p>
    <w:p w14:paraId="5A98835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4033</w:t>
      </w:r>
    </w:p>
    <w:p w14:paraId="27F2A5B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4036</w:t>
      </w:r>
    </w:p>
    <w:p w14:paraId="22CC88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4040</w:t>
      </w:r>
    </w:p>
    <w:p w14:paraId="1B938AC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4044</w:t>
      </w:r>
    </w:p>
    <w:p w14:paraId="0640402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4046</w:t>
      </w:r>
    </w:p>
    <w:p w14:paraId="69EABB3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/ Abnormal case / </w:t>
      </w:r>
      <w:r w:rsidRPr="004C3974">
        <w:rPr>
          <w:rFonts w:eastAsia="MS Gothic"/>
          <w:noProof/>
        </w:rPr>
        <w:t>Network reject with Extended Wait Timer</w:t>
      </w:r>
      <w:r>
        <w:rPr>
          <w:noProof/>
        </w:rPr>
        <w:tab/>
        <w:t>4050</w:t>
      </w:r>
    </w:p>
    <w:p w14:paraId="6D1C0D2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4053</w:t>
      </w:r>
    </w:p>
    <w:p w14:paraId="6831A6D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4056</w:t>
      </w:r>
    </w:p>
    <w:p w14:paraId="53DBB63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</w:t>
      </w:r>
      <w:r>
        <w:rPr>
          <w:noProof/>
        </w:rPr>
        <w:tab/>
        <w:t>4061</w:t>
      </w:r>
    </w:p>
    <w:p w14:paraId="2EEA49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4065</w:t>
      </w:r>
    </w:p>
    <w:p w14:paraId="6D1F086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4068</w:t>
      </w:r>
    </w:p>
    <w:p w14:paraId="5A93499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4073</w:t>
      </w:r>
    </w:p>
    <w:p w14:paraId="5F79FE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4074</w:t>
      </w:r>
    </w:p>
    <w:p w14:paraId="66325C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4074</w:t>
      </w:r>
    </w:p>
    <w:p w14:paraId="3519C8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4086</w:t>
      </w:r>
    </w:p>
    <w:p w14:paraId="392B52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4088</w:t>
      </w:r>
    </w:p>
    <w:p w14:paraId="4E1BC01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4091</w:t>
      </w:r>
    </w:p>
    <w:p w14:paraId="19A579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4095</w:t>
      </w:r>
    </w:p>
    <w:p w14:paraId="7C338F2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4095</w:t>
      </w:r>
    </w:p>
    <w:p w14:paraId="6107889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4101</w:t>
      </w:r>
    </w:p>
    <w:p w14:paraId="7910A06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4109</w:t>
      </w:r>
    </w:p>
    <w:p w14:paraId="0DE6D0E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4118</w:t>
      </w:r>
    </w:p>
    <w:p w14:paraId="6AE847F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4122</w:t>
      </w:r>
    </w:p>
    <w:p w14:paraId="6C1CBA3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4129</w:t>
      </w:r>
    </w:p>
    <w:p w14:paraId="2520F6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4138</w:t>
      </w:r>
    </w:p>
    <w:p w14:paraId="7C93AB1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4145</w:t>
      </w:r>
    </w:p>
    <w:p w14:paraId="4818B5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4148</w:t>
      </w:r>
    </w:p>
    <w:p w14:paraId="76E8959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4152</w:t>
      </w:r>
    </w:p>
    <w:p w14:paraId="53BE9D7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4153</w:t>
      </w:r>
    </w:p>
    <w:p w14:paraId="52ABA44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4154</w:t>
      </w:r>
    </w:p>
    <w:p w14:paraId="1DCA7E5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4157</w:t>
      </w:r>
    </w:p>
    <w:p w14:paraId="7C5E29D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4161</w:t>
      </w:r>
    </w:p>
    <w:p w14:paraId="43792E6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4164</w:t>
      </w:r>
    </w:p>
    <w:p w14:paraId="1AF6B9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4171</w:t>
      </w:r>
    </w:p>
    <w:p w14:paraId="0649965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4175</w:t>
      </w:r>
    </w:p>
    <w:p w14:paraId="501A793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4182</w:t>
      </w:r>
    </w:p>
    <w:p w14:paraId="22A9812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4186</w:t>
      </w:r>
    </w:p>
    <w:p w14:paraId="5BCDBD1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Detach procedure</w:t>
      </w:r>
      <w:r>
        <w:rPr>
          <w:noProof/>
        </w:rPr>
        <w:tab/>
        <w:t>4191</w:t>
      </w:r>
    </w:p>
    <w:p w14:paraId="7EDD07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4191</w:t>
      </w:r>
    </w:p>
    <w:p w14:paraId="0087169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4191</w:t>
      </w:r>
    </w:p>
    <w:p w14:paraId="597AC8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4193</w:t>
      </w:r>
    </w:p>
    <w:p w14:paraId="5661CCF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4195</w:t>
      </w:r>
    </w:p>
    <w:p w14:paraId="01020DF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4200</w:t>
      </w:r>
    </w:p>
    <w:p w14:paraId="46DF2A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7A73312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4202</w:t>
      </w:r>
    </w:p>
    <w:p w14:paraId="3031F2E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4205</w:t>
      </w:r>
    </w:p>
    <w:p w14:paraId="074119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4207</w:t>
      </w:r>
    </w:p>
    <w:p w14:paraId="677B640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4211</w:t>
      </w:r>
    </w:p>
    <w:p w14:paraId="03B9C4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4214</w:t>
      </w:r>
    </w:p>
    <w:p w14:paraId="08A4E5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4217</w:t>
      </w:r>
    </w:p>
    <w:p w14:paraId="390800D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4217</w:t>
      </w:r>
    </w:p>
    <w:p w14:paraId="0315C43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4220</w:t>
      </w:r>
    </w:p>
    <w:p w14:paraId="7514AEE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358757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243F0EC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2227164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508E72C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03D696C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5A6369F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32E53D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1F82266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5F088B0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65CA28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178D9A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4224</w:t>
      </w:r>
    </w:p>
    <w:p w14:paraId="2E77492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4226</w:t>
      </w:r>
    </w:p>
    <w:p w14:paraId="313EA2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4226</w:t>
      </w:r>
    </w:p>
    <w:p w14:paraId="4AF3BF8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4226</w:t>
      </w:r>
    </w:p>
    <w:p w14:paraId="04089C5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4229</w:t>
      </w:r>
    </w:p>
    <w:p w14:paraId="5962120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4232</w:t>
      </w:r>
    </w:p>
    <w:p w14:paraId="2259F2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4238</w:t>
      </w:r>
    </w:p>
    <w:p w14:paraId="6FBBEA6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4238</w:t>
      </w:r>
    </w:p>
    <w:p w14:paraId="171CA56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4238</w:t>
      </w:r>
    </w:p>
    <w:p w14:paraId="4101F93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4242</w:t>
      </w:r>
    </w:p>
    <w:p w14:paraId="03C2B7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4247</w:t>
      </w:r>
    </w:p>
    <w:p w14:paraId="6015FB9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4251</w:t>
      </w:r>
    </w:p>
    <w:p w14:paraId="4661FEE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4254</w:t>
      </w:r>
    </w:p>
    <w:p w14:paraId="387C30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4263</w:t>
      </w:r>
    </w:p>
    <w:p w14:paraId="0F55815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4263</w:t>
      </w:r>
    </w:p>
    <w:p w14:paraId="5E4ED2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4267</w:t>
      </w:r>
    </w:p>
    <w:p w14:paraId="10F3019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4270</w:t>
      </w:r>
    </w:p>
    <w:p w14:paraId="558FEF6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4276</w:t>
      </w:r>
    </w:p>
    <w:p w14:paraId="0DE0AA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4280</w:t>
      </w:r>
    </w:p>
    <w:p w14:paraId="7EF00C9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4282</w:t>
      </w:r>
    </w:p>
    <w:p w14:paraId="5A1F4D8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4285</w:t>
      </w:r>
    </w:p>
    <w:p w14:paraId="7DED092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4286</w:t>
      </w:r>
    </w:p>
    <w:p w14:paraId="09842AD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4288</w:t>
      </w:r>
    </w:p>
    <w:p w14:paraId="2E6BD9F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4290</w:t>
      </w:r>
    </w:p>
    <w:p w14:paraId="7A958F2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4291</w:t>
      </w:r>
    </w:p>
    <w:p w14:paraId="56A0B9E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4296</w:t>
      </w:r>
    </w:p>
    <w:p w14:paraId="6F07E54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4299</w:t>
      </w:r>
    </w:p>
    <w:p w14:paraId="1CF4786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4304</w:t>
      </w:r>
    </w:p>
    <w:p w14:paraId="69BC52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4307</w:t>
      </w:r>
    </w:p>
    <w:p w14:paraId="78AC2F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4312</w:t>
      </w:r>
    </w:p>
    <w:p w14:paraId="00ABE6D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4316</w:t>
      </w:r>
    </w:p>
    <w:p w14:paraId="5DC2A3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4318</w:t>
      </w:r>
    </w:p>
    <w:p w14:paraId="0F104B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4322</w:t>
      </w:r>
    </w:p>
    <w:p w14:paraId="7F3C8B5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4323</w:t>
      </w:r>
    </w:p>
    <w:p w14:paraId="50BBAD0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4323</w:t>
      </w:r>
    </w:p>
    <w:p w14:paraId="4AE9C69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4329</w:t>
      </w:r>
    </w:p>
    <w:p w14:paraId="0573D7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4336</w:t>
      </w:r>
    </w:p>
    <w:p w14:paraId="482CE0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4336</w:t>
      </w:r>
    </w:p>
    <w:p w14:paraId="7CA69B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4340</w:t>
      </w:r>
    </w:p>
    <w:p w14:paraId="1EBABF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4345</w:t>
      </w:r>
    </w:p>
    <w:p w14:paraId="7D4331D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4348</w:t>
      </w:r>
    </w:p>
    <w:p w14:paraId="15DB478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9.2.3.1.</w:t>
      </w:r>
      <w:r w:rsidRPr="004C3974">
        <w:rPr>
          <w:rFonts w:cs="Arial"/>
          <w:noProof/>
        </w:rPr>
        <w:t>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4350</w:t>
      </w:r>
    </w:p>
    <w:p w14:paraId="185361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4355</w:t>
      </w:r>
    </w:p>
    <w:p w14:paraId="51C10D9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4359</w:t>
      </w:r>
    </w:p>
    <w:p w14:paraId="763350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4362</w:t>
      </w:r>
    </w:p>
    <w:p w14:paraId="299D13E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4362</w:t>
      </w:r>
    </w:p>
    <w:p w14:paraId="0A128FD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4368</w:t>
      </w:r>
    </w:p>
    <w:p w14:paraId="0525FB8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4378</w:t>
      </w:r>
    </w:p>
    <w:p w14:paraId="1D2F7F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4385</w:t>
      </w:r>
    </w:p>
    <w:p w14:paraId="424D5F0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4389</w:t>
      </w:r>
    </w:p>
    <w:p w14:paraId="2D446FA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4393</w:t>
      </w:r>
    </w:p>
    <w:p w14:paraId="357B61A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4400</w:t>
      </w:r>
    </w:p>
    <w:p w14:paraId="595D5E2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4403</w:t>
      </w:r>
    </w:p>
    <w:p w14:paraId="6DF160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4405</w:t>
      </w:r>
    </w:p>
    <w:p w14:paraId="6004453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4408</w:t>
      </w:r>
    </w:p>
    <w:p w14:paraId="1EDF39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4409</w:t>
      </w:r>
    </w:p>
    <w:p w14:paraId="74A7EF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4409</w:t>
      </w:r>
    </w:p>
    <w:p w14:paraId="6993A9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4413</w:t>
      </w:r>
    </w:p>
    <w:p w14:paraId="60CECF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4418</w:t>
      </w:r>
    </w:p>
    <w:p w14:paraId="790440B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4420</w:t>
      </w:r>
    </w:p>
    <w:p w14:paraId="333318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4425</w:t>
      </w:r>
    </w:p>
    <w:p w14:paraId="4A39076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4429</w:t>
      </w:r>
    </w:p>
    <w:p w14:paraId="08DD35A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4433</w:t>
      </w:r>
    </w:p>
    <w:p w14:paraId="295F6B6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4437</w:t>
      </w:r>
    </w:p>
    <w:p w14:paraId="4CA9442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4439</w:t>
      </w:r>
    </w:p>
    <w:p w14:paraId="14A8B3A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4442</w:t>
      </w:r>
    </w:p>
    <w:p w14:paraId="270026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4446</w:t>
      </w:r>
    </w:p>
    <w:p w14:paraId="4BCEA5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4446</w:t>
      </w:r>
    </w:p>
    <w:p w14:paraId="51A35BB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4457</w:t>
      </w:r>
    </w:p>
    <w:p w14:paraId="0301F69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4468</w:t>
      </w:r>
    </w:p>
    <w:p w14:paraId="7D5E9F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4476</w:t>
      </w:r>
    </w:p>
    <w:p w14:paraId="322A3E7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routing area update</w:t>
      </w:r>
      <w:r>
        <w:rPr>
          <w:noProof/>
        </w:rPr>
        <w:tab/>
        <w:t>4493</w:t>
      </w:r>
    </w:p>
    <w:p w14:paraId="19AB0CE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Location Update</w:t>
      </w:r>
      <w:r>
        <w:rPr>
          <w:noProof/>
        </w:rPr>
        <w:tab/>
        <w:t>4501</w:t>
      </w:r>
    </w:p>
    <w:p w14:paraId="521B0A8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4506</w:t>
      </w:r>
    </w:p>
    <w:p w14:paraId="726FCC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4506</w:t>
      </w:r>
    </w:p>
    <w:p w14:paraId="4609684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4506</w:t>
      </w:r>
    </w:p>
    <w:p w14:paraId="71F1F29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4519</w:t>
      </w:r>
    </w:p>
    <w:p w14:paraId="69F538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</w:t>
      </w:r>
      <w:r>
        <w:rPr>
          <w:noProof/>
        </w:rPr>
        <w:tab/>
        <w:t>4519</w:t>
      </w:r>
    </w:p>
    <w:p w14:paraId="7F91845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4519</w:t>
      </w:r>
    </w:p>
    <w:p w14:paraId="0C8FC6D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4526</w:t>
      </w:r>
    </w:p>
    <w:p w14:paraId="02CC050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4532</w:t>
      </w:r>
    </w:p>
    <w:p w14:paraId="67EA2FC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</w:t>
      </w:r>
      <w:r>
        <w:rPr>
          <w:noProof/>
        </w:rPr>
        <w:tab/>
        <w:t>4538</w:t>
      </w:r>
    </w:p>
    <w:p w14:paraId="1E384C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4538</w:t>
      </w:r>
    </w:p>
    <w:p w14:paraId="70D9B01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4542</w:t>
      </w:r>
    </w:p>
    <w:p w14:paraId="6A464E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4545</w:t>
      </w:r>
    </w:p>
    <w:p w14:paraId="2644624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4549</w:t>
      </w:r>
    </w:p>
    <w:p w14:paraId="287A9F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procedure</w:t>
      </w:r>
      <w:r>
        <w:rPr>
          <w:noProof/>
        </w:rPr>
        <w:tab/>
        <w:t>4549</w:t>
      </w:r>
    </w:p>
    <w:p w14:paraId="0340E3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4549</w:t>
      </w:r>
    </w:p>
    <w:p w14:paraId="6B54D2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4551</w:t>
      </w:r>
    </w:p>
    <w:p w14:paraId="301E6C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4551</w:t>
      </w:r>
    </w:p>
    <w:p w14:paraId="1A2E9BB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4555</w:t>
      </w:r>
    </w:p>
    <w:p w14:paraId="0918CD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4560</w:t>
      </w:r>
    </w:p>
    <w:p w14:paraId="178E3B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4562</w:t>
      </w:r>
    </w:p>
    <w:p w14:paraId="469124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4567</w:t>
      </w:r>
    </w:p>
    <w:p w14:paraId="492CDE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4568</w:t>
      </w:r>
    </w:p>
    <w:p w14:paraId="595054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79B42A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0FDC70F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16E5AA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03D1F3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287001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4571</w:t>
      </w:r>
    </w:p>
    <w:p w14:paraId="6BF969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4573</w:t>
      </w:r>
    </w:p>
    <w:p w14:paraId="5A5037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4573</w:t>
      </w:r>
    </w:p>
    <w:p w14:paraId="5270DC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4573</w:t>
      </w:r>
    </w:p>
    <w:p w14:paraId="4EC987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4573</w:t>
      </w:r>
    </w:p>
    <w:p w14:paraId="2466E7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4574</w:t>
      </w:r>
    </w:p>
    <w:p w14:paraId="1ABD39A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4577</w:t>
      </w:r>
    </w:p>
    <w:p w14:paraId="68586C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4580</w:t>
      </w:r>
    </w:p>
    <w:p w14:paraId="23526E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4583</w:t>
      </w:r>
    </w:p>
    <w:p w14:paraId="2C53EA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4585</w:t>
      </w:r>
    </w:p>
    <w:p w14:paraId="2A6814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4585</w:t>
      </w:r>
    </w:p>
    <w:p w14:paraId="75DB2E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4589</w:t>
      </w:r>
    </w:p>
    <w:p w14:paraId="7497E0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4592</w:t>
      </w:r>
    </w:p>
    <w:p w14:paraId="0199DE7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</w:t>
      </w:r>
      <w:r>
        <w:rPr>
          <w:noProof/>
        </w:rPr>
        <w:tab/>
        <w:t>4595</w:t>
      </w:r>
    </w:p>
    <w:p w14:paraId="06F767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4595</w:t>
      </w:r>
    </w:p>
    <w:p w14:paraId="5C467F6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4597</w:t>
      </w:r>
    </w:p>
    <w:p w14:paraId="1793A05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4598</w:t>
      </w:r>
    </w:p>
    <w:p w14:paraId="157A6DF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4600</w:t>
      </w:r>
    </w:p>
    <w:p w14:paraId="14D9601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4601</w:t>
      </w:r>
    </w:p>
    <w:p w14:paraId="7248378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4602</w:t>
      </w:r>
    </w:p>
    <w:p w14:paraId="5786584E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session management</w:t>
      </w:r>
      <w:r>
        <w:rPr>
          <w:noProof/>
        </w:rPr>
        <w:tab/>
        <w:t>4603</w:t>
      </w:r>
    </w:p>
    <w:p w14:paraId="57F69FB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4603</w:t>
      </w:r>
    </w:p>
    <w:p w14:paraId="2B59571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4603</w:t>
      </w:r>
    </w:p>
    <w:p w14:paraId="1D6DF42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4603</w:t>
      </w:r>
    </w:p>
    <w:p w14:paraId="1E3B5E5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4606</w:t>
      </w:r>
    </w:p>
    <w:p w14:paraId="66A027D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modification</w:t>
      </w:r>
      <w:r>
        <w:rPr>
          <w:noProof/>
        </w:rPr>
        <w:tab/>
        <w:t>4609</w:t>
      </w:r>
    </w:p>
    <w:p w14:paraId="29247D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modification / Success</w:t>
      </w:r>
      <w:r>
        <w:rPr>
          <w:noProof/>
        </w:rPr>
        <w:tab/>
        <w:t>4609</w:t>
      </w:r>
    </w:p>
    <w:p w14:paraId="77FB0B7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deactivation</w:t>
      </w:r>
      <w:r>
        <w:rPr>
          <w:noProof/>
        </w:rPr>
        <w:tab/>
        <w:t>4614</w:t>
      </w:r>
    </w:p>
    <w:p w14:paraId="74F4E1C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deactivation / Success</w:t>
      </w:r>
      <w:r>
        <w:rPr>
          <w:noProof/>
        </w:rPr>
        <w:tab/>
        <w:t>4614</w:t>
      </w:r>
    </w:p>
    <w:p w14:paraId="7187473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4627</w:t>
      </w:r>
    </w:p>
    <w:p w14:paraId="6DC40FC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4631</w:t>
      </w:r>
    </w:p>
    <w:p w14:paraId="159E167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4631</w:t>
      </w:r>
    </w:p>
    <w:p w14:paraId="6CCFBC1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4638</w:t>
      </w:r>
    </w:p>
    <w:p w14:paraId="786FFD1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4643</w:t>
      </w:r>
    </w:p>
    <w:p w14:paraId="7B4E79C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4647</w:t>
      </w:r>
    </w:p>
    <w:p w14:paraId="0CA2E0A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4647</w:t>
      </w:r>
    </w:p>
    <w:p w14:paraId="5F91F9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4652</w:t>
      </w:r>
    </w:p>
    <w:p w14:paraId="7E1ACDB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4C3974">
        <w:rPr>
          <w:rFonts w:eastAsia="MS Mincho"/>
          <w:noProof/>
        </w:rPr>
        <w:t>E requested PDN disconnect</w:t>
      </w:r>
      <w:r>
        <w:rPr>
          <w:noProof/>
        </w:rPr>
        <w:tab/>
        <w:t>4658</w:t>
      </w:r>
    </w:p>
    <w:p w14:paraId="6553071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4C3974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4658</w:t>
      </w:r>
    </w:p>
    <w:p w14:paraId="3D4442A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7EBD716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4661</w:t>
      </w:r>
    </w:p>
    <w:p w14:paraId="44B3945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4661</w:t>
      </w:r>
    </w:p>
    <w:p w14:paraId="384EC26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4663</w:t>
      </w:r>
    </w:p>
    <w:p w14:paraId="408563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4665</w:t>
      </w:r>
    </w:p>
    <w:p w14:paraId="5848180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4668</w:t>
      </w:r>
    </w:p>
    <w:p w14:paraId="60CE59D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4670</w:t>
      </w:r>
    </w:p>
    <w:p w14:paraId="6758BD9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4673</w:t>
      </w:r>
    </w:p>
    <w:p w14:paraId="526EC7D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4673</w:t>
      </w:r>
    </w:p>
    <w:p w14:paraId="7EF639F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4675</w:t>
      </w:r>
    </w:p>
    <w:p w14:paraId="471B441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4677</w:t>
      </w:r>
    </w:p>
    <w:p w14:paraId="7C0F6A5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4680</w:t>
      </w:r>
    </w:p>
    <w:p w14:paraId="766F527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4683</w:t>
      </w:r>
    </w:p>
    <w:p w14:paraId="27BC58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4686</w:t>
      </w:r>
    </w:p>
    <w:p w14:paraId="7FAD76D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4688</w:t>
      </w:r>
    </w:p>
    <w:p w14:paraId="3CB5B72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4691</w:t>
      </w:r>
    </w:p>
    <w:p w14:paraId="224130D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4696</w:t>
      </w:r>
    </w:p>
    <w:p w14:paraId="39FC36E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4696</w:t>
      </w:r>
    </w:p>
    <w:p w14:paraId="1BD2DA4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General tests</w:t>
      </w:r>
      <w:r>
        <w:rPr>
          <w:noProof/>
        </w:rPr>
        <w:tab/>
        <w:t>4720</w:t>
      </w:r>
    </w:p>
    <w:p w14:paraId="030C2BD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SMS over SGs</w:t>
      </w:r>
      <w:r>
        <w:rPr>
          <w:noProof/>
        </w:rPr>
        <w:tab/>
        <w:t>4720</w:t>
      </w:r>
    </w:p>
    <w:p w14:paraId="04FA6F0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Idle mode</w:t>
      </w:r>
      <w:r>
        <w:rPr>
          <w:noProof/>
        </w:rPr>
        <w:tab/>
        <w:t>4720</w:t>
      </w:r>
    </w:p>
    <w:p w14:paraId="1681776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4722</w:t>
      </w:r>
    </w:p>
    <w:p w14:paraId="7FCE3C1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Idle mode</w:t>
      </w:r>
      <w:r>
        <w:rPr>
          <w:noProof/>
        </w:rPr>
        <w:tab/>
        <w:t>4725</w:t>
      </w:r>
    </w:p>
    <w:p w14:paraId="25E42A3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4728</w:t>
      </w:r>
    </w:p>
    <w:p w14:paraId="3D3458C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4731</w:t>
      </w:r>
    </w:p>
    <w:p w14:paraId="1C3E60C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4736</w:t>
      </w:r>
    </w:p>
    <w:p w14:paraId="2013524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calls over IMS</w:t>
      </w:r>
      <w:r>
        <w:rPr>
          <w:noProof/>
        </w:rPr>
        <w:tab/>
        <w:t>4740</w:t>
      </w:r>
    </w:p>
    <w:p w14:paraId="2048A9D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4740</w:t>
      </w:r>
    </w:p>
    <w:p w14:paraId="1EA959F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4740</w:t>
      </w:r>
    </w:p>
    <w:p w14:paraId="61EDABB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4746</w:t>
      </w:r>
    </w:p>
    <w:p w14:paraId="75E1EB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4751</w:t>
      </w:r>
    </w:p>
    <w:p w14:paraId="7717E4B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4758</w:t>
      </w:r>
    </w:p>
    <w:p w14:paraId="6AADE07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4766</w:t>
      </w:r>
    </w:p>
    <w:p w14:paraId="2B89716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4772</w:t>
      </w:r>
    </w:p>
    <w:p w14:paraId="52CF4D8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4781</w:t>
      </w:r>
    </w:p>
    <w:p w14:paraId="75DE5C8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4791</w:t>
      </w:r>
    </w:p>
    <w:p w14:paraId="6E91A0F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4796</w:t>
      </w:r>
    </w:p>
    <w:p w14:paraId="63D99E8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4798</w:t>
      </w:r>
    </w:p>
    <w:p w14:paraId="2EA305F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4798</w:t>
      </w:r>
    </w:p>
    <w:p w14:paraId="3F29CB8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4803</w:t>
      </w:r>
    </w:p>
    <w:p w14:paraId="41719CE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4811</w:t>
      </w:r>
    </w:p>
    <w:p w14:paraId="3E9C75B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over IMS</w:t>
      </w:r>
      <w:r>
        <w:rPr>
          <w:noProof/>
        </w:rPr>
        <w:tab/>
        <w:t>4820</w:t>
      </w:r>
    </w:p>
    <w:p w14:paraId="135C279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4820</w:t>
      </w:r>
    </w:p>
    <w:p w14:paraId="5166FA2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4826</w:t>
      </w:r>
    </w:p>
    <w:p w14:paraId="7698B75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4835</w:t>
      </w:r>
    </w:p>
    <w:p w14:paraId="5BBF3FE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4841</w:t>
      </w:r>
    </w:p>
    <w:p w14:paraId="530367F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11.3.5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4847</w:t>
      </w:r>
    </w:p>
    <w:p w14:paraId="44B77F6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</w:t>
      </w:r>
      <w:r w:rsidRPr="004C3974">
        <w:rPr>
          <w:rFonts w:cs="Arial"/>
          <w:noProof/>
        </w:rPr>
        <w:t>.3.6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4851</w:t>
      </w:r>
    </w:p>
    <w:p w14:paraId="4E9ED5F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4854</w:t>
      </w:r>
    </w:p>
    <w:p w14:paraId="3E82B5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4863</w:t>
      </w:r>
    </w:p>
    <w:p w14:paraId="3769860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lastRenderedPageBreak/>
        <w:t>12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radio bearer tests</w:t>
      </w:r>
      <w:r>
        <w:rPr>
          <w:noProof/>
        </w:rPr>
        <w:tab/>
        <w:t>4872</w:t>
      </w:r>
    </w:p>
    <w:p w14:paraId="6647722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4872</w:t>
      </w:r>
    </w:p>
    <w:p w14:paraId="5DF2A0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4872</w:t>
      </w:r>
    </w:p>
    <w:p w14:paraId="3FFF5F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4872</w:t>
      </w:r>
    </w:p>
    <w:p w14:paraId="430A84D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4874</w:t>
      </w:r>
    </w:p>
    <w:p w14:paraId="0597691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not configured</w:t>
      </w:r>
      <w:r>
        <w:rPr>
          <w:noProof/>
        </w:rPr>
        <w:tab/>
        <w:t>4875</w:t>
      </w:r>
    </w:p>
    <w:p w14:paraId="1CA6DB7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4875</w:t>
      </w:r>
    </w:p>
    <w:p w14:paraId="483F1F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4876</w:t>
      </w:r>
    </w:p>
    <w:p w14:paraId="389DE5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4877</w:t>
      </w:r>
    </w:p>
    <w:p w14:paraId="1C7D8C7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4878</w:t>
      </w:r>
    </w:p>
    <w:p w14:paraId="1781F34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configured</w:t>
      </w:r>
      <w:r>
        <w:rPr>
          <w:noProof/>
        </w:rPr>
        <w:tab/>
        <w:t>4879</w:t>
      </w:r>
    </w:p>
    <w:p w14:paraId="6F5E493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4879</w:t>
      </w:r>
    </w:p>
    <w:p w14:paraId="0F2C01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4880</w:t>
      </w:r>
    </w:p>
    <w:p w14:paraId="2643483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4881</w:t>
      </w:r>
    </w:p>
    <w:p w14:paraId="7E3684A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4882</w:t>
      </w:r>
    </w:p>
    <w:p w14:paraId="0C8CD61D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4883</w:t>
      </w:r>
    </w:p>
    <w:p w14:paraId="11FED45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4883</w:t>
      </w:r>
    </w:p>
    <w:p w14:paraId="782554E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4883</w:t>
      </w:r>
    </w:p>
    <w:p w14:paraId="4B37752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4887</w:t>
      </w:r>
    </w:p>
    <w:p w14:paraId="2995C1B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4890</w:t>
      </w:r>
    </w:p>
    <w:p w14:paraId="713568F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4897</w:t>
      </w:r>
    </w:p>
    <w:p w14:paraId="2907A8C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4907</w:t>
      </w:r>
    </w:p>
    <w:p w14:paraId="25E2182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4918</w:t>
      </w:r>
    </w:p>
    <w:p w14:paraId="6DC49B4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4922</w:t>
      </w:r>
    </w:p>
    <w:p w14:paraId="2A85E5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4922</w:t>
      </w:r>
    </w:p>
    <w:p w14:paraId="6DB70A2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4933</w:t>
      </w:r>
    </w:p>
    <w:p w14:paraId="220E5E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4939</w:t>
      </w:r>
    </w:p>
    <w:p w14:paraId="1C3BF75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4943</w:t>
      </w:r>
    </w:p>
    <w:p w14:paraId="438B8DE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4951</w:t>
      </w:r>
    </w:p>
    <w:p w14:paraId="5BD0C37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4962</w:t>
      </w:r>
    </w:p>
    <w:p w14:paraId="72E6BA0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4968</w:t>
      </w:r>
    </w:p>
    <w:p w14:paraId="187BF25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4980</w:t>
      </w:r>
    </w:p>
    <w:p w14:paraId="660DC6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4980</w:t>
      </w:r>
    </w:p>
    <w:p w14:paraId="3990B1B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4984</w:t>
      </w:r>
    </w:p>
    <w:p w14:paraId="7EFD998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4988</w:t>
      </w:r>
    </w:p>
    <w:p w14:paraId="61F6F1A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4988</w:t>
      </w:r>
    </w:p>
    <w:p w14:paraId="59A0B2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4988</w:t>
      </w:r>
    </w:p>
    <w:p w14:paraId="04F7A82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4996</w:t>
      </w:r>
    </w:p>
    <w:p w14:paraId="2BFBBA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4996</w:t>
      </w:r>
    </w:p>
    <w:p w14:paraId="732B35D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5006</w:t>
      </w:r>
    </w:p>
    <w:p w14:paraId="5BBD884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5018</w:t>
      </w:r>
    </w:p>
    <w:p w14:paraId="112283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5031</w:t>
      </w:r>
    </w:p>
    <w:p w14:paraId="741EB8E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5043</w:t>
      </w:r>
    </w:p>
    <w:p w14:paraId="59A864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5043</w:t>
      </w:r>
    </w:p>
    <w:p w14:paraId="2C27B34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re-establishment</w:t>
      </w:r>
      <w:r>
        <w:rPr>
          <w:noProof/>
        </w:rPr>
        <w:tab/>
        <w:t>5048</w:t>
      </w:r>
    </w:p>
    <w:p w14:paraId="0A1543A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5048</w:t>
      </w:r>
    </w:p>
    <w:p w14:paraId="6CD1DCA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5048</w:t>
      </w:r>
    </w:p>
    <w:p w14:paraId="4A0AAA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5050</w:t>
      </w:r>
    </w:p>
    <w:p w14:paraId="1649C3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5052</w:t>
      </w:r>
    </w:p>
    <w:p w14:paraId="26CF1FC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5058</w:t>
      </w:r>
    </w:p>
    <w:p w14:paraId="7302F2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5058</w:t>
      </w:r>
    </w:p>
    <w:p w14:paraId="532C76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5060</w:t>
      </w:r>
    </w:p>
    <w:p w14:paraId="6BCD171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Mobility</w:t>
      </w:r>
      <w:r>
        <w:rPr>
          <w:noProof/>
        </w:rPr>
        <w:tab/>
        <w:t>5063</w:t>
      </w:r>
    </w:p>
    <w:p w14:paraId="35FC21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</w:t>
      </w:r>
      <w:r>
        <w:rPr>
          <w:noProof/>
        </w:rPr>
        <w:tab/>
        <w:t>5063</w:t>
      </w:r>
    </w:p>
    <w:p w14:paraId="249A48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5063</w:t>
      </w:r>
    </w:p>
    <w:p w14:paraId="4DCB20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5063</w:t>
      </w:r>
    </w:p>
    <w:p w14:paraId="04AC5E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5068</w:t>
      </w:r>
    </w:p>
    <w:p w14:paraId="63A1AFC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5074</w:t>
      </w:r>
    </w:p>
    <w:p w14:paraId="4CE0697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5079</w:t>
      </w:r>
    </w:p>
    <w:p w14:paraId="5839BDD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5084</w:t>
      </w:r>
    </w:p>
    <w:p w14:paraId="3A3588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5084</w:t>
      </w:r>
    </w:p>
    <w:p w14:paraId="32BE84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5095</w:t>
      </w:r>
    </w:p>
    <w:p w14:paraId="52002F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5107</w:t>
      </w:r>
    </w:p>
    <w:p w14:paraId="6C1AFE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5107</w:t>
      </w:r>
    </w:p>
    <w:p w14:paraId="629B1A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5111</w:t>
      </w:r>
    </w:p>
    <w:p w14:paraId="734360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5115</w:t>
      </w:r>
    </w:p>
    <w:p w14:paraId="7ADCF14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5120</w:t>
      </w:r>
    </w:p>
    <w:p w14:paraId="0920C6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5127</w:t>
      </w:r>
    </w:p>
    <w:p w14:paraId="4964308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5133</w:t>
      </w:r>
    </w:p>
    <w:p w14:paraId="23A723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5133</w:t>
      </w:r>
    </w:p>
    <w:p w14:paraId="5E0FB1B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5133</w:t>
      </w:r>
    </w:p>
    <w:p w14:paraId="1B223A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5143</w:t>
      </w:r>
    </w:p>
    <w:p w14:paraId="0B3041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5153</w:t>
      </w:r>
    </w:p>
    <w:p w14:paraId="555468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5161</w:t>
      </w:r>
    </w:p>
    <w:p w14:paraId="222AC0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5173</w:t>
      </w:r>
    </w:p>
    <w:p w14:paraId="5D3A29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5187</w:t>
      </w:r>
    </w:p>
    <w:p w14:paraId="1B5B2A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5193</w:t>
      </w:r>
    </w:p>
    <w:p w14:paraId="136724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5206</w:t>
      </w:r>
    </w:p>
    <w:p w14:paraId="76E2EA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5219</w:t>
      </w:r>
    </w:p>
    <w:p w14:paraId="7A480D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5230</w:t>
      </w:r>
    </w:p>
    <w:p w14:paraId="393C85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5242</w:t>
      </w:r>
    </w:p>
    <w:p w14:paraId="61D2EC4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5253</w:t>
      </w:r>
    </w:p>
    <w:p w14:paraId="73BE81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5253</w:t>
      </w:r>
    </w:p>
    <w:p w14:paraId="6E7C2B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5260</w:t>
      </w:r>
    </w:p>
    <w:p w14:paraId="2C9519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5273</w:t>
      </w:r>
    </w:p>
    <w:p w14:paraId="6F0B09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5281</w:t>
      </w:r>
    </w:p>
    <w:p w14:paraId="1578CA1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5296</w:t>
      </w:r>
    </w:p>
    <w:p w14:paraId="55EDDC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5296</w:t>
      </w:r>
    </w:p>
    <w:p w14:paraId="2142352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5306</w:t>
      </w:r>
    </w:p>
    <w:p w14:paraId="03FD57E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 w:rsidRPr="004C3974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</w:t>
      </w:r>
      <w:r w:rsidRPr="004C3974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4C3974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5315</w:t>
      </w:r>
    </w:p>
    <w:p w14:paraId="292231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5327</w:t>
      </w:r>
    </w:p>
    <w:p w14:paraId="1FC299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5338</w:t>
      </w:r>
    </w:p>
    <w:p w14:paraId="079206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5349</w:t>
      </w:r>
    </w:p>
    <w:p w14:paraId="08200B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13.4.3.24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5361</w:t>
      </w:r>
    </w:p>
    <w:p w14:paraId="506665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5371</w:t>
      </w:r>
    </w:p>
    <w:p w14:paraId="0351A3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5383</w:t>
      </w:r>
    </w:p>
    <w:p w14:paraId="6E027BB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5393</w:t>
      </w:r>
    </w:p>
    <w:p w14:paraId="705227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5404</w:t>
      </w:r>
    </w:p>
    <w:p w14:paraId="1AB5E38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5414</w:t>
      </w:r>
    </w:p>
    <w:p w14:paraId="4EE7A2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5414</w:t>
      </w:r>
    </w:p>
    <w:p w14:paraId="274ACE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5422</w:t>
      </w:r>
    </w:p>
    <w:p w14:paraId="7BD54D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5428</w:t>
      </w:r>
    </w:p>
    <w:p w14:paraId="40F8B8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5433</w:t>
      </w:r>
    </w:p>
    <w:p w14:paraId="20CAA7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5438</w:t>
      </w:r>
    </w:p>
    <w:p w14:paraId="19849D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5443</w:t>
      </w:r>
    </w:p>
    <w:p w14:paraId="0F9D8F4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5449</w:t>
      </w:r>
    </w:p>
    <w:p w14:paraId="2A8E7B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5455</w:t>
      </w:r>
    </w:p>
    <w:p w14:paraId="371916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5461</w:t>
      </w:r>
    </w:p>
    <w:p w14:paraId="5878E8A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5467</w:t>
      </w:r>
    </w:p>
    <w:p w14:paraId="31822B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5474</w:t>
      </w:r>
    </w:p>
    <w:p w14:paraId="69C60F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5482</w:t>
      </w:r>
    </w:p>
    <w:p w14:paraId="6E600C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5487</w:t>
      </w:r>
    </w:p>
    <w:p w14:paraId="75D77D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6703A7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122A9B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07A0D6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405053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649E097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Access Control</w:t>
      </w:r>
      <w:r>
        <w:rPr>
          <w:noProof/>
        </w:rPr>
        <w:tab/>
        <w:t>5487</w:t>
      </w:r>
    </w:p>
    <w:p w14:paraId="1DDD03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5487</w:t>
      </w:r>
    </w:p>
    <w:p w14:paraId="42D8479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5490</w:t>
      </w:r>
    </w:p>
    <w:p w14:paraId="7E3FE03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5494</w:t>
      </w:r>
    </w:p>
    <w:p w14:paraId="7388C4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5494</w:t>
      </w:r>
    </w:p>
    <w:p w14:paraId="60ED9A2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5496</w:t>
      </w:r>
    </w:p>
    <w:p w14:paraId="1640AA4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5500</w:t>
      </w:r>
    </w:p>
    <w:p w14:paraId="49D06DC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5500</w:t>
      </w:r>
    </w:p>
    <w:p w14:paraId="5C0F85C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5502</w:t>
      </w:r>
    </w:p>
    <w:p w14:paraId="5A8B85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5505</w:t>
      </w:r>
    </w:p>
    <w:p w14:paraId="358681D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5512</w:t>
      </w:r>
    </w:p>
    <w:p w14:paraId="042EFF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13.5.6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5517</w:t>
      </w:r>
    </w:p>
    <w:p w14:paraId="1A08C90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 w:rsidRPr="004C3974">
        <w:rPr>
          <w:rFonts w:eastAsia="SimSun"/>
          <w:noProof/>
          <w:lang w:val="en-US" w:eastAsia="zh-CN"/>
        </w:rPr>
        <w:t>3.6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5520</w:t>
      </w:r>
    </w:p>
    <w:p w14:paraId="5E156E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  <w:lang w:eastAsia="zh-CN"/>
        </w:rPr>
        <w:t>1</w:t>
      </w:r>
      <w:r w:rsidRPr="004C3974">
        <w:rPr>
          <w:rFonts w:eastAsia="SimSun"/>
          <w:noProof/>
          <w:lang w:val="en-US" w:eastAsia="zh-CN"/>
        </w:rPr>
        <w:t>3</w:t>
      </w:r>
      <w:r w:rsidRPr="004C3974">
        <w:rPr>
          <w:rFonts w:eastAsia="SimSun"/>
          <w:noProof/>
          <w:lang w:eastAsia="zh-CN"/>
        </w:rPr>
        <w:t>.</w:t>
      </w:r>
      <w:r w:rsidRPr="004C3974">
        <w:rPr>
          <w:rFonts w:eastAsia="SimSun"/>
          <w:noProof/>
          <w:lang w:val="en-US" w:eastAsia="zh-CN"/>
        </w:rPr>
        <w:t>6</w:t>
      </w:r>
      <w:r w:rsidRPr="004C3974">
        <w:rPr>
          <w:rFonts w:eastAsia="SimSun"/>
          <w:noProof/>
          <w:lang w:eastAsia="zh-CN"/>
        </w:rPr>
        <w:t>.</w:t>
      </w:r>
      <w:r w:rsidRPr="004C3974">
        <w:rPr>
          <w:rFonts w:eastAsia="SimSun"/>
          <w:noProof/>
          <w:lang w:val="en-US" w:eastAsia="zh-CN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lang w:val="en-US" w:eastAsia="zh-CN"/>
        </w:rPr>
        <w:t>Inter-system mobility between untrusted Non-3GPP and 3GPP system/Handover from E-UTRAN/EPC to ePDG/EPC</w:t>
      </w:r>
      <w:r>
        <w:rPr>
          <w:noProof/>
        </w:rPr>
        <w:tab/>
        <w:t>5520</w:t>
      </w:r>
    </w:p>
    <w:p w14:paraId="773A5E1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ETWS</w:t>
      </w:r>
      <w:r>
        <w:rPr>
          <w:noProof/>
        </w:rPr>
        <w:tab/>
        <w:t>5527</w:t>
      </w:r>
    </w:p>
    <w:p w14:paraId="1538299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5527</w:t>
      </w:r>
    </w:p>
    <w:p w14:paraId="26A0574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5531</w:t>
      </w:r>
    </w:p>
    <w:p w14:paraId="70420FD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5537</w:t>
      </w:r>
    </w:p>
    <w:p w14:paraId="3165C5E1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5537</w:t>
      </w:r>
    </w:p>
    <w:p w14:paraId="2865137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5537</w:t>
      </w:r>
    </w:p>
    <w:p w14:paraId="48A7B39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5539</w:t>
      </w:r>
    </w:p>
    <w:p w14:paraId="64A0692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5542</w:t>
      </w:r>
    </w:p>
    <w:p w14:paraId="78EF3F8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5542</w:t>
      </w:r>
    </w:p>
    <w:p w14:paraId="0D6524F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5553</w:t>
      </w:r>
    </w:p>
    <w:p w14:paraId="7C48DCF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5567</w:t>
      </w:r>
    </w:p>
    <w:p w14:paraId="1252E95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5570</w:t>
      </w:r>
    </w:p>
    <w:p w14:paraId="11CFA6F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5573</w:t>
      </w:r>
    </w:p>
    <w:p w14:paraId="6645608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5574</w:t>
      </w:r>
    </w:p>
    <w:p w14:paraId="0E95964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15.10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5575</w:t>
      </w:r>
    </w:p>
    <w:p w14:paraId="1BB2FD3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5577</w:t>
      </w:r>
    </w:p>
    <w:p w14:paraId="3CA8A4C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5579</w:t>
      </w:r>
    </w:p>
    <w:p w14:paraId="2CC768C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Home (e)NB related</w:t>
      </w:r>
      <w:r>
        <w:rPr>
          <w:noProof/>
        </w:rPr>
        <w:tab/>
        <w:t>5582</w:t>
      </w:r>
    </w:p>
    <w:p w14:paraId="790B4A0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Idle Mode Operations</w:t>
      </w:r>
      <w:r>
        <w:rPr>
          <w:noProof/>
        </w:rPr>
        <w:tab/>
        <w:t>5582</w:t>
      </w:r>
    </w:p>
    <w:p w14:paraId="412396B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16.1.1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Cell Selection and Reselection</w:t>
      </w:r>
      <w:r>
        <w:rPr>
          <w:noProof/>
        </w:rPr>
        <w:tab/>
        <w:t>5582</w:t>
      </w:r>
    </w:p>
    <w:p w14:paraId="0D595F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16.1.1.1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5582</w:t>
      </w:r>
    </w:p>
    <w:p w14:paraId="389EFE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16.1.1.</w:t>
      </w:r>
      <w:r w:rsidRPr="004C3974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5582</w:t>
      </w:r>
    </w:p>
    <w:p w14:paraId="468EFF1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5582</w:t>
      </w:r>
    </w:p>
    <w:p w14:paraId="76DC8F0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5582</w:t>
      </w:r>
    </w:p>
    <w:p w14:paraId="066928C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5582</w:t>
      </w:r>
    </w:p>
    <w:p w14:paraId="0B4D937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5584</w:t>
      </w:r>
    </w:p>
    <w:p w14:paraId="3A1FE34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5587</w:t>
      </w:r>
    </w:p>
    <w:p w14:paraId="745FBFF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5592</w:t>
      </w:r>
    </w:p>
    <w:p w14:paraId="18551D8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5596</w:t>
      </w:r>
    </w:p>
    <w:p w14:paraId="145AD55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Data Reception</w:t>
      </w:r>
      <w:r>
        <w:rPr>
          <w:noProof/>
        </w:rPr>
        <w:tab/>
        <w:t>5598</w:t>
      </w:r>
    </w:p>
    <w:p w14:paraId="7BB6D91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5598</w:t>
      </w:r>
    </w:p>
    <w:p w14:paraId="30B2746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5603</w:t>
      </w:r>
    </w:p>
    <w:p w14:paraId="4928B72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5608</w:t>
      </w:r>
    </w:p>
    <w:p w14:paraId="3A068F2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5613</w:t>
      </w:r>
    </w:p>
    <w:p w14:paraId="28ADE7E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5617</w:t>
      </w:r>
    </w:p>
    <w:p w14:paraId="32A5D5D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5617</w:t>
      </w:r>
    </w:p>
    <w:p w14:paraId="1F0891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5621</w:t>
      </w:r>
    </w:p>
    <w:p w14:paraId="26BF44D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5627</w:t>
      </w:r>
    </w:p>
    <w:p w14:paraId="12C16B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5628</w:t>
      </w:r>
    </w:p>
    <w:p w14:paraId="2158880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5632</w:t>
      </w:r>
    </w:p>
    <w:p w14:paraId="5C663F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5633</w:t>
      </w:r>
    </w:p>
    <w:p w14:paraId="59A26AA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5636</w:t>
      </w:r>
    </w:p>
    <w:p w14:paraId="46E290F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5637</w:t>
      </w:r>
    </w:p>
    <w:p w14:paraId="7CE016B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17.4.3a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5646</w:t>
      </w:r>
    </w:p>
    <w:p w14:paraId="3BD4532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5646</w:t>
      </w:r>
    </w:p>
    <w:p w14:paraId="5B86F5E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5652</w:t>
      </w:r>
    </w:p>
    <w:p w14:paraId="6395817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5658</w:t>
      </w:r>
    </w:p>
    <w:p w14:paraId="7995133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5664</w:t>
      </w:r>
    </w:p>
    <w:p w14:paraId="670FF6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4C3974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5669</w:t>
      </w:r>
    </w:p>
    <w:p w14:paraId="6A8003E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5672</w:t>
      </w:r>
    </w:p>
    <w:p w14:paraId="4C22F5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5672</w:t>
      </w:r>
    </w:p>
    <w:p w14:paraId="743068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5681</w:t>
      </w:r>
    </w:p>
    <w:p w14:paraId="0032F54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5682</w:t>
      </w:r>
    </w:p>
    <w:p w14:paraId="3DF91B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5682</w:t>
      </w:r>
    </w:p>
    <w:p w14:paraId="189C4F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5690</w:t>
      </w:r>
    </w:p>
    <w:p w14:paraId="3FB4F5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5691</w:t>
      </w:r>
    </w:p>
    <w:p w14:paraId="1C4394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5691</w:t>
      </w:r>
    </w:p>
    <w:p w14:paraId="679641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5706</w:t>
      </w:r>
    </w:p>
    <w:p w14:paraId="0A6B1031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5707</w:t>
      </w:r>
    </w:p>
    <w:p w14:paraId="4858D00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5707</w:t>
      </w:r>
    </w:p>
    <w:p w14:paraId="1231D7D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5707</w:t>
      </w:r>
    </w:p>
    <w:p w14:paraId="1D3317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5712</w:t>
      </w:r>
    </w:p>
    <w:p w14:paraId="4C06FD9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5717</w:t>
      </w:r>
    </w:p>
    <w:p w14:paraId="433AB350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lastRenderedPageBreak/>
        <w:t>19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5724</w:t>
      </w:r>
    </w:p>
    <w:p w14:paraId="3DFDE5C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5724</w:t>
      </w:r>
    </w:p>
    <w:p w14:paraId="50648B0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5724</w:t>
      </w:r>
    </w:p>
    <w:p w14:paraId="3C35C0C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5741</w:t>
      </w:r>
    </w:p>
    <w:p w14:paraId="7530EE6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4C397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5752</w:t>
      </w:r>
    </w:p>
    <w:p w14:paraId="7136BF0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4C397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5777</w:t>
      </w:r>
    </w:p>
    <w:p w14:paraId="5C4B790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5793</w:t>
      </w:r>
    </w:p>
    <w:p w14:paraId="566F341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5805</w:t>
      </w:r>
    </w:p>
    <w:p w14:paraId="032E772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5827</w:t>
      </w:r>
    </w:p>
    <w:p w14:paraId="289DE55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19.1.8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5827</w:t>
      </w:r>
    </w:p>
    <w:p w14:paraId="4C7504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5830</w:t>
      </w:r>
    </w:p>
    <w:p w14:paraId="403E039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5840</w:t>
      </w:r>
    </w:p>
    <w:p w14:paraId="261CF04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5851</w:t>
      </w:r>
    </w:p>
    <w:p w14:paraId="3F39C82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5851</w:t>
      </w:r>
    </w:p>
    <w:p w14:paraId="26BF5D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5878</w:t>
      </w:r>
    </w:p>
    <w:p w14:paraId="167883F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4C397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5898</w:t>
      </w:r>
    </w:p>
    <w:p w14:paraId="286B92B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5930</w:t>
      </w:r>
    </w:p>
    <w:p w14:paraId="41E762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5930</w:t>
      </w:r>
    </w:p>
    <w:p w14:paraId="64C325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5930</w:t>
      </w:r>
    </w:p>
    <w:p w14:paraId="2D8483F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5935</w:t>
      </w:r>
    </w:p>
    <w:p w14:paraId="4FC76A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5941</w:t>
      </w:r>
    </w:p>
    <w:p w14:paraId="3043288F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5948</w:t>
      </w:r>
    </w:p>
    <w:p w14:paraId="1B77C89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5948</w:t>
      </w:r>
    </w:p>
    <w:p w14:paraId="5D57567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5948</w:t>
      </w:r>
    </w:p>
    <w:p w14:paraId="7A9D1EF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disconnection</w:t>
      </w:r>
      <w:r>
        <w:rPr>
          <w:noProof/>
        </w:rPr>
        <w:tab/>
        <w:t>5957</w:t>
      </w:r>
    </w:p>
    <w:p w14:paraId="78BA07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5957</w:t>
      </w:r>
    </w:p>
    <w:p w14:paraId="13AE753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5957</w:t>
      </w:r>
    </w:p>
    <w:p w14:paraId="26D2941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5957</w:t>
      </w:r>
    </w:p>
    <w:p w14:paraId="778744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5957</w:t>
      </w:r>
    </w:p>
    <w:p w14:paraId="1B4920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5957</w:t>
      </w:r>
    </w:p>
    <w:p w14:paraId="5F67062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5958</w:t>
      </w:r>
    </w:p>
    <w:p w14:paraId="0E63C3E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ePDG initiated disconnection</w:t>
      </w:r>
      <w:r>
        <w:rPr>
          <w:noProof/>
        </w:rPr>
        <w:tab/>
        <w:t>5958</w:t>
      </w:r>
    </w:p>
    <w:p w14:paraId="245F8EE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5958</w:t>
      </w:r>
    </w:p>
    <w:p w14:paraId="00F9CB7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5958</w:t>
      </w:r>
    </w:p>
    <w:p w14:paraId="09FEAF9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20.4.3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5959</w:t>
      </w:r>
    </w:p>
    <w:p w14:paraId="0AA382F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5959</w:t>
      </w:r>
    </w:p>
    <w:p w14:paraId="3DE3D87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5959</w:t>
      </w:r>
    </w:p>
    <w:p w14:paraId="68F34AA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5960</w:t>
      </w:r>
    </w:p>
    <w:p w14:paraId="58845B9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5961</w:t>
      </w:r>
    </w:p>
    <w:p w14:paraId="68BA5EA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5961</w:t>
      </w:r>
    </w:p>
    <w:p w14:paraId="50CF4D9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5961</w:t>
      </w:r>
    </w:p>
    <w:p w14:paraId="3BDFA66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5962</w:t>
      </w:r>
    </w:p>
    <w:p w14:paraId="0DFF27B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5964</w:t>
      </w:r>
    </w:p>
    <w:p w14:paraId="10A2713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5968</w:t>
      </w:r>
    </w:p>
    <w:p w14:paraId="42DE227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5971</w:t>
      </w:r>
    </w:p>
    <w:p w14:paraId="5EDE41F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5974</w:t>
      </w:r>
    </w:p>
    <w:p w14:paraId="0F95AD2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5979</w:t>
      </w:r>
    </w:p>
    <w:p w14:paraId="7C204D6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5980</w:t>
      </w:r>
    </w:p>
    <w:p w14:paraId="7E46C7B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5980</w:t>
      </w:r>
    </w:p>
    <w:p w14:paraId="7C68295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5984</w:t>
      </w:r>
    </w:p>
    <w:p w14:paraId="4305FC0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5990</w:t>
      </w:r>
    </w:p>
    <w:p w14:paraId="57A2EFF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5990</w:t>
      </w:r>
    </w:p>
    <w:p w14:paraId="20DC92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5995</w:t>
      </w:r>
    </w:p>
    <w:p w14:paraId="48EDF69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4C3974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4C397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5996</w:t>
      </w:r>
    </w:p>
    <w:p w14:paraId="6C191B5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4C3974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4C3974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4C397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6000</w:t>
      </w:r>
    </w:p>
    <w:p w14:paraId="1A3B1D2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6001</w:t>
      </w:r>
    </w:p>
    <w:p w14:paraId="68D9D90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inter-frequency cell using Qoffset</w:t>
      </w:r>
      <w:r w:rsidRPr="004C3974">
        <w:rPr>
          <w:rFonts w:eastAsia="MS Gothic"/>
          <w:noProof/>
          <w:vertAlign w:val="subscript"/>
          <w:lang w:eastAsia="ja-JP"/>
        </w:rPr>
        <w:t>SCPTM</w:t>
      </w:r>
      <w:r w:rsidRPr="004C3974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6001</w:t>
      </w:r>
    </w:p>
    <w:p w14:paraId="0866B68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6003</w:t>
      </w:r>
    </w:p>
    <w:p w14:paraId="677652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6003</w:t>
      </w:r>
    </w:p>
    <w:p w14:paraId="414629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6003</w:t>
      </w:r>
    </w:p>
    <w:p w14:paraId="3BAFE2A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6006</w:t>
      </w:r>
    </w:p>
    <w:p w14:paraId="6598343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6006</w:t>
      </w:r>
    </w:p>
    <w:p w14:paraId="1B18A16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6007</w:t>
      </w:r>
    </w:p>
    <w:p w14:paraId="1AF51B2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4C3974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6012</w:t>
      </w:r>
    </w:p>
    <w:p w14:paraId="481F71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6012</w:t>
      </w:r>
    </w:p>
    <w:p w14:paraId="794396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6012</w:t>
      </w:r>
    </w:p>
    <w:p w14:paraId="30FDA0A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6012</w:t>
      </w:r>
    </w:p>
    <w:p w14:paraId="0D07E5B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Pre-test </w:t>
      </w:r>
      <w:r w:rsidRPr="004C3974">
        <w:rPr>
          <w:rFonts w:cs="Arial"/>
          <w:noProof/>
          <w:lang w:eastAsia="zh-CN"/>
        </w:rPr>
        <w:t>conditions</w:t>
      </w:r>
      <w:r>
        <w:rPr>
          <w:noProof/>
        </w:rPr>
        <w:tab/>
        <w:t>6012</w:t>
      </w:r>
    </w:p>
    <w:p w14:paraId="0304F4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6012</w:t>
      </w:r>
    </w:p>
    <w:p w14:paraId="7036DD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6012</w:t>
      </w:r>
    </w:p>
    <w:p w14:paraId="03DF70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4C3974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4C397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6012</w:t>
      </w:r>
    </w:p>
    <w:p w14:paraId="2DFB1B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6012</w:t>
      </w:r>
    </w:p>
    <w:p w14:paraId="1553E4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6012</w:t>
      </w:r>
    </w:p>
    <w:p w14:paraId="4E76545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6015</w:t>
      </w:r>
    </w:p>
    <w:p w14:paraId="2C8E90B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6015</w:t>
      </w:r>
    </w:p>
    <w:p w14:paraId="74532AD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6016</w:t>
      </w:r>
    </w:p>
    <w:p w14:paraId="359ED92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6018</w:t>
      </w:r>
    </w:p>
    <w:p w14:paraId="29FCF0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6020</w:t>
      </w:r>
    </w:p>
    <w:p w14:paraId="67A52D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6020</w:t>
      </w:r>
    </w:p>
    <w:p w14:paraId="46BF72F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6021</w:t>
      </w:r>
    </w:p>
    <w:p w14:paraId="39AB57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6022</w:t>
      </w:r>
    </w:p>
    <w:p w14:paraId="7D48086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6022</w:t>
      </w:r>
    </w:p>
    <w:p w14:paraId="4F769DB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6023</w:t>
      </w:r>
    </w:p>
    <w:p w14:paraId="148DA17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6027</w:t>
      </w:r>
    </w:p>
    <w:p w14:paraId="187740B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6027</w:t>
      </w:r>
    </w:p>
    <w:p w14:paraId="31FAB6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6027</w:t>
      </w:r>
    </w:p>
    <w:p w14:paraId="7A3536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6029</w:t>
      </w:r>
    </w:p>
    <w:p w14:paraId="66761B0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6029</w:t>
      </w:r>
    </w:p>
    <w:p w14:paraId="5BF90D7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6029</w:t>
      </w:r>
    </w:p>
    <w:p w14:paraId="7C85F06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6031</w:t>
      </w:r>
    </w:p>
    <w:p w14:paraId="3964BAB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6033</w:t>
      </w:r>
    </w:p>
    <w:p w14:paraId="685CF9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6033</w:t>
      </w:r>
    </w:p>
    <w:p w14:paraId="51E3E0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6033</w:t>
      </w:r>
    </w:p>
    <w:p w14:paraId="2E1565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6035</w:t>
      </w:r>
    </w:p>
    <w:p w14:paraId="05D0744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21.3.7.3.1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6035</w:t>
      </w:r>
    </w:p>
    <w:p w14:paraId="2909F2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6036</w:t>
      </w:r>
    </w:p>
    <w:p w14:paraId="7DB0C9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6042</w:t>
      </w:r>
    </w:p>
    <w:p w14:paraId="02329C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6042</w:t>
      </w:r>
    </w:p>
    <w:p w14:paraId="6AB4EF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6042</w:t>
      </w:r>
    </w:p>
    <w:p w14:paraId="3A4A97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6044</w:t>
      </w:r>
    </w:p>
    <w:p w14:paraId="5A92D9A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6044</w:t>
      </w:r>
    </w:p>
    <w:p w14:paraId="4EB460B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6044</w:t>
      </w:r>
    </w:p>
    <w:p w14:paraId="78EE20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6045</w:t>
      </w:r>
    </w:p>
    <w:p w14:paraId="6259CDB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4C3974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6046</w:t>
      </w:r>
    </w:p>
    <w:p w14:paraId="2A35B1A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6046</w:t>
      </w:r>
    </w:p>
    <w:p w14:paraId="68EE55F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6046</w:t>
      </w:r>
    </w:p>
    <w:p w14:paraId="1A6606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6047</w:t>
      </w:r>
    </w:p>
    <w:p w14:paraId="5707034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6047</w:t>
      </w:r>
    </w:p>
    <w:p w14:paraId="431661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6048</w:t>
      </w:r>
    </w:p>
    <w:p w14:paraId="4CA6BAF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6049</w:t>
      </w:r>
    </w:p>
    <w:p w14:paraId="335EBB2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6049</w:t>
      </w:r>
    </w:p>
    <w:p w14:paraId="543E3D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6049</w:t>
      </w:r>
    </w:p>
    <w:p w14:paraId="72BBE7C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6049</w:t>
      </w:r>
    </w:p>
    <w:p w14:paraId="2DB8113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6049</w:t>
      </w:r>
    </w:p>
    <w:p w14:paraId="0978525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6051</w:t>
      </w:r>
    </w:p>
    <w:p w14:paraId="67FC207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6057</w:t>
      </w:r>
    </w:p>
    <w:p w14:paraId="4E76199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6057</w:t>
      </w:r>
    </w:p>
    <w:p w14:paraId="23BFD3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6057</w:t>
      </w:r>
    </w:p>
    <w:p w14:paraId="1123961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6057</w:t>
      </w:r>
    </w:p>
    <w:p w14:paraId="1D41262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6059</w:t>
      </w:r>
    </w:p>
    <w:p w14:paraId="67626C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6059</w:t>
      </w:r>
    </w:p>
    <w:p w14:paraId="45F9C57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6059</w:t>
      </w:r>
    </w:p>
    <w:p w14:paraId="1A1972B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6059</w:t>
      </w:r>
    </w:p>
    <w:p w14:paraId="5D52ECC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6060</w:t>
      </w:r>
    </w:p>
    <w:p w14:paraId="5152C3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6066</w:t>
      </w:r>
    </w:p>
    <w:p w14:paraId="6F13550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6066</w:t>
      </w:r>
    </w:p>
    <w:p w14:paraId="53B190D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6066</w:t>
      </w:r>
    </w:p>
    <w:p w14:paraId="5E0E2A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6066</w:t>
      </w:r>
    </w:p>
    <w:p w14:paraId="6081324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6066</w:t>
      </w:r>
    </w:p>
    <w:p w14:paraId="577306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6066</w:t>
      </w:r>
    </w:p>
    <w:p w14:paraId="72D85F4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6066</w:t>
      </w:r>
    </w:p>
    <w:p w14:paraId="71CC163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6067</w:t>
      </w:r>
    </w:p>
    <w:p w14:paraId="3D7CF3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6068</w:t>
      </w:r>
    </w:p>
    <w:p w14:paraId="7D90A6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6081</w:t>
      </w:r>
    </w:p>
    <w:p w14:paraId="315152E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6081</w:t>
      </w:r>
    </w:p>
    <w:p w14:paraId="17E7057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6081</w:t>
      </w:r>
    </w:p>
    <w:p w14:paraId="14C9AF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6081</w:t>
      </w:r>
    </w:p>
    <w:p w14:paraId="1858D29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6081</w:t>
      </w:r>
    </w:p>
    <w:p w14:paraId="2294660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6085</w:t>
      </w:r>
    </w:p>
    <w:p w14:paraId="321A7BE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6085</w:t>
      </w:r>
    </w:p>
    <w:p w14:paraId="3D0FF5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6085</w:t>
      </w:r>
    </w:p>
    <w:p w14:paraId="283FA7A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6085</w:t>
      </w:r>
    </w:p>
    <w:p w14:paraId="2D0ECB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6086</w:t>
      </w:r>
    </w:p>
    <w:p w14:paraId="2BA077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6088</w:t>
      </w:r>
    </w:p>
    <w:p w14:paraId="460FEA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6098</w:t>
      </w:r>
    </w:p>
    <w:p w14:paraId="6B978D7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6098</w:t>
      </w:r>
    </w:p>
    <w:p w14:paraId="301A4B1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6099</w:t>
      </w:r>
    </w:p>
    <w:p w14:paraId="7BBFBB2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22.1.1</w:t>
      </w:r>
      <w:r>
        <w:rPr>
          <w:noProof/>
        </w:rPr>
        <w:t>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6104</w:t>
      </w:r>
    </w:p>
    <w:p w14:paraId="057B7C1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</w:t>
      </w:r>
      <w:r>
        <w:rPr>
          <w:noProof/>
        </w:rPr>
        <w:tab/>
        <w:t>6117</w:t>
      </w:r>
    </w:p>
    <w:p w14:paraId="6D537B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6117</w:t>
      </w:r>
    </w:p>
    <w:p w14:paraId="36AE45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6117</w:t>
      </w:r>
    </w:p>
    <w:p w14:paraId="569D50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6C2A2E8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6120</w:t>
      </w:r>
    </w:p>
    <w:p w14:paraId="2949258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6121</w:t>
      </w:r>
    </w:p>
    <w:p w14:paraId="76307B9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22.1.2.3.3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6121</w:t>
      </w:r>
    </w:p>
    <w:p w14:paraId="3D020C6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6121</w:t>
      </w:r>
    </w:p>
    <w:p w14:paraId="12A275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6121</w:t>
      </w:r>
    </w:p>
    <w:p w14:paraId="7D91F8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6122</w:t>
      </w:r>
    </w:p>
    <w:p w14:paraId="63F29CC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6124</w:t>
      </w:r>
    </w:p>
    <w:p w14:paraId="6D7605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6124</w:t>
      </w:r>
    </w:p>
    <w:p w14:paraId="63C9F6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6125</w:t>
      </w:r>
    </w:p>
    <w:p w14:paraId="55F8A82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6126</w:t>
      </w:r>
    </w:p>
    <w:p w14:paraId="3F56BA4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6127</w:t>
      </w:r>
    </w:p>
    <w:p w14:paraId="7D3509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6127</w:t>
      </w:r>
    </w:p>
    <w:p w14:paraId="76C555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6127</w:t>
      </w:r>
    </w:p>
    <w:p w14:paraId="0B7229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6129</w:t>
      </w:r>
    </w:p>
    <w:p w14:paraId="35B2AA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6132</w:t>
      </w:r>
    </w:p>
    <w:p w14:paraId="2231810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6135</w:t>
      </w:r>
    </w:p>
    <w:p w14:paraId="60306D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6135</w:t>
      </w:r>
    </w:p>
    <w:p w14:paraId="3CD8F3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6136</w:t>
      </w:r>
    </w:p>
    <w:p w14:paraId="69F79B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6140</w:t>
      </w:r>
    </w:p>
    <w:p w14:paraId="5B0487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6140</w:t>
      </w:r>
    </w:p>
    <w:p w14:paraId="57E199D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6140</w:t>
      </w:r>
    </w:p>
    <w:p w14:paraId="04D808B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6143</w:t>
      </w:r>
    </w:p>
    <w:p w14:paraId="6ED39AD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4C3974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6145</w:t>
      </w:r>
    </w:p>
    <w:p w14:paraId="46E716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6145</w:t>
      </w:r>
    </w:p>
    <w:p w14:paraId="2A4B67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6146</w:t>
      </w:r>
    </w:p>
    <w:p w14:paraId="29BE98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6148</w:t>
      </w:r>
    </w:p>
    <w:p w14:paraId="0FEF1F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6148</w:t>
      </w:r>
    </w:p>
    <w:p w14:paraId="63A11FD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6148</w:t>
      </w:r>
    </w:p>
    <w:p w14:paraId="374FBCA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22.2.5.3.3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6152</w:t>
      </w:r>
    </w:p>
    <w:p w14:paraId="0904E69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6155</w:t>
      </w:r>
    </w:p>
    <w:p w14:paraId="1C0F61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6155</w:t>
      </w:r>
    </w:p>
    <w:p w14:paraId="151E8C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6156</w:t>
      </w:r>
    </w:p>
    <w:p w14:paraId="50125C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6157</w:t>
      </w:r>
    </w:p>
    <w:p w14:paraId="6B85078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6157</w:t>
      </w:r>
    </w:p>
    <w:p w14:paraId="697FC9A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6158</w:t>
      </w:r>
    </w:p>
    <w:p w14:paraId="6667B0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22.2.6.3.3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6158</w:t>
      </w:r>
    </w:p>
    <w:p w14:paraId="32FA98B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6160</w:t>
      </w:r>
    </w:p>
    <w:p w14:paraId="52C05A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6160</w:t>
      </w:r>
    </w:p>
    <w:p w14:paraId="386458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6161</w:t>
      </w:r>
    </w:p>
    <w:p w14:paraId="7CAF66C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6162</w:t>
      </w:r>
    </w:p>
    <w:p w14:paraId="70076E0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6162</w:t>
      </w:r>
    </w:p>
    <w:p w14:paraId="681525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6163</w:t>
      </w:r>
    </w:p>
    <w:p w14:paraId="0E4CEF2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22.2.7.3.3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6163</w:t>
      </w:r>
    </w:p>
    <w:p w14:paraId="387E84F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6165</w:t>
      </w:r>
    </w:p>
    <w:p w14:paraId="68C0494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6167</w:t>
      </w:r>
    </w:p>
    <w:p w14:paraId="33C9110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6171</w:t>
      </w:r>
    </w:p>
    <w:p w14:paraId="439FDF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6177</w:t>
      </w:r>
    </w:p>
    <w:p w14:paraId="6759077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6177</w:t>
      </w:r>
    </w:p>
    <w:p w14:paraId="5D80848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Multi-TAC</w:t>
      </w:r>
      <w:r>
        <w:rPr>
          <w:noProof/>
        </w:rPr>
        <w:tab/>
        <w:t>6177</w:t>
      </w:r>
    </w:p>
    <w:p w14:paraId="2669D5A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6177</w:t>
      </w:r>
    </w:p>
    <w:p w14:paraId="453696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6177</w:t>
      </w:r>
    </w:p>
    <w:p w14:paraId="5A31D7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6178</w:t>
      </w:r>
    </w:p>
    <w:p w14:paraId="4525322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6178</w:t>
      </w:r>
    </w:p>
    <w:p w14:paraId="3F02B8A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6178</w:t>
      </w:r>
    </w:p>
    <w:p w14:paraId="66736D8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lastRenderedPageBreak/>
        <w:t>22.2.13.3.3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6179</w:t>
      </w:r>
    </w:p>
    <w:p w14:paraId="753DEC7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6180</w:t>
      </w:r>
    </w:p>
    <w:p w14:paraId="63A4BC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6180</w:t>
      </w:r>
    </w:p>
    <w:p w14:paraId="41EB501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6180</w:t>
      </w:r>
    </w:p>
    <w:p w14:paraId="7B6CAA3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6180</w:t>
      </w:r>
    </w:p>
    <w:p w14:paraId="12CA153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6182</w:t>
      </w:r>
    </w:p>
    <w:p w14:paraId="6D9C726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6190</w:t>
      </w:r>
    </w:p>
    <w:p w14:paraId="25DD1B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6196</w:t>
      </w:r>
    </w:p>
    <w:p w14:paraId="2E75E2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6196</w:t>
      </w:r>
    </w:p>
    <w:p w14:paraId="7B8628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6197</w:t>
      </w:r>
    </w:p>
    <w:p w14:paraId="64D9B51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6203</w:t>
      </w:r>
    </w:p>
    <w:p w14:paraId="0F043B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6207</w:t>
      </w:r>
    </w:p>
    <w:p w14:paraId="3078B2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6207</w:t>
      </w:r>
    </w:p>
    <w:p w14:paraId="215820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6208</w:t>
      </w:r>
    </w:p>
    <w:p w14:paraId="4CE8370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6216</w:t>
      </w:r>
    </w:p>
    <w:p w14:paraId="0394A5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6219</w:t>
      </w:r>
    </w:p>
    <w:p w14:paraId="789FAB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6219</w:t>
      </w:r>
    </w:p>
    <w:p w14:paraId="208AC2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6220</w:t>
      </w:r>
    </w:p>
    <w:p w14:paraId="0657656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6226</w:t>
      </w:r>
    </w:p>
    <w:p w14:paraId="61DB19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6230</w:t>
      </w:r>
    </w:p>
    <w:p w14:paraId="2D7237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6230</w:t>
      </w:r>
    </w:p>
    <w:p w14:paraId="11CF0F6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6231</w:t>
      </w:r>
    </w:p>
    <w:p w14:paraId="4F8E28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6235</w:t>
      </w:r>
    </w:p>
    <w:p w14:paraId="1BB480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6239</w:t>
      </w:r>
    </w:p>
    <w:p w14:paraId="76B9664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22.3.1.5a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6239</w:t>
      </w:r>
    </w:p>
    <w:p w14:paraId="4196A90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6240</w:t>
      </w:r>
    </w:p>
    <w:p w14:paraId="4BDF8AE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6247</w:t>
      </w:r>
    </w:p>
    <w:p w14:paraId="59E152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6250</w:t>
      </w:r>
    </w:p>
    <w:p w14:paraId="342ADA1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6250</w:t>
      </w:r>
    </w:p>
    <w:p w14:paraId="6AFDF07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6251</w:t>
      </w:r>
    </w:p>
    <w:p w14:paraId="2AFEB0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6256</w:t>
      </w:r>
    </w:p>
    <w:p w14:paraId="07CA57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6261</w:t>
      </w:r>
    </w:p>
    <w:p w14:paraId="788A67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6261</w:t>
      </w:r>
    </w:p>
    <w:p w14:paraId="70B7D32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6261</w:t>
      </w:r>
    </w:p>
    <w:p w14:paraId="572B61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6267</w:t>
      </w:r>
    </w:p>
    <w:p w14:paraId="36575DF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6270</w:t>
      </w:r>
    </w:p>
    <w:p w14:paraId="50BD9D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6270</w:t>
      </w:r>
    </w:p>
    <w:p w14:paraId="155FB5C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6271</w:t>
      </w:r>
    </w:p>
    <w:p w14:paraId="13CE889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6274</w:t>
      </w:r>
    </w:p>
    <w:p w14:paraId="755AB9C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6275</w:t>
      </w:r>
    </w:p>
    <w:p w14:paraId="34961E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6275</w:t>
      </w:r>
    </w:p>
    <w:p w14:paraId="7E2E1C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6275</w:t>
      </w:r>
    </w:p>
    <w:p w14:paraId="4A01AA5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6276</w:t>
      </w:r>
    </w:p>
    <w:p w14:paraId="3CF1A8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6279</w:t>
      </w:r>
    </w:p>
    <w:p w14:paraId="1DE198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6279</w:t>
      </w:r>
    </w:p>
    <w:p w14:paraId="72A8CB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6279</w:t>
      </w:r>
    </w:p>
    <w:p w14:paraId="5083846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6280</w:t>
      </w:r>
    </w:p>
    <w:p w14:paraId="607B17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6282</w:t>
      </w:r>
    </w:p>
    <w:p w14:paraId="6D411F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6282</w:t>
      </w:r>
    </w:p>
    <w:p w14:paraId="766EE6C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6282</w:t>
      </w:r>
    </w:p>
    <w:p w14:paraId="179917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6284</w:t>
      </w:r>
    </w:p>
    <w:p w14:paraId="6731BD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6285</w:t>
      </w:r>
    </w:p>
    <w:p w14:paraId="7A41B4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6288</w:t>
      </w:r>
    </w:p>
    <w:p w14:paraId="45A40FF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6288</w:t>
      </w:r>
    </w:p>
    <w:p w14:paraId="4204483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6288</w:t>
      </w:r>
    </w:p>
    <w:p w14:paraId="39538AF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6289</w:t>
      </w:r>
    </w:p>
    <w:p w14:paraId="55074B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6296</w:t>
      </w:r>
    </w:p>
    <w:p w14:paraId="13DE931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22.3.1.13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6296</w:t>
      </w:r>
    </w:p>
    <w:p w14:paraId="5CBDC6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6296</w:t>
      </w:r>
    </w:p>
    <w:p w14:paraId="7764B63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22.3.1.13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6298</w:t>
      </w:r>
    </w:p>
    <w:p w14:paraId="6DB0659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6299</w:t>
      </w:r>
    </w:p>
    <w:p w14:paraId="2335BEC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6299</w:t>
      </w:r>
    </w:p>
    <w:p w14:paraId="5FE3997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6299</w:t>
      </w:r>
    </w:p>
    <w:p w14:paraId="3982B87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6300</w:t>
      </w:r>
    </w:p>
    <w:p w14:paraId="66EC092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6305</w:t>
      </w:r>
    </w:p>
    <w:p w14:paraId="0827AEB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6308</w:t>
      </w:r>
    </w:p>
    <w:p w14:paraId="7565F6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22.3.2.2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6308</w:t>
      </w:r>
    </w:p>
    <w:p w14:paraId="63A2CEF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6308</w:t>
      </w:r>
    </w:p>
    <w:p w14:paraId="77EA4AF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6309</w:t>
      </w:r>
    </w:p>
    <w:p w14:paraId="724AEE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6312</w:t>
      </w:r>
    </w:p>
    <w:p w14:paraId="3FA2E5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6312</w:t>
      </w:r>
    </w:p>
    <w:p w14:paraId="6743323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6313</w:t>
      </w:r>
    </w:p>
    <w:p w14:paraId="17E9EB6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6314</w:t>
      </w:r>
    </w:p>
    <w:p w14:paraId="03F99C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6317</w:t>
      </w:r>
    </w:p>
    <w:p w14:paraId="19E558D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6317</w:t>
      </w:r>
    </w:p>
    <w:p w14:paraId="0E8D5AE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6318</w:t>
      </w:r>
    </w:p>
    <w:p w14:paraId="5FE588B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6324</w:t>
      </w:r>
    </w:p>
    <w:p w14:paraId="03B9C5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6326</w:t>
      </w:r>
    </w:p>
    <w:p w14:paraId="08D2A3A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6326</w:t>
      </w:r>
    </w:p>
    <w:p w14:paraId="13DD8D4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6328</w:t>
      </w:r>
    </w:p>
    <w:p w14:paraId="35825C9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6330</w:t>
      </w:r>
    </w:p>
    <w:p w14:paraId="6527381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  <w:lang w:eastAsia="zh-TW"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6339</w:t>
      </w:r>
    </w:p>
    <w:p w14:paraId="2C9EBF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  <w:lang w:eastAsia="zh-TW"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  <w:lang w:eastAsia="zh-TW"/>
        </w:rPr>
        <w:t>.6</w:t>
      </w:r>
      <w:r w:rsidRPr="004C3974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6339</w:t>
      </w:r>
    </w:p>
    <w:p w14:paraId="61344D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</w:rPr>
        <w:t>.6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6340</w:t>
      </w:r>
    </w:p>
    <w:p w14:paraId="2E9D094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  <w:lang w:eastAsia="zh-TW"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  <w:lang w:eastAsia="zh-TW"/>
        </w:rPr>
        <w:t>.6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6343</w:t>
      </w:r>
    </w:p>
    <w:p w14:paraId="5979E6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6346</w:t>
      </w:r>
    </w:p>
    <w:p w14:paraId="349614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6352</w:t>
      </w:r>
    </w:p>
    <w:p w14:paraId="7C91575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22.3.2.7a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6352</w:t>
      </w:r>
    </w:p>
    <w:p w14:paraId="6ED19A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6352</w:t>
      </w:r>
    </w:p>
    <w:p w14:paraId="7A20E2F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6355</w:t>
      </w:r>
    </w:p>
    <w:p w14:paraId="5AAFD5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6357</w:t>
      </w:r>
    </w:p>
    <w:p w14:paraId="26A6283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6366</w:t>
      </w:r>
    </w:p>
    <w:p w14:paraId="4F62A1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6366</w:t>
      </w:r>
    </w:p>
    <w:p w14:paraId="15E5EF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6370</w:t>
      </w:r>
    </w:p>
    <w:p w14:paraId="3129385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6370</w:t>
      </w:r>
    </w:p>
    <w:p w14:paraId="156214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6370</w:t>
      </w:r>
    </w:p>
    <w:p w14:paraId="6EC5D29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6373</w:t>
      </w:r>
    </w:p>
    <w:p w14:paraId="362CF9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6376</w:t>
      </w:r>
    </w:p>
    <w:p w14:paraId="766497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6376</w:t>
      </w:r>
    </w:p>
    <w:p w14:paraId="0C19A5C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6377</w:t>
      </w:r>
    </w:p>
    <w:p w14:paraId="4EF87B4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6379</w:t>
      </w:r>
    </w:p>
    <w:p w14:paraId="2D9F674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6381</w:t>
      </w:r>
    </w:p>
    <w:p w14:paraId="574915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6381</w:t>
      </w:r>
    </w:p>
    <w:p w14:paraId="29CA0CF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6381</w:t>
      </w:r>
    </w:p>
    <w:p w14:paraId="47602E2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6384</w:t>
      </w:r>
    </w:p>
    <w:p w14:paraId="4FD87B5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6385</w:t>
      </w:r>
    </w:p>
    <w:p w14:paraId="3F01AB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Discard</w:t>
      </w:r>
      <w:r>
        <w:rPr>
          <w:noProof/>
        </w:rPr>
        <w:tab/>
        <w:t>6389</w:t>
      </w:r>
    </w:p>
    <w:p w14:paraId="3E0ECCA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6392</w:t>
      </w:r>
    </w:p>
    <w:p w14:paraId="58CD2C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6392</w:t>
      </w:r>
    </w:p>
    <w:p w14:paraId="523CBF6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6392</w:t>
      </w:r>
    </w:p>
    <w:p w14:paraId="7F8730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6392</w:t>
      </w:r>
    </w:p>
    <w:p w14:paraId="004A48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6395</w:t>
      </w:r>
    </w:p>
    <w:p w14:paraId="3CBBB7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6395</w:t>
      </w:r>
    </w:p>
    <w:p w14:paraId="088DB8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6396</w:t>
      </w:r>
    </w:p>
    <w:p w14:paraId="3FF3B3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6396</w:t>
      </w:r>
    </w:p>
    <w:p w14:paraId="032D7A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6399</w:t>
      </w:r>
    </w:p>
    <w:p w14:paraId="02BD65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36EFE1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6399</w:t>
      </w:r>
    </w:p>
    <w:p w14:paraId="2BA11A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5E94CC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6401</w:t>
      </w:r>
    </w:p>
    <w:p w14:paraId="0D894D3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6402</w:t>
      </w:r>
    </w:p>
    <w:p w14:paraId="67643D7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6402</w:t>
      </w:r>
    </w:p>
    <w:p w14:paraId="0B974CE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6405</w:t>
      </w:r>
    </w:p>
    <w:p w14:paraId="466D529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6405</w:t>
      </w:r>
    </w:p>
    <w:p w14:paraId="6B06588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6416</w:t>
      </w:r>
    </w:p>
    <w:p w14:paraId="6D7FF01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6428</w:t>
      </w:r>
    </w:p>
    <w:p w14:paraId="602983B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6428</w:t>
      </w:r>
    </w:p>
    <w:p w14:paraId="33AF88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6428</w:t>
      </w:r>
    </w:p>
    <w:p w14:paraId="701E3C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6429</w:t>
      </w:r>
    </w:p>
    <w:p w14:paraId="5306421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6429</w:t>
      </w:r>
    </w:p>
    <w:p w14:paraId="32226E3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6430</w:t>
      </w:r>
    </w:p>
    <w:p w14:paraId="6DEAB8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6430</w:t>
      </w:r>
    </w:p>
    <w:p w14:paraId="60BF75B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6431</w:t>
      </w:r>
    </w:p>
    <w:p w14:paraId="2C14F6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6431</w:t>
      </w:r>
    </w:p>
    <w:p w14:paraId="3B51DA6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6432</w:t>
      </w:r>
    </w:p>
    <w:p w14:paraId="4E35A3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6432</w:t>
      </w:r>
    </w:p>
    <w:p w14:paraId="7AC3A5C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6432</w:t>
      </w:r>
    </w:p>
    <w:p w14:paraId="3EBCE9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6433</w:t>
      </w:r>
    </w:p>
    <w:p w14:paraId="7062B4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</w:t>
      </w:r>
      <w:r w:rsidRPr="004C3974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6435</w:t>
      </w:r>
    </w:p>
    <w:p w14:paraId="15C270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6435</w:t>
      </w:r>
    </w:p>
    <w:p w14:paraId="5F754B9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6435</w:t>
      </w:r>
    </w:p>
    <w:p w14:paraId="31E1A3B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6436</w:t>
      </w:r>
    </w:p>
    <w:p w14:paraId="385379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6437</w:t>
      </w:r>
    </w:p>
    <w:p w14:paraId="755E91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6437</w:t>
      </w:r>
    </w:p>
    <w:p w14:paraId="480720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6438</w:t>
      </w:r>
    </w:p>
    <w:p w14:paraId="547D07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22.4.8.3.3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6441</w:t>
      </w:r>
    </w:p>
    <w:p w14:paraId="5BA7E31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6446</w:t>
      </w:r>
    </w:p>
    <w:p w14:paraId="52BF47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22.4.9.1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6446</w:t>
      </w:r>
    </w:p>
    <w:p w14:paraId="0F1DBC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6447</w:t>
      </w:r>
    </w:p>
    <w:p w14:paraId="02DE91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6448</w:t>
      </w:r>
    </w:p>
    <w:p w14:paraId="2F92EC3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6458</w:t>
      </w:r>
    </w:p>
    <w:p w14:paraId="327C4C3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6458</w:t>
      </w:r>
    </w:p>
    <w:p w14:paraId="658432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6458</w:t>
      </w:r>
    </w:p>
    <w:p w14:paraId="1B80B0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6458</w:t>
      </w:r>
    </w:p>
    <w:p w14:paraId="33115C2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6459</w:t>
      </w:r>
    </w:p>
    <w:p w14:paraId="3C082F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6459</w:t>
      </w:r>
    </w:p>
    <w:p w14:paraId="2113800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6460</w:t>
      </w:r>
    </w:p>
    <w:p w14:paraId="0423FC7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</w:t>
      </w:r>
      <w:r w:rsidRPr="004C3974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6460</w:t>
      </w:r>
    </w:p>
    <w:p w14:paraId="73992C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6461</w:t>
      </w:r>
    </w:p>
    <w:p w14:paraId="5642CC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6461</w:t>
      </w:r>
    </w:p>
    <w:p w14:paraId="5BB851A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6462</w:t>
      </w:r>
    </w:p>
    <w:p w14:paraId="49216A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6463</w:t>
      </w:r>
    </w:p>
    <w:p w14:paraId="220B335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6463</w:t>
      </w:r>
    </w:p>
    <w:p w14:paraId="22BD1D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6463</w:t>
      </w:r>
    </w:p>
    <w:p w14:paraId="4C15CE6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</w:t>
      </w:r>
      <w:r w:rsidRPr="004C3974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6464</w:t>
      </w:r>
    </w:p>
    <w:p w14:paraId="7B9CD51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6465</w:t>
      </w:r>
    </w:p>
    <w:p w14:paraId="4AA85EC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6470</w:t>
      </w:r>
    </w:p>
    <w:p w14:paraId="3848B6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6470</w:t>
      </w:r>
    </w:p>
    <w:p w14:paraId="588AA3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6470</w:t>
      </w:r>
    </w:p>
    <w:p w14:paraId="59BD98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97DFB3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6471</w:t>
      </w:r>
    </w:p>
    <w:p w14:paraId="511C43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6471</w:t>
      </w:r>
    </w:p>
    <w:p w14:paraId="4466C31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6472</w:t>
      </w:r>
    </w:p>
    <w:p w14:paraId="3557746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6473</w:t>
      </w:r>
    </w:p>
    <w:p w14:paraId="7719FAA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6473</w:t>
      </w:r>
    </w:p>
    <w:p w14:paraId="3AB17A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6473</w:t>
      </w:r>
    </w:p>
    <w:p w14:paraId="45B9977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6473</w:t>
      </w:r>
    </w:p>
    <w:p w14:paraId="7BF3FC6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6473</w:t>
      </w:r>
    </w:p>
    <w:p w14:paraId="5A25FAC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6474</w:t>
      </w:r>
    </w:p>
    <w:p w14:paraId="7E120FD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6474</w:t>
      </w:r>
    </w:p>
    <w:p w14:paraId="15F66E6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6475</w:t>
      </w:r>
    </w:p>
    <w:p w14:paraId="29F5D0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6480</w:t>
      </w:r>
    </w:p>
    <w:p w14:paraId="5652D78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6488</w:t>
      </w:r>
    </w:p>
    <w:p w14:paraId="43236B1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6488</w:t>
      </w:r>
    </w:p>
    <w:p w14:paraId="40CF9C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6488</w:t>
      </w:r>
    </w:p>
    <w:p w14:paraId="77B7C4F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6488</w:t>
      </w:r>
    </w:p>
    <w:p w14:paraId="600B3B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6489</w:t>
      </w:r>
    </w:p>
    <w:p w14:paraId="29EAF1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6489</w:t>
      </w:r>
    </w:p>
    <w:p w14:paraId="354D791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6489</w:t>
      </w:r>
    </w:p>
    <w:p w14:paraId="782A231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6490</w:t>
      </w:r>
    </w:p>
    <w:p w14:paraId="03921A9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6490</w:t>
      </w:r>
    </w:p>
    <w:p w14:paraId="1713649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6490</w:t>
      </w:r>
    </w:p>
    <w:p w14:paraId="5E066B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6493</w:t>
      </w:r>
    </w:p>
    <w:p w14:paraId="37539FB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6495</w:t>
      </w:r>
    </w:p>
    <w:p w14:paraId="1E222F8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6497</w:t>
      </w:r>
    </w:p>
    <w:p w14:paraId="208538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6499</w:t>
      </w:r>
    </w:p>
    <w:p w14:paraId="31D1F81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6504</w:t>
      </w:r>
    </w:p>
    <w:p w14:paraId="5F27BCC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6507</w:t>
      </w:r>
    </w:p>
    <w:p w14:paraId="12814A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6507</w:t>
      </w:r>
    </w:p>
    <w:p w14:paraId="05260C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6507</w:t>
      </w:r>
    </w:p>
    <w:p w14:paraId="1FC990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12AF9FA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6509</w:t>
      </w:r>
    </w:p>
    <w:p w14:paraId="768D5AB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6510</w:t>
      </w:r>
    </w:p>
    <w:p w14:paraId="27DDA7B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6510</w:t>
      </w:r>
    </w:p>
    <w:p w14:paraId="7D773EB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6511</w:t>
      </w:r>
    </w:p>
    <w:p w14:paraId="62ACDC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6511</w:t>
      </w:r>
    </w:p>
    <w:p w14:paraId="1C9E751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6511</w:t>
      </w:r>
    </w:p>
    <w:p w14:paraId="05FDDE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6512</w:t>
      </w:r>
    </w:p>
    <w:p w14:paraId="774F84B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Extended and spare fields in SI</w:t>
      </w:r>
      <w:r>
        <w:rPr>
          <w:noProof/>
        </w:rPr>
        <w:tab/>
        <w:t>6513</w:t>
      </w:r>
    </w:p>
    <w:p w14:paraId="40A4255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6517</w:t>
      </w:r>
    </w:p>
    <w:p w14:paraId="743A77C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6527</w:t>
      </w:r>
    </w:p>
    <w:p w14:paraId="021174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6527</w:t>
      </w:r>
    </w:p>
    <w:p w14:paraId="72A63B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6527</w:t>
      </w:r>
    </w:p>
    <w:p w14:paraId="6E42C5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6528</w:t>
      </w:r>
    </w:p>
    <w:p w14:paraId="12AFF3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6528</w:t>
      </w:r>
    </w:p>
    <w:p w14:paraId="0314F7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6529</w:t>
      </w:r>
    </w:p>
    <w:p w14:paraId="566534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22.4.28.3.3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6529</w:t>
      </w:r>
    </w:p>
    <w:p w14:paraId="03A8FBF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6529</w:t>
      </w:r>
    </w:p>
    <w:p w14:paraId="04D623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6529</w:t>
      </w:r>
    </w:p>
    <w:p w14:paraId="2612E16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6529</w:t>
      </w:r>
    </w:p>
    <w:p w14:paraId="3D5F25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6530</w:t>
      </w:r>
    </w:p>
    <w:p w14:paraId="0640F30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6530</w:t>
      </w:r>
    </w:p>
    <w:p w14:paraId="04B88CD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6531</w:t>
      </w:r>
    </w:p>
    <w:p w14:paraId="36FFF5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22.4.29.3.3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6531</w:t>
      </w:r>
    </w:p>
    <w:p w14:paraId="147A81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6531</w:t>
      </w:r>
    </w:p>
    <w:p w14:paraId="3AC7D0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6531</w:t>
      </w:r>
    </w:p>
    <w:p w14:paraId="1EA395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6532</w:t>
      </w:r>
    </w:p>
    <w:p w14:paraId="04B6E7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22.4.30.3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77DD5B9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6533</w:t>
      </w:r>
    </w:p>
    <w:p w14:paraId="020FB4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6534</w:t>
      </w:r>
    </w:p>
    <w:p w14:paraId="2F8B99A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22.4.30.3.3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6535</w:t>
      </w:r>
    </w:p>
    <w:p w14:paraId="199202F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6535</w:t>
      </w:r>
    </w:p>
    <w:p w14:paraId="1187CAA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6535</w:t>
      </w:r>
    </w:p>
    <w:p w14:paraId="2175CF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6535</w:t>
      </w:r>
    </w:p>
    <w:p w14:paraId="3FA30D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6536</w:t>
      </w:r>
    </w:p>
    <w:p w14:paraId="6D4B66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00B6E0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6538</w:t>
      </w:r>
    </w:p>
    <w:p w14:paraId="02D6B20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6540</w:t>
      </w:r>
    </w:p>
    <w:p w14:paraId="01798F1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6541</w:t>
      </w:r>
    </w:p>
    <w:p w14:paraId="2F72453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6543</w:t>
      </w:r>
    </w:p>
    <w:p w14:paraId="4DD55B5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6543</w:t>
      </w:r>
    </w:p>
    <w:p w14:paraId="0D1DD51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6544</w:t>
      </w:r>
    </w:p>
    <w:p w14:paraId="4C8573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6547</w:t>
      </w:r>
    </w:p>
    <w:p w14:paraId="36B3B24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6547</w:t>
      </w:r>
    </w:p>
    <w:p w14:paraId="26CA2B8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6549</w:t>
      </w:r>
    </w:p>
    <w:p w14:paraId="34F396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6551</w:t>
      </w:r>
    </w:p>
    <w:p w14:paraId="7FE962F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6554</w:t>
      </w:r>
    </w:p>
    <w:p w14:paraId="3787577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6554</w:t>
      </w:r>
    </w:p>
    <w:p w14:paraId="5E32EB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6554</w:t>
      </w:r>
    </w:p>
    <w:p w14:paraId="627C09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6556</w:t>
      </w:r>
    </w:p>
    <w:p w14:paraId="4B8C293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6556</w:t>
      </w:r>
    </w:p>
    <w:p w14:paraId="5B15BDA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6557</w:t>
      </w:r>
    </w:p>
    <w:p w14:paraId="6C19A2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6558</w:t>
      </w:r>
    </w:p>
    <w:p w14:paraId="2E8E65E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6559</w:t>
      </w:r>
    </w:p>
    <w:p w14:paraId="27E920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6559</w:t>
      </w:r>
    </w:p>
    <w:p w14:paraId="35A0BF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6560</w:t>
      </w:r>
    </w:p>
    <w:p w14:paraId="72EBBD1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6563</w:t>
      </w:r>
    </w:p>
    <w:p w14:paraId="58C136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6563</w:t>
      </w:r>
    </w:p>
    <w:p w14:paraId="0765F93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6564</w:t>
      </w:r>
    </w:p>
    <w:p w14:paraId="6E15C2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6567</w:t>
      </w:r>
    </w:p>
    <w:p w14:paraId="53DCA2C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6569</w:t>
      </w:r>
    </w:p>
    <w:p w14:paraId="525C94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6569</w:t>
      </w:r>
    </w:p>
    <w:p w14:paraId="44C1F8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6570</w:t>
      </w:r>
    </w:p>
    <w:p w14:paraId="606F3BD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2657FCF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6570</w:t>
      </w:r>
    </w:p>
    <w:p w14:paraId="188FDF8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6572</w:t>
      </w:r>
    </w:p>
    <w:p w14:paraId="628005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6574</w:t>
      </w:r>
    </w:p>
    <w:p w14:paraId="64704FE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6575</w:t>
      </w:r>
    </w:p>
    <w:p w14:paraId="43B645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22.5.7a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6593</w:t>
      </w:r>
    </w:p>
    <w:p w14:paraId="42A6973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22.5.7b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6603</w:t>
      </w:r>
    </w:p>
    <w:p w14:paraId="0C037F8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6612</w:t>
      </w:r>
    </w:p>
    <w:p w14:paraId="7D3F5A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6632</w:t>
      </w:r>
    </w:p>
    <w:p w14:paraId="0292A80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6632</w:t>
      </w:r>
    </w:p>
    <w:p w14:paraId="4F44E1C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6633</w:t>
      </w:r>
    </w:p>
    <w:p w14:paraId="20970D0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6638</w:t>
      </w:r>
    </w:p>
    <w:p w14:paraId="5DDAAB3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4C3974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6642</w:t>
      </w:r>
    </w:p>
    <w:p w14:paraId="28E649C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6642</w:t>
      </w:r>
    </w:p>
    <w:p w14:paraId="25A8012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6642</w:t>
      </w:r>
    </w:p>
    <w:p w14:paraId="3940E3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096C1C2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6644</w:t>
      </w:r>
    </w:p>
    <w:p w14:paraId="1380BAA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6644</w:t>
      </w:r>
    </w:p>
    <w:p w14:paraId="4C85017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6645</w:t>
      </w:r>
    </w:p>
    <w:p w14:paraId="25951A0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6645</w:t>
      </w:r>
    </w:p>
    <w:p w14:paraId="641541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6645</w:t>
      </w:r>
    </w:p>
    <w:p w14:paraId="1E8F46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6645</w:t>
      </w:r>
    </w:p>
    <w:p w14:paraId="798399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6645</w:t>
      </w:r>
    </w:p>
    <w:p w14:paraId="48920D8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6645</w:t>
      </w:r>
    </w:p>
    <w:p w14:paraId="261E2DF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6645</w:t>
      </w:r>
    </w:p>
    <w:p w14:paraId="6ED542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22.5.1</w:t>
      </w:r>
      <w:r w:rsidRPr="004C3974">
        <w:rPr>
          <w:rFonts w:eastAsia="PMingLiU"/>
          <w:noProof/>
          <w:lang w:eastAsia="zh-TW"/>
        </w:rPr>
        <w:t>1</w:t>
      </w:r>
      <w:r w:rsidRPr="004C3974">
        <w:rPr>
          <w:rFonts w:eastAsia="SimSun"/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Specific message contents</w:t>
      </w:r>
      <w:r>
        <w:rPr>
          <w:noProof/>
        </w:rPr>
        <w:tab/>
        <w:t>6646</w:t>
      </w:r>
    </w:p>
    <w:p w14:paraId="0677552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6646</w:t>
      </w:r>
    </w:p>
    <w:p w14:paraId="2B0A750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6647</w:t>
      </w:r>
    </w:p>
    <w:p w14:paraId="4B38B92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6647</w:t>
      </w:r>
    </w:p>
    <w:p w14:paraId="5A22FF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0BA459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3B0B9D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6650</w:t>
      </w:r>
    </w:p>
    <w:p w14:paraId="47AEFB4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6652</w:t>
      </w:r>
    </w:p>
    <w:p w14:paraId="1EEAC5A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6654</w:t>
      </w:r>
    </w:p>
    <w:p w14:paraId="2FADA95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6656</w:t>
      </w:r>
    </w:p>
    <w:p w14:paraId="3445D9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6668</w:t>
      </w:r>
    </w:p>
    <w:p w14:paraId="76B7CE7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22.5.16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6671</w:t>
      </w:r>
    </w:p>
    <w:p w14:paraId="04796A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6671</w:t>
      </w:r>
    </w:p>
    <w:p w14:paraId="40EC09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6672</w:t>
      </w:r>
    </w:p>
    <w:p w14:paraId="3A4117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6673</w:t>
      </w:r>
    </w:p>
    <w:p w14:paraId="6E305AE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22.5.16.3.1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Pre-test conditions</w:t>
      </w:r>
      <w:r>
        <w:rPr>
          <w:noProof/>
        </w:rPr>
        <w:tab/>
        <w:t>6673</w:t>
      </w:r>
    </w:p>
    <w:p w14:paraId="501C26F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6675</w:t>
      </w:r>
    </w:p>
    <w:p w14:paraId="63106E1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22.5.16.3.3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6677</w:t>
      </w:r>
    </w:p>
    <w:p w14:paraId="085C01F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4C3974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6678</w:t>
      </w:r>
    </w:p>
    <w:p w14:paraId="4CC4D8A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6678</w:t>
      </w:r>
    </w:p>
    <w:p w14:paraId="36B8F3D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6679</w:t>
      </w:r>
    </w:p>
    <w:p w14:paraId="706F18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6680</w:t>
      </w:r>
    </w:p>
    <w:p w14:paraId="71177C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6680</w:t>
      </w:r>
    </w:p>
    <w:p w14:paraId="2D07FAA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6681</w:t>
      </w:r>
    </w:p>
    <w:p w14:paraId="26269A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6682</w:t>
      </w:r>
    </w:p>
    <w:p w14:paraId="3204DA1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4C3974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6683</w:t>
      </w:r>
    </w:p>
    <w:p w14:paraId="7F2E57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6683</w:t>
      </w:r>
    </w:p>
    <w:p w14:paraId="2FDCD2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6685</w:t>
      </w:r>
    </w:p>
    <w:p w14:paraId="45884E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92F44E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6686</w:t>
      </w:r>
    </w:p>
    <w:p w14:paraId="4572D5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6687</w:t>
      </w:r>
    </w:p>
    <w:p w14:paraId="6184575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6690</w:t>
      </w:r>
    </w:p>
    <w:p w14:paraId="2D181B7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6693</w:t>
      </w:r>
    </w:p>
    <w:p w14:paraId="10E39E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6693</w:t>
      </w:r>
    </w:p>
    <w:p w14:paraId="0731F93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6693</w:t>
      </w:r>
    </w:p>
    <w:p w14:paraId="23326C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6694</w:t>
      </w:r>
    </w:p>
    <w:p w14:paraId="6085BD2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6697</w:t>
      </w:r>
    </w:p>
    <w:p w14:paraId="05B7887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22.5.20.3.1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6697</w:t>
      </w:r>
    </w:p>
    <w:p w14:paraId="6CFA451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6698</w:t>
      </w:r>
    </w:p>
    <w:p w14:paraId="583A899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6700</w:t>
      </w:r>
    </w:p>
    <w:p w14:paraId="58BCF25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6701</w:t>
      </w:r>
    </w:p>
    <w:p w14:paraId="63AAE6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6701</w:t>
      </w:r>
    </w:p>
    <w:p w14:paraId="2E651A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6701</w:t>
      </w:r>
    </w:p>
    <w:p w14:paraId="77B538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6702</w:t>
      </w:r>
    </w:p>
    <w:p w14:paraId="7E51B83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6702</w:t>
      </w:r>
    </w:p>
    <w:p w14:paraId="2014ED6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6703</w:t>
      </w:r>
    </w:p>
    <w:p w14:paraId="5DE521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6706</w:t>
      </w:r>
    </w:p>
    <w:p w14:paraId="3A36862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6707</w:t>
      </w:r>
    </w:p>
    <w:p w14:paraId="58C45E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6707</w:t>
      </w:r>
    </w:p>
    <w:p w14:paraId="005AFB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6708</w:t>
      </w:r>
    </w:p>
    <w:p w14:paraId="3D70ACC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6708</w:t>
      </w:r>
    </w:p>
    <w:p w14:paraId="26A151B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6709</w:t>
      </w:r>
    </w:p>
    <w:p w14:paraId="15C8D8A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6709</w:t>
      </w:r>
    </w:p>
    <w:p w14:paraId="552BA20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6710</w:t>
      </w:r>
    </w:p>
    <w:p w14:paraId="05F4DF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6710</w:t>
      </w:r>
    </w:p>
    <w:p w14:paraId="1E3AD12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6710</w:t>
      </w:r>
    </w:p>
    <w:p w14:paraId="5177A8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6712</w:t>
      </w:r>
    </w:p>
    <w:p w14:paraId="768457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6712</w:t>
      </w:r>
    </w:p>
    <w:p w14:paraId="4E16F8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6712</w:t>
      </w:r>
    </w:p>
    <w:p w14:paraId="623B94E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22.5.23.3.3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6713</w:t>
      </w:r>
    </w:p>
    <w:p w14:paraId="22CCA23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ESM-CIoT</w:t>
      </w:r>
      <w:r>
        <w:rPr>
          <w:noProof/>
        </w:rPr>
        <w:tab/>
        <w:t>6714</w:t>
      </w:r>
    </w:p>
    <w:p w14:paraId="1F76C25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6714</w:t>
      </w:r>
    </w:p>
    <w:p w14:paraId="2A0B22B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6714</w:t>
      </w:r>
    </w:p>
    <w:p w14:paraId="08403B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6715</w:t>
      </w:r>
    </w:p>
    <w:p w14:paraId="233A2F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6721</w:t>
      </w:r>
    </w:p>
    <w:p w14:paraId="0A3D04B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6737</w:t>
      </w:r>
    </w:p>
    <w:p w14:paraId="61EA91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6737</w:t>
      </w:r>
    </w:p>
    <w:p w14:paraId="7ED654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6737</w:t>
      </w:r>
    </w:p>
    <w:p w14:paraId="7F691F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6737</w:t>
      </w:r>
    </w:p>
    <w:p w14:paraId="7ED9906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6748</w:t>
      </w:r>
    </w:p>
    <w:p w14:paraId="7B86FA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6748</w:t>
      </w:r>
    </w:p>
    <w:p w14:paraId="044968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6748</w:t>
      </w:r>
    </w:p>
    <w:p w14:paraId="0F4730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6749</w:t>
      </w:r>
    </w:p>
    <w:p w14:paraId="39098FE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6750</w:t>
      </w:r>
    </w:p>
    <w:p w14:paraId="3EE235D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6750</w:t>
      </w:r>
    </w:p>
    <w:p w14:paraId="0739017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6750</w:t>
      </w:r>
    </w:p>
    <w:p w14:paraId="30F9926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6752</w:t>
      </w:r>
    </w:p>
    <w:p w14:paraId="7171B23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22.6.4</w:t>
      </w:r>
      <w:r>
        <w:rPr>
          <w:noProof/>
        </w:rPr>
        <w:tab/>
        <w:t>6754</w:t>
      </w:r>
    </w:p>
    <w:p w14:paraId="31CF929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6754</w:t>
      </w:r>
    </w:p>
    <w:p w14:paraId="0336BEB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6755</w:t>
      </w:r>
    </w:p>
    <w:p w14:paraId="664008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6758</w:t>
      </w:r>
    </w:p>
    <w:p w14:paraId="41805381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6769</w:t>
      </w:r>
    </w:p>
    <w:p w14:paraId="7310425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6769</w:t>
      </w:r>
    </w:p>
    <w:p w14:paraId="51CF0D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6769</w:t>
      </w:r>
    </w:p>
    <w:p w14:paraId="0F43036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6769</w:t>
      </w:r>
    </w:p>
    <w:p w14:paraId="18E6B3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6770</w:t>
      </w:r>
    </w:p>
    <w:p w14:paraId="658CA57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5FB40EC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6781</w:t>
      </w:r>
    </w:p>
    <w:p w14:paraId="19A7FE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6781</w:t>
      </w:r>
    </w:p>
    <w:p w14:paraId="5CED7B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6781</w:t>
      </w:r>
    </w:p>
    <w:p w14:paraId="1D94F2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6783</w:t>
      </w:r>
    </w:p>
    <w:p w14:paraId="7632FA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lastRenderedPageBreak/>
        <w:t>23.1.3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6787</w:t>
      </w:r>
    </w:p>
    <w:p w14:paraId="1CD09A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6787</w:t>
      </w:r>
    </w:p>
    <w:p w14:paraId="09B3DE9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6787</w:t>
      </w:r>
    </w:p>
    <w:p w14:paraId="546EFAD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6790</w:t>
      </w:r>
    </w:p>
    <w:p w14:paraId="409A7FA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User Plane</w:t>
      </w:r>
      <w:r>
        <w:rPr>
          <w:noProof/>
        </w:rPr>
        <w:tab/>
        <w:t>6793</w:t>
      </w:r>
    </w:p>
    <w:p w14:paraId="021FBFD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Optimization / User Plane</w:t>
      </w:r>
      <w:r>
        <w:rPr>
          <w:noProof/>
        </w:rPr>
        <w:tab/>
        <w:t>6793</w:t>
      </w:r>
    </w:p>
    <w:p w14:paraId="170FB8A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6793</w:t>
      </w:r>
    </w:p>
    <w:p w14:paraId="512CC4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6793</w:t>
      </w:r>
    </w:p>
    <w:p w14:paraId="3D820D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6795</w:t>
      </w:r>
    </w:p>
    <w:p w14:paraId="413B43E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6798</w:t>
      </w:r>
    </w:p>
    <w:p w14:paraId="19A9A8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6798</w:t>
      </w:r>
    </w:p>
    <w:p w14:paraId="1CA962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6798</w:t>
      </w:r>
    </w:p>
    <w:p w14:paraId="293CE5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6798</w:t>
      </w:r>
    </w:p>
    <w:p w14:paraId="204852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6799</w:t>
      </w:r>
    </w:p>
    <w:p w14:paraId="117F69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6799</w:t>
      </w:r>
    </w:p>
    <w:p w14:paraId="5FF68C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6799</w:t>
      </w:r>
    </w:p>
    <w:p w14:paraId="1065D9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6800</w:t>
      </w:r>
    </w:p>
    <w:p w14:paraId="2E58ED1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Optimization / User Plane / EDT</w:t>
      </w:r>
      <w:r>
        <w:rPr>
          <w:noProof/>
        </w:rPr>
        <w:tab/>
        <w:t>6801</w:t>
      </w:r>
    </w:p>
    <w:p w14:paraId="248C5B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6801</w:t>
      </w:r>
    </w:p>
    <w:p w14:paraId="37A0318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6802</w:t>
      </w:r>
    </w:p>
    <w:p w14:paraId="17988F3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6805</w:t>
      </w:r>
    </w:p>
    <w:p w14:paraId="52BBDB6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 w:rsidRPr="004C3974">
        <w:rPr>
          <w:rFonts w:eastAsia="DengXian"/>
          <w:noProof/>
        </w:rPr>
        <w:t>24</w:t>
      </w:r>
      <w:r>
        <w:rPr>
          <w:rFonts w:ascii="Calibri" w:hAnsi="Calibri"/>
          <w:noProof/>
          <w:szCs w:val="22"/>
        </w:rPr>
        <w:tab/>
      </w:r>
      <w:r w:rsidRPr="004C3974">
        <w:rPr>
          <w:rFonts w:eastAsia="DengXian"/>
          <w:noProof/>
        </w:rPr>
        <w:t>V2X</w:t>
      </w:r>
      <w:r>
        <w:rPr>
          <w:noProof/>
        </w:rPr>
        <w:tab/>
        <w:t>6807</w:t>
      </w:r>
    </w:p>
    <w:p w14:paraId="0BDD83E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</w:t>
      </w:r>
      <w:r>
        <w:rPr>
          <w:noProof/>
        </w:rPr>
        <w:tab/>
        <w:t>6807</w:t>
      </w:r>
    </w:p>
    <w:p w14:paraId="4C1AA55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6807</w:t>
      </w:r>
    </w:p>
    <w:p w14:paraId="3546B6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6807</w:t>
      </w:r>
    </w:p>
    <w:p w14:paraId="74C8C5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6808</w:t>
      </w:r>
    </w:p>
    <w:p w14:paraId="554ACC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6813</w:t>
      </w:r>
    </w:p>
    <w:p w14:paraId="31A564E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6819</w:t>
      </w:r>
    </w:p>
    <w:p w14:paraId="311D284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6819</w:t>
      </w:r>
    </w:p>
    <w:p w14:paraId="469FA3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6819</w:t>
      </w:r>
    </w:p>
    <w:p w14:paraId="754D99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6821</w:t>
      </w:r>
    </w:p>
    <w:p w14:paraId="3CF9B0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6824</w:t>
      </w:r>
    </w:p>
    <w:p w14:paraId="5200B2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6824</w:t>
      </w:r>
    </w:p>
    <w:p w14:paraId="7FDAB4E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6824</w:t>
      </w:r>
    </w:p>
    <w:p w14:paraId="045BF6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6827</w:t>
      </w:r>
    </w:p>
    <w:p w14:paraId="57194AA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6832</w:t>
      </w:r>
    </w:p>
    <w:p w14:paraId="0050E8F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6832</w:t>
      </w:r>
    </w:p>
    <w:p w14:paraId="3B071E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6832</w:t>
      </w:r>
    </w:p>
    <w:p w14:paraId="1B2376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6834</w:t>
      </w:r>
    </w:p>
    <w:p w14:paraId="3A8029E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6837</w:t>
      </w:r>
    </w:p>
    <w:p w14:paraId="61D40F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6837</w:t>
      </w:r>
    </w:p>
    <w:p w14:paraId="1F6F34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6838</w:t>
      </w:r>
    </w:p>
    <w:p w14:paraId="084FCD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6843</w:t>
      </w:r>
    </w:p>
    <w:p w14:paraId="788ADB2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4C3974">
        <w:rPr>
          <w:rFonts w:eastAsia="DengXian"/>
          <w:i/>
          <w:noProof/>
        </w:rPr>
        <w:t>v2x-CommTxPoolExceptional</w:t>
      </w:r>
      <w:r w:rsidRPr="004C3974">
        <w:rPr>
          <w:rFonts w:eastAsia="DengXian"/>
          <w:noProof/>
        </w:rPr>
        <w:t xml:space="preserve"> in </w:t>
      </w:r>
      <w:r w:rsidRPr="004C3974">
        <w:rPr>
          <w:rFonts w:eastAsia="DengXian"/>
          <w:i/>
          <w:noProof/>
        </w:rPr>
        <w:t>mobilityControlInfoV2X</w:t>
      </w:r>
      <w:r w:rsidRPr="004C3974">
        <w:rPr>
          <w:rFonts w:eastAsia="DengXian"/>
          <w:noProof/>
        </w:rPr>
        <w:t xml:space="preserve"> / Handover</w:t>
      </w:r>
      <w:r>
        <w:rPr>
          <w:noProof/>
        </w:rPr>
        <w:tab/>
        <w:t>6849</w:t>
      </w:r>
    </w:p>
    <w:p w14:paraId="020617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6849</w:t>
      </w:r>
    </w:p>
    <w:p w14:paraId="3EB1E3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6850</w:t>
      </w:r>
    </w:p>
    <w:p w14:paraId="4978D8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6854</w:t>
      </w:r>
    </w:p>
    <w:p w14:paraId="3C19064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lastRenderedPageBreak/>
        <w:t>24.1.7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4C3974">
        <w:rPr>
          <w:i/>
          <w:noProof/>
        </w:rPr>
        <w:t>v2x-CommRxPool</w:t>
      </w:r>
      <w:r w:rsidRPr="004C3974">
        <w:rPr>
          <w:rFonts w:eastAsia="DengXian"/>
          <w:noProof/>
        </w:rPr>
        <w:t> in mobilityControlInfoV2X / handover</w:t>
      </w:r>
      <w:r>
        <w:rPr>
          <w:noProof/>
        </w:rPr>
        <w:tab/>
        <w:t>6863</w:t>
      </w:r>
    </w:p>
    <w:p w14:paraId="271360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24.1.7.1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6863</w:t>
      </w:r>
    </w:p>
    <w:p w14:paraId="2D647F9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24.1.7.2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6863</w:t>
      </w:r>
    </w:p>
    <w:p w14:paraId="037F99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24.1.7.3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6867</w:t>
      </w:r>
    </w:p>
    <w:p w14:paraId="512ACED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6871</w:t>
      </w:r>
    </w:p>
    <w:p w14:paraId="724DC9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6871</w:t>
      </w:r>
    </w:p>
    <w:p w14:paraId="2D4A34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6871</w:t>
      </w:r>
    </w:p>
    <w:p w14:paraId="12C5DF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6873</w:t>
      </w:r>
    </w:p>
    <w:p w14:paraId="4C2641F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6877</w:t>
      </w:r>
    </w:p>
    <w:p w14:paraId="72BD597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6877</w:t>
      </w:r>
    </w:p>
    <w:p w14:paraId="651D7D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6877</w:t>
      </w:r>
    </w:p>
    <w:p w14:paraId="3772BFD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6878</w:t>
      </w:r>
    </w:p>
    <w:p w14:paraId="483636D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6885</w:t>
      </w:r>
    </w:p>
    <w:p w14:paraId="62E244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6885</w:t>
      </w:r>
    </w:p>
    <w:p w14:paraId="1D7621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6885</w:t>
      </w:r>
    </w:p>
    <w:p w14:paraId="57F0DC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6890</w:t>
      </w:r>
    </w:p>
    <w:p w14:paraId="4E3DB95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6894</w:t>
      </w:r>
    </w:p>
    <w:p w14:paraId="30FD47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6894</w:t>
      </w:r>
    </w:p>
    <w:p w14:paraId="7FB0D3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6895</w:t>
      </w:r>
    </w:p>
    <w:p w14:paraId="3DBB7A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6900</w:t>
      </w:r>
    </w:p>
    <w:p w14:paraId="5C445A4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6911</w:t>
      </w:r>
    </w:p>
    <w:p w14:paraId="4548D8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6911</w:t>
      </w:r>
    </w:p>
    <w:p w14:paraId="16AA27E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6911</w:t>
      </w:r>
    </w:p>
    <w:p w14:paraId="18C94C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6917</w:t>
      </w:r>
    </w:p>
    <w:p w14:paraId="7D89330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6924</w:t>
      </w:r>
    </w:p>
    <w:p w14:paraId="137679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6924</w:t>
      </w:r>
    </w:p>
    <w:p w14:paraId="430E60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6924</w:t>
      </w:r>
    </w:p>
    <w:p w14:paraId="198BAB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6930</w:t>
      </w:r>
    </w:p>
    <w:p w14:paraId="1E301D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6936</w:t>
      </w:r>
    </w:p>
    <w:p w14:paraId="36D83B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6936</w:t>
      </w:r>
    </w:p>
    <w:p w14:paraId="207B99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6937</w:t>
      </w:r>
    </w:p>
    <w:p w14:paraId="40BF24F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6942</w:t>
      </w:r>
    </w:p>
    <w:p w14:paraId="7FF9268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4C3974">
        <w:rPr>
          <w:rFonts w:eastAsia="DengXian"/>
          <w:noProof/>
          <w:lang w:eastAsia="zh-CN"/>
        </w:rPr>
        <w:t xml:space="preserve">/ </w:t>
      </w:r>
      <w:r w:rsidRPr="004C3974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6952</w:t>
      </w:r>
    </w:p>
    <w:p w14:paraId="14475E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6952</w:t>
      </w:r>
    </w:p>
    <w:p w14:paraId="10F50E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6953</w:t>
      </w:r>
    </w:p>
    <w:p w14:paraId="2445FD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6960</w:t>
      </w:r>
    </w:p>
    <w:p w14:paraId="2C2C62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6966</w:t>
      </w:r>
    </w:p>
    <w:p w14:paraId="3DDB8C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6966</w:t>
      </w:r>
    </w:p>
    <w:p w14:paraId="2AB21CE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6966</w:t>
      </w:r>
    </w:p>
    <w:p w14:paraId="0E0C7EC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6969</w:t>
      </w:r>
    </w:p>
    <w:p w14:paraId="1068412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lastRenderedPageBreak/>
        <w:t>24.1.1</w:t>
      </w:r>
      <w:r w:rsidRPr="004C3974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4C3974">
        <w:rPr>
          <w:rFonts w:eastAsia="DengXian"/>
          <w:noProof/>
          <w:lang w:eastAsia="zh-CN"/>
        </w:rPr>
        <w:t>E uses</w:t>
      </w:r>
      <w:r w:rsidRPr="004C3974">
        <w:rPr>
          <w:rFonts w:eastAsia="DengXian"/>
          <w:noProof/>
        </w:rPr>
        <w:t xml:space="preserve"> </w:t>
      </w:r>
      <w:r w:rsidRPr="004C3974">
        <w:rPr>
          <w:rFonts w:eastAsia="DengXian"/>
          <w:noProof/>
          <w:lang w:eastAsia="zh-CN"/>
        </w:rPr>
        <w:t xml:space="preserve">Tx </w:t>
      </w:r>
      <w:r w:rsidRPr="004C3974">
        <w:rPr>
          <w:rFonts w:eastAsia="DengXian"/>
          <w:noProof/>
        </w:rPr>
        <w:t>resource</w:t>
      </w:r>
      <w:r w:rsidRPr="004C3974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6973</w:t>
      </w:r>
    </w:p>
    <w:p w14:paraId="0A9768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 w:rsidRPr="004C3974">
        <w:rPr>
          <w:rFonts w:eastAsia="DengXian"/>
          <w:noProof/>
          <w:lang w:eastAsia="zh-CN"/>
        </w:rPr>
        <w:t>7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6973</w:t>
      </w:r>
    </w:p>
    <w:p w14:paraId="6D94BF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 w:rsidRPr="004C3974">
        <w:rPr>
          <w:rFonts w:eastAsia="DengXian"/>
          <w:noProof/>
          <w:lang w:eastAsia="zh-CN"/>
        </w:rPr>
        <w:t>7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6974</w:t>
      </w:r>
    </w:p>
    <w:p w14:paraId="7E7321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4C3974">
        <w:rPr>
          <w:rFonts w:eastAsia="DengXian"/>
          <w:noProof/>
          <w:lang w:eastAsia="zh-CN"/>
        </w:rPr>
        <w:t xml:space="preserve">/ </w:t>
      </w:r>
      <w:r w:rsidRPr="004C3974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6980</w:t>
      </w:r>
    </w:p>
    <w:p w14:paraId="21DEF7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4C3974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6980</w:t>
      </w:r>
    </w:p>
    <w:p w14:paraId="01C169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6981</w:t>
      </w:r>
    </w:p>
    <w:p w14:paraId="73F89C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6988</w:t>
      </w:r>
    </w:p>
    <w:p w14:paraId="238D4E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6993</w:t>
      </w:r>
    </w:p>
    <w:p w14:paraId="7F1441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6993</w:t>
      </w:r>
    </w:p>
    <w:p w14:paraId="4733B5D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6993</w:t>
      </w:r>
    </w:p>
    <w:p w14:paraId="25D3BE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6997</w:t>
      </w:r>
    </w:p>
    <w:p w14:paraId="474282C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</w:t>
      </w:r>
      <w:r w:rsidRPr="004C3974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7001</w:t>
      </w:r>
    </w:p>
    <w:p w14:paraId="5D9F54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</w:t>
      </w:r>
      <w:r w:rsidRPr="004C3974">
        <w:rPr>
          <w:rFonts w:eastAsia="DengXian"/>
          <w:noProof/>
          <w:lang w:eastAsia="zh-CN"/>
        </w:rPr>
        <w:t>20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7002</w:t>
      </w:r>
    </w:p>
    <w:p w14:paraId="447E33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</w:t>
      </w:r>
      <w:r w:rsidRPr="004C3974">
        <w:rPr>
          <w:rFonts w:eastAsia="DengXian"/>
          <w:noProof/>
          <w:lang w:eastAsia="zh-CN"/>
        </w:rPr>
        <w:t>20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7002</w:t>
      </w:r>
    </w:p>
    <w:p w14:paraId="387E0FE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</w:t>
      </w:r>
      <w:r>
        <w:rPr>
          <w:noProof/>
        </w:rPr>
        <w:tab/>
        <w:t>7006</w:t>
      </w:r>
    </w:p>
    <w:p w14:paraId="5734E07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7006</w:t>
      </w:r>
    </w:p>
    <w:p w14:paraId="229517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7006</w:t>
      </w:r>
    </w:p>
    <w:p w14:paraId="4CC16E2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7006</w:t>
      </w:r>
    </w:p>
    <w:p w14:paraId="33AC75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7008</w:t>
      </w:r>
    </w:p>
    <w:p w14:paraId="7A28C38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7010</w:t>
      </w:r>
    </w:p>
    <w:p w14:paraId="08E1F4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7010</w:t>
      </w:r>
    </w:p>
    <w:p w14:paraId="5F6AC0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7011</w:t>
      </w:r>
    </w:p>
    <w:p w14:paraId="1D58A2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7012</w:t>
      </w:r>
    </w:p>
    <w:p w14:paraId="6C67880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7016</w:t>
      </w:r>
    </w:p>
    <w:p w14:paraId="5ADA08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7016</w:t>
      </w:r>
    </w:p>
    <w:p w14:paraId="7983F0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7017</w:t>
      </w:r>
    </w:p>
    <w:p w14:paraId="559E459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7018</w:t>
      </w:r>
    </w:p>
    <w:p w14:paraId="33DFDA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7018</w:t>
      </w:r>
    </w:p>
    <w:p w14:paraId="2DC52F9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7020</w:t>
      </w:r>
    </w:p>
    <w:p w14:paraId="00BF288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7021</w:t>
      </w:r>
    </w:p>
    <w:p w14:paraId="408325E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4C3974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4C3974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7021</w:t>
      </w:r>
    </w:p>
    <w:p w14:paraId="0252CF3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7021</w:t>
      </w:r>
    </w:p>
    <w:p w14:paraId="3DE529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7021</w:t>
      </w:r>
    </w:p>
    <w:p w14:paraId="1B81AB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7026</w:t>
      </w:r>
    </w:p>
    <w:p w14:paraId="588D675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</w:t>
      </w:r>
      <w:r w:rsidRPr="004C3974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7034</w:t>
      </w:r>
    </w:p>
    <w:p w14:paraId="43C395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4C3974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4C3974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7034</w:t>
      </w:r>
    </w:p>
    <w:p w14:paraId="414888B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7039</w:t>
      </w:r>
    </w:p>
    <w:p w14:paraId="16B1693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4C3974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7046</w:t>
      </w:r>
    </w:p>
    <w:p w14:paraId="2F1F08B3" w14:textId="77777777" w:rsidR="00AC2187" w:rsidRDefault="00AC2187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A (informative): Change history</w:t>
      </w:r>
      <w:r>
        <w:rPr>
          <w:noProof/>
        </w:rPr>
        <w:tab/>
        <w:t>7048</w:t>
      </w:r>
    </w:p>
    <w:p w14:paraId="74F9F777" w14:textId="549D961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68DD75D5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_s08_04-</w:instrText>
      </w:r>
      <w:r w:rsidR="0036399B">
        <w:rPr>
          <w:noProof/>
          <w:lang w:eastAsia="ja-JP"/>
        </w:rPr>
        <w:lastRenderedPageBreak/>
        <w:instrText>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FB746B">
        <w:rPr>
          <w:noProof/>
          <w:lang w:eastAsia="ja-JP"/>
        </w:rPr>
        <w:instrText>i00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E8A14" w14:textId="77777777" w:rsidR="008A6353" w:rsidRDefault="008A6353">
      <w:r>
        <w:separator/>
      </w:r>
    </w:p>
  </w:endnote>
  <w:endnote w:type="continuationSeparator" w:id="0">
    <w:p w14:paraId="37B75504" w14:textId="77777777" w:rsidR="008A6353" w:rsidRDefault="008A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E53F0" w14:textId="77777777" w:rsidR="008A6353" w:rsidRDefault="008A6353">
      <w:r>
        <w:separator/>
      </w:r>
    </w:p>
  </w:footnote>
  <w:footnote w:type="continuationSeparator" w:id="0">
    <w:p w14:paraId="0FD8CBB0" w14:textId="77777777" w:rsidR="008A6353" w:rsidRDefault="008A6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52818B66" w:rsidR="00CA346B" w:rsidRDefault="00000000">
    <w:pPr>
      <w:pStyle w:val="Header"/>
      <w:framePr w:wrap="auto" w:vAnchor="text" w:hAnchor="margin" w:xAlign="right" w:y="1"/>
      <w:widowControl/>
    </w:pPr>
    <w:fldSimple w:instr=" STYLEREF ZA ">
      <w:r w:rsidR="00FB746B">
        <w:rPr>
          <w:noProof/>
        </w:rPr>
        <w:t>3GPP TS 36.523-1 V18.0.0 (2023-03)</w:t>
      </w:r>
    </w:fldSimple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4083A33F" w:rsidR="00CA346B" w:rsidRDefault="00CA346B">
    <w:pPr>
      <w:pStyle w:val="Header"/>
    </w:pPr>
    <w:r>
      <w:rPr>
        <w:rStyle w:val="ZGSM"/>
      </w:rPr>
      <w:t>Release 1</w:t>
    </w:r>
    <w:r w:rsidR="00FB746B">
      <w:rPr>
        <w:rStyle w:val="ZGSM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1</Pages>
  <Words>24057</Words>
  <Characters>137130</Characters>
  <Application>Microsoft Office Word</Application>
  <DocSecurity>0</DocSecurity>
  <Lines>1142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160866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IS</cp:lastModifiedBy>
  <cp:revision>26</cp:revision>
  <dcterms:created xsi:type="dcterms:W3CDTF">2022-02-15T17:00:00Z</dcterms:created>
  <dcterms:modified xsi:type="dcterms:W3CDTF">2023-04-19T12:17:00Z</dcterms:modified>
  <cp:category/>
</cp:coreProperties>
</file>