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5172556E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9D7F8C" w:rsidRPr="000212B4">
              <w:t>V</w:t>
            </w:r>
            <w:r w:rsidR="009D7F8C">
              <w:t>18</w:t>
            </w:r>
            <w:r w:rsidRPr="000212B4">
              <w:t>.</w:t>
            </w:r>
            <w:r w:rsidR="009D7F8C">
              <w:t>0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FC2587">
              <w:rPr>
                <w:sz w:val="32"/>
              </w:rPr>
              <w:t>2023</w:t>
            </w:r>
            <w:r w:rsidRPr="000212B4">
              <w:rPr>
                <w:sz w:val="32"/>
              </w:rPr>
              <w:t>-</w:t>
            </w:r>
            <w:bookmarkEnd w:id="4"/>
            <w:r w:rsidR="009D7F8C">
              <w:rPr>
                <w:sz w:val="32"/>
              </w:rPr>
              <w:t>09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2950DA69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9D7F8C" w:rsidRPr="000212B4">
              <w:rPr>
                <w:rStyle w:val="ZGSM"/>
              </w:rPr>
              <w:t>1</w:t>
            </w:r>
            <w:r w:rsidR="009D7F8C">
              <w:rPr>
                <w:rStyle w:val="ZGSM"/>
              </w:rPr>
              <w:t>8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6pt" o:ole="">
                  <v:imagedata r:id="rId9" o:title=""/>
                </v:shape>
                <o:OLEObject Type="Embed" ProgID="Word.Picture.8" ShapeID="_x0000_i1025" DrawAspect="Content" ObjectID="_175676092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A64A29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5pt;height:75.9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AADB8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FC2587" w:rsidRPr="000212B4">
              <w:rPr>
                <w:noProof/>
                <w:sz w:val="18"/>
              </w:rPr>
              <w:t>202</w:t>
            </w:r>
            <w:r w:rsidR="00FC2587">
              <w:rPr>
                <w:noProof/>
                <w:sz w:val="18"/>
              </w:rPr>
              <w:t>3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3306D1AC" w14:textId="77777777" w:rsidR="00A64A29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A64A29">
        <w:rPr>
          <w:noProof/>
        </w:rPr>
        <w:t>Foreword</w:t>
      </w:r>
      <w:r w:rsidR="00A64A29">
        <w:rPr>
          <w:noProof/>
        </w:rPr>
        <w:tab/>
        <w:t>8</w:t>
      </w:r>
    </w:p>
    <w:p w14:paraId="27A672A7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378928DD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23F188F8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4204E0A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665E9518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558AB427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52E0E5D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12E9E998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32B31D9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1C8344F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72F944B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FCD2466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5BFA3EAF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2A43B36A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0246BC4F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EB2CB2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C28C10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2282384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78B5FCF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8B695A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0F970BB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30AA522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2806E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111EDC7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44</w:t>
      </w:r>
    </w:p>
    <w:p w14:paraId="67FBA3F4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3BCDBDB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5EF46C9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61F7163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2806E6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2806E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5F1C9772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66EACB3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58834F9A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091B77D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3139098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42E848F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37A054F7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1CE85AAE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18EB7B9D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1CF1E49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06DA60CD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02C04EF3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26A175C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1B30214C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207A2E7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0A553425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01BE29A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7751176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CFBB08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5EB0CB71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3F798D23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35283E73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63F0873C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1D80F140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76B3DFA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6D987E88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0E3B1854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0C20F7CE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7CF5088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1751622D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283019FD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861B6E1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2806E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37B1C9E1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2806E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2806E6">
        <w:rPr>
          <w:rFonts w:cs="Arial"/>
          <w:noProof/>
          <w:lang w:eastAsia="zh-CN"/>
        </w:rPr>
        <w:t>of</w:t>
      </w:r>
      <w:r w:rsidRPr="002806E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2806E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A9A850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4EEDBB3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6A6F40A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49107D0B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1899ED2F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42CE3E9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2930588F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EC2238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38DA4AD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2974D3B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1EA2E1B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255</w:t>
      </w:r>
    </w:p>
    <w:p w14:paraId="0FF77E8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257</w:t>
      </w:r>
    </w:p>
    <w:p w14:paraId="24BCD34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257</w:t>
      </w:r>
    </w:p>
    <w:p w14:paraId="7B027FBE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257</w:t>
      </w:r>
    </w:p>
    <w:p w14:paraId="29EB8F44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258</w:t>
      </w:r>
    </w:p>
    <w:p w14:paraId="4CE3E544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263</w:t>
      </w:r>
    </w:p>
    <w:p w14:paraId="5DDF391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268</w:t>
      </w:r>
    </w:p>
    <w:p w14:paraId="579D396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268</w:t>
      </w:r>
    </w:p>
    <w:p w14:paraId="45B1459E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283</w:t>
      </w:r>
    </w:p>
    <w:p w14:paraId="3CC8A6A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291</w:t>
      </w:r>
    </w:p>
    <w:p w14:paraId="78AD150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292</w:t>
      </w:r>
    </w:p>
    <w:p w14:paraId="230B88C7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294</w:t>
      </w:r>
    </w:p>
    <w:p w14:paraId="0C8B03CD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295</w:t>
      </w:r>
    </w:p>
    <w:p w14:paraId="4C1D8A3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322</w:t>
      </w:r>
    </w:p>
    <w:p w14:paraId="244C4968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322</w:t>
      </w:r>
    </w:p>
    <w:p w14:paraId="1DA8E410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323</w:t>
      </w:r>
    </w:p>
    <w:p w14:paraId="73420603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323</w:t>
      </w:r>
    </w:p>
    <w:p w14:paraId="46ED96E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324</w:t>
      </w:r>
    </w:p>
    <w:p w14:paraId="23C1FDE5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324</w:t>
      </w:r>
    </w:p>
    <w:p w14:paraId="643610F5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325</w:t>
      </w:r>
    </w:p>
    <w:p w14:paraId="09356DE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326</w:t>
      </w:r>
    </w:p>
    <w:p w14:paraId="61C539A3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326</w:t>
      </w:r>
    </w:p>
    <w:p w14:paraId="6641077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327</w:t>
      </w:r>
    </w:p>
    <w:p w14:paraId="67C76319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329</w:t>
      </w:r>
    </w:p>
    <w:p w14:paraId="6731A93F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341</w:t>
      </w:r>
    </w:p>
    <w:p w14:paraId="7736B6B1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343</w:t>
      </w:r>
    </w:p>
    <w:p w14:paraId="090B9838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343</w:t>
      </w:r>
    </w:p>
    <w:p w14:paraId="1CDB4FD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344</w:t>
      </w:r>
    </w:p>
    <w:p w14:paraId="2491FCF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344</w:t>
      </w:r>
    </w:p>
    <w:p w14:paraId="0FA242C3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345</w:t>
      </w:r>
    </w:p>
    <w:p w14:paraId="5EE7DAB3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346</w:t>
      </w:r>
    </w:p>
    <w:p w14:paraId="7FBDF724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346</w:t>
      </w:r>
    </w:p>
    <w:p w14:paraId="35BF126B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354</w:t>
      </w:r>
    </w:p>
    <w:p w14:paraId="7E3273E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361</w:t>
      </w:r>
    </w:p>
    <w:p w14:paraId="7095475F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365</w:t>
      </w:r>
    </w:p>
    <w:p w14:paraId="29DFFB6D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365</w:t>
      </w:r>
    </w:p>
    <w:p w14:paraId="10BD5E71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365</w:t>
      </w:r>
    </w:p>
    <w:p w14:paraId="4BDCC05C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366</w:t>
      </w:r>
    </w:p>
    <w:p w14:paraId="6ECC62CF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366</w:t>
      </w:r>
    </w:p>
    <w:p w14:paraId="31F793C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370</w:t>
      </w:r>
    </w:p>
    <w:p w14:paraId="01ED7824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373</w:t>
      </w:r>
    </w:p>
    <w:p w14:paraId="0E26A2B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374</w:t>
      </w:r>
    </w:p>
    <w:p w14:paraId="7B3C412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381</w:t>
      </w:r>
    </w:p>
    <w:p w14:paraId="519D939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381</w:t>
      </w:r>
    </w:p>
    <w:p w14:paraId="2534213C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382</w:t>
      </w:r>
    </w:p>
    <w:p w14:paraId="5BEBCDA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382</w:t>
      </w:r>
    </w:p>
    <w:p w14:paraId="003DEEEB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2806E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383</w:t>
      </w:r>
    </w:p>
    <w:p w14:paraId="63036005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2806E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391</w:t>
      </w:r>
    </w:p>
    <w:p w14:paraId="138797EE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2806E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2806E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391</w:t>
      </w:r>
    </w:p>
    <w:p w14:paraId="53DC4DD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2806E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2806E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391</w:t>
      </w:r>
    </w:p>
    <w:p w14:paraId="45A31CC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391</w:t>
      </w:r>
    </w:p>
    <w:p w14:paraId="1D93D8C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393</w:t>
      </w:r>
    </w:p>
    <w:p w14:paraId="4BF140DC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393</w:t>
      </w:r>
    </w:p>
    <w:p w14:paraId="0152129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394</w:t>
      </w:r>
    </w:p>
    <w:p w14:paraId="449FD61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394</w:t>
      </w:r>
    </w:p>
    <w:p w14:paraId="42E502C7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395</w:t>
      </w:r>
    </w:p>
    <w:p w14:paraId="66A86A1A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397</w:t>
      </w:r>
    </w:p>
    <w:p w14:paraId="65FB512B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398</w:t>
      </w:r>
    </w:p>
    <w:p w14:paraId="7565C3C5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399</w:t>
      </w:r>
    </w:p>
    <w:p w14:paraId="5C146502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400</w:t>
      </w:r>
    </w:p>
    <w:p w14:paraId="1573F51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405</w:t>
      </w:r>
    </w:p>
    <w:p w14:paraId="1C8E3465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412</w:t>
      </w:r>
    </w:p>
    <w:p w14:paraId="167CD3A5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412</w:t>
      </w:r>
    </w:p>
    <w:p w14:paraId="4DD02952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416</w:t>
      </w:r>
    </w:p>
    <w:p w14:paraId="45CE1A76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416</w:t>
      </w:r>
    </w:p>
    <w:p w14:paraId="0ED9FB62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419</w:t>
      </w:r>
    </w:p>
    <w:p w14:paraId="5B8DA243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2806E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2806E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421</w:t>
      </w:r>
    </w:p>
    <w:p w14:paraId="6396BF00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2806E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2806E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292A5AF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425</w:t>
      </w:r>
    </w:p>
    <w:p w14:paraId="58F061C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427</w:t>
      </w:r>
    </w:p>
    <w:p w14:paraId="18E454B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441</w:t>
      </w:r>
    </w:p>
    <w:p w14:paraId="0A935551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441</w:t>
      </w:r>
    </w:p>
    <w:p w14:paraId="513CAD90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457</w:t>
      </w:r>
    </w:p>
    <w:p w14:paraId="1FDB3C70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2806E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2806E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465</w:t>
      </w:r>
    </w:p>
    <w:p w14:paraId="38AA6756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2806E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2806E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481</w:t>
      </w:r>
    </w:p>
    <w:p w14:paraId="7C4B0F2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481</w:t>
      </w:r>
    </w:p>
    <w:p w14:paraId="66904A5D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483</w:t>
      </w:r>
    </w:p>
    <w:p w14:paraId="4881C8D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484</w:t>
      </w:r>
    </w:p>
    <w:p w14:paraId="3602F85C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486</w:t>
      </w:r>
    </w:p>
    <w:p w14:paraId="2AFEBEDC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2806E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493</w:t>
      </w:r>
    </w:p>
    <w:p w14:paraId="09ECC4CF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493</w:t>
      </w:r>
    </w:p>
    <w:p w14:paraId="5B46E63B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2806E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496</w:t>
      </w:r>
    </w:p>
    <w:p w14:paraId="49FB45A4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</w:t>
      </w:r>
      <w:r w:rsidRPr="002806E6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806E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2806E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496</w:t>
      </w:r>
    </w:p>
    <w:p w14:paraId="47AB871C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</w:t>
      </w:r>
      <w:r w:rsidRPr="002806E6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806E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497</w:t>
      </w:r>
    </w:p>
    <w:p w14:paraId="1A6B118B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498</w:t>
      </w:r>
    </w:p>
    <w:p w14:paraId="188CC935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</w:t>
      </w:r>
      <w:r w:rsidRPr="002806E6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806E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499</w:t>
      </w:r>
    </w:p>
    <w:p w14:paraId="6C0FA335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806E6">
        <w:rPr>
          <w:bCs/>
          <w:noProof/>
        </w:rPr>
        <w:t>UE procedures related to Sidelink</w:t>
      </w:r>
      <w:r>
        <w:rPr>
          <w:noProof/>
        </w:rPr>
        <w:tab/>
        <w:t>502</w:t>
      </w:r>
    </w:p>
    <w:p w14:paraId="2EF527DC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503</w:t>
      </w:r>
    </w:p>
    <w:p w14:paraId="0E06E34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503</w:t>
      </w:r>
    </w:p>
    <w:p w14:paraId="394A427C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505</w:t>
      </w:r>
    </w:p>
    <w:p w14:paraId="70E55627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505</w:t>
      </w:r>
    </w:p>
    <w:p w14:paraId="2926FE7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508</w:t>
      </w:r>
    </w:p>
    <w:p w14:paraId="57FD1570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508</w:t>
      </w:r>
    </w:p>
    <w:p w14:paraId="232C4D5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509</w:t>
      </w:r>
    </w:p>
    <w:p w14:paraId="759FF2C5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509</w:t>
      </w:r>
    </w:p>
    <w:p w14:paraId="14316C8D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510</w:t>
      </w:r>
    </w:p>
    <w:p w14:paraId="471E0FCD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2806E6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2806E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2806E6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510</w:t>
      </w:r>
    </w:p>
    <w:p w14:paraId="6750F640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2806E6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2806E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2806E6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2806E6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511</w:t>
      </w:r>
    </w:p>
    <w:p w14:paraId="2803D9B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2806E6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2806E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2806E6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2806E6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511</w:t>
      </w:r>
    </w:p>
    <w:p w14:paraId="36C4A4A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512</w:t>
      </w:r>
    </w:p>
    <w:p w14:paraId="30EDDD6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2806E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2806E6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2806E6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514</w:t>
      </w:r>
    </w:p>
    <w:p w14:paraId="3053BBD8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2806E6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517</w:t>
      </w:r>
    </w:p>
    <w:p w14:paraId="175A17E0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517</w:t>
      </w:r>
    </w:p>
    <w:p w14:paraId="7652AE02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2806E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518</w:t>
      </w:r>
    </w:p>
    <w:p w14:paraId="5CEA876C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2806E6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2806E6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519</w:t>
      </w:r>
    </w:p>
    <w:p w14:paraId="2C5A2E73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520</w:t>
      </w:r>
    </w:p>
    <w:p w14:paraId="1AB4C10E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520</w:t>
      </w:r>
    </w:p>
    <w:p w14:paraId="235EF04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523</w:t>
      </w:r>
    </w:p>
    <w:p w14:paraId="0C35BF59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523</w:t>
      </w:r>
    </w:p>
    <w:p w14:paraId="04FA791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524</w:t>
      </w:r>
    </w:p>
    <w:p w14:paraId="18047DAA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525</w:t>
      </w:r>
    </w:p>
    <w:p w14:paraId="7F55A47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525</w:t>
      </w:r>
    </w:p>
    <w:p w14:paraId="139374E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2806E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2806E6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526</w:t>
      </w:r>
    </w:p>
    <w:p w14:paraId="1AF86536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464F914C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530</w:t>
      </w:r>
    </w:p>
    <w:p w14:paraId="7585F1CA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530</w:t>
      </w:r>
    </w:p>
    <w:p w14:paraId="2E99C2C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530</w:t>
      </w:r>
    </w:p>
    <w:p w14:paraId="5BD21173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530</w:t>
      </w:r>
    </w:p>
    <w:p w14:paraId="24F45BB8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531</w:t>
      </w:r>
    </w:p>
    <w:p w14:paraId="4D6F6DBF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531</w:t>
      </w:r>
    </w:p>
    <w:p w14:paraId="46D2124D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2806E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531</w:t>
      </w:r>
    </w:p>
    <w:p w14:paraId="0414EC9E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2806E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2806E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2806E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531</w:t>
      </w:r>
    </w:p>
    <w:p w14:paraId="31C6184E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806E6">
        <w:rPr>
          <w:rFonts w:eastAsia="SimSun"/>
          <w:noProof/>
        </w:rPr>
        <w:t>16</w:t>
      </w:r>
      <w:r>
        <w:rPr>
          <w:noProof/>
        </w:rPr>
        <w:t>.</w:t>
      </w:r>
      <w:r w:rsidRPr="002806E6">
        <w:rPr>
          <w:rFonts w:eastAsia="SimSun"/>
          <w:noProof/>
        </w:rPr>
        <w:t>2</w:t>
      </w:r>
      <w:r>
        <w:rPr>
          <w:noProof/>
        </w:rPr>
        <w:t>.</w:t>
      </w:r>
      <w:r w:rsidRPr="002806E6">
        <w:rPr>
          <w:rFonts w:eastAsia="SimSun"/>
          <w:noProof/>
        </w:rPr>
        <w:t>1</w:t>
      </w:r>
      <w:r>
        <w:rPr>
          <w:noProof/>
        </w:rPr>
        <w:t>.</w:t>
      </w:r>
      <w:r w:rsidRPr="002806E6">
        <w:rPr>
          <w:rFonts w:eastAsia="SimSun"/>
          <w:noProof/>
        </w:rPr>
        <w:t>1</w:t>
      </w:r>
      <w:r>
        <w:rPr>
          <w:noProof/>
        </w:rPr>
        <w:t>.</w:t>
      </w:r>
      <w:r w:rsidRPr="002806E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806E6">
        <w:rPr>
          <w:rFonts w:eastAsia="SimSun"/>
          <w:noProof/>
        </w:rPr>
        <w:t>Power headroom</w:t>
      </w:r>
      <w:r>
        <w:rPr>
          <w:noProof/>
        </w:rPr>
        <w:tab/>
        <w:t>532</w:t>
      </w:r>
    </w:p>
    <w:p w14:paraId="179F36F0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20B5D6B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190BAF9C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533</w:t>
      </w:r>
    </w:p>
    <w:p w14:paraId="705CB010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534</w:t>
      </w:r>
    </w:p>
    <w:p w14:paraId="2EDB3F1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534</w:t>
      </w:r>
    </w:p>
    <w:p w14:paraId="2C1010C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7F60575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2E039586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537</w:t>
      </w:r>
    </w:p>
    <w:p w14:paraId="5A8C0554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538</w:t>
      </w:r>
    </w:p>
    <w:p w14:paraId="48B54494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6D14AC2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4D1DD59F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0C99131A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677E73DB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792F8739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2806E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2F63A0C6" w14:textId="77777777" w:rsidR="00A64A29" w:rsidRDefault="00A64A29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2806E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1C1BAA91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6C6B3FF6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69819E8D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CAC6D80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6DF19F04" w14:textId="77777777" w:rsidR="00A64A29" w:rsidRDefault="00A64A29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553</w:t>
      </w:r>
    </w:p>
    <w:p w14:paraId="696E3C49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555</w:t>
      </w:r>
    </w:p>
    <w:p w14:paraId="450BA2A6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555</w:t>
      </w:r>
    </w:p>
    <w:p w14:paraId="6A6B83E2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39AF5D2D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562</w:t>
      </w:r>
    </w:p>
    <w:p w14:paraId="17966CA7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562</w:t>
      </w:r>
    </w:p>
    <w:p w14:paraId="00D30C54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562</w:t>
      </w:r>
    </w:p>
    <w:p w14:paraId="3B8C94D5" w14:textId="77777777" w:rsidR="00A64A29" w:rsidRDefault="00A64A29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2806E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563</w:t>
      </w:r>
    </w:p>
    <w:p w14:paraId="1B369091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2806E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563</w:t>
      </w:r>
    </w:p>
    <w:p w14:paraId="1754B9CF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563</w:t>
      </w:r>
    </w:p>
    <w:p w14:paraId="2868F758" w14:textId="77777777" w:rsidR="00A64A29" w:rsidRDefault="00A64A29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564</w:t>
      </w:r>
    </w:p>
    <w:p w14:paraId="5DE5A6D6" w14:textId="77777777" w:rsidR="00A64A29" w:rsidRDefault="00A64A29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806E6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565</w:t>
      </w:r>
    </w:p>
    <w:p w14:paraId="4E3E3E9A" w14:textId="649643B0" w:rsidR="00A64A29" w:rsidRDefault="00A64A2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566</w:t>
      </w:r>
    </w:p>
    <w:p w14:paraId="0B9E3498" w14:textId="44F4722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BAAC475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D7F8C">
        <w:rPr>
          <w:lang w:eastAsia="en-GB"/>
        </w:rPr>
        <w:instrText>-i00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59C6A3E0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A2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22B30087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A29">
      <w:rPr>
        <w:rFonts w:ascii="Arial" w:hAnsi="Arial" w:cs="Arial"/>
        <w:b/>
        <w:noProof/>
        <w:sz w:val="18"/>
        <w:szCs w:val="18"/>
      </w:rPr>
      <w:t>3GPP TS 36.213 V18.0.0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CR1436</cp:lastModifiedBy>
  <cp:revision>16</cp:revision>
  <cp:lastPrinted>2019-02-25T14:05:00Z</cp:lastPrinted>
  <dcterms:created xsi:type="dcterms:W3CDTF">2022-12-13T13:36:00Z</dcterms:created>
  <dcterms:modified xsi:type="dcterms:W3CDTF">2023-09-20T19:56:00Z</dcterms:modified>
</cp:coreProperties>
</file>