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40411572"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40411573"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40411574"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40411575"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40411576"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40411577"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40411578"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40411579"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40411580"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40411581"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40411582"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0000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1036F7">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00000000">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 xml:space="preserve">the minimum </w:t>
      </w:r>
      <w:r w:rsidR="00B645EB" w:rsidRPr="0089546F">
        <w:lastRenderedPageBreak/>
        <w:t>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40411583"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40411584"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40411585"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40411586"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40411587"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40411588"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40411589"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40411590"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40411591"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40411592"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40411593"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40411594"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40411595"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40411596"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40411597"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40411598"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40411599"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40411600"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pt;height:19.5pt" o:ole="" o:preferrelative="f">
            <v:imagedata r:id="rId62" o:title=""/>
            <o:lock v:ext="edit" aspectratio="f"/>
          </v:shape>
          <o:OLEObject Type="Embed" ProgID="Equation.3" ShapeID="_x0000_i1055" DrawAspect="Content" ObjectID="_1740411601"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40411602"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40411603"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40411604"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40411605"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40411606"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40411607"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40411608"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40411609"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40411610"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40411611"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40411612"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40411613"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40411614"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40411615"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40411616"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40411617"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40411618"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40411619"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40411620"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40411621"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40411622"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40411623"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40411624"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40411625"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40411626"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40411627"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40411628"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40411629"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40411630"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40411631"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40411632"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40411633"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40411634"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40411635"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40411636"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40411637"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40411638"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40411639"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40411640"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40411641"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40411642"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40411643"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40411644"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40411645"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40411646"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40411647"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40411648"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40411649"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40411650"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40411651"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40411652"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40411653"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40411654"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40411655"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pt;height:15pt" o:ole="">
            <v:imagedata r:id="rId150" o:title=""/>
          </v:shape>
          <o:OLEObject Type="Embed" ProgID="Equation.3" ShapeID="_x0000_i1110" DrawAspect="Content" ObjectID="_1740411656"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40411657"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40411658"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40411659"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40411660"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40411661"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40411662"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pt;height:9pt" o:ole="">
            <v:imagedata r:id="rId66" o:title=""/>
          </v:shape>
          <o:OLEObject Type="Embed" ProgID="Equation.3" ShapeID="_x0000_i1117" DrawAspect="Content" ObjectID="_1740411663"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40411664"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40411665"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pt;height:26.25pt" o:ole="">
            <v:imagedata r:id="rId163" o:title=""/>
          </v:shape>
          <o:OLEObject Type="Embed" ProgID="Equation.3" ShapeID="_x0000_i1120" DrawAspect="Content" ObjectID="_1740411666"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40411667"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40411668"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40411669"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40411670"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40411671"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40411672"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40411673"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40411674"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40411675"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40411676"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pt;height:21pt" o:ole="">
            <v:imagedata r:id="rId183" o:title=""/>
          </v:shape>
          <o:OLEObject Type="Embed" ProgID="Equation.3" ShapeID="_x0000_i1131" DrawAspect="Content" ObjectID="_1740411677"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40411678"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40411679"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40411680"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40411681"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pt" o:ole="">
            <v:imagedata r:id="rId193" o:title=""/>
          </v:shape>
          <o:OLEObject Type="Embed" ProgID="Equation.DSMT4" ShapeID="_x0000_i1136" DrawAspect="Content" ObjectID="_1740411682"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40411683"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40411684"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40411685"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40411686"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40411687"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40411688"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40411689"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40411690"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40411691"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40411692"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40411693"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40411694"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40411695"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40411696"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40411697"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40411698"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40411699"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40411700"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40411701"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40411702"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1.75pt;height:15.75pt" o:ole="">
            <v:imagedata r:id="rId231" o:title=""/>
          </v:shape>
          <o:OLEObject Type="Embed" ProgID="Equation.3" ShapeID="_x0000_i1157" DrawAspect="Content" ObjectID="_1740411703"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2.5pt;height:16.5pt" o:ole="">
            <v:imagedata r:id="rId233" o:title=""/>
          </v:shape>
          <o:OLEObject Type="Embed" ProgID="Equation.3" ShapeID="_x0000_i1158" DrawAspect="Content" ObjectID="_1740411704"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40411705"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40411706"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8.25pt;height:15.75pt" o:ole="">
            <v:imagedata r:id="rId240" o:title=""/>
          </v:shape>
          <o:OLEObject Type="Embed" ProgID="Equation.3" ShapeID="_x0000_i1161" DrawAspect="Content" ObjectID="_1740411707"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40411708"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40411709"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Pr="0023299F" w:rsidRDefault="00172449" w:rsidP="008525A9">
      <w:pPr>
        <w:pStyle w:val="B5"/>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40411710"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40411711"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40411712"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40411713"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40411714"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40411715"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40411716"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40411717"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40411718"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40411719"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40411720"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40411721"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40411722"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40411723"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40411724"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40411725"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40411726"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40411727"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40411728"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lastRenderedPageBreak/>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40411729"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40411730"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40411731"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40411732"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40411733"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40411734"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40411735"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40411736"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40411737"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40411738"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40411739"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40411740"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40411741"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40411742"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40411743"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40411744"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40411745"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40411746"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40411747"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40411748" r:id="rId301"/>
        </w:object>
      </w:r>
      <w:r w:rsidR="00347CA6">
        <w:t xml:space="preserve"> for the first </w:t>
      </w:r>
      <w:r w:rsidR="00347CA6">
        <w:lastRenderedPageBreak/>
        <w:t xml:space="preserve">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40411749"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40411750"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40411751"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40411752"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40411753"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40411754"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40411755"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40411756"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40411757"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40411758"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40411759"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40411760"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40411761"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40411762"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40411763"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40411764"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40411765"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40411766"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40411767"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40411768"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40411769"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40411770"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40411771"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40411772"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40411773"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40411774"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40411775"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740411776"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40411777"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40411778"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40411779"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40411780"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40411781"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40411782"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40411783"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40411784"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40411785"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40411786"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40411787"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40411788"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40411789"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40411790"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40411791"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lastRenderedPageBreak/>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40411792"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40411793"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40411794"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40411795"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40411796"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40411797"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40411798"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40411799"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40411800"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40411801"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lastRenderedPageBreak/>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40411802"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40411803"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40411804"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40411805"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40411806"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40411807"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40411808"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40411809"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40411810"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40411811"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40411812"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40411813"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40411814"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40411815"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40411816"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40411817"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40411818"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40411819"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40411820"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40411821"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40411822"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40411823"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40411824"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40411825"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40411826"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40411827"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40411828"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40411829"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40411830"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40411831"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40411832"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40411833"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40411834"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40411835"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40411836"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40411837"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40411838"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40411839"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40411840"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40411841"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40411842"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40411843"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pt;height:33pt" o:ole="">
            <v:imagedata r:id="rId430" o:title=""/>
          </v:shape>
          <o:OLEObject Type="Embed" ProgID="Equation.3" ShapeID="_x0000_i1298" DrawAspect="Content" ObjectID="_1740411844"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40411845"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40411846"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40411847"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40411848"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40411849"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40411850"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40411851"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40411852"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40411853"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40411854"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40411855"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40411856"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40411857"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40411858"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40411859"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40411860"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40411861"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40411862"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40411863"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40411864"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40411865"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40411866"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40411867"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40411868"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40411869"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40411870"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40411871"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40411872"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40411873"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40411874"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40411875"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40411876"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40411877"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40411878"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40411879"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40411880"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40411881"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40411882"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w:t>
      </w:r>
      <w:proofErr w:type="spellStart"/>
      <w:r>
        <w:t>ven</w:t>
      </w:r>
      <w:proofErr w:type="spellEnd"/>
      <w:r>
        <w:t xml:space="preserve">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40411883"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40411884"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40411885"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40411886"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40411887"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40411888"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40411889"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40411890"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40411891"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40411892"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40411893"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40411894"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40411895"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40411896"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40411897"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40411898"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40411899"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40411900" r:id="rId516"/>
        </w:object>
      </w:r>
      <w:r w:rsidRPr="0023299F">
        <w:t xml:space="preserve">, </w:t>
      </w:r>
      <w:r w:rsidR="00C0419D" w:rsidRPr="0023299F">
        <w:rPr>
          <w:position w:val="-10"/>
        </w:rPr>
        <w:object w:dxaOrig="540" w:dyaOrig="300" w14:anchorId="0EB5034E">
          <v:shape id="_x0000_i1355" type="#_x0000_t75" style="width:27pt;height:15pt" o:ole="">
            <v:imagedata r:id="rId517" o:title=""/>
          </v:shape>
          <o:OLEObject Type="Embed" ProgID="Equation.3" ShapeID="_x0000_i1355" DrawAspect="Content" ObjectID="_1740411901"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40411902"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40411903"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40411904"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40411905"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40411906"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2.25pt;height:22.5pt" o:ole="">
            <v:imagedata r:id="rId527" o:title=""/>
          </v:shape>
          <o:OLEObject Type="Embed" ProgID="Equation.3" ShapeID="_x0000_i1361" DrawAspect="Content" ObjectID="_1740411907"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40411908"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40411909" r:id="rId530"/>
        </w:object>
      </w:r>
      <w:r w:rsidRPr="0023299F">
        <w:t xml:space="preserve">, </w:t>
      </w:r>
      <w:r w:rsidR="00C0419D" w:rsidRPr="0023299F">
        <w:rPr>
          <w:position w:val="-10"/>
        </w:rPr>
        <w:object w:dxaOrig="540" w:dyaOrig="300" w14:anchorId="6AA66DBE">
          <v:shape id="_x0000_i1364" type="#_x0000_t75" style="width:27pt;height:15pt" o:ole="">
            <v:imagedata r:id="rId517" o:title=""/>
          </v:shape>
          <o:OLEObject Type="Embed" ProgID="Equation.3" ShapeID="_x0000_i1364" DrawAspect="Content" ObjectID="_1740411910"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40411911"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40411912"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40411913"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40411914"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40411915"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40411916"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40411917"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40411918"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40411919"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40411920"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40411921"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40411922"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40411923"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40411924"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40411925"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40411926"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89.25pt;height:37.5pt" o:ole="">
            <v:imagedata r:id="rId558" o:title=""/>
          </v:shape>
          <o:OLEObject Type="Embed" ProgID="Equation.3" ShapeID="_x0000_i1381" DrawAspect="Content" ObjectID="_1740411927"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40411928"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40411929"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40411930" r:id="rId563"/>
        </w:object>
      </w:r>
      <w:r w:rsidRPr="0023299F">
        <w:t xml:space="preserve">, </w:t>
      </w:r>
      <w:r w:rsidRPr="0023299F">
        <w:rPr>
          <w:position w:val="-10"/>
        </w:rPr>
        <w:object w:dxaOrig="540" w:dyaOrig="300" w14:anchorId="560CF912">
          <v:shape id="_x0000_i1385" type="#_x0000_t75" style="width:27pt;height:15pt" o:ole="">
            <v:imagedata r:id="rId517" o:title=""/>
          </v:shape>
          <o:OLEObject Type="Embed" ProgID="Equation.3" ShapeID="_x0000_i1385" DrawAspect="Content" ObjectID="_1740411931"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40411932"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40411933"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40411934"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40411935"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40411936"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40411937"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40411938"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40411939"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40411940"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40411941"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40411942"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40411943"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40411944" r:id="rId584"/>
        </w:object>
      </w:r>
      <w:r w:rsidRPr="0023299F">
        <w:t xml:space="preserve">, </w:t>
      </w:r>
      <w:r w:rsidRPr="0023299F">
        <w:rPr>
          <w:position w:val="-10"/>
        </w:rPr>
        <w:object w:dxaOrig="540" w:dyaOrig="300" w14:anchorId="215820C5">
          <v:shape id="_x0000_i1399" type="#_x0000_t75" style="width:27pt;height:15pt" o:ole="">
            <v:imagedata r:id="rId517" o:title=""/>
          </v:shape>
          <o:OLEObject Type="Embed" ProgID="Equation.3" ShapeID="_x0000_i1399" DrawAspect="Content" ObjectID="_1740411945"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40411946"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40411947"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40411948"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40411949"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40411950"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40411951"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89.25pt;height:37.5pt" o:ole="">
            <v:imagedata r:id="rId592" o:title=""/>
          </v:shape>
          <o:OLEObject Type="Embed" ProgID="Equation.3" ShapeID="_x0000_i1406" DrawAspect="Content" ObjectID="_1740411952"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40411953"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40411954"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40411955"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40411956"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40411957"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40411958"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40411959"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40411960"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40411961"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40411962"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40411963"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40411964"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40411965"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40411966"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40411967"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40411968"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40411969"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40411970"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40411971"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40411972"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40411973"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40411974"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40411975" r:id="rId621"/>
        </w:object>
      </w:r>
      <w:r w:rsidRPr="0023299F">
        <w:t xml:space="preserve">, </w:t>
      </w:r>
      <w:r w:rsidRPr="0023299F">
        <w:rPr>
          <w:position w:val="-10"/>
        </w:rPr>
        <w:object w:dxaOrig="540" w:dyaOrig="300" w14:anchorId="636E8DFC">
          <v:shape id="_x0000_i1430" type="#_x0000_t75" style="width:27pt;height:15pt" o:ole="">
            <v:imagedata r:id="rId517" o:title=""/>
          </v:shape>
          <o:OLEObject Type="Embed" ProgID="Equation.3" ShapeID="_x0000_i1430" DrawAspect="Content" ObjectID="_1740411976"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40411977"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40411978"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40411979"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40411980"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40411981"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40411982"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40411983"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40411984"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40411985"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40411986"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40411987"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40411988"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40411989"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40411990"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40411991"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40411992"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40411993"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40411994"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40411995"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40411996"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40411997"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40411998"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40411999"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40412000"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40412001"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40412002"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40412003"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40412004"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40412005"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40412006"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40412007"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40412008"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40412009"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40412010"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40412011"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40412012"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40412013"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40412014"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40412015"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40412016"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40412017"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40412018"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40412019"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40412020"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40412021"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7pt" o:ole="">
            <v:imagedata r:id="rId689" o:title=""/>
          </v:shape>
          <o:OLEObject Type="Embed" ProgID="Equation.3" ShapeID="_x0000_i1476" DrawAspect="Content" ObjectID="_1740412022"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40412023"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40412024"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40412025"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40412026"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pt;height:14.25pt" o:ole="">
            <v:imagedata r:id="rId698" o:title=""/>
          </v:shape>
          <o:OLEObject Type="Embed" ProgID="Equation.3" ShapeID="_x0000_i1481" DrawAspect="Content" ObjectID="_1740412027"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40412028"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40412029"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40412030"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40412031"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79.5pt;height:14.25pt" o:ole="">
            <v:imagedata r:id="rId708" o:title=""/>
          </v:shape>
          <o:OLEObject Type="Embed" ProgID="Equation.3" ShapeID="_x0000_i1486" DrawAspect="Content" ObjectID="_1740412032"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40412033"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40412034"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40412035"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40412036"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40412037"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40412038"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40412039"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40412040"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40412041"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40412042"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40412043"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40412044"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40412045"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40412046"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40412047"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40412048"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40412049"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40412050"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40412051"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40412052"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40412053"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40412054"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40412055"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40412056"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40412057"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40412058"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40412059"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40412060"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40412061"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40412062"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40412063"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40412064"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40412065"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40412066"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40412067"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40412068"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40412069"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40412070"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40412071"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40412072"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40412073"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40412074"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40412075"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40412076"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40412077"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40412078"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40412079"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75pt;height:18.75pt" o:ole="">
            <v:imagedata r:id="rId791" o:title=""/>
          </v:shape>
          <o:OLEObject Type="Embed" ProgID="Equation.3" ShapeID="_x0000_i1534" DrawAspect="Content" ObjectID="_1740412080"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9.5pt;height:19.5pt" o:ole="">
            <v:imagedata r:id="rId793" o:title=""/>
          </v:shape>
          <o:OLEObject Type="Embed" ProgID="Equation.3" ShapeID="_x0000_i1535" DrawAspect="Content" ObjectID="_1740412081"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40412082"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40412083"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40412084"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40412085"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40412086"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40412087"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40412088"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40412089"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pt;height:16.5pt" o:ole="">
            <v:imagedata r:id="rId807" o:title=""/>
          </v:shape>
          <o:OLEObject Type="Embed" ProgID="Equation.3" ShapeID="_x0000_i1544" DrawAspect="Content" ObjectID="_1740412090"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pt;height:15pt" o:ole="">
            <v:imagedata r:id="rId809" o:title=""/>
          </v:shape>
          <o:OLEObject Type="Embed" ProgID="Equation.3" ShapeID="_x0000_i1545" DrawAspect="Content" ObjectID="_1740412091"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40412092"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40412093"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40412094"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40412095"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40412096"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40412097"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40412098"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40412099"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40412100"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40412101"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7.5pt;height:21.75pt" o:ole="">
            <v:imagedata r:id="rId827" o:title=""/>
          </v:shape>
          <o:OLEObject Type="Embed" ProgID="Equation.3" ShapeID="_x0000_i1556" DrawAspect="Content" ObjectID="_1740412102"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40412103"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40412104"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40412105"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40412106"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40412107"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40412108"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40412109"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40412110"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40412111"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40412112"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40412113"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40412114"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40412115"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40412116"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40412117"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40412118"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40412119"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40412120"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40412121"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40412122"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40412123"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40412124"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40412125"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40412126"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40412127"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40412128"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40412129"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40412130"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40412131"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40412132"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40412133"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40412134"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40412135"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40412136"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40412137"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40412138"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40412139"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40412140"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40412141"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40412142"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40412143"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40412144"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40412145"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40412146"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40412147"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40412148"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40412149"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40412150"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40412151"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40412152"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40412153"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40412154"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40412155"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40412156"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40412157"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40412158"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40412159"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40412160"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40412161"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40412162"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40412163"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40412164"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40412165"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40412166"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40412167"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40412168"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40412169"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40412170"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40412171"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40412172"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40412173"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40412174"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40412175"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40412176"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40412177"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40412178"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40412179"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40412180"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40412181"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40412182"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40412183"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40412184"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40412185"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40412186"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40412187"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40412188"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40412189"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40412190"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40412191"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40412192"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40412193"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40412194"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40412195"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40412196"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40412197"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40412198"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40412199"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40412200"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40412201"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40412202"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40412203"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40412204"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40412205"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40412206"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40412207"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40412208"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40412209"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40412210"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40412211"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40412212"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40412213"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40412214"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40412215"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40412216"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40412217"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40412218"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40412219"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40412220"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40412221"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40412222"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40412223"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40412224"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40412225"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40412226"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40412227"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8.5pt;height:36.75pt" o:ole="">
            <v:imagedata r:id="rId1155" o:title=""/>
          </v:shape>
          <o:OLEObject Type="Embed" ProgID="Equation.3" ShapeID="_x0000_i1682" DrawAspect="Content" ObjectID="_1740412228"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40412229"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40412230"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40412231"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40412232"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40412233"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40412234"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40412235"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40412236"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40412237"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40412238"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40412239"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40412240"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40412241"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40412242"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40412243"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40412244"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40412245"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40412246"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40412247"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40412248"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40412249"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40412250"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40412251"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40412252"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40412253"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40412254"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40412255"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40412256"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40412257"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40412258"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40412259"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40412260"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40412261"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0000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40412262"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40412263"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40412264"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40412265"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40412266"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40412267"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40412268"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40412269"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40412270"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40412271"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40412272"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40412273"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40412274"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40412275"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40412276"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40412277"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40412278"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79.5pt" o:ole="">
            <v:imagedata r:id="rId1284" o:title=""/>
          </v:shape>
          <o:OLEObject Type="Embed" ProgID="Equation.3" ShapeID="_x0000_i1733" DrawAspect="Content" ObjectID="_1740412279"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40412280"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40412281"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40412282"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40412283" r:id="rId1293"/>
        </w:object>
      </w:r>
      <w:r w:rsidRPr="0023299F">
        <w:t xml:space="preserve"> takes on one of the following values</w:t>
      </w:r>
      <w:r w:rsidRPr="0023299F">
        <w:rPr>
          <w:position w:val="-12"/>
        </w:rPr>
        <w:object w:dxaOrig="6660" w:dyaOrig="360" w14:anchorId="358437A0">
          <v:shape id="_x0000_i1738" type="#_x0000_t75" style="width:332.25pt;height:21.75pt" o:ole="">
            <v:imagedata r:id="rId1294" o:title=""/>
          </v:shape>
          <o:OLEObject Type="Embed" ProgID="Equation.3" ShapeID="_x0000_i1738" DrawAspect="Content" ObjectID="_1740412284"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40412285"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40412286"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40412287"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40412288"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40412289"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76052145"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V17.</w:t>
    </w:r>
    <w:r w:rsidR="0092522D">
      <w:rPr>
        <w:rFonts w:ascii="Arial" w:hAnsi="Arial"/>
        <w:b/>
        <w:noProof/>
        <w:sz w:val="18"/>
        <w:lang w:eastAsia="en-US"/>
      </w:rPr>
      <w:t>5</w:t>
    </w:r>
    <w:r>
      <w:rPr>
        <w:rFonts w:ascii="Arial" w:hAnsi="Arial"/>
        <w:b/>
        <w:noProof/>
        <w:sz w:val="18"/>
        <w:lang w:eastAsia="en-US"/>
      </w:rPr>
      <w:t>.0 (</w:t>
    </w:r>
    <w:r w:rsidR="0092522D">
      <w:rPr>
        <w:rFonts w:ascii="Arial" w:hAnsi="Arial"/>
        <w:b/>
        <w:noProof/>
        <w:sz w:val="18"/>
        <w:lang w:eastAsia="en-US"/>
      </w:rPr>
      <w:t>2023</w:t>
    </w:r>
    <w:r>
      <w:rPr>
        <w:rFonts w:ascii="Arial" w:hAnsi="Arial"/>
        <w:b/>
        <w:noProof/>
        <w:sz w:val="18"/>
        <w:lang w:eastAsia="en-US"/>
      </w:rPr>
      <w:t>-</w:t>
    </w:r>
    <w:r w:rsidR="0092522D">
      <w:rPr>
        <w:rFonts w:ascii="Arial" w:hAnsi="Arial"/>
        <w:b/>
        <w:noProof/>
        <w:sz w:val="18"/>
        <w:lang w:eastAsia="en-US"/>
      </w:rPr>
      <w:t>03</w:t>
    </w:r>
    <w:r>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22361</Words>
  <Characters>127463</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CR1435r1</cp:lastModifiedBy>
  <cp:revision>25</cp:revision>
  <cp:lastPrinted>2007-03-03T11:31:00Z</cp:lastPrinted>
  <dcterms:created xsi:type="dcterms:W3CDTF">2021-06-21T17:55:00Z</dcterms:created>
  <dcterms:modified xsi:type="dcterms:W3CDTF">2023-03-15T17:29:00Z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