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4EDB4569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r w:rsidRPr="000212B4">
              <w:t>V</w:t>
            </w:r>
            <w:bookmarkStart w:id="3" w:name="specVersion"/>
            <w:r w:rsidR="000212B4">
              <w:t>17</w:t>
            </w:r>
            <w:r w:rsidRPr="000212B4">
              <w:t>.</w:t>
            </w:r>
            <w:r w:rsidR="00FC2587">
              <w:t>5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FC2587">
              <w:rPr>
                <w:sz w:val="32"/>
              </w:rPr>
              <w:t>2023</w:t>
            </w:r>
            <w:r w:rsidRPr="000212B4">
              <w:rPr>
                <w:sz w:val="32"/>
              </w:rPr>
              <w:t>-</w:t>
            </w:r>
            <w:bookmarkEnd w:id="4"/>
            <w:r w:rsidR="00FC2587">
              <w:rPr>
                <w:sz w:val="32"/>
              </w:rPr>
              <w:t>03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0EF1097D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bookmarkStart w:id="7" w:name="specRelease"/>
            <w:r w:rsidR="00D82E6F" w:rsidRPr="000212B4">
              <w:rPr>
                <w:rStyle w:val="ZGSM"/>
              </w:rPr>
              <w:t>1</w:t>
            </w:r>
            <w:r w:rsidRPr="000212B4">
              <w:rPr>
                <w:rStyle w:val="ZGSM"/>
              </w:rPr>
              <w:t>7</w:t>
            </w:r>
            <w:bookmarkEnd w:id="7"/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77777777" w:rsidR="00D82E6F" w:rsidRPr="000212B4" w:rsidRDefault="00A92C96" w:rsidP="00D82E6F">
            <w:r>
              <w:rPr>
                <w:i/>
              </w:rPr>
              <w:pict w14:anchorId="661F7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000000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0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2AADB8E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FC2587" w:rsidRPr="000212B4">
              <w:rPr>
                <w:noProof/>
                <w:sz w:val="18"/>
              </w:rPr>
              <w:t>202</w:t>
            </w:r>
            <w:r w:rsidR="00FC2587">
              <w:rPr>
                <w:noProof/>
                <w:sz w:val="18"/>
              </w:rPr>
              <w:t>3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FC74F0" w14:textId="77777777" w:rsidR="008606E7" w:rsidRPr="005A1A16" w:rsidRDefault="004D3578">
      <w:pPr>
        <w:pStyle w:val="TOC1"/>
        <w:rPr>
          <w:rFonts w:ascii="Calibri" w:hAnsi="Calibri"/>
          <w:noProof/>
          <w:szCs w:val="22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8606E7">
        <w:rPr>
          <w:noProof/>
        </w:rPr>
        <w:t>Foreword</w:t>
      </w:r>
      <w:r w:rsidR="008606E7">
        <w:rPr>
          <w:noProof/>
        </w:rPr>
        <w:tab/>
        <w:t>8</w:t>
      </w:r>
    </w:p>
    <w:p w14:paraId="3B1F001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2F544C1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4FF75230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5E18DAB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A8CAD0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01D69EA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4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2190BCF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48AD285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35F18AB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0E62702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71758FC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461A096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6FE6B5B6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00D601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D0090A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09BB28E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6C1CBBA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25590CA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6446CC9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0B229A1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497F104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AA0EB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 w:rsidRPr="004725A2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A6C218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214FFB2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14622A2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14F916F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32F26C3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</w:t>
      </w:r>
      <w:r w:rsidRPr="004725A2">
        <w:rPr>
          <w:rFonts w:eastAsia="SimSun"/>
          <w:noProof/>
          <w:lang w:eastAsia="zh-CN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allocation for </w:t>
      </w:r>
      <w:r w:rsidRPr="004725A2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92EC1E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31D112F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CD2082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608F289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F1414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057B3F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FA07AB9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A91039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8449A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6AE1E2A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76C031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46311A4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64CA5A5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41F8335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9D7515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04599A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7C891D6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3339F0C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50D5EB2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9AB75F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01D83D3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5FB08C2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12FE21C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3A624C5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6818AF2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16035DE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7.1.7.2.1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1A373E3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545B8EA3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577BF34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931ED5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1B6B4C6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7E5E891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BL/CE UEs </w:t>
      </w:r>
      <w:r w:rsidRPr="004725A2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0BBE45B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4725A2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4725A2">
        <w:rPr>
          <w:rFonts w:cs="Arial"/>
          <w:noProof/>
          <w:lang w:eastAsia="zh-CN"/>
        </w:rPr>
        <w:t>of</w:t>
      </w:r>
      <w:r w:rsidRPr="004725A2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4725A2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1D85822E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25DFEC7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A803FB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4519342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2F3CD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E2782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1CC287C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DDEC4E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163427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69CE282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24E65F9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34EE096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2AEAD32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DB3AE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413D1FB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60F648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260</w:t>
      </w:r>
    </w:p>
    <w:p w14:paraId="634B50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265</w:t>
      </w:r>
    </w:p>
    <w:p w14:paraId="5B5086B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265</w:t>
      </w:r>
    </w:p>
    <w:p w14:paraId="3B4D4B0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1F4389D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288</w:t>
      </w:r>
    </w:p>
    <w:p w14:paraId="7D0B7E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3D0A8BC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8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58A221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EF19F8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768260D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2CA5E5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2893079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2B97756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6C80458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FF7A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318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4877FC4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3E17507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1F76E9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FE4FE2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7EF6903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5408098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5361DDF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6C8C9AA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6916D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2B895DB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4FDD01C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6C9945D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1A400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3D17E3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587F88DB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FB20DDB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9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CCA4B4C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57B77A0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34D21D97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7BC5EDA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9.1.3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733B7B5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4BF841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0E00428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3B057A6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5C35AC3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121BA76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9F2A8F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7D49A1B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 w:rsidRPr="004725A2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0CCDBEF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4C243A0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24D3547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A5C5A5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2402477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067BAEB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51EA753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2A9F13C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33C567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3725F5F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10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4658DF9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5A8670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72A27D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5EB8827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6770DD4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6FE5B76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5ABA80C6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3FEB245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3ADDF37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6FD248F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7145132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01FD861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0D9A4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2E4C76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1DC18B2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2504833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392A54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27F9BBC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32A66B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577315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38ADC68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M</w:t>
      </w:r>
      <w:r w:rsidRPr="004725A2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7DA517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417640A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4725A2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09A5E4A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4725A2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6D203C1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08AEE8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391A206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3A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3A593E0C" w14:textId="6AFF5776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14</w:t>
      </w:r>
      <w:r>
        <w:rPr>
          <w:bCs/>
          <w:noProof/>
        </w:rPr>
        <w:tab/>
      </w:r>
      <w:r w:rsidRPr="004725A2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0CAE2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0F6143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21687A9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4032F56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7DFE2DE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1B334EC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1A61348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1E2906E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26FA4F9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14.1.1.4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6BCC29D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4725A2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26F3DE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4725A2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4725A2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50A7BF4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C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4725A2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4725A2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4E62159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23E3BD1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</w:t>
      </w:r>
      <w:r w:rsidRPr="004725A2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4725A2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2D9F6C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2EDCAE1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6310AA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4725A2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117989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</w:t>
      </w:r>
      <w:r w:rsidRPr="004725A2">
        <w:rPr>
          <w:rFonts w:eastAsia="Malgun Gothic"/>
          <w:noProof/>
          <w:lang w:eastAsia="ko-KR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4725A2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7EA4AF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0EE079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54A334B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142B2AC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5715C2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78DE30F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7F0A854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51A791C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</w:t>
      </w:r>
      <w:r w:rsidRPr="004725A2">
        <w:rPr>
          <w:rFonts w:eastAsia="Malgun Gothic"/>
          <w:noProof/>
          <w:lang w:eastAsia="ko-KR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for PSCCH</w:t>
      </w:r>
      <w:r w:rsidRPr="004725A2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2490D79D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3AC64B8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67A0DA0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0D85F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27D5D8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51D89B8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7DD461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57A5316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7764BD8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EC84CC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</w:rPr>
        <w:t>16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1536024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54030AA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13BBA7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210FA12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6FA71C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7906F70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B40669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10ACA9F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4B012CE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0724F21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2F68111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46650DD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2DD1444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503446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00763BDF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not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52E37A9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BE366A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5DE6BC0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546</w:t>
      </w:r>
    </w:p>
    <w:p w14:paraId="77C8804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61EF24C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2E62A44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16.5.1.2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19445A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6E42A23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0D5700D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553</w:t>
      </w:r>
    </w:p>
    <w:p w14:paraId="5DC7E33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559</w:t>
      </w:r>
    </w:p>
    <w:p w14:paraId="586393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7F16321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18D26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560</w:t>
      </w:r>
    </w:p>
    <w:p w14:paraId="6F165D0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4725A2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560</w:t>
      </w:r>
    </w:p>
    <w:p w14:paraId="47FB346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560</w:t>
      </w:r>
    </w:p>
    <w:p w14:paraId="0B1708A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561</w:t>
      </w:r>
    </w:p>
    <w:p w14:paraId="0DB393F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562</w:t>
      </w:r>
    </w:p>
    <w:p w14:paraId="3D40EF8E" w14:textId="12F4154F" w:rsidR="008606E7" w:rsidRPr="005A1A16" w:rsidRDefault="008606E7">
      <w:pPr>
        <w:pStyle w:val="TOC8"/>
        <w:rPr>
          <w:rFonts w:ascii="Calibri" w:hAnsi="Calibri"/>
          <w:b w:val="0"/>
          <w:noProof/>
          <w:szCs w:val="22"/>
          <w:lang w:eastAsia="en-GB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563</w:t>
      </w:r>
    </w:p>
    <w:p w14:paraId="0B9E3498" w14:textId="7F32FF96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3E64B30A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FC2587">
        <w:rPr>
          <w:lang w:eastAsia="en-GB"/>
        </w:rPr>
        <w:instrText>-h50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FC2587">
        <w:rPr>
          <w:lang w:eastAsia="en-GB"/>
        </w:rPr>
        <w:instrText>-h50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FC2587">
        <w:rPr>
          <w:lang w:eastAsia="en-GB"/>
        </w:rPr>
        <w:instrText>-h50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FC2587">
        <w:rPr>
          <w:lang w:eastAsia="en-GB"/>
        </w:rPr>
        <w:instrText>-h50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FC2587">
        <w:rPr>
          <w:lang w:eastAsia="en-GB"/>
        </w:rPr>
        <w:instrText>-h50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FC2587">
        <w:rPr>
          <w:lang w:eastAsia="en-GB"/>
        </w:rPr>
        <w:instrText>-h50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072A8B93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2C9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5DB8CF89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2C96">
      <w:rPr>
        <w:rFonts w:ascii="Arial" w:hAnsi="Arial" w:cs="Arial"/>
        <w:b/>
        <w:noProof/>
        <w:sz w:val="18"/>
        <w:szCs w:val="18"/>
      </w:rPr>
      <w:t>3GPP TS 36.213 V17.5.0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CR1435r1</cp:lastModifiedBy>
  <cp:revision>13</cp:revision>
  <cp:lastPrinted>2019-02-25T14:05:00Z</cp:lastPrinted>
  <dcterms:created xsi:type="dcterms:W3CDTF">2022-12-13T13:36:00Z</dcterms:created>
  <dcterms:modified xsi:type="dcterms:W3CDTF">2023-03-15T17:28:00Z</dcterms:modified>
</cp:coreProperties>
</file>